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2326E" w14:textId="4FE7F174" w:rsidR="00804175" w:rsidRDefault="00804175" w:rsidP="00C703CA">
      <w:pPr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  <w:r w:rsidRPr="00C703CA">
        <w:rPr>
          <w:rFonts w:ascii="Angsana New" w:hAnsi="Angsana New" w:cs="Angsana New"/>
          <w:b/>
          <w:bCs/>
          <w:sz w:val="30"/>
          <w:szCs w:val="30"/>
          <w:cs/>
        </w:rPr>
        <w:t>หมายเหตุ</w:t>
      </w:r>
      <w:r w:rsidRPr="00C703CA">
        <w:rPr>
          <w:b/>
          <w:bCs/>
          <w:sz w:val="30"/>
          <w:szCs w:val="30"/>
        </w:rPr>
        <w:tab/>
      </w:r>
      <w:r w:rsidRPr="00C703CA">
        <w:rPr>
          <w:rFonts w:ascii="Angsana New" w:hAnsi="Angsana New" w:cs="Angsana New"/>
          <w:b/>
          <w:bCs/>
          <w:sz w:val="30"/>
          <w:szCs w:val="30"/>
          <w:cs/>
        </w:rPr>
        <w:t>สารบัญ</w:t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764883">
        <w:rPr>
          <w:b/>
          <w:bCs/>
          <w:sz w:val="30"/>
          <w:szCs w:val="30"/>
        </w:rPr>
        <w:tab/>
      </w:r>
      <w:r w:rsidR="00764883">
        <w:rPr>
          <w:b/>
          <w:bCs/>
          <w:sz w:val="30"/>
          <w:szCs w:val="30"/>
        </w:rPr>
        <w:tab/>
      </w:r>
      <w:r w:rsidR="00246C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46C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</w:t>
      </w:r>
      <w:r w:rsidR="000B1B5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B1B5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A3BE1" w:rsidRPr="00C703CA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14:paraId="1026CB15" w14:textId="77777777" w:rsidR="004D6C2A" w:rsidRPr="000B1B59" w:rsidRDefault="004D6C2A" w:rsidP="00C703CA">
      <w:pPr>
        <w:rPr>
          <w:rFonts w:cstheme="minorBidi"/>
          <w:bCs/>
          <w:sz w:val="30"/>
          <w:szCs w:val="30"/>
          <w:cs/>
        </w:rPr>
      </w:pPr>
    </w:p>
    <w:p w14:paraId="7265887D" w14:textId="2A021595" w:rsidR="000B1B59" w:rsidRPr="000B1B59" w:rsidRDefault="00B7528C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r w:rsidRPr="000B1B59">
        <w:rPr>
          <w:rFonts w:asciiTheme="majorBidi" w:hAnsiTheme="majorBidi"/>
          <w:spacing w:val="-4"/>
          <w:sz w:val="30"/>
          <w:highlight w:val="lightGray"/>
          <w:cs/>
        </w:rPr>
        <w:fldChar w:fldCharType="begin"/>
      </w:r>
      <w:r w:rsidRPr="000B1B59">
        <w:rPr>
          <w:rFonts w:asciiTheme="majorBidi" w:hAnsiTheme="majorBidi"/>
          <w:spacing w:val="-4"/>
          <w:sz w:val="30"/>
          <w:highlight w:val="lightGray"/>
          <w:cs/>
        </w:rPr>
        <w:instrText xml:space="preserve"> </w:instrText>
      </w:r>
      <w:r w:rsidRPr="000B1B59">
        <w:rPr>
          <w:rFonts w:asciiTheme="majorBidi" w:hAnsiTheme="majorBidi"/>
          <w:spacing w:val="-4"/>
          <w:sz w:val="30"/>
          <w:highlight w:val="lightGray"/>
        </w:rPr>
        <w:instrText>TOC \o "</w:instrText>
      </w:r>
      <w:r w:rsidRPr="000B1B59">
        <w:rPr>
          <w:rFonts w:asciiTheme="majorBidi" w:hAnsiTheme="majorBidi"/>
          <w:spacing w:val="-4"/>
          <w:sz w:val="30"/>
          <w:highlight w:val="lightGray"/>
          <w:cs/>
        </w:rPr>
        <w:instrText xml:space="preserve">1-1" </w:instrText>
      </w:r>
      <w:r w:rsidRPr="000B1B59">
        <w:rPr>
          <w:rFonts w:asciiTheme="majorBidi" w:hAnsiTheme="majorBidi"/>
          <w:spacing w:val="-4"/>
          <w:sz w:val="30"/>
          <w:highlight w:val="lightGray"/>
        </w:rPr>
        <w:instrText>\h \z \u</w:instrText>
      </w:r>
      <w:r w:rsidRPr="000B1B59">
        <w:rPr>
          <w:rFonts w:asciiTheme="majorBidi" w:hAnsiTheme="majorBidi"/>
          <w:spacing w:val="-4"/>
          <w:sz w:val="30"/>
          <w:highlight w:val="lightGray"/>
          <w:cs/>
        </w:rPr>
        <w:instrText xml:space="preserve"> </w:instrText>
      </w:r>
      <w:r w:rsidRPr="000B1B59">
        <w:rPr>
          <w:rFonts w:asciiTheme="majorBidi" w:hAnsiTheme="majorBidi"/>
          <w:spacing w:val="-4"/>
          <w:sz w:val="30"/>
          <w:highlight w:val="lightGray"/>
          <w:cs/>
        </w:rPr>
        <w:fldChar w:fldCharType="separate"/>
      </w:r>
      <w:hyperlink w:anchor="_Toc13757247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4D6C2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ข้อมูลทั่วไป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_Toc13757247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17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3C321E25" w14:textId="7865B3E9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48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2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เกณฑ์การจัดทำงบการเงินระหว่างกาล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_Toc13757248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17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69BB394C" w14:textId="40AB5684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49" w:history="1">
        <w:r w:rsidR="000B1B59" w:rsidRPr="000B1B59">
          <w:rPr>
            <w:rStyle w:val="Hyperlink"/>
            <w:rFonts w:asciiTheme="majorBidi" w:hAnsiTheme="majorBidi"/>
            <w:noProof/>
            <w:sz w:val="30"/>
          </w:rPr>
          <w:t>3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4D6C2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บุคคลหรือกิจการที่เกี่ยวข้องกัน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_Toc13757249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19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4E91F9DE" w14:textId="3BAE4EE7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0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4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4D6C2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ลูกหนี้ตามสัญญาเช่าซื้อ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_Toc13757250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24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512B8AA5" w14:textId="44A01BDB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1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5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ลูกหนี้สินเชื่อ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_Toc13757251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29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0E72C359" w14:textId="7C3AF26A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2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6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4D6C2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ลูกหนี้สินเชื่อรายย่อย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_Toc13757252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32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63BCD3EB" w14:textId="598086BF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3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7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4D6C2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ลูกหนี้สินเชื่อเพื่อผู้บริโภครายย่อยภายใต้การจัดการสินเชื่อร่วมทางการเงิน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_Toc13757253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34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5E1ACD1D" w14:textId="431EF750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4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8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ลูกหนี้สินเชื่อภาคธุรกิจและดอกเบี้ยค้างรับ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_Toc13757254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40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453BBD35" w14:textId="7B4820BA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5" w:history="1">
        <w:r w:rsidR="000B1B59" w:rsidRPr="000B1B59">
          <w:rPr>
            <w:rStyle w:val="Hyperlink"/>
            <w:rFonts w:asciiTheme="majorBidi" w:hAnsiTheme="majorBidi"/>
            <w:noProof/>
            <w:sz w:val="30"/>
            <w:lang w:val="th-TH"/>
          </w:rPr>
          <w:t>9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เงินลงทุนในบริษัทร่วม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_Toc13757255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43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1FD674C5" w14:textId="721186B2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6" w:history="1">
        <w:r w:rsidR="000B1B59" w:rsidRPr="000B1B59">
          <w:rPr>
            <w:rStyle w:val="Hyperlink"/>
            <w:rFonts w:asciiTheme="majorBidi" w:hAnsiTheme="majorBidi"/>
            <w:noProof/>
            <w:sz w:val="30"/>
            <w:lang w:val="th-TH"/>
          </w:rPr>
          <w:t>10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เงินลงทุนในบริษัท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t>ย่อย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_Toc13757256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44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014A6D3B" w14:textId="5462B8BE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7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11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เงินลงทุนระยะยาวอื่น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_Toc13757257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46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1F4D24BC" w14:textId="0A57A830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8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12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การเปลี่ยนแปลงหนี้สินที่เกิดจากกิจกรรมจัดหาเงิน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_Toc13757258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46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6D8711E4" w14:textId="14C8EB6A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59" w:history="1">
        <w:r w:rsidR="000B1B59" w:rsidRPr="000B1B59">
          <w:rPr>
            <w:rStyle w:val="Hyperlink"/>
            <w:rFonts w:asciiTheme="majorBidi" w:hAnsiTheme="majorBidi"/>
            <w:noProof/>
            <w:sz w:val="30"/>
          </w:rPr>
          <w:t>13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หุ้นกู้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_Toc13757259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47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71C65C1C" w14:textId="2ED85A62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60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14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หุ้นกู้แปลงสภาพ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_Toc13757260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48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61C8A591" w14:textId="3285F292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61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15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ส่วนงานดำเนินงาน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_Toc13757261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50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69848E34" w14:textId="3782C859" w:rsidR="000B1B59" w:rsidRPr="000B1B59" w:rsidRDefault="0027202F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62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16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4D6C2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เครื่องมือทางการเงิน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_Toc13757262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53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1D505BA0" w14:textId="55FE16A5" w:rsidR="000B1B59" w:rsidRPr="000B1B59" w:rsidRDefault="006756BC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63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17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4D6C2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ภาระผูกพันกับกิจการที่ไม่เกี่ยวข้องกัน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_Toc13757263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54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2ED7D0D5" w14:textId="1D59AB12" w:rsidR="000B1B59" w:rsidRPr="000B1B59" w:rsidRDefault="006756BC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64" w:history="1">
        <w:r w:rsidR="000B1B59" w:rsidRPr="000B1B59">
          <w:rPr>
            <w:rStyle w:val="Hyperlink"/>
            <w:rFonts w:asciiTheme="majorBidi" w:hAnsiTheme="majorBidi"/>
            <w:noProof/>
            <w:sz w:val="30"/>
            <w:lang w:val="th-TH"/>
          </w:rPr>
          <w:t>18</w:t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หนี้สินที่อาจเกิดขึ้น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Fonts w:asciiTheme="majorBidi" w:hAnsiTheme="majorBidi"/>
            <w:noProof/>
            <w:webHidden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_Toc13757264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55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28734EB3" w14:textId="140484F1" w:rsidR="000B1B59" w:rsidRPr="000B1B59" w:rsidRDefault="006756BC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65" w:history="1"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19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มาตรฐานการรายงานทางการเงินที่ยังไม่ได้ใช้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_Toc13757265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65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6A9F0244" w14:textId="0C6CDC42" w:rsidR="000B1B59" w:rsidRPr="000B1B59" w:rsidRDefault="006756BC" w:rsidP="000B1B59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13757266" w:history="1">
        <w:r w:rsidR="000B1B59" w:rsidRPr="000B1B59">
          <w:rPr>
            <w:rStyle w:val="Hyperlink"/>
            <w:rFonts w:asciiTheme="majorBidi" w:hAnsiTheme="majorBidi"/>
            <w:noProof/>
            <w:sz w:val="30"/>
            <w:lang w:val="th-TH"/>
          </w:rPr>
          <w:t>20</w:t>
        </w:r>
        <w:r w:rsidR="000B1B59" w:rsidRP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0B1B59">
          <w:rPr>
            <w:rFonts w:asciiTheme="majorBidi" w:eastAsiaTheme="minorEastAsia" w:hAnsiTheme="majorBidi"/>
            <w:noProof/>
            <w:sz w:val="30"/>
          </w:rPr>
          <w:tab/>
        </w:r>
        <w:r w:rsidR="004D6C2A">
          <w:rPr>
            <w:rFonts w:asciiTheme="majorBidi" w:eastAsiaTheme="minorEastAsia" w:hAnsiTheme="majorBidi"/>
            <w:noProof/>
            <w:sz w:val="30"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การจัดประเภทรายการใหม่</w:t>
        </w:r>
        <w:r w:rsidR="000B1B59" w:rsidRPr="000B1B59">
          <w:rPr>
            <w:rFonts w:asciiTheme="majorBidi" w:hAnsiTheme="majorBidi"/>
            <w:noProof/>
            <w:webHidden/>
            <w:sz w:val="30"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0B1B59" w:rsidRPr="000B1B59">
          <w:rPr>
            <w:rFonts w:asciiTheme="majorBidi" w:hAnsiTheme="majorBidi"/>
            <w:noProof/>
            <w:webHidden/>
            <w:sz w:val="30"/>
          </w:rPr>
          <w:instrText xml:space="preserve"> PAGEREF _Toc13757266 \h </w:instrTex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9D0847">
          <w:rPr>
            <w:rFonts w:asciiTheme="majorBidi" w:hAnsiTheme="majorBidi"/>
            <w:noProof/>
            <w:webHidden/>
            <w:sz w:val="30"/>
          </w:rPr>
          <w:t>67</w:t>
        </w:r>
        <w:r w:rsidR="000B1B59" w:rsidRPr="000B1B59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14:paraId="7126D15A" w14:textId="77777777" w:rsidR="00804175" w:rsidRPr="00C703CA" w:rsidRDefault="00B7528C" w:rsidP="000B1B59">
      <w:pPr>
        <w:pStyle w:val="TOC1"/>
        <w:rPr>
          <w:rFonts w:asciiTheme="majorBidi" w:hAnsiTheme="majorBidi"/>
          <w:spacing w:val="-4"/>
          <w:sz w:val="30"/>
          <w:highlight w:val="lightGray"/>
          <w:rtl/>
          <w:cs/>
        </w:rPr>
      </w:pPr>
      <w:r w:rsidRPr="000B1B59">
        <w:rPr>
          <w:rFonts w:asciiTheme="majorBidi" w:hAnsiTheme="majorBidi"/>
          <w:spacing w:val="-4"/>
          <w:sz w:val="30"/>
          <w:highlight w:val="lightGray"/>
          <w:cs/>
        </w:rPr>
        <w:fldChar w:fldCharType="end"/>
      </w:r>
    </w:p>
    <w:p w14:paraId="793A640D" w14:textId="77777777" w:rsidR="00764883" w:rsidRPr="00C703CA" w:rsidRDefault="00764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703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1D3863" w14:textId="4B5A4624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Pr="00A4031A">
        <w:rPr>
          <w:rFonts w:ascii="Angsana New" w:hAnsi="Angsana New" w:cs="Angsana New"/>
          <w:sz w:val="30"/>
          <w:szCs w:val="30"/>
          <w:cs/>
        </w:rPr>
        <w:t>การเงินเป็นส่วนหนึ่งของ</w:t>
      </w:r>
      <w:r w:rsidR="00D25073"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0C091CF0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4A7D709" w14:textId="77777777" w:rsidR="00804175" w:rsidRPr="00A4031A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การเงินระหว่างกาลนี้ได้รับอนุมัติให้ออก</w:t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4C4664">
        <w:rPr>
          <w:rFonts w:ascii="Angsana New" w:hAnsi="Angsana New" w:cs="Angsana New"/>
          <w:sz w:val="30"/>
          <w:szCs w:val="30"/>
        </w:rPr>
        <w:t xml:space="preserve"> 14</w:t>
      </w:r>
      <w:r w:rsidR="009F40CE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="00A550F2" w:rsidRPr="00A4031A"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 w:rsidR="00A550F2" w:rsidRPr="00A4031A">
        <w:rPr>
          <w:rFonts w:ascii="Angsana New" w:hAnsi="Angsana New" w:cs="Angsana New"/>
          <w:sz w:val="30"/>
          <w:szCs w:val="30"/>
        </w:rPr>
        <w:t>2562</w:t>
      </w:r>
      <w:r w:rsidR="00804175" w:rsidRPr="00A4031A">
        <w:rPr>
          <w:color w:val="0000FF"/>
          <w:sz w:val="30"/>
          <w:szCs w:val="30"/>
        </w:rPr>
        <w:t xml:space="preserve"> </w:t>
      </w:r>
    </w:p>
    <w:p w14:paraId="45F168C8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4DABCD" w14:textId="77777777" w:rsidR="00804175" w:rsidRDefault="00567D44" w:rsidP="006C39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" w:name="_Toc13757247"/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ข้อมูลทั่วไป</w:t>
      </w:r>
      <w:bookmarkEnd w:id="1"/>
    </w:p>
    <w:p w14:paraId="13C4CDF0" w14:textId="77777777" w:rsidR="00567D44" w:rsidRPr="00567D44" w:rsidRDefault="00567D44" w:rsidP="00567D44">
      <w:pPr>
        <w:rPr>
          <w:rFonts w:asciiTheme="majorBidi" w:hAnsiTheme="majorBidi" w:cstheme="majorBidi"/>
          <w:sz w:val="30"/>
          <w:szCs w:val="30"/>
        </w:rPr>
      </w:pPr>
    </w:p>
    <w:p w14:paraId="001D2A56" w14:textId="77777777" w:rsidR="00567D44" w:rsidRPr="00A43448" w:rsidRDefault="00BA1623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344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43448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จำกัด (มหาชน)  </w:t>
      </w:r>
      <w:r w:rsidRPr="00A43448">
        <w:rPr>
          <w:rFonts w:ascii="Angsana New" w:hAnsi="Angsana New" w:cs="Angsana New" w:hint="cs"/>
          <w:sz w:val="30"/>
          <w:szCs w:val="30"/>
          <w:cs/>
        </w:rPr>
        <w:t>(</w:t>
      </w:r>
      <w:r w:rsidRPr="00A43448">
        <w:rPr>
          <w:rFonts w:ascii="Angsana New" w:hAnsi="Angsana New" w:cs="Angsana New"/>
          <w:sz w:val="30"/>
          <w:szCs w:val="30"/>
          <w:cs/>
        </w:rPr>
        <w:t>“</w:t>
      </w:r>
      <w:r w:rsidRPr="00A434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43448">
        <w:rPr>
          <w:rFonts w:ascii="Angsana New" w:hAnsi="Angsana New" w:cs="Angsana New" w:hint="eastAsia"/>
          <w:sz w:val="30"/>
          <w:szCs w:val="30"/>
          <w:cs/>
        </w:rPr>
        <w:t>”</w:t>
      </w:r>
      <w:r w:rsidRPr="00A43448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จดทะเบียนกับตลาดหลักทรัพย์แห่งประเทศไทยเมื่อเดือนตุลาคม </w:t>
      </w:r>
      <w:r w:rsidR="00567D44" w:rsidRPr="00A43448">
        <w:rPr>
          <w:rFonts w:ascii="Angsana New" w:hAnsi="Angsana New" w:cs="Angsana New"/>
          <w:sz w:val="30"/>
          <w:szCs w:val="30"/>
        </w:rPr>
        <w:t>2547</w:t>
      </w:r>
    </w:p>
    <w:p w14:paraId="79EDD6EB" w14:textId="77777777" w:rsidR="00567D44" w:rsidRPr="00A43448" w:rsidRDefault="00567D44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45ADF9F" w14:textId="77777777" w:rsidR="00567D44" w:rsidRPr="00A43448" w:rsidRDefault="00E9270F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43448">
        <w:rPr>
          <w:rFonts w:ascii="Angsana New" w:hAnsi="Angsana New" w:cs="Angsana New"/>
          <w:sz w:val="30"/>
          <w:szCs w:val="30"/>
          <w:cs/>
        </w:rPr>
        <w:t>บริษัท</w:t>
      </w:r>
      <w:r w:rsidRPr="00A43448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35ED7" w:rsidRPr="00A43448">
        <w:rPr>
          <w:rFonts w:ascii="Angsana New" w:hAnsi="Angsana New" w:cs="Angsana New"/>
          <w:sz w:val="30"/>
          <w:szCs w:val="30"/>
        </w:rPr>
        <w:t>(</w:t>
      </w:r>
      <w:r w:rsidRPr="00A43448">
        <w:rPr>
          <w:rFonts w:ascii="Angsana New" w:hAnsi="Angsana New" w:cs="Angsana New"/>
          <w:sz w:val="30"/>
          <w:szCs w:val="30"/>
        </w:rPr>
        <w:t>“</w:t>
      </w:r>
      <w:r w:rsidR="004F3FE0" w:rsidRPr="00A4344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43448">
        <w:rPr>
          <w:rFonts w:ascii="Angsana New" w:hAnsi="Angsana New" w:cs="Angsana New"/>
          <w:sz w:val="30"/>
          <w:szCs w:val="30"/>
        </w:rPr>
        <w:t>”</w:t>
      </w:r>
      <w:r w:rsidR="00035ED7" w:rsidRPr="00A43448">
        <w:rPr>
          <w:rFonts w:ascii="Angsana New" w:hAnsi="Angsana New" w:cs="Angsana New"/>
          <w:sz w:val="30"/>
          <w:szCs w:val="30"/>
        </w:rPr>
        <w:t>)</w:t>
      </w:r>
      <w:r w:rsidRPr="00A43448">
        <w:rPr>
          <w:rFonts w:ascii="Angsana New" w:hAnsi="Angsana New" w:cs="Angsana New"/>
          <w:sz w:val="30"/>
          <w:szCs w:val="30"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ดำเนินธุรกิจหลักเกี่ยวกับ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การให้บริการสินเชื่อเช่าซื้อ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และให้บริการสินเชื่อ</w:t>
      </w:r>
      <w:r w:rsidR="00567D44" w:rsidRPr="00A43448">
        <w:rPr>
          <w:rFonts w:ascii="Angsana New" w:hAnsi="Angsana New" w:cs="Angsana New"/>
          <w:sz w:val="30"/>
          <w:szCs w:val="30"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บริษัทย่อยในต่างประเทศ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 xml:space="preserve"> การเป็นที่ปรึกษาด้านธุรกิจ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การให้บริการทางการเงินแก่บริษัท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การจัดการเงินลงทุน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การให้บริการสินเชื่อเช่าซื้อ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ธุรกิจสินเชื่อรายย่อย</w:t>
      </w:r>
      <w:r w:rsidR="00745DC9" w:rsidRPr="00A43448">
        <w:rPr>
          <w:rFonts w:ascii="Angsana New" w:hAnsi="Angsana New" w:cs="Angsana New"/>
          <w:sz w:val="30"/>
          <w:szCs w:val="30"/>
        </w:rPr>
        <w:t xml:space="preserve"> </w:t>
      </w:r>
      <w:r w:rsidR="00567D44" w:rsidRPr="00A43448">
        <w:rPr>
          <w:rFonts w:ascii="Angsana New" w:hAnsi="Angsana New" w:cs="Angsana New" w:hint="cs"/>
          <w:sz w:val="30"/>
          <w:szCs w:val="30"/>
          <w:cs/>
        </w:rPr>
        <w:t>และธุรกิจสินเชื่อเพื่อผู้บริโภครายย่อยภายใต้การจัดการสินเชื่อร่วมทางการเงิน</w:t>
      </w:r>
      <w:r w:rsidR="00567D44" w:rsidRPr="00A4344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D41AE5B" w14:textId="77777777" w:rsidR="006D3EFC" w:rsidRPr="00A43448" w:rsidRDefault="006D3EFC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7BCA997E" w14:textId="77777777" w:rsidR="00804175" w:rsidRPr="00A43448" w:rsidRDefault="00804175" w:rsidP="006C39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2" w:name="_Toc13757248"/>
      <w:r w:rsidRPr="00A4344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A4344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งบ</w:t>
      </w:r>
      <w:r w:rsidRPr="00A43448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การเงินระหว่างกาล</w:t>
      </w:r>
      <w:bookmarkEnd w:id="2"/>
      <w:r w:rsidRPr="00A4344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266F7F12" w14:textId="77777777" w:rsidR="00005185" w:rsidRPr="0017198F" w:rsidRDefault="00804175" w:rsidP="00C243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7198F">
        <w:rPr>
          <w:rFonts w:ascii="Angsana New" w:hAnsi="Angsana New"/>
          <w:i/>
          <w:iCs/>
          <w:sz w:val="30"/>
          <w:szCs w:val="30"/>
          <w:cs/>
        </w:rPr>
        <w:t>(ก)</w:t>
      </w:r>
      <w:r w:rsidRPr="0017198F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E6A989A" w14:textId="77777777" w:rsidR="00804175" w:rsidRPr="00A4344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A6D1539" w14:textId="3ACBA503" w:rsidR="00804175" w:rsidRPr="00A4031A" w:rsidRDefault="00BA162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43448">
        <w:rPr>
          <w:rFonts w:ascii="Angsana New" w:hAnsi="Angsana New" w:cs="Angsana New" w:hint="cs"/>
          <w:sz w:val="30"/>
          <w:szCs w:val="30"/>
          <w:cs/>
        </w:rPr>
        <w:t>งบ</w:t>
      </w:r>
      <w:r w:rsidRPr="00A43448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42437E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43448">
        <w:rPr>
          <w:rFonts w:ascii="Angsana New" w:hAnsi="Angsana New" w:cs="Angsana New"/>
          <w:sz w:val="30"/>
          <w:szCs w:val="30"/>
          <w:cs/>
        </w:rPr>
        <w:t>นี้</w:t>
      </w:r>
      <w:r w:rsidRPr="00A43448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A43448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A43448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Pr="00A43448">
        <w:rPr>
          <w:rFonts w:ascii="Angsana New" w:hAnsi="Angsana New" w:cs="Angsana New"/>
          <w:sz w:val="30"/>
          <w:szCs w:val="30"/>
          <w:cs/>
        </w:rPr>
        <w:t>จัดทำ</w:t>
      </w:r>
      <w:r w:rsidRPr="00A43448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A43448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4243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437E">
        <w:rPr>
          <w:rFonts w:ascii="Angsana New" w:hAnsi="Angsana New" w:cs="Angsana New"/>
          <w:sz w:val="30"/>
          <w:szCs w:val="30"/>
        </w:rPr>
        <w:t>(“</w:t>
      </w:r>
      <w:r w:rsidR="0042437E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42437E">
        <w:rPr>
          <w:rFonts w:ascii="Angsana New" w:hAnsi="Angsana New" w:cs="Angsana New"/>
          <w:sz w:val="30"/>
          <w:szCs w:val="30"/>
        </w:rPr>
        <w:t xml:space="preserve">”) </w:t>
      </w:r>
      <w:r w:rsidR="00804175" w:rsidRPr="00A4344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804175" w:rsidRPr="00A43448">
        <w:rPr>
          <w:rFonts w:ascii="Angsana New" w:hAnsi="Angsana New" w:cs="Angsana New"/>
          <w:sz w:val="30"/>
          <w:szCs w:val="30"/>
        </w:rPr>
        <w:t xml:space="preserve">34 </w:t>
      </w:r>
      <w:r w:rsidR="00804175" w:rsidRPr="00A43448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DF7010" w:rsidRPr="00A43448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CA671A" w:rsidRPr="00A43448">
        <w:rPr>
          <w:rFonts w:ascii="Angsana New" w:hAnsi="Angsana New" w:cs="Angsana New" w:hint="cs"/>
          <w:i/>
          <w:iCs/>
          <w:sz w:val="30"/>
          <w:szCs w:val="30"/>
          <w:cs/>
        </w:rPr>
        <w:t>รายงานทาง</w:t>
      </w:r>
      <w:r w:rsidR="00804175" w:rsidRPr="00A43448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="00804175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804175" w:rsidRPr="00A43448">
        <w:rPr>
          <w:rFonts w:ascii="Angsana New" w:hAnsi="Angsana New" w:cs="Angsana New"/>
          <w:sz w:val="30"/>
          <w:szCs w:val="30"/>
        </w:rPr>
        <w:t xml:space="preserve"> </w:t>
      </w:r>
      <w:r w:rsidR="00804175" w:rsidRPr="00A43448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A4031A">
        <w:rPr>
          <w:rFonts w:ascii="Angsana New" w:hAnsi="Angsana New" w:cs="Angsana New"/>
          <w:sz w:val="30"/>
          <w:szCs w:val="30"/>
        </w:rPr>
        <w:t xml:space="preserve"> </w:t>
      </w:r>
    </w:p>
    <w:p w14:paraId="45D41E46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59A32ED" w14:textId="77777777" w:rsidR="00804175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BA0210" w:rsidRPr="00A4031A">
        <w:rPr>
          <w:rFonts w:ascii="Angsana New" w:hAnsi="Angsana New" w:cs="Angsana New"/>
          <w:sz w:val="30"/>
          <w:szCs w:val="30"/>
        </w:rPr>
        <w:t xml:space="preserve"> 31 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ธันวาคม</w:t>
      </w:r>
      <w:r w:rsidR="00BA0210" w:rsidRPr="00A4031A">
        <w:rPr>
          <w:rFonts w:ascii="Angsana New" w:hAnsi="Angsana New" w:cs="Angsana New"/>
          <w:sz w:val="30"/>
          <w:szCs w:val="30"/>
        </w:rPr>
        <w:t xml:space="preserve"> </w:t>
      </w:r>
      <w:r w:rsidR="00C16279" w:rsidRPr="00A4031A">
        <w:rPr>
          <w:rFonts w:ascii="Angsana New" w:hAnsi="Angsana New" w:cs="Angsana New"/>
          <w:sz w:val="30"/>
          <w:szCs w:val="30"/>
        </w:rPr>
        <w:t>2561</w:t>
      </w:r>
      <w:r w:rsidR="00804175" w:rsidRPr="00A4031A">
        <w:rPr>
          <w:rFonts w:ascii="Angsana New" w:hAnsi="Angsana New" w:cs="Angsana New"/>
          <w:sz w:val="30"/>
          <w:szCs w:val="30"/>
        </w:rPr>
        <w:t xml:space="preserve"> </w:t>
      </w:r>
      <w:r w:rsidR="00EF2E77">
        <w:rPr>
          <w:rFonts w:ascii="Angsana New" w:hAnsi="Angsana New" w:cs="Angsana New"/>
          <w:sz w:val="30"/>
          <w:szCs w:val="30"/>
        </w:rPr>
        <w:br/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การเงินระหว่างกาลนี้จึงควรอ่านควบคู่กับงบการเงินของ</w:t>
      </w:r>
      <w:r w:rsidR="00035ED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22127F" w:rsidRPr="00A4031A">
        <w:rPr>
          <w:rFonts w:ascii="Angsana New" w:hAnsi="Angsana New" w:cs="Angsana New"/>
          <w:sz w:val="30"/>
          <w:szCs w:val="30"/>
        </w:rPr>
        <w:t xml:space="preserve"> </w:t>
      </w:r>
      <w:r w:rsidR="00C81AB5">
        <w:rPr>
          <w:rFonts w:ascii="Angsana New" w:hAnsi="Angsana New" w:cs="Angsana New"/>
          <w:sz w:val="30"/>
          <w:szCs w:val="30"/>
          <w:cs/>
        </w:rPr>
        <w:br/>
      </w:r>
      <w:r w:rsidR="0022127F" w:rsidRPr="00A4031A">
        <w:rPr>
          <w:rFonts w:ascii="Angsana New" w:hAnsi="Angsana New" w:cs="Angsana New"/>
          <w:sz w:val="30"/>
          <w:szCs w:val="30"/>
        </w:rPr>
        <w:t>31</w:t>
      </w:r>
      <w:r w:rsidR="00081F88" w:rsidRPr="00A4031A">
        <w:rPr>
          <w:rFonts w:ascii="Angsana New" w:hAnsi="Angsana New" w:cs="Angsana New"/>
          <w:sz w:val="30"/>
          <w:szCs w:val="30"/>
        </w:rPr>
        <w:t xml:space="preserve"> 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ธันวาคม</w:t>
      </w:r>
      <w:r w:rsidR="0022127F" w:rsidRPr="00A4031A">
        <w:rPr>
          <w:rFonts w:ascii="Angsana New" w:hAnsi="Angsana New" w:cs="Angsana New"/>
          <w:sz w:val="30"/>
          <w:szCs w:val="30"/>
        </w:rPr>
        <w:t xml:space="preserve"> </w:t>
      </w:r>
      <w:r w:rsidR="002256F3" w:rsidRPr="00A4031A">
        <w:rPr>
          <w:rFonts w:ascii="Angsana New" w:hAnsi="Angsana New" w:cs="Angsana New"/>
          <w:sz w:val="30"/>
          <w:szCs w:val="30"/>
        </w:rPr>
        <w:t>2561</w:t>
      </w:r>
      <w:r w:rsidR="0022127F" w:rsidRPr="00A4031A">
        <w:rPr>
          <w:rFonts w:ascii="Angsana New" w:hAnsi="Angsana New" w:cs="Angsana New"/>
          <w:sz w:val="30"/>
          <w:szCs w:val="30"/>
        </w:rPr>
        <w:t xml:space="preserve"> </w:t>
      </w:r>
    </w:p>
    <w:p w14:paraId="37A0A396" w14:textId="77777777" w:rsidR="00BA1623" w:rsidRPr="00A4031A" w:rsidRDefault="00BA162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color w:val="0000CC"/>
          <w:sz w:val="30"/>
          <w:szCs w:val="30"/>
          <w:shd w:val="clear" w:color="auto" w:fill="D9D9D9" w:themeFill="background1" w:themeFillShade="D9"/>
        </w:rPr>
      </w:pPr>
    </w:p>
    <w:p w14:paraId="28B08424" w14:textId="77777777" w:rsidR="00BA1623" w:rsidRDefault="00BA1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CA19F8" w14:textId="77777777" w:rsidR="00BA1623" w:rsidRPr="0017198F" w:rsidRDefault="00BA1623" w:rsidP="00BA1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17198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(ข)</w:t>
      </w:r>
      <w:r w:rsidRPr="0017198F">
        <w:rPr>
          <w:rFonts w:ascii="Angsana New" w:hAnsi="Angsana New" w:cs="Angsana New"/>
          <w:sz w:val="30"/>
          <w:szCs w:val="30"/>
          <w:cs/>
        </w:rPr>
        <w:tab/>
      </w:r>
      <w:r w:rsidRPr="0017198F">
        <w:rPr>
          <w:rFonts w:ascii="Angsana New" w:hAnsi="Angsana New" w:cs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6252FE1B" w14:textId="77777777" w:rsidR="00BA1623" w:rsidRPr="00544D32" w:rsidRDefault="00BA1623" w:rsidP="00BA1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EB48CC" w14:textId="77777777" w:rsidR="00746634" w:rsidRPr="00A43448" w:rsidRDefault="00BA1623" w:rsidP="00544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3448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3448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3448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3448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3448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3448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344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344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A43448">
        <w:rPr>
          <w:rFonts w:ascii="Angsana New" w:hAnsi="Angsana New" w:cs="Angsana New" w:hint="cs"/>
          <w:sz w:val="30"/>
          <w:szCs w:val="30"/>
          <w:cs/>
        </w:rPr>
        <w:t>เว้นแต่</w:t>
      </w:r>
      <w:r w:rsidR="00544D32" w:rsidRPr="00A43448">
        <w:rPr>
          <w:rFonts w:ascii="Angsana New" w:hAnsi="Angsana New" w:cs="Angsana New" w:hint="cs"/>
          <w:sz w:val="30"/>
          <w:szCs w:val="30"/>
          <w:cs/>
        </w:rPr>
        <w:t>ก</w:t>
      </w:r>
      <w:r w:rsidR="00544D32" w:rsidRPr="00A43448">
        <w:rPr>
          <w:rFonts w:asciiTheme="majorBidi" w:hAnsiTheme="majorBidi" w:cstheme="majorBidi"/>
          <w:sz w:val="30"/>
          <w:szCs w:val="30"/>
          <w:cs/>
        </w:rPr>
        <w:t>าร</w:t>
      </w:r>
      <w:r w:rsidR="00544D32" w:rsidRPr="00A43448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544D32" w:rsidRPr="00A43448">
        <w:rPr>
          <w:rFonts w:asciiTheme="majorBidi" w:hAnsiTheme="majorBidi" w:cstheme="majorBidi"/>
          <w:sz w:val="30"/>
          <w:szCs w:val="30"/>
          <w:cs/>
        </w:rPr>
        <w:t>ใช้</w:t>
      </w:r>
      <w:r w:rsidR="00544D32" w:rsidRPr="00A43448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544D32" w:rsidRPr="00A43448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544D32" w:rsidRPr="00A43448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544D32" w:rsidRPr="00A43448">
        <w:rPr>
          <w:rFonts w:asciiTheme="majorBidi" w:hAnsiTheme="majorBidi" w:cstheme="majorBidi"/>
          <w:sz w:val="30"/>
          <w:szCs w:val="30"/>
        </w:rPr>
        <w:t xml:space="preserve">15 </w:t>
      </w:r>
      <w:r w:rsidR="00544D32" w:rsidRPr="00A43448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544D32" w:rsidRPr="00A43448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544D32" w:rsidRPr="00A43448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544D32" w:rsidRPr="00A43448">
        <w:rPr>
          <w:rFonts w:asciiTheme="majorBidi" w:hAnsiTheme="majorBidi" w:cstheme="majorBidi"/>
          <w:sz w:val="30"/>
          <w:szCs w:val="30"/>
        </w:rPr>
        <w:t>TFRS 15</w:t>
      </w:r>
      <w:r w:rsidR="00544D32" w:rsidRPr="00A43448">
        <w:rPr>
          <w:rFonts w:asciiTheme="majorBidi" w:hAnsiTheme="majorBidi" w:cstheme="majorBidi" w:hint="cs"/>
          <w:sz w:val="30"/>
          <w:szCs w:val="30"/>
          <w:cs/>
        </w:rPr>
        <w:t>”)</w:t>
      </w:r>
      <w:r w:rsidR="00544D32" w:rsidRPr="00A43448">
        <w:rPr>
          <w:rFonts w:asciiTheme="majorBidi" w:hAnsiTheme="majorBidi" w:cstheme="majorBidi"/>
          <w:sz w:val="30"/>
          <w:szCs w:val="30"/>
        </w:rPr>
        <w:t xml:space="preserve"> </w:t>
      </w:r>
      <w:r w:rsidR="00544D32" w:rsidRPr="00A43448">
        <w:rPr>
          <w:rFonts w:asciiTheme="majorBidi" w:hAnsiTheme="majorBidi" w:cstheme="majorBidi" w:hint="cs"/>
          <w:sz w:val="30"/>
          <w:szCs w:val="30"/>
          <w:cs/>
        </w:rPr>
        <w:t>ที่กลุ่มบริษัท</w:t>
      </w:r>
      <w:r w:rsidR="00032517" w:rsidRPr="00A43448">
        <w:rPr>
          <w:rFonts w:ascii="Angsana New" w:hAnsi="Angsana New" w:cs="Angsana New" w:hint="cs"/>
          <w:sz w:val="30"/>
          <w:szCs w:val="30"/>
          <w:cs/>
        </w:rPr>
        <w:t>ถือปฏิบัติเป็นครั้งแรก</w:t>
      </w:r>
      <w:r w:rsidR="00032517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032517" w:rsidRPr="00A43448">
        <w:rPr>
          <w:rFonts w:ascii="Angsana New" w:hAnsi="Angsana New" w:cs="Angsana New" w:hint="cs"/>
          <w:sz w:val="30"/>
          <w:szCs w:val="30"/>
          <w:cs/>
        </w:rPr>
        <w:t>แทนมาตรฐานการบัญชี</w:t>
      </w:r>
      <w:r w:rsidR="00032517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032517" w:rsidRPr="00A43448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="00032517" w:rsidRPr="00A43448">
        <w:rPr>
          <w:rFonts w:ascii="Angsana New" w:hAnsi="Angsana New" w:cs="Angsana New"/>
          <w:sz w:val="30"/>
          <w:szCs w:val="30"/>
          <w:cs/>
        </w:rPr>
        <w:t xml:space="preserve"> 18 </w:t>
      </w:r>
      <w:r w:rsidR="00032517" w:rsidRPr="00A4344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032517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032517" w:rsidRPr="0017198F">
        <w:rPr>
          <w:rFonts w:ascii="Angsana New" w:hAnsi="Angsana New" w:cs="Angsana New"/>
          <w:i/>
          <w:iCs/>
          <w:sz w:val="30"/>
          <w:szCs w:val="30"/>
          <w:cs/>
        </w:rPr>
        <w:t>รายได้</w:t>
      </w:r>
      <w:r w:rsidR="00032517" w:rsidRPr="00A43448">
        <w:rPr>
          <w:rFonts w:ascii="Angsana New" w:hAnsi="Angsana New" w:cs="Angsana New"/>
          <w:sz w:val="30"/>
          <w:szCs w:val="30"/>
          <w:cs/>
        </w:rPr>
        <w:t xml:space="preserve"> </w:t>
      </w:r>
      <w:r w:rsidR="00A12437" w:rsidRPr="00A43448">
        <w:rPr>
          <w:rFonts w:ascii="Angsana New" w:hAnsi="Angsana New" w:cs="Angsana New"/>
          <w:sz w:val="30"/>
          <w:szCs w:val="30"/>
        </w:rPr>
        <w:t xml:space="preserve">               </w:t>
      </w:r>
      <w:r w:rsidR="00032517" w:rsidRPr="00A43448">
        <w:rPr>
          <w:rFonts w:ascii="Angsana New" w:hAnsi="Angsana New" w:cs="Angsana New"/>
          <w:sz w:val="30"/>
          <w:szCs w:val="30"/>
          <w:cs/>
        </w:rPr>
        <w:t>(“</w:t>
      </w:r>
      <w:r w:rsidR="00032517" w:rsidRPr="00A43448">
        <w:rPr>
          <w:rFonts w:ascii="Angsana New" w:hAnsi="Angsana New" w:cs="Angsana New"/>
          <w:sz w:val="30"/>
          <w:szCs w:val="30"/>
        </w:rPr>
        <w:t xml:space="preserve">TAS </w:t>
      </w:r>
      <w:r w:rsidR="00032517" w:rsidRPr="00A43448">
        <w:rPr>
          <w:rFonts w:ascii="Angsana New" w:hAnsi="Angsana New" w:cs="Angsana New"/>
          <w:sz w:val="30"/>
          <w:szCs w:val="30"/>
          <w:cs/>
        </w:rPr>
        <w:t xml:space="preserve">18”) </w:t>
      </w:r>
      <w:r w:rsidR="00032517" w:rsidRPr="00A43448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71547EAB" w14:textId="77777777" w:rsidR="00EF2E77" w:rsidRPr="00A43448" w:rsidRDefault="00EF2E77" w:rsidP="00EF2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p w14:paraId="518C47AD" w14:textId="77777777" w:rsidR="00746634" w:rsidRPr="00544D32" w:rsidRDefault="00746634" w:rsidP="00EF2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43448">
        <w:rPr>
          <w:rFonts w:ascii="Angsana New" w:hAnsi="Angsana New"/>
          <w:sz w:val="30"/>
          <w:szCs w:val="30"/>
          <w:cs/>
        </w:rPr>
        <w:t>ตาม</w:t>
      </w:r>
      <w:r w:rsidRPr="00A43448">
        <w:rPr>
          <w:rFonts w:ascii="Angsana New" w:hAnsi="Angsana New"/>
          <w:sz w:val="30"/>
          <w:szCs w:val="30"/>
        </w:rPr>
        <w:t xml:space="preserve"> TFRS 15</w:t>
      </w:r>
      <w:r w:rsidRPr="00A43448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="00514152" w:rsidRPr="00544D32">
        <w:rPr>
          <w:rFonts w:ascii="Angsana New" w:hAnsi="Angsana New"/>
          <w:sz w:val="30"/>
          <w:szCs w:val="30"/>
        </w:rPr>
        <w:t xml:space="preserve"> </w:t>
      </w:r>
      <w:r w:rsidR="00514152" w:rsidRPr="00544D32">
        <w:rPr>
          <w:rFonts w:ascii="Angsana New" w:hAnsi="Angsana New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544D32">
        <w:rPr>
          <w:rFonts w:ascii="Angsana New" w:hAnsi="Angsana New"/>
          <w:sz w:val="30"/>
          <w:szCs w:val="30"/>
          <w:cs/>
        </w:rPr>
        <w:t xml:space="preserve">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544D32">
        <w:rPr>
          <w:rFonts w:ascii="Angsana New" w:hAnsi="Angsana New"/>
          <w:sz w:val="30"/>
          <w:szCs w:val="30"/>
        </w:rPr>
        <w:t xml:space="preserve">TAS 18 </w:t>
      </w:r>
      <w:r w:rsidR="00E20180" w:rsidRPr="00544D32">
        <w:rPr>
          <w:rFonts w:ascii="Angsana New" w:hAnsi="Angsana New"/>
          <w:sz w:val="30"/>
          <w:szCs w:val="30"/>
          <w:cs/>
        </w:rPr>
        <w:t>กลุ่มบริษัท</w:t>
      </w:r>
      <w:r w:rsidRPr="00544D32">
        <w:rPr>
          <w:rFonts w:ascii="Angsana New" w:hAnsi="Angsana New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544D32">
        <w:rPr>
          <w:rFonts w:ascii="Angsana New" w:hAnsi="Angsana New"/>
          <w:sz w:val="30"/>
          <w:szCs w:val="30"/>
        </w:rPr>
        <w:t xml:space="preserve">  </w:t>
      </w:r>
    </w:p>
    <w:p w14:paraId="0DA6A4DF" w14:textId="77777777" w:rsidR="00EF2E77" w:rsidRPr="00544D32" w:rsidRDefault="00EF2E77" w:rsidP="00EF2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theme="minorBidi"/>
          <w:color w:val="0000FF"/>
          <w:sz w:val="30"/>
          <w:szCs w:val="30"/>
        </w:rPr>
      </w:pPr>
    </w:p>
    <w:p w14:paraId="4D0FBD80" w14:textId="775582A0" w:rsidR="00516EF2" w:rsidRPr="00544D32" w:rsidRDefault="00664375" w:rsidP="005A6472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516EF2" w:rsidRPr="00544D32">
        <w:rPr>
          <w:rFonts w:ascii="Angsana New" w:hAnsi="Angsana New" w:cs="Angsana New"/>
          <w:sz w:val="30"/>
          <w:szCs w:val="30"/>
          <w:cs/>
        </w:rPr>
        <w:t>กลุ่มบริษัทไม่ได้นำมาตรฐานการรายงานทางการเงินที่ออก</w:t>
      </w:r>
      <w:r w:rsidR="00A726EC" w:rsidRPr="00544D32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="00516EF2" w:rsidRPr="00544D32">
        <w:rPr>
          <w:rFonts w:ascii="Angsana New" w:hAnsi="Angsana New" w:cs="Angsana New"/>
          <w:sz w:val="30"/>
          <w:szCs w:val="30"/>
          <w:cs/>
        </w:rPr>
        <w:t>ใหม่ซึ่งย</w:t>
      </w:r>
      <w:r w:rsidR="00A2584E" w:rsidRPr="00544D32">
        <w:rPr>
          <w:rFonts w:ascii="Angsana New" w:hAnsi="Angsana New" w:cs="Angsana New"/>
          <w:sz w:val="30"/>
          <w:szCs w:val="30"/>
          <w:cs/>
        </w:rPr>
        <w:t>ังไม่มีผลบังคับใช้ในงวดปัจจุบัน</w:t>
      </w:r>
      <w:r w:rsidR="00516EF2" w:rsidRPr="00544D32">
        <w:rPr>
          <w:rFonts w:ascii="Angsana New" w:hAnsi="Angsana New" w:cs="Angsana New"/>
          <w:sz w:val="30"/>
          <w:szCs w:val="30"/>
          <w:cs/>
        </w:rPr>
        <w:t>มาถือปฏิบัติ</w:t>
      </w:r>
      <w:r w:rsidR="00A2584E" w:rsidRPr="00544D32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</w:t>
      </w:r>
      <w:r w:rsidR="00516EF2" w:rsidRPr="00544D32">
        <w:rPr>
          <w:rFonts w:ascii="Angsana New" w:hAnsi="Angsana New" w:cs="Angsana New"/>
          <w:sz w:val="30"/>
          <w:szCs w:val="30"/>
          <w:cs/>
        </w:rPr>
        <w:t>ก่อนวันที่มีผลบังคับใช้</w:t>
      </w:r>
      <w:r w:rsidR="00516EF2" w:rsidRPr="00544D32">
        <w:rPr>
          <w:rFonts w:ascii="Angsana New" w:hAnsi="Angsana New" w:cs="Angsana New"/>
          <w:sz w:val="30"/>
          <w:szCs w:val="30"/>
        </w:rPr>
        <w:t xml:space="preserve"> </w:t>
      </w:r>
      <w:r w:rsidR="00516EF2" w:rsidRPr="00544D32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EE1F6F" w:rsidRPr="00544D32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516EF2" w:rsidRPr="00544D3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F14FA2" w:rsidRPr="00544D32">
        <w:rPr>
          <w:rFonts w:ascii="Angsana New" w:hAnsi="Angsana New" w:cs="Angsana New"/>
          <w:sz w:val="30"/>
          <w:szCs w:val="30"/>
        </w:rPr>
        <w:t>1</w:t>
      </w:r>
      <w:r w:rsidR="00C34053" w:rsidRPr="00544D32">
        <w:rPr>
          <w:rFonts w:ascii="Angsana New" w:hAnsi="Angsana New" w:cs="Angsana New"/>
          <w:sz w:val="30"/>
          <w:szCs w:val="30"/>
        </w:rPr>
        <w:t>9</w:t>
      </w:r>
    </w:p>
    <w:p w14:paraId="6FE5C412" w14:textId="77777777" w:rsidR="000C25AF" w:rsidRPr="00544D32" w:rsidRDefault="000C25AF" w:rsidP="000C2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color w:val="0000FF"/>
          <w:sz w:val="30"/>
          <w:szCs w:val="30"/>
        </w:rPr>
      </w:pPr>
    </w:p>
    <w:p w14:paraId="5C9FC7F2" w14:textId="77777777" w:rsidR="00804175" w:rsidRPr="00544D32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C66DD8" w14:textId="77777777" w:rsidR="00544D32" w:rsidRDefault="00544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F70FCFD" w14:textId="77777777" w:rsidR="00EC2C96" w:rsidRPr="0017198F" w:rsidRDefault="007979DB" w:rsidP="001D1DED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7198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(</w:t>
      </w:r>
      <w:r w:rsidR="00544D32" w:rsidRPr="0017198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</w:t>
      </w:r>
      <w:r w:rsidRPr="0017198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)</w:t>
      </w:r>
      <w:r w:rsidR="00702FBE" w:rsidRPr="0017198F">
        <w:rPr>
          <w:rFonts w:ascii="Angsana New" w:hAnsi="Angsana New" w:cs="Angsana New"/>
          <w:i/>
          <w:iCs/>
          <w:sz w:val="30"/>
          <w:szCs w:val="30"/>
          <w:lang w:bidi="th-TH"/>
        </w:rPr>
        <w:tab/>
      </w:r>
      <w:r w:rsidR="001D1DED" w:rsidRPr="0017198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="00EC2C96" w:rsidRPr="0017198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การใช้เกณฑ์ในการดำเนินงานต่อเนื่อง</w:t>
      </w:r>
      <w:r w:rsidR="00EC2C96" w:rsidRPr="001719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CA66A1F" w14:textId="77777777" w:rsidR="00EC2C96" w:rsidRPr="00A12437" w:rsidRDefault="00EC2C96" w:rsidP="00A12437">
      <w:pPr>
        <w:pStyle w:val="AccountingPolicy"/>
        <w:tabs>
          <w:tab w:val="left" w:pos="1200"/>
        </w:tabs>
        <w:spacing w:line="240" w:lineRule="auto"/>
        <w:ind w:left="1080" w:firstLine="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bidi="th-TH"/>
        </w:rPr>
      </w:pPr>
    </w:p>
    <w:p w14:paraId="77421CF9" w14:textId="77777777" w:rsidR="007979DB" w:rsidRPr="00A12437" w:rsidRDefault="00986B69" w:rsidP="00AD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12437">
        <w:rPr>
          <w:rFonts w:asciiTheme="majorBidi" w:hAnsiTheme="majorBidi" w:cs="Angsana New" w:hint="cs"/>
          <w:sz w:val="30"/>
          <w:szCs w:val="30"/>
          <w:cs/>
        </w:rPr>
        <w:t>ตามที่ได้เปิดเผยในหมายเหตุ</w:t>
      </w:r>
      <w:r w:rsidR="00E9270F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A12437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B20E6F">
        <w:rPr>
          <w:rFonts w:asciiTheme="majorBidi" w:hAnsiTheme="majorBidi" w:cs="Angsana New"/>
          <w:sz w:val="30"/>
          <w:szCs w:val="30"/>
        </w:rPr>
        <w:t xml:space="preserve"> </w:t>
      </w:r>
      <w:r w:rsidR="001A6CCD" w:rsidRPr="00A12437">
        <w:rPr>
          <w:rFonts w:asciiTheme="majorBidi" w:hAnsiTheme="majorBidi" w:cstheme="majorBidi"/>
          <w:sz w:val="30"/>
          <w:szCs w:val="30"/>
        </w:rPr>
        <w:t>1</w:t>
      </w:r>
      <w:r w:rsidR="00745DC9">
        <w:rPr>
          <w:rFonts w:asciiTheme="majorBidi" w:hAnsiTheme="majorBidi" w:cstheme="majorBidi"/>
          <w:sz w:val="30"/>
          <w:szCs w:val="30"/>
        </w:rPr>
        <w:t>8</w:t>
      </w:r>
      <w:r w:rsidRPr="00A12437">
        <w:rPr>
          <w:rFonts w:asciiTheme="majorBidi" w:hAnsiTheme="majorBidi" w:cstheme="majorBidi"/>
          <w:sz w:val="30"/>
          <w:szCs w:val="30"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ซึ่งอาจกระทบต่อความสามารถในการชำระหนี้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การเพิ่มทุน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หรือการรักษาสภาพคล่องที่เหมาะสมของกลุ่มบริษัท</w:t>
      </w:r>
      <w:r w:rsidR="00E96219">
        <w:rPr>
          <w:rFonts w:asciiTheme="majorBidi" w:hAnsiTheme="majorBidi" w:cs="Angsana New" w:hint="cs"/>
          <w:sz w:val="30"/>
          <w:szCs w:val="30"/>
          <w:cs/>
        </w:rPr>
        <w:t>ในอนาคต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ในปัจจุบันผู้บริหารเชื่อว่าคดี</w:t>
      </w:r>
      <w:r w:rsidR="00E96219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ดังกล่าวจะไม่กระทบต่อการดำเนินงานต่อเนื่องของกลุ่มบริษัท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ยังมีความไม่แน่นอนในผลของคดี</w:t>
      </w:r>
      <w:r w:rsidR="00E96219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</w:p>
    <w:p w14:paraId="3E5E6402" w14:textId="77777777" w:rsidR="00986B69" w:rsidRPr="00A12437" w:rsidRDefault="00986B69" w:rsidP="00A1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F7BC4" w14:textId="77777777" w:rsidR="00093B30" w:rsidRPr="00A12437" w:rsidRDefault="00804175" w:rsidP="00A1243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bookmarkStart w:id="3" w:name="_Toc13757249"/>
      <w:r w:rsidRPr="00A12437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bookmarkEnd w:id="3"/>
    </w:p>
    <w:p w14:paraId="26ABDC48" w14:textId="77777777" w:rsidR="009347B1" w:rsidRPr="00A12437" w:rsidRDefault="009347B1" w:rsidP="00A12437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2E73F9" w14:textId="65C5E4BE" w:rsidR="003E6A17" w:rsidRPr="00A43448" w:rsidRDefault="00802769" w:rsidP="00A12437">
      <w:pPr>
        <w:spacing w:line="240" w:lineRule="auto"/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43448">
        <w:rPr>
          <w:rFonts w:ascii="Angsana New" w:hAnsi="Angsana New" w:cs="Angsana New"/>
          <w:sz w:val="30"/>
          <w:szCs w:val="30"/>
          <w:cs/>
        </w:rPr>
        <w:t>ความสัมพันธ์ที่มีกับ</w:t>
      </w:r>
      <w:r w:rsidRPr="00A434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01603" w:rsidRPr="00A43448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A434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1C63" w:rsidRPr="00A43448">
        <w:rPr>
          <w:rFonts w:ascii="Angsana New" w:hAnsi="Angsana New" w:cs="Angsana New" w:hint="cs"/>
          <w:sz w:val="30"/>
          <w:szCs w:val="30"/>
          <w:cs/>
        </w:rPr>
        <w:t>และ</w:t>
      </w:r>
      <w:r w:rsidRPr="00A434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01603" w:rsidRPr="00A43448">
        <w:rPr>
          <w:rFonts w:ascii="Angsana New" w:hAnsi="Angsana New" w:cs="Angsana New" w:hint="cs"/>
          <w:sz w:val="30"/>
          <w:szCs w:val="30"/>
          <w:cs/>
        </w:rPr>
        <w:t>ย่อย</w:t>
      </w:r>
      <w:r w:rsidR="00754FD8" w:rsidRPr="00A43448">
        <w:rPr>
          <w:rFonts w:ascii="Angsana New" w:hAnsi="Angsana New" w:cs="Angsana New"/>
          <w:sz w:val="30"/>
          <w:szCs w:val="30"/>
        </w:rPr>
        <w:t xml:space="preserve"> </w:t>
      </w:r>
      <w:r w:rsidRPr="00A43448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E9270F" w:rsidRPr="00A43448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2D4A98" w:rsidRPr="00A43448">
        <w:rPr>
          <w:rFonts w:ascii="Angsana New" w:hAnsi="Angsana New" w:cs="Angsana New" w:hint="cs"/>
          <w:sz w:val="30"/>
          <w:szCs w:val="30"/>
          <w:cs/>
        </w:rPr>
        <w:t>ข้อ</w:t>
      </w:r>
      <w:r w:rsidR="001E10AC" w:rsidRPr="00A43448">
        <w:rPr>
          <w:rFonts w:ascii="Angsana New" w:hAnsi="Angsana New" w:cs="Angsana New"/>
          <w:sz w:val="30"/>
          <w:szCs w:val="30"/>
        </w:rPr>
        <w:t xml:space="preserve"> </w:t>
      </w:r>
      <w:r w:rsidR="00201603" w:rsidRPr="00A43448">
        <w:rPr>
          <w:rFonts w:ascii="Angsana New" w:hAnsi="Angsana New" w:cs="Angsana New"/>
          <w:sz w:val="30"/>
          <w:szCs w:val="30"/>
        </w:rPr>
        <w:t>9</w:t>
      </w:r>
      <w:r w:rsidR="003A10CE" w:rsidRPr="00A434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7C65" w:rsidRPr="00A43448">
        <w:rPr>
          <w:rFonts w:ascii="Angsana New" w:hAnsi="Angsana New" w:cs="Angsana New"/>
          <w:sz w:val="30"/>
          <w:szCs w:val="30"/>
          <w:cs/>
        </w:rPr>
        <w:t>และ</w:t>
      </w:r>
      <w:r w:rsidR="004F50A8" w:rsidRPr="00A43448">
        <w:rPr>
          <w:rFonts w:ascii="Angsana New" w:hAnsi="Angsana New" w:cs="Angsana New"/>
          <w:sz w:val="30"/>
          <w:szCs w:val="30"/>
        </w:rPr>
        <w:t xml:space="preserve"> </w:t>
      </w:r>
      <w:r w:rsidR="00201603" w:rsidRPr="00A43448">
        <w:rPr>
          <w:rFonts w:ascii="Angsana New" w:hAnsi="Angsana New" w:cs="Angsana New"/>
          <w:sz w:val="30"/>
          <w:szCs w:val="30"/>
        </w:rPr>
        <w:t>10</w:t>
      </w:r>
      <w:r w:rsidR="0080707E" w:rsidRPr="00A43448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A43448">
        <w:rPr>
          <w:rFonts w:ascii="Angsana New" w:hAnsi="Angsana New" w:cs="Angsana New" w:hint="cs"/>
          <w:sz w:val="30"/>
          <w:szCs w:val="30"/>
          <w:cs/>
        </w:rPr>
        <w:t>ความสัมพันธ์กับผู้บริหารสำคัญและ</w:t>
      </w:r>
      <w:r w:rsidRPr="00A43448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Pr="00A43448">
        <w:rPr>
          <w:rFonts w:ascii="Angsana New" w:hAnsi="Angsana New" w:cs="Angsana New" w:hint="cs"/>
          <w:sz w:val="30"/>
          <w:szCs w:val="30"/>
          <w:cs/>
        </w:rPr>
        <w:t>อื่น</w:t>
      </w:r>
      <w:r w:rsidR="00544D32" w:rsidRPr="00A43448">
        <w:rPr>
          <w:rFonts w:ascii="Angsana New" w:hAnsi="Angsana New" w:cs="Angsana New" w:hint="cs"/>
          <w:sz w:val="30"/>
          <w:szCs w:val="30"/>
          <w:cs/>
        </w:rPr>
        <w:t>มี</w:t>
      </w:r>
      <w:r w:rsidR="00A43448" w:rsidRPr="00A43448">
        <w:rPr>
          <w:rFonts w:ascii="Angsana New" w:hAnsi="Angsana New" w:cs="Angsana New"/>
          <w:b/>
          <w:sz w:val="30"/>
          <w:szCs w:val="30"/>
          <w:cs/>
        </w:rPr>
        <w:t>ที่ความสัมพันธ์เปลี่ยนแปลงอย่างมีสาระสำคัญและ</w:t>
      </w:r>
      <w:r w:rsidR="00A43448" w:rsidRPr="00A4344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43448" w:rsidRPr="00A43448">
        <w:rPr>
          <w:rFonts w:ascii="Angsana New" w:hAnsi="Angsana New" w:cs="Angsana New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07D57A74" w14:textId="23C7703C" w:rsidR="00F66818" w:rsidRPr="00A43448" w:rsidRDefault="00F66818" w:rsidP="00A12437">
      <w:pPr>
        <w:spacing w:line="240" w:lineRule="auto"/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3"/>
        <w:gridCol w:w="1621"/>
        <w:gridCol w:w="3916"/>
      </w:tblGrid>
      <w:tr w:rsidR="00F66818" w:rsidRPr="00A43448" w14:paraId="149AFA8F" w14:textId="77777777" w:rsidTr="00F66818">
        <w:trPr>
          <w:tblHeader/>
        </w:trPr>
        <w:tc>
          <w:tcPr>
            <w:tcW w:w="3672" w:type="dxa"/>
            <w:vAlign w:val="center"/>
            <w:hideMark/>
          </w:tcPr>
          <w:p w14:paraId="5D9B8EAA" w14:textId="77777777" w:rsidR="00F66818" w:rsidRPr="00A43448" w:rsidRDefault="00F6681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434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vAlign w:val="center"/>
            <w:hideMark/>
          </w:tcPr>
          <w:p w14:paraId="33BCEC25" w14:textId="77777777" w:rsidR="00F66818" w:rsidRPr="00A43448" w:rsidRDefault="00F6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4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1BC1FDB" w14:textId="77777777" w:rsidR="00F66818" w:rsidRPr="00A43448" w:rsidRDefault="00F6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434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434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3915" w:type="dxa"/>
            <w:vAlign w:val="center"/>
            <w:hideMark/>
          </w:tcPr>
          <w:p w14:paraId="591EFB49" w14:textId="77777777" w:rsidR="00F66818" w:rsidRPr="00A43448" w:rsidRDefault="00F6681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434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66818" w14:paraId="30BB5CB6" w14:textId="77777777" w:rsidTr="00F66818">
        <w:tc>
          <w:tcPr>
            <w:tcW w:w="3672" w:type="dxa"/>
            <w:hideMark/>
          </w:tcPr>
          <w:p w14:paraId="188B0E07" w14:textId="0A39A70E" w:rsidR="00F66818" w:rsidRPr="00A43448" w:rsidRDefault="00F6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120"/>
              <w:rPr>
                <w:rFonts w:asciiTheme="majorBidi" w:hAnsiTheme="majorBidi" w:cstheme="majorBidi"/>
                <w:sz w:val="30"/>
                <w:szCs w:val="30"/>
              </w:rPr>
            </w:pPr>
            <w:r w:rsidRPr="00A43448">
              <w:rPr>
                <w:rFonts w:asciiTheme="majorBidi" w:hAnsiTheme="majorBidi" w:cstheme="majorBidi"/>
                <w:sz w:val="30"/>
                <w:szCs w:val="30"/>
              </w:rPr>
              <w:t>PT Showa Rubber Indonesia</w:t>
            </w:r>
          </w:p>
        </w:tc>
        <w:tc>
          <w:tcPr>
            <w:tcW w:w="1620" w:type="dxa"/>
            <w:hideMark/>
          </w:tcPr>
          <w:p w14:paraId="29A5E05C" w14:textId="5DA49CF2" w:rsidR="00F66818" w:rsidRPr="00A43448" w:rsidRDefault="00F6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34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อินโดนีเซีย</w:t>
            </w:r>
          </w:p>
        </w:tc>
        <w:tc>
          <w:tcPr>
            <w:tcW w:w="3915" w:type="dxa"/>
            <w:hideMark/>
          </w:tcPr>
          <w:p w14:paraId="5B9CFDA4" w14:textId="5EE0B813" w:rsidR="00F66818" w:rsidRPr="00A43448" w:rsidRDefault="00F6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120"/>
              <w:ind w:left="175" w:hanging="1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434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ผู้ถือหุ้นร่วมกันกับบริษัท</w:t>
            </w:r>
            <w:r w:rsidRPr="00A43448">
              <w:rPr>
                <w:rFonts w:asciiTheme="majorBidi" w:hAnsiTheme="majorBidi"/>
                <w:sz w:val="30"/>
                <w:szCs w:val="30"/>
                <w:rtl/>
                <w:lang w:bidi="ar-SA"/>
              </w:rPr>
              <w:t xml:space="preserve"> </w:t>
            </w:r>
          </w:p>
        </w:tc>
      </w:tr>
    </w:tbl>
    <w:p w14:paraId="5323EBAD" w14:textId="77777777" w:rsidR="00C34053" w:rsidRDefault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4152BFC" w14:textId="77777777" w:rsidR="001E24C5" w:rsidRPr="00A4031A" w:rsidRDefault="00804175" w:rsidP="001E2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5E07DC" w:rsidRPr="00A4031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90110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C81AB5">
        <w:rPr>
          <w:rFonts w:ascii="Angsana New" w:hAnsi="Angsana New" w:cs="Angsana New" w:hint="cs"/>
          <w:sz w:val="30"/>
          <w:szCs w:val="30"/>
          <w:cs/>
        </w:rPr>
        <w:t>หก</w:t>
      </w:r>
      <w:r w:rsidR="005E07DC" w:rsidRPr="00A4031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C81AB5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สรุปได้ดังนี้  </w:t>
      </w:r>
    </w:p>
    <w:p w14:paraId="5B4517BF" w14:textId="77777777" w:rsidR="001E24C5" w:rsidRPr="00A4031A" w:rsidRDefault="00804175" w:rsidP="001E2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948"/>
        <w:gridCol w:w="950"/>
        <w:gridCol w:w="178"/>
        <w:gridCol w:w="865"/>
        <w:gridCol w:w="178"/>
        <w:gridCol w:w="831"/>
        <w:gridCol w:w="180"/>
        <w:gridCol w:w="898"/>
      </w:tblGrid>
      <w:tr w:rsidR="001E24C5" w:rsidRPr="00A4031A" w14:paraId="11D54773" w14:textId="77777777" w:rsidTr="00A43448">
        <w:trPr>
          <w:cantSplit/>
          <w:trHeight w:val="515"/>
          <w:tblHeader/>
        </w:trPr>
        <w:tc>
          <w:tcPr>
            <w:tcW w:w="3161" w:type="dxa"/>
          </w:tcPr>
          <w:p w14:paraId="04ACD2E2" w14:textId="77777777" w:rsidR="00745DC9" w:rsidRDefault="00745DC9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</w:p>
          <w:p w14:paraId="7522C911" w14:textId="77777777" w:rsidR="001E24C5" w:rsidRPr="00A4031A" w:rsidRDefault="007236D5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</w:t>
            </w:r>
            <w:r w:rsidR="00C81A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1948" w:type="dxa"/>
          </w:tcPr>
          <w:p w14:paraId="52888E61" w14:textId="77777777" w:rsidR="001E24C5" w:rsidRPr="004022CA" w:rsidRDefault="00CD03B3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993" w:type="dxa"/>
            <w:gridSpan w:val="3"/>
          </w:tcPr>
          <w:p w14:paraId="5BCB0D28" w14:textId="77777777" w:rsidR="00A12437" w:rsidRDefault="00A12437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7C4A348" w14:textId="77777777" w:rsidR="001E24C5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6DB8BC46" w14:textId="77777777" w:rsidR="001E24C5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09" w:type="dxa"/>
            <w:gridSpan w:val="3"/>
          </w:tcPr>
          <w:p w14:paraId="631BAF55" w14:textId="77777777" w:rsidR="00CD03B3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38222AEB" w14:textId="77777777" w:rsidR="001E24C5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E24C5" w:rsidRPr="00A4031A" w14:paraId="337D9DD6" w14:textId="77777777" w:rsidTr="00A43448">
        <w:trPr>
          <w:cantSplit/>
          <w:trHeight w:val="257"/>
          <w:tblHeader/>
        </w:trPr>
        <w:tc>
          <w:tcPr>
            <w:tcW w:w="3161" w:type="dxa"/>
          </w:tcPr>
          <w:p w14:paraId="3E22C498" w14:textId="77777777" w:rsidR="001E24C5" w:rsidRPr="004022CA" w:rsidRDefault="001E24C5" w:rsidP="002D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48" w:type="dxa"/>
          </w:tcPr>
          <w:p w14:paraId="56DCCF70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</w:tcPr>
          <w:p w14:paraId="700EDBD1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0513E2DB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65" w:type="dxa"/>
          </w:tcPr>
          <w:p w14:paraId="66F29DD5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14:paraId="049DF004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</w:tcPr>
          <w:p w14:paraId="3A0D71B1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0CF5B88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1DF74E25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E24C5" w:rsidRPr="00A4031A" w14:paraId="60698C89" w14:textId="77777777" w:rsidTr="00A43448">
        <w:trPr>
          <w:cantSplit/>
          <w:trHeight w:val="241"/>
          <w:tblHeader/>
        </w:trPr>
        <w:tc>
          <w:tcPr>
            <w:tcW w:w="3161" w:type="dxa"/>
          </w:tcPr>
          <w:p w14:paraId="751CDDA6" w14:textId="77777777" w:rsidR="001E24C5" w:rsidRPr="004022C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948" w:type="dxa"/>
          </w:tcPr>
          <w:p w14:paraId="6F70315F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4080" w:type="dxa"/>
            <w:gridSpan w:val="7"/>
          </w:tcPr>
          <w:p w14:paraId="3E230452" w14:textId="77777777" w:rsidR="001E24C5" w:rsidRPr="00A4031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="00CD03B3"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E24C5" w:rsidRPr="00A4031A" w14:paraId="6A6B163D" w14:textId="77777777" w:rsidTr="00A43448">
        <w:trPr>
          <w:cantSplit/>
          <w:trHeight w:val="257"/>
        </w:trPr>
        <w:tc>
          <w:tcPr>
            <w:tcW w:w="3161" w:type="dxa"/>
          </w:tcPr>
          <w:p w14:paraId="4C41604D" w14:textId="77777777" w:rsidR="001E24C5" w:rsidRPr="00A12437" w:rsidRDefault="00CD03B3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124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948" w:type="dxa"/>
          </w:tcPr>
          <w:p w14:paraId="03183F78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</w:tcPr>
          <w:p w14:paraId="54479BBC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5A2E5D87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</w:tcPr>
          <w:p w14:paraId="3FC6F9E8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4F6E0868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31" w:type="dxa"/>
          </w:tcPr>
          <w:p w14:paraId="4B45506D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3D2B4CD9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41300636" w14:textId="77777777"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</w:tr>
      <w:tr w:rsidR="00185EEB" w:rsidRPr="00A4031A" w14:paraId="2C3B7D12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29410D16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948" w:type="dxa"/>
          </w:tcPr>
          <w:p w14:paraId="3F9FC030" w14:textId="3A74AE7F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5.50-7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.0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997F3D">
              <w:rPr>
                <w:rFonts w:ascii="Angsana New" w:hAnsi="Angsana New" w:cs="Angsana New"/>
                <w:sz w:val="30"/>
                <w:szCs w:val="30"/>
                <w:lang w:val="en-GB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6E9CB7F1" w14:textId="77777777" w:rsidR="00185EEB" w:rsidRPr="00F93AA4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 w:hint="cs"/>
                <w:sz w:val="22"/>
                <w:szCs w:val="22"/>
                <w:cs/>
              </w:rPr>
              <w:t>-</w:t>
            </w:r>
          </w:p>
        </w:tc>
        <w:tc>
          <w:tcPr>
            <w:tcW w:w="178" w:type="dxa"/>
          </w:tcPr>
          <w:p w14:paraId="0D4995D6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5B05DAD4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0AA8D7AD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0A66C777" w14:textId="6141BFCC" w:rsidR="00185EEB" w:rsidRPr="00185EEB" w:rsidRDefault="00997F3D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89,418</w:t>
            </w:r>
          </w:p>
        </w:tc>
        <w:tc>
          <w:tcPr>
            <w:tcW w:w="180" w:type="dxa"/>
          </w:tcPr>
          <w:p w14:paraId="23FEDBE0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345EA55" w14:textId="77777777" w:rsidR="00185EEB" w:rsidRPr="00621FD2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21FD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92,374</w:t>
            </w:r>
          </w:p>
        </w:tc>
      </w:tr>
      <w:tr w:rsidR="00185EEB" w:rsidRPr="00A4031A" w14:paraId="4BA116A5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0139EC3E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948" w:type="dxa"/>
          </w:tcPr>
          <w:p w14:paraId="2628C2B1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04C1D4AD" w14:textId="77777777" w:rsidR="00185EEB" w:rsidRPr="00213113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1B089DB2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34967145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0A843DB9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0E408F48" w14:textId="3C1BA22A" w:rsidR="00185EEB" w:rsidRPr="00185EEB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5EE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21,000</w:t>
            </w:r>
          </w:p>
        </w:tc>
        <w:tc>
          <w:tcPr>
            <w:tcW w:w="180" w:type="dxa"/>
            <w:vAlign w:val="bottom"/>
          </w:tcPr>
          <w:p w14:paraId="5DC5674D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918E89F" w14:textId="77777777" w:rsidR="00185EEB" w:rsidRPr="00621FD2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21FD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21,000</w:t>
            </w:r>
          </w:p>
        </w:tc>
      </w:tr>
      <w:tr w:rsidR="00185EEB" w:rsidRPr="00A4031A" w14:paraId="386DB9ED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7DEE8D95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43BA7E92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6496812D" w14:textId="77777777" w:rsidR="00185EEB" w:rsidRPr="007C490D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7CE688E4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331E8219" w14:textId="77777777" w:rsidR="00185EEB" w:rsidRPr="007C490D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471C8E2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0C344ABD" w14:textId="0B290A7D" w:rsidR="00185EEB" w:rsidRPr="00185EEB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5EE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882</w:t>
            </w:r>
          </w:p>
        </w:tc>
        <w:tc>
          <w:tcPr>
            <w:tcW w:w="180" w:type="dxa"/>
            <w:vAlign w:val="bottom"/>
          </w:tcPr>
          <w:p w14:paraId="4D23F6D2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7C0BF09" w14:textId="77777777" w:rsidR="00185EEB" w:rsidRPr="00621FD2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21FD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1,016</w:t>
            </w:r>
          </w:p>
        </w:tc>
      </w:tr>
      <w:tr w:rsidR="00185EEB" w:rsidRPr="00A4031A" w14:paraId="7FCF7E16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64828419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7E12AC76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2D6F34F6" w14:textId="77777777" w:rsidR="00185EEB" w:rsidRPr="00213113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1E4F9238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6DA92171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0C74E79C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7BE61360" w14:textId="40842019" w:rsidR="00185EEB" w:rsidRPr="00AC0952" w:rsidRDefault="00185EEB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5EE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482438F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4669E30" w14:textId="77777777" w:rsidR="00185EEB" w:rsidRPr="00621FD2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21FD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524</w:t>
            </w:r>
          </w:p>
        </w:tc>
      </w:tr>
      <w:tr w:rsidR="00185EEB" w:rsidRPr="00A4031A" w14:paraId="7F5CD001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6250C59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6657A3FF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4B3B5C88" w14:textId="77777777" w:rsidR="00185EEB" w:rsidRPr="00213113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3F59A0A7" w14:textId="77777777" w:rsidR="00185EEB" w:rsidRPr="00A4031A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6C74F8F0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5E7EF9F5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48482610" w14:textId="27D02BE3" w:rsidR="00185EEB" w:rsidRPr="00185EEB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5EE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159      </w:t>
            </w:r>
          </w:p>
        </w:tc>
        <w:tc>
          <w:tcPr>
            <w:tcW w:w="180" w:type="dxa"/>
            <w:vAlign w:val="bottom"/>
          </w:tcPr>
          <w:p w14:paraId="12E90989" w14:textId="77777777" w:rsidR="00185EEB" w:rsidRPr="00CA2565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11F7875" w14:textId="77777777" w:rsidR="00185EEB" w:rsidRPr="00621FD2" w:rsidRDefault="00185EEB" w:rsidP="0018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21FD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163</w:t>
            </w:r>
          </w:p>
        </w:tc>
      </w:tr>
      <w:tr w:rsidR="007236D5" w:rsidRPr="00A4031A" w14:paraId="5B145D6A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4EE41E4A" w14:textId="77777777" w:rsidR="007236D5" w:rsidRPr="00A1243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Angsana New"/>
                <w:b/>
                <w:bCs/>
                <w:i/>
                <w:iCs/>
                <w:sz w:val="22"/>
                <w:szCs w:val="28"/>
                <w:lang w:val="en-GB"/>
              </w:rPr>
            </w:pPr>
            <w:r w:rsidRPr="00A12437">
              <w:rPr>
                <w:rFonts w:ascii="Times New Roman" w:hAnsi="Times New Roman" w:cs="Angsana New" w:hint="cs"/>
                <w:b/>
                <w:bCs/>
                <w:i/>
                <w:iCs/>
                <w:sz w:val="22"/>
                <w:szCs w:val="28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948" w:type="dxa"/>
          </w:tcPr>
          <w:p w14:paraId="206ACE55" w14:textId="77777777"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</w:tcPr>
          <w:p w14:paraId="3C7A575D" w14:textId="77777777"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3C766560" w14:textId="77777777"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251BDE81" w14:textId="77777777"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933D168" w14:textId="77777777"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13F554C1" w14:textId="77777777"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C13F03" w14:textId="77777777"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219B3A32" w14:textId="77777777"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32746" w:rsidRPr="00A4031A" w14:paraId="09D39F7F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7508FC3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948" w:type="dxa"/>
          </w:tcPr>
          <w:p w14:paraId="28A80708" w14:textId="77777777" w:rsidR="00B32746" w:rsidRPr="00A4031A" w:rsidRDefault="00B32746" w:rsidP="00B32746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6.50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5122738E" w14:textId="67E03DF9" w:rsidR="00B32746" w:rsidRPr="00003477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2,918</w:t>
            </w:r>
          </w:p>
        </w:tc>
        <w:tc>
          <w:tcPr>
            <w:tcW w:w="178" w:type="dxa"/>
            <w:shd w:val="clear" w:color="auto" w:fill="auto"/>
          </w:tcPr>
          <w:p w14:paraId="31B7EA86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77ACEBA5" w14:textId="77777777" w:rsidR="00B32746" w:rsidRPr="00E760CF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60C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2,948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D91865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0689B37C" w14:textId="599C9C9B" w:rsidR="00B32746" w:rsidRPr="00CA2565" w:rsidRDefault="00B32746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BB758E3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73D9E92F" w14:textId="77777777" w:rsidR="00B32746" w:rsidRPr="00E760CF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760CF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B32746" w:rsidRPr="00A4031A" w14:paraId="1D788877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169A8283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408D97FB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130C6176" w14:textId="41122C0A" w:rsidR="00B32746" w:rsidRPr="0017198F" w:rsidRDefault="0037224C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98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31</w:t>
            </w:r>
            <w:r w:rsidR="00DB648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5D03A735" w14:textId="77777777" w:rsidR="00B32746" w:rsidRPr="0037224C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7032970F" w14:textId="77777777" w:rsidR="00B32746" w:rsidRPr="0037224C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37224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1,437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DA0F7C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4B90FDC2" w14:textId="6830D2E1" w:rsidR="00B32746" w:rsidRPr="00CA2565" w:rsidRDefault="00B32746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463E308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57095E6E" w14:textId="77777777" w:rsidR="00B32746" w:rsidRPr="00E760CF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760CF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B32746" w:rsidRPr="00A4031A" w14:paraId="3E2F6AF5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418034A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1843015B" w14:textId="77777777" w:rsidR="00B32746" w:rsidRPr="00A4031A" w:rsidRDefault="00B32746" w:rsidP="00B3274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5.00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5D97C0DF" w14:textId="0E0AF7C2" w:rsidR="00B32746" w:rsidRPr="0037224C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37224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71,202</w:t>
            </w:r>
          </w:p>
        </w:tc>
        <w:tc>
          <w:tcPr>
            <w:tcW w:w="178" w:type="dxa"/>
            <w:shd w:val="clear" w:color="auto" w:fill="auto"/>
          </w:tcPr>
          <w:p w14:paraId="21CF096C" w14:textId="77777777" w:rsidR="00B32746" w:rsidRPr="0037224C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EA948FB" w14:textId="77777777" w:rsidR="00B32746" w:rsidRPr="0037224C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37224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70,271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61895E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3BDFC03A" w14:textId="3416E325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71,202</w:t>
            </w:r>
          </w:p>
        </w:tc>
        <w:tc>
          <w:tcPr>
            <w:tcW w:w="180" w:type="dxa"/>
            <w:vAlign w:val="bottom"/>
          </w:tcPr>
          <w:p w14:paraId="11DE4C30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181D7C1F" w14:textId="77777777" w:rsidR="00B32746" w:rsidRPr="00E760CF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60C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70,271</w:t>
            </w:r>
          </w:p>
        </w:tc>
      </w:tr>
      <w:tr w:rsidR="0037224C" w:rsidRPr="00A4031A" w14:paraId="615B8571" w14:textId="77777777" w:rsidTr="0017198F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76DC8D47" w14:textId="267E1861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0624D8A7" w14:textId="4E7A1130" w:rsidR="0037224C" w:rsidRDefault="0037224C" w:rsidP="0037224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4E983BE2" w14:textId="0883B9D9" w:rsidR="0037224C" w:rsidRPr="0037224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741</w:t>
            </w:r>
          </w:p>
        </w:tc>
        <w:tc>
          <w:tcPr>
            <w:tcW w:w="178" w:type="dxa"/>
            <w:shd w:val="clear" w:color="auto" w:fill="auto"/>
          </w:tcPr>
          <w:p w14:paraId="413E364D" w14:textId="77777777" w:rsidR="0037224C" w:rsidRPr="0037224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0AB602B7" w14:textId="554EFA02" w:rsidR="0037224C" w:rsidRPr="0037224C" w:rsidRDefault="0037224C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2D8B0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338F7FE0" w14:textId="023A6833" w:rsidR="0037224C" w:rsidRPr="00B32746" w:rsidRDefault="0037224C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3298719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0B3091F1" w14:textId="6F57FEB0" w:rsidR="0037224C" w:rsidRPr="00E760CF" w:rsidRDefault="0037224C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37224C" w:rsidRPr="00A4031A" w14:paraId="7B90DEDD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C270D99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48" w:type="dxa"/>
          </w:tcPr>
          <w:p w14:paraId="41418332" w14:textId="77777777" w:rsidR="0037224C" w:rsidRPr="00A4031A" w:rsidRDefault="0037224C" w:rsidP="003722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0" w:type="dxa"/>
          </w:tcPr>
          <w:p w14:paraId="0952DC20" w14:textId="77777777" w:rsidR="0037224C" w:rsidRPr="00003477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D36BA0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2BD4B537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A38BB86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0D7ED488" w14:textId="77777777" w:rsidR="0037224C" w:rsidRPr="00003477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5AC1882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635086C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7224C" w:rsidRPr="00A4031A" w14:paraId="495D4DEB" w14:textId="77777777" w:rsidTr="00A43448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7FC2B6FF" w14:textId="77777777" w:rsidR="0037224C" w:rsidRPr="00A12437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12437">
              <w:rPr>
                <w:rFonts w:ascii="Times New Roman" w:hAnsi="Times New Roman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948" w:type="dxa"/>
          </w:tcPr>
          <w:p w14:paraId="6BF3586F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</w:tcPr>
          <w:p w14:paraId="719487A4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6A249F61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1A032F5F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73D0EE8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4C718105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96F7322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03A0C2C9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7224C" w:rsidRPr="00A4031A" w14:paraId="20BBD30C" w14:textId="77777777" w:rsidTr="00A43448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1B83135B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="Times New Roman" w:hAnsi="Times New Roman" w:cs="Angsana New"/>
                <w:sz w:val="30"/>
                <w:szCs w:val="30"/>
              </w:rPr>
            </w:pPr>
            <w:r w:rsidRPr="00A4031A">
              <w:rPr>
                <w:rFonts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948" w:type="dxa"/>
          </w:tcPr>
          <w:p w14:paraId="0E8A3B84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819E5EE" w14:textId="3267E474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16,486</w:t>
            </w:r>
          </w:p>
        </w:tc>
        <w:tc>
          <w:tcPr>
            <w:tcW w:w="178" w:type="dxa"/>
            <w:shd w:val="clear" w:color="auto" w:fill="auto"/>
          </w:tcPr>
          <w:p w14:paraId="4496D764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9D201CD" w14:textId="77777777" w:rsidR="0037224C" w:rsidRPr="00E46F8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46F8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23,336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9BF395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1DC7A5D" w14:textId="6F1A7F9C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52D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5,321</w:t>
            </w:r>
          </w:p>
        </w:tc>
        <w:tc>
          <w:tcPr>
            <w:tcW w:w="180" w:type="dxa"/>
            <w:vAlign w:val="bottom"/>
          </w:tcPr>
          <w:p w14:paraId="124F1675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F1D43B8" w14:textId="77777777" w:rsidR="0037224C" w:rsidRPr="00E46F8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46F8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7,761</w:t>
            </w:r>
          </w:p>
        </w:tc>
      </w:tr>
      <w:tr w:rsidR="0037224C" w:rsidRPr="00A4031A" w14:paraId="380A5105" w14:textId="77777777" w:rsidTr="00A43448">
        <w:trPr>
          <w:cantSplit/>
          <w:trHeight w:val="74"/>
        </w:trPr>
        <w:tc>
          <w:tcPr>
            <w:tcW w:w="3161" w:type="dxa"/>
            <w:shd w:val="clear" w:color="auto" w:fill="auto"/>
          </w:tcPr>
          <w:p w14:paraId="609C27BC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hanging="356"/>
              <w:rPr>
                <w:rFonts w:ascii="Times New Roman" w:hAnsi="Times New Roman"/>
                <w:sz w:val="30"/>
                <w:szCs w:val="30"/>
              </w:rPr>
            </w:pPr>
            <w:r w:rsidRPr="00A4031A">
              <w:rPr>
                <w:rFonts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48" w:type="dxa"/>
          </w:tcPr>
          <w:p w14:paraId="61AD2FDC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4C11FF96" w14:textId="151BD9FB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52D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986F036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78BA35D5" w14:textId="77777777" w:rsidR="0037224C" w:rsidRPr="00E46F8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46F8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B03400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</w:tcPr>
          <w:p w14:paraId="74C7B525" w14:textId="669E666D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52D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C7D41C8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C515A84" w14:textId="77777777" w:rsidR="0037224C" w:rsidRPr="00E46F8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46F8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</w:p>
        </w:tc>
      </w:tr>
      <w:tr w:rsidR="0037224C" w:rsidRPr="00A4031A" w14:paraId="4CC7DE36" w14:textId="77777777" w:rsidTr="00A43448">
        <w:trPr>
          <w:cantSplit/>
          <w:trHeight w:val="64"/>
        </w:trPr>
        <w:tc>
          <w:tcPr>
            <w:tcW w:w="3161" w:type="dxa"/>
            <w:shd w:val="clear" w:color="auto" w:fill="auto"/>
          </w:tcPr>
          <w:p w14:paraId="7ED30933" w14:textId="77777777" w:rsidR="0037224C" w:rsidRPr="004022C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948" w:type="dxa"/>
          </w:tcPr>
          <w:p w14:paraId="0114E84F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0DF11" w14:textId="56B40CD5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352D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16,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486</w:t>
            </w:r>
          </w:p>
        </w:tc>
        <w:tc>
          <w:tcPr>
            <w:tcW w:w="178" w:type="dxa"/>
            <w:shd w:val="clear" w:color="auto" w:fill="auto"/>
          </w:tcPr>
          <w:p w14:paraId="7A1A43C6" w14:textId="77777777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6FBE6" w14:textId="77777777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352D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23,345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1A9D9F" w14:textId="77777777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81ED" w14:textId="69B3A875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352D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5,321</w:t>
            </w:r>
          </w:p>
        </w:tc>
        <w:tc>
          <w:tcPr>
            <w:tcW w:w="180" w:type="dxa"/>
            <w:vAlign w:val="bottom"/>
          </w:tcPr>
          <w:p w14:paraId="740E3E88" w14:textId="77777777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181D4A6" w14:textId="77777777" w:rsidR="0037224C" w:rsidRPr="00B352D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352D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7,770</w:t>
            </w:r>
          </w:p>
        </w:tc>
      </w:tr>
    </w:tbl>
    <w:p w14:paraId="2AA4ABC3" w14:textId="77777777" w:rsidR="00C81AB5" w:rsidRPr="00A4031A" w:rsidRDefault="00C81AB5" w:rsidP="00C8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4"/>
        <w:gridCol w:w="1708"/>
        <w:gridCol w:w="907"/>
        <w:gridCol w:w="187"/>
        <w:gridCol w:w="913"/>
        <w:gridCol w:w="187"/>
        <w:gridCol w:w="876"/>
        <w:gridCol w:w="189"/>
        <w:gridCol w:w="949"/>
      </w:tblGrid>
      <w:tr w:rsidR="00C81AB5" w:rsidRPr="00A4031A" w14:paraId="5A50ADF0" w14:textId="77777777" w:rsidTr="0037224C">
        <w:trPr>
          <w:cantSplit/>
          <w:trHeight w:val="517"/>
        </w:trPr>
        <w:tc>
          <w:tcPr>
            <w:tcW w:w="3334" w:type="dxa"/>
          </w:tcPr>
          <w:p w14:paraId="0A5E3222" w14:textId="77777777" w:rsidR="00C81AB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</w:p>
          <w:p w14:paraId="5AB5F11B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1708" w:type="dxa"/>
          </w:tcPr>
          <w:p w14:paraId="10EF7FD7" w14:textId="77777777" w:rsidR="00C81AB5" w:rsidRPr="004022C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2007" w:type="dxa"/>
            <w:gridSpan w:val="3"/>
          </w:tcPr>
          <w:p w14:paraId="4F080537" w14:textId="77777777" w:rsidR="00C81AB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01BCEBF8" w14:textId="77777777" w:rsidR="00C81AB5" w:rsidRPr="004022C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7" w:type="dxa"/>
          </w:tcPr>
          <w:p w14:paraId="47B54C87" w14:textId="77777777" w:rsidR="00C81AB5" w:rsidRPr="004022C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14" w:type="dxa"/>
            <w:gridSpan w:val="3"/>
          </w:tcPr>
          <w:p w14:paraId="1145C32C" w14:textId="77777777" w:rsidR="00C81AB5" w:rsidRPr="004022C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3C5D1739" w14:textId="77777777" w:rsidR="00C81AB5" w:rsidRPr="004022C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81AB5" w:rsidRPr="00A4031A" w14:paraId="60910AD0" w14:textId="77777777" w:rsidTr="0037224C">
        <w:trPr>
          <w:cantSplit/>
          <w:trHeight w:val="258"/>
        </w:trPr>
        <w:tc>
          <w:tcPr>
            <w:tcW w:w="3334" w:type="dxa"/>
          </w:tcPr>
          <w:p w14:paraId="642DADEC" w14:textId="77777777" w:rsidR="00C81AB5" w:rsidRPr="004022C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08" w:type="dxa"/>
          </w:tcPr>
          <w:p w14:paraId="4776197D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7" w:type="dxa"/>
          </w:tcPr>
          <w:p w14:paraId="18BCB9B0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7" w:type="dxa"/>
          </w:tcPr>
          <w:p w14:paraId="1B2C5049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3" w:type="dxa"/>
          </w:tcPr>
          <w:p w14:paraId="0E10AE9B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7" w:type="dxa"/>
          </w:tcPr>
          <w:p w14:paraId="3107189F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</w:tcPr>
          <w:p w14:paraId="78485AF5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9" w:type="dxa"/>
          </w:tcPr>
          <w:p w14:paraId="0AD668FC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</w:tcPr>
          <w:p w14:paraId="5E864850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81AB5" w:rsidRPr="00A4031A" w14:paraId="63891DF5" w14:textId="77777777" w:rsidTr="005A6472">
        <w:trPr>
          <w:cantSplit/>
          <w:trHeight w:val="242"/>
        </w:trPr>
        <w:tc>
          <w:tcPr>
            <w:tcW w:w="3334" w:type="dxa"/>
          </w:tcPr>
          <w:p w14:paraId="3758C107" w14:textId="77777777" w:rsidR="00C81AB5" w:rsidRPr="004022C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08" w:type="dxa"/>
          </w:tcPr>
          <w:p w14:paraId="62F1FFDC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4208" w:type="dxa"/>
            <w:gridSpan w:val="7"/>
          </w:tcPr>
          <w:p w14:paraId="78F17E59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C81AB5" w:rsidRPr="00A4031A" w14:paraId="551BA7FC" w14:textId="77777777" w:rsidTr="0037224C">
        <w:trPr>
          <w:cantSplit/>
          <w:trHeight w:val="258"/>
        </w:trPr>
        <w:tc>
          <w:tcPr>
            <w:tcW w:w="3334" w:type="dxa"/>
          </w:tcPr>
          <w:p w14:paraId="1E4F2323" w14:textId="77777777" w:rsidR="00C81AB5" w:rsidRPr="00A12437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124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708" w:type="dxa"/>
          </w:tcPr>
          <w:p w14:paraId="5D03B51A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7" w:type="dxa"/>
          </w:tcPr>
          <w:p w14:paraId="724799E8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7" w:type="dxa"/>
          </w:tcPr>
          <w:p w14:paraId="3FE855F6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</w:tcPr>
          <w:p w14:paraId="4F36A1CC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7" w:type="dxa"/>
          </w:tcPr>
          <w:p w14:paraId="7DE9EA5E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76" w:type="dxa"/>
          </w:tcPr>
          <w:p w14:paraId="11D1217F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9" w:type="dxa"/>
          </w:tcPr>
          <w:p w14:paraId="1EFEB6AB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49" w:type="dxa"/>
          </w:tcPr>
          <w:p w14:paraId="2CB27412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</w:tr>
      <w:tr w:rsidR="00B32746" w:rsidRPr="00A4031A" w14:paraId="778BC4EE" w14:textId="77777777" w:rsidTr="0037224C">
        <w:trPr>
          <w:cantSplit/>
          <w:trHeight w:val="19"/>
        </w:trPr>
        <w:tc>
          <w:tcPr>
            <w:tcW w:w="3334" w:type="dxa"/>
            <w:shd w:val="clear" w:color="auto" w:fill="auto"/>
          </w:tcPr>
          <w:p w14:paraId="21085966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708" w:type="dxa"/>
          </w:tcPr>
          <w:p w14:paraId="585A5247" w14:textId="29570013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5.50-7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.0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997F3D">
              <w:rPr>
                <w:rFonts w:ascii="Angsana New" w:hAnsi="Angsana New" w:cs="Angsana New"/>
                <w:sz w:val="30"/>
                <w:szCs w:val="30"/>
                <w:lang w:val="en-GB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07" w:type="dxa"/>
          </w:tcPr>
          <w:p w14:paraId="1C135ECA" w14:textId="77777777" w:rsidR="00B32746" w:rsidRPr="009843C0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7" w:type="dxa"/>
          </w:tcPr>
          <w:p w14:paraId="2E281B90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3" w:type="dxa"/>
          </w:tcPr>
          <w:p w14:paraId="53B63548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</w:tcPr>
          <w:p w14:paraId="1027006C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4347ECFA" w14:textId="253FA7EF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181,141</w:t>
            </w:r>
          </w:p>
        </w:tc>
        <w:tc>
          <w:tcPr>
            <w:tcW w:w="189" w:type="dxa"/>
          </w:tcPr>
          <w:p w14:paraId="395B0012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</w:tcPr>
          <w:p w14:paraId="731E96CA" w14:textId="77777777" w:rsidR="00B32746" w:rsidRPr="00E74108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410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181,261</w:t>
            </w:r>
          </w:p>
        </w:tc>
      </w:tr>
      <w:tr w:rsidR="00B32746" w:rsidRPr="00A4031A" w14:paraId="6BF5520A" w14:textId="77777777" w:rsidTr="0037224C">
        <w:trPr>
          <w:cantSplit/>
          <w:trHeight w:val="19"/>
        </w:trPr>
        <w:tc>
          <w:tcPr>
            <w:tcW w:w="3334" w:type="dxa"/>
            <w:shd w:val="clear" w:color="auto" w:fill="auto"/>
          </w:tcPr>
          <w:p w14:paraId="480EE0E9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708" w:type="dxa"/>
          </w:tcPr>
          <w:p w14:paraId="7DD72D9F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42FE2AF1" w14:textId="77777777" w:rsidR="00B32746" w:rsidRPr="00213113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" w:type="dxa"/>
          </w:tcPr>
          <w:p w14:paraId="2BC234E5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3" w:type="dxa"/>
          </w:tcPr>
          <w:p w14:paraId="54740AC2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02CD9EF4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2557AE64" w14:textId="161A3153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42,000</w:t>
            </w:r>
          </w:p>
        </w:tc>
        <w:tc>
          <w:tcPr>
            <w:tcW w:w="189" w:type="dxa"/>
            <w:vAlign w:val="bottom"/>
          </w:tcPr>
          <w:p w14:paraId="2FC9EB34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</w:tcPr>
          <w:p w14:paraId="7050EF32" w14:textId="77777777" w:rsidR="00B32746" w:rsidRPr="00E74108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410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42,000</w:t>
            </w:r>
          </w:p>
        </w:tc>
      </w:tr>
      <w:tr w:rsidR="00B32746" w:rsidRPr="00A4031A" w14:paraId="7B78EB3E" w14:textId="77777777" w:rsidTr="0037224C">
        <w:trPr>
          <w:cantSplit/>
          <w:trHeight w:val="19"/>
        </w:trPr>
        <w:tc>
          <w:tcPr>
            <w:tcW w:w="3334" w:type="dxa"/>
            <w:shd w:val="clear" w:color="auto" w:fill="auto"/>
          </w:tcPr>
          <w:p w14:paraId="3D5933A8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8" w:type="dxa"/>
          </w:tcPr>
          <w:p w14:paraId="221F8EC6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2FB4F422" w14:textId="77777777" w:rsidR="00B32746" w:rsidRPr="007C490D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</w:tcPr>
          <w:p w14:paraId="4C068AA7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3" w:type="dxa"/>
          </w:tcPr>
          <w:p w14:paraId="3201FB64" w14:textId="77777777" w:rsidR="00B32746" w:rsidRPr="007C490D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1115F330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121F3356" w14:textId="05E30B28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1,851</w:t>
            </w:r>
          </w:p>
        </w:tc>
        <w:tc>
          <w:tcPr>
            <w:tcW w:w="189" w:type="dxa"/>
            <w:vAlign w:val="bottom"/>
          </w:tcPr>
          <w:p w14:paraId="520114E0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</w:tcPr>
          <w:p w14:paraId="0E8ABCC8" w14:textId="77777777" w:rsidR="00B32746" w:rsidRPr="00E74108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410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2,024</w:t>
            </w:r>
          </w:p>
        </w:tc>
      </w:tr>
      <w:tr w:rsidR="00B32746" w:rsidRPr="00A4031A" w14:paraId="51363531" w14:textId="77777777" w:rsidTr="0037224C">
        <w:trPr>
          <w:cantSplit/>
          <w:trHeight w:val="19"/>
        </w:trPr>
        <w:tc>
          <w:tcPr>
            <w:tcW w:w="3334" w:type="dxa"/>
            <w:shd w:val="clear" w:color="auto" w:fill="auto"/>
          </w:tcPr>
          <w:p w14:paraId="68E59844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708" w:type="dxa"/>
          </w:tcPr>
          <w:p w14:paraId="4B0F5486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07" w:type="dxa"/>
          </w:tcPr>
          <w:p w14:paraId="262A8122" w14:textId="77777777" w:rsidR="00B32746" w:rsidRPr="00213113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" w:type="dxa"/>
          </w:tcPr>
          <w:p w14:paraId="47A8B0C5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3" w:type="dxa"/>
          </w:tcPr>
          <w:p w14:paraId="2D9250FB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613977BC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74B35D3B" w14:textId="722FB460" w:rsidR="00B32746" w:rsidRPr="00AC0952" w:rsidRDefault="00B32746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200C9CE4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</w:tcPr>
          <w:p w14:paraId="1EEBA56E" w14:textId="77777777" w:rsidR="00B32746" w:rsidRPr="00E74108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410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1,214</w:t>
            </w:r>
          </w:p>
        </w:tc>
      </w:tr>
      <w:tr w:rsidR="00B32746" w:rsidRPr="00A4031A" w14:paraId="49B0377A" w14:textId="77777777" w:rsidTr="0037224C">
        <w:trPr>
          <w:cantSplit/>
          <w:trHeight w:val="345"/>
        </w:trPr>
        <w:tc>
          <w:tcPr>
            <w:tcW w:w="3334" w:type="dxa"/>
            <w:shd w:val="clear" w:color="auto" w:fill="auto"/>
          </w:tcPr>
          <w:p w14:paraId="27A3768A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708" w:type="dxa"/>
          </w:tcPr>
          <w:p w14:paraId="45074886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437625F4" w14:textId="77777777" w:rsidR="00B32746" w:rsidRPr="00213113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" w:type="dxa"/>
          </w:tcPr>
          <w:p w14:paraId="269AE359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3" w:type="dxa"/>
          </w:tcPr>
          <w:p w14:paraId="1F10A1C7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5C1B1DF7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1759824C" w14:textId="2B27C595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319      </w:t>
            </w:r>
          </w:p>
        </w:tc>
        <w:tc>
          <w:tcPr>
            <w:tcW w:w="189" w:type="dxa"/>
            <w:vAlign w:val="bottom"/>
          </w:tcPr>
          <w:p w14:paraId="5FE850DC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</w:tcPr>
          <w:p w14:paraId="6E72EB0D" w14:textId="77777777" w:rsidR="00B32746" w:rsidRPr="00E74108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410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322</w:t>
            </w:r>
          </w:p>
        </w:tc>
      </w:tr>
      <w:tr w:rsidR="00C81AB5" w:rsidRPr="00A4031A" w14:paraId="3D5AB9D4" w14:textId="77777777" w:rsidTr="0037224C">
        <w:trPr>
          <w:cantSplit/>
          <w:trHeight w:val="345"/>
        </w:trPr>
        <w:tc>
          <w:tcPr>
            <w:tcW w:w="3334" w:type="dxa"/>
            <w:shd w:val="clear" w:color="auto" w:fill="auto"/>
          </w:tcPr>
          <w:p w14:paraId="084D1093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0F81954C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7" w:type="dxa"/>
          </w:tcPr>
          <w:p w14:paraId="7949396E" w14:textId="77777777" w:rsidR="00C81AB5" w:rsidRPr="007C490D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92D3357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3" w:type="dxa"/>
          </w:tcPr>
          <w:p w14:paraId="2617462E" w14:textId="77777777" w:rsidR="00C81AB5" w:rsidRPr="007C490D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5EC27AD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2FBB174D" w14:textId="77777777" w:rsidR="00C81AB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779BDB0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vAlign w:val="bottom"/>
          </w:tcPr>
          <w:p w14:paraId="546EE52C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AB5" w:rsidRPr="00A4031A" w14:paraId="143A1945" w14:textId="77777777" w:rsidTr="0037224C">
        <w:trPr>
          <w:cantSplit/>
          <w:trHeight w:val="345"/>
        </w:trPr>
        <w:tc>
          <w:tcPr>
            <w:tcW w:w="3334" w:type="dxa"/>
            <w:shd w:val="clear" w:color="auto" w:fill="auto"/>
          </w:tcPr>
          <w:p w14:paraId="5C97C29F" w14:textId="77777777" w:rsidR="00C81AB5" w:rsidRPr="00A12437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Angsana New"/>
                <w:b/>
                <w:bCs/>
                <w:i/>
                <w:iCs/>
                <w:sz w:val="22"/>
                <w:szCs w:val="28"/>
                <w:lang w:val="en-GB"/>
              </w:rPr>
            </w:pPr>
            <w:r w:rsidRPr="00A12437">
              <w:rPr>
                <w:rFonts w:ascii="Times New Roman" w:hAnsi="Times New Roman" w:cs="Angsana New" w:hint="cs"/>
                <w:b/>
                <w:bCs/>
                <w:i/>
                <w:iCs/>
                <w:sz w:val="22"/>
                <w:szCs w:val="28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708" w:type="dxa"/>
          </w:tcPr>
          <w:p w14:paraId="451227FA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7" w:type="dxa"/>
          </w:tcPr>
          <w:p w14:paraId="64946FF8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7" w:type="dxa"/>
          </w:tcPr>
          <w:p w14:paraId="2D98683E" w14:textId="77777777" w:rsidR="00C81AB5" w:rsidRPr="00A4031A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  <w:vAlign w:val="bottom"/>
          </w:tcPr>
          <w:p w14:paraId="4AE3E29F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7" w:type="dxa"/>
            <w:vAlign w:val="bottom"/>
          </w:tcPr>
          <w:p w14:paraId="2379CE45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vAlign w:val="bottom"/>
          </w:tcPr>
          <w:p w14:paraId="12EB051C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5D2FC70E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0CF453A8" w14:textId="77777777" w:rsidR="00C81AB5" w:rsidRPr="00CA2565" w:rsidRDefault="00C81AB5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32746" w:rsidRPr="00A4031A" w14:paraId="63E8FA81" w14:textId="77777777" w:rsidTr="0037224C">
        <w:trPr>
          <w:cantSplit/>
          <w:trHeight w:val="345"/>
        </w:trPr>
        <w:tc>
          <w:tcPr>
            <w:tcW w:w="3334" w:type="dxa"/>
            <w:shd w:val="clear" w:color="auto" w:fill="auto"/>
          </w:tcPr>
          <w:p w14:paraId="13E81940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708" w:type="dxa"/>
          </w:tcPr>
          <w:p w14:paraId="4A1D7408" w14:textId="77777777" w:rsidR="00B32746" w:rsidRPr="00A4031A" w:rsidRDefault="00B32746" w:rsidP="00B32746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6.50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07" w:type="dxa"/>
            <w:shd w:val="clear" w:color="auto" w:fill="auto"/>
          </w:tcPr>
          <w:p w14:paraId="66F93131" w14:textId="68249EC6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27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5,807</w:t>
            </w:r>
          </w:p>
        </w:tc>
        <w:tc>
          <w:tcPr>
            <w:tcW w:w="187" w:type="dxa"/>
          </w:tcPr>
          <w:p w14:paraId="00E12049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</w:tcPr>
          <w:p w14:paraId="57A0512E" w14:textId="77777777" w:rsidR="00B32746" w:rsidRPr="00094BC2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5,830</w:t>
            </w:r>
          </w:p>
        </w:tc>
        <w:tc>
          <w:tcPr>
            <w:tcW w:w="187" w:type="dxa"/>
            <w:vAlign w:val="bottom"/>
          </w:tcPr>
          <w:p w14:paraId="3C57488D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B870B4E" w14:textId="6F698E2B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06C9B77C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0390C52D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32746" w:rsidRPr="00A4031A" w14:paraId="1E077E8C" w14:textId="77777777" w:rsidTr="0037224C">
        <w:trPr>
          <w:cantSplit/>
          <w:trHeight w:val="345"/>
        </w:trPr>
        <w:tc>
          <w:tcPr>
            <w:tcW w:w="3334" w:type="dxa"/>
            <w:shd w:val="clear" w:color="auto" w:fill="auto"/>
          </w:tcPr>
          <w:p w14:paraId="7BDF18AD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8" w:type="dxa"/>
          </w:tcPr>
          <w:p w14:paraId="38C2A1AE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  <w:shd w:val="clear" w:color="auto" w:fill="auto"/>
          </w:tcPr>
          <w:p w14:paraId="1DC15B5E" w14:textId="5FEC1115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27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603</w:t>
            </w:r>
          </w:p>
        </w:tc>
        <w:tc>
          <w:tcPr>
            <w:tcW w:w="187" w:type="dxa"/>
          </w:tcPr>
          <w:p w14:paraId="1DDADFBF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</w:tcPr>
          <w:p w14:paraId="70C65782" w14:textId="77777777" w:rsidR="00B32746" w:rsidRPr="00094BC2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2,856</w:t>
            </w:r>
          </w:p>
        </w:tc>
        <w:tc>
          <w:tcPr>
            <w:tcW w:w="187" w:type="dxa"/>
            <w:vAlign w:val="bottom"/>
          </w:tcPr>
          <w:p w14:paraId="04180E1E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9E239FD" w14:textId="3F800820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66D77560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72BED53D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32746" w:rsidRPr="00A4031A" w14:paraId="0C47A16D" w14:textId="77777777" w:rsidTr="0037224C">
        <w:trPr>
          <w:cantSplit/>
          <w:trHeight w:val="345"/>
        </w:trPr>
        <w:tc>
          <w:tcPr>
            <w:tcW w:w="3334" w:type="dxa"/>
            <w:shd w:val="clear" w:color="auto" w:fill="auto"/>
          </w:tcPr>
          <w:p w14:paraId="208E7E3A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708" w:type="dxa"/>
          </w:tcPr>
          <w:p w14:paraId="158D47D9" w14:textId="77777777" w:rsidR="00B32746" w:rsidRPr="00A4031A" w:rsidRDefault="00B32746" w:rsidP="00B3274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5.00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907" w:type="dxa"/>
            <w:shd w:val="clear" w:color="auto" w:fill="auto"/>
          </w:tcPr>
          <w:p w14:paraId="6809FBF6" w14:textId="7E5835D5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27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142,477</w:t>
            </w:r>
          </w:p>
        </w:tc>
        <w:tc>
          <w:tcPr>
            <w:tcW w:w="187" w:type="dxa"/>
          </w:tcPr>
          <w:p w14:paraId="62140C0B" w14:textId="77777777" w:rsidR="00B32746" w:rsidRPr="00A4031A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</w:tcPr>
          <w:p w14:paraId="361EEF9E" w14:textId="77777777" w:rsidR="00B32746" w:rsidRPr="00094BC2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143,837</w:t>
            </w:r>
          </w:p>
        </w:tc>
        <w:tc>
          <w:tcPr>
            <w:tcW w:w="187" w:type="dxa"/>
            <w:vAlign w:val="bottom"/>
          </w:tcPr>
          <w:p w14:paraId="5BDB5045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7A35909" w14:textId="4F077F60" w:rsidR="00B32746" w:rsidRPr="00B32746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327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142,477</w:t>
            </w:r>
          </w:p>
        </w:tc>
        <w:tc>
          <w:tcPr>
            <w:tcW w:w="189" w:type="dxa"/>
            <w:vAlign w:val="bottom"/>
          </w:tcPr>
          <w:p w14:paraId="209B6C50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0596FBD4" w14:textId="77777777" w:rsidR="00B32746" w:rsidRPr="00CA2565" w:rsidRDefault="00B32746" w:rsidP="00B3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143,837</w:t>
            </w:r>
          </w:p>
        </w:tc>
      </w:tr>
      <w:tr w:rsidR="0037224C" w:rsidRPr="00A4031A" w14:paraId="18610AD6" w14:textId="77777777" w:rsidTr="0017198F">
        <w:trPr>
          <w:cantSplit/>
          <w:trHeight w:val="345"/>
        </w:trPr>
        <w:tc>
          <w:tcPr>
            <w:tcW w:w="3334" w:type="dxa"/>
            <w:shd w:val="clear" w:color="auto" w:fill="auto"/>
          </w:tcPr>
          <w:p w14:paraId="330888EC" w14:textId="20FD9591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708" w:type="dxa"/>
          </w:tcPr>
          <w:p w14:paraId="697993A8" w14:textId="3B5F98AB" w:rsidR="0037224C" w:rsidRPr="00A4031A" w:rsidRDefault="0037224C" w:rsidP="003722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782290A2" w14:textId="52A6A895" w:rsidR="0037224C" w:rsidRPr="00003477" w:rsidRDefault="0037224C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741</w:t>
            </w:r>
          </w:p>
        </w:tc>
        <w:tc>
          <w:tcPr>
            <w:tcW w:w="187" w:type="dxa"/>
          </w:tcPr>
          <w:p w14:paraId="611399AD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</w:tcPr>
          <w:p w14:paraId="47FB6162" w14:textId="4693459C" w:rsidR="0037224C" w:rsidRPr="00CA2565" w:rsidRDefault="0037224C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11D3B6C9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</w:tcPr>
          <w:p w14:paraId="0217E9C1" w14:textId="5565A3A5" w:rsidR="0037224C" w:rsidRPr="00003477" w:rsidRDefault="0037224C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6A6F5572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</w:tcPr>
          <w:p w14:paraId="4C2DE96E" w14:textId="6961E27D" w:rsidR="0037224C" w:rsidRPr="00CA2565" w:rsidRDefault="0037224C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7224C" w:rsidRPr="00A4031A" w14:paraId="60B347E6" w14:textId="77777777" w:rsidTr="0037224C">
        <w:trPr>
          <w:cantSplit/>
          <w:trHeight w:val="60"/>
        </w:trPr>
        <w:tc>
          <w:tcPr>
            <w:tcW w:w="3334" w:type="dxa"/>
            <w:shd w:val="clear" w:color="auto" w:fill="auto"/>
            <w:vAlign w:val="bottom"/>
          </w:tcPr>
          <w:p w14:paraId="6E5217B7" w14:textId="77777777" w:rsidR="0037224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</w:p>
          <w:p w14:paraId="7D82088A" w14:textId="5E64BF97" w:rsidR="0037224C" w:rsidRPr="00A12437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1708" w:type="dxa"/>
            <w:vAlign w:val="bottom"/>
          </w:tcPr>
          <w:p w14:paraId="008E93CB" w14:textId="5DCDA741" w:rsidR="0037224C" w:rsidRPr="001B018E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 w:cstheme="minorBidi"/>
                <w:sz w:val="22"/>
                <w:szCs w:val="28"/>
                <w:cs/>
                <w:lang w:val="en-GB"/>
              </w:rPr>
            </w:pPr>
          </w:p>
        </w:tc>
        <w:tc>
          <w:tcPr>
            <w:tcW w:w="2007" w:type="dxa"/>
            <w:gridSpan w:val="3"/>
            <w:vAlign w:val="bottom"/>
          </w:tcPr>
          <w:p w14:paraId="1F982042" w14:textId="77777777" w:rsidR="0037224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2D6F29D1" w14:textId="12A05A81" w:rsidR="0037224C" w:rsidRPr="00B3274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7" w:type="dxa"/>
            <w:vAlign w:val="bottom"/>
          </w:tcPr>
          <w:p w14:paraId="1CA406A7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299BA921" w14:textId="77777777" w:rsidR="0037224C" w:rsidRPr="004022C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6C8640E" w14:textId="53B412EE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37224C" w:rsidRPr="00A4031A" w14:paraId="70A64174" w14:textId="77777777" w:rsidTr="0037224C">
        <w:trPr>
          <w:cantSplit/>
          <w:trHeight w:val="258"/>
        </w:trPr>
        <w:tc>
          <w:tcPr>
            <w:tcW w:w="3334" w:type="dxa"/>
            <w:shd w:val="clear" w:color="auto" w:fill="auto"/>
          </w:tcPr>
          <w:p w14:paraId="3CD6573D" w14:textId="77777777" w:rsidR="0037224C" w:rsidRPr="00A12437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08" w:type="dxa"/>
          </w:tcPr>
          <w:p w14:paraId="05DD8A2B" w14:textId="77777777" w:rsidR="0037224C" w:rsidRPr="001B018E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 w:cstheme="minorBidi"/>
                <w:sz w:val="22"/>
                <w:szCs w:val="28"/>
                <w:cs/>
                <w:lang w:val="en-GB"/>
              </w:rPr>
            </w:pPr>
          </w:p>
        </w:tc>
        <w:tc>
          <w:tcPr>
            <w:tcW w:w="907" w:type="dxa"/>
          </w:tcPr>
          <w:p w14:paraId="1F0A4048" w14:textId="08F0690D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7" w:type="dxa"/>
          </w:tcPr>
          <w:p w14:paraId="6750C785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</w:tcPr>
          <w:p w14:paraId="21033074" w14:textId="75F8EDB2" w:rsidR="0037224C" w:rsidRPr="00B3274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7" w:type="dxa"/>
          </w:tcPr>
          <w:p w14:paraId="1266A4A4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</w:tcPr>
          <w:p w14:paraId="06C6DA88" w14:textId="1526376F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9" w:type="dxa"/>
          </w:tcPr>
          <w:p w14:paraId="15BA5AAA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</w:tcPr>
          <w:p w14:paraId="2934FBA2" w14:textId="2CDF19AF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7224C" w:rsidRPr="00A4031A" w14:paraId="694A7AF6" w14:textId="77777777" w:rsidTr="005A6472">
        <w:trPr>
          <w:cantSplit/>
          <w:trHeight w:val="258"/>
        </w:trPr>
        <w:tc>
          <w:tcPr>
            <w:tcW w:w="3334" w:type="dxa"/>
            <w:shd w:val="clear" w:color="auto" w:fill="auto"/>
          </w:tcPr>
          <w:p w14:paraId="46A16D1D" w14:textId="77777777" w:rsidR="0037224C" w:rsidRPr="00A12437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08" w:type="dxa"/>
          </w:tcPr>
          <w:p w14:paraId="39E3BB0A" w14:textId="77777777" w:rsidR="0037224C" w:rsidRPr="001B018E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 w:cstheme="minorBidi"/>
                <w:sz w:val="22"/>
                <w:szCs w:val="28"/>
                <w:cs/>
                <w:lang w:val="en-GB"/>
              </w:rPr>
            </w:pPr>
          </w:p>
        </w:tc>
        <w:tc>
          <w:tcPr>
            <w:tcW w:w="4208" w:type="dxa"/>
            <w:gridSpan w:val="7"/>
          </w:tcPr>
          <w:p w14:paraId="10AA1DEB" w14:textId="005C2CC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7224C" w:rsidRPr="00A4031A" w14:paraId="241F273C" w14:textId="77777777" w:rsidTr="0037224C">
        <w:trPr>
          <w:cantSplit/>
          <w:trHeight w:val="258"/>
        </w:trPr>
        <w:tc>
          <w:tcPr>
            <w:tcW w:w="3334" w:type="dxa"/>
            <w:shd w:val="clear" w:color="auto" w:fill="auto"/>
          </w:tcPr>
          <w:p w14:paraId="5DE98078" w14:textId="77777777" w:rsidR="0037224C" w:rsidRPr="00A12437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12437">
              <w:rPr>
                <w:rFonts w:ascii="Times New Roman" w:hAnsi="Times New Roman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708" w:type="dxa"/>
          </w:tcPr>
          <w:p w14:paraId="61F2556E" w14:textId="77777777" w:rsidR="0037224C" w:rsidRPr="005A647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 w:cstheme="minorBidi"/>
                <w:sz w:val="22"/>
                <w:szCs w:val="28"/>
                <w:lang w:val="en-GB"/>
              </w:rPr>
            </w:pPr>
          </w:p>
        </w:tc>
        <w:tc>
          <w:tcPr>
            <w:tcW w:w="907" w:type="dxa"/>
          </w:tcPr>
          <w:p w14:paraId="28C454FF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7" w:type="dxa"/>
          </w:tcPr>
          <w:p w14:paraId="0EFD9408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  <w:vAlign w:val="bottom"/>
          </w:tcPr>
          <w:p w14:paraId="31249EC5" w14:textId="77777777" w:rsidR="0037224C" w:rsidRPr="00B3274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7" w:type="dxa"/>
            <w:vAlign w:val="bottom"/>
          </w:tcPr>
          <w:p w14:paraId="64EBB751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vAlign w:val="bottom"/>
          </w:tcPr>
          <w:p w14:paraId="41E490C4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78929015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29AE7083" w14:textId="77777777" w:rsidR="0037224C" w:rsidRPr="00CA2565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7224C" w:rsidRPr="00A4031A" w14:paraId="1BBA0C9D" w14:textId="77777777" w:rsidTr="0037224C">
        <w:trPr>
          <w:cantSplit/>
          <w:trHeight w:val="258"/>
        </w:trPr>
        <w:tc>
          <w:tcPr>
            <w:tcW w:w="3334" w:type="dxa"/>
            <w:shd w:val="clear" w:color="auto" w:fill="auto"/>
          </w:tcPr>
          <w:p w14:paraId="5A30F3E0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="Times New Roman" w:hAnsi="Times New Roman" w:cs="Angsana New"/>
                <w:sz w:val="30"/>
                <w:szCs w:val="30"/>
              </w:rPr>
            </w:pPr>
            <w:r w:rsidRPr="00A4031A">
              <w:rPr>
                <w:rFonts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708" w:type="dxa"/>
          </w:tcPr>
          <w:p w14:paraId="2308B25E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FAF7965" w14:textId="1EAC7796" w:rsidR="0037224C" w:rsidRPr="00F14FA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32,542</w:t>
            </w:r>
          </w:p>
        </w:tc>
        <w:tc>
          <w:tcPr>
            <w:tcW w:w="187" w:type="dxa"/>
            <w:shd w:val="clear" w:color="auto" w:fill="auto"/>
          </w:tcPr>
          <w:p w14:paraId="29D0E8D7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E814F14" w14:textId="77777777" w:rsidR="0037224C" w:rsidRPr="00094BC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36,862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1C39D56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5877DBBC" w14:textId="60B42C55" w:rsidR="0037224C" w:rsidRPr="00F14FA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10,532</w:t>
            </w:r>
          </w:p>
        </w:tc>
        <w:tc>
          <w:tcPr>
            <w:tcW w:w="189" w:type="dxa"/>
            <w:vAlign w:val="bottom"/>
          </w:tcPr>
          <w:p w14:paraId="09359FEE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69451EC3" w14:textId="77777777" w:rsidR="0037224C" w:rsidRPr="00094BC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13,396</w:t>
            </w:r>
          </w:p>
        </w:tc>
      </w:tr>
      <w:tr w:rsidR="0037224C" w:rsidRPr="00A4031A" w14:paraId="7DCB7025" w14:textId="77777777" w:rsidTr="0037224C">
        <w:trPr>
          <w:cantSplit/>
          <w:trHeight w:val="74"/>
        </w:trPr>
        <w:tc>
          <w:tcPr>
            <w:tcW w:w="3334" w:type="dxa"/>
            <w:shd w:val="clear" w:color="auto" w:fill="auto"/>
          </w:tcPr>
          <w:p w14:paraId="4B829A7B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hanging="356"/>
              <w:rPr>
                <w:rFonts w:ascii="Times New Roman" w:hAnsi="Times New Roman"/>
                <w:sz w:val="30"/>
                <w:szCs w:val="30"/>
              </w:rPr>
            </w:pPr>
            <w:r w:rsidRPr="00A4031A">
              <w:rPr>
                <w:rFonts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8" w:type="dxa"/>
          </w:tcPr>
          <w:p w14:paraId="6C6D4A68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C5CEF" w14:textId="317983E3" w:rsidR="0037224C" w:rsidRPr="00B3274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6161F0E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09B23AF3" w14:textId="77777777" w:rsidR="0037224C" w:rsidRPr="00094BC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58C2E1C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193A1" w14:textId="1DC5724F" w:rsidR="0037224C" w:rsidRPr="00B32746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2746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2C196ED1" w14:textId="77777777" w:rsidR="0037224C" w:rsidRPr="00FA241B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66BD0DE8" w14:textId="77777777" w:rsidR="0037224C" w:rsidRPr="00094BC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BC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</w:tr>
      <w:tr w:rsidR="0037224C" w:rsidRPr="00A4031A" w14:paraId="7246ECC3" w14:textId="77777777" w:rsidTr="0037224C">
        <w:trPr>
          <w:cantSplit/>
          <w:trHeight w:val="64"/>
        </w:trPr>
        <w:tc>
          <w:tcPr>
            <w:tcW w:w="3334" w:type="dxa"/>
            <w:shd w:val="clear" w:color="auto" w:fill="auto"/>
          </w:tcPr>
          <w:p w14:paraId="009A26BE" w14:textId="77777777" w:rsidR="0037224C" w:rsidRPr="004022C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08" w:type="dxa"/>
          </w:tcPr>
          <w:p w14:paraId="34CCFEB2" w14:textId="77777777" w:rsidR="0037224C" w:rsidRPr="00A4031A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CAEE" w14:textId="45312A6A" w:rsidR="0037224C" w:rsidRPr="00F14FA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32,542</w:t>
            </w:r>
          </w:p>
        </w:tc>
        <w:tc>
          <w:tcPr>
            <w:tcW w:w="187" w:type="dxa"/>
            <w:shd w:val="clear" w:color="auto" w:fill="auto"/>
          </w:tcPr>
          <w:p w14:paraId="249CF0C1" w14:textId="77777777" w:rsidR="0037224C" w:rsidRPr="00F14FA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CE7A4" w14:textId="77777777" w:rsidR="0037224C" w:rsidRPr="00E90C9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90C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36,880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6DF5C03" w14:textId="77777777" w:rsidR="0037224C" w:rsidRPr="00F14FA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9CC56" w14:textId="4DF19472" w:rsidR="0037224C" w:rsidRPr="00F14FA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10,532</w:t>
            </w:r>
          </w:p>
        </w:tc>
        <w:tc>
          <w:tcPr>
            <w:tcW w:w="189" w:type="dxa"/>
            <w:vAlign w:val="bottom"/>
          </w:tcPr>
          <w:p w14:paraId="2B80D2A4" w14:textId="77777777" w:rsidR="0037224C" w:rsidRPr="00F14FA2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081D976D" w14:textId="545D2749" w:rsidR="0037224C" w:rsidRPr="00E90C9C" w:rsidRDefault="0037224C" w:rsidP="0037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90C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414</w:t>
            </w:r>
          </w:p>
        </w:tc>
      </w:tr>
    </w:tbl>
    <w:p w14:paraId="11E0557D" w14:textId="77777777" w:rsidR="00997F3D" w:rsidRDefault="00997F3D" w:rsidP="00382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5F5EF93" w14:textId="32CD87D2" w:rsidR="00382F61" w:rsidRPr="00A4031A" w:rsidRDefault="00382F61" w:rsidP="00382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  <w:r w:rsidR="00C81AB5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C81AB5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 xml:space="preserve">2562 </w:t>
      </w:r>
      <w:r w:rsidRPr="00A4031A">
        <w:rPr>
          <w:rFonts w:ascii="Angsana New" w:hAnsi="Angsana New" w:cs="Angsana New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</w:rPr>
        <w:t xml:space="preserve"> 31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031A">
        <w:rPr>
          <w:rFonts w:ascii="Angsana New" w:hAnsi="Angsana New" w:cs="Angsana New"/>
          <w:sz w:val="30"/>
          <w:szCs w:val="30"/>
        </w:rPr>
        <w:t xml:space="preserve">2561 </w:t>
      </w:r>
      <w:r w:rsidRPr="00A4031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6F4A242" w14:textId="77777777" w:rsidR="00382F61" w:rsidRPr="005A6472" w:rsidRDefault="00382F61" w:rsidP="0022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71"/>
        <w:gridCol w:w="310"/>
        <w:gridCol w:w="631"/>
        <w:gridCol w:w="271"/>
        <w:gridCol w:w="989"/>
        <w:gridCol w:w="272"/>
        <w:gridCol w:w="963"/>
        <w:gridCol w:w="22"/>
        <w:gridCol w:w="224"/>
        <w:gridCol w:w="17"/>
        <w:gridCol w:w="963"/>
        <w:gridCol w:w="241"/>
        <w:gridCol w:w="957"/>
      </w:tblGrid>
      <w:tr w:rsidR="00382F61" w:rsidRPr="004022CA" w14:paraId="5BB974ED" w14:textId="77777777" w:rsidTr="00544D32">
        <w:trPr>
          <w:trHeight w:val="423"/>
          <w:tblHeader/>
        </w:trPr>
        <w:tc>
          <w:tcPr>
            <w:tcW w:w="1447" w:type="pct"/>
            <w:vMerge w:val="restart"/>
          </w:tcPr>
          <w:p w14:paraId="52019F3C" w14:textId="77777777" w:rsidR="00382F61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34691CC" w14:textId="77777777" w:rsidR="00343C50" w:rsidRDefault="00382F61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</w:t>
            </w:r>
          </w:p>
          <w:p w14:paraId="65540025" w14:textId="77777777" w:rsidR="00382F61" w:rsidRPr="004022C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="00382F61"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7" w:type="pct"/>
            <w:gridSpan w:val="3"/>
          </w:tcPr>
          <w:p w14:paraId="62967EC1" w14:textId="77777777" w:rsidR="00382F61" w:rsidRPr="004022CA" w:rsidRDefault="00343C50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14:paraId="4289A0DC" w14:textId="77777777" w:rsidR="00382F61" w:rsidRPr="004022C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pct"/>
            <w:gridSpan w:val="4"/>
          </w:tcPr>
          <w:p w14:paraId="34ECDD3B" w14:textId="77777777"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7DEFFAF2" w14:textId="77777777"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7A7AFFEF" w14:textId="77777777"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2F61" w:rsidRPr="00A4031A" w14:paraId="16D2A1C6" w14:textId="77777777" w:rsidTr="00544D32">
        <w:trPr>
          <w:trHeight w:val="407"/>
          <w:tblHeader/>
        </w:trPr>
        <w:tc>
          <w:tcPr>
            <w:tcW w:w="1447" w:type="pct"/>
            <w:vMerge/>
          </w:tcPr>
          <w:p w14:paraId="74C780BC" w14:textId="77777777"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7" w:type="pct"/>
            <w:gridSpan w:val="3"/>
          </w:tcPr>
          <w:p w14:paraId="24A2A7EE" w14:textId="77777777"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F112437" w14:textId="77777777"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FA701C9" w14:textId="77777777" w:rsidR="00382F61" w:rsidRPr="00C81AB5" w:rsidRDefault="00C81AB5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81AB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64FC5183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</w:tcPr>
          <w:p w14:paraId="3ECFF218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4A8764F3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47389D23" w14:textId="77777777" w:rsidR="00382F61" w:rsidRPr="00A4031A" w:rsidRDefault="00C81AB5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B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9" w:type="pct"/>
          </w:tcPr>
          <w:p w14:paraId="61F11FE7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7A61D91A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82F61" w:rsidRPr="00A4031A" w14:paraId="031D683F" w14:textId="77777777" w:rsidTr="00544D32">
        <w:trPr>
          <w:trHeight w:val="453"/>
          <w:tblHeader/>
        </w:trPr>
        <w:tc>
          <w:tcPr>
            <w:tcW w:w="1447" w:type="pct"/>
            <w:vMerge/>
          </w:tcPr>
          <w:p w14:paraId="2994EEFD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" w:type="pct"/>
          </w:tcPr>
          <w:p w14:paraId="51A13361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6" w:type="pct"/>
          </w:tcPr>
          <w:p w14:paraId="303CF76A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" w:type="pct"/>
          </w:tcPr>
          <w:p w14:paraId="2DEC7BEB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45ABB1D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07C93216" w14:textId="77777777" w:rsidR="00382F61" w:rsidRPr="00C81AB5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81AB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256</w:t>
            </w:r>
            <w:r w:rsidRPr="00C81AB5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C9334B5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</w:tcPr>
          <w:p w14:paraId="4659DEDE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2"/>
          </w:tcPr>
          <w:p w14:paraId="00C7BFB2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A11C95D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6766A304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6788B890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82F61" w:rsidRPr="00A4031A" w14:paraId="40B431B7" w14:textId="77777777" w:rsidTr="00544D32">
        <w:trPr>
          <w:trHeight w:val="407"/>
          <w:tblHeader/>
        </w:trPr>
        <w:tc>
          <w:tcPr>
            <w:tcW w:w="1447" w:type="pct"/>
          </w:tcPr>
          <w:p w14:paraId="1A34FD00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7" w:type="pct"/>
            <w:gridSpan w:val="3"/>
          </w:tcPr>
          <w:p w14:paraId="7DDAA0BF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</w:tcPr>
          <w:p w14:paraId="4755B5A0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1" w:type="pct"/>
            <w:gridSpan w:val="9"/>
          </w:tcPr>
          <w:p w14:paraId="3E2586E1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0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82F61" w:rsidRPr="00A4031A" w14:paraId="1B9D2755" w14:textId="77777777" w:rsidTr="00544D32">
        <w:trPr>
          <w:trHeight w:val="423"/>
        </w:trPr>
        <w:tc>
          <w:tcPr>
            <w:tcW w:w="1447" w:type="pct"/>
          </w:tcPr>
          <w:p w14:paraId="5BE41A5D" w14:textId="77777777"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17" w:type="pct"/>
            <w:gridSpan w:val="3"/>
          </w:tcPr>
          <w:p w14:paraId="58D4364E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3423FA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1" w:type="pct"/>
            <w:gridSpan w:val="9"/>
          </w:tcPr>
          <w:p w14:paraId="4B551F43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82F61" w:rsidRPr="001F1889" w14:paraId="2806B3C1" w14:textId="77777777" w:rsidTr="00047E0B">
        <w:trPr>
          <w:trHeight w:val="407"/>
        </w:trPr>
        <w:tc>
          <w:tcPr>
            <w:tcW w:w="1447" w:type="pct"/>
          </w:tcPr>
          <w:p w14:paraId="76FAA11F" w14:textId="77777777"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080419C7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66" w:type="pct"/>
          </w:tcPr>
          <w:p w14:paraId="205D8FFB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40695BDD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5" w:type="pct"/>
          </w:tcPr>
          <w:p w14:paraId="24F5F24C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0A5D0C41" w14:textId="77777777" w:rsidR="00382F61" w:rsidRPr="00A4031A" w:rsidRDefault="00563A8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EABC765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F0D46DC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B641F3F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1B0F65A4" w14:textId="5C88E3F9" w:rsidR="00382F61" w:rsidRPr="001F1889" w:rsidRDefault="00047E0B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1F1889">
              <w:rPr>
                <w:rFonts w:asciiTheme="majorBidi" w:hAnsiTheme="majorBidi" w:cstheme="majorBidi"/>
                <w:sz w:val="30"/>
                <w:szCs w:val="30"/>
              </w:rPr>
              <w:t>49,300</w:t>
            </w:r>
          </w:p>
        </w:tc>
        <w:tc>
          <w:tcPr>
            <w:tcW w:w="129" w:type="pct"/>
          </w:tcPr>
          <w:p w14:paraId="38BB0F6F" w14:textId="77777777"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B4BDA68" w14:textId="77777777"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1F1889">
              <w:rPr>
                <w:rFonts w:asciiTheme="majorBidi" w:hAnsiTheme="majorBidi" w:cstheme="majorBidi"/>
                <w:sz w:val="30"/>
                <w:szCs w:val="30"/>
              </w:rPr>
              <w:t>49,300</w:t>
            </w:r>
          </w:p>
        </w:tc>
      </w:tr>
      <w:tr w:rsidR="00382F61" w:rsidRPr="001F1889" w14:paraId="5AC2087F" w14:textId="77777777" w:rsidTr="00047E0B">
        <w:trPr>
          <w:trHeight w:val="423"/>
        </w:trPr>
        <w:tc>
          <w:tcPr>
            <w:tcW w:w="2364" w:type="pct"/>
            <w:gridSpan w:val="4"/>
          </w:tcPr>
          <w:p w14:paraId="242AC337" w14:textId="77777777" w:rsidR="00382F61" w:rsidRPr="00F14FA2" w:rsidRDefault="00382F61" w:rsidP="00CD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D0D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ดอกเบี้ยค้างรับจาก</w:t>
            </w:r>
            <w:r w:rsidR="00E927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E92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9D0D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4F06D0" w:rsidRPr="009D0D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5" w:type="pct"/>
          </w:tcPr>
          <w:p w14:paraId="178FCF21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0309D6AB" w14:textId="77777777" w:rsidR="00382F61" w:rsidRPr="00A4031A" w:rsidRDefault="00382F61" w:rsidP="00F1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B7D2202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A8E6FEE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45690010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6834305D" w14:textId="77777777"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53055B9" w14:textId="77777777"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1A55704D" w14:textId="77777777"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2F61" w:rsidRPr="001F1889" w14:paraId="5C946ED9" w14:textId="77777777" w:rsidTr="00047E0B">
        <w:trPr>
          <w:trHeight w:val="407"/>
        </w:trPr>
        <w:tc>
          <w:tcPr>
            <w:tcW w:w="1447" w:type="pct"/>
          </w:tcPr>
          <w:p w14:paraId="60CCD7C3" w14:textId="77777777" w:rsidR="00382F61" w:rsidRPr="002933FE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2D7E35B3" w14:textId="35248E6C" w:rsidR="00382F61" w:rsidRPr="005A6472" w:rsidRDefault="00A14D47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6472">
              <w:rPr>
                <w:rFonts w:ascii="Angsana New" w:hAnsi="Angsana New" w:cs="Angsana New"/>
                <w:sz w:val="28"/>
                <w:szCs w:val="28"/>
              </w:rPr>
              <w:t>5.50-7.00</w:t>
            </w:r>
          </w:p>
        </w:tc>
        <w:tc>
          <w:tcPr>
            <w:tcW w:w="166" w:type="pct"/>
          </w:tcPr>
          <w:p w14:paraId="5DDED00B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47E022CB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33F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5" w:type="pct"/>
          </w:tcPr>
          <w:p w14:paraId="7CA395B1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AB2A03D" w14:textId="77777777" w:rsidR="00382F61" w:rsidRPr="002933FE" w:rsidRDefault="00563A8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B9FE3B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75AEE81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67CB93B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AFBB4" w14:textId="5AC107E1" w:rsidR="00382F61" w:rsidRPr="001F1889" w:rsidRDefault="00047E0B" w:rsidP="0004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E0B">
              <w:rPr>
                <w:rFonts w:asciiTheme="majorBidi" w:hAnsiTheme="majorBidi" w:cstheme="majorBidi"/>
                <w:sz w:val="30"/>
                <w:szCs w:val="30"/>
              </w:rPr>
              <w:t>310,692</w:t>
            </w:r>
          </w:p>
        </w:tc>
        <w:tc>
          <w:tcPr>
            <w:tcW w:w="129" w:type="pct"/>
          </w:tcPr>
          <w:p w14:paraId="50F6F830" w14:textId="77777777"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D9C3470" w14:textId="77777777"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889">
              <w:rPr>
                <w:rFonts w:asciiTheme="majorBidi" w:hAnsiTheme="majorBidi" w:cstheme="majorBidi"/>
                <w:sz w:val="30"/>
                <w:szCs w:val="30"/>
              </w:rPr>
              <w:t>160,683</w:t>
            </w:r>
          </w:p>
        </w:tc>
      </w:tr>
      <w:tr w:rsidR="00382F61" w:rsidRPr="009D0DBA" w14:paraId="64D3D9C3" w14:textId="77777777" w:rsidTr="00047E0B">
        <w:trPr>
          <w:trHeight w:val="423"/>
        </w:trPr>
        <w:tc>
          <w:tcPr>
            <w:tcW w:w="2509" w:type="pct"/>
            <w:gridSpan w:val="5"/>
          </w:tcPr>
          <w:p w14:paraId="456D6395" w14:textId="77777777" w:rsidR="00CD0232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  <w:r w:rsidR="004F06D0" w:rsidRPr="0029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แก่</w:t>
            </w:r>
          </w:p>
          <w:p w14:paraId="1092226C" w14:textId="77777777" w:rsidR="00382F61" w:rsidRPr="002933FE" w:rsidRDefault="00CD0232" w:rsidP="00CD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sz w:val="28"/>
                <w:szCs w:val="28"/>
              </w:rPr>
            </w:pPr>
            <w:r w:rsidRPr="002933FE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4F06D0" w:rsidRPr="0029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382F61" w:rsidRPr="0029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513F5429" w14:textId="77777777" w:rsidR="00563A84" w:rsidRPr="002933FE" w:rsidRDefault="00563A8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58C9B50" w14:textId="77777777" w:rsidR="00382F61" w:rsidRPr="002933FE" w:rsidRDefault="00563A8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2F0D8C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6E27AA9E" w14:textId="77777777" w:rsidR="00343C50" w:rsidRPr="002933FE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C96BDC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43B7F2A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15B33" w14:textId="77777777" w:rsidR="00047E0B" w:rsidRPr="00047E0B" w:rsidRDefault="00047E0B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A1020" w14:textId="4E4C63E6" w:rsidR="00382F61" w:rsidRPr="00047E0B" w:rsidRDefault="00047E0B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359,992</w:t>
            </w:r>
          </w:p>
        </w:tc>
        <w:tc>
          <w:tcPr>
            <w:tcW w:w="129" w:type="pct"/>
          </w:tcPr>
          <w:p w14:paraId="4099905B" w14:textId="77777777" w:rsidR="00382F61" w:rsidRPr="009D0DB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5E43BD9C" w14:textId="77777777"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CDFF9B" w14:textId="77777777" w:rsidR="00382F61" w:rsidRPr="009D0DB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0D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209</w:t>
            </w:r>
            <w:r w:rsidRPr="009D0D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0D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983</w:t>
            </w:r>
          </w:p>
        </w:tc>
      </w:tr>
      <w:tr w:rsidR="00745DC9" w:rsidRPr="009D0DBA" w14:paraId="7450BFC2" w14:textId="77777777" w:rsidTr="00047E0B">
        <w:trPr>
          <w:trHeight w:val="423"/>
        </w:trPr>
        <w:tc>
          <w:tcPr>
            <w:tcW w:w="2509" w:type="pct"/>
            <w:gridSpan w:val="5"/>
          </w:tcPr>
          <w:p w14:paraId="2E5602BB" w14:textId="77777777" w:rsidR="00745DC9" w:rsidRPr="002933FE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4B38132" w14:textId="77777777" w:rsidR="00745DC9" w:rsidRPr="002933FE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703D05" w14:textId="77777777" w:rsidR="00745DC9" w:rsidRPr="002933FE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1DE1CB33" w14:textId="77777777" w:rsidR="00745DC9" w:rsidRPr="002933FE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A3D29F5" w14:textId="77777777" w:rsidR="00745DC9" w:rsidRPr="002933FE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7F9252" w14:textId="77777777" w:rsidR="00745DC9" w:rsidRPr="00047E0B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41D0013" w14:textId="77777777" w:rsidR="00745DC9" w:rsidRPr="009D0DBA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379899CB" w14:textId="77777777" w:rsidR="00745DC9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2F61" w:rsidRPr="00A4031A" w14:paraId="4DFEE3DA" w14:textId="77777777" w:rsidTr="00047E0B">
        <w:trPr>
          <w:trHeight w:val="423"/>
        </w:trPr>
        <w:tc>
          <w:tcPr>
            <w:tcW w:w="1447" w:type="pct"/>
          </w:tcPr>
          <w:p w14:paraId="58D96C76" w14:textId="77777777" w:rsidR="00382F61" w:rsidRPr="002933FE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13" w:type="pct"/>
          </w:tcPr>
          <w:p w14:paraId="2822D5CB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5B7087F0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071BEF10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55AEE95D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323B8999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11A933E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638F7123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10F42DB9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028ADC2A" w14:textId="77777777" w:rsidR="00382F61" w:rsidRPr="00047E0B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42CF573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6BD10D7A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82F61" w:rsidRPr="00A4031A" w14:paraId="4B28C3E5" w14:textId="77777777" w:rsidTr="00047E0B">
        <w:trPr>
          <w:trHeight w:val="407"/>
        </w:trPr>
        <w:tc>
          <w:tcPr>
            <w:tcW w:w="1447" w:type="pct"/>
          </w:tcPr>
          <w:p w14:paraId="4677F6A4" w14:textId="77777777" w:rsidR="00382F61" w:rsidRPr="002933FE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033DC042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33FE">
              <w:rPr>
                <w:rFonts w:ascii="Angsana New" w:hAnsi="Angsana New" w:cs="Angsana New"/>
                <w:sz w:val="28"/>
                <w:szCs w:val="28"/>
              </w:rPr>
              <w:t>5.50-7.00</w:t>
            </w:r>
          </w:p>
        </w:tc>
        <w:tc>
          <w:tcPr>
            <w:tcW w:w="166" w:type="pct"/>
          </w:tcPr>
          <w:p w14:paraId="73054CCF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2D60A12E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33F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5" w:type="pct"/>
          </w:tcPr>
          <w:p w14:paraId="6F14358E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5576C3D" w14:textId="77777777" w:rsidR="00382F61" w:rsidRPr="002933FE" w:rsidRDefault="00563A8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E0507B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97C3CF2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E3B0DF2" w14:textId="77777777" w:rsidR="00382F61" w:rsidRPr="002933FE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2C479" w14:textId="1FEDA82C" w:rsidR="00382F61" w:rsidRPr="00047E0B" w:rsidRDefault="00047E0B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E0B">
              <w:rPr>
                <w:rFonts w:asciiTheme="majorBidi" w:hAnsiTheme="majorBidi" w:cstheme="majorBidi"/>
                <w:sz w:val="30"/>
                <w:szCs w:val="30"/>
              </w:rPr>
              <w:t>5,478,825</w:t>
            </w:r>
          </w:p>
        </w:tc>
        <w:tc>
          <w:tcPr>
            <w:tcW w:w="129" w:type="pct"/>
          </w:tcPr>
          <w:p w14:paraId="5B881B57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0F8DBA17" w14:textId="77777777"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5,307,792</w:t>
            </w:r>
          </w:p>
        </w:tc>
      </w:tr>
      <w:tr w:rsidR="00343C50" w:rsidRPr="000E3392" w14:paraId="02BC0A8B" w14:textId="77777777" w:rsidTr="00047E0B">
        <w:trPr>
          <w:trHeight w:val="407"/>
        </w:trPr>
        <w:tc>
          <w:tcPr>
            <w:tcW w:w="2509" w:type="pct"/>
            <w:gridSpan w:val="5"/>
          </w:tcPr>
          <w:p w14:paraId="75F0033A" w14:textId="77777777" w:rsidR="00CD023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3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รวมเงินให้กู้ยืมระยะยาวแก่บุคคล</w:t>
            </w:r>
          </w:p>
          <w:p w14:paraId="13B8BC83" w14:textId="77777777" w:rsidR="00343C50" w:rsidRDefault="00CD0232" w:rsidP="00CD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3" w:right="-65" w:hanging="1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343C50" w:rsidRPr="000E33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343C50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343C50" w:rsidRPr="000E33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124AB8F" w14:textId="77777777" w:rsidR="00563A84" w:rsidRDefault="00563A84" w:rsidP="00563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6D648BD" w14:textId="77777777" w:rsidR="00343C50" w:rsidRPr="000E3392" w:rsidRDefault="00563A84" w:rsidP="00563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B178EA" w14:textId="77777777" w:rsidR="00343C50" w:rsidRPr="000E3392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44788552" w14:textId="77777777" w:rsidR="00D63544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E9F6C3C" w14:textId="77777777" w:rsidR="00343C50" w:rsidRPr="000E3392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50824A6" w14:textId="77777777" w:rsidR="00343C50" w:rsidRPr="000E339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B8DEC7" w14:textId="77777777" w:rsidR="00047E0B" w:rsidRDefault="00047E0B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72A888" w14:textId="7620430A" w:rsidR="00343C50" w:rsidRPr="00047E0B" w:rsidRDefault="00047E0B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5,478,825</w:t>
            </w:r>
          </w:p>
        </w:tc>
        <w:tc>
          <w:tcPr>
            <w:tcW w:w="129" w:type="pct"/>
          </w:tcPr>
          <w:p w14:paraId="7DB83408" w14:textId="77777777" w:rsidR="00343C50" w:rsidRPr="000E339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EB113D0" w14:textId="77777777"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A51E49D" w14:textId="77777777" w:rsidR="00343C50" w:rsidRPr="000E339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3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5,307,792</w:t>
            </w:r>
          </w:p>
        </w:tc>
      </w:tr>
      <w:tr w:rsidR="00382F61" w:rsidRPr="00226828" w14:paraId="41D6D7F0" w14:textId="77777777" w:rsidTr="00047E0B">
        <w:trPr>
          <w:trHeight w:val="423"/>
        </w:trPr>
        <w:tc>
          <w:tcPr>
            <w:tcW w:w="2509" w:type="pct"/>
            <w:gridSpan w:val="5"/>
          </w:tcPr>
          <w:p w14:paraId="02ED301F" w14:textId="77777777" w:rsidR="00C458B1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 w:rsidR="00C458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  <w:p w14:paraId="605BBC86" w14:textId="77777777" w:rsidR="00382F61" w:rsidRPr="004022CA" w:rsidRDefault="00382F61" w:rsidP="00C4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A5C5869" w14:textId="77777777" w:rsidR="00382F61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3B89063" w14:textId="77777777" w:rsidR="00563A84" w:rsidRPr="009362B7" w:rsidRDefault="00563A8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87CA14" w14:textId="77777777"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2660503C" w14:textId="77777777" w:rsidR="00D63544" w:rsidRPr="009362B7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7F2E802" w14:textId="77777777"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CBB893E" w14:textId="77777777"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5F12E" w14:textId="77777777" w:rsidR="00047E0B" w:rsidRDefault="00047E0B" w:rsidP="0004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CD44E" w14:textId="254753C8" w:rsidR="00382F61" w:rsidRPr="00047E0B" w:rsidRDefault="00047E0B" w:rsidP="0004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5,838,817</w:t>
            </w:r>
          </w:p>
        </w:tc>
        <w:tc>
          <w:tcPr>
            <w:tcW w:w="129" w:type="pct"/>
          </w:tcPr>
          <w:p w14:paraId="72B9AACB" w14:textId="77777777"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57DA349E" w14:textId="77777777" w:rsidR="00D63544" w:rsidRPr="009362B7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9216970" w14:textId="77777777"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517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775</w:t>
            </w:r>
          </w:p>
        </w:tc>
      </w:tr>
    </w:tbl>
    <w:p w14:paraId="6A26DB64" w14:textId="77777777" w:rsidR="007D3997" w:rsidRPr="005A6472" w:rsidRDefault="007D3997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FBB76EC" w14:textId="4A40021E" w:rsidR="00AD177E" w:rsidRDefault="00AD177E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AD177E">
        <w:rPr>
          <w:rFonts w:ascii="Angsana New" w:hAnsi="Angsana New" w:cs="Angsana New"/>
          <w:sz w:val="30"/>
          <w:szCs w:val="30"/>
          <w:cs/>
        </w:rPr>
        <w:t>รายก</w:t>
      </w:r>
      <w:r w:rsidRPr="00A4031A">
        <w:rPr>
          <w:rFonts w:ascii="Angsana New" w:hAnsi="Angsana New" w:cs="Angsana New"/>
          <w:sz w:val="30"/>
          <w:szCs w:val="30"/>
          <w:cs/>
        </w:rPr>
        <w:t>ารเคลื่อนไหวของเงินให้กู้ยืม</w:t>
      </w:r>
      <w:r w:rsidR="007236D5">
        <w:rPr>
          <w:rFonts w:ascii="Angsana New" w:hAnsi="Angsana New" w:cs="Angsana New" w:hint="cs"/>
          <w:sz w:val="30"/>
          <w:szCs w:val="30"/>
          <w:cs/>
        </w:rPr>
        <w:t>และดอกเบี้ยค้างรับ</w:t>
      </w:r>
      <w:r w:rsidRPr="00A4031A">
        <w:rPr>
          <w:rFonts w:ascii="Angsana New" w:hAnsi="Angsana New" w:cs="Angsana New"/>
          <w:sz w:val="30"/>
          <w:szCs w:val="30"/>
          <w:cs/>
        </w:rPr>
        <w:t>แก่บุคคลหรือกิจการที่เกี่ยวข้องกันสำหรับงวด</w:t>
      </w:r>
      <w:r w:rsidR="00E90110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90110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43"/>
        <w:gridCol w:w="252"/>
        <w:gridCol w:w="1143"/>
        <w:gridCol w:w="270"/>
        <w:gridCol w:w="1080"/>
        <w:gridCol w:w="288"/>
        <w:gridCol w:w="1197"/>
      </w:tblGrid>
      <w:tr w:rsidR="00FF6DE3" w:rsidRPr="00A4031A" w14:paraId="31275057" w14:textId="77777777" w:rsidTr="0017198F">
        <w:trPr>
          <w:cantSplit/>
          <w:tblHeader/>
        </w:trPr>
        <w:tc>
          <w:tcPr>
            <w:tcW w:w="3897" w:type="dxa"/>
          </w:tcPr>
          <w:p w14:paraId="55BA01C3" w14:textId="77777777" w:rsidR="00FF6DE3" w:rsidRPr="00AC0952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</w:p>
        </w:tc>
        <w:tc>
          <w:tcPr>
            <w:tcW w:w="2538" w:type="dxa"/>
            <w:gridSpan w:val="3"/>
          </w:tcPr>
          <w:p w14:paraId="5BE283C2" w14:textId="77777777" w:rsidR="00FF6DE3" w:rsidRPr="004022C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BE5953A" w14:textId="77777777" w:rsidR="00FF6DE3" w:rsidRPr="004022C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2565" w:type="dxa"/>
            <w:gridSpan w:val="3"/>
          </w:tcPr>
          <w:p w14:paraId="519A8D30" w14:textId="77777777" w:rsidR="00FF6DE3" w:rsidRPr="004022C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E5182" w:rsidRPr="00A4031A" w14:paraId="7F5D6BE2" w14:textId="77777777" w:rsidTr="002E5182">
        <w:trPr>
          <w:cantSplit/>
          <w:tblHeader/>
        </w:trPr>
        <w:tc>
          <w:tcPr>
            <w:tcW w:w="3897" w:type="dxa"/>
          </w:tcPr>
          <w:p w14:paraId="4C41F4A5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="Times New Roman" w:hAnsi="Times New Roman"/>
                <w:i/>
                <w:iCs/>
                <w:sz w:val="22"/>
                <w:szCs w:val="2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1143" w:type="dxa"/>
          </w:tcPr>
          <w:p w14:paraId="19532C05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26CC79A2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143" w:type="dxa"/>
          </w:tcPr>
          <w:p w14:paraId="0D631013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C6C62AC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55123C0C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379670DA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197" w:type="dxa"/>
          </w:tcPr>
          <w:p w14:paraId="21742287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F6DE3" w:rsidRPr="00A4031A" w14:paraId="4A002DA5" w14:textId="77777777" w:rsidTr="0017198F">
        <w:trPr>
          <w:cantSplit/>
          <w:tblHeader/>
        </w:trPr>
        <w:tc>
          <w:tcPr>
            <w:tcW w:w="3897" w:type="dxa"/>
          </w:tcPr>
          <w:p w14:paraId="3E00AAF2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5373" w:type="dxa"/>
            <w:gridSpan w:val="7"/>
          </w:tcPr>
          <w:p w14:paraId="3AAAEAD8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 w:cstheme="minorBidi"/>
                <w:i/>
                <w:iCs/>
                <w:sz w:val="22"/>
                <w:szCs w:val="20"/>
                <w:lang w:val="en-GB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40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5182" w:rsidRPr="00A4031A" w14:paraId="1A64B8E9" w14:textId="77777777" w:rsidTr="002E5182">
        <w:trPr>
          <w:cantSplit/>
        </w:trPr>
        <w:tc>
          <w:tcPr>
            <w:tcW w:w="3897" w:type="dxa"/>
          </w:tcPr>
          <w:p w14:paraId="03E3F03B" w14:textId="77777777" w:rsidR="00FF6DE3" w:rsidRPr="004022C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43" w:type="dxa"/>
          </w:tcPr>
          <w:p w14:paraId="5A83C061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0B7824E1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1B2B84D6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F93C8F3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3910FDC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</w:tcPr>
          <w:p w14:paraId="3F1A2EE2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6A856446" w14:textId="77777777" w:rsidR="00FF6DE3" w:rsidRPr="00A4031A" w:rsidRDefault="00FF6DE3" w:rsidP="00C6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E5182" w:rsidRPr="00A4031A" w14:paraId="01F162E6" w14:textId="77777777" w:rsidTr="002E5182">
        <w:trPr>
          <w:cantSplit/>
        </w:trPr>
        <w:tc>
          <w:tcPr>
            <w:tcW w:w="3897" w:type="dxa"/>
          </w:tcPr>
          <w:p w14:paraId="25167034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3" w:type="dxa"/>
          </w:tcPr>
          <w:p w14:paraId="68DB3F26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E1280DA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66E6022F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0EEC0DC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2696E19" w14:textId="44CCA52F" w:rsidR="00305495" w:rsidRPr="00305495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30549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5,517,775</w:t>
            </w:r>
          </w:p>
        </w:tc>
        <w:tc>
          <w:tcPr>
            <w:tcW w:w="288" w:type="dxa"/>
          </w:tcPr>
          <w:p w14:paraId="21B17513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2FE51207" w14:textId="7DA5EBC0" w:rsidR="00305495" w:rsidRPr="0017198F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5,511,143</w:t>
            </w:r>
          </w:p>
        </w:tc>
      </w:tr>
      <w:tr w:rsidR="002E5182" w:rsidRPr="00A4031A" w14:paraId="4ECBEE3E" w14:textId="77777777" w:rsidTr="002E5182">
        <w:trPr>
          <w:cantSplit/>
        </w:trPr>
        <w:tc>
          <w:tcPr>
            <w:tcW w:w="3897" w:type="dxa"/>
          </w:tcPr>
          <w:p w14:paraId="246BC88E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55F9AF80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6CEB004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22438696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38EE902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8DB443" w14:textId="79E9C7F9" w:rsidR="00305495" w:rsidRPr="00FB1C97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30549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611,201</w:t>
            </w:r>
          </w:p>
        </w:tc>
        <w:tc>
          <w:tcPr>
            <w:tcW w:w="288" w:type="dxa"/>
          </w:tcPr>
          <w:p w14:paraId="13495392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7F17CACC" w14:textId="269A1F63" w:rsidR="00305495" w:rsidRPr="0017198F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154,072</w:t>
            </w:r>
          </w:p>
        </w:tc>
      </w:tr>
      <w:tr w:rsidR="002E5182" w:rsidRPr="00A4031A" w14:paraId="69803582" w14:textId="77777777" w:rsidTr="002E5182">
        <w:trPr>
          <w:cantSplit/>
        </w:trPr>
        <w:tc>
          <w:tcPr>
            <w:tcW w:w="3897" w:type="dxa"/>
          </w:tcPr>
          <w:p w14:paraId="007F9D5D" w14:textId="1669C916" w:rsidR="00305495" w:rsidRPr="00A4031A" w:rsidRDefault="00DD0A4C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="00305495"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305495"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AC4AE49" w14:textId="77777777" w:rsidR="00305495" w:rsidRPr="009362B7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65EF486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3D77AFE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C963299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1FE6A2" w14:textId="18A99BBD" w:rsidR="00305495" w:rsidRPr="00534E23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30549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(290,159)</w:t>
            </w:r>
          </w:p>
        </w:tc>
        <w:tc>
          <w:tcPr>
            <w:tcW w:w="288" w:type="dxa"/>
          </w:tcPr>
          <w:p w14:paraId="67DFA087" w14:textId="77777777" w:rsidR="00305495" w:rsidRPr="00A4031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91E466B" w14:textId="47BDCA28" w:rsidR="00305495" w:rsidRPr="0017198F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88,571</w:t>
            </w:r>
          </w:p>
        </w:tc>
      </w:tr>
      <w:tr w:rsidR="002E5182" w:rsidRPr="004022CA" w14:paraId="08CEAD7C" w14:textId="77777777" w:rsidTr="002E5182">
        <w:trPr>
          <w:cantSplit/>
          <w:trHeight w:val="112"/>
        </w:trPr>
        <w:tc>
          <w:tcPr>
            <w:tcW w:w="3897" w:type="dxa"/>
          </w:tcPr>
          <w:p w14:paraId="7691B6BB" w14:textId="77777777" w:rsidR="00305495" w:rsidRPr="004022C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F1C2376" w14:textId="77777777" w:rsidR="00305495" w:rsidRPr="004022C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58945B4" w14:textId="77777777" w:rsidR="00305495" w:rsidRPr="004022C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43CA14" w14:textId="77777777" w:rsidR="00305495" w:rsidRPr="004022C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9AC4A3E" w14:textId="77777777" w:rsidR="00305495" w:rsidRPr="004022CA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8F26F" w14:textId="3DC853F0" w:rsidR="00305495" w:rsidRPr="00305495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05495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  <w:t>5,838,817</w:t>
            </w:r>
          </w:p>
        </w:tc>
        <w:tc>
          <w:tcPr>
            <w:tcW w:w="288" w:type="dxa"/>
          </w:tcPr>
          <w:p w14:paraId="396951DC" w14:textId="77777777" w:rsidR="00305495" w:rsidRPr="00305495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8762DFB" w14:textId="65151817" w:rsidR="00305495" w:rsidRPr="0017198F" w:rsidRDefault="00305495" w:rsidP="0030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  <w:t>5,753,786</w:t>
            </w:r>
          </w:p>
        </w:tc>
      </w:tr>
    </w:tbl>
    <w:p w14:paraId="7BE22378" w14:textId="77777777" w:rsidR="00FF6DE3" w:rsidRDefault="00FF6DE3" w:rsidP="00FF6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"/>
          <w:szCs w:val="2"/>
        </w:rPr>
      </w:pPr>
    </w:p>
    <w:p w14:paraId="2D779FFE" w14:textId="77777777" w:rsidR="00FF6DE3" w:rsidRDefault="00FF6DE3" w:rsidP="00054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60"/>
        <w:gridCol w:w="1129"/>
        <w:gridCol w:w="274"/>
        <w:gridCol w:w="1099"/>
        <w:gridCol w:w="261"/>
        <w:gridCol w:w="1196"/>
      </w:tblGrid>
      <w:tr w:rsidR="00804175" w:rsidRPr="00A4031A" w14:paraId="32DEB259" w14:textId="77777777" w:rsidTr="00382F61">
        <w:trPr>
          <w:trHeight w:val="427"/>
          <w:tblHeader/>
        </w:trPr>
        <w:tc>
          <w:tcPr>
            <w:tcW w:w="2112" w:type="pct"/>
          </w:tcPr>
          <w:p w14:paraId="61418E3E" w14:textId="77777777" w:rsidR="00804175" w:rsidRPr="004022CA" w:rsidRDefault="00804175" w:rsidP="007D399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2AFAB87E" w14:textId="77777777" w:rsidR="00804175" w:rsidRPr="004022C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8476B0" w14:textId="77777777" w:rsidR="00804175" w:rsidRPr="004022C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47CA31A0" w14:textId="77777777" w:rsidR="00804175" w:rsidRPr="004022C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175" w:rsidRPr="00A4031A" w14:paraId="60610B26" w14:textId="77777777" w:rsidTr="0017198F">
        <w:trPr>
          <w:trHeight w:val="412"/>
          <w:tblHeader/>
        </w:trPr>
        <w:tc>
          <w:tcPr>
            <w:tcW w:w="2112" w:type="pct"/>
          </w:tcPr>
          <w:p w14:paraId="246CD767" w14:textId="77777777"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E904070" w14:textId="77777777" w:rsidR="00804175" w:rsidRPr="00A4031A" w:rsidRDefault="00054F0A" w:rsidP="007D3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0" w:type="pct"/>
          </w:tcPr>
          <w:p w14:paraId="7F050776" w14:textId="77777777"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EFC46F4" w14:textId="77777777" w:rsidR="00804175" w:rsidRPr="00A4031A" w:rsidRDefault="001D0217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2F3B000B" w14:textId="77777777"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57D7426" w14:textId="77777777" w:rsidR="00804175" w:rsidRPr="00A4031A" w:rsidRDefault="00E32CC0" w:rsidP="007D3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14:paraId="38DD9A97" w14:textId="77777777"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88062F5" w14:textId="77777777" w:rsidR="00804175" w:rsidRPr="00A4031A" w:rsidRDefault="001D0217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12437" w:rsidRPr="00A4031A" w14:paraId="4365F340" w14:textId="77777777" w:rsidTr="0017198F">
        <w:trPr>
          <w:trHeight w:val="442"/>
          <w:tblHeader/>
        </w:trPr>
        <w:tc>
          <w:tcPr>
            <w:tcW w:w="2112" w:type="pct"/>
          </w:tcPr>
          <w:p w14:paraId="05F588D9" w14:textId="77777777" w:rsidR="00A12437" w:rsidRPr="008C72CD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8FB0B8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1E7B4C0D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B2153F4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89EB18C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0E3615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3B3D7E86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12BABAD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12437" w:rsidRPr="00A4031A" w14:paraId="27A0ECBD" w14:textId="77777777" w:rsidTr="00382F61">
        <w:trPr>
          <w:trHeight w:val="397"/>
          <w:tblHeader/>
        </w:trPr>
        <w:tc>
          <w:tcPr>
            <w:tcW w:w="2112" w:type="pct"/>
          </w:tcPr>
          <w:p w14:paraId="3931AB34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8" w:type="pct"/>
            <w:gridSpan w:val="7"/>
          </w:tcPr>
          <w:p w14:paraId="4181B246" w14:textId="77777777"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43C50" w:rsidRPr="00A4031A" w14:paraId="25815264" w14:textId="77777777" w:rsidTr="00382F61">
        <w:trPr>
          <w:trHeight w:val="397"/>
          <w:tblHeader/>
        </w:trPr>
        <w:tc>
          <w:tcPr>
            <w:tcW w:w="2112" w:type="pct"/>
          </w:tcPr>
          <w:p w14:paraId="63A6E92C" w14:textId="77777777" w:rsidR="00343C50" w:rsidRPr="00A4031A" w:rsidRDefault="00343C50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72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C72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88" w:type="pct"/>
            <w:gridSpan w:val="7"/>
          </w:tcPr>
          <w:p w14:paraId="154C2703" w14:textId="77777777" w:rsidR="00343C50" w:rsidRPr="00A4031A" w:rsidRDefault="00343C50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B1C97" w:rsidRPr="00A4031A" w14:paraId="481E09B5" w14:textId="77777777" w:rsidTr="0017198F">
        <w:trPr>
          <w:trHeight w:val="412"/>
        </w:trPr>
        <w:tc>
          <w:tcPr>
            <w:tcW w:w="2112" w:type="pct"/>
          </w:tcPr>
          <w:p w14:paraId="6D4297EC" w14:textId="77777777" w:rsidR="00FB1C97" w:rsidRPr="00A4031A" w:rsidRDefault="00FB1C97" w:rsidP="00FB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2ECB3185" w14:textId="6FA2DCC4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4378DAA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2427E23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EDD436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F3111B" w14:textId="5D01A55D" w:rsidR="00FB1C97" w:rsidRPr="00A4031A" w:rsidRDefault="00FB1C97" w:rsidP="00FB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sz w:val="30"/>
                <w:szCs w:val="30"/>
              </w:rPr>
              <w:t>38,676</w:t>
            </w:r>
          </w:p>
        </w:tc>
        <w:tc>
          <w:tcPr>
            <w:tcW w:w="141" w:type="pct"/>
          </w:tcPr>
          <w:p w14:paraId="10E40B75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7984865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37,431</w:t>
            </w:r>
          </w:p>
        </w:tc>
      </w:tr>
      <w:tr w:rsidR="00FB1C97" w:rsidRPr="00A4031A" w:rsidDel="004C3E0C" w14:paraId="6504B8A0" w14:textId="77777777" w:rsidTr="0017198F">
        <w:tblPrEx>
          <w:tblCellMar>
            <w:left w:w="79" w:type="dxa"/>
            <w:right w:w="79" w:type="dxa"/>
          </w:tblCellMar>
        </w:tblPrEx>
        <w:trPr>
          <w:cantSplit/>
          <w:trHeight w:val="412"/>
        </w:trPr>
        <w:tc>
          <w:tcPr>
            <w:tcW w:w="2112" w:type="pct"/>
            <w:shd w:val="clear" w:color="auto" w:fill="FFFFFF"/>
          </w:tcPr>
          <w:p w14:paraId="43673560" w14:textId="77777777" w:rsidR="00FB1C97" w:rsidRPr="00A4031A" w:rsidRDefault="00FB1C97" w:rsidP="00FB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3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2" w:type="pct"/>
            <w:shd w:val="clear" w:color="auto" w:fill="FFFFFF"/>
          </w:tcPr>
          <w:p w14:paraId="69778ECC" w14:textId="55FC2F4E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sz w:val="30"/>
                <w:szCs w:val="30"/>
              </w:rPr>
              <w:t>733</w:t>
            </w:r>
          </w:p>
        </w:tc>
        <w:tc>
          <w:tcPr>
            <w:tcW w:w="140" w:type="pct"/>
            <w:shd w:val="clear" w:color="auto" w:fill="FFFFFF"/>
          </w:tcPr>
          <w:p w14:paraId="2AAE09AB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FFFFFF"/>
          </w:tcPr>
          <w:p w14:paraId="71B5ABA0" w14:textId="77777777" w:rsidR="00FB1C97" w:rsidRPr="00A4031A" w:rsidRDefault="00FB1C97" w:rsidP="005A6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1,863</w:t>
            </w:r>
          </w:p>
        </w:tc>
        <w:tc>
          <w:tcPr>
            <w:tcW w:w="148" w:type="pct"/>
            <w:shd w:val="clear" w:color="auto" w:fill="FFFFFF"/>
          </w:tcPr>
          <w:p w14:paraId="61861667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/>
          </w:tcPr>
          <w:p w14:paraId="7016623B" w14:textId="778DEE93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FFFFFF"/>
          </w:tcPr>
          <w:p w14:paraId="25C35218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FFFFFF"/>
          </w:tcPr>
          <w:p w14:paraId="5131227B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1C97" w:rsidRPr="00A4031A" w14:paraId="514BBD7B" w14:textId="77777777" w:rsidTr="0017198F">
        <w:trPr>
          <w:trHeight w:val="412"/>
        </w:trPr>
        <w:tc>
          <w:tcPr>
            <w:tcW w:w="2112" w:type="pct"/>
          </w:tcPr>
          <w:p w14:paraId="012BBA34" w14:textId="77777777" w:rsidR="00FB1C97" w:rsidRPr="00A4031A" w:rsidRDefault="00FB1C97" w:rsidP="00FB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05931BD6" w14:textId="46AFB6F3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sz w:val="30"/>
                <w:szCs w:val="30"/>
              </w:rPr>
              <w:t>184,941</w:t>
            </w:r>
          </w:p>
        </w:tc>
        <w:tc>
          <w:tcPr>
            <w:tcW w:w="140" w:type="pct"/>
          </w:tcPr>
          <w:p w14:paraId="779F8408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D992172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189,635</w:t>
            </w:r>
          </w:p>
        </w:tc>
        <w:tc>
          <w:tcPr>
            <w:tcW w:w="148" w:type="pct"/>
          </w:tcPr>
          <w:p w14:paraId="36A4FAA4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303274" w14:textId="1B0675E4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 w:hanging="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E0C73EB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C7C7DF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1C97" w:rsidRPr="00A4031A" w14:paraId="53E3D5F8" w14:textId="77777777" w:rsidTr="0017198F">
        <w:trPr>
          <w:trHeight w:val="412"/>
        </w:trPr>
        <w:tc>
          <w:tcPr>
            <w:tcW w:w="2112" w:type="pct"/>
          </w:tcPr>
          <w:p w14:paraId="61B1011B" w14:textId="77777777" w:rsidR="00FB1C97" w:rsidRPr="00A4031A" w:rsidRDefault="00FB1C97" w:rsidP="00FB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E845873" w14:textId="5E0A6C88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sz w:val="30"/>
                <w:szCs w:val="30"/>
              </w:rPr>
              <w:t>185,674</w:t>
            </w:r>
          </w:p>
        </w:tc>
        <w:tc>
          <w:tcPr>
            <w:tcW w:w="140" w:type="pct"/>
          </w:tcPr>
          <w:p w14:paraId="16422658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2C5CD66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191,498</w:t>
            </w:r>
          </w:p>
        </w:tc>
        <w:tc>
          <w:tcPr>
            <w:tcW w:w="148" w:type="pct"/>
          </w:tcPr>
          <w:p w14:paraId="796563D8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1B4529A" w14:textId="7F6CBD0A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sz w:val="30"/>
                <w:szCs w:val="30"/>
              </w:rPr>
              <w:t>38,676</w:t>
            </w:r>
          </w:p>
        </w:tc>
        <w:tc>
          <w:tcPr>
            <w:tcW w:w="141" w:type="pct"/>
          </w:tcPr>
          <w:p w14:paraId="3DD1B589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12E2F93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37,431</w:t>
            </w:r>
          </w:p>
        </w:tc>
      </w:tr>
      <w:tr w:rsidR="00FB1C97" w:rsidRPr="00A4031A" w14:paraId="500320C6" w14:textId="77777777" w:rsidTr="0017198F">
        <w:trPr>
          <w:trHeight w:val="412"/>
        </w:trPr>
        <w:tc>
          <w:tcPr>
            <w:tcW w:w="2112" w:type="pct"/>
          </w:tcPr>
          <w:p w14:paraId="66947471" w14:textId="77777777" w:rsidR="00FB1C97" w:rsidRPr="00A4031A" w:rsidRDefault="00FB1C97" w:rsidP="00FB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843FBB9" w14:textId="50F27898" w:rsidR="00FB1C97" w:rsidRPr="00A4031A" w:rsidRDefault="00FB1C97" w:rsidP="005A6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sz w:val="30"/>
                <w:szCs w:val="30"/>
              </w:rPr>
              <w:t>(164,396)</w:t>
            </w:r>
          </w:p>
        </w:tc>
        <w:tc>
          <w:tcPr>
            <w:tcW w:w="140" w:type="pct"/>
          </w:tcPr>
          <w:p w14:paraId="131CDEE6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59FC63D" w14:textId="77777777" w:rsidR="00FB1C97" w:rsidRPr="00A4031A" w:rsidRDefault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(176,951)</w:t>
            </w:r>
          </w:p>
        </w:tc>
        <w:tc>
          <w:tcPr>
            <w:tcW w:w="148" w:type="pct"/>
          </w:tcPr>
          <w:p w14:paraId="6D850433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2FF03E7" w14:textId="6A576C64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4573A2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F71E8F6" w14:textId="77777777" w:rsidR="00FB1C97" w:rsidRPr="00A4031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1C97" w:rsidRPr="00A4031A" w14:paraId="0C262457" w14:textId="77777777" w:rsidTr="0017198F">
        <w:trPr>
          <w:trHeight w:val="412"/>
        </w:trPr>
        <w:tc>
          <w:tcPr>
            <w:tcW w:w="2112" w:type="pct"/>
          </w:tcPr>
          <w:p w14:paraId="230D2C11" w14:textId="77777777" w:rsidR="00FB1C97" w:rsidRPr="004022CA" w:rsidRDefault="00FB1C97" w:rsidP="00FB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B603D60" w14:textId="01093B3C" w:rsidR="00FB1C97" w:rsidRPr="00FB1C97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21,278</w:t>
            </w:r>
          </w:p>
        </w:tc>
        <w:tc>
          <w:tcPr>
            <w:tcW w:w="140" w:type="pct"/>
          </w:tcPr>
          <w:p w14:paraId="461F645E" w14:textId="77777777" w:rsidR="00FB1C97" w:rsidRPr="00E53EE1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D5A317B" w14:textId="77777777" w:rsidR="00FB1C97" w:rsidRPr="004022C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14,547</w:t>
            </w:r>
          </w:p>
        </w:tc>
        <w:tc>
          <w:tcPr>
            <w:tcW w:w="148" w:type="pct"/>
          </w:tcPr>
          <w:p w14:paraId="48291286" w14:textId="77777777" w:rsidR="00FB1C97" w:rsidRPr="004022C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AB88C86" w14:textId="099D15BB" w:rsidR="00FB1C97" w:rsidRPr="00FB1C97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38,676</w:t>
            </w:r>
          </w:p>
        </w:tc>
        <w:tc>
          <w:tcPr>
            <w:tcW w:w="141" w:type="pct"/>
          </w:tcPr>
          <w:p w14:paraId="44F3D575" w14:textId="77777777" w:rsidR="00FB1C97" w:rsidRPr="004022C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950CF1B" w14:textId="77777777" w:rsidR="00FB1C97" w:rsidRPr="004022CA" w:rsidRDefault="00FB1C97" w:rsidP="00F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37,431</w:t>
            </w:r>
          </w:p>
        </w:tc>
      </w:tr>
    </w:tbl>
    <w:p w14:paraId="2E4CD5CE" w14:textId="77777777" w:rsidR="001A3281" w:rsidRPr="00C34053" w:rsidRDefault="001A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FF0000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343C50" w:rsidRPr="00A4031A" w14:paraId="611C75C8" w14:textId="77777777" w:rsidTr="00DA5560">
        <w:trPr>
          <w:trHeight w:val="397"/>
          <w:tblHeader/>
        </w:trPr>
        <w:tc>
          <w:tcPr>
            <w:tcW w:w="2112" w:type="pct"/>
          </w:tcPr>
          <w:p w14:paraId="54B2FC27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72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888" w:type="pct"/>
            <w:gridSpan w:val="7"/>
          </w:tcPr>
          <w:p w14:paraId="71804679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14:paraId="4A52AF05" w14:textId="77777777" w:rsidTr="00DA5560">
        <w:trPr>
          <w:trHeight w:val="412"/>
        </w:trPr>
        <w:tc>
          <w:tcPr>
            <w:tcW w:w="2112" w:type="pct"/>
          </w:tcPr>
          <w:p w14:paraId="1BDF742B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6678486C" w14:textId="71305D69" w:rsidR="00343C50" w:rsidRPr="00A4031A" w:rsidRDefault="000C137C" w:rsidP="000C1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37C">
              <w:rPr>
                <w:rFonts w:ascii="Angsana New" w:hAnsi="Angsana New" w:cs="Angsana New"/>
                <w:sz w:val="30"/>
                <w:szCs w:val="30"/>
              </w:rPr>
              <w:t>120,</w:t>
            </w:r>
            <w:r w:rsidR="00245F7D">
              <w:rPr>
                <w:rFonts w:ascii="Angsana New" w:hAnsi="Angsana New" w:cs="Angsana New"/>
                <w:sz w:val="30"/>
                <w:szCs w:val="30"/>
              </w:rPr>
              <w:t>871</w:t>
            </w:r>
          </w:p>
        </w:tc>
        <w:tc>
          <w:tcPr>
            <w:tcW w:w="147" w:type="pct"/>
          </w:tcPr>
          <w:p w14:paraId="2F7F36EB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E6AAD7D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76,</w:t>
            </w:r>
            <w:r w:rsidR="00DC74B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1D8E5F44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E978C9" w14:textId="430A0232" w:rsidR="00343C50" w:rsidRPr="00A4031A" w:rsidRDefault="000C137C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CCBA2FF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B38BA5E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59AA0CE" w14:textId="77777777" w:rsidR="00A60227" w:rsidRPr="00C34053" w:rsidRDefault="00A60227" w:rsidP="00C24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B458AB" w:rsidRPr="00A4031A" w14:paraId="05B6D605" w14:textId="77777777" w:rsidTr="00B458AB">
        <w:trPr>
          <w:trHeight w:val="397"/>
          <w:tblHeader/>
        </w:trPr>
        <w:tc>
          <w:tcPr>
            <w:tcW w:w="2112" w:type="pct"/>
          </w:tcPr>
          <w:p w14:paraId="6AA5FDCE" w14:textId="77777777"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888" w:type="pct"/>
            <w:gridSpan w:val="7"/>
          </w:tcPr>
          <w:p w14:paraId="7D06B767" w14:textId="77777777"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458AB" w:rsidRPr="00A4031A" w14:paraId="01B5A594" w14:textId="77777777" w:rsidTr="00F14FA2">
        <w:trPr>
          <w:trHeight w:val="412"/>
        </w:trPr>
        <w:tc>
          <w:tcPr>
            <w:tcW w:w="2112" w:type="pct"/>
          </w:tcPr>
          <w:p w14:paraId="523D2AFF" w14:textId="77777777" w:rsidR="00B458AB" w:rsidRPr="00A4031A" w:rsidRDefault="00B458AB" w:rsidP="00B4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บุคคลหรือกิจการ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  <w:tcBorders>
              <w:bottom w:val="nil"/>
            </w:tcBorders>
          </w:tcPr>
          <w:p w14:paraId="0FA766C9" w14:textId="77E563EA" w:rsidR="00B458AB" w:rsidRPr="00B458AB" w:rsidRDefault="000C137C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607,220</w:t>
            </w:r>
          </w:p>
        </w:tc>
        <w:tc>
          <w:tcPr>
            <w:tcW w:w="147" w:type="pct"/>
            <w:tcBorders>
              <w:bottom w:val="nil"/>
            </w:tcBorders>
          </w:tcPr>
          <w:p w14:paraId="241EE0F2" w14:textId="77777777"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4FA87908" w14:textId="77777777" w:rsidR="00B458AB" w:rsidRPr="00A4031A" w:rsidRDefault="00F14FA2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607</w:t>
            </w:r>
            <w:r w:rsidR="00D6354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220</w:t>
            </w:r>
          </w:p>
        </w:tc>
        <w:tc>
          <w:tcPr>
            <w:tcW w:w="148" w:type="pct"/>
            <w:tcBorders>
              <w:bottom w:val="nil"/>
            </w:tcBorders>
          </w:tcPr>
          <w:p w14:paraId="0D380EF0" w14:textId="77777777"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</w:tcPr>
          <w:p w14:paraId="3AA1B74C" w14:textId="36370D4E" w:rsidR="00B458AB" w:rsidRPr="00A4031A" w:rsidRDefault="000C137C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6901BB98" w14:textId="77777777"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0286A006" w14:textId="77777777"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309DD65E" w14:textId="6DA15BBD" w:rsidR="00997F3D" w:rsidRDefault="00997F3D" w:rsidP="00C24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62495B7E" w14:textId="77777777" w:rsidR="00997F3D" w:rsidRDefault="00997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997F3D" w:rsidRPr="00A4031A" w14:paraId="63AD524A" w14:textId="77777777" w:rsidTr="00CE15E8">
        <w:trPr>
          <w:trHeight w:val="427"/>
          <w:tblHeader/>
        </w:trPr>
        <w:tc>
          <w:tcPr>
            <w:tcW w:w="2112" w:type="pct"/>
          </w:tcPr>
          <w:p w14:paraId="3347D81A" w14:textId="77777777" w:rsidR="00997F3D" w:rsidRPr="004022CA" w:rsidRDefault="00997F3D" w:rsidP="00CE15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663A236D" w14:textId="77777777" w:rsidR="00997F3D" w:rsidRPr="004022C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F6DFF76" w14:textId="77777777" w:rsidR="00997F3D" w:rsidRPr="004022C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19EE3D2B" w14:textId="77777777" w:rsidR="00997F3D" w:rsidRPr="004022C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F3D" w:rsidRPr="00A4031A" w14:paraId="1DA4E0E1" w14:textId="77777777" w:rsidTr="00CE15E8">
        <w:trPr>
          <w:trHeight w:val="412"/>
          <w:tblHeader/>
        </w:trPr>
        <w:tc>
          <w:tcPr>
            <w:tcW w:w="2112" w:type="pct"/>
          </w:tcPr>
          <w:p w14:paraId="0B3ADF84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C9D7D61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70DFD571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60C3CC5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2E8440FC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2BDE136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14:paraId="69758A0A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D3D8F07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97F3D" w:rsidRPr="00A4031A" w14:paraId="3D408912" w14:textId="77777777" w:rsidTr="00CE15E8">
        <w:trPr>
          <w:trHeight w:val="442"/>
          <w:tblHeader/>
        </w:trPr>
        <w:tc>
          <w:tcPr>
            <w:tcW w:w="2112" w:type="pct"/>
          </w:tcPr>
          <w:p w14:paraId="5953C957" w14:textId="77777777" w:rsidR="00997F3D" w:rsidRPr="008C72CD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7E5FF1E2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1CF5ECB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74569B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92B4F60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90F244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5CAACCC1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F7DEED8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97F3D" w:rsidRPr="00A4031A" w14:paraId="0893A65F" w14:textId="77777777" w:rsidTr="00CE15E8">
        <w:trPr>
          <w:trHeight w:val="397"/>
          <w:tblHeader/>
        </w:trPr>
        <w:tc>
          <w:tcPr>
            <w:tcW w:w="2112" w:type="pct"/>
          </w:tcPr>
          <w:p w14:paraId="6FD73EA5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8" w:type="pct"/>
            <w:gridSpan w:val="7"/>
          </w:tcPr>
          <w:p w14:paraId="2F8B283E" w14:textId="77777777" w:rsidR="00997F3D" w:rsidRPr="00A4031A" w:rsidRDefault="00997F3D" w:rsidP="00CE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43C50" w:rsidRPr="00A4031A" w14:paraId="338E0DCE" w14:textId="77777777" w:rsidTr="00DA5560">
        <w:trPr>
          <w:trHeight w:val="397"/>
          <w:tblHeader/>
        </w:trPr>
        <w:tc>
          <w:tcPr>
            <w:tcW w:w="2112" w:type="pct"/>
          </w:tcPr>
          <w:p w14:paraId="32359615" w14:textId="77777777"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22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88" w:type="pct"/>
            <w:gridSpan w:val="7"/>
          </w:tcPr>
          <w:p w14:paraId="4CCB6FD5" w14:textId="77777777"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14:paraId="55FD2887" w14:textId="77777777" w:rsidTr="00DA5560">
        <w:trPr>
          <w:trHeight w:val="412"/>
        </w:trPr>
        <w:tc>
          <w:tcPr>
            <w:tcW w:w="2112" w:type="pct"/>
          </w:tcPr>
          <w:p w14:paraId="6BB45FFD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612" w:type="pct"/>
          </w:tcPr>
          <w:p w14:paraId="01D36A0B" w14:textId="79064891" w:rsidR="00343C50" w:rsidRPr="00A4031A" w:rsidRDefault="000C137C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97E8A9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C56BDF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3C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C817A4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3FA8F3" w14:textId="42D79709" w:rsidR="00343C50" w:rsidRPr="000C137C" w:rsidRDefault="000C137C" w:rsidP="000C1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C137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1,067</w:t>
            </w:r>
          </w:p>
        </w:tc>
        <w:tc>
          <w:tcPr>
            <w:tcW w:w="141" w:type="pct"/>
          </w:tcPr>
          <w:p w14:paraId="0C4138DD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D2F2DCF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561</w:t>
            </w:r>
          </w:p>
        </w:tc>
      </w:tr>
      <w:tr w:rsidR="00343C50" w:rsidRPr="00A4031A" w14:paraId="2565CB76" w14:textId="77777777" w:rsidTr="00343C50">
        <w:trPr>
          <w:trHeight w:val="412"/>
        </w:trPr>
        <w:tc>
          <w:tcPr>
            <w:tcW w:w="2112" w:type="pct"/>
          </w:tcPr>
          <w:p w14:paraId="6C08A413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บุคคลหรือกิจการ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28B4F5C" w14:textId="191264A5" w:rsidR="00343C50" w:rsidRPr="000C137C" w:rsidRDefault="000C137C" w:rsidP="000C1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C137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520,427</w:t>
            </w:r>
          </w:p>
        </w:tc>
        <w:tc>
          <w:tcPr>
            <w:tcW w:w="147" w:type="pct"/>
          </w:tcPr>
          <w:p w14:paraId="557049F9" w14:textId="77777777" w:rsidR="00343C50" w:rsidRPr="000C137C" w:rsidRDefault="00343C50" w:rsidP="000C1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FD2AF38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14:paraId="6098E869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518E1A7" w14:textId="1363B766" w:rsidR="00343C50" w:rsidRPr="00A4031A" w:rsidRDefault="000C137C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137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520,427</w:t>
            </w:r>
          </w:p>
        </w:tc>
        <w:tc>
          <w:tcPr>
            <w:tcW w:w="141" w:type="pct"/>
          </w:tcPr>
          <w:p w14:paraId="0695B7E3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8BC2860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403,247</w:t>
            </w:r>
          </w:p>
        </w:tc>
      </w:tr>
      <w:tr w:rsidR="00343C50" w:rsidRPr="00A4031A" w14:paraId="4C6C4A00" w14:textId="77777777" w:rsidTr="00343C50">
        <w:trPr>
          <w:trHeight w:val="412"/>
        </w:trPr>
        <w:tc>
          <w:tcPr>
            <w:tcW w:w="2112" w:type="pct"/>
          </w:tcPr>
          <w:p w14:paraId="4D3B2683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14155B7" w14:textId="6D5FE867" w:rsidR="00343C50" w:rsidRPr="000C137C" w:rsidRDefault="000C137C" w:rsidP="000C1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137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520,427</w:t>
            </w:r>
          </w:p>
        </w:tc>
        <w:tc>
          <w:tcPr>
            <w:tcW w:w="147" w:type="pct"/>
          </w:tcPr>
          <w:p w14:paraId="72823D6C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7B4077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14:paraId="5864BBD1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862FAC" w14:textId="63C36311" w:rsidR="00343C50" w:rsidRPr="000C137C" w:rsidRDefault="000C137C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C137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521,494</w:t>
            </w:r>
          </w:p>
        </w:tc>
        <w:tc>
          <w:tcPr>
            <w:tcW w:w="141" w:type="pct"/>
          </w:tcPr>
          <w:p w14:paraId="55DF9ECB" w14:textId="77777777" w:rsidR="00343C50" w:rsidRPr="000C137C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EDBAC42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403,808</w:t>
            </w:r>
          </w:p>
        </w:tc>
      </w:tr>
    </w:tbl>
    <w:p w14:paraId="50D1FDF5" w14:textId="77777777" w:rsidR="001A3849" w:rsidRPr="00C34053" w:rsidRDefault="001A3849" w:rsidP="00A3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2"/>
          <w:szCs w:val="22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343C50" w:rsidRPr="00A4031A" w14:paraId="659A60F9" w14:textId="77777777" w:rsidTr="00DA5560">
        <w:trPr>
          <w:trHeight w:val="397"/>
          <w:tblHeader/>
        </w:trPr>
        <w:tc>
          <w:tcPr>
            <w:tcW w:w="2112" w:type="pct"/>
          </w:tcPr>
          <w:p w14:paraId="00D8773B" w14:textId="77777777"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888" w:type="pct"/>
            <w:gridSpan w:val="7"/>
          </w:tcPr>
          <w:p w14:paraId="0B62BA86" w14:textId="77777777"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14:paraId="16196A0D" w14:textId="77777777" w:rsidTr="00DA5560">
        <w:trPr>
          <w:trHeight w:val="412"/>
        </w:trPr>
        <w:tc>
          <w:tcPr>
            <w:tcW w:w="2112" w:type="pct"/>
          </w:tcPr>
          <w:p w14:paraId="6E8721EF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512DBE84" w14:textId="5606D2F5" w:rsidR="00343C50" w:rsidRPr="00A4031A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F2AEFC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2FDC01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3C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17DFC4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4F02E07" w14:textId="1572D16D" w:rsidR="00343C50" w:rsidRPr="00A4031A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141" w:type="pct"/>
          </w:tcPr>
          <w:p w14:paraId="6D22BBD9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88D76F4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562</w:t>
            </w:r>
          </w:p>
        </w:tc>
      </w:tr>
      <w:tr w:rsidR="00343C50" w:rsidRPr="00A4031A" w14:paraId="18AE95B9" w14:textId="77777777" w:rsidTr="00DA5560">
        <w:trPr>
          <w:trHeight w:val="412"/>
        </w:trPr>
        <w:tc>
          <w:tcPr>
            <w:tcW w:w="2112" w:type="pct"/>
          </w:tcPr>
          <w:p w14:paraId="68062E6A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2" w:type="pct"/>
          </w:tcPr>
          <w:p w14:paraId="502F9377" w14:textId="652342A6" w:rsidR="00343C50" w:rsidRPr="00CB4FF2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4C3918D7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7ADD6D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82</w:t>
            </w:r>
          </w:p>
        </w:tc>
        <w:tc>
          <w:tcPr>
            <w:tcW w:w="148" w:type="pct"/>
          </w:tcPr>
          <w:p w14:paraId="158D78F7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F665174" w14:textId="5ED7E10F" w:rsidR="00343C50" w:rsidRPr="00A4031A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4FB20C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36E4735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43C50" w:rsidRPr="00A4031A" w14:paraId="1EC6DEF6" w14:textId="77777777" w:rsidTr="00343C50">
        <w:trPr>
          <w:trHeight w:val="412"/>
        </w:trPr>
        <w:tc>
          <w:tcPr>
            <w:tcW w:w="2112" w:type="pct"/>
          </w:tcPr>
          <w:p w14:paraId="7CB28909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8400C43" w14:textId="57A8277D" w:rsidR="00343C50" w:rsidRPr="00D9052B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5,580</w:t>
            </w:r>
          </w:p>
        </w:tc>
        <w:tc>
          <w:tcPr>
            <w:tcW w:w="147" w:type="pct"/>
          </w:tcPr>
          <w:p w14:paraId="7C23590D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31C4B72" w14:textId="77777777" w:rsidR="00343C50" w:rsidRPr="00D9052B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3,453</w:t>
            </w:r>
          </w:p>
        </w:tc>
        <w:tc>
          <w:tcPr>
            <w:tcW w:w="148" w:type="pct"/>
          </w:tcPr>
          <w:p w14:paraId="1F873AD8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1E92FA3" w14:textId="1AE1F769" w:rsidR="00343C50" w:rsidRPr="00D9052B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1" w:type="pct"/>
          </w:tcPr>
          <w:p w14:paraId="09D5386A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3E1F6D3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43C50" w:rsidRPr="00A4031A" w14:paraId="0B863C33" w14:textId="77777777" w:rsidTr="00343C50">
        <w:trPr>
          <w:trHeight w:val="412"/>
        </w:trPr>
        <w:tc>
          <w:tcPr>
            <w:tcW w:w="2112" w:type="pct"/>
          </w:tcPr>
          <w:p w14:paraId="4E6442D5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764B972" w14:textId="4C85DA12" w:rsidR="00343C50" w:rsidRPr="001A3849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3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5,665</w:t>
            </w:r>
          </w:p>
        </w:tc>
        <w:tc>
          <w:tcPr>
            <w:tcW w:w="147" w:type="pct"/>
          </w:tcPr>
          <w:p w14:paraId="6E2B42F9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B52E57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3,535</w:t>
            </w:r>
          </w:p>
        </w:tc>
        <w:tc>
          <w:tcPr>
            <w:tcW w:w="148" w:type="pct"/>
          </w:tcPr>
          <w:p w14:paraId="1DBF7807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56C75C4" w14:textId="189656B5" w:rsidR="00343C50" w:rsidRPr="001A3849" w:rsidRDefault="001A3849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3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141" w:type="pct"/>
          </w:tcPr>
          <w:p w14:paraId="3CEEB625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CCE9065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562</w:t>
            </w:r>
          </w:p>
        </w:tc>
      </w:tr>
    </w:tbl>
    <w:p w14:paraId="37C02B46" w14:textId="77777777" w:rsidR="00343C50" w:rsidRPr="00C34053" w:rsidRDefault="00343C50" w:rsidP="00A3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"/>
          <w:szCs w:val="2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343C50" w:rsidRPr="00A4031A" w14:paraId="01CC1B4B" w14:textId="77777777" w:rsidTr="00DA5560">
        <w:trPr>
          <w:trHeight w:val="397"/>
          <w:tblHeader/>
        </w:trPr>
        <w:tc>
          <w:tcPr>
            <w:tcW w:w="2112" w:type="pct"/>
          </w:tcPr>
          <w:p w14:paraId="6248DF7D" w14:textId="77777777"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6E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หุ้นกู้แปลงสภาพ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F6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F6E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ก่อนต้นทุนทางตรง</w:t>
            </w:r>
          </w:p>
        </w:tc>
        <w:tc>
          <w:tcPr>
            <w:tcW w:w="2888" w:type="pct"/>
            <w:gridSpan w:val="7"/>
          </w:tcPr>
          <w:p w14:paraId="20B2AE0E" w14:textId="77777777"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14:paraId="1BA9194C" w14:textId="77777777" w:rsidTr="00DA5560">
        <w:trPr>
          <w:trHeight w:val="412"/>
        </w:trPr>
        <w:tc>
          <w:tcPr>
            <w:tcW w:w="2112" w:type="pct"/>
          </w:tcPr>
          <w:p w14:paraId="0E3FB54F" w14:textId="77777777"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F6E58">
              <w:rPr>
                <w:rFonts w:ascii="Times New Roman" w:hAnsi="Times New Roman" w:cs="Angsana New" w:hint="cs"/>
                <w:sz w:val="30"/>
                <w:szCs w:val="30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3D1B5FDC" w14:textId="0905E18A" w:rsidR="00343C50" w:rsidRPr="00A4031A" w:rsidRDefault="001A3849" w:rsidP="001A3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1A384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5,539,285</w:t>
            </w:r>
          </w:p>
        </w:tc>
        <w:tc>
          <w:tcPr>
            <w:tcW w:w="147" w:type="pct"/>
          </w:tcPr>
          <w:p w14:paraId="5E394254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5B26E53" w14:textId="77777777" w:rsidR="00343C50" w:rsidRPr="00A4031A" w:rsidRDefault="00343C50" w:rsidP="001A3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5,844,051</w:t>
            </w:r>
          </w:p>
        </w:tc>
        <w:tc>
          <w:tcPr>
            <w:tcW w:w="148" w:type="pct"/>
          </w:tcPr>
          <w:p w14:paraId="393F4FE0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82987" w14:textId="7764399B" w:rsidR="00343C50" w:rsidRPr="00A4031A" w:rsidRDefault="001A3849" w:rsidP="001A3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384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5,539,</w:t>
            </w:r>
            <w:r w:rsidRPr="001A3849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141" w:type="pct"/>
          </w:tcPr>
          <w:p w14:paraId="018E0221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FF4568C" w14:textId="77777777"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6E5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5,844,051</w:t>
            </w:r>
          </w:p>
        </w:tc>
      </w:tr>
    </w:tbl>
    <w:p w14:paraId="413C2EC8" w14:textId="77777777" w:rsidR="00745DC9" w:rsidRPr="001A3849" w:rsidRDefault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lightGray"/>
        </w:rPr>
      </w:pPr>
      <w:r>
        <w:rPr>
          <w:rFonts w:asciiTheme="majorBidi" w:hAnsiTheme="majorBidi" w:cstheme="majorBidi"/>
          <w:sz w:val="30"/>
          <w:szCs w:val="30"/>
          <w:highlight w:val="lightGray"/>
          <w:cs/>
          <w:lang w:val="th-TH"/>
        </w:rPr>
        <w:br w:type="page"/>
      </w:r>
    </w:p>
    <w:p w14:paraId="3CDB9502" w14:textId="77777777" w:rsidR="00804175" w:rsidRPr="00C458B1" w:rsidRDefault="00352F95" w:rsidP="00745D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4" w:name="_Toc13757250"/>
      <w:r w:rsidRPr="00C458B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ลูกหนี้ตามสัญญาเช่าซื้อ</w:t>
      </w:r>
      <w:bookmarkEnd w:id="4"/>
    </w:p>
    <w:p w14:paraId="4EF04C36" w14:textId="77777777" w:rsidR="00E63FF3" w:rsidRPr="00C34053" w:rsidRDefault="00E63FF3" w:rsidP="00E63FF3">
      <w:pPr>
        <w:rPr>
          <w:rFonts w:cstheme="minorBidi"/>
          <w:sz w:val="22"/>
          <w:szCs w:val="22"/>
          <w:cs/>
          <w:lang w:val="th-TH"/>
        </w:rPr>
      </w:pPr>
    </w:p>
    <w:p w14:paraId="73A88F54" w14:textId="77777777" w:rsidR="00352F95" w:rsidRPr="008F6E58" w:rsidRDefault="003A607D" w:rsidP="003A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="Angsana New" w:hAnsi="Angsana New" w:cs="Angsana New"/>
          <w:sz w:val="30"/>
          <w:szCs w:val="30"/>
        </w:rPr>
      </w:pPr>
      <w:r w:rsidRPr="008F6E58">
        <w:rPr>
          <w:rFonts w:ascii="Angsana New" w:hAnsi="Angsana New" w:cs="Angsana New"/>
          <w:sz w:val="30"/>
          <w:szCs w:val="30"/>
        </w:rPr>
        <w:t xml:space="preserve">4.1    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ยอดคงเหลือลูกหนี้ตามสัญญาเช่าซื้อ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ณ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</w:t>
      </w:r>
      <w:r w:rsidR="00452728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2562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และ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31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48F6FF2" w14:textId="77777777" w:rsidR="00E63FF3" w:rsidRPr="00C34053" w:rsidRDefault="00E63FF3" w:rsidP="003A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="Angsana New" w:hAnsi="Angsana New" w:cs="Angsana New"/>
          <w:sz w:val="22"/>
          <w:szCs w:val="22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664375" w:rsidRPr="00382F61" w14:paraId="52F55055" w14:textId="77777777" w:rsidTr="0017198F">
        <w:trPr>
          <w:trHeight w:val="380"/>
          <w:tblHeader/>
        </w:trPr>
        <w:tc>
          <w:tcPr>
            <w:tcW w:w="2563" w:type="dxa"/>
          </w:tcPr>
          <w:p w14:paraId="2DC65614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CE11BD4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64375" w:rsidRPr="00382F61" w14:paraId="4D9F0B8F" w14:textId="77777777" w:rsidTr="0017198F">
        <w:trPr>
          <w:trHeight w:val="272"/>
          <w:tblHeader/>
        </w:trPr>
        <w:tc>
          <w:tcPr>
            <w:tcW w:w="2563" w:type="dxa"/>
          </w:tcPr>
          <w:p w14:paraId="2817AF30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2FA883E7" w14:textId="77777777" w:rsidR="00352F95" w:rsidRPr="00382F61" w:rsidRDefault="003453AA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8C72CD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41" w:type="dxa"/>
          </w:tcPr>
          <w:p w14:paraId="6ED908FC" w14:textId="77777777"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173AA41C" w14:textId="77777777"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8C72CD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14:paraId="3FB683B0" w14:textId="77777777"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57E6D5A5" w14:textId="77777777"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4375" w:rsidRPr="00382F61" w14:paraId="5421526F" w14:textId="77777777" w:rsidTr="0017198F">
        <w:trPr>
          <w:trHeight w:val="254"/>
          <w:tblHeader/>
        </w:trPr>
        <w:tc>
          <w:tcPr>
            <w:tcW w:w="2563" w:type="dxa"/>
          </w:tcPr>
          <w:p w14:paraId="698B4703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1F3024AB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14FB8126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F965E28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16A6E5B9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1BC79EBC" w14:textId="77777777" w:rsidR="00352F95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64375" w:rsidRPr="00382F61" w14:paraId="12D770C0" w14:textId="77777777" w:rsidTr="0017198F">
        <w:trPr>
          <w:tblHeader/>
        </w:trPr>
        <w:tc>
          <w:tcPr>
            <w:tcW w:w="2563" w:type="dxa"/>
          </w:tcPr>
          <w:p w14:paraId="1D6458BF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2DAD6ADC" w14:textId="77777777" w:rsidR="003453AA" w:rsidRPr="00382F61" w:rsidRDefault="00452728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3453AA"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0E93ABB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3E7F1CB5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A3090"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7D2080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1" w:type="dxa"/>
            <w:vAlign w:val="bottom"/>
          </w:tcPr>
          <w:p w14:paraId="345492B0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</w:tcPr>
          <w:p w14:paraId="2B8C28A7" w14:textId="77777777" w:rsidR="003453AA" w:rsidRPr="00382F61" w:rsidRDefault="00452728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3453AA"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3B0069C8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19E6F2B4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BF99D16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20C2996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67A43C1A" w14:textId="77777777" w:rsidR="003453AA" w:rsidRPr="00382F61" w:rsidRDefault="00452728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3453AA"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22A29EC5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</w:tcPr>
          <w:p w14:paraId="53B19F91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04359C3" w14:textId="77777777"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64375" w:rsidRPr="00382F61" w14:paraId="28DE1AAF" w14:textId="77777777" w:rsidTr="0017198F">
        <w:trPr>
          <w:tblHeader/>
        </w:trPr>
        <w:tc>
          <w:tcPr>
            <w:tcW w:w="2563" w:type="dxa"/>
          </w:tcPr>
          <w:p w14:paraId="6E0D203B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89A7744" w14:textId="77777777" w:rsidR="00352F95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4375" w:rsidRPr="00382F61" w14:paraId="5207DAA0" w14:textId="77777777" w:rsidTr="0017198F">
        <w:tc>
          <w:tcPr>
            <w:tcW w:w="2563" w:type="dxa"/>
          </w:tcPr>
          <w:p w14:paraId="6BB28124" w14:textId="77777777" w:rsidR="00352F95" w:rsidRPr="00382F61" w:rsidRDefault="003453AA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</w:t>
            </w:r>
            <w:r w:rsidR="00C85F9B"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ปกติ</w:t>
            </w:r>
          </w:p>
        </w:tc>
        <w:tc>
          <w:tcPr>
            <w:tcW w:w="989" w:type="dxa"/>
          </w:tcPr>
          <w:p w14:paraId="3A112C8D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E6FB68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27" w:type="dxa"/>
          </w:tcPr>
          <w:p w14:paraId="1B47AAFC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775619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29" w:type="dxa"/>
          </w:tcPr>
          <w:p w14:paraId="282EBAAD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3BC3E2A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99765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1B1C5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7AD8F41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585DB5C2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1E12CB24" w14:textId="77777777"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4375" w:rsidRPr="00382F61" w14:paraId="193A8FFE" w14:textId="77777777" w:rsidTr="0017198F">
        <w:tc>
          <w:tcPr>
            <w:tcW w:w="2563" w:type="dxa"/>
            <w:vAlign w:val="bottom"/>
          </w:tcPr>
          <w:p w14:paraId="125B0EF5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4A5996E2" w14:textId="1C491759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065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883</w:t>
            </w:r>
          </w:p>
        </w:tc>
        <w:tc>
          <w:tcPr>
            <w:tcW w:w="236" w:type="dxa"/>
            <w:vAlign w:val="bottom"/>
          </w:tcPr>
          <w:p w14:paraId="69FE39AF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58F7E9C1" w14:textId="1A809E45" w:rsidR="000C7FD9" w:rsidRPr="0099255E" w:rsidRDefault="000B3423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C7FD9" w:rsidRPr="0099255E">
              <w:rPr>
                <w:rFonts w:asciiTheme="majorBidi" w:hAnsiTheme="majorBidi" w:cstheme="majorBidi"/>
                <w:sz w:val="30"/>
                <w:szCs w:val="30"/>
              </w:rPr>
              <w:t>4,657,577</w:t>
            </w:r>
          </w:p>
        </w:tc>
        <w:tc>
          <w:tcPr>
            <w:tcW w:w="241" w:type="dxa"/>
            <w:vAlign w:val="bottom"/>
          </w:tcPr>
          <w:p w14:paraId="39CF82A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68D33B71" w14:textId="656D70ED" w:rsidR="000C7FD9" w:rsidRPr="0099255E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 xml:space="preserve">  3,247,951</w:t>
            </w:r>
          </w:p>
        </w:tc>
        <w:tc>
          <w:tcPr>
            <w:tcW w:w="239" w:type="dxa"/>
            <w:vAlign w:val="bottom"/>
          </w:tcPr>
          <w:p w14:paraId="0A9C5FE8" w14:textId="77777777" w:rsidR="000C7FD9" w:rsidRPr="0099255E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2C17F271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3,710,979</w:t>
            </w:r>
          </w:p>
        </w:tc>
        <w:tc>
          <w:tcPr>
            <w:tcW w:w="236" w:type="dxa"/>
            <w:vAlign w:val="bottom"/>
          </w:tcPr>
          <w:p w14:paraId="2DBCA48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38FFBF55" w14:textId="3CA3104F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7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,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313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,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834</w:t>
            </w:r>
          </w:p>
        </w:tc>
        <w:tc>
          <w:tcPr>
            <w:tcW w:w="245" w:type="dxa"/>
            <w:vAlign w:val="bottom"/>
          </w:tcPr>
          <w:p w14:paraId="465BEAE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F4EB31F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8,368,556</w:t>
            </w:r>
          </w:p>
        </w:tc>
      </w:tr>
      <w:tr w:rsidR="00664375" w:rsidRPr="00382F61" w14:paraId="192B4D6F" w14:textId="77777777" w:rsidTr="0017198F">
        <w:tc>
          <w:tcPr>
            <w:tcW w:w="2563" w:type="dxa"/>
            <w:vAlign w:val="bottom"/>
          </w:tcPr>
          <w:p w14:paraId="76B2D40B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989" w:type="dxa"/>
            <w:vAlign w:val="bottom"/>
          </w:tcPr>
          <w:p w14:paraId="457DA2DB" w14:textId="3B115FB7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169,025</w:t>
            </w:r>
          </w:p>
        </w:tc>
        <w:tc>
          <w:tcPr>
            <w:tcW w:w="236" w:type="dxa"/>
            <w:vAlign w:val="bottom"/>
          </w:tcPr>
          <w:p w14:paraId="7FDD84F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0422C80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172,899</w:t>
            </w:r>
          </w:p>
        </w:tc>
        <w:tc>
          <w:tcPr>
            <w:tcW w:w="241" w:type="dxa"/>
            <w:vAlign w:val="bottom"/>
          </w:tcPr>
          <w:p w14:paraId="35B21C9E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0D00A574" w14:textId="329216C8" w:rsidR="000C7FD9" w:rsidRPr="0099255E" w:rsidRDefault="000C7FD9" w:rsidP="000C7FD9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6CD814A0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89C34E3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5BA5BE8E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008C427A" w14:textId="56B57333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169</w:t>
            </w:r>
            <w:r w:rsidRPr="009A74B2">
              <w:rPr>
                <w:color w:val="000000"/>
              </w:rPr>
              <w:t>,</w:t>
            </w:r>
            <w:r w:rsidRPr="009A74B2">
              <w:rPr>
                <w:color w:val="000000"/>
                <w:cs/>
              </w:rPr>
              <w:t>025</w:t>
            </w:r>
          </w:p>
        </w:tc>
        <w:tc>
          <w:tcPr>
            <w:tcW w:w="245" w:type="dxa"/>
            <w:vAlign w:val="bottom"/>
          </w:tcPr>
          <w:p w14:paraId="1FDF039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9994CF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172,899</w:t>
            </w:r>
          </w:p>
        </w:tc>
      </w:tr>
      <w:tr w:rsidR="00664375" w:rsidRPr="00382F61" w14:paraId="51D63D6F" w14:textId="77777777" w:rsidTr="0017198F">
        <w:trPr>
          <w:trHeight w:val="830"/>
        </w:trPr>
        <w:tc>
          <w:tcPr>
            <w:tcW w:w="2563" w:type="dxa"/>
            <w:vAlign w:val="bottom"/>
          </w:tcPr>
          <w:p w14:paraId="2D464A15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</w:t>
            </w:r>
          </w:p>
          <w:p w14:paraId="7C94C84A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ab/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ยังไม่ถือเป็นรายได้ 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72D4B5B7" w14:textId="677C86EB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(1,245,49</w:t>
            </w:r>
            <w:r w:rsidR="00882701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4C30FA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36FFDEA2" w14:textId="37634389" w:rsidR="000C7FD9" w:rsidRPr="0099255E" w:rsidRDefault="000B3423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</w:r>
            <w:r w:rsidR="000C7FD9"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(1,473,</w:t>
            </w:r>
            <w:r w:rsidR="000C7FD9"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049</w:t>
            </w:r>
            <w:r w:rsidR="000C7FD9"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41" w:type="dxa"/>
            <w:vAlign w:val="bottom"/>
          </w:tcPr>
          <w:p w14:paraId="110CB15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vAlign w:val="bottom"/>
          </w:tcPr>
          <w:p w14:paraId="2EFC0AD5" w14:textId="2980B29A" w:rsidR="000C7FD9" w:rsidRPr="0099255E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(669,267)</w:t>
            </w:r>
          </w:p>
        </w:tc>
        <w:tc>
          <w:tcPr>
            <w:tcW w:w="239" w:type="dxa"/>
            <w:vAlign w:val="bottom"/>
          </w:tcPr>
          <w:p w14:paraId="1638580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A951B46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(792,063)</w:t>
            </w:r>
          </w:p>
        </w:tc>
        <w:tc>
          <w:tcPr>
            <w:tcW w:w="236" w:type="dxa"/>
            <w:vAlign w:val="bottom"/>
          </w:tcPr>
          <w:p w14:paraId="1543F80A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B8F6688" w14:textId="2F50D64A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1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914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7</w:t>
            </w:r>
            <w:r w:rsidR="00882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60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45" w:type="dxa"/>
            <w:vAlign w:val="bottom"/>
          </w:tcPr>
          <w:p w14:paraId="775D538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25995D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(2,265,112)</w:t>
            </w:r>
          </w:p>
        </w:tc>
      </w:tr>
      <w:tr w:rsidR="00664375" w:rsidRPr="00382F61" w14:paraId="6DCD62C8" w14:textId="77777777" w:rsidTr="0017198F">
        <w:tc>
          <w:tcPr>
            <w:tcW w:w="2563" w:type="dxa"/>
          </w:tcPr>
          <w:p w14:paraId="22FFAD7B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1F93" w14:textId="4B39A475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2,989,41</w:t>
            </w:r>
            <w:r w:rsidR="0088270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6A5B26B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90BED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3,357,427</w:t>
            </w:r>
          </w:p>
        </w:tc>
        <w:tc>
          <w:tcPr>
            <w:tcW w:w="241" w:type="dxa"/>
            <w:vAlign w:val="bottom"/>
          </w:tcPr>
          <w:p w14:paraId="187B6DF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5B780" w14:textId="49507D69" w:rsidR="000C7FD9" w:rsidRPr="0099255E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2,578,684</w:t>
            </w:r>
          </w:p>
        </w:tc>
        <w:tc>
          <w:tcPr>
            <w:tcW w:w="239" w:type="dxa"/>
            <w:vAlign w:val="bottom"/>
          </w:tcPr>
          <w:p w14:paraId="71CD9A7D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CAA50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2,918,916</w:t>
            </w:r>
          </w:p>
        </w:tc>
        <w:tc>
          <w:tcPr>
            <w:tcW w:w="236" w:type="dxa"/>
            <w:vAlign w:val="bottom"/>
          </w:tcPr>
          <w:p w14:paraId="360EB779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72E6" w14:textId="7D66F298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5,568,</w:t>
            </w:r>
            <w:r w:rsidR="0088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099</w:t>
            </w:r>
          </w:p>
        </w:tc>
        <w:tc>
          <w:tcPr>
            <w:tcW w:w="245" w:type="dxa"/>
            <w:vAlign w:val="bottom"/>
          </w:tcPr>
          <w:p w14:paraId="65C1C88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ECE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6,276,343</w:t>
            </w:r>
          </w:p>
        </w:tc>
      </w:tr>
      <w:tr w:rsidR="00664375" w:rsidRPr="00382F61" w14:paraId="2A36AD00" w14:textId="77777777" w:rsidTr="0017198F">
        <w:tc>
          <w:tcPr>
            <w:tcW w:w="2563" w:type="dxa"/>
          </w:tcPr>
          <w:p w14:paraId="7B5373D6" w14:textId="77777777" w:rsidR="000C7FD9" w:rsidRPr="00C3405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B8FC936" w14:textId="77777777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626E8D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7DBE8FB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129C27A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BA96F0F" w14:textId="77777777" w:rsidR="000C7FD9" w:rsidRPr="0099255E" w:rsidRDefault="000C7FD9" w:rsidP="000C7FD9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7E1659ED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A84E43D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734DDD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22F473D" w14:textId="77777777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4ACCC999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5ED5A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4375" w:rsidRPr="00382F61" w14:paraId="329A87EE" w14:textId="77777777" w:rsidTr="0017198F">
        <w:tc>
          <w:tcPr>
            <w:tcW w:w="2563" w:type="dxa"/>
          </w:tcPr>
          <w:p w14:paraId="0E97AA3A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6B6A22A6" w14:textId="77777777" w:rsidR="000C7FD9" w:rsidRPr="0099255E" w:rsidRDefault="000C7FD9" w:rsidP="000C7FD9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1C0214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2C8AAA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746D189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42E12F97" w14:textId="77777777" w:rsidR="000C7FD9" w:rsidRPr="0099255E" w:rsidRDefault="000C7FD9" w:rsidP="000C7FD9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53EB7DE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C4932A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F27F0B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A49F54A" w14:textId="77777777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3254183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F32956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4375" w:rsidRPr="00382F61" w14:paraId="382CD390" w14:textId="77777777" w:rsidTr="0017198F">
        <w:tc>
          <w:tcPr>
            <w:tcW w:w="2563" w:type="dxa"/>
            <w:vAlign w:val="bottom"/>
          </w:tcPr>
          <w:p w14:paraId="6D5D846F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37AE8166" w14:textId="7E9D9DDA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258,903</w:t>
            </w:r>
          </w:p>
        </w:tc>
        <w:tc>
          <w:tcPr>
            <w:tcW w:w="236" w:type="dxa"/>
            <w:vAlign w:val="bottom"/>
          </w:tcPr>
          <w:p w14:paraId="3CA6EF4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6B35A292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260,112</w:t>
            </w:r>
          </w:p>
        </w:tc>
        <w:tc>
          <w:tcPr>
            <w:tcW w:w="241" w:type="dxa"/>
            <w:vAlign w:val="bottom"/>
          </w:tcPr>
          <w:p w14:paraId="03AAB4F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46EC9622" w14:textId="2FE7F937" w:rsidR="000C7FD9" w:rsidRPr="0099255E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249,713</w:t>
            </w:r>
          </w:p>
        </w:tc>
        <w:tc>
          <w:tcPr>
            <w:tcW w:w="239" w:type="dxa"/>
            <w:vAlign w:val="bottom"/>
          </w:tcPr>
          <w:p w14:paraId="7D48779B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0216CAB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234,439</w:t>
            </w:r>
          </w:p>
        </w:tc>
        <w:tc>
          <w:tcPr>
            <w:tcW w:w="236" w:type="dxa"/>
            <w:vAlign w:val="bottom"/>
          </w:tcPr>
          <w:p w14:paraId="7D52C398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B269880" w14:textId="72D2CA33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508,616</w:t>
            </w:r>
          </w:p>
        </w:tc>
        <w:tc>
          <w:tcPr>
            <w:tcW w:w="245" w:type="dxa"/>
            <w:vAlign w:val="bottom"/>
          </w:tcPr>
          <w:p w14:paraId="42B55120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0F5FE6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494,551</w:t>
            </w:r>
          </w:p>
        </w:tc>
      </w:tr>
      <w:tr w:rsidR="00664375" w:rsidRPr="00382F61" w14:paraId="60BD2EE3" w14:textId="77777777" w:rsidTr="0017198F">
        <w:tc>
          <w:tcPr>
            <w:tcW w:w="2563" w:type="dxa"/>
            <w:vAlign w:val="bottom"/>
          </w:tcPr>
          <w:p w14:paraId="2ABD0C9C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989" w:type="dxa"/>
            <w:vAlign w:val="bottom"/>
          </w:tcPr>
          <w:p w14:paraId="31999996" w14:textId="7FBDAF99" w:rsidR="000C7FD9" w:rsidRPr="001A3849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33,167</w:t>
            </w:r>
          </w:p>
        </w:tc>
        <w:tc>
          <w:tcPr>
            <w:tcW w:w="236" w:type="dxa"/>
            <w:vAlign w:val="bottom"/>
          </w:tcPr>
          <w:p w14:paraId="6CA5CBF5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F8E663F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34,</w:t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302</w:t>
            </w:r>
          </w:p>
        </w:tc>
        <w:tc>
          <w:tcPr>
            <w:tcW w:w="241" w:type="dxa"/>
            <w:vAlign w:val="bottom"/>
          </w:tcPr>
          <w:p w14:paraId="04F55CA0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53EF2284" w14:textId="7150852D" w:rsidR="000C7FD9" w:rsidRPr="0099255E" w:rsidRDefault="000C7FD9" w:rsidP="000C7FD9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80C0B3B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211791C7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204053BD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5ED94855" w14:textId="1BA405AF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33,167</w:t>
            </w:r>
          </w:p>
        </w:tc>
        <w:tc>
          <w:tcPr>
            <w:tcW w:w="245" w:type="dxa"/>
            <w:vAlign w:val="bottom"/>
          </w:tcPr>
          <w:p w14:paraId="50B8DA7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EA0FAAA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34,302</w:t>
            </w:r>
          </w:p>
        </w:tc>
      </w:tr>
      <w:tr w:rsidR="00664375" w:rsidRPr="00382F61" w14:paraId="62FD8E09" w14:textId="77777777" w:rsidTr="0017198F">
        <w:tc>
          <w:tcPr>
            <w:tcW w:w="2563" w:type="dxa"/>
            <w:vAlign w:val="bottom"/>
          </w:tcPr>
          <w:p w14:paraId="54BCA037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</w:t>
            </w:r>
          </w:p>
          <w:p w14:paraId="635B5171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05" w:firstLine="6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ยังไม่ถือเป็นรายได้ 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15058BB" w14:textId="2B068714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(103,047)</w:t>
            </w:r>
          </w:p>
        </w:tc>
        <w:tc>
          <w:tcPr>
            <w:tcW w:w="236" w:type="dxa"/>
            <w:vAlign w:val="bottom"/>
          </w:tcPr>
          <w:p w14:paraId="4268E15D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C9A880C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(101,245)</w:t>
            </w:r>
          </w:p>
        </w:tc>
        <w:tc>
          <w:tcPr>
            <w:tcW w:w="241" w:type="dxa"/>
            <w:vAlign w:val="bottom"/>
          </w:tcPr>
          <w:p w14:paraId="5F62175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1263C6C" w14:textId="3911F327" w:rsidR="000C7FD9" w:rsidRPr="0099255E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(62,827)</w:t>
            </w:r>
          </w:p>
        </w:tc>
        <w:tc>
          <w:tcPr>
            <w:tcW w:w="239" w:type="dxa"/>
            <w:vAlign w:val="bottom"/>
          </w:tcPr>
          <w:p w14:paraId="42E8D09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8969355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(58,408)</w:t>
            </w:r>
          </w:p>
        </w:tc>
        <w:tc>
          <w:tcPr>
            <w:tcW w:w="236" w:type="dxa"/>
            <w:vAlign w:val="bottom"/>
          </w:tcPr>
          <w:p w14:paraId="439F0E5A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7F670E1" w14:textId="7E7AC77D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(165,874)</w:t>
            </w:r>
          </w:p>
        </w:tc>
        <w:tc>
          <w:tcPr>
            <w:tcW w:w="245" w:type="dxa"/>
            <w:vAlign w:val="bottom"/>
          </w:tcPr>
          <w:p w14:paraId="54554DF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9BE719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(159,653)</w:t>
            </w:r>
          </w:p>
        </w:tc>
      </w:tr>
      <w:tr w:rsidR="00664375" w:rsidRPr="00382F61" w14:paraId="64854F3F" w14:textId="77777777" w:rsidTr="0017198F">
        <w:tc>
          <w:tcPr>
            <w:tcW w:w="2563" w:type="dxa"/>
          </w:tcPr>
          <w:p w14:paraId="343ED4F3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C3468" w14:textId="3478E5E7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189,023</w:t>
            </w:r>
          </w:p>
        </w:tc>
        <w:tc>
          <w:tcPr>
            <w:tcW w:w="236" w:type="dxa"/>
            <w:vAlign w:val="bottom"/>
          </w:tcPr>
          <w:p w14:paraId="5CF37A95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8930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193,169</w:t>
            </w:r>
          </w:p>
        </w:tc>
        <w:tc>
          <w:tcPr>
            <w:tcW w:w="241" w:type="dxa"/>
            <w:vAlign w:val="bottom"/>
          </w:tcPr>
          <w:p w14:paraId="7345AEDB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1FF25" w14:textId="00A9F6EA" w:rsidR="000C7FD9" w:rsidRPr="00664375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3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186</w:t>
            </w:r>
            <w:r w:rsidRPr="006643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,</w:t>
            </w:r>
            <w:r w:rsidRPr="006643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886</w:t>
            </w:r>
          </w:p>
        </w:tc>
        <w:tc>
          <w:tcPr>
            <w:tcW w:w="239" w:type="dxa"/>
            <w:vAlign w:val="bottom"/>
          </w:tcPr>
          <w:p w14:paraId="0BB6046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0A8D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176,031</w:t>
            </w:r>
          </w:p>
        </w:tc>
        <w:tc>
          <w:tcPr>
            <w:tcW w:w="236" w:type="dxa"/>
            <w:vAlign w:val="bottom"/>
          </w:tcPr>
          <w:p w14:paraId="1B48B318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B5A76" w14:textId="4743FA19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375,909</w:t>
            </w:r>
          </w:p>
        </w:tc>
        <w:tc>
          <w:tcPr>
            <w:tcW w:w="245" w:type="dxa"/>
            <w:vAlign w:val="bottom"/>
          </w:tcPr>
          <w:p w14:paraId="019A4A4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E88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369,200</w:t>
            </w:r>
          </w:p>
        </w:tc>
      </w:tr>
      <w:tr w:rsidR="00664375" w:rsidRPr="00382F61" w14:paraId="4822A83B" w14:textId="77777777" w:rsidTr="0017198F">
        <w:tc>
          <w:tcPr>
            <w:tcW w:w="2563" w:type="dxa"/>
          </w:tcPr>
          <w:p w14:paraId="693DFECF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A654855" w14:textId="7175A61B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3,178,43</w:t>
            </w:r>
            <w:r w:rsidR="0088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36" w:type="dxa"/>
            <w:vAlign w:val="bottom"/>
          </w:tcPr>
          <w:p w14:paraId="6A94A56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399D63A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3,550,596</w:t>
            </w:r>
          </w:p>
        </w:tc>
        <w:tc>
          <w:tcPr>
            <w:tcW w:w="241" w:type="dxa"/>
            <w:vAlign w:val="bottom"/>
          </w:tcPr>
          <w:p w14:paraId="1FBC544D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16FAD0A9" w14:textId="53447F87" w:rsidR="000C7FD9" w:rsidRPr="00664375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643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2,765,570</w:t>
            </w:r>
          </w:p>
        </w:tc>
        <w:tc>
          <w:tcPr>
            <w:tcW w:w="239" w:type="dxa"/>
            <w:vAlign w:val="bottom"/>
          </w:tcPr>
          <w:p w14:paraId="2F23B03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72B4EFA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3,094,947</w:t>
            </w:r>
          </w:p>
        </w:tc>
        <w:tc>
          <w:tcPr>
            <w:tcW w:w="236" w:type="dxa"/>
            <w:vAlign w:val="bottom"/>
          </w:tcPr>
          <w:p w14:paraId="2381740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84C4A7E" w14:textId="4972416F" w:rsidR="000C7FD9" w:rsidRPr="00C458B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5,944,00</w:t>
            </w:r>
            <w:r w:rsidR="0088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45" w:type="dxa"/>
            <w:vAlign w:val="bottom"/>
          </w:tcPr>
          <w:p w14:paraId="61D28E7A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B0BBD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6,645,543</w:t>
            </w:r>
          </w:p>
        </w:tc>
      </w:tr>
      <w:tr w:rsidR="00664375" w:rsidRPr="00382F61" w14:paraId="64C8BFA9" w14:textId="77777777" w:rsidTr="0017198F">
        <w:tc>
          <w:tcPr>
            <w:tcW w:w="2563" w:type="dxa"/>
          </w:tcPr>
          <w:p w14:paraId="749CAEB4" w14:textId="77777777" w:rsidR="000C7FD9" w:rsidRPr="00382F61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9E73656" w14:textId="3F452142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(223,02</w:t>
            </w:r>
            <w:r w:rsidR="0088270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4</w:t>
            </w: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61C605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9A83D40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(225,677)</w:t>
            </w:r>
          </w:p>
        </w:tc>
        <w:tc>
          <w:tcPr>
            <w:tcW w:w="241" w:type="dxa"/>
            <w:vAlign w:val="bottom"/>
          </w:tcPr>
          <w:p w14:paraId="064285B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1105934" w14:textId="1AE9F482" w:rsidR="000C7FD9" w:rsidRPr="0099255E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(219,473)</w:t>
            </w:r>
          </w:p>
        </w:tc>
        <w:tc>
          <w:tcPr>
            <w:tcW w:w="239" w:type="dxa"/>
            <w:vAlign w:val="bottom"/>
          </w:tcPr>
          <w:p w14:paraId="2B3B01A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1BBFEE6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(208,107)</w:t>
            </w:r>
          </w:p>
        </w:tc>
        <w:tc>
          <w:tcPr>
            <w:tcW w:w="236" w:type="dxa"/>
            <w:vAlign w:val="bottom"/>
          </w:tcPr>
          <w:p w14:paraId="742E881B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82869BF" w14:textId="13539368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(442,497)</w:t>
            </w:r>
          </w:p>
        </w:tc>
        <w:tc>
          <w:tcPr>
            <w:tcW w:w="245" w:type="dxa"/>
            <w:vAlign w:val="bottom"/>
          </w:tcPr>
          <w:p w14:paraId="016D9AA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D1EEF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(433,784)</w:t>
            </w:r>
          </w:p>
        </w:tc>
      </w:tr>
      <w:tr w:rsidR="00664375" w:rsidRPr="00382F61" w14:paraId="66D684F8" w14:textId="77777777" w:rsidTr="0017198F">
        <w:tc>
          <w:tcPr>
            <w:tcW w:w="2563" w:type="dxa"/>
          </w:tcPr>
          <w:p w14:paraId="046DA478" w14:textId="77777777" w:rsidR="000C7FD9" w:rsidRPr="002C0B1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ลูกหนี้ตามสัญญาเช่าซื้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3C8C" w14:textId="64274CFE" w:rsidR="000C7FD9" w:rsidRPr="0099255E" w:rsidRDefault="000C7FD9" w:rsidP="000C7FD9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2,955,414</w:t>
            </w:r>
          </w:p>
        </w:tc>
        <w:tc>
          <w:tcPr>
            <w:tcW w:w="236" w:type="dxa"/>
            <w:vAlign w:val="bottom"/>
          </w:tcPr>
          <w:p w14:paraId="4A5EC67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08398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3,324,919</w:t>
            </w:r>
          </w:p>
        </w:tc>
        <w:tc>
          <w:tcPr>
            <w:tcW w:w="241" w:type="dxa"/>
            <w:vAlign w:val="bottom"/>
          </w:tcPr>
          <w:p w14:paraId="15F5392F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F872E" w14:textId="1C55EE77" w:rsidR="000C7FD9" w:rsidRPr="0099255E" w:rsidRDefault="000C7FD9" w:rsidP="0017198F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2</w:t>
            </w:r>
            <w:r w:rsidRPr="006643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,546,097</w:t>
            </w:r>
          </w:p>
        </w:tc>
        <w:tc>
          <w:tcPr>
            <w:tcW w:w="239" w:type="dxa"/>
            <w:vAlign w:val="bottom"/>
          </w:tcPr>
          <w:p w14:paraId="3211D80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8BEEF" w14:textId="77777777" w:rsidR="000C7FD9" w:rsidRPr="0099255E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2,886,840</w:t>
            </w:r>
          </w:p>
        </w:tc>
        <w:tc>
          <w:tcPr>
            <w:tcW w:w="236" w:type="dxa"/>
            <w:vAlign w:val="bottom"/>
          </w:tcPr>
          <w:p w14:paraId="0BE1BA7B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BCAA3" w14:textId="5A19A3F6" w:rsidR="000C7FD9" w:rsidRPr="00745DC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5,501,51</w:t>
            </w:r>
            <w:r w:rsidR="0088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45" w:type="dxa"/>
            <w:vAlign w:val="bottom"/>
          </w:tcPr>
          <w:p w14:paraId="5859B3C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25D6B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6,211,759</w:t>
            </w:r>
          </w:p>
        </w:tc>
      </w:tr>
    </w:tbl>
    <w:p w14:paraId="4EB819A6" w14:textId="77777777" w:rsidR="00745DC9" w:rsidRDefault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1405510E" w14:textId="77777777" w:rsidR="00AD7691" w:rsidRDefault="00AD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36063803" w14:textId="77777777" w:rsidR="00AD7691" w:rsidRDefault="00AD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2FC11014" w14:textId="77777777" w:rsidR="00AD7691" w:rsidRDefault="00AD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3EAE022A" w14:textId="77777777" w:rsidR="00AD7691" w:rsidRDefault="00AD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765FDF72" w14:textId="77777777" w:rsidR="00AD7691" w:rsidRDefault="00AD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AD7691" w:rsidRPr="00382F61" w14:paraId="33BC55C8" w14:textId="77777777" w:rsidTr="0017198F">
        <w:trPr>
          <w:trHeight w:val="380"/>
          <w:tblHeader/>
        </w:trPr>
        <w:tc>
          <w:tcPr>
            <w:tcW w:w="2563" w:type="dxa"/>
          </w:tcPr>
          <w:p w14:paraId="570C1D56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6CE4F14" w14:textId="2AD1BCBD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D7691" w:rsidRPr="00382F61" w14:paraId="14BF4760" w14:textId="77777777" w:rsidTr="0017198F">
        <w:trPr>
          <w:trHeight w:val="272"/>
          <w:tblHeader/>
        </w:trPr>
        <w:tc>
          <w:tcPr>
            <w:tcW w:w="2563" w:type="dxa"/>
          </w:tcPr>
          <w:p w14:paraId="5B33B73E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6A099A57" w14:textId="69BB18F2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41" w:type="dxa"/>
          </w:tcPr>
          <w:p w14:paraId="0D72ED20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CFF9F39" w14:textId="5108F300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6" w:type="dxa"/>
          </w:tcPr>
          <w:p w14:paraId="458C02D5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275576E7" w14:textId="307714A8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D7691" w:rsidRPr="00382F61" w14:paraId="40576316" w14:textId="77777777" w:rsidTr="0017198F">
        <w:trPr>
          <w:trHeight w:val="254"/>
          <w:tblHeader/>
        </w:trPr>
        <w:tc>
          <w:tcPr>
            <w:tcW w:w="2563" w:type="dxa"/>
          </w:tcPr>
          <w:p w14:paraId="0921DDFC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734DB12F" w14:textId="55F25BFF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06935176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5CA8D93B" w14:textId="5FA3E7F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54A2A392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7E69EA88" w14:textId="00B7B818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D0A4C" w:rsidRPr="00382F61" w14:paraId="2D933CE2" w14:textId="77777777" w:rsidTr="0017198F">
        <w:trPr>
          <w:tblHeader/>
        </w:trPr>
        <w:tc>
          <w:tcPr>
            <w:tcW w:w="2563" w:type="dxa"/>
          </w:tcPr>
          <w:p w14:paraId="73810A3F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38730920" w14:textId="19B98049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031DC61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69D274A7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D32BBDD" w14:textId="49D214C4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1" w:type="dxa"/>
            <w:vAlign w:val="bottom"/>
          </w:tcPr>
          <w:p w14:paraId="2E5DE1CE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</w:tcPr>
          <w:p w14:paraId="62AC717A" w14:textId="75A2DE23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0C8A46C4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6AD83E62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6060249F" w14:textId="04DE1451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369DF45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6FA74F67" w14:textId="47172DFD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009E0D7F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</w:tcPr>
          <w:p w14:paraId="276638AE" w14:textId="77777777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7A0596C" w14:textId="17992B5A" w:rsidR="00DD0A4C" w:rsidRPr="00382F61" w:rsidRDefault="00DD0A4C" w:rsidP="00DD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D7691" w:rsidRPr="00382F61" w14:paraId="14272026" w14:textId="77777777" w:rsidTr="0017198F">
        <w:trPr>
          <w:tblHeader/>
        </w:trPr>
        <w:tc>
          <w:tcPr>
            <w:tcW w:w="2563" w:type="dxa"/>
          </w:tcPr>
          <w:p w14:paraId="049369DF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651333B" w14:textId="0183588B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691" w:rsidRPr="00382F61" w14:paraId="50668892" w14:textId="77777777" w:rsidTr="0017198F">
        <w:tc>
          <w:tcPr>
            <w:tcW w:w="2563" w:type="dxa"/>
          </w:tcPr>
          <w:p w14:paraId="3C0910BF" w14:textId="6D75216C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42D4390B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9D23AD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27" w:type="dxa"/>
          </w:tcPr>
          <w:p w14:paraId="416E8508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F24DEF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29" w:type="dxa"/>
          </w:tcPr>
          <w:p w14:paraId="35A4B559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DE3EA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7AD2D8D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B92DC5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01DDD93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14C9FF4F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2454484D" w14:textId="77777777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D7691" w:rsidRPr="00382F61" w14:paraId="239F6CFA" w14:textId="77777777" w:rsidTr="0017198F">
        <w:tc>
          <w:tcPr>
            <w:tcW w:w="2563" w:type="dxa"/>
            <w:vAlign w:val="bottom"/>
          </w:tcPr>
          <w:p w14:paraId="089229DA" w14:textId="50F78E06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</w:tcPr>
          <w:p w14:paraId="6A5C3761" w14:textId="71A7C802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867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463</w:t>
            </w:r>
          </w:p>
        </w:tc>
        <w:tc>
          <w:tcPr>
            <w:tcW w:w="236" w:type="dxa"/>
            <w:vAlign w:val="bottom"/>
          </w:tcPr>
          <w:p w14:paraId="6EC5845D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A73D4DB" w14:textId="48ECE46F" w:rsidR="00AD7691" w:rsidRPr="0099255E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3,083,790</w:t>
            </w:r>
          </w:p>
        </w:tc>
        <w:tc>
          <w:tcPr>
            <w:tcW w:w="241" w:type="dxa"/>
            <w:vAlign w:val="bottom"/>
          </w:tcPr>
          <w:p w14:paraId="38B98CC8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415AA97A" w14:textId="163C7BAD" w:rsidR="00AD7691" w:rsidRPr="0099255E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color w:val="000000"/>
                <w:sz w:val="30"/>
                <w:szCs w:val="30"/>
                <w:lang w:bidi="ar-SA"/>
              </w:rPr>
              <w:t>2,295,936</w:t>
            </w:r>
          </w:p>
        </w:tc>
        <w:tc>
          <w:tcPr>
            <w:tcW w:w="239" w:type="dxa"/>
            <w:vAlign w:val="bottom"/>
          </w:tcPr>
          <w:p w14:paraId="4E24787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82E9AEA" w14:textId="1685E54F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2,655,567</w:t>
            </w:r>
          </w:p>
        </w:tc>
        <w:tc>
          <w:tcPr>
            <w:tcW w:w="236" w:type="dxa"/>
            <w:vAlign w:val="bottom"/>
          </w:tcPr>
          <w:p w14:paraId="5EF9DE7E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2D97FA9" w14:textId="5885C4E0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5A6472">
              <w:rPr>
                <w:rFonts w:asciiTheme="majorBidi" w:hAnsiTheme="majorBidi" w:cstheme="majorBidi"/>
                <w:sz w:val="30"/>
                <w:szCs w:val="30"/>
              </w:rPr>
              <w:t>5,163,399</w:t>
            </w:r>
          </w:p>
        </w:tc>
        <w:tc>
          <w:tcPr>
            <w:tcW w:w="245" w:type="dxa"/>
            <w:vAlign w:val="bottom"/>
          </w:tcPr>
          <w:p w14:paraId="5D0341D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101F84C" w14:textId="6135089F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6472">
              <w:rPr>
                <w:rFonts w:asciiTheme="majorBidi" w:hAnsiTheme="majorBidi" w:cstheme="majorBidi"/>
                <w:sz w:val="30"/>
                <w:szCs w:val="30"/>
              </w:rPr>
              <w:t>5,739,</w:t>
            </w:r>
            <w:r w:rsidRPr="005A6472">
              <w:rPr>
                <w:rFonts w:asciiTheme="majorBidi" w:hAnsiTheme="majorBidi" w:cstheme="majorBidi"/>
                <w:sz w:val="30"/>
                <w:szCs w:val="30"/>
                <w:cs/>
              </w:rPr>
              <w:t>357</w:t>
            </w:r>
          </w:p>
        </w:tc>
      </w:tr>
      <w:tr w:rsidR="00AD7691" w:rsidRPr="00382F61" w14:paraId="6414A45C" w14:textId="77777777" w:rsidTr="0017198F">
        <w:tc>
          <w:tcPr>
            <w:tcW w:w="2563" w:type="dxa"/>
            <w:vAlign w:val="bottom"/>
          </w:tcPr>
          <w:p w14:paraId="362485D7" w14:textId="31EFB19C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989" w:type="dxa"/>
          </w:tcPr>
          <w:p w14:paraId="322F6CD6" w14:textId="5B202192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117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441</w:t>
            </w:r>
          </w:p>
        </w:tc>
        <w:tc>
          <w:tcPr>
            <w:tcW w:w="236" w:type="dxa"/>
            <w:vAlign w:val="bottom"/>
          </w:tcPr>
          <w:p w14:paraId="606F1E83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1F28074" w14:textId="4D05597E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106</w:t>
            </w:r>
            <w:r w:rsidRPr="00171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465</w:t>
            </w:r>
          </w:p>
        </w:tc>
        <w:tc>
          <w:tcPr>
            <w:tcW w:w="241" w:type="dxa"/>
            <w:vAlign w:val="bottom"/>
          </w:tcPr>
          <w:p w14:paraId="6F369517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1C0280FA" w14:textId="4ABE9DCC" w:rsidR="00AD7691" w:rsidRPr="0099255E" w:rsidRDefault="00AD7691" w:rsidP="00AD7691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 xml:space="preserve">- </w:t>
            </w:r>
          </w:p>
        </w:tc>
        <w:tc>
          <w:tcPr>
            <w:tcW w:w="239" w:type="dxa"/>
            <w:vAlign w:val="bottom"/>
          </w:tcPr>
          <w:p w14:paraId="271AC6C5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49484623" w14:textId="784EA13D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74B78CFF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0A8FC23" w14:textId="51775AAA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5A6472">
              <w:rPr>
                <w:rFonts w:asciiTheme="majorBidi" w:hAnsiTheme="majorBidi" w:cstheme="majorBidi"/>
                <w:sz w:val="30"/>
                <w:szCs w:val="30"/>
              </w:rPr>
              <w:t>117,441</w:t>
            </w:r>
          </w:p>
        </w:tc>
        <w:tc>
          <w:tcPr>
            <w:tcW w:w="245" w:type="dxa"/>
            <w:vAlign w:val="bottom"/>
          </w:tcPr>
          <w:p w14:paraId="2DDD9AF7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98EBDD0" w14:textId="65F928AE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6472">
              <w:rPr>
                <w:rFonts w:asciiTheme="majorBidi" w:hAnsiTheme="majorBidi" w:cstheme="majorBidi"/>
                <w:sz w:val="30"/>
                <w:szCs w:val="30"/>
              </w:rPr>
              <w:t>106,465</w:t>
            </w:r>
          </w:p>
        </w:tc>
      </w:tr>
      <w:tr w:rsidR="00AD7691" w:rsidRPr="00382F61" w14:paraId="29D22591" w14:textId="77777777" w:rsidTr="0017198F">
        <w:trPr>
          <w:trHeight w:val="830"/>
        </w:trPr>
        <w:tc>
          <w:tcPr>
            <w:tcW w:w="2563" w:type="dxa"/>
            <w:vAlign w:val="bottom"/>
          </w:tcPr>
          <w:p w14:paraId="1E5966EC" w14:textId="77777777" w:rsid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เช่าซื้อที่ยัง</w:t>
            </w:r>
          </w:p>
          <w:p w14:paraId="17D11966" w14:textId="66CE3516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ไม่ถือป็นรายได้ 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</w:tcPr>
          <w:p w14:paraId="0A3D7906" w14:textId="77777777" w:rsid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</w:p>
          <w:p w14:paraId="4BC82071" w14:textId="73589373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955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847</w:t>
            </w: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7916657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001008E7" w14:textId="6D74C0F4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171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064</w:t>
            </w:r>
            <w:r w:rsidRPr="00171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723)</w:t>
            </w:r>
          </w:p>
        </w:tc>
        <w:tc>
          <w:tcPr>
            <w:tcW w:w="241" w:type="dxa"/>
            <w:vAlign w:val="bottom"/>
          </w:tcPr>
          <w:p w14:paraId="02322B9C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</w:tcPr>
          <w:p w14:paraId="34F17A28" w14:textId="77777777" w:rsid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0" w:right="-180"/>
              <w:rPr>
                <w:rFonts w:asciiTheme="majorBidi" w:hAnsiTheme="majorBidi" w:cstheme="majorBidi"/>
                <w:color w:val="000000"/>
                <w:sz w:val="30"/>
                <w:szCs w:val="30"/>
                <w:lang w:val="th-TH"/>
              </w:rPr>
            </w:pPr>
          </w:p>
          <w:p w14:paraId="59BFC129" w14:textId="2EE80F53" w:rsidR="00AD7691" w:rsidRPr="0099255E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468</w:t>
            </w:r>
            <w:r w:rsidRPr="00773B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849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2C621FF3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4B707DAD" w14:textId="07FBA1F0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(556,682)</w:t>
            </w:r>
          </w:p>
        </w:tc>
        <w:tc>
          <w:tcPr>
            <w:tcW w:w="236" w:type="dxa"/>
            <w:vAlign w:val="bottom"/>
          </w:tcPr>
          <w:p w14:paraId="35922BDE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5B24248C" w14:textId="77777777" w:rsidR="00AD7691" w:rsidRPr="005A6472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A9AB34" w14:textId="149AEC86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5A6472">
              <w:rPr>
                <w:rFonts w:asciiTheme="majorBidi" w:hAnsiTheme="majorBidi" w:cstheme="majorBidi"/>
                <w:sz w:val="30"/>
                <w:szCs w:val="30"/>
              </w:rPr>
              <w:t>(1,424,696)</w:t>
            </w:r>
          </w:p>
        </w:tc>
        <w:tc>
          <w:tcPr>
            <w:tcW w:w="245" w:type="dxa"/>
            <w:vAlign w:val="bottom"/>
          </w:tcPr>
          <w:p w14:paraId="5F19D5A3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7D25AFB1" w14:textId="75D580D6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6472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5A64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72">
              <w:rPr>
                <w:rFonts w:asciiTheme="majorBidi" w:hAnsiTheme="majorBidi" w:cstheme="majorBidi"/>
                <w:sz w:val="30"/>
                <w:szCs w:val="30"/>
                <w:cs/>
              </w:rPr>
              <w:t>621</w:t>
            </w:r>
            <w:r w:rsidRPr="005A64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72">
              <w:rPr>
                <w:rFonts w:asciiTheme="majorBidi" w:hAnsiTheme="majorBidi" w:cstheme="majorBidi"/>
                <w:sz w:val="30"/>
                <w:szCs w:val="30"/>
                <w:cs/>
              </w:rPr>
              <w:t>405)</w:t>
            </w:r>
          </w:p>
        </w:tc>
      </w:tr>
      <w:tr w:rsidR="00AD7691" w:rsidRPr="00382F61" w14:paraId="7BDC5571" w14:textId="77777777" w:rsidTr="0017198F">
        <w:tc>
          <w:tcPr>
            <w:tcW w:w="2563" w:type="dxa"/>
          </w:tcPr>
          <w:p w14:paraId="7DF806B6" w14:textId="5A50B458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F26688F" w14:textId="3CB50AD2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029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057</w:t>
            </w:r>
          </w:p>
        </w:tc>
        <w:tc>
          <w:tcPr>
            <w:tcW w:w="236" w:type="dxa"/>
            <w:vAlign w:val="bottom"/>
          </w:tcPr>
          <w:p w14:paraId="6F85F3EA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B3A2B" w14:textId="5460445F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125</w:t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532</w:t>
            </w:r>
          </w:p>
        </w:tc>
        <w:tc>
          <w:tcPr>
            <w:tcW w:w="241" w:type="dxa"/>
            <w:vAlign w:val="bottom"/>
          </w:tcPr>
          <w:p w14:paraId="5B23354C" w14:textId="77777777" w:rsidR="00AD7691" w:rsidRP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70C08EDB" w14:textId="060D3B3C" w:rsidR="00AD7691" w:rsidRPr="0099255E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1,827,087</w:t>
            </w:r>
          </w:p>
        </w:tc>
        <w:tc>
          <w:tcPr>
            <w:tcW w:w="239" w:type="dxa"/>
            <w:vAlign w:val="bottom"/>
          </w:tcPr>
          <w:p w14:paraId="26356298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41E95" w14:textId="34422E54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2,098,885</w:t>
            </w:r>
          </w:p>
        </w:tc>
        <w:tc>
          <w:tcPr>
            <w:tcW w:w="236" w:type="dxa"/>
            <w:vAlign w:val="bottom"/>
          </w:tcPr>
          <w:p w14:paraId="43E63144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0FCD032" w14:textId="6675DE0F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3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lang w:val="th-TH"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856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lang w:val="th-TH"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144</w:t>
            </w:r>
          </w:p>
        </w:tc>
        <w:tc>
          <w:tcPr>
            <w:tcW w:w="245" w:type="dxa"/>
            <w:vAlign w:val="bottom"/>
          </w:tcPr>
          <w:p w14:paraId="2DCC0DD8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BDEBB" w14:textId="49226FE1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4,224,417</w:t>
            </w:r>
          </w:p>
        </w:tc>
      </w:tr>
      <w:tr w:rsidR="00AD7691" w:rsidRPr="00382F61" w14:paraId="76EB3BA5" w14:textId="77777777" w:rsidTr="0017198F">
        <w:tc>
          <w:tcPr>
            <w:tcW w:w="2563" w:type="dxa"/>
          </w:tcPr>
          <w:p w14:paraId="4EC6C204" w14:textId="77777777" w:rsidR="00AD7691" w:rsidRPr="00C34053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0DF7EF" w14:textId="77777777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4ED558E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FF7F83C" w14:textId="77777777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6FAF2DC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2443AC54" w14:textId="77777777" w:rsidR="00AD7691" w:rsidRPr="0099255E" w:rsidRDefault="00AD7691" w:rsidP="00AD7691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5336D427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975BA80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480B4A4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9EC009" w14:textId="77777777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0D39E58D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280241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D7691" w:rsidRPr="00382F61" w14:paraId="06376471" w14:textId="77777777" w:rsidTr="0017198F">
        <w:tc>
          <w:tcPr>
            <w:tcW w:w="2563" w:type="dxa"/>
          </w:tcPr>
          <w:p w14:paraId="395C2673" w14:textId="1E602B88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1F3BD263" w14:textId="77777777" w:rsidR="00AD7691" w:rsidRPr="0099255E" w:rsidRDefault="00AD7691" w:rsidP="00AD7691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502D3D0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6884C713" w14:textId="77777777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8D60F0D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570C35D2" w14:textId="77777777" w:rsidR="00AD7691" w:rsidRPr="0099255E" w:rsidRDefault="00AD7691" w:rsidP="00AD7691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0A7999CD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760DFF26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2023F0E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7B39C570" w14:textId="77777777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2585338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17D7D2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D7691" w:rsidRPr="00382F61" w14:paraId="7618247F" w14:textId="77777777" w:rsidTr="0017198F">
        <w:tc>
          <w:tcPr>
            <w:tcW w:w="2563" w:type="dxa"/>
            <w:vAlign w:val="bottom"/>
          </w:tcPr>
          <w:p w14:paraId="1614EEA9" w14:textId="5209219F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</w:tcPr>
          <w:p w14:paraId="3C14984B" w14:textId="364A77B8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229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684</w:t>
            </w:r>
          </w:p>
        </w:tc>
        <w:tc>
          <w:tcPr>
            <w:tcW w:w="236" w:type="dxa"/>
            <w:vAlign w:val="bottom"/>
          </w:tcPr>
          <w:p w14:paraId="7D23595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50279EF2" w14:textId="40F58549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231</w:t>
            </w:r>
            <w:r w:rsidRPr="00171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375</w:t>
            </w:r>
          </w:p>
        </w:tc>
        <w:tc>
          <w:tcPr>
            <w:tcW w:w="241" w:type="dxa"/>
            <w:vAlign w:val="bottom"/>
          </w:tcPr>
          <w:p w14:paraId="1B098E3F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58A2C2AE" w14:textId="62B402DD" w:rsidR="00AD7691" w:rsidRPr="0099255E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241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863</w:t>
            </w:r>
          </w:p>
        </w:tc>
        <w:tc>
          <w:tcPr>
            <w:tcW w:w="239" w:type="dxa"/>
            <w:vAlign w:val="bottom"/>
          </w:tcPr>
          <w:p w14:paraId="7713651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E1A72C2" w14:textId="33D99F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223,998</w:t>
            </w:r>
          </w:p>
        </w:tc>
        <w:tc>
          <w:tcPr>
            <w:tcW w:w="236" w:type="dxa"/>
            <w:vAlign w:val="bottom"/>
          </w:tcPr>
          <w:p w14:paraId="17B14DED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08074196" w14:textId="03E034AE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sz w:val="30"/>
                <w:szCs w:val="30"/>
              </w:rPr>
              <w:t>471,547</w:t>
            </w:r>
          </w:p>
        </w:tc>
        <w:tc>
          <w:tcPr>
            <w:tcW w:w="245" w:type="dxa"/>
            <w:vAlign w:val="bottom"/>
          </w:tcPr>
          <w:p w14:paraId="196BCBB8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7731C79" w14:textId="191EDBD1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455,373</w:t>
            </w:r>
          </w:p>
        </w:tc>
      </w:tr>
      <w:tr w:rsidR="00AD7691" w:rsidRPr="00382F61" w14:paraId="088937F7" w14:textId="77777777" w:rsidTr="0017198F">
        <w:tc>
          <w:tcPr>
            <w:tcW w:w="2563" w:type="dxa"/>
            <w:vAlign w:val="bottom"/>
          </w:tcPr>
          <w:p w14:paraId="173D1479" w14:textId="6FD2DCDC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989" w:type="dxa"/>
          </w:tcPr>
          <w:p w14:paraId="1D473502" w14:textId="6A08B658" w:rsidR="00AD7691" w:rsidRPr="001A3849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30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028</w:t>
            </w:r>
          </w:p>
        </w:tc>
        <w:tc>
          <w:tcPr>
            <w:tcW w:w="236" w:type="dxa"/>
            <w:vAlign w:val="bottom"/>
          </w:tcPr>
          <w:p w14:paraId="4FC95967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A77AFC9" w14:textId="2607203B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171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</w:p>
        </w:tc>
        <w:tc>
          <w:tcPr>
            <w:tcW w:w="241" w:type="dxa"/>
            <w:vAlign w:val="bottom"/>
          </w:tcPr>
          <w:p w14:paraId="5C9FBD62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7731531B" w14:textId="3AED9BB2" w:rsidR="00AD7691" w:rsidRPr="0099255E" w:rsidRDefault="00AD7691" w:rsidP="00AD7691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3A4E3256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4EDED13" w14:textId="28D104E5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16ACD7F5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7FE5949D" w14:textId="50081117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30,028</w:t>
            </w:r>
          </w:p>
        </w:tc>
        <w:tc>
          <w:tcPr>
            <w:tcW w:w="245" w:type="dxa"/>
            <w:vAlign w:val="bottom"/>
          </w:tcPr>
          <w:p w14:paraId="2583373C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5EAB75D" w14:textId="57E1E58A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30,999</w:t>
            </w:r>
          </w:p>
        </w:tc>
      </w:tr>
      <w:tr w:rsidR="00AD7691" w:rsidRPr="00382F61" w14:paraId="017D1C8D" w14:textId="77777777" w:rsidTr="0017198F">
        <w:tc>
          <w:tcPr>
            <w:tcW w:w="2563" w:type="dxa"/>
            <w:vAlign w:val="bottom"/>
          </w:tcPr>
          <w:p w14:paraId="6829A6FA" w14:textId="10F244EE" w:rsidR="00AD7691" w:rsidRPr="00382F61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เช่าซื้อที่ยัง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ไม่ถือเป็นรายได้ 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1CC7AA6" w14:textId="77777777" w:rsid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</w:p>
          <w:p w14:paraId="20F7A076" w14:textId="6C89F5D0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91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424</w:t>
            </w: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6D387F6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C13D1F2" w14:textId="7A6C41AF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(88</w:t>
            </w:r>
            <w:r w:rsidRPr="00171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198F">
              <w:rPr>
                <w:rFonts w:asciiTheme="majorBidi" w:hAnsiTheme="majorBidi" w:cstheme="majorBidi"/>
                <w:sz w:val="30"/>
                <w:szCs w:val="30"/>
                <w:cs/>
              </w:rPr>
              <w:t>576)</w:t>
            </w:r>
          </w:p>
        </w:tc>
        <w:tc>
          <w:tcPr>
            <w:tcW w:w="241" w:type="dxa"/>
            <w:vAlign w:val="bottom"/>
          </w:tcPr>
          <w:p w14:paraId="6F69E1C4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FD067F2" w14:textId="77777777" w:rsid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70687" w14:textId="19307D24" w:rsidR="00AD7691" w:rsidRPr="0099255E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61,669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492394B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8ACBA54" w14:textId="7A434C5A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(56,758)</w:t>
            </w:r>
          </w:p>
        </w:tc>
        <w:tc>
          <w:tcPr>
            <w:tcW w:w="236" w:type="dxa"/>
            <w:vAlign w:val="bottom"/>
          </w:tcPr>
          <w:p w14:paraId="5574F850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3CF4E3" w14:textId="77777777" w:rsid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670010" w14:textId="4E8B7CD6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153,093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217A27FA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5C6434" w14:textId="5021B865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(145,334)</w:t>
            </w:r>
          </w:p>
        </w:tc>
      </w:tr>
      <w:tr w:rsidR="00AD7691" w:rsidRPr="00382F61" w14:paraId="30D79AAC" w14:textId="77777777" w:rsidTr="0017198F">
        <w:tc>
          <w:tcPr>
            <w:tcW w:w="2563" w:type="dxa"/>
          </w:tcPr>
          <w:p w14:paraId="37BCF1CA" w14:textId="3D244A86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6949E6F" w14:textId="330DD6B1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168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288</w:t>
            </w:r>
          </w:p>
        </w:tc>
        <w:tc>
          <w:tcPr>
            <w:tcW w:w="236" w:type="dxa"/>
            <w:vAlign w:val="bottom"/>
          </w:tcPr>
          <w:p w14:paraId="6E8EFBA3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88AF5" w14:textId="39825C48" w:rsidR="00AD7691" w:rsidRPr="0017198F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73,798</w:t>
            </w:r>
          </w:p>
        </w:tc>
        <w:tc>
          <w:tcPr>
            <w:tcW w:w="241" w:type="dxa"/>
            <w:vAlign w:val="bottom"/>
          </w:tcPr>
          <w:p w14:paraId="25D7C4D4" w14:textId="77777777" w:rsidR="00AD7691" w:rsidRP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1A6BB2D" w14:textId="73CD9B54" w:rsidR="00AD7691" w:rsidRPr="00AD7691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180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194</w:t>
            </w:r>
          </w:p>
        </w:tc>
        <w:tc>
          <w:tcPr>
            <w:tcW w:w="239" w:type="dxa"/>
            <w:vAlign w:val="bottom"/>
          </w:tcPr>
          <w:p w14:paraId="5467961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1460" w14:textId="1BA140A9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167,240</w:t>
            </w:r>
          </w:p>
        </w:tc>
        <w:tc>
          <w:tcPr>
            <w:tcW w:w="236" w:type="dxa"/>
            <w:vAlign w:val="bottom"/>
          </w:tcPr>
          <w:p w14:paraId="0F7871CE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AB2B7E4" w14:textId="1D83AABE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348,482</w:t>
            </w:r>
          </w:p>
        </w:tc>
        <w:tc>
          <w:tcPr>
            <w:tcW w:w="245" w:type="dxa"/>
            <w:vAlign w:val="bottom"/>
          </w:tcPr>
          <w:p w14:paraId="55456751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5ED2" w14:textId="4F1D380A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341,038</w:t>
            </w:r>
          </w:p>
        </w:tc>
      </w:tr>
      <w:tr w:rsidR="00AD7691" w:rsidRPr="00382F61" w14:paraId="2D57379D" w14:textId="77777777" w:rsidTr="0017198F">
        <w:tc>
          <w:tcPr>
            <w:tcW w:w="2563" w:type="dxa"/>
          </w:tcPr>
          <w:p w14:paraId="5A55800A" w14:textId="5D967873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D1DEB62" w14:textId="45F98A2C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197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345</w:t>
            </w:r>
          </w:p>
        </w:tc>
        <w:tc>
          <w:tcPr>
            <w:tcW w:w="236" w:type="dxa"/>
            <w:vAlign w:val="bottom"/>
          </w:tcPr>
          <w:p w14:paraId="1FDBC9B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4DD67DBF" w14:textId="78A636BB" w:rsidR="00AD7691" w:rsidRPr="00AD7691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2,299,330</w:t>
            </w:r>
          </w:p>
        </w:tc>
        <w:tc>
          <w:tcPr>
            <w:tcW w:w="241" w:type="dxa"/>
            <w:vAlign w:val="bottom"/>
          </w:tcPr>
          <w:p w14:paraId="38A2E36D" w14:textId="77777777" w:rsidR="00AD7691" w:rsidRP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BFB9AAC" w14:textId="49C2E9E5" w:rsidR="00AD7691" w:rsidRPr="00AD7691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007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281</w:t>
            </w:r>
          </w:p>
        </w:tc>
        <w:tc>
          <w:tcPr>
            <w:tcW w:w="239" w:type="dxa"/>
            <w:vAlign w:val="bottom"/>
          </w:tcPr>
          <w:p w14:paraId="5E699CA9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4ABF9FB" w14:textId="20CC09A9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2,266,125</w:t>
            </w:r>
          </w:p>
        </w:tc>
        <w:tc>
          <w:tcPr>
            <w:tcW w:w="236" w:type="dxa"/>
            <w:vAlign w:val="bottom"/>
          </w:tcPr>
          <w:p w14:paraId="24A1CBF5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E1A2B33" w14:textId="034B3C16" w:rsidR="00AD7691" w:rsidRPr="00C458B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4,204,626</w:t>
            </w:r>
          </w:p>
        </w:tc>
        <w:tc>
          <w:tcPr>
            <w:tcW w:w="245" w:type="dxa"/>
            <w:vAlign w:val="bottom"/>
          </w:tcPr>
          <w:p w14:paraId="7CF84261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177102" w14:textId="363A7FDB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4,565,455</w:t>
            </w:r>
          </w:p>
        </w:tc>
      </w:tr>
      <w:tr w:rsidR="00AD7691" w:rsidRPr="00382F61" w14:paraId="05F3E1F0" w14:textId="77777777" w:rsidTr="0017198F">
        <w:tc>
          <w:tcPr>
            <w:tcW w:w="2563" w:type="dxa"/>
          </w:tcPr>
          <w:p w14:paraId="05FD4C5E" w14:textId="54982B96" w:rsidR="00AD7691" w:rsidRPr="00382F6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1676CD1" w14:textId="039A0893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178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105</w:t>
            </w: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7C67061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2D22D00" w14:textId="1FF03E0E" w:rsidR="00AD7691" w:rsidRPr="0099255E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(176,295)</w:t>
            </w:r>
          </w:p>
        </w:tc>
        <w:tc>
          <w:tcPr>
            <w:tcW w:w="241" w:type="dxa"/>
            <w:vAlign w:val="bottom"/>
          </w:tcPr>
          <w:p w14:paraId="04154B32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FF269BF" w14:textId="55DDA839" w:rsidR="00AD7691" w:rsidRPr="0099255E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177,546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51CFA126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56603B3" w14:textId="09EF2495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(169,163)</w:t>
            </w:r>
          </w:p>
        </w:tc>
        <w:tc>
          <w:tcPr>
            <w:tcW w:w="236" w:type="dxa"/>
            <w:vAlign w:val="bottom"/>
          </w:tcPr>
          <w:p w14:paraId="55A8BC26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46DAA4" w14:textId="60F6D2B4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355,651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4A3EA171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C43A0D" w14:textId="6B5AEA9A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(345,458)</w:t>
            </w:r>
          </w:p>
        </w:tc>
      </w:tr>
      <w:tr w:rsidR="00AD7691" w:rsidRPr="00382F61" w14:paraId="3AB54DF3" w14:textId="77777777" w:rsidTr="00AD7691">
        <w:tc>
          <w:tcPr>
            <w:tcW w:w="2563" w:type="dxa"/>
          </w:tcPr>
          <w:p w14:paraId="782F6629" w14:textId="00992805" w:rsidR="00AD7691" w:rsidRPr="002C0B1C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ลูกหนี้ตามสัญญาเช่าซื้อ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D6F3904" w14:textId="4FE51196" w:rsidR="00AD7691" w:rsidRPr="0099255E" w:rsidRDefault="00AD7691" w:rsidP="00AD769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019,240</w:t>
            </w:r>
          </w:p>
        </w:tc>
        <w:tc>
          <w:tcPr>
            <w:tcW w:w="236" w:type="dxa"/>
            <w:vAlign w:val="bottom"/>
          </w:tcPr>
          <w:p w14:paraId="3EEB2DB0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48D9B" w14:textId="3F9FEB17" w:rsidR="00AD7691" w:rsidRPr="00AD7691" w:rsidRDefault="00AD7691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2,123,035</w:t>
            </w:r>
          </w:p>
        </w:tc>
        <w:tc>
          <w:tcPr>
            <w:tcW w:w="241" w:type="dxa"/>
            <w:vAlign w:val="bottom"/>
          </w:tcPr>
          <w:p w14:paraId="63F956E3" w14:textId="77777777" w:rsidR="00AD7691" w:rsidRPr="00AD7691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6F872BA9" w14:textId="697A41C8" w:rsidR="00AD7691" w:rsidRPr="00AD7691" w:rsidRDefault="00AD7691" w:rsidP="00AD769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829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6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735</w:t>
            </w:r>
          </w:p>
        </w:tc>
        <w:tc>
          <w:tcPr>
            <w:tcW w:w="239" w:type="dxa"/>
            <w:vAlign w:val="bottom"/>
          </w:tcPr>
          <w:p w14:paraId="2FA2F37F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427C8" w14:textId="6C9C8A34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2,096,962</w:t>
            </w:r>
          </w:p>
        </w:tc>
        <w:tc>
          <w:tcPr>
            <w:tcW w:w="236" w:type="dxa"/>
            <w:vAlign w:val="bottom"/>
          </w:tcPr>
          <w:p w14:paraId="3256D290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7D8ACEA" w14:textId="71D6B169" w:rsidR="00AD7691" w:rsidRPr="00745DC9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3,848,975</w:t>
            </w:r>
          </w:p>
        </w:tc>
        <w:tc>
          <w:tcPr>
            <w:tcW w:w="245" w:type="dxa"/>
            <w:vAlign w:val="bottom"/>
          </w:tcPr>
          <w:p w14:paraId="5E6E553D" w14:textId="77777777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8E2E5" w14:textId="29D8AB45" w:rsidR="00AD7691" w:rsidRPr="0099255E" w:rsidRDefault="00AD7691" w:rsidP="00AD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4,219,997</w:t>
            </w:r>
          </w:p>
        </w:tc>
      </w:tr>
    </w:tbl>
    <w:p w14:paraId="07BCE34E" w14:textId="3495EADD" w:rsidR="00745DC9" w:rsidRDefault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BE66A1D" w14:textId="3CF936E2" w:rsidR="001A3090" w:rsidRDefault="003A607D" w:rsidP="00171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4.2</w:t>
      </w:r>
      <w:r w:rsidR="00C828A3">
        <w:rPr>
          <w:rFonts w:ascii="Angsana New" w:hAnsi="Angsana New" w:cs="Angsana New"/>
          <w:sz w:val="30"/>
          <w:szCs w:val="30"/>
          <w:cs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452728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D840FA">
        <w:rPr>
          <w:rFonts w:ascii="Angsana New" w:hAnsi="Angsana New" w:cs="Angsana New" w:hint="cs"/>
          <w:sz w:val="30"/>
          <w:szCs w:val="30"/>
          <w:cs/>
        </w:rPr>
        <w:t>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D840FA">
        <w:rPr>
          <w:rFonts w:ascii="Angsana New" w:hAnsi="Angsana New" w:cs="Angsana New" w:hint="cs"/>
          <w:sz w:val="30"/>
          <w:szCs w:val="30"/>
          <w:cs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ลูกหนี้ตามสัญญาเช่าซื้อ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 w:hint="cs"/>
          <w:sz w:val="30"/>
          <w:szCs w:val="30"/>
          <w:cs/>
        </w:rPr>
        <w:t>สุทธิจาก</w:t>
      </w:r>
      <w:r w:rsidR="00595336">
        <w:rPr>
          <w:rFonts w:ascii="Angsana New" w:hAnsi="Angsana New" w:cs="Angsana New" w:hint="cs"/>
          <w:sz w:val="30"/>
          <w:szCs w:val="30"/>
          <w:cs/>
        </w:rPr>
        <w:t>ดอกเบี้ย</w:t>
      </w:r>
      <w:r w:rsidRPr="00A4031A">
        <w:rPr>
          <w:rFonts w:ascii="Angsana New" w:hAnsi="Angsana New" w:cs="Angsana New" w:hint="cs"/>
          <w:sz w:val="30"/>
          <w:szCs w:val="30"/>
          <w:cs/>
        </w:rPr>
        <w:t>เช่าซื้อที่ยังไม่ถือเป็น</w:t>
      </w:r>
      <w:r w:rsidR="007F34F0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และค่าเผื่อหนี้สงสัยจะสูญจำแนกตามอายุหนี้ค้างชำระได้ดังนี้</w:t>
      </w:r>
    </w:p>
    <w:p w14:paraId="3181C71C" w14:textId="77777777" w:rsidR="00F40AEE" w:rsidRPr="003473EC" w:rsidRDefault="00F40AEE" w:rsidP="00AC0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3A607D" w:rsidRPr="003473EC" w14:paraId="0647142C" w14:textId="77777777" w:rsidTr="000E3392">
        <w:trPr>
          <w:trHeight w:val="380"/>
        </w:trPr>
        <w:tc>
          <w:tcPr>
            <w:tcW w:w="2385" w:type="dxa"/>
          </w:tcPr>
          <w:p w14:paraId="5AC03837" w14:textId="77777777" w:rsidR="003A607D" w:rsidRPr="003473EC" w:rsidRDefault="003A607D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14:paraId="1B3974EB" w14:textId="77777777" w:rsidR="003A607D" w:rsidRPr="003473EC" w:rsidRDefault="003A607D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828A3" w:rsidRPr="00A4031A" w14:paraId="4A3251BF" w14:textId="77777777" w:rsidTr="000E3392">
        <w:trPr>
          <w:trHeight w:val="272"/>
        </w:trPr>
        <w:tc>
          <w:tcPr>
            <w:tcW w:w="2385" w:type="dxa"/>
          </w:tcPr>
          <w:p w14:paraId="6FDD8352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2003C87E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4C2F4C3C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4D8C780E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20E69E42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529" w:type="dxa"/>
            <w:gridSpan w:val="3"/>
          </w:tcPr>
          <w:p w14:paraId="4A521667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0E339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0E339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C828A3" w:rsidRPr="00A4031A" w14:paraId="6DFC5F9D" w14:textId="77777777" w:rsidTr="000E3392">
        <w:tc>
          <w:tcPr>
            <w:tcW w:w="2385" w:type="dxa"/>
          </w:tcPr>
          <w:p w14:paraId="0776EE8C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8AA2262" w14:textId="77777777" w:rsidR="00C828A3" w:rsidRPr="003473EC" w:rsidRDefault="00452728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C828A3"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1F60C47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741D13D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304FC02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144B351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339FF50E" w14:textId="77777777" w:rsidR="00C828A3" w:rsidRPr="003473EC" w:rsidRDefault="00452728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C828A3"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A88F0A1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2842277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22AD7C4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0A45E4E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6CC2C9F3" w14:textId="77777777" w:rsidR="00C828A3" w:rsidRPr="003473EC" w:rsidRDefault="00452728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C828A3"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07CA539C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F64389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D89E3FE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828A3" w:rsidRPr="003473EC" w14:paraId="4CF044DA" w14:textId="77777777" w:rsidTr="000E3392">
        <w:tc>
          <w:tcPr>
            <w:tcW w:w="2385" w:type="dxa"/>
          </w:tcPr>
          <w:p w14:paraId="05ECE9CC" w14:textId="77777777" w:rsidR="00C828A3" w:rsidRPr="003473EC" w:rsidRDefault="00C828A3" w:rsidP="00C828A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14:paraId="6CD1EFFA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8A3" w:rsidRPr="00A4031A" w14:paraId="417409D4" w14:textId="77777777" w:rsidTr="000E3392">
        <w:tc>
          <w:tcPr>
            <w:tcW w:w="2385" w:type="dxa"/>
          </w:tcPr>
          <w:p w14:paraId="388E42ED" w14:textId="77777777" w:rsidR="00C828A3" w:rsidRPr="003473EC" w:rsidRDefault="00C828A3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14:paraId="44AA4EDF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4A09382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47BB8B" w14:textId="77777777" w:rsidR="00C828A3" w:rsidRPr="003473EC" w:rsidRDefault="00C828A3" w:rsidP="00C828A3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F28AC0" w14:textId="77777777" w:rsidR="00C828A3" w:rsidRPr="003473EC" w:rsidRDefault="00C828A3" w:rsidP="00C828A3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0CC1DDFE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46DFEAB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CF8BBD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308C2E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C7E953A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60" w:lineRule="exact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1F2FCE14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01A06C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FD9" w:rsidRPr="00A4031A" w14:paraId="2D540F8E" w14:textId="77777777" w:rsidTr="00223128">
        <w:tc>
          <w:tcPr>
            <w:tcW w:w="2385" w:type="dxa"/>
          </w:tcPr>
          <w:p w14:paraId="1BA9E581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FD65762" w14:textId="3C3200E0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4,808,812</w:t>
            </w:r>
          </w:p>
        </w:tc>
        <w:tc>
          <w:tcPr>
            <w:tcW w:w="236" w:type="dxa"/>
            <w:vAlign w:val="bottom"/>
          </w:tcPr>
          <w:p w14:paraId="3CE33C6B" w14:textId="77777777" w:rsidR="000C7FD9" w:rsidRPr="0099255E" w:rsidRDefault="000C7FD9" w:rsidP="000C7FD9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491AB56" w14:textId="238DFDE7" w:rsidR="000C7FD9" w:rsidRPr="0099255E" w:rsidRDefault="000C7FD9" w:rsidP="000C7FD9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5,436,103</w:t>
            </w:r>
          </w:p>
        </w:tc>
        <w:tc>
          <w:tcPr>
            <w:tcW w:w="236" w:type="dxa"/>
            <w:vAlign w:val="bottom"/>
          </w:tcPr>
          <w:p w14:paraId="1366F39D" w14:textId="77777777" w:rsidR="000C7FD9" w:rsidRPr="0099255E" w:rsidRDefault="000C7FD9" w:rsidP="000C7FD9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</w:tcPr>
          <w:p w14:paraId="6F9C7AC4" w14:textId="4E9B5E41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39,034</w:t>
            </w:r>
          </w:p>
        </w:tc>
        <w:tc>
          <w:tcPr>
            <w:tcW w:w="236" w:type="dxa"/>
            <w:vAlign w:val="bottom"/>
          </w:tcPr>
          <w:p w14:paraId="611E9BE6" w14:textId="77777777" w:rsidR="000C7FD9" w:rsidRPr="0099255E" w:rsidRDefault="000C7FD9" w:rsidP="000C7FD9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4FB991" w14:textId="066E1A23" w:rsidR="000C7FD9" w:rsidRPr="0099255E" w:rsidRDefault="000C7FD9" w:rsidP="000C7FD9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42,689</w:t>
            </w:r>
          </w:p>
        </w:tc>
        <w:tc>
          <w:tcPr>
            <w:tcW w:w="236" w:type="dxa"/>
            <w:vAlign w:val="bottom"/>
          </w:tcPr>
          <w:p w14:paraId="038EE8EA" w14:textId="77777777" w:rsidR="000C7FD9" w:rsidRPr="0099255E" w:rsidRDefault="000C7FD9" w:rsidP="000C7FD9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8A0897" w14:textId="56B0D143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4,769,778</w:t>
            </w:r>
          </w:p>
        </w:tc>
        <w:tc>
          <w:tcPr>
            <w:tcW w:w="245" w:type="dxa"/>
            <w:vAlign w:val="bottom"/>
          </w:tcPr>
          <w:p w14:paraId="76784971" w14:textId="77777777" w:rsidR="000C7FD9" w:rsidRPr="0099255E" w:rsidRDefault="000C7FD9" w:rsidP="000C7FD9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FA663EA" w14:textId="57996CEB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5,393,414</w:t>
            </w:r>
          </w:p>
        </w:tc>
      </w:tr>
      <w:tr w:rsidR="000C7FD9" w:rsidRPr="00A4031A" w14:paraId="350A363C" w14:textId="77777777" w:rsidTr="00223128">
        <w:tc>
          <w:tcPr>
            <w:tcW w:w="2385" w:type="dxa"/>
          </w:tcPr>
          <w:p w14:paraId="0CE584B2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14:paraId="5C20466D" w14:textId="77777777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3AB26A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DB7F2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2A9AB3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</w:tcPr>
          <w:p w14:paraId="12198791" w14:textId="77777777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72767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37237F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059939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577F89CD" w14:textId="77777777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2D67309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07F9E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C7FD9" w:rsidRPr="00A4031A" w14:paraId="7E739514" w14:textId="77777777" w:rsidTr="00223128">
        <w:tc>
          <w:tcPr>
            <w:tcW w:w="2385" w:type="dxa"/>
          </w:tcPr>
          <w:p w14:paraId="63CF5B2F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4EA0D8A" w14:textId="3F9CE526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400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598</w:t>
            </w:r>
          </w:p>
        </w:tc>
        <w:tc>
          <w:tcPr>
            <w:tcW w:w="236" w:type="dxa"/>
            <w:vAlign w:val="bottom"/>
          </w:tcPr>
          <w:p w14:paraId="42163D7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A404834" w14:textId="33F4565A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416,296</w:t>
            </w:r>
          </w:p>
        </w:tc>
        <w:tc>
          <w:tcPr>
            <w:tcW w:w="236" w:type="dxa"/>
            <w:vAlign w:val="bottom"/>
          </w:tcPr>
          <w:p w14:paraId="3F1EF48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21974EF0" w14:textId="4F5D2C4D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31,475</w:t>
            </w:r>
          </w:p>
        </w:tc>
        <w:tc>
          <w:tcPr>
            <w:tcW w:w="236" w:type="dxa"/>
            <w:vAlign w:val="bottom"/>
          </w:tcPr>
          <w:p w14:paraId="44BBFEA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B24AEEB" w14:textId="3FA19283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29,866</w:t>
            </w:r>
          </w:p>
        </w:tc>
        <w:tc>
          <w:tcPr>
            <w:tcW w:w="236" w:type="dxa"/>
            <w:vAlign w:val="bottom"/>
          </w:tcPr>
          <w:p w14:paraId="4957694D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96F9999" w14:textId="297FF7C8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369,123</w:t>
            </w:r>
          </w:p>
        </w:tc>
        <w:tc>
          <w:tcPr>
            <w:tcW w:w="245" w:type="dxa"/>
            <w:vAlign w:val="bottom"/>
          </w:tcPr>
          <w:p w14:paraId="09644845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352FB1" w14:textId="347E80EF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386,430</w:t>
            </w:r>
          </w:p>
        </w:tc>
      </w:tr>
      <w:tr w:rsidR="000C7FD9" w:rsidRPr="00A4031A" w14:paraId="76053136" w14:textId="77777777" w:rsidTr="00223128">
        <w:tc>
          <w:tcPr>
            <w:tcW w:w="2385" w:type="dxa"/>
          </w:tcPr>
          <w:p w14:paraId="332B232B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8F0E8B0" w14:textId="60F5D863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288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788</w:t>
            </w:r>
          </w:p>
        </w:tc>
        <w:tc>
          <w:tcPr>
            <w:tcW w:w="236" w:type="dxa"/>
            <w:vAlign w:val="bottom"/>
          </w:tcPr>
          <w:p w14:paraId="6D1B670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4C4F22" w14:textId="74252664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328,840</w:t>
            </w:r>
          </w:p>
        </w:tc>
        <w:tc>
          <w:tcPr>
            <w:tcW w:w="236" w:type="dxa"/>
            <w:vAlign w:val="bottom"/>
          </w:tcPr>
          <w:p w14:paraId="3D84B23B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26B643F9" w14:textId="2FB015A3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74,861</w:t>
            </w:r>
          </w:p>
        </w:tc>
        <w:tc>
          <w:tcPr>
            <w:tcW w:w="236" w:type="dxa"/>
            <w:vAlign w:val="bottom"/>
          </w:tcPr>
          <w:p w14:paraId="395A6653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C1440D6" w14:textId="503EB4CD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77,389</w:t>
            </w:r>
          </w:p>
        </w:tc>
        <w:tc>
          <w:tcPr>
            <w:tcW w:w="236" w:type="dxa"/>
            <w:vAlign w:val="bottom"/>
          </w:tcPr>
          <w:p w14:paraId="100844E9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8485917" w14:textId="2BC82AE3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213,927</w:t>
            </w:r>
          </w:p>
        </w:tc>
        <w:tc>
          <w:tcPr>
            <w:tcW w:w="245" w:type="dxa"/>
            <w:vAlign w:val="bottom"/>
          </w:tcPr>
          <w:p w14:paraId="7A8E94E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F3620C" w14:textId="10AAFAA9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251,451</w:t>
            </w:r>
          </w:p>
        </w:tc>
      </w:tr>
      <w:tr w:rsidR="000C7FD9" w:rsidRPr="00A4031A" w14:paraId="170032B4" w14:textId="77777777" w:rsidTr="00223128">
        <w:tc>
          <w:tcPr>
            <w:tcW w:w="2385" w:type="dxa"/>
          </w:tcPr>
          <w:p w14:paraId="403DD011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E63E1F0" w14:textId="72302438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159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719</w:t>
            </w:r>
          </w:p>
        </w:tc>
        <w:tc>
          <w:tcPr>
            <w:tcW w:w="236" w:type="dxa"/>
            <w:vAlign w:val="bottom"/>
          </w:tcPr>
          <w:p w14:paraId="78DF6BC8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E36CF51" w14:textId="0A5EE53D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204,656</w:t>
            </w:r>
          </w:p>
        </w:tc>
        <w:tc>
          <w:tcPr>
            <w:tcW w:w="236" w:type="dxa"/>
            <w:vAlign w:val="bottom"/>
          </w:tcPr>
          <w:p w14:paraId="07BC336A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5A0D2CF1" w14:textId="192C4E28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79,374</w:t>
            </w:r>
          </w:p>
        </w:tc>
        <w:tc>
          <w:tcPr>
            <w:tcW w:w="236" w:type="dxa"/>
            <w:vAlign w:val="bottom"/>
          </w:tcPr>
          <w:p w14:paraId="468205A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5207573" w14:textId="758CFF58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98,317</w:t>
            </w:r>
          </w:p>
        </w:tc>
        <w:tc>
          <w:tcPr>
            <w:tcW w:w="236" w:type="dxa"/>
            <w:vAlign w:val="bottom"/>
          </w:tcPr>
          <w:p w14:paraId="494667B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058E08" w14:textId="14B1F0EE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80,345</w:t>
            </w:r>
          </w:p>
        </w:tc>
        <w:tc>
          <w:tcPr>
            <w:tcW w:w="245" w:type="dxa"/>
            <w:vAlign w:val="bottom"/>
          </w:tcPr>
          <w:p w14:paraId="49268560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D77DC1" w14:textId="3D2CB6EC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106,339</w:t>
            </w:r>
          </w:p>
        </w:tc>
      </w:tr>
      <w:tr w:rsidR="000C7FD9" w:rsidRPr="00A4031A" w14:paraId="4FD08AF4" w14:textId="77777777" w:rsidTr="00223128">
        <w:tc>
          <w:tcPr>
            <w:tcW w:w="2385" w:type="dxa"/>
          </w:tcPr>
          <w:p w14:paraId="7DA5D1D8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D703CFC" w14:textId="316FDB9F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820</w:t>
            </w:r>
          </w:p>
        </w:tc>
        <w:tc>
          <w:tcPr>
            <w:tcW w:w="236" w:type="dxa"/>
            <w:vAlign w:val="bottom"/>
          </w:tcPr>
          <w:p w14:paraId="35E0709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E4BC038" w14:textId="7772618F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146,871</w:t>
            </w:r>
          </w:p>
        </w:tc>
        <w:tc>
          <w:tcPr>
            <w:tcW w:w="236" w:type="dxa"/>
            <w:vAlign w:val="bottom"/>
          </w:tcPr>
          <w:p w14:paraId="3B1A181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731BB612" w14:textId="2F0FC138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109,184</w:t>
            </w:r>
          </w:p>
        </w:tc>
        <w:tc>
          <w:tcPr>
            <w:tcW w:w="236" w:type="dxa"/>
            <w:vAlign w:val="bottom"/>
          </w:tcPr>
          <w:p w14:paraId="0924D0D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6BBA90" w14:textId="7A15A561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99,489</w:t>
            </w:r>
          </w:p>
        </w:tc>
        <w:tc>
          <w:tcPr>
            <w:tcW w:w="236" w:type="dxa"/>
            <w:vAlign w:val="bottom"/>
          </w:tcPr>
          <w:p w14:paraId="13E121F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EE00F84" w14:textId="150AEDEA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41,636</w:t>
            </w:r>
          </w:p>
        </w:tc>
        <w:tc>
          <w:tcPr>
            <w:tcW w:w="245" w:type="dxa"/>
            <w:vAlign w:val="bottom"/>
          </w:tcPr>
          <w:p w14:paraId="34C0032F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46FFCF" w14:textId="2B7672F3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47,382</w:t>
            </w:r>
          </w:p>
        </w:tc>
      </w:tr>
      <w:tr w:rsidR="000C7FD9" w:rsidRPr="00A4031A" w14:paraId="61228DB3" w14:textId="77777777" w:rsidTr="0099255E">
        <w:trPr>
          <w:trHeight w:val="74"/>
        </w:trPr>
        <w:tc>
          <w:tcPr>
            <w:tcW w:w="2385" w:type="dxa"/>
          </w:tcPr>
          <w:p w14:paraId="0E6F9BEB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ABD41B6" w14:textId="02A5E0E8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125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812</w:t>
            </w:r>
          </w:p>
        </w:tc>
        <w:tc>
          <w:tcPr>
            <w:tcW w:w="236" w:type="dxa"/>
            <w:vAlign w:val="bottom"/>
          </w:tcPr>
          <w:p w14:paraId="798EDDE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E49BC5" w14:textId="7A249FBA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106,097</w:t>
            </w:r>
          </w:p>
        </w:tc>
        <w:tc>
          <w:tcPr>
            <w:tcW w:w="236" w:type="dxa"/>
            <w:vAlign w:val="bottom"/>
          </w:tcPr>
          <w:p w14:paraId="7538CA47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1EB4ED6C" w14:textId="707DA251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100,056</w:t>
            </w:r>
          </w:p>
        </w:tc>
        <w:tc>
          <w:tcPr>
            <w:tcW w:w="236" w:type="dxa"/>
            <w:vAlign w:val="bottom"/>
          </w:tcPr>
          <w:p w14:paraId="1E0503CE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6FB8D2" w14:textId="6A109F66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79,679</w:t>
            </w:r>
          </w:p>
        </w:tc>
        <w:tc>
          <w:tcPr>
            <w:tcW w:w="236" w:type="dxa"/>
            <w:vAlign w:val="bottom"/>
          </w:tcPr>
          <w:p w14:paraId="761238F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4202C0E" w14:textId="78E6DCF3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25,756</w:t>
            </w:r>
          </w:p>
        </w:tc>
        <w:tc>
          <w:tcPr>
            <w:tcW w:w="245" w:type="dxa"/>
            <w:vAlign w:val="bottom"/>
          </w:tcPr>
          <w:p w14:paraId="5146E422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7AADE65" w14:textId="1ABFFD93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26,418</w:t>
            </w:r>
          </w:p>
        </w:tc>
      </w:tr>
      <w:tr w:rsidR="000C7FD9" w:rsidRPr="00A4031A" w14:paraId="23EAAAA9" w14:textId="77777777" w:rsidTr="0099255E">
        <w:trPr>
          <w:trHeight w:val="74"/>
        </w:trPr>
        <w:tc>
          <w:tcPr>
            <w:tcW w:w="2385" w:type="dxa"/>
          </w:tcPr>
          <w:p w14:paraId="05A2F109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705940D" w14:textId="27FF5F52" w:rsidR="000C7FD9" w:rsidRPr="0099255E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15F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66437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  <w:vAlign w:val="bottom"/>
          </w:tcPr>
          <w:p w14:paraId="0C0D8FE4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55D725" w14:textId="526FAAFF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6,680</w:t>
            </w:r>
          </w:p>
        </w:tc>
        <w:tc>
          <w:tcPr>
            <w:tcW w:w="236" w:type="dxa"/>
            <w:vAlign w:val="bottom"/>
          </w:tcPr>
          <w:p w14:paraId="1B2BA4EC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462BC96" w14:textId="3A04E490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8,513</w:t>
            </w:r>
          </w:p>
        </w:tc>
        <w:tc>
          <w:tcPr>
            <w:tcW w:w="236" w:type="dxa"/>
            <w:vAlign w:val="bottom"/>
          </w:tcPr>
          <w:p w14:paraId="0AE9B1F1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5C304F" w14:textId="20FFD420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6,355</w:t>
            </w:r>
          </w:p>
        </w:tc>
        <w:tc>
          <w:tcPr>
            <w:tcW w:w="236" w:type="dxa"/>
            <w:vAlign w:val="bottom"/>
          </w:tcPr>
          <w:p w14:paraId="65B624A8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7A938B2" w14:textId="0AF89BD8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sz w:val="30"/>
                <w:szCs w:val="30"/>
              </w:rPr>
              <w:t>94</w:t>
            </w:r>
            <w:r w:rsidR="00664375">
              <w:rPr>
                <w:rFonts w:asciiTheme="majorBidi" w:hAnsiTheme="majorBidi" w:cs="Angsana New"/>
                <w:sz w:val="30"/>
                <w:szCs w:val="30"/>
              </w:rPr>
              <w:t>6</w:t>
            </w:r>
          </w:p>
        </w:tc>
        <w:tc>
          <w:tcPr>
            <w:tcW w:w="245" w:type="dxa"/>
            <w:vAlign w:val="bottom"/>
          </w:tcPr>
          <w:p w14:paraId="51F0BB36" w14:textId="77777777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4AE973" w14:textId="1179A126" w:rsidR="000C7FD9" w:rsidRPr="0099255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0C7FD9" w:rsidRPr="00C10278" w14:paraId="604819E9" w14:textId="77777777" w:rsidTr="00223128">
        <w:tc>
          <w:tcPr>
            <w:tcW w:w="2385" w:type="dxa"/>
          </w:tcPr>
          <w:p w14:paraId="7CA1CC9D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339E37" w14:textId="7E7F52C8" w:rsidR="000C7FD9" w:rsidRPr="005A6472" w:rsidRDefault="000C7FD9" w:rsidP="00A43448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5,944,00</w:t>
            </w:r>
            <w:r w:rsidR="006643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549957F" w14:textId="77777777" w:rsidR="000C7FD9" w:rsidRPr="00997F3D" w:rsidRDefault="000C7FD9" w:rsidP="000C7FD9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0A18" w14:textId="0227FA43" w:rsidR="000C7FD9" w:rsidRPr="00997F3D" w:rsidRDefault="000C7FD9" w:rsidP="000C7FD9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5A6472">
              <w:rPr>
                <w:rFonts w:asciiTheme="majorBidi" w:hAnsiTheme="majorBidi" w:cstheme="majorBidi"/>
                <w:b/>
                <w:bCs/>
              </w:rPr>
              <w:t>6,645,543</w:t>
            </w:r>
          </w:p>
        </w:tc>
        <w:tc>
          <w:tcPr>
            <w:tcW w:w="236" w:type="dxa"/>
            <w:vAlign w:val="bottom"/>
          </w:tcPr>
          <w:p w14:paraId="37051635" w14:textId="77777777" w:rsidR="000C7FD9" w:rsidRPr="00997F3D" w:rsidRDefault="000C7FD9" w:rsidP="000C7FD9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931C0C6" w14:textId="77C72614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442,497</w:t>
            </w:r>
          </w:p>
        </w:tc>
        <w:tc>
          <w:tcPr>
            <w:tcW w:w="236" w:type="dxa"/>
            <w:vAlign w:val="bottom"/>
          </w:tcPr>
          <w:p w14:paraId="64BD5DBE" w14:textId="77777777" w:rsidR="000C7FD9" w:rsidRPr="00997F3D" w:rsidRDefault="000C7FD9" w:rsidP="000C7FD9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23EDA" w14:textId="52B88C71" w:rsidR="000C7FD9" w:rsidRPr="00997F3D" w:rsidRDefault="000C7FD9" w:rsidP="000C7FD9">
            <w:pPr>
              <w:pStyle w:val="BodyText3"/>
              <w:tabs>
                <w:tab w:val="clear" w:pos="540"/>
                <w:tab w:val="decimal" w:pos="783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5A6472">
              <w:rPr>
                <w:rFonts w:asciiTheme="majorBidi" w:hAnsiTheme="majorBidi" w:cstheme="majorBidi"/>
                <w:b/>
                <w:bCs/>
              </w:rPr>
              <w:t>433,784</w:t>
            </w:r>
          </w:p>
        </w:tc>
        <w:tc>
          <w:tcPr>
            <w:tcW w:w="236" w:type="dxa"/>
            <w:vAlign w:val="bottom"/>
          </w:tcPr>
          <w:p w14:paraId="69F2228F" w14:textId="77777777" w:rsidR="000C7FD9" w:rsidRPr="00997F3D" w:rsidRDefault="000C7FD9" w:rsidP="000C7FD9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24C156" w14:textId="7597AE07" w:rsidR="000C7FD9" w:rsidRPr="005A6472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5A647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5,501,51</w:t>
            </w:r>
            <w:r w:rsidR="00664375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5" w:type="dxa"/>
            <w:vAlign w:val="bottom"/>
          </w:tcPr>
          <w:p w14:paraId="6219BD9B" w14:textId="77777777" w:rsidR="000C7FD9" w:rsidRPr="005A6472" w:rsidRDefault="000C7FD9" w:rsidP="000C7FD9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8BDA73" w14:textId="0CF0BC6C" w:rsidR="000C7FD9" w:rsidRPr="00997F3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64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6,211,759</w:t>
            </w:r>
          </w:p>
        </w:tc>
      </w:tr>
    </w:tbl>
    <w:p w14:paraId="4916D8F5" w14:textId="77777777" w:rsidR="009846BF" w:rsidRPr="00A4031A" w:rsidRDefault="009846BF" w:rsidP="00DE2F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  <w:highlight w:val="cyan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947071" w:rsidRPr="003473EC" w14:paraId="17A6299B" w14:textId="77777777" w:rsidTr="000E3392">
        <w:trPr>
          <w:trHeight w:val="380"/>
        </w:trPr>
        <w:tc>
          <w:tcPr>
            <w:tcW w:w="2385" w:type="dxa"/>
          </w:tcPr>
          <w:p w14:paraId="0C8E1CA1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14:paraId="42ECF600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47071" w:rsidRPr="003473EC" w14:paraId="3AABC3A7" w14:textId="77777777" w:rsidTr="000E3392">
        <w:trPr>
          <w:trHeight w:val="272"/>
        </w:trPr>
        <w:tc>
          <w:tcPr>
            <w:tcW w:w="2385" w:type="dxa"/>
          </w:tcPr>
          <w:p w14:paraId="5C96DD59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22B68875" w14:textId="77777777"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4F9DC446" w14:textId="77777777"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727F8E1D" w14:textId="77777777"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227BE2D3" w14:textId="77777777"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5B98EE6" w14:textId="77777777"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="000E3392" w:rsidRPr="003473E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E3392"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947071" w:rsidRPr="003473EC" w14:paraId="0CEFB46C" w14:textId="77777777" w:rsidTr="000E3392">
        <w:tc>
          <w:tcPr>
            <w:tcW w:w="2385" w:type="dxa"/>
          </w:tcPr>
          <w:p w14:paraId="6A7DBD0D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4CA7E53" w14:textId="77777777" w:rsidR="00947071" w:rsidRPr="003473EC" w:rsidRDefault="00417F37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947071"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75D37DB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E349037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18D8F01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5EB41179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3D0F2F64" w14:textId="77777777" w:rsidR="00947071" w:rsidRPr="003473EC" w:rsidRDefault="00417F37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947071"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A99E067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C42976C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1B7F96E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9E8B9B7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702989A1" w14:textId="77777777" w:rsidR="00947071" w:rsidRPr="003473EC" w:rsidRDefault="00417F37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947071"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0491D1EA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2EAB30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E6A3E95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47071" w:rsidRPr="003473EC" w14:paraId="64A760A9" w14:textId="77777777" w:rsidTr="000E3392">
        <w:tc>
          <w:tcPr>
            <w:tcW w:w="2385" w:type="dxa"/>
          </w:tcPr>
          <w:p w14:paraId="62E941FD" w14:textId="77777777" w:rsidR="00947071" w:rsidRPr="003473EC" w:rsidRDefault="00947071" w:rsidP="003473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1"/>
          </w:tcPr>
          <w:p w14:paraId="29956DF0" w14:textId="77777777"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8A3" w:rsidRPr="003473EC" w14:paraId="49F659D2" w14:textId="77777777" w:rsidTr="000E3392">
        <w:tc>
          <w:tcPr>
            <w:tcW w:w="2385" w:type="dxa"/>
          </w:tcPr>
          <w:p w14:paraId="04341062" w14:textId="77777777" w:rsidR="00C828A3" w:rsidRPr="003473EC" w:rsidRDefault="00C828A3" w:rsidP="00D9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</w:tcPr>
          <w:p w14:paraId="5C654309" w14:textId="77777777"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3C99C64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8818649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09962D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16D33FA0" w14:textId="77777777"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3C9998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CDD2619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0B6AAB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007F6F0" w14:textId="77777777"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C9946B5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F3A485A" w14:textId="77777777"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FD9" w:rsidRPr="003473EC" w14:paraId="14471736" w14:textId="77777777" w:rsidTr="000E3392">
        <w:tc>
          <w:tcPr>
            <w:tcW w:w="2385" w:type="dxa"/>
          </w:tcPr>
          <w:p w14:paraId="0AE09ED1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6395D03" w14:textId="3F85511E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411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951</w:t>
            </w:r>
          </w:p>
        </w:tc>
        <w:tc>
          <w:tcPr>
            <w:tcW w:w="236" w:type="dxa"/>
            <w:vAlign w:val="bottom"/>
          </w:tcPr>
          <w:p w14:paraId="41B238EC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3E80BC" w14:textId="0A793EE6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3,795,185</w:t>
            </w:r>
          </w:p>
        </w:tc>
        <w:tc>
          <w:tcPr>
            <w:tcW w:w="236" w:type="dxa"/>
            <w:vAlign w:val="bottom"/>
          </w:tcPr>
          <w:p w14:paraId="11DDA5AF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7F29E7F0" w14:textId="7B137921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33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324</w:t>
            </w:r>
          </w:p>
        </w:tc>
        <w:tc>
          <w:tcPr>
            <w:tcW w:w="236" w:type="dxa"/>
            <w:vAlign w:val="bottom"/>
          </w:tcPr>
          <w:p w14:paraId="05B3D954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FA517CC" w14:textId="686EB1DA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37,045</w:t>
            </w:r>
          </w:p>
        </w:tc>
        <w:tc>
          <w:tcPr>
            <w:tcW w:w="236" w:type="dxa"/>
            <w:vAlign w:val="bottom"/>
          </w:tcPr>
          <w:p w14:paraId="5B8ED45C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175B2CE" w14:textId="64DFD31D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378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627</w:t>
            </w:r>
          </w:p>
        </w:tc>
        <w:tc>
          <w:tcPr>
            <w:tcW w:w="245" w:type="dxa"/>
            <w:vAlign w:val="bottom"/>
          </w:tcPr>
          <w:p w14:paraId="6B593318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80A0AA4" w14:textId="79A9F02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3,758,140</w:t>
            </w:r>
          </w:p>
        </w:tc>
      </w:tr>
      <w:tr w:rsidR="000C7FD9" w:rsidRPr="003473EC" w14:paraId="7913F331" w14:textId="77777777" w:rsidTr="000E3392">
        <w:tc>
          <w:tcPr>
            <w:tcW w:w="2385" w:type="dxa"/>
          </w:tcPr>
          <w:p w14:paraId="06524019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1C71AB84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FCDB5C7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C3706E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1BCFD55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2A4F89C3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864B630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AE19B1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41C755D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2CF575D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575757CF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CD095E9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7FD9" w:rsidRPr="003473EC" w14:paraId="5C05EB56" w14:textId="77777777" w:rsidTr="000E3392">
        <w:tc>
          <w:tcPr>
            <w:tcW w:w="2385" w:type="dxa"/>
          </w:tcPr>
          <w:p w14:paraId="0D65A00E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0EB9F94E" w14:textId="7C1EDF08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274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016</w:t>
            </w:r>
          </w:p>
        </w:tc>
        <w:tc>
          <w:tcPr>
            <w:tcW w:w="236" w:type="dxa"/>
            <w:vAlign w:val="bottom"/>
          </w:tcPr>
          <w:p w14:paraId="0F9DCC01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A7EB5A" w14:textId="076F00F5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256,617</w:t>
            </w:r>
          </w:p>
        </w:tc>
        <w:tc>
          <w:tcPr>
            <w:tcW w:w="236" w:type="dxa"/>
            <w:vAlign w:val="bottom"/>
          </w:tcPr>
          <w:p w14:paraId="4BFC9CE2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351B64FE" w14:textId="42C56C75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26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926</w:t>
            </w:r>
          </w:p>
        </w:tc>
        <w:tc>
          <w:tcPr>
            <w:tcW w:w="236" w:type="dxa"/>
            <w:vAlign w:val="bottom"/>
          </w:tcPr>
          <w:p w14:paraId="76FE2469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EC7BC92" w14:textId="488462FD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25,225</w:t>
            </w:r>
          </w:p>
        </w:tc>
        <w:tc>
          <w:tcPr>
            <w:tcW w:w="236" w:type="dxa"/>
            <w:vAlign w:val="bottom"/>
          </w:tcPr>
          <w:p w14:paraId="1F99DA39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C55847C" w14:textId="7DBCDA40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247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090</w:t>
            </w:r>
          </w:p>
        </w:tc>
        <w:tc>
          <w:tcPr>
            <w:tcW w:w="245" w:type="dxa"/>
            <w:vAlign w:val="bottom"/>
          </w:tcPr>
          <w:p w14:paraId="27C889B3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576D38" w14:textId="19D64F4A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231,392</w:t>
            </w:r>
          </w:p>
        </w:tc>
      </w:tr>
      <w:tr w:rsidR="000C7FD9" w:rsidRPr="003473EC" w14:paraId="17121F38" w14:textId="77777777" w:rsidTr="000E3392">
        <w:tc>
          <w:tcPr>
            <w:tcW w:w="2385" w:type="dxa"/>
          </w:tcPr>
          <w:p w14:paraId="6A2234F5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D56785D" w14:textId="5249430F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205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815</w:t>
            </w:r>
          </w:p>
        </w:tc>
        <w:tc>
          <w:tcPr>
            <w:tcW w:w="236" w:type="dxa"/>
            <w:vAlign w:val="bottom"/>
          </w:tcPr>
          <w:p w14:paraId="39546E10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70F3353" w14:textId="4DAC9962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208,980</w:t>
            </w:r>
          </w:p>
        </w:tc>
        <w:tc>
          <w:tcPr>
            <w:tcW w:w="236" w:type="dxa"/>
            <w:vAlign w:val="bottom"/>
          </w:tcPr>
          <w:p w14:paraId="1D30FD5A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7B742575" w14:textId="6649B3C1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60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746</w:t>
            </w:r>
          </w:p>
        </w:tc>
        <w:tc>
          <w:tcPr>
            <w:tcW w:w="236" w:type="dxa"/>
            <w:vAlign w:val="bottom"/>
          </w:tcPr>
          <w:p w14:paraId="31CDE973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81A2A4" w14:textId="718513B9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61,644</w:t>
            </w:r>
          </w:p>
        </w:tc>
        <w:tc>
          <w:tcPr>
            <w:tcW w:w="236" w:type="dxa"/>
            <w:vAlign w:val="bottom"/>
          </w:tcPr>
          <w:p w14:paraId="5F493A74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7545BEB" w14:textId="51080D50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145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069</w:t>
            </w:r>
          </w:p>
        </w:tc>
        <w:tc>
          <w:tcPr>
            <w:tcW w:w="245" w:type="dxa"/>
            <w:vAlign w:val="bottom"/>
          </w:tcPr>
          <w:p w14:paraId="1A570FCE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06059D" w14:textId="19529938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147,336</w:t>
            </w:r>
          </w:p>
        </w:tc>
      </w:tr>
      <w:tr w:rsidR="000C7FD9" w:rsidRPr="003473EC" w14:paraId="3F3F6E6B" w14:textId="77777777" w:rsidTr="000E3392">
        <w:tc>
          <w:tcPr>
            <w:tcW w:w="2385" w:type="dxa"/>
          </w:tcPr>
          <w:p w14:paraId="2D447040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59316FA" w14:textId="58A82B7F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114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343</w:t>
            </w:r>
          </w:p>
        </w:tc>
        <w:tc>
          <w:tcPr>
            <w:tcW w:w="236" w:type="dxa"/>
            <w:vAlign w:val="bottom"/>
          </w:tcPr>
          <w:p w14:paraId="66E5327C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1CEABB2" w14:textId="10CCBA4F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136,459</w:t>
            </w:r>
          </w:p>
        </w:tc>
        <w:tc>
          <w:tcPr>
            <w:tcW w:w="236" w:type="dxa"/>
            <w:vAlign w:val="bottom"/>
          </w:tcPr>
          <w:p w14:paraId="709D8DAC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675100A9" w14:textId="3E7CBA60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67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475</w:t>
            </w:r>
          </w:p>
        </w:tc>
        <w:tc>
          <w:tcPr>
            <w:tcW w:w="236" w:type="dxa"/>
            <w:vAlign w:val="bottom"/>
          </w:tcPr>
          <w:p w14:paraId="29934A02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8AF6D0" w14:textId="19142EAF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80,604</w:t>
            </w:r>
          </w:p>
        </w:tc>
        <w:tc>
          <w:tcPr>
            <w:tcW w:w="236" w:type="dxa"/>
            <w:vAlign w:val="bottom"/>
          </w:tcPr>
          <w:p w14:paraId="782B32FF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C504BA3" w14:textId="61F9FC87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46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868</w:t>
            </w:r>
          </w:p>
        </w:tc>
        <w:tc>
          <w:tcPr>
            <w:tcW w:w="245" w:type="dxa"/>
            <w:vAlign w:val="bottom"/>
          </w:tcPr>
          <w:p w14:paraId="1F726E61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40141A1" w14:textId="364FBC14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55,855</w:t>
            </w:r>
          </w:p>
        </w:tc>
      </w:tr>
      <w:tr w:rsidR="000C7FD9" w:rsidRPr="003473EC" w14:paraId="4332D8BF" w14:textId="77777777" w:rsidTr="000E3392">
        <w:tc>
          <w:tcPr>
            <w:tcW w:w="2385" w:type="dxa"/>
          </w:tcPr>
          <w:p w14:paraId="7F7BC9CC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AF98986" w14:textId="4739BE1E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97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406</w:t>
            </w:r>
          </w:p>
        </w:tc>
        <w:tc>
          <w:tcPr>
            <w:tcW w:w="236" w:type="dxa"/>
            <w:vAlign w:val="bottom"/>
          </w:tcPr>
          <w:p w14:paraId="621DC19A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992EAD" w14:textId="2BEF1034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93,075</w:t>
            </w:r>
          </w:p>
        </w:tc>
        <w:tc>
          <w:tcPr>
            <w:tcW w:w="236" w:type="dxa"/>
            <w:vAlign w:val="bottom"/>
          </w:tcPr>
          <w:p w14:paraId="51A074BE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13AB8B52" w14:textId="2A0D7837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76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933</w:t>
            </w:r>
          </w:p>
        </w:tc>
        <w:tc>
          <w:tcPr>
            <w:tcW w:w="236" w:type="dxa"/>
            <w:vAlign w:val="bottom"/>
          </w:tcPr>
          <w:p w14:paraId="370C8AA7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72FF58B" w14:textId="0D4D5291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73,613</w:t>
            </w:r>
          </w:p>
        </w:tc>
        <w:tc>
          <w:tcPr>
            <w:tcW w:w="236" w:type="dxa"/>
            <w:vAlign w:val="bottom"/>
          </w:tcPr>
          <w:p w14:paraId="05EBBD47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FC8EFEF" w14:textId="43F0F565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20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473</w:t>
            </w:r>
          </w:p>
        </w:tc>
        <w:tc>
          <w:tcPr>
            <w:tcW w:w="245" w:type="dxa"/>
            <w:vAlign w:val="bottom"/>
          </w:tcPr>
          <w:p w14:paraId="1AA984EF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5D87E2" w14:textId="6A653693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19,462</w:t>
            </w:r>
          </w:p>
        </w:tc>
      </w:tr>
      <w:tr w:rsidR="000C7FD9" w:rsidRPr="003473EC" w14:paraId="7BCF82A1" w14:textId="77777777" w:rsidTr="000E3392">
        <w:tc>
          <w:tcPr>
            <w:tcW w:w="2385" w:type="dxa"/>
          </w:tcPr>
          <w:p w14:paraId="10B1E3BE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37AA706" w14:textId="7D5F4CCE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97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316</w:t>
            </w:r>
          </w:p>
        </w:tc>
        <w:tc>
          <w:tcPr>
            <w:tcW w:w="236" w:type="dxa"/>
            <w:vAlign w:val="bottom"/>
          </w:tcPr>
          <w:p w14:paraId="63665117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741DD3C" w14:textId="47EBA48E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72,868</w:t>
            </w:r>
          </w:p>
        </w:tc>
        <w:tc>
          <w:tcPr>
            <w:tcW w:w="236" w:type="dxa"/>
            <w:vAlign w:val="bottom"/>
          </w:tcPr>
          <w:p w14:paraId="64D126A1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46C3D48A" w14:textId="23985D36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86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726</w:t>
            </w:r>
          </w:p>
        </w:tc>
        <w:tc>
          <w:tcPr>
            <w:tcW w:w="236" w:type="dxa"/>
            <w:vAlign w:val="bottom"/>
          </w:tcPr>
          <w:p w14:paraId="61BD9B1B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F44701" w14:textId="3614BECB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65,059</w:t>
            </w:r>
          </w:p>
        </w:tc>
        <w:tc>
          <w:tcPr>
            <w:tcW w:w="236" w:type="dxa"/>
            <w:vAlign w:val="bottom"/>
          </w:tcPr>
          <w:p w14:paraId="5354D64A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78ADC86B" w14:textId="2C235D29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10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590</w:t>
            </w:r>
          </w:p>
        </w:tc>
        <w:tc>
          <w:tcPr>
            <w:tcW w:w="245" w:type="dxa"/>
            <w:vAlign w:val="bottom"/>
          </w:tcPr>
          <w:p w14:paraId="3DEEB485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9031B4" w14:textId="54E8381A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7,809</w:t>
            </w:r>
          </w:p>
        </w:tc>
      </w:tr>
      <w:tr w:rsidR="000C7FD9" w:rsidRPr="003473EC" w14:paraId="39568225" w14:textId="77777777" w:rsidTr="000E3392">
        <w:tc>
          <w:tcPr>
            <w:tcW w:w="2385" w:type="dxa"/>
          </w:tcPr>
          <w:p w14:paraId="62D35C30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848776" w14:textId="657A5D9C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779</w:t>
            </w:r>
          </w:p>
        </w:tc>
        <w:tc>
          <w:tcPr>
            <w:tcW w:w="236" w:type="dxa"/>
            <w:vAlign w:val="bottom"/>
          </w:tcPr>
          <w:p w14:paraId="344D9488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47F701" w14:textId="6BBD2CC9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236" w:type="dxa"/>
            <w:vAlign w:val="bottom"/>
          </w:tcPr>
          <w:p w14:paraId="26DBB3C9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558CF85D" w14:textId="52360363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521</w:t>
            </w:r>
          </w:p>
        </w:tc>
        <w:tc>
          <w:tcPr>
            <w:tcW w:w="236" w:type="dxa"/>
            <w:vAlign w:val="bottom"/>
          </w:tcPr>
          <w:p w14:paraId="1C20F987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117F8B" w14:textId="536C1813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236" w:type="dxa"/>
            <w:vAlign w:val="bottom"/>
          </w:tcPr>
          <w:p w14:paraId="1256C6A0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60E9469" w14:textId="2D9691EF" w:rsidR="000C7FD9" w:rsidRPr="001B54BE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="Angsana New"/>
                <w:sz w:val="30"/>
                <w:szCs w:val="30"/>
                <w:cs/>
              </w:rPr>
              <w:t>258</w:t>
            </w:r>
          </w:p>
        </w:tc>
        <w:tc>
          <w:tcPr>
            <w:tcW w:w="245" w:type="dxa"/>
            <w:vAlign w:val="bottom"/>
          </w:tcPr>
          <w:p w14:paraId="18604109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ABB549" w14:textId="74E470E2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C7FD9" w:rsidRPr="003473EC" w14:paraId="6EB3361A" w14:textId="77777777" w:rsidTr="000E3392">
        <w:tc>
          <w:tcPr>
            <w:tcW w:w="2385" w:type="dxa"/>
          </w:tcPr>
          <w:p w14:paraId="46CB8A00" w14:textId="77777777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A038F" w14:textId="410CE24A" w:rsidR="000C7FD9" w:rsidRPr="003473EC" w:rsidRDefault="000C7FD9" w:rsidP="000C7FD9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773B11">
              <w:rPr>
                <w:rFonts w:asciiTheme="majorBidi" w:hAnsiTheme="majorBidi" w:cs="Angsana New"/>
                <w:b/>
                <w:bCs/>
                <w:cs/>
              </w:rPr>
              <w:t>4</w:t>
            </w:r>
            <w:r w:rsidRPr="00773B11">
              <w:rPr>
                <w:rFonts w:asciiTheme="majorBidi" w:hAnsiTheme="majorBidi" w:cstheme="majorBidi"/>
                <w:b/>
                <w:bCs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s/>
              </w:rPr>
              <w:t>204</w:t>
            </w:r>
            <w:r w:rsidRPr="00773B11">
              <w:rPr>
                <w:rFonts w:asciiTheme="majorBidi" w:hAnsiTheme="majorBidi" w:cstheme="majorBidi"/>
                <w:b/>
                <w:bCs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s/>
              </w:rPr>
              <w:t>626</w:t>
            </w:r>
          </w:p>
        </w:tc>
        <w:tc>
          <w:tcPr>
            <w:tcW w:w="236" w:type="dxa"/>
            <w:vAlign w:val="bottom"/>
          </w:tcPr>
          <w:p w14:paraId="28E74B75" w14:textId="77777777" w:rsidR="000C7FD9" w:rsidRPr="003473EC" w:rsidRDefault="000C7FD9" w:rsidP="000C7FD9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69E6C" w14:textId="7ACB8216" w:rsidR="000C7FD9" w:rsidRPr="003473EC" w:rsidRDefault="000C7FD9" w:rsidP="000C7FD9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3473EC">
              <w:rPr>
                <w:rFonts w:asciiTheme="majorBidi" w:hAnsiTheme="majorBidi" w:cstheme="majorBidi"/>
                <w:b/>
                <w:bCs/>
              </w:rPr>
              <w:t>4,565,455</w:t>
            </w:r>
          </w:p>
        </w:tc>
        <w:tc>
          <w:tcPr>
            <w:tcW w:w="236" w:type="dxa"/>
          </w:tcPr>
          <w:p w14:paraId="4C3863AF" w14:textId="77777777" w:rsidR="000C7FD9" w:rsidRPr="003473EC" w:rsidRDefault="000C7FD9" w:rsidP="000C7FD9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A55113C" w14:textId="52A18AD7" w:rsidR="000C7FD9" w:rsidRPr="003473EC" w:rsidRDefault="000C7FD9" w:rsidP="000C7FD9">
            <w:pPr>
              <w:pStyle w:val="BodyText3"/>
              <w:tabs>
                <w:tab w:val="clear" w:pos="540"/>
                <w:tab w:val="decimal" w:pos="713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773B11">
              <w:rPr>
                <w:rFonts w:asciiTheme="majorBidi" w:hAnsiTheme="majorBidi" w:cs="Angsana New"/>
                <w:b/>
                <w:bCs/>
                <w:cs/>
              </w:rPr>
              <w:t>355</w:t>
            </w:r>
            <w:r w:rsidRPr="00773B11">
              <w:rPr>
                <w:rFonts w:asciiTheme="majorBidi" w:hAnsiTheme="majorBidi" w:cstheme="majorBidi"/>
                <w:b/>
                <w:bCs/>
              </w:rPr>
              <w:t>,</w:t>
            </w:r>
            <w:r w:rsidRPr="00773B11">
              <w:rPr>
                <w:rFonts w:asciiTheme="majorBidi" w:hAnsiTheme="majorBidi" w:cs="Angsana New"/>
                <w:b/>
                <w:bCs/>
                <w:cs/>
              </w:rPr>
              <w:t>651</w:t>
            </w:r>
          </w:p>
        </w:tc>
        <w:tc>
          <w:tcPr>
            <w:tcW w:w="236" w:type="dxa"/>
          </w:tcPr>
          <w:p w14:paraId="1C82EA6A" w14:textId="77777777" w:rsidR="000C7FD9" w:rsidRPr="003473EC" w:rsidRDefault="000C7FD9" w:rsidP="000C7FD9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67A026" w14:textId="6C4A8D16" w:rsidR="000C7FD9" w:rsidRPr="003473EC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473EC">
              <w:rPr>
                <w:rFonts w:asciiTheme="majorBidi" w:hAnsiTheme="majorBidi" w:cstheme="majorBidi"/>
                <w:b/>
                <w:bCs/>
              </w:rPr>
              <w:t>345,458</w:t>
            </w:r>
          </w:p>
        </w:tc>
        <w:tc>
          <w:tcPr>
            <w:tcW w:w="236" w:type="dxa"/>
          </w:tcPr>
          <w:p w14:paraId="5377C21F" w14:textId="77777777" w:rsidR="000C7FD9" w:rsidRPr="003473EC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5F03D1" w14:textId="0937676F" w:rsidR="000C7FD9" w:rsidRPr="004730E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B1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3,848,975</w:t>
            </w:r>
          </w:p>
        </w:tc>
        <w:tc>
          <w:tcPr>
            <w:tcW w:w="245" w:type="dxa"/>
          </w:tcPr>
          <w:p w14:paraId="3C2239A0" w14:textId="77777777" w:rsidR="000C7FD9" w:rsidRPr="003473EC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097AA8" w14:textId="03137204" w:rsidR="000C7FD9" w:rsidRPr="003473E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Autospacing="1" w:line="360" w:lineRule="exact"/>
              <w:ind w:left="-225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4,219,997</w:t>
            </w:r>
          </w:p>
        </w:tc>
      </w:tr>
    </w:tbl>
    <w:p w14:paraId="6C2F70B0" w14:textId="77777777" w:rsidR="009E6C00" w:rsidRDefault="009E6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0309D8" w14:textId="77777777" w:rsidR="00947071" w:rsidRPr="00A4031A" w:rsidRDefault="008539C2" w:rsidP="003423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A4031A">
        <w:rPr>
          <w:rFonts w:ascii="Angsana New" w:hAnsi="Angsana New" w:cs="Angsana New"/>
          <w:sz w:val="30"/>
          <w:szCs w:val="30"/>
        </w:rPr>
        <w:t>4</w:t>
      </w:r>
      <w:r w:rsidR="0034237A" w:rsidRPr="00A4031A">
        <w:rPr>
          <w:rFonts w:ascii="Angsana New" w:hAnsi="Angsana New" w:cs="Angsana New"/>
          <w:sz w:val="30"/>
          <w:szCs w:val="30"/>
        </w:rPr>
        <w:t>.3</w:t>
      </w:r>
      <w:r w:rsidR="0034237A" w:rsidRPr="00A4031A">
        <w:rPr>
          <w:rFonts w:ascii="Angsana New" w:hAnsi="Angsana New" w:cs="Angsana New"/>
          <w:sz w:val="30"/>
          <w:szCs w:val="30"/>
        </w:rPr>
        <w:tab/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970B02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/>
          <w:sz w:val="30"/>
          <w:szCs w:val="30"/>
        </w:rPr>
        <w:t>2562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/>
          <w:sz w:val="30"/>
          <w:szCs w:val="30"/>
        </w:rPr>
        <w:t>31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/>
          <w:sz w:val="30"/>
          <w:szCs w:val="30"/>
        </w:rPr>
        <w:t>2561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ผลรวมของเงินลงทุน</w:t>
      </w:r>
      <w:r w:rsidR="00D63544" w:rsidRPr="00A4031A">
        <w:rPr>
          <w:rFonts w:ascii="Angsana New" w:hAnsi="Angsana New" w:cs="Angsana New" w:hint="cs"/>
          <w:sz w:val="30"/>
          <w:szCs w:val="30"/>
          <w:cs/>
        </w:rPr>
        <w:t>ขั้น</w:t>
      </w:r>
      <w:r w:rsidR="00D63544">
        <w:rPr>
          <w:rFonts w:ascii="Angsana New" w:hAnsi="Angsana New" w:cs="Angsana New" w:hint="cs"/>
          <w:sz w:val="30"/>
          <w:szCs w:val="30"/>
          <w:cs/>
        </w:rPr>
        <w:t>ต่ำ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14:paraId="569D91B0" w14:textId="77777777" w:rsidR="00DE2F47" w:rsidRPr="005F219C" w:rsidRDefault="00DE2F47" w:rsidP="005F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="Angsana New" w:hAnsi="Angsana New" w:cs="Angsana New"/>
          <w:sz w:val="30"/>
          <w:szCs w:val="30"/>
          <w:highlight w:val="cyan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350"/>
        <w:gridCol w:w="270"/>
        <w:gridCol w:w="1170"/>
        <w:gridCol w:w="270"/>
        <w:gridCol w:w="1350"/>
      </w:tblGrid>
      <w:tr w:rsidR="005F219C" w:rsidRPr="00FA2D39" w14:paraId="7C9F0755" w14:textId="77777777" w:rsidTr="00FA2D39">
        <w:tc>
          <w:tcPr>
            <w:tcW w:w="3312" w:type="dxa"/>
          </w:tcPr>
          <w:p w14:paraId="75EAEE44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50C3A508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F219C" w:rsidRPr="00FA2D39" w14:paraId="1DB7A127" w14:textId="77777777" w:rsidTr="00FA2D39">
        <w:tc>
          <w:tcPr>
            <w:tcW w:w="3312" w:type="dxa"/>
          </w:tcPr>
          <w:p w14:paraId="7BE94980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3FB5BCFE" w14:textId="77777777" w:rsidR="005F219C" w:rsidRPr="00FA2D39" w:rsidRDefault="00970B02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5F219C"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F219C" w:rsidRPr="00FA2D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A20421A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0294B385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FA2D39" w:rsidRPr="00FA2D39" w14:paraId="03362EB4" w14:textId="77777777" w:rsidTr="00FA2D39">
        <w:tc>
          <w:tcPr>
            <w:tcW w:w="3312" w:type="dxa"/>
          </w:tcPr>
          <w:p w14:paraId="28AE129D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90CD96B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ในสัญญาเช่าซื้อ</w:t>
            </w:r>
          </w:p>
        </w:tc>
        <w:tc>
          <w:tcPr>
            <w:tcW w:w="270" w:type="dxa"/>
            <w:vAlign w:val="bottom"/>
          </w:tcPr>
          <w:p w14:paraId="3CFDA32E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969F639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117D2BC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29FC2A99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14:paraId="49FB012E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D691422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219C" w:rsidRPr="00FA2D39" w14:paraId="6D265548" w14:textId="77777777" w:rsidTr="00FA2D39">
        <w:tc>
          <w:tcPr>
            <w:tcW w:w="3312" w:type="dxa"/>
          </w:tcPr>
          <w:p w14:paraId="50AA5468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174E949" w14:textId="77777777"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FD9" w:rsidRPr="00FA2D39" w14:paraId="68625906" w14:textId="77777777" w:rsidTr="00FA2D39">
        <w:tc>
          <w:tcPr>
            <w:tcW w:w="3312" w:type="dxa"/>
          </w:tcPr>
          <w:p w14:paraId="72A29B1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</w:tcPr>
          <w:p w14:paraId="6324F64E" w14:textId="5934669A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4,526,978</w:t>
            </w:r>
          </w:p>
        </w:tc>
        <w:tc>
          <w:tcPr>
            <w:tcW w:w="270" w:type="dxa"/>
          </w:tcPr>
          <w:p w14:paraId="1C0A01A7" w14:textId="77777777" w:rsidR="000C7FD9" w:rsidRPr="000F6108" w:rsidRDefault="000C7FD9" w:rsidP="000C7FD9">
            <w:pPr>
              <w:tabs>
                <w:tab w:val="decimal" w:pos="801"/>
              </w:tabs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350" w:type="dxa"/>
          </w:tcPr>
          <w:p w14:paraId="46EE2C0C" w14:textId="56FC279F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3,178,43</w:t>
            </w:r>
            <w:r w:rsidR="0066437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3A1CB40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33716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5,124,890</w:t>
            </w:r>
          </w:p>
        </w:tc>
        <w:tc>
          <w:tcPr>
            <w:tcW w:w="270" w:type="dxa"/>
            <w:vAlign w:val="bottom"/>
          </w:tcPr>
          <w:p w14:paraId="2292FFE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6FCEED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3,550,596</w:t>
            </w:r>
          </w:p>
        </w:tc>
      </w:tr>
      <w:tr w:rsidR="000C7FD9" w:rsidRPr="00FA2D39" w14:paraId="63589EB1" w14:textId="77777777" w:rsidTr="00FA2D39">
        <w:trPr>
          <w:trHeight w:val="65"/>
        </w:trPr>
        <w:tc>
          <w:tcPr>
            <w:tcW w:w="3312" w:type="dxa"/>
          </w:tcPr>
          <w:p w14:paraId="1FFE2FFF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8403EE" w14:textId="246CEAEE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3,497,664</w:t>
            </w:r>
          </w:p>
        </w:tc>
        <w:tc>
          <w:tcPr>
            <w:tcW w:w="270" w:type="dxa"/>
          </w:tcPr>
          <w:p w14:paraId="6497A770" w14:textId="77777777" w:rsidR="000C7FD9" w:rsidRPr="000F6108" w:rsidRDefault="000C7FD9" w:rsidP="000C7FD9">
            <w:pPr>
              <w:tabs>
                <w:tab w:val="decimal" w:pos="801"/>
              </w:tabs>
              <w:ind w:left="-108" w:right="-128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FF55C5" w14:textId="017D661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2,765,570</w:t>
            </w:r>
          </w:p>
        </w:tc>
        <w:tc>
          <w:tcPr>
            <w:tcW w:w="270" w:type="dxa"/>
          </w:tcPr>
          <w:p w14:paraId="668A377D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F7F96D7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3,945,418</w:t>
            </w:r>
          </w:p>
        </w:tc>
        <w:tc>
          <w:tcPr>
            <w:tcW w:w="270" w:type="dxa"/>
            <w:vAlign w:val="bottom"/>
          </w:tcPr>
          <w:p w14:paraId="3CCAAD8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707581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3,094,947</w:t>
            </w:r>
          </w:p>
        </w:tc>
      </w:tr>
      <w:tr w:rsidR="000C7FD9" w:rsidRPr="00FA2D39" w14:paraId="7494AFA5" w14:textId="77777777" w:rsidTr="00FA2D39">
        <w:tc>
          <w:tcPr>
            <w:tcW w:w="3312" w:type="dxa"/>
          </w:tcPr>
          <w:p w14:paraId="59CCDB6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0A8006" w14:textId="42C20141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8,024,642</w:t>
            </w:r>
          </w:p>
        </w:tc>
        <w:tc>
          <w:tcPr>
            <w:tcW w:w="270" w:type="dxa"/>
          </w:tcPr>
          <w:p w14:paraId="64DE2C16" w14:textId="77777777" w:rsidR="000C7FD9" w:rsidRPr="000F6108" w:rsidRDefault="000C7FD9" w:rsidP="000C7FD9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4E33E4" w14:textId="2288D9F4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5,944,00</w:t>
            </w:r>
            <w:r w:rsidR="0066437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65297AE2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5C0DC4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9,070,308</w:t>
            </w:r>
          </w:p>
        </w:tc>
        <w:tc>
          <w:tcPr>
            <w:tcW w:w="270" w:type="dxa"/>
            <w:vAlign w:val="bottom"/>
          </w:tcPr>
          <w:p w14:paraId="7D88CDA0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5608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6,645,543</w:t>
            </w:r>
          </w:p>
        </w:tc>
      </w:tr>
      <w:tr w:rsidR="000C7FD9" w:rsidRPr="00FA2D39" w14:paraId="3B901DA8" w14:textId="77777777" w:rsidTr="00FA2D39">
        <w:tc>
          <w:tcPr>
            <w:tcW w:w="3312" w:type="dxa"/>
          </w:tcPr>
          <w:p w14:paraId="07234B4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0B797E" w14:textId="1C56857C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(2,080,63</w:t>
            </w:r>
            <w:r w:rsidR="0017198F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4</w:t>
            </w:r>
            <w:r w:rsidRPr="000115F8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0340D867" w14:textId="77777777" w:rsidR="000C7FD9" w:rsidRPr="000F6108" w:rsidRDefault="000C7FD9" w:rsidP="000C7FD9">
            <w:pPr>
              <w:tabs>
                <w:tab w:val="decimal" w:pos="801"/>
              </w:tabs>
              <w:ind w:left="-108" w:right="-128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BAA42F" w14:textId="77777777" w:rsidR="000C7FD9" w:rsidRPr="000F6108" w:rsidRDefault="000C7FD9" w:rsidP="000C7FD9">
            <w:pPr>
              <w:tabs>
                <w:tab w:val="decimal" w:pos="801"/>
              </w:tabs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383984D4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A99D1F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(2,424,765)</w:t>
            </w:r>
          </w:p>
        </w:tc>
        <w:tc>
          <w:tcPr>
            <w:tcW w:w="270" w:type="dxa"/>
            <w:vAlign w:val="bottom"/>
          </w:tcPr>
          <w:p w14:paraId="32FD7B84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7834D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0C7FD9" w:rsidRPr="00FA2D39" w14:paraId="1F22265A" w14:textId="77777777" w:rsidTr="00FA2D39">
        <w:tc>
          <w:tcPr>
            <w:tcW w:w="3312" w:type="dxa"/>
          </w:tcPr>
          <w:p w14:paraId="22CE920C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69C58BEE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5FA1B" w14:textId="77777777" w:rsidR="000C7FD9" w:rsidRPr="000115F8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eastAsia="Arial Unicode MS" w:hAnsiTheme="majorBidi" w:cstheme="majorBidi"/>
                <w:b/>
                <w:bCs/>
                <w:caps/>
                <w:sz w:val="30"/>
                <w:szCs w:val="30"/>
                <w:cs/>
                <w:lang w:val="en-GB"/>
              </w:rPr>
            </w:pPr>
          </w:p>
          <w:p w14:paraId="5A9624CB" w14:textId="3E4BA5D0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eastAsia="Arial Unicode MS" w:hAnsiTheme="majorBidi" w:cstheme="majorBidi"/>
                <w:b/>
                <w:bCs/>
                <w:caps/>
                <w:sz w:val="30"/>
                <w:szCs w:val="30"/>
                <w:lang w:val="en-GB" w:bidi="ar-SA"/>
              </w:rPr>
              <w:t>5,944,00</w:t>
            </w:r>
            <w:r w:rsidR="0017198F">
              <w:rPr>
                <w:rFonts w:asciiTheme="majorBidi" w:eastAsia="Arial Unicode MS" w:hAnsiTheme="majorBidi" w:cstheme="majorBidi"/>
                <w:b/>
                <w:bCs/>
                <w:cap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  <w:vAlign w:val="bottom"/>
          </w:tcPr>
          <w:p w14:paraId="4D0E58D6" w14:textId="77777777" w:rsidR="000C7FD9" w:rsidRPr="000F6108" w:rsidRDefault="000C7FD9" w:rsidP="000C7FD9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A72E275" w14:textId="77777777" w:rsidR="000C7FD9" w:rsidRPr="000F6108" w:rsidRDefault="000C7FD9" w:rsidP="000C7FD9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667EBD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90980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b/>
                <w:bCs/>
                <w:caps/>
                <w:sz w:val="30"/>
                <w:szCs w:val="30"/>
                <w:lang w:val="en-GB" w:bidi="ar-SA"/>
              </w:rPr>
              <w:t>6,645,543</w:t>
            </w:r>
          </w:p>
        </w:tc>
        <w:tc>
          <w:tcPr>
            <w:tcW w:w="270" w:type="dxa"/>
            <w:vAlign w:val="bottom"/>
          </w:tcPr>
          <w:p w14:paraId="1A8E627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3646FCE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7C260F7A" w14:textId="77777777" w:rsidR="006B1AAE" w:rsidRDefault="006B1AAE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350"/>
        <w:gridCol w:w="270"/>
        <w:gridCol w:w="1170"/>
        <w:gridCol w:w="270"/>
        <w:gridCol w:w="1350"/>
      </w:tblGrid>
      <w:tr w:rsidR="00FA2D39" w:rsidRPr="00FA2D39" w14:paraId="79A0D12B" w14:textId="77777777" w:rsidTr="00DA5560">
        <w:tc>
          <w:tcPr>
            <w:tcW w:w="3312" w:type="dxa"/>
          </w:tcPr>
          <w:p w14:paraId="5B2CB1C8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5CAD263D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C458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A2D39" w:rsidRPr="00FA2D39" w14:paraId="3BEAE97E" w14:textId="77777777" w:rsidTr="00DA5560">
        <w:tc>
          <w:tcPr>
            <w:tcW w:w="3312" w:type="dxa"/>
          </w:tcPr>
          <w:p w14:paraId="298544C0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78AB4367" w14:textId="77777777" w:rsidR="00FA2D39" w:rsidRPr="00FA2D39" w:rsidRDefault="00970B02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FA2D39"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2D39" w:rsidRPr="00FA2D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45B576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564F5133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FA2D39" w:rsidRPr="00FA2D39" w14:paraId="450C5C98" w14:textId="77777777" w:rsidTr="00DA5560">
        <w:tc>
          <w:tcPr>
            <w:tcW w:w="3312" w:type="dxa"/>
          </w:tcPr>
          <w:p w14:paraId="3E0C6A0E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D4D6869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ในสัญญาเช่าซื้อ</w:t>
            </w:r>
          </w:p>
        </w:tc>
        <w:tc>
          <w:tcPr>
            <w:tcW w:w="270" w:type="dxa"/>
            <w:vAlign w:val="bottom"/>
          </w:tcPr>
          <w:p w14:paraId="1DAB6F5F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4DC404A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09B3A3D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7E160A73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14:paraId="2E9BEB3E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E9C80F7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A2D39" w:rsidRPr="00FA2D39" w14:paraId="24FB0CD1" w14:textId="77777777" w:rsidTr="00DA5560">
        <w:tc>
          <w:tcPr>
            <w:tcW w:w="3312" w:type="dxa"/>
          </w:tcPr>
          <w:p w14:paraId="06491D65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DF96DEE" w14:textId="77777777"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FD9" w:rsidRPr="00FA2D39" w14:paraId="664CA2AE" w14:textId="77777777" w:rsidTr="00DA5560">
        <w:tc>
          <w:tcPr>
            <w:tcW w:w="3312" w:type="dxa"/>
          </w:tcPr>
          <w:p w14:paraId="4E27811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</w:tcPr>
          <w:p w14:paraId="5C906762" w14:textId="28576445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theme="majorBidi"/>
                <w:sz w:val="30"/>
                <w:szCs w:val="30"/>
              </w:rPr>
              <w:t>3,244,616</w:t>
            </w:r>
          </w:p>
        </w:tc>
        <w:tc>
          <w:tcPr>
            <w:tcW w:w="270" w:type="dxa"/>
          </w:tcPr>
          <w:p w14:paraId="2ADB097F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</w:tcPr>
          <w:p w14:paraId="30082062" w14:textId="3BAE69C8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theme="majorBidi"/>
                <w:sz w:val="30"/>
                <w:szCs w:val="30"/>
              </w:rPr>
              <w:t>2,197,345</w:t>
            </w:r>
          </w:p>
        </w:tc>
        <w:tc>
          <w:tcPr>
            <w:tcW w:w="270" w:type="dxa"/>
          </w:tcPr>
          <w:p w14:paraId="42CF21DF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5352C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3,452,629</w:t>
            </w:r>
          </w:p>
        </w:tc>
        <w:tc>
          <w:tcPr>
            <w:tcW w:w="270" w:type="dxa"/>
            <w:vAlign w:val="bottom"/>
          </w:tcPr>
          <w:p w14:paraId="5A9BBCA3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A0AE54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2,299,330</w:t>
            </w:r>
          </w:p>
        </w:tc>
      </w:tr>
      <w:tr w:rsidR="000C7FD9" w:rsidRPr="00FA2D39" w14:paraId="01AA228E" w14:textId="77777777" w:rsidTr="00DA5560">
        <w:trPr>
          <w:trHeight w:val="65"/>
        </w:trPr>
        <w:tc>
          <w:tcPr>
            <w:tcW w:w="3312" w:type="dxa"/>
          </w:tcPr>
          <w:p w14:paraId="2509E912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3F14AF" w14:textId="2D1CF8C5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theme="majorBidi"/>
                <w:sz w:val="30"/>
                <w:szCs w:val="30"/>
              </w:rPr>
              <w:t>2,537,799</w:t>
            </w:r>
          </w:p>
        </w:tc>
        <w:tc>
          <w:tcPr>
            <w:tcW w:w="270" w:type="dxa"/>
          </w:tcPr>
          <w:p w14:paraId="77093970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ED82E9" w14:textId="4B80729C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773B1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2,007,281</w:t>
            </w:r>
          </w:p>
        </w:tc>
        <w:tc>
          <w:tcPr>
            <w:tcW w:w="270" w:type="dxa"/>
          </w:tcPr>
          <w:p w14:paraId="2DC3FCFD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CD2F4E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2,879,565</w:t>
            </w:r>
          </w:p>
        </w:tc>
        <w:tc>
          <w:tcPr>
            <w:tcW w:w="270" w:type="dxa"/>
            <w:vAlign w:val="bottom"/>
          </w:tcPr>
          <w:p w14:paraId="249CA26C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0FCFF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2,266,125</w:t>
            </w:r>
          </w:p>
        </w:tc>
      </w:tr>
      <w:tr w:rsidR="000C7FD9" w:rsidRPr="00FA2D39" w14:paraId="41652601" w14:textId="77777777" w:rsidTr="00DA5560">
        <w:tc>
          <w:tcPr>
            <w:tcW w:w="3312" w:type="dxa"/>
          </w:tcPr>
          <w:p w14:paraId="76FC63A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889F44" w14:textId="19B9AABC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73B11">
              <w:rPr>
                <w:rFonts w:asciiTheme="majorBidi" w:hAnsiTheme="majorBidi" w:cstheme="majorBidi"/>
                <w:sz w:val="30"/>
                <w:szCs w:val="30"/>
              </w:rPr>
              <w:t>5,782,415</w:t>
            </w:r>
          </w:p>
        </w:tc>
        <w:tc>
          <w:tcPr>
            <w:tcW w:w="270" w:type="dxa"/>
          </w:tcPr>
          <w:p w14:paraId="5352DAB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9E0868" w14:textId="02D79C88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773B1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4,204,626</w:t>
            </w:r>
          </w:p>
        </w:tc>
        <w:tc>
          <w:tcPr>
            <w:tcW w:w="270" w:type="dxa"/>
          </w:tcPr>
          <w:p w14:paraId="45B55AC4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67FB00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6,332,194</w:t>
            </w:r>
          </w:p>
        </w:tc>
        <w:tc>
          <w:tcPr>
            <w:tcW w:w="270" w:type="dxa"/>
            <w:vAlign w:val="bottom"/>
          </w:tcPr>
          <w:p w14:paraId="05151B20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523A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4,565,455</w:t>
            </w:r>
          </w:p>
        </w:tc>
      </w:tr>
      <w:tr w:rsidR="000C7FD9" w:rsidRPr="00FA2D39" w14:paraId="4D4C20D7" w14:textId="77777777" w:rsidTr="00DA5560">
        <w:tc>
          <w:tcPr>
            <w:tcW w:w="3312" w:type="dxa"/>
          </w:tcPr>
          <w:p w14:paraId="606FD14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BC4D43" w14:textId="249CC3A8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3B11">
              <w:rPr>
                <w:rFonts w:asciiTheme="majorBidi" w:hAnsiTheme="majorBidi" w:cstheme="majorBidi"/>
                <w:sz w:val="30"/>
                <w:szCs w:val="30"/>
              </w:rPr>
              <w:t>1,577,789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ECCD3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89BAED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7D5114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04C24F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(1,766,739)</w:t>
            </w:r>
          </w:p>
        </w:tc>
        <w:tc>
          <w:tcPr>
            <w:tcW w:w="270" w:type="dxa"/>
            <w:vAlign w:val="bottom"/>
          </w:tcPr>
          <w:p w14:paraId="359F31A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40D585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0C7FD9" w:rsidRPr="00FA2D39" w14:paraId="74760F64" w14:textId="77777777" w:rsidTr="00DA5560">
        <w:tc>
          <w:tcPr>
            <w:tcW w:w="3312" w:type="dxa"/>
          </w:tcPr>
          <w:p w14:paraId="7C94A38E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6D537B6A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ACAFE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B28306" w14:textId="121A3D48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4,204,626</w:t>
            </w:r>
          </w:p>
        </w:tc>
        <w:tc>
          <w:tcPr>
            <w:tcW w:w="270" w:type="dxa"/>
            <w:vAlign w:val="bottom"/>
          </w:tcPr>
          <w:p w14:paraId="79595E35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4802012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5B4673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AA9F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4,565,455</w:t>
            </w:r>
          </w:p>
        </w:tc>
        <w:tc>
          <w:tcPr>
            <w:tcW w:w="270" w:type="dxa"/>
            <w:vAlign w:val="bottom"/>
          </w:tcPr>
          <w:p w14:paraId="5847D3EE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69A31D1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703961D1" w14:textId="77777777" w:rsidR="00C27F92" w:rsidRDefault="00C27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  <w:r>
        <w:rPr>
          <w:rFonts w:ascii="Angsana New" w:hAnsi="Angsana New" w:cs="Angsana New"/>
          <w:sz w:val="24"/>
          <w:szCs w:val="24"/>
          <w:highlight w:val="cyan"/>
        </w:rPr>
        <w:br w:type="page"/>
      </w:r>
    </w:p>
    <w:p w14:paraId="646A7DBE" w14:textId="75E5FA91" w:rsidR="006B1AAE" w:rsidRPr="000B3423" w:rsidRDefault="006B1AAE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4.4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2547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/>
          <w:sz w:val="30"/>
          <w:szCs w:val="30"/>
        </w:rPr>
        <w:t xml:space="preserve">Consumer Finance) </w:t>
      </w:r>
      <w:r w:rsidRPr="00A4031A">
        <w:rPr>
          <w:rFonts w:ascii="Angsana New" w:hAnsi="Angsana New" w:cs="Angsana New" w:hint="cs"/>
          <w:sz w:val="30"/>
          <w:szCs w:val="30"/>
          <w:cs/>
        </w:rPr>
        <w:t>โดยให้หยุดรับรู้รายได้สำหรับลูกหนี้ที่ค้างชำระค่างวดเกินกว่า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A135F">
        <w:rPr>
          <w:rFonts w:ascii="Angsana New" w:hAnsi="Angsana New" w:cs="Angsana New"/>
          <w:sz w:val="30"/>
          <w:szCs w:val="30"/>
        </w:rPr>
        <w:br/>
      </w:r>
      <w:r w:rsidRPr="00A4031A">
        <w:rPr>
          <w:rFonts w:ascii="Angsana New" w:hAnsi="Angsana New" w:cs="Angsana New"/>
          <w:sz w:val="30"/>
          <w:szCs w:val="30"/>
          <w:cs/>
        </w:rPr>
        <w:t xml:space="preserve">3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นวปฏิบัติดังกล่าวได้ให้ทางเลือกไว้โดยหากบริษัทใดเห็นว่าแนวทางปฏิบัตินี้ไม่เหมาะสมให้เปิดเผยแนวทางที่บริษัทใช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423">
        <w:rPr>
          <w:rFonts w:ascii="Angsana New" w:hAnsi="Angsana New" w:cs="Angsana New"/>
          <w:sz w:val="30"/>
          <w:szCs w:val="30"/>
          <w:cs/>
        </w:rPr>
        <w:t>ทั้งนี้</w:t>
      </w:r>
      <w:r w:rsidR="00BE7287" w:rsidRPr="000B3423">
        <w:rPr>
          <w:rFonts w:ascii="Angsana New" w:hAnsi="Angsana New" w:cs="Angsana New"/>
          <w:sz w:val="30"/>
          <w:szCs w:val="30"/>
          <w:cs/>
        </w:rPr>
        <w:t>กลุ่ม</w:t>
      </w:r>
      <w:r w:rsidR="00590FA5" w:rsidRPr="000B3423">
        <w:rPr>
          <w:rFonts w:ascii="Angsana New" w:hAnsi="Angsana New" w:cs="Angsana New"/>
          <w:sz w:val="30"/>
          <w:szCs w:val="30"/>
          <w:cs/>
        </w:rPr>
        <w:t>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มีนโยบายในการหยุดรับรู้รายได้สำหรับลูกหนี้ตามสัญญา</w:t>
      </w:r>
      <w:r w:rsidR="00827A4A" w:rsidRPr="000B3423">
        <w:rPr>
          <w:rFonts w:ascii="Angsana New" w:hAnsi="Angsana New" w:cs="Angsana New"/>
          <w:sz w:val="30"/>
          <w:szCs w:val="30"/>
          <w:cs/>
        </w:rPr>
        <w:t>เช่า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ซื้อที่ค้างชำระค่างวดเกินกว่า 4 งวด ณ วันที่ </w:t>
      </w:r>
      <w:r w:rsidR="00970B02" w:rsidRPr="000B3423">
        <w:rPr>
          <w:rFonts w:ascii="Angsana New" w:hAnsi="Angsana New" w:cs="Angsana New"/>
          <w:sz w:val="30"/>
          <w:szCs w:val="30"/>
          <w:cs/>
        </w:rPr>
        <w:t>30 มิถุนายน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0B3423">
        <w:rPr>
          <w:rFonts w:ascii="Angsana New" w:hAnsi="Angsana New" w:cs="Angsana New"/>
          <w:sz w:val="30"/>
          <w:szCs w:val="30"/>
        </w:rPr>
        <w:t>2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0B3423">
        <w:rPr>
          <w:rFonts w:ascii="Angsana New" w:hAnsi="Angsana New" w:cs="Angsana New"/>
          <w:sz w:val="30"/>
          <w:szCs w:val="30"/>
        </w:rPr>
        <w:t>1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มียอดลูกหนี้คงเหลือของ</w:t>
      </w:r>
      <w:r w:rsidR="00A22132" w:rsidRPr="000B3423">
        <w:rPr>
          <w:rFonts w:ascii="Angsana New" w:hAnsi="Angsana New" w:cs="Angsana New"/>
          <w:sz w:val="30"/>
          <w:szCs w:val="30"/>
          <w:cs/>
        </w:rPr>
        <w:t>ลูกหนี้สินเชื่อ</w:t>
      </w:r>
      <w:r w:rsidRPr="000B3423">
        <w:rPr>
          <w:rFonts w:ascii="Angsana New" w:hAnsi="Angsana New" w:cs="Angsana New"/>
          <w:sz w:val="30"/>
          <w:szCs w:val="30"/>
          <w:cs/>
        </w:rPr>
        <w:t>ที่ค้างชำระเกินกว่า 3 งวดแต่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ยังคงรับรู้รายได้เป็นจำนวน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เงินประมาณ </w:t>
      </w:r>
      <w:r w:rsidR="0088133B" w:rsidRPr="005A6472">
        <w:rPr>
          <w:rFonts w:ascii="Angsana New" w:hAnsi="Angsana New" w:cs="Angsana New"/>
          <w:sz w:val="30"/>
          <w:szCs w:val="30"/>
          <w:cs/>
        </w:rPr>
        <w:t>319</w:t>
      </w:r>
      <w:r w:rsidR="0088133B" w:rsidRPr="005A6472">
        <w:rPr>
          <w:rFonts w:ascii="Angsana New" w:hAnsi="Angsana New" w:cs="Angsana New"/>
          <w:sz w:val="30"/>
          <w:szCs w:val="30"/>
        </w:rPr>
        <w:t xml:space="preserve"> 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8133B" w:rsidRPr="005A6472">
        <w:rPr>
          <w:rFonts w:ascii="Angsana New" w:hAnsi="Angsana New" w:cs="Angsana New"/>
          <w:sz w:val="30"/>
          <w:szCs w:val="30"/>
          <w:cs/>
        </w:rPr>
        <w:t>375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90FA5" w:rsidRPr="005A6472">
        <w:rPr>
          <w:rFonts w:ascii="Angsana New" w:hAnsi="Angsana New" w:cs="Angsana New"/>
          <w:i/>
          <w:iCs/>
          <w:sz w:val="30"/>
          <w:szCs w:val="30"/>
          <w:cs/>
        </w:rPr>
        <w:t>บริษัท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27A4A" w:rsidRPr="005A647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133B" w:rsidRPr="005A6472">
        <w:rPr>
          <w:rFonts w:ascii="Angsana New" w:hAnsi="Angsana New" w:cs="Angsana New"/>
          <w:i/>
          <w:iCs/>
          <w:sz w:val="30"/>
          <w:szCs w:val="30"/>
          <w:cs/>
        </w:rPr>
        <w:t>297</w:t>
      </w:r>
      <w:r w:rsidR="0088133B" w:rsidRPr="005A64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Pr="005A6472">
        <w:rPr>
          <w:rFonts w:ascii="Angsana New" w:hAnsi="Angsana New" w:cs="Angsana New"/>
          <w:i/>
          <w:iCs/>
          <w:sz w:val="30"/>
          <w:szCs w:val="30"/>
        </w:rPr>
        <w:t>339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ตามลำดับ)</w:t>
      </w:r>
    </w:p>
    <w:p w14:paraId="6466D4BD" w14:textId="77777777" w:rsidR="0086456A" w:rsidRPr="000B3423" w:rsidRDefault="0086456A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7FC3405" w14:textId="0FBC7EFB" w:rsidR="001E10AC" w:rsidRPr="000B3423" w:rsidRDefault="0086456A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0B3423">
        <w:rPr>
          <w:rFonts w:ascii="Angsana New" w:hAnsi="Angsana New" w:cs="Angsana New"/>
          <w:sz w:val="30"/>
          <w:szCs w:val="30"/>
        </w:rPr>
        <w:tab/>
      </w:r>
      <w:r w:rsidRPr="000B3423">
        <w:rPr>
          <w:rFonts w:ascii="Angsana New" w:hAnsi="Angsana New" w:cs="Angsana New"/>
          <w:sz w:val="30"/>
          <w:szCs w:val="30"/>
          <w:cs/>
        </w:rPr>
        <w:t>นอกจากนี้หาก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ต้องหยุดรับรู้รายได้ตามแนวทางปฏิบัติดังกล่าว จะมีผลทำให้รายได้</w:t>
      </w:r>
      <w:r w:rsidR="009A4F45" w:rsidRPr="000B3423">
        <w:rPr>
          <w:rFonts w:ascii="Angsana New" w:hAnsi="Angsana New" w:cs="Angsana New"/>
          <w:sz w:val="30"/>
          <w:szCs w:val="30"/>
        </w:rPr>
        <w:t xml:space="preserve"> </w:t>
      </w:r>
      <w:r w:rsidRPr="000B34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30122">
        <w:rPr>
          <w:rFonts w:ascii="Angsana New" w:hAnsi="Angsana New" w:cs="Angsana New" w:hint="cs"/>
          <w:sz w:val="30"/>
          <w:szCs w:val="30"/>
          <w:cs/>
        </w:rPr>
        <w:t>หก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70B02" w:rsidRPr="000B3423">
        <w:rPr>
          <w:rFonts w:ascii="Angsana New" w:hAnsi="Angsana New" w:cs="Angsana New"/>
          <w:sz w:val="30"/>
          <w:szCs w:val="30"/>
          <w:cs/>
        </w:rPr>
        <w:t>30 มิถุนายน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2562 และ 2561 ลดลงเป็นจำ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นวนเงินประมาณ </w:t>
      </w:r>
      <w:r w:rsidR="0088133B" w:rsidRPr="005A6472">
        <w:rPr>
          <w:rFonts w:ascii="Angsana New" w:hAnsi="Angsana New" w:cs="Angsana New"/>
          <w:sz w:val="30"/>
          <w:szCs w:val="30"/>
          <w:cs/>
        </w:rPr>
        <w:t xml:space="preserve">11.3 </w:t>
      </w:r>
      <w:r w:rsidRPr="005A6472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745DC9" w:rsidRPr="005A6472">
        <w:rPr>
          <w:rFonts w:ascii="Angsana New" w:hAnsi="Angsana New" w:cs="Angsana New"/>
          <w:sz w:val="30"/>
          <w:szCs w:val="30"/>
          <w:cs/>
        </w:rPr>
        <w:t xml:space="preserve"> </w:t>
      </w:r>
      <w:r w:rsidR="0088133B" w:rsidRPr="005A6472">
        <w:rPr>
          <w:rFonts w:ascii="Angsana New" w:hAnsi="Angsana New" w:cs="Angsana New"/>
          <w:sz w:val="30"/>
          <w:szCs w:val="30"/>
          <w:cs/>
        </w:rPr>
        <w:t xml:space="preserve">5.9 </w:t>
      </w:r>
      <w:r w:rsidRPr="005A647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90FA5" w:rsidRPr="005A6472">
        <w:rPr>
          <w:rFonts w:ascii="Angsana New" w:hAnsi="Angsana New" w:cs="Angsana New"/>
          <w:i/>
          <w:iCs/>
          <w:sz w:val="30"/>
          <w:szCs w:val="30"/>
          <w:cs/>
        </w:rPr>
        <w:t>บริษัท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8133B" w:rsidRPr="005A6472">
        <w:rPr>
          <w:rFonts w:ascii="Angsana New" w:hAnsi="Angsana New" w:cs="Angsana New"/>
          <w:i/>
          <w:iCs/>
          <w:sz w:val="30"/>
          <w:szCs w:val="30"/>
          <w:cs/>
        </w:rPr>
        <w:t>10.9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และ </w:t>
      </w:r>
      <w:r w:rsidR="00A30122">
        <w:rPr>
          <w:rFonts w:ascii="Angsana New" w:hAnsi="Angsana New" w:cs="Angsana New"/>
          <w:i/>
          <w:iCs/>
          <w:sz w:val="30"/>
          <w:szCs w:val="30"/>
        </w:rPr>
        <w:t>5.4</w:t>
      </w:r>
      <w:r w:rsidRPr="005A6472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ตามลำดับ)</w:t>
      </w:r>
    </w:p>
    <w:p w14:paraId="01648A19" w14:textId="77777777" w:rsidR="006B1AAE" w:rsidRPr="000B3423" w:rsidRDefault="006B1AAE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912923D" w14:textId="77777777" w:rsidR="006B1AAE" w:rsidRPr="000B3423" w:rsidRDefault="006B1AAE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0B3423">
        <w:rPr>
          <w:rFonts w:ascii="Angsana New" w:hAnsi="Angsana New" w:cs="Angsana New"/>
          <w:sz w:val="30"/>
          <w:szCs w:val="30"/>
        </w:rPr>
        <w:t>4.5</w:t>
      </w:r>
      <w:r w:rsidR="003473EC" w:rsidRPr="000B3423">
        <w:rPr>
          <w:rFonts w:ascii="Angsana New" w:hAnsi="Angsana New" w:cs="Angsana New"/>
          <w:sz w:val="30"/>
          <w:szCs w:val="30"/>
        </w:rPr>
        <w:tab/>
      </w:r>
      <w:r w:rsidRPr="000B3423">
        <w:rPr>
          <w:rFonts w:ascii="Angsana New" w:hAnsi="Angsana New" w:cs="Angsana New"/>
          <w:sz w:val="30"/>
          <w:szCs w:val="30"/>
          <w:cs/>
        </w:rPr>
        <w:t>สัญญาเช่าซื้อของ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มีระยะเวลาในการเช่าตามสัญญาโดยประมาณ </w:t>
      </w:r>
      <w:r w:rsidRPr="000B3423">
        <w:rPr>
          <w:rFonts w:ascii="Angsana New" w:hAnsi="Angsana New" w:cs="Angsana New"/>
          <w:sz w:val="30"/>
          <w:szCs w:val="30"/>
        </w:rPr>
        <w:t xml:space="preserve">8 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เดือน ถึง </w:t>
      </w:r>
      <w:r w:rsidRPr="000B3423">
        <w:rPr>
          <w:rFonts w:ascii="Angsana New" w:hAnsi="Angsana New" w:cs="Angsana New"/>
          <w:sz w:val="30"/>
          <w:szCs w:val="30"/>
        </w:rPr>
        <w:t>5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8539C2" w:rsidRPr="000B3423">
        <w:rPr>
          <w:rFonts w:ascii="Angsana New" w:hAnsi="Angsana New" w:cs="Angsana New"/>
          <w:sz w:val="30"/>
          <w:szCs w:val="30"/>
          <w:cs/>
        </w:rPr>
        <w:t>และค่าเช่า</w:t>
      </w:r>
      <w:r w:rsidRPr="000B3423">
        <w:rPr>
          <w:rFonts w:ascii="Angsana New" w:hAnsi="Angsana New" w:cs="Angsana New"/>
          <w:sz w:val="30"/>
          <w:szCs w:val="30"/>
          <w:cs/>
        </w:rPr>
        <w:t>กำหนดใน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ab/>
      </w:r>
      <w:r w:rsidRPr="000B3423">
        <w:rPr>
          <w:rFonts w:ascii="Angsana New" w:hAnsi="Angsana New" w:cs="Angsana New"/>
          <w:sz w:val="30"/>
          <w:szCs w:val="30"/>
          <w:cs/>
        </w:rPr>
        <w:t>อัตราคงที่ตลอดอายุสัญญาเช่า</w:t>
      </w:r>
    </w:p>
    <w:p w14:paraId="2880E7A2" w14:textId="77777777" w:rsidR="003473EC" w:rsidRPr="000B3423" w:rsidRDefault="003473EC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442FD0A" w14:textId="771E1B49" w:rsidR="00470E9F" w:rsidRPr="00A4031A" w:rsidRDefault="00C02D51" w:rsidP="00C02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0B3423">
        <w:rPr>
          <w:rFonts w:ascii="Angsana New" w:hAnsi="Angsana New" w:cs="Angsana New"/>
          <w:sz w:val="30"/>
          <w:szCs w:val="30"/>
          <w:cs/>
        </w:rPr>
        <w:tab/>
      </w:r>
      <w:r w:rsidR="006B1AAE" w:rsidRPr="000B34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70B02" w:rsidRPr="000B3423">
        <w:rPr>
          <w:rFonts w:ascii="Angsana New" w:hAnsi="Angsana New" w:cs="Angsana New"/>
          <w:sz w:val="30"/>
          <w:szCs w:val="30"/>
          <w:cs/>
        </w:rPr>
        <w:t>30 มิถุนายน</w:t>
      </w:r>
      <w:r w:rsidR="006B1AAE"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="00470E9F" w:rsidRPr="000B3423">
        <w:rPr>
          <w:rFonts w:ascii="Angsana New" w:hAnsi="Angsana New" w:cs="Angsana New"/>
          <w:sz w:val="30"/>
          <w:szCs w:val="30"/>
        </w:rPr>
        <w:t>2562</w:t>
      </w:r>
      <w:r w:rsidR="006B1AAE" w:rsidRPr="000B3423">
        <w:rPr>
          <w:rFonts w:ascii="Angsana New" w:hAnsi="Angsana New" w:cs="Angsana New"/>
          <w:sz w:val="30"/>
          <w:szCs w:val="30"/>
          <w:cs/>
        </w:rPr>
        <w:t xml:space="preserve"> บริษัทได้โอนสิทธิเรียกร้องในลูกหนี้ตามสัญญาเช่าซื้อ </w:t>
      </w:r>
      <w:r w:rsidR="00470E9F" w:rsidRPr="000B3423">
        <w:rPr>
          <w:rFonts w:ascii="Angsana New" w:hAnsi="Angsana New" w:cs="Angsana New"/>
          <w:sz w:val="30"/>
          <w:szCs w:val="30"/>
          <w:cs/>
        </w:rPr>
        <w:t>(หัก</w:t>
      </w:r>
      <w:r w:rsidR="00470E9F" w:rsidRPr="000B3423">
        <w:rPr>
          <w:rFonts w:ascii="Angsana New" w:hAnsi="Angsana New" w:cs="Angsana New"/>
          <w:sz w:val="30"/>
          <w:szCs w:val="30"/>
        </w:rPr>
        <w:t xml:space="preserve"> </w:t>
      </w:r>
      <w:r w:rsidR="00595336" w:rsidRPr="000B3423">
        <w:rPr>
          <w:rFonts w:ascii="Angsana New" w:hAnsi="Angsana New" w:cs="Angsana New"/>
          <w:sz w:val="30"/>
          <w:szCs w:val="30"/>
          <w:cs/>
        </w:rPr>
        <w:t>ดอกเบี้ย</w:t>
      </w:r>
      <w:r w:rsidR="00470E9F" w:rsidRPr="000B3423">
        <w:rPr>
          <w:rFonts w:ascii="Angsana New" w:hAnsi="Angsana New" w:cs="Angsana New"/>
          <w:sz w:val="30"/>
          <w:szCs w:val="30"/>
          <w:cs/>
        </w:rPr>
        <w:t>เช่าซื้อ</w:t>
      </w:r>
      <w:r w:rsidR="006B1AAE" w:rsidRPr="000B3423">
        <w:rPr>
          <w:rFonts w:ascii="Angsana New" w:hAnsi="Angsana New" w:cs="Angsana New"/>
          <w:sz w:val="30"/>
          <w:szCs w:val="30"/>
          <w:cs/>
        </w:rPr>
        <w:t xml:space="preserve">ที่ยังไม่ถือเป็นรายได้) </w:t>
      </w:r>
      <w:r w:rsidR="006B1AAE" w:rsidRPr="005A6472">
        <w:rPr>
          <w:rFonts w:ascii="Angsana New" w:hAnsi="Angsana New" w:cs="Angsana New"/>
          <w:sz w:val="30"/>
          <w:szCs w:val="30"/>
          <w:cs/>
        </w:rPr>
        <w:t>จำนวน</w:t>
      </w:r>
      <w:r w:rsidR="00DD0A4C">
        <w:rPr>
          <w:rFonts w:ascii="Angsana New" w:hAnsi="Angsana New" w:cs="Angsana New" w:hint="cs"/>
          <w:sz w:val="30"/>
          <w:szCs w:val="30"/>
          <w:cs/>
        </w:rPr>
        <w:t>ไม่เกิน</w:t>
      </w:r>
      <w:r w:rsidR="006B1AAE" w:rsidRPr="005A6472">
        <w:rPr>
          <w:rFonts w:ascii="Angsana New" w:hAnsi="Angsana New" w:cs="Angsana New"/>
          <w:sz w:val="30"/>
          <w:szCs w:val="30"/>
          <w:cs/>
        </w:rPr>
        <w:t xml:space="preserve"> </w:t>
      </w:r>
      <w:r w:rsidR="000C7FD9" w:rsidRPr="005A6472">
        <w:rPr>
          <w:rFonts w:ascii="Angsana New" w:hAnsi="Angsana New" w:cs="Angsana New"/>
          <w:sz w:val="30"/>
          <w:szCs w:val="30"/>
          <w:cs/>
        </w:rPr>
        <w:t>1</w:t>
      </w:r>
      <w:r w:rsidR="000C7FD9" w:rsidRPr="005A6472">
        <w:rPr>
          <w:rFonts w:ascii="Angsana New" w:hAnsi="Angsana New" w:cs="Angsana New"/>
          <w:sz w:val="30"/>
          <w:szCs w:val="30"/>
        </w:rPr>
        <w:t>,</w:t>
      </w:r>
      <w:r w:rsidR="000C7FD9" w:rsidRPr="005A6472">
        <w:rPr>
          <w:rFonts w:ascii="Angsana New" w:hAnsi="Angsana New" w:cs="Angsana New"/>
          <w:sz w:val="30"/>
          <w:szCs w:val="30"/>
          <w:cs/>
        </w:rPr>
        <w:t>300</w:t>
      </w:r>
      <w:r w:rsidR="0088133B" w:rsidRPr="005A6472">
        <w:rPr>
          <w:rFonts w:ascii="Angsana New" w:hAnsi="Angsana New" w:cs="Angsana New"/>
          <w:sz w:val="30"/>
          <w:szCs w:val="30"/>
        </w:rPr>
        <w:t xml:space="preserve"> </w:t>
      </w:r>
      <w:r w:rsidR="00470E9F" w:rsidRPr="005A6472">
        <w:rPr>
          <w:rFonts w:ascii="Angsana New" w:hAnsi="Angsana New" w:cs="Angsana New"/>
          <w:sz w:val="30"/>
          <w:szCs w:val="30"/>
          <w:cs/>
        </w:rPr>
        <w:t>ล้า</w:t>
      </w:r>
      <w:r w:rsidR="00470E9F" w:rsidRPr="000B3423">
        <w:rPr>
          <w:rFonts w:ascii="Angsana New" w:hAnsi="Angsana New" w:cs="Angsana New"/>
          <w:sz w:val="30"/>
          <w:szCs w:val="30"/>
          <w:cs/>
        </w:rPr>
        <w:t>นบาท</w:t>
      </w:r>
      <w:r w:rsidR="006B1AAE"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="00C63C99" w:rsidRPr="000B3423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C63C99" w:rsidRPr="000B3423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C63C99" w:rsidRPr="000B3423">
        <w:rPr>
          <w:rFonts w:ascii="Angsana New" w:hAnsi="Angsana New" w:cs="Angsana New"/>
          <w:i/>
          <w:iCs/>
          <w:sz w:val="30"/>
          <w:szCs w:val="30"/>
        </w:rPr>
        <w:t>2561: 1,300</w:t>
      </w:r>
      <w:r w:rsidR="00C63C99" w:rsidRPr="00AC095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63C99" w:rsidRPr="00AC0952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C63C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1AAE" w:rsidRPr="00C458B1">
        <w:rPr>
          <w:rFonts w:ascii="Angsana New" w:hAnsi="Angsana New" w:cs="Angsana New" w:hint="cs"/>
          <w:sz w:val="30"/>
          <w:szCs w:val="30"/>
          <w:cs/>
        </w:rPr>
        <w:t>เพื่อค้ำประกัน</w:t>
      </w:r>
      <w:r w:rsidR="00470E9F" w:rsidRPr="00C458B1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C458B1" w:rsidRPr="00C458B1">
        <w:rPr>
          <w:rFonts w:ascii="Angsana New" w:hAnsi="Angsana New" w:cs="Angsana New" w:hint="cs"/>
          <w:sz w:val="30"/>
          <w:szCs w:val="30"/>
          <w:cs/>
        </w:rPr>
        <w:t>ระยะสั้น หุ้นกู้ และหนังสือค้ำประกันที่</w:t>
      </w:r>
      <w:r w:rsidR="00470E9F" w:rsidRPr="00C458B1">
        <w:rPr>
          <w:rFonts w:ascii="Angsana New" w:hAnsi="Angsana New" w:cs="Angsana New" w:hint="cs"/>
          <w:sz w:val="30"/>
          <w:szCs w:val="30"/>
          <w:cs/>
        </w:rPr>
        <w:t>ได้รับจากธนาคารพาณิชย์</w:t>
      </w:r>
      <w:r w:rsidR="00470E9F" w:rsidRPr="00A4031A">
        <w:t xml:space="preserve"> </w:t>
      </w:r>
    </w:p>
    <w:p w14:paraId="48F26041" w14:textId="77777777" w:rsidR="00C02D51" w:rsidRDefault="00C02D51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5638A56" w14:textId="77777777" w:rsidR="00D2195E" w:rsidRPr="00A4031A" w:rsidRDefault="008539C2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14:paraId="26BECE39" w14:textId="77777777" w:rsidR="00804175" w:rsidRDefault="00A22132" w:rsidP="00C02D5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bookmarkStart w:id="5" w:name="_Toc13757251"/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ลูกหนี้สินเชื่อ</w:t>
      </w:r>
      <w:bookmarkEnd w:id="5"/>
    </w:p>
    <w:p w14:paraId="00FA3767" w14:textId="77777777" w:rsidR="00C02D51" w:rsidRPr="00C02D51" w:rsidRDefault="00C02D51" w:rsidP="00C02D51">
      <w:pPr>
        <w:spacing w:line="240" w:lineRule="auto"/>
        <w:rPr>
          <w:rFonts w:cstheme="minorBidi"/>
          <w:cs/>
          <w:lang w:val="th-TH"/>
        </w:rPr>
      </w:pPr>
    </w:p>
    <w:p w14:paraId="1A2C23F7" w14:textId="77777777" w:rsidR="00470E9F" w:rsidRDefault="00470E9F" w:rsidP="00C02D51">
      <w:pPr>
        <w:tabs>
          <w:tab w:val="clear" w:pos="227"/>
          <w:tab w:val="clear" w:pos="454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C02D51">
        <w:rPr>
          <w:rFonts w:asciiTheme="majorBidi" w:hAnsiTheme="majorBidi" w:cstheme="majorBidi"/>
          <w:sz w:val="30"/>
          <w:szCs w:val="30"/>
        </w:rPr>
        <w:t>5.1</w:t>
      </w:r>
      <w:r w:rsidRPr="00C02D51">
        <w:rPr>
          <w:rFonts w:asciiTheme="majorBidi" w:hAnsiTheme="majorBidi" w:cstheme="majorBidi"/>
          <w:sz w:val="30"/>
          <w:szCs w:val="30"/>
        </w:rPr>
        <w:tab/>
      </w:r>
      <w:r w:rsidRPr="00C02D5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45B5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C02D51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Pr="00AC0952">
        <w:rPr>
          <w:rFonts w:asciiTheme="majorBidi" w:hAnsiTheme="majorBidi" w:cstheme="majorBidi"/>
          <w:sz w:val="30"/>
          <w:szCs w:val="30"/>
        </w:rPr>
        <w:t>2</w:t>
      </w:r>
      <w:r w:rsidRPr="00C02D51">
        <w:rPr>
          <w:rFonts w:asciiTheme="majorBidi" w:hAnsiTheme="majorBidi" w:cstheme="majorBidi"/>
          <w:sz w:val="30"/>
          <w:szCs w:val="30"/>
          <w:cs/>
        </w:rPr>
        <w:t xml:space="preserve"> และ 31 ธันวาคม 256</w:t>
      </w:r>
      <w:r w:rsidRPr="00AC0952">
        <w:rPr>
          <w:rFonts w:asciiTheme="majorBidi" w:hAnsiTheme="majorBidi" w:cstheme="majorBidi"/>
          <w:sz w:val="30"/>
          <w:szCs w:val="30"/>
        </w:rPr>
        <w:t>1</w:t>
      </w:r>
      <w:r w:rsidRPr="00C02D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C02D51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A6C8164" w14:textId="77777777" w:rsidR="00C02D51" w:rsidRPr="00C02D51" w:rsidRDefault="00C02D51" w:rsidP="00C02D51">
      <w:pPr>
        <w:spacing w:line="240" w:lineRule="auto"/>
        <w:ind w:left="495" w:hanging="495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95"/>
        <w:gridCol w:w="990"/>
        <w:gridCol w:w="236"/>
        <w:gridCol w:w="990"/>
        <w:gridCol w:w="236"/>
        <w:gridCol w:w="1058"/>
        <w:gridCol w:w="236"/>
        <w:gridCol w:w="990"/>
        <w:gridCol w:w="236"/>
        <w:gridCol w:w="1024"/>
        <w:gridCol w:w="245"/>
        <w:gridCol w:w="986"/>
      </w:tblGrid>
      <w:tr w:rsidR="00470E9F" w:rsidRPr="00C32DBA" w14:paraId="1D9C7CC3" w14:textId="77777777" w:rsidTr="000A3A0A">
        <w:trPr>
          <w:trHeight w:val="380"/>
        </w:trPr>
        <w:tc>
          <w:tcPr>
            <w:tcW w:w="2295" w:type="dxa"/>
          </w:tcPr>
          <w:p w14:paraId="1FACA352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3D0255A5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70E9F" w:rsidRPr="00C32DBA" w14:paraId="57847845" w14:textId="77777777" w:rsidTr="000A3A0A">
        <w:trPr>
          <w:trHeight w:val="272"/>
        </w:trPr>
        <w:tc>
          <w:tcPr>
            <w:tcW w:w="2295" w:type="dxa"/>
          </w:tcPr>
          <w:p w14:paraId="176B1085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01658354" w14:textId="77777777" w:rsidR="00470E9F" w:rsidRPr="00C32DBA" w:rsidRDefault="00A2213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E6BEC28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7D4F8EAC" w14:textId="77777777" w:rsidR="00470E9F" w:rsidRPr="00C32DBA" w:rsidRDefault="00A2213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70216783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4C8CFAF5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0E9F" w:rsidRPr="00C32DBA" w14:paraId="4868C18A" w14:textId="77777777" w:rsidTr="000A3A0A">
        <w:trPr>
          <w:trHeight w:val="254"/>
        </w:trPr>
        <w:tc>
          <w:tcPr>
            <w:tcW w:w="2295" w:type="dxa"/>
          </w:tcPr>
          <w:p w14:paraId="1006E528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7391ED32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404583CF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45DE84B9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049695F6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2003AF4C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70E9F" w:rsidRPr="00C32DBA" w14:paraId="368DE0D4" w14:textId="77777777" w:rsidTr="000A3A0A">
        <w:tc>
          <w:tcPr>
            <w:tcW w:w="2295" w:type="dxa"/>
          </w:tcPr>
          <w:p w14:paraId="75D5972F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E15CDED" w14:textId="77777777" w:rsidR="00470E9F" w:rsidRPr="00C32DBA" w:rsidRDefault="000A3A0A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0E9F" w:rsidRPr="00C32D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589CDA5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2A316E5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5B234DE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0A31525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</w:tcPr>
          <w:p w14:paraId="7B6F06E0" w14:textId="77777777" w:rsidR="00470E9F" w:rsidRPr="00C32DBA" w:rsidRDefault="000A3A0A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0E9F" w:rsidRPr="00C32D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D67C8CB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18EF2AE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400DC72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015D615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70C2C735" w14:textId="77777777" w:rsidR="00470E9F" w:rsidRPr="00C32DBA" w:rsidRDefault="000A3A0A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7B612573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58E6ADE1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24A96961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123C8383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70E9F" w:rsidRPr="00C32DBA" w14:paraId="36AC2198" w14:textId="77777777" w:rsidTr="00A43448">
        <w:trPr>
          <w:trHeight w:val="84"/>
        </w:trPr>
        <w:tc>
          <w:tcPr>
            <w:tcW w:w="2295" w:type="dxa"/>
          </w:tcPr>
          <w:p w14:paraId="7BF6ED3E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4AF8679F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E9F" w:rsidRPr="00C32DBA" w14:paraId="4B7C2973" w14:textId="77777777" w:rsidTr="000A3A0A">
        <w:tc>
          <w:tcPr>
            <w:tcW w:w="2295" w:type="dxa"/>
          </w:tcPr>
          <w:p w14:paraId="04918E1A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ลูกหนี้ปกติ</w:t>
            </w:r>
          </w:p>
        </w:tc>
        <w:tc>
          <w:tcPr>
            <w:tcW w:w="990" w:type="dxa"/>
          </w:tcPr>
          <w:p w14:paraId="5F0532AA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759EF0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C5F4EB4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B305A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58" w:type="dxa"/>
          </w:tcPr>
          <w:p w14:paraId="085AA1F9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04868E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AB8CD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04154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56F77A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7A60DEFE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86" w:type="dxa"/>
          </w:tcPr>
          <w:p w14:paraId="7157AC5C" w14:textId="77777777"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7FD9" w:rsidRPr="00C32DBA" w14:paraId="73461C81" w14:textId="77777777" w:rsidTr="000A3A0A">
        <w:tc>
          <w:tcPr>
            <w:tcW w:w="2295" w:type="dxa"/>
            <w:vAlign w:val="bottom"/>
          </w:tcPr>
          <w:p w14:paraId="754F0D7F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74C5B07A" w14:textId="013F3254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275,240</w:t>
            </w:r>
          </w:p>
        </w:tc>
        <w:tc>
          <w:tcPr>
            <w:tcW w:w="236" w:type="dxa"/>
            <w:vAlign w:val="bottom"/>
          </w:tcPr>
          <w:p w14:paraId="5F103586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BE2439A" w14:textId="3CBE1A96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314,213</w:t>
            </w:r>
          </w:p>
        </w:tc>
        <w:tc>
          <w:tcPr>
            <w:tcW w:w="236" w:type="dxa"/>
            <w:vAlign w:val="bottom"/>
          </w:tcPr>
          <w:p w14:paraId="02483055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72E800" w14:textId="25CAAD6F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72,831</w:t>
            </w:r>
          </w:p>
        </w:tc>
        <w:tc>
          <w:tcPr>
            <w:tcW w:w="236" w:type="dxa"/>
            <w:vAlign w:val="bottom"/>
          </w:tcPr>
          <w:p w14:paraId="213B078B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09D2B2C" w14:textId="640ED10B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85,831</w:t>
            </w:r>
          </w:p>
        </w:tc>
        <w:tc>
          <w:tcPr>
            <w:tcW w:w="236" w:type="dxa"/>
            <w:vAlign w:val="bottom"/>
          </w:tcPr>
          <w:p w14:paraId="588E225B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FC8E223" w14:textId="3E906BCF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348,071</w:t>
            </w:r>
          </w:p>
        </w:tc>
        <w:tc>
          <w:tcPr>
            <w:tcW w:w="245" w:type="dxa"/>
            <w:vAlign w:val="bottom"/>
          </w:tcPr>
          <w:p w14:paraId="389833D4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4209210F" w14:textId="27768A0F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400,044</w:t>
            </w:r>
          </w:p>
        </w:tc>
      </w:tr>
      <w:tr w:rsidR="000C7FD9" w:rsidRPr="00C32DBA" w14:paraId="228FB255" w14:textId="77777777" w:rsidTr="000A3A0A">
        <w:tc>
          <w:tcPr>
            <w:tcW w:w="2295" w:type="dxa"/>
            <w:vAlign w:val="bottom"/>
          </w:tcPr>
          <w:p w14:paraId="63C07BD2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6A5B03F9" w14:textId="6ABE09F5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9,948</w:t>
            </w:r>
          </w:p>
        </w:tc>
        <w:tc>
          <w:tcPr>
            <w:tcW w:w="236" w:type="dxa"/>
            <w:vAlign w:val="bottom"/>
          </w:tcPr>
          <w:p w14:paraId="40B45BBF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3084A1" w14:textId="099B2CFB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13,381</w:t>
            </w:r>
          </w:p>
        </w:tc>
        <w:tc>
          <w:tcPr>
            <w:tcW w:w="236" w:type="dxa"/>
            <w:vAlign w:val="bottom"/>
          </w:tcPr>
          <w:p w14:paraId="7A5CF0F2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5A9479A9" w14:textId="6467109B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0C2B14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DD5A36" w14:textId="21195042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DA8916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1EC9BEB3" w14:textId="18E3014D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9,948</w:t>
            </w:r>
          </w:p>
        </w:tc>
        <w:tc>
          <w:tcPr>
            <w:tcW w:w="245" w:type="dxa"/>
            <w:vAlign w:val="bottom"/>
          </w:tcPr>
          <w:p w14:paraId="3CA5AB39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3AA68D83" w14:textId="6328BADB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13,381</w:t>
            </w:r>
          </w:p>
        </w:tc>
      </w:tr>
      <w:tr w:rsidR="000C7FD9" w:rsidRPr="00C32DBA" w14:paraId="652AE12A" w14:textId="77777777" w:rsidTr="000A3A0A">
        <w:trPr>
          <w:trHeight w:val="830"/>
        </w:trPr>
        <w:tc>
          <w:tcPr>
            <w:tcW w:w="2295" w:type="dxa"/>
            <w:vAlign w:val="bottom"/>
          </w:tcPr>
          <w:p w14:paraId="7DB9354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ดอกเบี้ยรับที่ยังไม่ถือ</w:t>
            </w:r>
          </w:p>
          <w:p w14:paraId="453CD84D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เป็นรายได้ </w:t>
            </w:r>
            <w:r w:rsidRPr="00C32DB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A42EC25" w14:textId="42E76204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(61,553)</w:t>
            </w:r>
          </w:p>
        </w:tc>
        <w:tc>
          <w:tcPr>
            <w:tcW w:w="236" w:type="dxa"/>
            <w:vAlign w:val="bottom"/>
          </w:tcPr>
          <w:p w14:paraId="046A300C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C1DF59" w14:textId="2C955D52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(89,163)</w:t>
            </w:r>
          </w:p>
        </w:tc>
        <w:tc>
          <w:tcPr>
            <w:tcW w:w="236" w:type="dxa"/>
            <w:vAlign w:val="bottom"/>
          </w:tcPr>
          <w:p w14:paraId="40A252DE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vAlign w:val="bottom"/>
          </w:tcPr>
          <w:p w14:paraId="2E51DA1A" w14:textId="7BA831D3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(13,345)</w:t>
            </w:r>
          </w:p>
        </w:tc>
        <w:tc>
          <w:tcPr>
            <w:tcW w:w="236" w:type="dxa"/>
            <w:vAlign w:val="bottom"/>
          </w:tcPr>
          <w:p w14:paraId="1528EDEA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3BF502" w14:textId="7929CCA1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(19,067)</w:t>
            </w:r>
          </w:p>
        </w:tc>
        <w:tc>
          <w:tcPr>
            <w:tcW w:w="236" w:type="dxa"/>
            <w:vAlign w:val="bottom"/>
          </w:tcPr>
          <w:p w14:paraId="3D33471C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33BE0E6" w14:textId="0530342C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(74,898)</w:t>
            </w:r>
          </w:p>
        </w:tc>
        <w:tc>
          <w:tcPr>
            <w:tcW w:w="245" w:type="dxa"/>
            <w:vAlign w:val="bottom"/>
          </w:tcPr>
          <w:p w14:paraId="5B2FCEB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54192EF2" w14:textId="539C4562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(108,230)</w:t>
            </w:r>
          </w:p>
        </w:tc>
      </w:tr>
      <w:tr w:rsidR="000C7FD9" w:rsidRPr="00C32DBA" w14:paraId="0FA90D5A" w14:textId="77777777" w:rsidTr="00A43448">
        <w:tc>
          <w:tcPr>
            <w:tcW w:w="2295" w:type="dxa"/>
          </w:tcPr>
          <w:p w14:paraId="390CEDA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556D7" w14:textId="451B5988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223,635</w:t>
            </w:r>
          </w:p>
        </w:tc>
        <w:tc>
          <w:tcPr>
            <w:tcW w:w="236" w:type="dxa"/>
            <w:vAlign w:val="bottom"/>
          </w:tcPr>
          <w:p w14:paraId="27E13AAB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946D51" w14:textId="2D1E950C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238,431</w:t>
            </w:r>
          </w:p>
        </w:tc>
        <w:tc>
          <w:tcPr>
            <w:tcW w:w="236" w:type="dxa"/>
            <w:vAlign w:val="bottom"/>
          </w:tcPr>
          <w:p w14:paraId="073282F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7D5E1BE" w14:textId="567EBB48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59,486</w:t>
            </w:r>
          </w:p>
        </w:tc>
        <w:tc>
          <w:tcPr>
            <w:tcW w:w="236" w:type="dxa"/>
            <w:vAlign w:val="bottom"/>
          </w:tcPr>
          <w:p w14:paraId="2342047A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B2769E" w14:textId="0948BC0A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66,764</w:t>
            </w:r>
          </w:p>
        </w:tc>
        <w:tc>
          <w:tcPr>
            <w:tcW w:w="236" w:type="dxa"/>
            <w:vAlign w:val="bottom"/>
          </w:tcPr>
          <w:p w14:paraId="777D4B02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CB39419" w14:textId="6BF486D1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283,121</w:t>
            </w:r>
          </w:p>
        </w:tc>
        <w:tc>
          <w:tcPr>
            <w:tcW w:w="245" w:type="dxa"/>
            <w:vAlign w:val="bottom"/>
          </w:tcPr>
          <w:p w14:paraId="30454D0A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DA936D2" w14:textId="46627478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305,195</w:t>
            </w:r>
          </w:p>
        </w:tc>
      </w:tr>
      <w:tr w:rsidR="000C7FD9" w:rsidRPr="00C32DBA" w14:paraId="1DE93772" w14:textId="77777777" w:rsidTr="000A3A0A">
        <w:tc>
          <w:tcPr>
            <w:tcW w:w="2295" w:type="dxa"/>
          </w:tcPr>
          <w:p w14:paraId="6372014C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A8A504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BCF4D38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D20AC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6F3446F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D954A9D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35C3F46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F46341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E909426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B903FFC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57F379A4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28E7347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7FD9" w:rsidRPr="00C32DBA" w14:paraId="704FE3E1" w14:textId="77777777" w:rsidTr="000A3A0A">
        <w:tc>
          <w:tcPr>
            <w:tcW w:w="2295" w:type="dxa"/>
          </w:tcPr>
          <w:p w14:paraId="1700E34A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90" w:type="dxa"/>
            <w:vAlign w:val="bottom"/>
          </w:tcPr>
          <w:p w14:paraId="181C3D51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E68FF15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0E740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E857772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41444108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27FA9F8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A875AC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7B71496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59D94CF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962ACA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598577C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7FD9" w:rsidRPr="00C32DBA" w14:paraId="1E6FDAC1" w14:textId="77777777" w:rsidTr="000A3A0A">
        <w:tc>
          <w:tcPr>
            <w:tcW w:w="2295" w:type="dxa"/>
            <w:vAlign w:val="bottom"/>
          </w:tcPr>
          <w:p w14:paraId="43E6147E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6CACF306" w14:textId="66D85815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20,048</w:t>
            </w:r>
          </w:p>
        </w:tc>
        <w:tc>
          <w:tcPr>
            <w:tcW w:w="236" w:type="dxa"/>
            <w:vAlign w:val="bottom"/>
          </w:tcPr>
          <w:p w14:paraId="41F4116F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B4DAAA9" w14:textId="4A1AF935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20,485</w:t>
            </w:r>
          </w:p>
        </w:tc>
        <w:tc>
          <w:tcPr>
            <w:tcW w:w="236" w:type="dxa"/>
            <w:vAlign w:val="bottom"/>
          </w:tcPr>
          <w:p w14:paraId="7D98FF57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188A6A9" w14:textId="19A83341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2,260</w:t>
            </w:r>
          </w:p>
        </w:tc>
        <w:tc>
          <w:tcPr>
            <w:tcW w:w="236" w:type="dxa"/>
            <w:vAlign w:val="bottom"/>
          </w:tcPr>
          <w:p w14:paraId="226E9D8E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9F0351" w14:textId="07D74963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  <w:tc>
          <w:tcPr>
            <w:tcW w:w="236" w:type="dxa"/>
            <w:vAlign w:val="bottom"/>
          </w:tcPr>
          <w:p w14:paraId="574EECC7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9DE6A89" w14:textId="19A1648F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22,308</w:t>
            </w:r>
          </w:p>
        </w:tc>
        <w:tc>
          <w:tcPr>
            <w:tcW w:w="245" w:type="dxa"/>
            <w:vAlign w:val="bottom"/>
          </w:tcPr>
          <w:p w14:paraId="34A9ADE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6C80A611" w14:textId="69271A5A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22,991</w:t>
            </w:r>
          </w:p>
        </w:tc>
      </w:tr>
      <w:tr w:rsidR="000C7FD9" w:rsidRPr="00C32DBA" w14:paraId="03E47813" w14:textId="77777777" w:rsidTr="000A3A0A">
        <w:tc>
          <w:tcPr>
            <w:tcW w:w="2295" w:type="dxa"/>
            <w:vAlign w:val="bottom"/>
          </w:tcPr>
          <w:p w14:paraId="4427EC4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4A9FB17D" w14:textId="0118408C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  <w:tc>
          <w:tcPr>
            <w:tcW w:w="236" w:type="dxa"/>
            <w:vAlign w:val="bottom"/>
          </w:tcPr>
          <w:p w14:paraId="6B68D882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046D3BC" w14:textId="1C2AE22A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2,547</w:t>
            </w:r>
          </w:p>
        </w:tc>
        <w:tc>
          <w:tcPr>
            <w:tcW w:w="236" w:type="dxa"/>
            <w:vAlign w:val="bottom"/>
          </w:tcPr>
          <w:p w14:paraId="2835AB57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DFAEC7E" w14:textId="6AD28706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4F66FB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2E706C" w14:textId="3433153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9B8C6A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966ACA7" w14:textId="3E446FB5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  <w:tc>
          <w:tcPr>
            <w:tcW w:w="245" w:type="dxa"/>
            <w:vAlign w:val="bottom"/>
          </w:tcPr>
          <w:p w14:paraId="02FA5D1C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59D2B7DD" w14:textId="26C19C0D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2,547</w:t>
            </w:r>
          </w:p>
        </w:tc>
      </w:tr>
      <w:tr w:rsidR="000C7FD9" w:rsidRPr="00C32DBA" w14:paraId="78DA32E6" w14:textId="77777777" w:rsidTr="000A3A0A">
        <w:tc>
          <w:tcPr>
            <w:tcW w:w="2295" w:type="dxa"/>
            <w:vAlign w:val="bottom"/>
          </w:tcPr>
          <w:p w14:paraId="6EDF32C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ดอกเบี้ยรับที่ยังไม่ถือ</w:t>
            </w:r>
          </w:p>
          <w:p w14:paraId="03AB5615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เป็นรายได้ </w:t>
            </w:r>
            <w:r w:rsidRPr="00C32DB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122531" w14:textId="22D9A68C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(5,891)</w:t>
            </w:r>
          </w:p>
        </w:tc>
        <w:tc>
          <w:tcPr>
            <w:tcW w:w="236" w:type="dxa"/>
            <w:vAlign w:val="bottom"/>
          </w:tcPr>
          <w:p w14:paraId="5629A02B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F26385" w14:textId="6C8C539F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(5,971)</w:t>
            </w:r>
          </w:p>
        </w:tc>
        <w:tc>
          <w:tcPr>
            <w:tcW w:w="236" w:type="dxa"/>
            <w:vAlign w:val="bottom"/>
          </w:tcPr>
          <w:p w14:paraId="0EE0AD4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5C63321C" w14:textId="2D57AA5F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(383)</w:t>
            </w:r>
          </w:p>
        </w:tc>
        <w:tc>
          <w:tcPr>
            <w:tcW w:w="236" w:type="dxa"/>
            <w:vAlign w:val="bottom"/>
          </w:tcPr>
          <w:p w14:paraId="64864F69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A156EC" w14:textId="5E70DDBE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36" w:type="dxa"/>
            <w:vAlign w:val="bottom"/>
          </w:tcPr>
          <w:p w14:paraId="3B90652A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85D666" w14:textId="24177855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(6,274)</w:t>
            </w:r>
          </w:p>
        </w:tc>
        <w:tc>
          <w:tcPr>
            <w:tcW w:w="245" w:type="dxa"/>
            <w:vAlign w:val="bottom"/>
          </w:tcPr>
          <w:p w14:paraId="027ECE3E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5BAC310" w14:textId="2AF799EA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(6,462)</w:t>
            </w:r>
          </w:p>
        </w:tc>
      </w:tr>
      <w:tr w:rsidR="000C7FD9" w:rsidRPr="00C32DBA" w14:paraId="579E3668" w14:textId="77777777" w:rsidTr="000A3A0A">
        <w:tc>
          <w:tcPr>
            <w:tcW w:w="2295" w:type="dxa"/>
          </w:tcPr>
          <w:p w14:paraId="65DF9C9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70A39" w14:textId="47F8C445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16,560</w:t>
            </w:r>
          </w:p>
        </w:tc>
        <w:tc>
          <w:tcPr>
            <w:tcW w:w="236" w:type="dxa"/>
            <w:vAlign w:val="bottom"/>
          </w:tcPr>
          <w:p w14:paraId="2D9FFD7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C2A2D" w14:textId="77D88251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236" w:type="dxa"/>
            <w:vAlign w:val="bottom"/>
          </w:tcPr>
          <w:p w14:paraId="4C7B000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D3CD" w14:textId="4AC92892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1,877</w:t>
            </w:r>
          </w:p>
        </w:tc>
        <w:tc>
          <w:tcPr>
            <w:tcW w:w="236" w:type="dxa"/>
            <w:vAlign w:val="bottom"/>
          </w:tcPr>
          <w:p w14:paraId="58162F5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334EF" w14:textId="480C553C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2,015</w:t>
            </w:r>
          </w:p>
        </w:tc>
        <w:tc>
          <w:tcPr>
            <w:tcW w:w="236" w:type="dxa"/>
            <w:vAlign w:val="bottom"/>
          </w:tcPr>
          <w:p w14:paraId="6FB2993A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2F32" w14:textId="0AA4FF26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18,437</w:t>
            </w:r>
          </w:p>
        </w:tc>
        <w:tc>
          <w:tcPr>
            <w:tcW w:w="245" w:type="dxa"/>
            <w:vAlign w:val="bottom"/>
          </w:tcPr>
          <w:p w14:paraId="5BF86502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E161" w14:textId="1C2EC9B9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19,076</w:t>
            </w:r>
          </w:p>
        </w:tc>
      </w:tr>
      <w:tr w:rsidR="000C7FD9" w:rsidRPr="00C32DBA" w14:paraId="088ED8B9" w14:textId="77777777" w:rsidTr="000A3A0A">
        <w:tc>
          <w:tcPr>
            <w:tcW w:w="2295" w:type="dxa"/>
          </w:tcPr>
          <w:p w14:paraId="6B9A0A65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DC3FF" w14:textId="6E35358D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240,195</w:t>
            </w:r>
          </w:p>
        </w:tc>
        <w:tc>
          <w:tcPr>
            <w:tcW w:w="236" w:type="dxa"/>
            <w:vAlign w:val="bottom"/>
          </w:tcPr>
          <w:p w14:paraId="4CA4D87D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1EDB" w14:textId="49FD7966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255,492</w:t>
            </w:r>
          </w:p>
        </w:tc>
        <w:tc>
          <w:tcPr>
            <w:tcW w:w="236" w:type="dxa"/>
            <w:vAlign w:val="bottom"/>
          </w:tcPr>
          <w:p w14:paraId="3136A38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C6882" w14:textId="299FDFCF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61,363</w:t>
            </w:r>
          </w:p>
        </w:tc>
        <w:tc>
          <w:tcPr>
            <w:tcW w:w="236" w:type="dxa"/>
            <w:vAlign w:val="bottom"/>
          </w:tcPr>
          <w:p w14:paraId="7AB1FD5E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FD8E" w14:textId="1C272AEE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68,779</w:t>
            </w:r>
          </w:p>
        </w:tc>
        <w:tc>
          <w:tcPr>
            <w:tcW w:w="236" w:type="dxa"/>
            <w:vAlign w:val="bottom"/>
          </w:tcPr>
          <w:p w14:paraId="7978F48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6F09" w14:textId="4A7CE8C1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301,558</w:t>
            </w:r>
          </w:p>
        </w:tc>
        <w:tc>
          <w:tcPr>
            <w:tcW w:w="245" w:type="dxa"/>
            <w:vAlign w:val="bottom"/>
          </w:tcPr>
          <w:p w14:paraId="32926D8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0DC43" w14:textId="25A69D04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324,271</w:t>
            </w:r>
          </w:p>
        </w:tc>
      </w:tr>
      <w:tr w:rsidR="000C7FD9" w:rsidRPr="00C32DBA" w14:paraId="7AF36DC1" w14:textId="77777777" w:rsidTr="000A3A0A">
        <w:tc>
          <w:tcPr>
            <w:tcW w:w="2295" w:type="dxa"/>
          </w:tcPr>
          <w:p w14:paraId="6B1CF7A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51E87" w14:textId="146CD08F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(23,619)</w:t>
            </w:r>
          </w:p>
        </w:tc>
        <w:tc>
          <w:tcPr>
            <w:tcW w:w="236" w:type="dxa"/>
            <w:vAlign w:val="bottom"/>
          </w:tcPr>
          <w:p w14:paraId="4980F3B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8E30" w14:textId="03E270E8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(24,759)</w:t>
            </w:r>
          </w:p>
        </w:tc>
        <w:tc>
          <w:tcPr>
            <w:tcW w:w="236" w:type="dxa"/>
            <w:vAlign w:val="bottom"/>
          </w:tcPr>
          <w:p w14:paraId="0388ACD2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9EA0" w14:textId="65D99EF3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(3,735)</w:t>
            </w:r>
          </w:p>
        </w:tc>
        <w:tc>
          <w:tcPr>
            <w:tcW w:w="236" w:type="dxa"/>
            <w:vAlign w:val="bottom"/>
          </w:tcPr>
          <w:p w14:paraId="08842BA8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831A" w14:textId="21122E94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(4,225)</w:t>
            </w:r>
          </w:p>
        </w:tc>
        <w:tc>
          <w:tcPr>
            <w:tcW w:w="236" w:type="dxa"/>
            <w:vAlign w:val="bottom"/>
          </w:tcPr>
          <w:p w14:paraId="703169B0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07EB2" w14:textId="42DE2BE6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(27,354)</w:t>
            </w:r>
          </w:p>
        </w:tc>
        <w:tc>
          <w:tcPr>
            <w:tcW w:w="245" w:type="dxa"/>
            <w:vAlign w:val="bottom"/>
          </w:tcPr>
          <w:p w14:paraId="37F952F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FF769" w14:textId="5191A361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(28,984)</w:t>
            </w:r>
          </w:p>
        </w:tc>
      </w:tr>
      <w:tr w:rsidR="000C7FD9" w:rsidRPr="00C32DBA" w14:paraId="430CC53F" w14:textId="77777777" w:rsidTr="000A3A0A">
        <w:tc>
          <w:tcPr>
            <w:tcW w:w="2295" w:type="dxa"/>
          </w:tcPr>
          <w:p w14:paraId="67C673A1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</w:t>
            </w: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EE4B2" w14:textId="7E662561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216,576</w:t>
            </w:r>
          </w:p>
        </w:tc>
        <w:tc>
          <w:tcPr>
            <w:tcW w:w="236" w:type="dxa"/>
            <w:vAlign w:val="bottom"/>
          </w:tcPr>
          <w:p w14:paraId="44A84825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49839" w14:textId="5B35A23E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230,733</w:t>
            </w:r>
          </w:p>
        </w:tc>
        <w:tc>
          <w:tcPr>
            <w:tcW w:w="236" w:type="dxa"/>
            <w:vAlign w:val="bottom"/>
          </w:tcPr>
          <w:p w14:paraId="0AB081F3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0671" w14:textId="2A2F0064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57,628</w:t>
            </w:r>
          </w:p>
        </w:tc>
        <w:tc>
          <w:tcPr>
            <w:tcW w:w="236" w:type="dxa"/>
            <w:vAlign w:val="bottom"/>
          </w:tcPr>
          <w:p w14:paraId="3AE1FB9C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725B" w14:textId="339E14D8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64,554</w:t>
            </w:r>
          </w:p>
        </w:tc>
        <w:tc>
          <w:tcPr>
            <w:tcW w:w="236" w:type="dxa"/>
            <w:vAlign w:val="bottom"/>
          </w:tcPr>
          <w:p w14:paraId="2FF5C901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CEAD5" w14:textId="233C42D8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274,204</w:t>
            </w:r>
          </w:p>
        </w:tc>
        <w:tc>
          <w:tcPr>
            <w:tcW w:w="245" w:type="dxa"/>
            <w:vAlign w:val="bottom"/>
          </w:tcPr>
          <w:p w14:paraId="6D399B15" w14:textId="77777777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6D31" w14:textId="529260A9" w:rsidR="000C7FD9" w:rsidRPr="00C32DBA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295,287</w:t>
            </w:r>
          </w:p>
        </w:tc>
      </w:tr>
    </w:tbl>
    <w:p w14:paraId="5BF7D08F" w14:textId="77777777" w:rsidR="008539C2" w:rsidRPr="00A4031A" w:rsidRDefault="008539C2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14:paraId="4D08F383" w14:textId="77777777" w:rsidR="00092DFA" w:rsidRDefault="00092DFA" w:rsidP="009E6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jc w:val="both"/>
        <w:rPr>
          <w:rFonts w:asciiTheme="majorBidi" w:hAnsiTheme="majorBidi" w:cstheme="majorBidi"/>
          <w:sz w:val="30"/>
          <w:szCs w:val="30"/>
        </w:rPr>
      </w:pPr>
      <w:r w:rsidRPr="0070235D">
        <w:rPr>
          <w:rFonts w:asciiTheme="majorBidi" w:hAnsiTheme="majorBidi" w:cstheme="majorBidi"/>
          <w:sz w:val="30"/>
          <w:szCs w:val="30"/>
        </w:rPr>
        <w:t xml:space="preserve">5.2   </w:t>
      </w:r>
      <w:r w:rsidR="008539C2" w:rsidRPr="0070235D">
        <w:rPr>
          <w:rFonts w:asciiTheme="majorBidi" w:hAnsiTheme="majorBidi" w:cstheme="majorBidi"/>
          <w:sz w:val="30"/>
          <w:szCs w:val="30"/>
          <w:cs/>
        </w:rPr>
        <w:tab/>
      </w:r>
      <w:r w:rsidRPr="007023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6954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7023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3CC1">
        <w:rPr>
          <w:rFonts w:asciiTheme="majorBidi" w:hAnsiTheme="majorBidi" w:cstheme="majorBidi"/>
          <w:sz w:val="30"/>
          <w:szCs w:val="30"/>
          <w:cs/>
        </w:rPr>
        <w:t>256</w:t>
      </w:r>
      <w:r w:rsidRPr="00AC0952">
        <w:rPr>
          <w:rFonts w:asciiTheme="majorBidi" w:hAnsiTheme="majorBidi" w:cstheme="majorBidi"/>
          <w:sz w:val="30"/>
          <w:szCs w:val="30"/>
        </w:rPr>
        <w:t>2</w:t>
      </w:r>
      <w:r w:rsidRPr="00823CC1">
        <w:rPr>
          <w:rFonts w:asciiTheme="majorBidi" w:hAnsiTheme="majorBidi" w:cstheme="majorBidi"/>
          <w:sz w:val="30"/>
          <w:szCs w:val="30"/>
          <w:cs/>
        </w:rPr>
        <w:t xml:space="preserve"> และ 31 ธันวาคม 256</w:t>
      </w:r>
      <w:r w:rsidRPr="00AC0952">
        <w:rPr>
          <w:rFonts w:asciiTheme="majorBidi" w:hAnsiTheme="majorBidi" w:cstheme="majorBidi"/>
          <w:sz w:val="30"/>
          <w:szCs w:val="30"/>
        </w:rPr>
        <w:t>1</w:t>
      </w:r>
      <w:r w:rsidRPr="00823C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132" w:rsidRPr="00823CC1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9E6C00" w:rsidRPr="00823C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3CC1">
        <w:rPr>
          <w:rFonts w:asciiTheme="majorBidi" w:hAnsiTheme="majorBidi" w:cstheme="majorBidi"/>
          <w:sz w:val="30"/>
          <w:szCs w:val="30"/>
          <w:cs/>
        </w:rPr>
        <w:t>(สุทธิจาก</w:t>
      </w:r>
      <w:r w:rsidR="00595336" w:rsidRPr="00823CC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823CC1">
        <w:rPr>
          <w:rFonts w:asciiTheme="majorBidi" w:hAnsiTheme="majorBidi" w:cstheme="majorBidi"/>
          <w:sz w:val="30"/>
          <w:szCs w:val="30"/>
          <w:cs/>
        </w:rPr>
        <w:t>เช่าซื้อที่ยังไม่ถือเป็นรายได้) และค่าเผื่อหนี้สงสัยจะสูญจำแนกตามอายุหนี้ค้างชำระไ</w:t>
      </w:r>
      <w:r w:rsidRPr="0070235D">
        <w:rPr>
          <w:rFonts w:asciiTheme="majorBidi" w:hAnsiTheme="majorBidi" w:cstheme="majorBidi"/>
          <w:sz w:val="30"/>
          <w:szCs w:val="30"/>
          <w:cs/>
        </w:rPr>
        <w:t>ด้ดังนี้</w:t>
      </w:r>
    </w:p>
    <w:p w14:paraId="6B72C234" w14:textId="77777777" w:rsidR="0070235D" w:rsidRPr="0070235D" w:rsidRDefault="0070235D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rPr>
          <w:rFonts w:asciiTheme="majorBidi" w:hAnsiTheme="majorBidi" w:cstheme="majorBidi"/>
          <w:sz w:val="30"/>
          <w:szCs w:val="30"/>
        </w:rPr>
      </w:pPr>
    </w:p>
    <w:tbl>
      <w:tblPr>
        <w:tblW w:w="98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1017"/>
        <w:gridCol w:w="236"/>
        <w:gridCol w:w="990"/>
        <w:gridCol w:w="236"/>
        <w:gridCol w:w="995"/>
        <w:gridCol w:w="236"/>
        <w:gridCol w:w="990"/>
        <w:gridCol w:w="236"/>
        <w:gridCol w:w="1024"/>
        <w:gridCol w:w="245"/>
        <w:gridCol w:w="1013"/>
      </w:tblGrid>
      <w:tr w:rsidR="00092DFA" w:rsidRPr="0070235D" w14:paraId="7618E702" w14:textId="77777777" w:rsidTr="0070235D">
        <w:trPr>
          <w:trHeight w:val="380"/>
        </w:trPr>
        <w:tc>
          <w:tcPr>
            <w:tcW w:w="2655" w:type="dxa"/>
          </w:tcPr>
          <w:p w14:paraId="2C912806" w14:textId="77777777" w:rsidR="00092DFA" w:rsidRPr="0070235D" w:rsidRDefault="00092DFA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18" w:type="dxa"/>
            <w:gridSpan w:val="11"/>
          </w:tcPr>
          <w:p w14:paraId="57B92DA5" w14:textId="77777777" w:rsidR="00092DFA" w:rsidRPr="0070235D" w:rsidRDefault="00092DFA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30E13" w:rsidRPr="0070235D" w14:paraId="5BBC91B7" w14:textId="77777777" w:rsidTr="0070235D">
        <w:trPr>
          <w:trHeight w:val="254"/>
        </w:trPr>
        <w:tc>
          <w:tcPr>
            <w:tcW w:w="2655" w:type="dxa"/>
          </w:tcPr>
          <w:p w14:paraId="3463304A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43" w:type="dxa"/>
            <w:gridSpan w:val="3"/>
          </w:tcPr>
          <w:p w14:paraId="5C404466" w14:textId="77777777" w:rsidR="00D30E13" w:rsidRPr="0070235D" w:rsidRDefault="00A22132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88CDBC4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21" w:type="dxa"/>
            <w:gridSpan w:val="3"/>
          </w:tcPr>
          <w:p w14:paraId="3ED7B875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74CC3A91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82" w:type="dxa"/>
            <w:gridSpan w:val="3"/>
          </w:tcPr>
          <w:p w14:paraId="59EFB340" w14:textId="77777777" w:rsidR="00D30E13" w:rsidRPr="0070235D" w:rsidRDefault="00A22132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  <w:r w:rsidR="0055222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52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</w:tr>
      <w:tr w:rsidR="00D30E13" w:rsidRPr="0070235D" w14:paraId="559E5BA0" w14:textId="77777777" w:rsidTr="0070235D">
        <w:tc>
          <w:tcPr>
            <w:tcW w:w="2655" w:type="dxa"/>
          </w:tcPr>
          <w:p w14:paraId="6C2EEFCC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5FB2488A" w14:textId="77777777" w:rsidR="00D30E13" w:rsidRPr="0070235D" w:rsidRDefault="00856954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D30E13" w:rsidRPr="007023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595B178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AC6328A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08DD231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BC57797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1189DB3D" w14:textId="77777777" w:rsidR="00D30E13" w:rsidRPr="0070235D" w:rsidRDefault="00452B8F" w:rsidP="0045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70AC5E8A" w14:textId="77777777" w:rsidR="00D30E13" w:rsidRPr="0070235D" w:rsidRDefault="00D30E13" w:rsidP="0045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FB3DADB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1DFCDD0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11E77EA1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8F1A6B3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6995146A" w14:textId="77777777" w:rsidR="00D30E13" w:rsidRPr="0070235D" w:rsidRDefault="00452B8F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173D1C39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1E7077E6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BB46714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2E350C5" w14:textId="77777777"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30E13" w:rsidRPr="0070235D" w14:paraId="1553F31B" w14:textId="77777777" w:rsidTr="0070235D">
        <w:tc>
          <w:tcPr>
            <w:tcW w:w="2655" w:type="dxa"/>
          </w:tcPr>
          <w:p w14:paraId="372DDC99" w14:textId="77777777" w:rsidR="00D30E13" w:rsidRPr="0070235D" w:rsidRDefault="00D30E13" w:rsidP="007023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75749A64" w14:textId="77777777" w:rsidR="00D30E13" w:rsidRPr="0070235D" w:rsidRDefault="00D30E13" w:rsidP="00D3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C00" w:rsidRPr="0070235D" w14:paraId="00C742FF" w14:textId="77777777" w:rsidTr="00E943CA">
        <w:tc>
          <w:tcPr>
            <w:tcW w:w="2655" w:type="dxa"/>
          </w:tcPr>
          <w:p w14:paraId="50A20130" w14:textId="77777777" w:rsidR="009E6C00" w:rsidRPr="0070235D" w:rsidRDefault="009E6C00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1017" w:type="dxa"/>
          </w:tcPr>
          <w:p w14:paraId="721478FC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240A1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38261550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C7A14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01B406D8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73B12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2220FE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589FFE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75FEA671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442EB8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63C11173" w14:textId="77777777"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FD9" w:rsidRPr="0070235D" w14:paraId="7B2D032C" w14:textId="77777777" w:rsidTr="00E943CA">
        <w:tc>
          <w:tcPr>
            <w:tcW w:w="2655" w:type="dxa"/>
          </w:tcPr>
          <w:p w14:paraId="7761D86C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17" w:type="dxa"/>
          </w:tcPr>
          <w:p w14:paraId="7FB89261" w14:textId="6BD9B6AB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220,973</w:t>
            </w:r>
          </w:p>
        </w:tc>
        <w:tc>
          <w:tcPr>
            <w:tcW w:w="236" w:type="dxa"/>
          </w:tcPr>
          <w:p w14:paraId="66D4953D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046E24B3" w14:textId="5493041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234,081</w:t>
            </w:r>
          </w:p>
        </w:tc>
        <w:tc>
          <w:tcPr>
            <w:tcW w:w="236" w:type="dxa"/>
          </w:tcPr>
          <w:p w14:paraId="10828AD9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7B155390" w14:textId="3598A099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  <w:tc>
          <w:tcPr>
            <w:tcW w:w="236" w:type="dxa"/>
          </w:tcPr>
          <w:p w14:paraId="7C33A602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4748DBD" w14:textId="2710D840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2,325</w:t>
            </w:r>
          </w:p>
        </w:tc>
        <w:tc>
          <w:tcPr>
            <w:tcW w:w="236" w:type="dxa"/>
          </w:tcPr>
          <w:p w14:paraId="666E84F8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8EFFADB" w14:textId="35435C14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218,768</w:t>
            </w:r>
          </w:p>
        </w:tc>
        <w:tc>
          <w:tcPr>
            <w:tcW w:w="245" w:type="dxa"/>
          </w:tcPr>
          <w:p w14:paraId="69777873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2754CC44" w14:textId="4C44C652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231,756</w:t>
            </w:r>
          </w:p>
        </w:tc>
      </w:tr>
      <w:tr w:rsidR="000C7FD9" w:rsidRPr="0070235D" w14:paraId="0D6AABC5" w14:textId="77777777" w:rsidTr="00E943CA">
        <w:tc>
          <w:tcPr>
            <w:tcW w:w="2655" w:type="dxa"/>
          </w:tcPr>
          <w:p w14:paraId="08DFB137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017" w:type="dxa"/>
          </w:tcPr>
          <w:p w14:paraId="089E32C5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80E745A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1D9270CC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5FDFC42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</w:tcPr>
          <w:p w14:paraId="4BC321A7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7EEEDEB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42A1993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E240800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753BB8B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124EB1A5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7001BADD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7FD9" w:rsidRPr="0070235D" w14:paraId="2CCFE4D0" w14:textId="77777777" w:rsidTr="00E943CA">
        <w:tc>
          <w:tcPr>
            <w:tcW w:w="2655" w:type="dxa"/>
          </w:tcPr>
          <w:p w14:paraId="504C653B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3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1DD458E9" w14:textId="7A057E22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36,006</w:t>
            </w:r>
          </w:p>
        </w:tc>
        <w:tc>
          <w:tcPr>
            <w:tcW w:w="236" w:type="dxa"/>
          </w:tcPr>
          <w:p w14:paraId="76639944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5FBAF80" w14:textId="0579250A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41,462</w:t>
            </w:r>
          </w:p>
        </w:tc>
        <w:tc>
          <w:tcPr>
            <w:tcW w:w="236" w:type="dxa"/>
          </w:tcPr>
          <w:p w14:paraId="0388ADA0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2D798AB9" w14:textId="33B3BCD2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3,579</w:t>
            </w:r>
          </w:p>
        </w:tc>
        <w:tc>
          <w:tcPr>
            <w:tcW w:w="236" w:type="dxa"/>
          </w:tcPr>
          <w:p w14:paraId="2ACBAC81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2A5ADC6" w14:textId="138E9DAB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4,072</w:t>
            </w:r>
          </w:p>
        </w:tc>
        <w:tc>
          <w:tcPr>
            <w:tcW w:w="236" w:type="dxa"/>
          </w:tcPr>
          <w:p w14:paraId="090867C4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2816DB9" w14:textId="0C293BB8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32,427</w:t>
            </w:r>
          </w:p>
        </w:tc>
        <w:tc>
          <w:tcPr>
            <w:tcW w:w="245" w:type="dxa"/>
          </w:tcPr>
          <w:p w14:paraId="5A5B096E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718595C7" w14:textId="614362F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37,390</w:t>
            </w:r>
          </w:p>
        </w:tc>
      </w:tr>
      <w:tr w:rsidR="000C7FD9" w:rsidRPr="0070235D" w14:paraId="7F64A5F3" w14:textId="77777777" w:rsidTr="00E943CA">
        <w:tc>
          <w:tcPr>
            <w:tcW w:w="2655" w:type="dxa"/>
          </w:tcPr>
          <w:p w14:paraId="3E89BA3B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35D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44BA4BE4" w14:textId="24ECB8E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24,471</w:t>
            </w:r>
          </w:p>
        </w:tc>
        <w:tc>
          <w:tcPr>
            <w:tcW w:w="236" w:type="dxa"/>
          </w:tcPr>
          <w:p w14:paraId="39FE373B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8999E42" w14:textId="71388042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26,773</w:t>
            </w:r>
          </w:p>
        </w:tc>
        <w:tc>
          <w:tcPr>
            <w:tcW w:w="236" w:type="dxa"/>
          </w:tcPr>
          <w:p w14:paraId="68594349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43772448" w14:textId="421BAC1E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7,292</w:t>
            </w:r>
          </w:p>
        </w:tc>
        <w:tc>
          <w:tcPr>
            <w:tcW w:w="236" w:type="dxa"/>
          </w:tcPr>
          <w:p w14:paraId="4CB7B30D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E5CCBD8" w14:textId="1F9D5EB6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7,895</w:t>
            </w:r>
          </w:p>
        </w:tc>
        <w:tc>
          <w:tcPr>
            <w:tcW w:w="236" w:type="dxa"/>
          </w:tcPr>
          <w:p w14:paraId="0904FA4F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F035E33" w14:textId="4CF47EE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17,179</w:t>
            </w:r>
          </w:p>
        </w:tc>
        <w:tc>
          <w:tcPr>
            <w:tcW w:w="245" w:type="dxa"/>
          </w:tcPr>
          <w:p w14:paraId="5F419887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72855040" w14:textId="734733F8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18,878</w:t>
            </w:r>
          </w:p>
        </w:tc>
      </w:tr>
      <w:tr w:rsidR="000C7FD9" w:rsidRPr="0070235D" w14:paraId="5E0D84DE" w14:textId="77777777" w:rsidTr="00E943CA">
        <w:tc>
          <w:tcPr>
            <w:tcW w:w="2655" w:type="dxa"/>
          </w:tcPr>
          <w:p w14:paraId="533F6179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35D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418B4516" w14:textId="38CF9A58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8,067</w:t>
            </w:r>
          </w:p>
        </w:tc>
        <w:tc>
          <w:tcPr>
            <w:tcW w:w="236" w:type="dxa"/>
          </w:tcPr>
          <w:p w14:paraId="16E62693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662971E" w14:textId="0DA1B8B8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9,405</w:t>
            </w:r>
          </w:p>
        </w:tc>
        <w:tc>
          <w:tcPr>
            <w:tcW w:w="236" w:type="dxa"/>
          </w:tcPr>
          <w:p w14:paraId="5F4C18D6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0561B9C4" w14:textId="2853A108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4,580</w:t>
            </w:r>
          </w:p>
        </w:tc>
        <w:tc>
          <w:tcPr>
            <w:tcW w:w="236" w:type="dxa"/>
          </w:tcPr>
          <w:p w14:paraId="11203686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BD86D80" w14:textId="103815A2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236" w:type="dxa"/>
          </w:tcPr>
          <w:p w14:paraId="58ED9187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CF4D391" w14:textId="58BD8BE6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3,487</w:t>
            </w:r>
          </w:p>
        </w:tc>
        <w:tc>
          <w:tcPr>
            <w:tcW w:w="245" w:type="dxa"/>
          </w:tcPr>
          <w:p w14:paraId="47652E41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0FAC3F85" w14:textId="52A29076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4,181</w:t>
            </w:r>
          </w:p>
        </w:tc>
      </w:tr>
      <w:tr w:rsidR="000C7FD9" w:rsidRPr="0070235D" w14:paraId="5A0CD8C8" w14:textId="77777777" w:rsidTr="00E943CA">
        <w:tc>
          <w:tcPr>
            <w:tcW w:w="2655" w:type="dxa"/>
          </w:tcPr>
          <w:p w14:paraId="47AF114A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35D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22371927" w14:textId="58FAB185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6,017</w:t>
            </w:r>
          </w:p>
        </w:tc>
        <w:tc>
          <w:tcPr>
            <w:tcW w:w="236" w:type="dxa"/>
          </w:tcPr>
          <w:p w14:paraId="36CCBBC5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74C3CCC" w14:textId="418CE9F1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6,641</w:t>
            </w:r>
          </w:p>
        </w:tc>
        <w:tc>
          <w:tcPr>
            <w:tcW w:w="236" w:type="dxa"/>
          </w:tcPr>
          <w:p w14:paraId="72C53BD8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1395B03A" w14:textId="6DFF59F5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4,603</w:t>
            </w:r>
          </w:p>
        </w:tc>
        <w:tc>
          <w:tcPr>
            <w:tcW w:w="236" w:type="dxa"/>
          </w:tcPr>
          <w:p w14:paraId="70966421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48C35A1" w14:textId="55F78BAE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4,748</w:t>
            </w:r>
          </w:p>
        </w:tc>
        <w:tc>
          <w:tcPr>
            <w:tcW w:w="236" w:type="dxa"/>
          </w:tcPr>
          <w:p w14:paraId="21F25435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8952C40" w14:textId="3C15C1BD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1,414</w:t>
            </w:r>
          </w:p>
        </w:tc>
        <w:tc>
          <w:tcPr>
            <w:tcW w:w="245" w:type="dxa"/>
          </w:tcPr>
          <w:p w14:paraId="3DCF7987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B76078F" w14:textId="14B676D8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1,893</w:t>
            </w:r>
          </w:p>
        </w:tc>
      </w:tr>
      <w:tr w:rsidR="000C7FD9" w:rsidRPr="0070235D" w14:paraId="615A4E68" w14:textId="77777777" w:rsidTr="00A43448">
        <w:tc>
          <w:tcPr>
            <w:tcW w:w="2655" w:type="dxa"/>
          </w:tcPr>
          <w:p w14:paraId="39E556B6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35D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  <w:vAlign w:val="bottom"/>
          </w:tcPr>
          <w:p w14:paraId="2E3C46BB" w14:textId="53A304BA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5,112</w:t>
            </w:r>
          </w:p>
        </w:tc>
        <w:tc>
          <w:tcPr>
            <w:tcW w:w="236" w:type="dxa"/>
          </w:tcPr>
          <w:p w14:paraId="597239C4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E1EF923" w14:textId="36F9EDC6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5,551</w:t>
            </w:r>
          </w:p>
        </w:tc>
        <w:tc>
          <w:tcPr>
            <w:tcW w:w="236" w:type="dxa"/>
          </w:tcPr>
          <w:p w14:paraId="55485A87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53C5CA54" w14:textId="58F47813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4,305</w:t>
            </w:r>
          </w:p>
        </w:tc>
        <w:tc>
          <w:tcPr>
            <w:tcW w:w="236" w:type="dxa"/>
          </w:tcPr>
          <w:p w14:paraId="65EFD7D3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D37954A" w14:textId="2D238C56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4,406</w:t>
            </w:r>
          </w:p>
        </w:tc>
        <w:tc>
          <w:tcPr>
            <w:tcW w:w="236" w:type="dxa"/>
          </w:tcPr>
          <w:p w14:paraId="18671758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5F74E2E" w14:textId="44318EC5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245" w:type="dxa"/>
          </w:tcPr>
          <w:p w14:paraId="3B7F11EE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4DF9B6D" w14:textId="47CB9D0D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</w:tr>
      <w:tr w:rsidR="000C7FD9" w:rsidRPr="0070235D" w14:paraId="670CFE55" w14:textId="77777777" w:rsidTr="00A43448">
        <w:tc>
          <w:tcPr>
            <w:tcW w:w="2655" w:type="dxa"/>
          </w:tcPr>
          <w:p w14:paraId="607ED341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023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7C7B5EE5" w14:textId="46E2CE00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36" w:type="dxa"/>
          </w:tcPr>
          <w:p w14:paraId="23F461D1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5954AE" w14:textId="6954E572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14:paraId="0B129B8A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3E5A837" w14:textId="0A252EFB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36" w:type="dxa"/>
          </w:tcPr>
          <w:p w14:paraId="7C7330D3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250F9A" w14:textId="78F32B90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2AD47804" w14:textId="77777777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40CE89A" w14:textId="2EEF6C00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45" w:type="dxa"/>
          </w:tcPr>
          <w:p w14:paraId="6E4429CB" w14:textId="77777777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8044662" w14:textId="23DB3BC2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0C7FD9" w:rsidRPr="0070235D" w14:paraId="4FCCF0CB" w14:textId="77777777" w:rsidTr="00A43448">
        <w:tc>
          <w:tcPr>
            <w:tcW w:w="2655" w:type="dxa"/>
          </w:tcPr>
          <w:p w14:paraId="7885EFD2" w14:textId="77777777" w:rsidR="000C7FD9" w:rsidRPr="0070235D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E4F8A" w14:textId="17E275D4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115F8">
              <w:rPr>
                <w:rFonts w:asciiTheme="majorBidi" w:hAnsiTheme="majorBidi" w:cstheme="majorBidi"/>
                <w:b/>
                <w:bCs/>
              </w:rPr>
              <w:t>301,558</w:t>
            </w:r>
          </w:p>
        </w:tc>
        <w:tc>
          <w:tcPr>
            <w:tcW w:w="236" w:type="dxa"/>
          </w:tcPr>
          <w:p w14:paraId="684E2B89" w14:textId="77777777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E90EC6" w14:textId="2C90527A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0115F8">
              <w:rPr>
                <w:rFonts w:asciiTheme="majorBidi" w:hAnsiTheme="majorBidi" w:cstheme="majorBidi"/>
                <w:b/>
                <w:bCs/>
              </w:rPr>
              <w:t>324,271</w:t>
            </w:r>
          </w:p>
        </w:tc>
        <w:tc>
          <w:tcPr>
            <w:tcW w:w="236" w:type="dxa"/>
          </w:tcPr>
          <w:p w14:paraId="1CE879E7" w14:textId="77777777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9960B2" w14:textId="07498276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0115F8">
              <w:rPr>
                <w:rFonts w:asciiTheme="majorBidi" w:hAnsiTheme="majorBidi" w:cstheme="majorBidi"/>
                <w:b/>
                <w:bCs/>
              </w:rPr>
              <w:t>27,354</w:t>
            </w:r>
          </w:p>
        </w:tc>
        <w:tc>
          <w:tcPr>
            <w:tcW w:w="236" w:type="dxa"/>
          </w:tcPr>
          <w:p w14:paraId="201F54F9" w14:textId="77777777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B92CC" w14:textId="37B8D35C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0115F8">
              <w:rPr>
                <w:rFonts w:asciiTheme="majorBidi" w:hAnsiTheme="majorBidi" w:cstheme="majorBidi"/>
                <w:b/>
                <w:bCs/>
              </w:rPr>
              <w:t>28,984</w:t>
            </w:r>
          </w:p>
        </w:tc>
        <w:tc>
          <w:tcPr>
            <w:tcW w:w="236" w:type="dxa"/>
          </w:tcPr>
          <w:p w14:paraId="700B7ABE" w14:textId="77777777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70B4C0" w14:textId="62DF2B33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</w:rPr>
              <w:t>274,204</w:t>
            </w:r>
          </w:p>
        </w:tc>
        <w:tc>
          <w:tcPr>
            <w:tcW w:w="245" w:type="dxa"/>
          </w:tcPr>
          <w:p w14:paraId="15D2E89E" w14:textId="77777777" w:rsidR="000C7FD9" w:rsidRPr="00D91833" w:rsidRDefault="000C7FD9" w:rsidP="000C7FD9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732B815" w14:textId="48913D5F" w:rsidR="000C7FD9" w:rsidRPr="00D91833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295,287</w:t>
            </w:r>
          </w:p>
        </w:tc>
      </w:tr>
    </w:tbl>
    <w:p w14:paraId="043E7C8F" w14:textId="77777777" w:rsidR="00446229" w:rsidRPr="0070235D" w:rsidRDefault="00446229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D2122" w14:textId="77777777" w:rsidR="008539C2" w:rsidRPr="00A4031A" w:rsidRDefault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14:paraId="002D157C" w14:textId="77777777" w:rsidR="00092DFA" w:rsidRPr="00A4031A" w:rsidRDefault="00092DFA" w:rsidP="00092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A4031A">
        <w:rPr>
          <w:rFonts w:ascii="Angsana New" w:hAnsi="Angsana New" w:cs="Angsana New"/>
          <w:sz w:val="30"/>
          <w:szCs w:val="30"/>
        </w:rPr>
        <w:t>5.3</w:t>
      </w:r>
      <w:r w:rsidRPr="00A4031A">
        <w:rPr>
          <w:rFonts w:ascii="Angsana New" w:hAnsi="Angsana New" w:cs="Angsana New"/>
          <w:sz w:val="30"/>
          <w:szCs w:val="30"/>
        </w:rPr>
        <w:tab/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0E532E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429C6" w:rsidRPr="00A4031A">
        <w:rPr>
          <w:rFonts w:ascii="Angsana New" w:hAnsi="Angsana New" w:cs="Angsana New"/>
          <w:sz w:val="30"/>
          <w:szCs w:val="30"/>
        </w:rPr>
        <w:t>2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429C6" w:rsidRPr="00A4031A">
        <w:rPr>
          <w:rFonts w:ascii="Angsana New" w:hAnsi="Angsana New" w:cs="Angsana New"/>
          <w:sz w:val="30"/>
          <w:szCs w:val="30"/>
        </w:rPr>
        <w:t>1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ผลรวมของเงินลงทุนขั้นต่ำตามสัญญา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p w14:paraId="5C9DDA89" w14:textId="77777777" w:rsidR="00092DFA" w:rsidRPr="00A4031A" w:rsidRDefault="00092DFA" w:rsidP="00092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="Times New Roman" w:hAnsi="Times New Roman"/>
          <w:sz w:val="22"/>
          <w:szCs w:val="20"/>
        </w:rPr>
      </w:pPr>
      <w:r w:rsidRPr="00A4031A">
        <w:rPr>
          <w:rFonts w:ascii="Times New Roman" w:hAnsi="Times New Roman"/>
          <w:sz w:val="22"/>
          <w:szCs w:val="20"/>
        </w:rPr>
        <w:tab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270"/>
        <w:gridCol w:w="1170"/>
        <w:gridCol w:w="270"/>
        <w:gridCol w:w="1260"/>
        <w:gridCol w:w="270"/>
        <w:gridCol w:w="1170"/>
      </w:tblGrid>
      <w:tr w:rsidR="00092DFA" w:rsidRPr="00A4031A" w14:paraId="33AEB9D6" w14:textId="77777777" w:rsidTr="00C56167">
        <w:tc>
          <w:tcPr>
            <w:tcW w:w="3402" w:type="dxa"/>
          </w:tcPr>
          <w:p w14:paraId="2ED5A538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55302956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92DFA" w:rsidRPr="00A4031A" w14:paraId="1AF647CA" w14:textId="77777777" w:rsidTr="00C56167">
        <w:tc>
          <w:tcPr>
            <w:tcW w:w="3402" w:type="dxa"/>
          </w:tcPr>
          <w:p w14:paraId="511C084E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3B776FB4" w14:textId="77777777" w:rsidR="00092DFA" w:rsidRPr="00837C64" w:rsidRDefault="000E532E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092DFA"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2DFA"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051E49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0F67C4D1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837C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092DFA" w:rsidRPr="00A4031A" w14:paraId="06263094" w14:textId="77777777" w:rsidTr="00C56167">
        <w:tc>
          <w:tcPr>
            <w:tcW w:w="3402" w:type="dxa"/>
          </w:tcPr>
          <w:p w14:paraId="752CDD42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53114C0" w14:textId="77777777" w:rsidR="00C56167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</w:t>
            </w:r>
          </w:p>
          <w:p w14:paraId="56F5F99E" w14:textId="77777777" w:rsidR="0055222E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ทุน</w:t>
            </w:r>
            <w:r w:rsidR="00754FF7"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754FF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</w:t>
            </w:r>
            <w:r w:rsidR="0055222E"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5760382" w14:textId="77777777" w:rsidR="00092DFA" w:rsidRPr="00837C64" w:rsidRDefault="0055222E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270" w:type="dxa"/>
            <w:vAlign w:val="bottom"/>
          </w:tcPr>
          <w:p w14:paraId="0B71554A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5E1C12A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10BC3477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1F35624B" w14:textId="77777777" w:rsidR="00C56167" w:rsidRDefault="0055222E" w:rsidP="0055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</w:t>
            </w:r>
          </w:p>
          <w:p w14:paraId="5E089F67" w14:textId="77777777" w:rsidR="0055222E" w:rsidRDefault="0055222E" w:rsidP="0055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ทุน</w:t>
            </w:r>
            <w:r w:rsidR="00754FF7"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754FF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</w:t>
            </w:r>
            <w:r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0BD80930" w14:textId="77777777" w:rsidR="00092DFA" w:rsidRPr="00837C64" w:rsidRDefault="0055222E" w:rsidP="0055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270" w:type="dxa"/>
          </w:tcPr>
          <w:p w14:paraId="79E536F3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79F12D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92DFA" w:rsidRPr="00A4031A" w14:paraId="1DD9145D" w14:textId="77777777" w:rsidTr="00C56167">
        <w:tc>
          <w:tcPr>
            <w:tcW w:w="3402" w:type="dxa"/>
          </w:tcPr>
          <w:p w14:paraId="02226075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7BDB0EF0" w14:textId="77777777"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FD9" w:rsidRPr="00A4031A" w14:paraId="5D4350A6" w14:textId="77777777" w:rsidTr="00A43448">
        <w:tc>
          <w:tcPr>
            <w:tcW w:w="3402" w:type="dxa"/>
          </w:tcPr>
          <w:p w14:paraId="2BEEF20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08C8B464" w14:textId="48FEF982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307,639</w:t>
            </w:r>
          </w:p>
        </w:tc>
        <w:tc>
          <w:tcPr>
            <w:tcW w:w="270" w:type="dxa"/>
          </w:tcPr>
          <w:p w14:paraId="16BD27B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71AA351B" w14:textId="78B6D64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240,195</w:t>
            </w:r>
          </w:p>
        </w:tc>
        <w:tc>
          <w:tcPr>
            <w:tcW w:w="270" w:type="dxa"/>
          </w:tcPr>
          <w:p w14:paraId="29C43689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6CE4A2" w14:textId="77777777" w:rsidR="000C7FD9" w:rsidRPr="00837C64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350,626</w:t>
            </w:r>
          </w:p>
        </w:tc>
        <w:tc>
          <w:tcPr>
            <w:tcW w:w="270" w:type="dxa"/>
            <w:vAlign w:val="bottom"/>
          </w:tcPr>
          <w:p w14:paraId="578C03E6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7E81B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255,492</w:t>
            </w:r>
          </w:p>
        </w:tc>
      </w:tr>
      <w:tr w:rsidR="000C7FD9" w:rsidRPr="00A4031A" w14:paraId="172599CC" w14:textId="77777777" w:rsidTr="00A43448">
        <w:trPr>
          <w:trHeight w:val="65"/>
        </w:trPr>
        <w:tc>
          <w:tcPr>
            <w:tcW w:w="3402" w:type="dxa"/>
          </w:tcPr>
          <w:p w14:paraId="7A79E437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</w:t>
            </w:r>
          </w:p>
          <w:p w14:paraId="3135121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74AC5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048706" w14:textId="5F0C2D79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75,091</w:t>
            </w:r>
          </w:p>
        </w:tc>
        <w:tc>
          <w:tcPr>
            <w:tcW w:w="270" w:type="dxa"/>
          </w:tcPr>
          <w:p w14:paraId="34BCDCA1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966DA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68D219" w14:textId="422BA89D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61,363</w:t>
            </w:r>
          </w:p>
        </w:tc>
        <w:tc>
          <w:tcPr>
            <w:tcW w:w="270" w:type="dxa"/>
          </w:tcPr>
          <w:p w14:paraId="6C50D91A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A5BA58" w14:textId="77777777" w:rsidR="000C7FD9" w:rsidRPr="00837C64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88,337</w:t>
            </w:r>
          </w:p>
        </w:tc>
        <w:tc>
          <w:tcPr>
            <w:tcW w:w="270" w:type="dxa"/>
            <w:vAlign w:val="bottom"/>
          </w:tcPr>
          <w:p w14:paraId="14EAC492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83DF99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68,779</w:t>
            </w:r>
          </w:p>
        </w:tc>
      </w:tr>
      <w:tr w:rsidR="000C7FD9" w:rsidRPr="00A4031A" w14:paraId="5F05A612" w14:textId="77777777" w:rsidTr="00A43448">
        <w:tc>
          <w:tcPr>
            <w:tcW w:w="3402" w:type="dxa"/>
          </w:tcPr>
          <w:p w14:paraId="1889D6D7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03C4A1" w14:textId="1FF06CC6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382,730</w:t>
            </w:r>
          </w:p>
        </w:tc>
        <w:tc>
          <w:tcPr>
            <w:tcW w:w="270" w:type="dxa"/>
          </w:tcPr>
          <w:p w14:paraId="5A9B3C1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5E0678" w14:textId="6589A452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301,558</w:t>
            </w:r>
          </w:p>
        </w:tc>
        <w:tc>
          <w:tcPr>
            <w:tcW w:w="270" w:type="dxa"/>
          </w:tcPr>
          <w:p w14:paraId="022AEC95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C2D271" w14:textId="77777777" w:rsidR="000C7FD9" w:rsidRPr="009E6C00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E6C00">
              <w:rPr>
                <w:rFonts w:asciiTheme="majorBidi" w:hAnsiTheme="majorBidi" w:cstheme="majorBidi"/>
                <w:sz w:val="30"/>
                <w:szCs w:val="30"/>
              </w:rPr>
              <w:t>438,963</w:t>
            </w:r>
          </w:p>
        </w:tc>
        <w:tc>
          <w:tcPr>
            <w:tcW w:w="270" w:type="dxa"/>
            <w:vAlign w:val="bottom"/>
          </w:tcPr>
          <w:p w14:paraId="24100961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8DEE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9E6C00">
              <w:rPr>
                <w:rFonts w:asciiTheme="majorBidi" w:hAnsiTheme="majorBidi" w:cstheme="majorBidi"/>
                <w:sz w:val="30"/>
                <w:szCs w:val="30"/>
              </w:rPr>
              <w:t>324,271</w:t>
            </w:r>
          </w:p>
        </w:tc>
      </w:tr>
      <w:tr w:rsidR="000C7FD9" w:rsidRPr="00A4031A" w14:paraId="4C4BA00D" w14:textId="77777777" w:rsidTr="00A43448">
        <w:tc>
          <w:tcPr>
            <w:tcW w:w="3402" w:type="dxa"/>
          </w:tcPr>
          <w:p w14:paraId="76C0ECB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46CD39" w14:textId="6C71C710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(81,172)</w:t>
            </w:r>
          </w:p>
        </w:tc>
        <w:tc>
          <w:tcPr>
            <w:tcW w:w="270" w:type="dxa"/>
          </w:tcPr>
          <w:p w14:paraId="513BF752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8BE90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678263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5DB516" w14:textId="5909C1D2" w:rsidR="000C7FD9" w:rsidRPr="00837C64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(114,692)</w:t>
            </w:r>
          </w:p>
        </w:tc>
        <w:tc>
          <w:tcPr>
            <w:tcW w:w="270" w:type="dxa"/>
            <w:vAlign w:val="bottom"/>
          </w:tcPr>
          <w:p w14:paraId="07F8E8EF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0CC76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0C7FD9" w:rsidRPr="00A4031A" w14:paraId="0023923A" w14:textId="77777777" w:rsidTr="00A43448">
        <w:tc>
          <w:tcPr>
            <w:tcW w:w="3402" w:type="dxa"/>
          </w:tcPr>
          <w:p w14:paraId="0C47EB84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</w:t>
            </w:r>
          </w:p>
          <w:p w14:paraId="3E22E3C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EE9284" w14:textId="77777777" w:rsidR="000C7FD9" w:rsidRPr="000115F8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89CF77" w14:textId="5277CCC3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301,558</w:t>
            </w:r>
          </w:p>
        </w:tc>
        <w:tc>
          <w:tcPr>
            <w:tcW w:w="270" w:type="dxa"/>
          </w:tcPr>
          <w:p w14:paraId="50E8F793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6E9919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1F40DA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BA025" w14:textId="77777777" w:rsidR="000C7FD9" w:rsidRPr="00837C64" w:rsidRDefault="000C7FD9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324,271</w:t>
            </w:r>
          </w:p>
        </w:tc>
        <w:tc>
          <w:tcPr>
            <w:tcW w:w="270" w:type="dxa"/>
            <w:vAlign w:val="bottom"/>
          </w:tcPr>
          <w:p w14:paraId="4AFB905F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DE59B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6FAD7403" w14:textId="77777777" w:rsidR="00B429C6" w:rsidRPr="00837C64" w:rsidRDefault="00B429C6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03" w:hanging="547"/>
        <w:rPr>
          <w:rFonts w:ascii="Angsana New" w:hAnsi="Angsana New" w:cs="Angsana New"/>
          <w:sz w:val="16"/>
          <w:szCs w:val="16"/>
        </w:rPr>
      </w:pPr>
      <w:r w:rsidRPr="00A4031A">
        <w:rPr>
          <w:rFonts w:ascii="Angsana New" w:hAnsi="Angsana New" w:cs="Angsana New"/>
          <w:sz w:val="30"/>
          <w:szCs w:val="30"/>
        </w:rPr>
        <w:tab/>
      </w:r>
    </w:p>
    <w:p w14:paraId="6C489917" w14:textId="06EC5442" w:rsidR="00B429C6" w:rsidRPr="000B3423" w:rsidRDefault="00B429C6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5.4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30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2547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/>
          <w:sz w:val="30"/>
          <w:szCs w:val="30"/>
        </w:rPr>
        <w:t xml:space="preserve">Consumer Finance) </w:t>
      </w:r>
      <w:r w:rsidRPr="00A4031A">
        <w:rPr>
          <w:rFonts w:ascii="Angsana New" w:hAnsi="Angsana New" w:cs="Angsana New" w:hint="cs"/>
          <w:sz w:val="30"/>
          <w:szCs w:val="30"/>
          <w:cs/>
        </w:rPr>
        <w:t>โดยให้หยุดรับรู้รายได้สำหรับลูกหนี้ที่ค้างชำระค่างวดเกินกว่า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แนวปฏิบัติดังกล่าวได้ให้ทางเลือกไว้โดยหาก</w:t>
      </w:r>
      <w:r w:rsidRPr="000B3423">
        <w:rPr>
          <w:rFonts w:ascii="Angsana New" w:hAnsi="Angsana New" w:cs="Angsana New"/>
          <w:sz w:val="30"/>
          <w:szCs w:val="30"/>
          <w:cs/>
        </w:rPr>
        <w:t>บริษัทใดเห็นว่าแนวทางปฏิบัตินี้ไม่เหมาะสมให้เปิดเผยแนวทางที่บริษัทใช้ ทั้งนี้</w:t>
      </w:r>
      <w:r w:rsidR="00827A4A" w:rsidRPr="000B3423">
        <w:rPr>
          <w:rFonts w:ascii="Angsana New" w:hAnsi="Angsana New" w:cs="Angsana New"/>
          <w:sz w:val="30"/>
          <w:szCs w:val="30"/>
          <w:cs/>
        </w:rPr>
        <w:t>กลุ่ม</w:t>
      </w:r>
      <w:r w:rsidR="00590FA5" w:rsidRPr="000B3423">
        <w:rPr>
          <w:rFonts w:ascii="Angsana New" w:hAnsi="Angsana New" w:cs="Angsana New"/>
          <w:sz w:val="30"/>
          <w:szCs w:val="30"/>
          <w:cs/>
        </w:rPr>
        <w:t>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มีนโยบายในการหยุดรับรู้รายได้สำหรับ</w:t>
      </w:r>
      <w:r w:rsidR="00A22132" w:rsidRPr="000B3423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0B3423">
        <w:rPr>
          <w:rFonts w:ascii="Angsana New" w:hAnsi="Angsana New" w:cs="Angsana New"/>
          <w:sz w:val="30"/>
          <w:szCs w:val="30"/>
          <w:cs/>
        </w:rPr>
        <w:t>ที่ค้างชำระ</w:t>
      </w:r>
      <w:r w:rsidR="0055222E" w:rsidRPr="000B3423">
        <w:rPr>
          <w:rFonts w:ascii="Angsana New" w:hAnsi="Angsana New" w:cs="Angsana New"/>
          <w:sz w:val="30"/>
          <w:szCs w:val="30"/>
          <w:cs/>
        </w:rPr>
        <w:br/>
      </w:r>
      <w:r w:rsidRPr="000B3423">
        <w:rPr>
          <w:rFonts w:ascii="Angsana New" w:hAnsi="Angsana New" w:cs="Angsana New"/>
          <w:sz w:val="30"/>
          <w:szCs w:val="30"/>
          <w:cs/>
        </w:rPr>
        <w:t xml:space="preserve">ค่างวดเกินกว่า </w:t>
      </w:r>
      <w:r w:rsidRPr="000B3423">
        <w:rPr>
          <w:rFonts w:ascii="Angsana New" w:hAnsi="Angsana New" w:cs="Angsana New"/>
          <w:sz w:val="30"/>
          <w:szCs w:val="30"/>
        </w:rPr>
        <w:t>4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4C4664" w:rsidRPr="000B3423">
        <w:rPr>
          <w:rFonts w:ascii="Angsana New" w:hAnsi="Angsana New" w:cs="Angsana New"/>
          <w:sz w:val="30"/>
          <w:szCs w:val="30"/>
        </w:rPr>
        <w:t xml:space="preserve">30 </w:t>
      </w:r>
      <w:r w:rsidR="004C4664" w:rsidRPr="000B3423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423">
        <w:rPr>
          <w:rFonts w:ascii="Angsana New" w:hAnsi="Angsana New" w:cs="Angsana New"/>
          <w:sz w:val="30"/>
          <w:szCs w:val="30"/>
        </w:rPr>
        <w:t>256</w:t>
      </w:r>
      <w:r w:rsidR="00DC74B8" w:rsidRPr="000B3423">
        <w:rPr>
          <w:rFonts w:ascii="Angsana New" w:hAnsi="Angsana New" w:cs="Angsana New"/>
          <w:sz w:val="30"/>
          <w:szCs w:val="30"/>
        </w:rPr>
        <w:t>2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3423">
        <w:rPr>
          <w:rFonts w:ascii="Angsana New" w:hAnsi="Angsana New" w:cs="Angsana New"/>
          <w:sz w:val="30"/>
          <w:szCs w:val="30"/>
        </w:rPr>
        <w:t>31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B3423">
        <w:rPr>
          <w:rFonts w:ascii="Angsana New" w:hAnsi="Angsana New" w:cs="Angsana New"/>
          <w:sz w:val="30"/>
          <w:szCs w:val="30"/>
        </w:rPr>
        <w:t>256</w:t>
      </w:r>
      <w:r w:rsidR="00DC74B8" w:rsidRPr="000B3423">
        <w:rPr>
          <w:rFonts w:ascii="Angsana New" w:hAnsi="Angsana New" w:cs="Angsana New"/>
          <w:sz w:val="30"/>
          <w:szCs w:val="30"/>
        </w:rPr>
        <w:t>1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มียอดลูกหนี้คงเหลือของ</w:t>
      </w:r>
      <w:r w:rsidR="00A22132" w:rsidRPr="000B3423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0B3423">
        <w:rPr>
          <w:rFonts w:ascii="Angsana New" w:hAnsi="Angsana New" w:cs="Angsana New"/>
          <w:sz w:val="30"/>
          <w:szCs w:val="30"/>
          <w:cs/>
        </w:rPr>
        <w:t>และที่ค้างชำระเกินกว่า</w:t>
      </w:r>
      <w:r w:rsidR="0055222E"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423">
        <w:rPr>
          <w:rFonts w:ascii="Angsana New" w:hAnsi="Angsana New" w:cs="Angsana New"/>
          <w:sz w:val="30"/>
          <w:szCs w:val="30"/>
        </w:rPr>
        <w:t>3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423">
        <w:rPr>
          <w:rFonts w:ascii="Angsana New" w:hAnsi="Angsana New" w:cs="Angsana New"/>
          <w:sz w:val="30"/>
          <w:szCs w:val="30"/>
          <w:cs/>
        </w:rPr>
        <w:t>แต่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ยังคงรับรู้รายได้เป็นจำนวนเงิน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88133B" w:rsidRPr="005A6472">
        <w:rPr>
          <w:rFonts w:ascii="Angsana New" w:hAnsi="Angsana New" w:cs="Angsana New"/>
          <w:sz w:val="30"/>
          <w:szCs w:val="30"/>
        </w:rPr>
        <w:t>15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C56167" w:rsidRPr="000B3423">
        <w:rPr>
          <w:rFonts w:ascii="Angsana New" w:hAnsi="Angsana New" w:cs="Angsana New"/>
          <w:sz w:val="30"/>
          <w:szCs w:val="30"/>
        </w:rPr>
        <w:br/>
      </w:r>
      <w:r w:rsidR="00C7488C" w:rsidRPr="000B3423">
        <w:rPr>
          <w:rFonts w:ascii="Angsana New" w:hAnsi="Angsana New" w:cs="Angsana New"/>
          <w:sz w:val="30"/>
          <w:szCs w:val="30"/>
        </w:rPr>
        <w:t>22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825F547" w14:textId="77777777" w:rsidR="003D64C7" w:rsidRPr="000B3423" w:rsidRDefault="003D64C7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="Angsana New" w:hAnsi="Angsana New" w:cs="Angsana New"/>
          <w:sz w:val="16"/>
          <w:szCs w:val="16"/>
        </w:rPr>
      </w:pPr>
    </w:p>
    <w:p w14:paraId="233F6A41" w14:textId="163BF521" w:rsidR="00D572DD" w:rsidRPr="000B3423" w:rsidRDefault="00B429C6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0B3423">
        <w:rPr>
          <w:rFonts w:ascii="Angsana New" w:hAnsi="Angsana New" w:cs="Angsana New"/>
          <w:sz w:val="30"/>
          <w:szCs w:val="30"/>
          <w:cs/>
        </w:rPr>
        <w:t>นอกจากนี้หาก</w:t>
      </w:r>
      <w:r w:rsidR="00745DC9" w:rsidRPr="000B342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B3423">
        <w:rPr>
          <w:rFonts w:ascii="Angsana New" w:hAnsi="Angsana New" w:cs="Angsana New"/>
          <w:sz w:val="30"/>
          <w:szCs w:val="30"/>
          <w:cs/>
        </w:rPr>
        <w:t>ต้องหยุดรับรู้รายได้ตามแนวทางปฏิบัติดังกล่าว จะมีผลทำให้รายได้สำหรับงวด</w:t>
      </w:r>
      <w:r w:rsidR="000D51AB" w:rsidRPr="000B3423">
        <w:rPr>
          <w:rFonts w:ascii="Angsana New" w:hAnsi="Angsana New" w:cs="Angsana New"/>
          <w:sz w:val="30"/>
          <w:szCs w:val="30"/>
          <w:cs/>
        </w:rPr>
        <w:t>หก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0D51AB" w:rsidRPr="000B3423">
        <w:rPr>
          <w:rFonts w:ascii="Angsana New" w:hAnsi="Angsana New" w:cs="Angsana New"/>
          <w:sz w:val="30"/>
          <w:szCs w:val="30"/>
          <w:cs/>
        </w:rPr>
        <w:t>30 มิถุนายน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</w:t>
      </w:r>
      <w:r w:rsidR="00C7488C" w:rsidRPr="000B3423">
        <w:rPr>
          <w:rFonts w:ascii="Angsana New" w:hAnsi="Angsana New" w:cs="Angsana New"/>
          <w:sz w:val="30"/>
          <w:szCs w:val="30"/>
        </w:rPr>
        <w:t>2562</w:t>
      </w:r>
      <w:r w:rsidRPr="000B3423">
        <w:rPr>
          <w:rFonts w:ascii="Angsana New" w:hAnsi="Angsana New" w:cs="Angsana New"/>
          <w:sz w:val="30"/>
          <w:szCs w:val="30"/>
        </w:rPr>
        <w:t xml:space="preserve"> 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7488C" w:rsidRPr="000B3423">
        <w:rPr>
          <w:rFonts w:ascii="Angsana New" w:hAnsi="Angsana New" w:cs="Angsana New"/>
          <w:sz w:val="30"/>
          <w:szCs w:val="30"/>
        </w:rPr>
        <w:t>2561</w:t>
      </w:r>
      <w:r w:rsidRPr="000B3423">
        <w:rPr>
          <w:rFonts w:ascii="Angsana New" w:hAnsi="Angsana New" w:cs="Angsana New"/>
          <w:sz w:val="30"/>
          <w:szCs w:val="30"/>
        </w:rPr>
        <w:t xml:space="preserve"> </w:t>
      </w:r>
      <w:r w:rsidRPr="000B3423">
        <w:rPr>
          <w:rFonts w:ascii="Angsana New" w:hAnsi="Angsana New" w:cs="Angsana New"/>
          <w:sz w:val="30"/>
          <w:szCs w:val="30"/>
          <w:cs/>
        </w:rPr>
        <w:t>ลดลงเป็นจำนวนเงิน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88133B" w:rsidRPr="005A6472">
        <w:rPr>
          <w:rFonts w:ascii="Angsana New" w:hAnsi="Angsana New" w:cs="Angsana New"/>
          <w:sz w:val="30"/>
          <w:szCs w:val="30"/>
        </w:rPr>
        <w:t xml:space="preserve">0.4 </w:t>
      </w:r>
      <w:r w:rsidRPr="005A6472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C56167" w:rsidRPr="005A6472">
        <w:rPr>
          <w:rFonts w:ascii="Angsana New" w:hAnsi="Angsana New" w:cs="Angsana New"/>
          <w:sz w:val="30"/>
          <w:szCs w:val="30"/>
        </w:rPr>
        <w:t xml:space="preserve"> </w:t>
      </w:r>
      <w:r w:rsidR="0088133B" w:rsidRPr="005A6472">
        <w:rPr>
          <w:rFonts w:ascii="Angsana New" w:hAnsi="Angsana New" w:cs="Angsana New"/>
          <w:sz w:val="30"/>
          <w:szCs w:val="30"/>
        </w:rPr>
        <w:t xml:space="preserve">0.4 </w:t>
      </w:r>
      <w:r w:rsidRPr="005A6472">
        <w:rPr>
          <w:rFonts w:ascii="Angsana New" w:hAnsi="Angsana New" w:cs="Angsana New"/>
          <w:sz w:val="30"/>
          <w:szCs w:val="30"/>
          <w:cs/>
        </w:rPr>
        <w:t>ล้านบาท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52DC01B3" w14:textId="77777777" w:rsidR="00837C64" w:rsidRPr="000B3423" w:rsidRDefault="00837C64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16"/>
          <w:szCs w:val="16"/>
        </w:rPr>
      </w:pPr>
    </w:p>
    <w:p w14:paraId="5D3A11CF" w14:textId="77777777" w:rsidR="00B429C6" w:rsidRPr="00C56167" w:rsidRDefault="00C7488C" w:rsidP="00C5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0B3423">
        <w:rPr>
          <w:rFonts w:ascii="Angsana New" w:hAnsi="Angsana New" w:cs="Angsana New"/>
          <w:sz w:val="30"/>
          <w:szCs w:val="30"/>
        </w:rPr>
        <w:t xml:space="preserve">5.5     </w:t>
      </w:r>
      <w:r w:rsidRPr="000B3423">
        <w:rPr>
          <w:rFonts w:ascii="Angsana New" w:hAnsi="Angsana New" w:cs="Angsana New"/>
          <w:sz w:val="30"/>
          <w:szCs w:val="30"/>
          <w:cs/>
        </w:rPr>
        <w:t>สัญญา</w:t>
      </w:r>
      <w:r w:rsidR="00A22132" w:rsidRPr="000B3423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ของบริษัทย่อยมีระยะเวลาการกู้ยืมตามสัญญาโดยประมาณ </w:t>
      </w:r>
      <w:r w:rsidRPr="000B3423">
        <w:rPr>
          <w:rFonts w:ascii="Angsana New" w:hAnsi="Angsana New" w:cs="Angsana New"/>
          <w:sz w:val="30"/>
          <w:szCs w:val="30"/>
        </w:rPr>
        <w:t>1 - 5</w:t>
      </w:r>
      <w:r w:rsidRPr="000B3423">
        <w:rPr>
          <w:rFonts w:ascii="Angsana New" w:hAnsi="Angsana New" w:cs="Angsana New"/>
          <w:sz w:val="30"/>
          <w:szCs w:val="30"/>
          <w:cs/>
        </w:rPr>
        <w:t xml:space="preserve"> ปี และกำหนดชำระเงินต้นใน</w:t>
      </w:r>
      <w:r w:rsidR="00C56167" w:rsidRPr="000B3423">
        <w:rPr>
          <w:rFonts w:ascii="Angsana New" w:hAnsi="Angsana New" w:cs="Angsana New"/>
          <w:sz w:val="30"/>
          <w:szCs w:val="30"/>
        </w:rPr>
        <w:tab/>
      </w:r>
      <w:r w:rsidRPr="000B3423">
        <w:rPr>
          <w:rFonts w:ascii="Angsana New" w:hAnsi="Angsana New" w:cs="Angsana New"/>
          <w:sz w:val="30"/>
          <w:szCs w:val="30"/>
          <w:cs/>
        </w:rPr>
        <w:t>อัตราคงที่ตลอดอายุสัญญาเงินกู้</w:t>
      </w:r>
    </w:p>
    <w:p w14:paraId="17CA0D9D" w14:textId="77777777" w:rsidR="0055222E" w:rsidRDefault="0055222E" w:rsidP="0055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D790A97" w14:textId="77777777" w:rsidR="00C56167" w:rsidRPr="00C56167" w:rsidRDefault="00C56167" w:rsidP="0055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798126D" w14:textId="77777777" w:rsidR="004851E6" w:rsidRDefault="0048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007DC0E" w14:textId="77777777" w:rsidR="00C7488C" w:rsidRPr="00C56167" w:rsidRDefault="00C7488C" w:rsidP="006C395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6" w:name="_Toc13757252"/>
      <w:r w:rsidRPr="00C5616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ลูกหนี้สินเชื่อรายย่อย</w:t>
      </w:r>
      <w:bookmarkEnd w:id="6"/>
    </w:p>
    <w:p w14:paraId="5891D39C" w14:textId="77777777" w:rsidR="00D572DD" w:rsidRPr="00A4031A" w:rsidRDefault="00D572DD" w:rsidP="00D572DD">
      <w:pPr>
        <w:rPr>
          <w:rFonts w:cs="Arial"/>
          <w:cs/>
          <w:lang w:val="th-TH"/>
        </w:rPr>
      </w:pPr>
    </w:p>
    <w:p w14:paraId="6D6FEF4C" w14:textId="77777777" w:rsidR="00E34BA2" w:rsidRDefault="00C7488C" w:rsidP="00C74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6.1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      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4851E6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ลูกหนี้สินเชื่อรายย่อยประกอบด้วย</w:t>
      </w:r>
    </w:p>
    <w:p w14:paraId="7A3C1876" w14:textId="77777777" w:rsidR="003D64C7" w:rsidRPr="00A4031A" w:rsidRDefault="003D64C7" w:rsidP="00C74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C7488C" w:rsidRPr="003D64C7" w14:paraId="56719F45" w14:textId="77777777" w:rsidTr="00BB4F4B">
        <w:trPr>
          <w:gridAfter w:val="1"/>
          <w:wAfter w:w="20" w:type="dxa"/>
          <w:trHeight w:val="380"/>
        </w:trPr>
        <w:tc>
          <w:tcPr>
            <w:tcW w:w="2655" w:type="dxa"/>
          </w:tcPr>
          <w:p w14:paraId="6E836FC2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14:paraId="43636049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7488C" w:rsidRPr="00A4031A" w14:paraId="09C59256" w14:textId="77777777" w:rsidTr="00BB4F4B">
        <w:trPr>
          <w:trHeight w:val="272"/>
        </w:trPr>
        <w:tc>
          <w:tcPr>
            <w:tcW w:w="2655" w:type="dxa"/>
          </w:tcPr>
          <w:p w14:paraId="5FF7F03B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5C8034A" w14:textId="77777777" w:rsidR="00C7488C" w:rsidRPr="003D64C7" w:rsidRDefault="00C7488C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5331164" w14:textId="77777777" w:rsidR="00C7488C" w:rsidRPr="003D64C7" w:rsidRDefault="00C7488C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332EE532" w14:textId="77777777" w:rsidR="00C7488C" w:rsidRPr="003D64C7" w:rsidRDefault="00C7488C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91B8E06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124545F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7488C" w:rsidRPr="00A4031A" w14:paraId="4308D889" w14:textId="77777777" w:rsidTr="00BB4F4B">
        <w:trPr>
          <w:trHeight w:val="272"/>
        </w:trPr>
        <w:tc>
          <w:tcPr>
            <w:tcW w:w="2655" w:type="dxa"/>
          </w:tcPr>
          <w:p w14:paraId="7B8BAE34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8A6ED3D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76E809CF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CD436F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63A0CF44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B3C4AA8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7488C" w:rsidRPr="00A4031A" w14:paraId="54AED776" w14:textId="77777777" w:rsidTr="00BB4F4B">
        <w:trPr>
          <w:trHeight w:val="254"/>
        </w:trPr>
        <w:tc>
          <w:tcPr>
            <w:tcW w:w="2655" w:type="dxa"/>
          </w:tcPr>
          <w:p w14:paraId="4567E0E0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D2ADACD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236" w:type="dxa"/>
          </w:tcPr>
          <w:p w14:paraId="3018B3C1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B4BF51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เกินกว่าหนึ่งปี</w:t>
            </w:r>
          </w:p>
        </w:tc>
        <w:tc>
          <w:tcPr>
            <w:tcW w:w="236" w:type="dxa"/>
          </w:tcPr>
          <w:p w14:paraId="371C55DA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5516545A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7488C" w:rsidRPr="00A4031A" w14:paraId="65A4A538" w14:textId="77777777" w:rsidTr="00BB4F4B">
        <w:tc>
          <w:tcPr>
            <w:tcW w:w="2655" w:type="dxa"/>
          </w:tcPr>
          <w:p w14:paraId="528CB0BE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A6551EB" w14:textId="77777777" w:rsidR="00C7488C" w:rsidRPr="003D64C7" w:rsidRDefault="004851E6" w:rsidP="00485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1C04AFF7" w14:textId="77777777" w:rsidR="00C7488C" w:rsidRPr="003D64C7" w:rsidRDefault="00C7488C" w:rsidP="00485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ADF597D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5790A8B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6F965354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507BFBD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4553AA2C" w14:textId="77777777" w:rsidR="00C7488C" w:rsidRPr="003D64C7" w:rsidRDefault="004851E6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C7488C"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5B44535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FCFD952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3D0FB2D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340C5C3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26EFB092" w14:textId="77777777" w:rsidR="00C7488C" w:rsidRPr="003D64C7" w:rsidRDefault="004851E6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C7488C"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545585A3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6FF4ABAF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186B40E1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7488C" w:rsidRPr="003D64C7" w14:paraId="22A37B88" w14:textId="77777777" w:rsidTr="00BB4F4B">
        <w:trPr>
          <w:gridAfter w:val="1"/>
          <w:wAfter w:w="20" w:type="dxa"/>
        </w:trPr>
        <w:tc>
          <w:tcPr>
            <w:tcW w:w="2655" w:type="dxa"/>
          </w:tcPr>
          <w:p w14:paraId="786338FF" w14:textId="77777777" w:rsidR="00C7488C" w:rsidRPr="00837C64" w:rsidRDefault="00C7488C" w:rsidP="003D64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ลูกหนี้ปกติ</w:t>
            </w:r>
          </w:p>
        </w:tc>
        <w:tc>
          <w:tcPr>
            <w:tcW w:w="7092" w:type="dxa"/>
            <w:gridSpan w:val="11"/>
          </w:tcPr>
          <w:p w14:paraId="118E7ECF" w14:textId="77777777"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FD9" w:rsidRPr="00A4031A" w14:paraId="2B0715D7" w14:textId="77777777" w:rsidTr="00D572DD">
        <w:tc>
          <w:tcPr>
            <w:tcW w:w="2655" w:type="dxa"/>
          </w:tcPr>
          <w:p w14:paraId="74C6C9F3" w14:textId="77777777" w:rsidR="000C7FD9" w:rsidRPr="003D64C7" w:rsidRDefault="000C7FD9" w:rsidP="000C7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093E5C4D" w14:textId="665D6A55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599,538</w:t>
            </w:r>
          </w:p>
        </w:tc>
        <w:tc>
          <w:tcPr>
            <w:tcW w:w="236" w:type="dxa"/>
            <w:vAlign w:val="bottom"/>
          </w:tcPr>
          <w:p w14:paraId="3867B48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85DF4E" w14:textId="15379E3A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622,262</w:t>
            </w:r>
          </w:p>
        </w:tc>
        <w:tc>
          <w:tcPr>
            <w:tcW w:w="236" w:type="dxa"/>
            <w:vAlign w:val="bottom"/>
          </w:tcPr>
          <w:p w14:paraId="13D4B6F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627CC0EE" w14:textId="28C51EF0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15,546</w:t>
            </w:r>
          </w:p>
        </w:tc>
        <w:tc>
          <w:tcPr>
            <w:tcW w:w="236" w:type="dxa"/>
            <w:vAlign w:val="bottom"/>
          </w:tcPr>
          <w:p w14:paraId="67024D11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536083" w14:textId="11BDC322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8,778</w:t>
            </w:r>
          </w:p>
        </w:tc>
        <w:tc>
          <w:tcPr>
            <w:tcW w:w="236" w:type="dxa"/>
            <w:vAlign w:val="bottom"/>
          </w:tcPr>
          <w:p w14:paraId="3FAA6B8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7EC60D5" w14:textId="25582A3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615,084</w:t>
            </w:r>
          </w:p>
        </w:tc>
        <w:tc>
          <w:tcPr>
            <w:tcW w:w="245" w:type="dxa"/>
            <w:vAlign w:val="bottom"/>
          </w:tcPr>
          <w:p w14:paraId="124B7AB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B05057" w14:textId="37F39B56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631,040</w:t>
            </w:r>
          </w:p>
        </w:tc>
      </w:tr>
      <w:tr w:rsidR="000C7FD9" w:rsidRPr="00A4031A" w14:paraId="7BC97798" w14:textId="77777777" w:rsidTr="00D572DD">
        <w:tc>
          <w:tcPr>
            <w:tcW w:w="2655" w:type="dxa"/>
          </w:tcPr>
          <w:p w14:paraId="49DD92E0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545876F0" w14:textId="218AA3F9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2,294</w:t>
            </w:r>
          </w:p>
        </w:tc>
        <w:tc>
          <w:tcPr>
            <w:tcW w:w="236" w:type="dxa"/>
            <w:vAlign w:val="bottom"/>
          </w:tcPr>
          <w:p w14:paraId="60D7ADA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D2EB38B" w14:textId="179AFD9F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  <w:tc>
          <w:tcPr>
            <w:tcW w:w="236" w:type="dxa"/>
            <w:vAlign w:val="bottom"/>
          </w:tcPr>
          <w:p w14:paraId="13AAB25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16887B17" w14:textId="10C29CBE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E6DFC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236E2C" w14:textId="30008C43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464D2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60A895D" w14:textId="04D71059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2,294</w:t>
            </w:r>
          </w:p>
        </w:tc>
        <w:tc>
          <w:tcPr>
            <w:tcW w:w="245" w:type="dxa"/>
            <w:vAlign w:val="bottom"/>
          </w:tcPr>
          <w:p w14:paraId="4D44977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B739289" w14:textId="2011B5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</w:tr>
      <w:tr w:rsidR="000C7FD9" w:rsidRPr="00A4031A" w14:paraId="0D219231" w14:textId="77777777" w:rsidTr="00D572DD">
        <w:tc>
          <w:tcPr>
            <w:tcW w:w="2655" w:type="dxa"/>
          </w:tcPr>
          <w:p w14:paraId="7AFDFCA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</w:t>
            </w:r>
          </w:p>
          <w:p w14:paraId="7CD2650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7A15E8" w14:textId="2D40B1C8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F7D">
              <w:rPr>
                <w:rFonts w:asciiTheme="majorBidi" w:hAnsiTheme="majorBidi" w:cstheme="majorBidi"/>
                <w:sz w:val="30"/>
                <w:szCs w:val="30"/>
              </w:rPr>
              <w:t>64,373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A73BD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AEDF9F" w14:textId="626B68E0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(65,142)</w:t>
            </w:r>
          </w:p>
        </w:tc>
        <w:tc>
          <w:tcPr>
            <w:tcW w:w="236" w:type="dxa"/>
            <w:vAlign w:val="bottom"/>
          </w:tcPr>
          <w:p w14:paraId="0DC5CC0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830E648" w14:textId="25F12245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F7D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6FF4BC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0AA8E6" w14:textId="4DA340A0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(2,013)</w:t>
            </w:r>
          </w:p>
        </w:tc>
        <w:tc>
          <w:tcPr>
            <w:tcW w:w="236" w:type="dxa"/>
            <w:vAlign w:val="bottom"/>
          </w:tcPr>
          <w:p w14:paraId="32FE3B5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E379D39" w14:textId="4241C4BE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(65,696)</w:t>
            </w:r>
          </w:p>
        </w:tc>
        <w:tc>
          <w:tcPr>
            <w:tcW w:w="245" w:type="dxa"/>
            <w:vAlign w:val="bottom"/>
          </w:tcPr>
          <w:p w14:paraId="1697700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4AB14143" w14:textId="0AF31F82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(67,155)</w:t>
            </w:r>
          </w:p>
        </w:tc>
      </w:tr>
      <w:tr w:rsidR="000C7FD9" w:rsidRPr="00A4031A" w14:paraId="02458C97" w14:textId="77777777" w:rsidTr="00D572DD">
        <w:tc>
          <w:tcPr>
            <w:tcW w:w="2655" w:type="dxa"/>
          </w:tcPr>
          <w:p w14:paraId="5BF2160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43D52B" w14:textId="2EBC780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45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</w:t>
            </w:r>
            <w:r w:rsidR="00FB1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23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5255CF87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74017" w14:textId="2C0C687D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559,724</w:t>
            </w:r>
          </w:p>
        </w:tc>
        <w:tc>
          <w:tcPr>
            <w:tcW w:w="236" w:type="dxa"/>
            <w:vAlign w:val="bottom"/>
          </w:tcPr>
          <w:p w14:paraId="4E328839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3A0D2B2" w14:textId="0F55588C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14,223</w:t>
            </w:r>
          </w:p>
        </w:tc>
        <w:tc>
          <w:tcPr>
            <w:tcW w:w="236" w:type="dxa"/>
            <w:vAlign w:val="bottom"/>
          </w:tcPr>
          <w:p w14:paraId="4BBF9DED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1A6DD5" w14:textId="731147F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6,765</w:t>
            </w:r>
          </w:p>
        </w:tc>
        <w:tc>
          <w:tcPr>
            <w:tcW w:w="236" w:type="dxa"/>
            <w:vAlign w:val="bottom"/>
          </w:tcPr>
          <w:p w14:paraId="3DF44AF6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FEC9D40" w14:textId="2A42CD3F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551,682</w:t>
            </w:r>
          </w:p>
        </w:tc>
        <w:tc>
          <w:tcPr>
            <w:tcW w:w="245" w:type="dxa"/>
            <w:vAlign w:val="bottom"/>
          </w:tcPr>
          <w:p w14:paraId="135990F2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6E1A4E95" w14:textId="7902D6A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</w:tr>
      <w:tr w:rsidR="000C7FD9" w:rsidRPr="00A4031A" w14:paraId="20A6D856" w14:textId="77777777" w:rsidTr="00D572DD">
        <w:tc>
          <w:tcPr>
            <w:tcW w:w="2655" w:type="dxa"/>
          </w:tcPr>
          <w:p w14:paraId="412F240B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693C3" w14:textId="5832A895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245F7D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DDF818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79AC4E" w14:textId="7CF18B52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(5,405)</w:t>
            </w:r>
          </w:p>
        </w:tc>
        <w:tc>
          <w:tcPr>
            <w:tcW w:w="236" w:type="dxa"/>
            <w:vAlign w:val="bottom"/>
          </w:tcPr>
          <w:p w14:paraId="00D3FB1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F545128" w14:textId="2A7A3F09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5F7D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0115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0BA6764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1D2FEF" w14:textId="597AD414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36" w:type="dxa"/>
            <w:vAlign w:val="bottom"/>
          </w:tcPr>
          <w:p w14:paraId="5CC4BE0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2BB53C9" w14:textId="3BB8A1DC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(5,402)</w:t>
            </w:r>
          </w:p>
        </w:tc>
        <w:tc>
          <w:tcPr>
            <w:tcW w:w="245" w:type="dxa"/>
            <w:vAlign w:val="bottom"/>
          </w:tcPr>
          <w:p w14:paraId="678A0AC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5CD50F0" w14:textId="5826F6E1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(5,452)</w:t>
            </w:r>
          </w:p>
        </w:tc>
      </w:tr>
      <w:tr w:rsidR="000C7FD9" w:rsidRPr="00A4031A" w14:paraId="1F365492" w14:textId="77777777" w:rsidTr="00D572DD">
        <w:tc>
          <w:tcPr>
            <w:tcW w:w="2655" w:type="dxa"/>
          </w:tcPr>
          <w:p w14:paraId="3BC62A3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ลูกหนี้สินเชื่อรายย่อย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6B0E" w14:textId="2ED10D1E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45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32,196</w:t>
            </w:r>
          </w:p>
        </w:tc>
        <w:tc>
          <w:tcPr>
            <w:tcW w:w="236" w:type="dxa"/>
            <w:vAlign w:val="bottom"/>
          </w:tcPr>
          <w:p w14:paraId="276DC138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A3F9C" w14:textId="69D9F9FD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554,319</w:t>
            </w:r>
          </w:p>
        </w:tc>
        <w:tc>
          <w:tcPr>
            <w:tcW w:w="236" w:type="dxa"/>
            <w:vAlign w:val="bottom"/>
          </w:tcPr>
          <w:p w14:paraId="10871B57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0A004" w14:textId="24F1115D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14,084</w:t>
            </w:r>
          </w:p>
        </w:tc>
        <w:tc>
          <w:tcPr>
            <w:tcW w:w="236" w:type="dxa"/>
            <w:vAlign w:val="bottom"/>
          </w:tcPr>
          <w:p w14:paraId="267770E7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31147" w14:textId="6A586075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6,718</w:t>
            </w:r>
          </w:p>
        </w:tc>
        <w:tc>
          <w:tcPr>
            <w:tcW w:w="236" w:type="dxa"/>
            <w:vAlign w:val="bottom"/>
          </w:tcPr>
          <w:p w14:paraId="752AB5F1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2E700" w14:textId="5935575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546,280</w:t>
            </w:r>
          </w:p>
        </w:tc>
        <w:tc>
          <w:tcPr>
            <w:tcW w:w="245" w:type="dxa"/>
            <w:vAlign w:val="bottom"/>
          </w:tcPr>
          <w:p w14:paraId="58B495A2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D4F42" w14:textId="5B796AE1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561,037</w:t>
            </w:r>
          </w:p>
        </w:tc>
      </w:tr>
    </w:tbl>
    <w:p w14:paraId="0257245C" w14:textId="77777777" w:rsidR="008539C2" w:rsidRPr="00A4031A" w:rsidRDefault="008539C2" w:rsidP="00D5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641A7D31" w14:textId="77777777" w:rsidR="008539C2" w:rsidRPr="00A4031A" w:rsidRDefault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4031A">
        <w:rPr>
          <w:rFonts w:ascii="Angsana New" w:hAnsi="Angsana New" w:cs="Angsana New"/>
          <w:sz w:val="30"/>
          <w:szCs w:val="30"/>
          <w:cs/>
        </w:rPr>
        <w:br w:type="page"/>
      </w:r>
    </w:p>
    <w:p w14:paraId="67419B3D" w14:textId="77777777" w:rsidR="00D572DD" w:rsidRDefault="00D572DD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6.2</w:t>
      </w:r>
      <w:r w:rsidR="003D64C7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E651C7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 w:rsidRPr="00823CC1">
        <w:rPr>
          <w:rFonts w:ascii="Angsana New" w:hAnsi="Angsana New" w:cs="Angsana New"/>
          <w:sz w:val="30"/>
          <w:szCs w:val="30"/>
          <w:cs/>
        </w:rPr>
        <w:t>256</w:t>
      </w:r>
      <w:r w:rsidRPr="00AC0952">
        <w:rPr>
          <w:rFonts w:ascii="Angsana New" w:hAnsi="Angsana New" w:cs="Angsana New"/>
          <w:sz w:val="30"/>
          <w:szCs w:val="30"/>
        </w:rPr>
        <w:t>2</w:t>
      </w:r>
      <w:r w:rsidRPr="00823CC1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AC0952">
        <w:rPr>
          <w:rFonts w:ascii="Angsana New" w:hAnsi="Angsana New" w:cs="Angsana New"/>
          <w:sz w:val="30"/>
          <w:szCs w:val="30"/>
        </w:rPr>
        <w:t>1</w:t>
      </w:r>
      <w:r w:rsidRPr="00823CC1">
        <w:rPr>
          <w:rFonts w:ascii="Angsana New" w:hAnsi="Angsana New" w:cs="Angsana New"/>
          <w:sz w:val="30"/>
          <w:szCs w:val="30"/>
          <w:cs/>
        </w:rPr>
        <w:t xml:space="preserve"> ลูกหนี้สินเชื่อ</w:t>
      </w:r>
      <w:r w:rsidR="00D30E13" w:rsidRPr="00823CC1">
        <w:rPr>
          <w:rFonts w:ascii="Angsana New" w:hAnsi="Angsana New" w:cs="Angsana New"/>
          <w:sz w:val="30"/>
          <w:szCs w:val="30"/>
          <w:cs/>
        </w:rPr>
        <w:t>รายย่อย</w:t>
      </w:r>
      <w:r w:rsidR="00837C64" w:rsidRPr="00823C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3CC1">
        <w:rPr>
          <w:rFonts w:ascii="Angsana New" w:hAnsi="Angsana New" w:cs="Angsana New"/>
          <w:sz w:val="30"/>
          <w:szCs w:val="30"/>
          <w:cs/>
        </w:rPr>
        <w:t>(สุทธิจากดอก</w:t>
      </w:r>
      <w:r w:rsidR="00D30E13" w:rsidRPr="00823CC1">
        <w:rPr>
          <w:rFonts w:ascii="Angsana New" w:hAnsi="Angsana New" w:cs="Angsana New"/>
          <w:sz w:val="30"/>
          <w:szCs w:val="30"/>
          <w:cs/>
        </w:rPr>
        <w:t>เบี้ย</w:t>
      </w:r>
      <w:r w:rsidRPr="00823CC1">
        <w:rPr>
          <w:rFonts w:ascii="Angsana New" w:hAnsi="Angsana New" w:cs="Angsana New"/>
          <w:sz w:val="30"/>
          <w:szCs w:val="30"/>
          <w:cs/>
        </w:rPr>
        <w:t>ที่ยังไม่ถือเป็นรายได้) และค่าเผื่อหนี้สงสัยจะสูญจำแนกตามอายุหนี้ค้างชำระ</w:t>
      </w:r>
      <w:r w:rsidRPr="00A4031A">
        <w:rPr>
          <w:rFonts w:ascii="Angsana New" w:hAnsi="Angsana New" w:cs="Angsana New" w:hint="cs"/>
          <w:sz w:val="30"/>
          <w:szCs w:val="30"/>
          <w:cs/>
        </w:rPr>
        <w:t>ได้ดังนี้</w:t>
      </w:r>
    </w:p>
    <w:p w14:paraId="5AED6D38" w14:textId="77777777" w:rsidR="003D64C7" w:rsidRPr="003D64C7" w:rsidRDefault="003D64C7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1013"/>
        <w:gridCol w:w="236"/>
        <w:gridCol w:w="990"/>
        <w:gridCol w:w="236"/>
        <w:gridCol w:w="1024"/>
        <w:gridCol w:w="245"/>
        <w:gridCol w:w="914"/>
      </w:tblGrid>
      <w:tr w:rsidR="00D572DD" w:rsidRPr="003D64C7" w14:paraId="022673CB" w14:textId="77777777" w:rsidTr="005D237E">
        <w:trPr>
          <w:trHeight w:val="380"/>
        </w:trPr>
        <w:tc>
          <w:tcPr>
            <w:tcW w:w="2655" w:type="dxa"/>
          </w:tcPr>
          <w:p w14:paraId="6183D30F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10" w:type="dxa"/>
            <w:gridSpan w:val="11"/>
          </w:tcPr>
          <w:p w14:paraId="1944DEDD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572DD" w:rsidRPr="003D64C7" w14:paraId="6B30A6C2" w14:textId="77777777" w:rsidTr="005D237E">
        <w:trPr>
          <w:trHeight w:val="272"/>
        </w:trPr>
        <w:tc>
          <w:tcPr>
            <w:tcW w:w="2655" w:type="dxa"/>
            <w:vAlign w:val="center"/>
          </w:tcPr>
          <w:p w14:paraId="1834EC5E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15C9FC7" w14:textId="77777777" w:rsidR="00D572DD" w:rsidRPr="003D64C7" w:rsidRDefault="00D572DD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</w:t>
            </w:r>
          </w:p>
        </w:tc>
        <w:tc>
          <w:tcPr>
            <w:tcW w:w="236" w:type="dxa"/>
          </w:tcPr>
          <w:p w14:paraId="196A66AB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14:paraId="21F16BA4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5BB2AED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14:paraId="386A905A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</w:t>
            </w:r>
          </w:p>
        </w:tc>
      </w:tr>
      <w:tr w:rsidR="00D572DD" w:rsidRPr="003D64C7" w14:paraId="07676753" w14:textId="77777777" w:rsidTr="005D237E">
        <w:trPr>
          <w:trHeight w:val="272"/>
        </w:trPr>
        <w:tc>
          <w:tcPr>
            <w:tcW w:w="2655" w:type="dxa"/>
          </w:tcPr>
          <w:p w14:paraId="447A470E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2204B130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สินเชื่อรายย่อย</w:t>
            </w:r>
          </w:p>
        </w:tc>
        <w:tc>
          <w:tcPr>
            <w:tcW w:w="236" w:type="dxa"/>
          </w:tcPr>
          <w:p w14:paraId="290E54C2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14:paraId="25D6538C" w14:textId="77777777" w:rsidR="00D572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2A4FD6C3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14:paraId="53EEB375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สินเชื่อรายย่อย </w:t>
            </w:r>
            <w:r w:rsidR="003D64C7" w:rsidRPr="003D64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D572DD" w:rsidRPr="003D64C7" w14:paraId="4F4D358C" w14:textId="77777777" w:rsidTr="005D237E">
        <w:tc>
          <w:tcPr>
            <w:tcW w:w="2655" w:type="dxa"/>
          </w:tcPr>
          <w:p w14:paraId="24F38A22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E070FEC" w14:textId="77777777" w:rsidR="00D572DD" w:rsidRPr="003D64C7" w:rsidRDefault="00D01894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D572DD"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FFA94D8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B2D0095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87C0CFF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4A0B8DAB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3846BCDA" w14:textId="77777777" w:rsidR="00D572DD" w:rsidRPr="003D64C7" w:rsidRDefault="00D01894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D572DD"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CC7C7F9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74F4796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677A452B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8BC703D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502ACA65" w14:textId="77777777" w:rsidR="00D572DD" w:rsidRPr="003D64C7" w:rsidRDefault="00D01894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D572DD"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14A376A9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</w:tcPr>
          <w:p w14:paraId="5E0BEF6F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5CDD" w:rsidRPr="003D64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AED5E74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572DD" w:rsidRPr="003D64C7" w14:paraId="39577543" w14:textId="77777777" w:rsidTr="005D237E">
        <w:tc>
          <w:tcPr>
            <w:tcW w:w="2655" w:type="dxa"/>
          </w:tcPr>
          <w:p w14:paraId="600C188B" w14:textId="77777777" w:rsidR="00D572DD" w:rsidRPr="003D64C7" w:rsidRDefault="00D572DD" w:rsidP="003D64C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14:paraId="4B1680C9" w14:textId="77777777"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C00" w:rsidRPr="003D64C7" w14:paraId="0252BA67" w14:textId="77777777" w:rsidTr="005D237E">
        <w:tc>
          <w:tcPr>
            <w:tcW w:w="2655" w:type="dxa"/>
          </w:tcPr>
          <w:p w14:paraId="6B3A67CD" w14:textId="77777777" w:rsidR="009E6C00" w:rsidRPr="003D64C7" w:rsidRDefault="009E6C00" w:rsidP="0080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14:paraId="3AAD02DB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A536E3E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B8FC78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BA4710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6144DE84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A196684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B7E9365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E9616F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614BADB3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2F5385B8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323DA795" w14:textId="77777777"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FD9" w:rsidRPr="003D64C7" w14:paraId="598FA984" w14:textId="77777777" w:rsidTr="00C74D5C">
        <w:tc>
          <w:tcPr>
            <w:tcW w:w="2655" w:type="dxa"/>
          </w:tcPr>
          <w:p w14:paraId="3AC5A88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4BDF3C34" w14:textId="486F5E4D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535,730</w:t>
            </w:r>
          </w:p>
        </w:tc>
        <w:tc>
          <w:tcPr>
            <w:tcW w:w="236" w:type="dxa"/>
            <w:vAlign w:val="bottom"/>
          </w:tcPr>
          <w:p w14:paraId="4E157CB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5E72EA" w14:textId="5C0615AD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544,275</w:t>
            </w:r>
          </w:p>
        </w:tc>
        <w:tc>
          <w:tcPr>
            <w:tcW w:w="236" w:type="dxa"/>
            <w:vAlign w:val="bottom"/>
          </w:tcPr>
          <w:p w14:paraId="276B4D35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A7DA7B2" w14:textId="019885A0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4,821</w:t>
            </w:r>
          </w:p>
        </w:tc>
        <w:tc>
          <w:tcPr>
            <w:tcW w:w="236" w:type="dxa"/>
            <w:vAlign w:val="bottom"/>
          </w:tcPr>
          <w:p w14:paraId="21972F6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0027728" w14:textId="707A62D0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4,990</w:t>
            </w:r>
          </w:p>
        </w:tc>
        <w:tc>
          <w:tcPr>
            <w:tcW w:w="236" w:type="dxa"/>
            <w:vAlign w:val="bottom"/>
          </w:tcPr>
          <w:p w14:paraId="39A2133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9C83572" w14:textId="2A2791D5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530,909</w:t>
            </w:r>
          </w:p>
        </w:tc>
        <w:tc>
          <w:tcPr>
            <w:tcW w:w="245" w:type="dxa"/>
            <w:vAlign w:val="bottom"/>
          </w:tcPr>
          <w:p w14:paraId="30B711AF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7A2E340C" w14:textId="222DC505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539,285</w:t>
            </w:r>
          </w:p>
        </w:tc>
      </w:tr>
      <w:tr w:rsidR="000C7FD9" w:rsidRPr="003D64C7" w14:paraId="5E7F2E17" w14:textId="77777777" w:rsidTr="00C74D5C">
        <w:tc>
          <w:tcPr>
            <w:tcW w:w="2655" w:type="dxa"/>
          </w:tcPr>
          <w:p w14:paraId="7767223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14:paraId="4A987C16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DD253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CEA9FC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000707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3BE7FAC5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8C3A7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AC04CF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D412C4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084D5B2B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AAF4841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5173B1F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7FD9" w:rsidRPr="003D64C7" w14:paraId="1801E206" w14:textId="77777777" w:rsidTr="00C74D5C">
        <w:tc>
          <w:tcPr>
            <w:tcW w:w="2655" w:type="dxa"/>
          </w:tcPr>
          <w:p w14:paraId="50180EA2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5F6345E" w14:textId="4782804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8,128</w:t>
            </w:r>
          </w:p>
        </w:tc>
        <w:tc>
          <w:tcPr>
            <w:tcW w:w="236" w:type="dxa"/>
            <w:vAlign w:val="bottom"/>
          </w:tcPr>
          <w:p w14:paraId="1143D9F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0E583C" w14:textId="50EC033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14,434</w:t>
            </w:r>
          </w:p>
        </w:tc>
        <w:tc>
          <w:tcPr>
            <w:tcW w:w="236" w:type="dxa"/>
            <w:vAlign w:val="bottom"/>
          </w:tcPr>
          <w:p w14:paraId="085BDEC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477E17D6" w14:textId="55159943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  <w:vAlign w:val="bottom"/>
          </w:tcPr>
          <w:p w14:paraId="4B6558A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0654A3" w14:textId="094544BB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bottom"/>
          </w:tcPr>
          <w:p w14:paraId="2FE9A88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1F28561" w14:textId="0EA8397A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8,044</w:t>
            </w:r>
          </w:p>
        </w:tc>
        <w:tc>
          <w:tcPr>
            <w:tcW w:w="245" w:type="dxa"/>
            <w:vAlign w:val="bottom"/>
          </w:tcPr>
          <w:p w14:paraId="3FF3A145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007EB567" w14:textId="416A804B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14,364</w:t>
            </w:r>
          </w:p>
        </w:tc>
      </w:tr>
      <w:tr w:rsidR="000C7FD9" w:rsidRPr="003D64C7" w14:paraId="4FB7DAEA" w14:textId="77777777" w:rsidTr="00C74D5C">
        <w:tc>
          <w:tcPr>
            <w:tcW w:w="2655" w:type="dxa"/>
          </w:tcPr>
          <w:p w14:paraId="1B48BD1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08B40E9" w14:textId="2CDD7B6A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5,456</w:t>
            </w:r>
          </w:p>
        </w:tc>
        <w:tc>
          <w:tcPr>
            <w:tcW w:w="236" w:type="dxa"/>
            <w:vAlign w:val="bottom"/>
          </w:tcPr>
          <w:p w14:paraId="0945FE2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33F5AF" w14:textId="2DC8863A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6,055</w:t>
            </w:r>
          </w:p>
        </w:tc>
        <w:tc>
          <w:tcPr>
            <w:tcW w:w="236" w:type="dxa"/>
            <w:vAlign w:val="bottom"/>
          </w:tcPr>
          <w:p w14:paraId="2D651A6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AB2EDD6" w14:textId="613E8995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36" w:type="dxa"/>
            <w:vAlign w:val="bottom"/>
          </w:tcPr>
          <w:p w14:paraId="5D5AED5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45081E5" w14:textId="00D235C4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  <w:vAlign w:val="bottom"/>
          </w:tcPr>
          <w:p w14:paraId="1F93ECC2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08EE9BA8" w14:textId="1EEC46B0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5,279</w:t>
            </w:r>
          </w:p>
        </w:tc>
        <w:tc>
          <w:tcPr>
            <w:tcW w:w="245" w:type="dxa"/>
            <w:vAlign w:val="bottom"/>
          </w:tcPr>
          <w:p w14:paraId="44D632F4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86D99F3" w14:textId="1B6559C0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</w:tr>
      <w:tr w:rsidR="000C7FD9" w:rsidRPr="003D64C7" w14:paraId="200BF779" w14:textId="77777777" w:rsidTr="00C74D5C">
        <w:tc>
          <w:tcPr>
            <w:tcW w:w="2655" w:type="dxa"/>
          </w:tcPr>
          <w:p w14:paraId="5B56227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27518CF" w14:textId="1EF2D16D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236" w:type="dxa"/>
            <w:vAlign w:val="bottom"/>
          </w:tcPr>
          <w:p w14:paraId="31456E0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9BD30C" w14:textId="1A30E169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236" w:type="dxa"/>
            <w:vAlign w:val="bottom"/>
          </w:tcPr>
          <w:p w14:paraId="27FC438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3B79FE3" w14:textId="45D21B52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36" w:type="dxa"/>
            <w:vAlign w:val="bottom"/>
          </w:tcPr>
          <w:p w14:paraId="067D750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FF2B71" w14:textId="60444322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6" w:type="dxa"/>
            <w:vAlign w:val="bottom"/>
          </w:tcPr>
          <w:p w14:paraId="793253B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AC32A4B" w14:textId="448C11D2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  <w:tc>
          <w:tcPr>
            <w:tcW w:w="245" w:type="dxa"/>
            <w:vAlign w:val="bottom"/>
          </w:tcPr>
          <w:p w14:paraId="4C3A2E60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F11FC61" w14:textId="35D06A92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</w:tr>
      <w:tr w:rsidR="000C7FD9" w:rsidRPr="003D64C7" w14:paraId="6035908A" w14:textId="77777777" w:rsidTr="00C74D5C">
        <w:tc>
          <w:tcPr>
            <w:tcW w:w="2655" w:type="dxa"/>
          </w:tcPr>
          <w:p w14:paraId="0621958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1723B33" w14:textId="4E389B64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36" w:type="dxa"/>
            <w:vAlign w:val="bottom"/>
          </w:tcPr>
          <w:p w14:paraId="2656079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6E138E" w14:textId="179544E6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6" w:type="dxa"/>
            <w:vAlign w:val="bottom"/>
          </w:tcPr>
          <w:p w14:paraId="12F1176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461BF567" w14:textId="2AE088C8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9A25D9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4ED3649" w14:textId="5480E792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484C7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5FAB1334" w14:textId="4DD7881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45" w:type="dxa"/>
            <w:vAlign w:val="bottom"/>
          </w:tcPr>
          <w:p w14:paraId="410C89C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190E99F8" w14:textId="7040B8D5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0C7FD9" w:rsidRPr="003D64C7" w14:paraId="5D3D30D1" w14:textId="77777777" w:rsidTr="00C74D5C">
        <w:tc>
          <w:tcPr>
            <w:tcW w:w="2655" w:type="dxa"/>
          </w:tcPr>
          <w:p w14:paraId="01F6E8FC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10 - 12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7854BFC5" w14:textId="266D45FF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6" w:type="dxa"/>
            <w:vAlign w:val="bottom"/>
          </w:tcPr>
          <w:p w14:paraId="664DD98F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3A03092" w14:textId="7DFFB9B0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7420E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91F7C9C" w14:textId="7CE9C5FA" w:rsidR="000C7FD9" w:rsidRPr="0044694B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FC5114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BF2F08" w14:textId="56838DF2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7BF350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83220C0" w14:textId="5AF0BA0D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45" w:type="dxa"/>
            <w:vAlign w:val="bottom"/>
          </w:tcPr>
          <w:p w14:paraId="461F33A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360E4A17" w14:textId="0FE9643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FD9" w:rsidRPr="003D64C7" w14:paraId="4FA47091" w14:textId="77777777" w:rsidTr="00C74D5C">
        <w:tc>
          <w:tcPr>
            <w:tcW w:w="2655" w:type="dxa"/>
          </w:tcPr>
          <w:p w14:paraId="0F86A150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7364E" w14:textId="5B701BE2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551,682</w:t>
            </w:r>
          </w:p>
        </w:tc>
        <w:tc>
          <w:tcPr>
            <w:tcW w:w="236" w:type="dxa"/>
            <w:vAlign w:val="bottom"/>
          </w:tcPr>
          <w:p w14:paraId="531B29AC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A956F" w14:textId="07B76483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  <w:tc>
          <w:tcPr>
            <w:tcW w:w="236" w:type="dxa"/>
            <w:vAlign w:val="bottom"/>
          </w:tcPr>
          <w:p w14:paraId="1AE39706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8257089" w14:textId="34ACBFCF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5,402</w:t>
            </w:r>
          </w:p>
        </w:tc>
        <w:tc>
          <w:tcPr>
            <w:tcW w:w="236" w:type="dxa"/>
            <w:vAlign w:val="bottom"/>
          </w:tcPr>
          <w:p w14:paraId="3F5B09D1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46CCC" w14:textId="21979BBB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5,452</w:t>
            </w:r>
          </w:p>
        </w:tc>
        <w:tc>
          <w:tcPr>
            <w:tcW w:w="236" w:type="dxa"/>
            <w:vAlign w:val="bottom"/>
          </w:tcPr>
          <w:p w14:paraId="331E87BB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549DE8F" w14:textId="441F88B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546,280</w:t>
            </w:r>
          </w:p>
        </w:tc>
        <w:tc>
          <w:tcPr>
            <w:tcW w:w="245" w:type="dxa"/>
            <w:vAlign w:val="bottom"/>
          </w:tcPr>
          <w:p w14:paraId="6DEBF4AE" w14:textId="77777777" w:rsidR="000C7FD9" w:rsidRPr="0044694B" w:rsidRDefault="000C7FD9" w:rsidP="000C7FD9">
            <w:pPr>
              <w:pStyle w:val="BodyText3"/>
              <w:tabs>
                <w:tab w:val="clear" w:pos="540"/>
                <w:tab w:val="decimal" w:pos="750"/>
              </w:tabs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6A429" w14:textId="503E19DE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561,037</w:t>
            </w:r>
          </w:p>
        </w:tc>
      </w:tr>
    </w:tbl>
    <w:p w14:paraId="727F42F0" w14:textId="77777777" w:rsidR="00D572DD" w:rsidRPr="003D64C7" w:rsidRDefault="00D572DD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 w:cs="Angsana New"/>
          <w:sz w:val="16"/>
          <w:szCs w:val="16"/>
        </w:rPr>
      </w:pPr>
    </w:p>
    <w:p w14:paraId="1737F058" w14:textId="77777777" w:rsidR="00203A1C" w:rsidRPr="00A4031A" w:rsidRDefault="006F5CDD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6.3</w:t>
      </w:r>
      <w:r w:rsidR="00745DC9">
        <w:rPr>
          <w:rFonts w:ascii="Angsana New" w:hAnsi="Angsana New" w:cs="Angsana New"/>
          <w:sz w:val="30"/>
          <w:szCs w:val="30"/>
          <w:cs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D01894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815A67" w:rsidRPr="00A4031A">
        <w:rPr>
          <w:rFonts w:ascii="Angsana New" w:hAnsi="Angsana New" w:cs="Angsana New"/>
          <w:sz w:val="30"/>
          <w:szCs w:val="30"/>
        </w:rPr>
        <w:t>2562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815A67"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ผลรวมของเงินลงทุนขั้นต่ำตามสัญญาสินเชื่อรายย่อยและมูลค่าปัจจุบันของจำนวนเงินขั้นต่ำที่ลูกหนี้ต้องจ่ายตามสัญญาสินเชื่อรายย่อยแสดงได้ดังนี้</w:t>
      </w:r>
    </w:p>
    <w:p w14:paraId="580C1CE2" w14:textId="77777777" w:rsidR="00815A67" w:rsidRPr="003D64C7" w:rsidRDefault="00815A67" w:rsidP="006F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440"/>
        <w:gridCol w:w="270"/>
        <w:gridCol w:w="1440"/>
        <w:gridCol w:w="270"/>
        <w:gridCol w:w="1440"/>
      </w:tblGrid>
      <w:tr w:rsidR="006F5CDD" w:rsidRPr="00A4031A" w14:paraId="7C20265F" w14:textId="77777777" w:rsidTr="005D237E">
        <w:tc>
          <w:tcPr>
            <w:tcW w:w="3330" w:type="dxa"/>
          </w:tcPr>
          <w:p w14:paraId="63BCFDCA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6461199A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F5CDD" w:rsidRPr="00A4031A" w14:paraId="7DF903BC" w14:textId="77777777" w:rsidTr="005D237E">
        <w:tc>
          <w:tcPr>
            <w:tcW w:w="3330" w:type="dxa"/>
          </w:tcPr>
          <w:p w14:paraId="786D0D42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0AA29BD5" w14:textId="77777777" w:rsidR="006F5CDD" w:rsidRPr="003D64C7" w:rsidRDefault="00D01894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มิถุนายน </w:t>
            </w:r>
            <w:r w:rsidR="006F5CDD"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4101CA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150" w:type="dxa"/>
            <w:gridSpan w:val="3"/>
          </w:tcPr>
          <w:p w14:paraId="27EE59D5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3D64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F5CDD" w:rsidRPr="00A4031A" w14:paraId="6B4ADCFB" w14:textId="77777777" w:rsidTr="005D237E">
        <w:tc>
          <w:tcPr>
            <w:tcW w:w="3330" w:type="dxa"/>
          </w:tcPr>
          <w:p w14:paraId="55114ED0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40963CC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  <w:vAlign w:val="bottom"/>
          </w:tcPr>
          <w:p w14:paraId="4746419B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D4FAF7F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50C9353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6E7C981D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</w:tcPr>
          <w:p w14:paraId="3CE47CE2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2497B6C1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6F5CDD" w:rsidRPr="00A4031A" w14:paraId="10200C62" w14:textId="77777777" w:rsidTr="005D237E">
        <w:tc>
          <w:tcPr>
            <w:tcW w:w="3330" w:type="dxa"/>
          </w:tcPr>
          <w:p w14:paraId="320C8557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256433B2" w14:textId="77777777"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FD9" w:rsidRPr="00A4031A" w14:paraId="6A338988" w14:textId="77777777" w:rsidTr="005D237E">
        <w:tc>
          <w:tcPr>
            <w:tcW w:w="3330" w:type="dxa"/>
          </w:tcPr>
          <w:p w14:paraId="3887C17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4B162FCC" w14:textId="4F33F1FA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601,832</w:t>
            </w:r>
          </w:p>
        </w:tc>
        <w:tc>
          <w:tcPr>
            <w:tcW w:w="270" w:type="dxa"/>
          </w:tcPr>
          <w:p w14:paraId="2D349414" w14:textId="77777777" w:rsidR="000C7FD9" w:rsidRPr="000F6108" w:rsidRDefault="000C7FD9" w:rsidP="000C7FD9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440" w:type="dxa"/>
          </w:tcPr>
          <w:p w14:paraId="55219D7A" w14:textId="16D6F1D1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537,459</w:t>
            </w:r>
          </w:p>
        </w:tc>
        <w:tc>
          <w:tcPr>
            <w:tcW w:w="270" w:type="dxa"/>
          </w:tcPr>
          <w:p w14:paraId="05A345D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63BAE786" w14:textId="797337A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624,866</w:t>
            </w:r>
          </w:p>
        </w:tc>
        <w:tc>
          <w:tcPr>
            <w:tcW w:w="270" w:type="dxa"/>
          </w:tcPr>
          <w:p w14:paraId="1450F625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00FFA397" w14:textId="542C0CD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559,724</w:t>
            </w:r>
          </w:p>
        </w:tc>
      </w:tr>
      <w:tr w:rsidR="000C7FD9" w:rsidRPr="00A4031A" w14:paraId="0EEB8F0A" w14:textId="77777777" w:rsidTr="005D237E">
        <w:trPr>
          <w:trHeight w:val="65"/>
        </w:trPr>
        <w:tc>
          <w:tcPr>
            <w:tcW w:w="3330" w:type="dxa"/>
          </w:tcPr>
          <w:p w14:paraId="563010A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BD1B4" w14:textId="4F07AB47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15,546</w:t>
            </w:r>
          </w:p>
        </w:tc>
        <w:tc>
          <w:tcPr>
            <w:tcW w:w="270" w:type="dxa"/>
          </w:tcPr>
          <w:p w14:paraId="33A8A39C" w14:textId="77777777" w:rsidR="000C7FD9" w:rsidRPr="000F6108" w:rsidRDefault="000C7FD9" w:rsidP="000C7FD9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95A81" w14:textId="7442A027" w:rsidR="000C7FD9" w:rsidRPr="0044694B" w:rsidRDefault="00245F7D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14,223</w:t>
            </w:r>
          </w:p>
        </w:tc>
        <w:tc>
          <w:tcPr>
            <w:tcW w:w="270" w:type="dxa"/>
          </w:tcPr>
          <w:p w14:paraId="013207F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7768674B" w14:textId="38F56D0C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8,778</w:t>
            </w:r>
          </w:p>
        </w:tc>
        <w:tc>
          <w:tcPr>
            <w:tcW w:w="270" w:type="dxa"/>
          </w:tcPr>
          <w:p w14:paraId="7B4F9CE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4374FB" w14:textId="3A653023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6,765</w:t>
            </w:r>
          </w:p>
        </w:tc>
      </w:tr>
      <w:tr w:rsidR="000C7FD9" w:rsidRPr="00A4031A" w14:paraId="30AE6A91" w14:textId="77777777" w:rsidTr="005D237E">
        <w:tc>
          <w:tcPr>
            <w:tcW w:w="3330" w:type="dxa"/>
          </w:tcPr>
          <w:p w14:paraId="7DDB1B8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BC8414" w14:textId="64C2568C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617,378</w:t>
            </w:r>
          </w:p>
        </w:tc>
        <w:tc>
          <w:tcPr>
            <w:tcW w:w="270" w:type="dxa"/>
          </w:tcPr>
          <w:p w14:paraId="3023D25A" w14:textId="77777777" w:rsidR="000C7FD9" w:rsidRPr="000F6108" w:rsidRDefault="000C7FD9" w:rsidP="000C7FD9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498D6D" w14:textId="0E7F13C0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551,682</w:t>
            </w:r>
          </w:p>
        </w:tc>
        <w:tc>
          <w:tcPr>
            <w:tcW w:w="270" w:type="dxa"/>
          </w:tcPr>
          <w:p w14:paraId="45C37A6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C4351" w14:textId="56F49331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633,644</w:t>
            </w:r>
          </w:p>
        </w:tc>
        <w:tc>
          <w:tcPr>
            <w:tcW w:w="270" w:type="dxa"/>
          </w:tcPr>
          <w:p w14:paraId="5DEF8292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70F687" w14:textId="7FBFAEE4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566,489</w:t>
            </w:r>
          </w:p>
        </w:tc>
      </w:tr>
      <w:tr w:rsidR="000C7FD9" w:rsidRPr="00A4031A" w14:paraId="666AF441" w14:textId="77777777" w:rsidTr="005D237E">
        <w:tc>
          <w:tcPr>
            <w:tcW w:w="3330" w:type="dxa"/>
          </w:tcPr>
          <w:p w14:paraId="2E3B0821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B3B075" w14:textId="38FD786A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sz w:val="30"/>
                <w:szCs w:val="30"/>
              </w:rPr>
              <w:t>(65,696)</w:t>
            </w:r>
          </w:p>
        </w:tc>
        <w:tc>
          <w:tcPr>
            <w:tcW w:w="270" w:type="dxa"/>
          </w:tcPr>
          <w:p w14:paraId="6D854381" w14:textId="77777777" w:rsidR="000C7FD9" w:rsidRPr="000F6108" w:rsidRDefault="000C7FD9" w:rsidP="000C7FD9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BA540" w14:textId="77777777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E7F459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E8F2D" w14:textId="77A556D6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(67,155)</w:t>
            </w:r>
          </w:p>
        </w:tc>
        <w:tc>
          <w:tcPr>
            <w:tcW w:w="270" w:type="dxa"/>
          </w:tcPr>
          <w:p w14:paraId="44E75D7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A10FF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0C7FD9" w:rsidRPr="00A4031A" w14:paraId="60CCC0F9" w14:textId="77777777" w:rsidTr="00C74D5C">
        <w:tc>
          <w:tcPr>
            <w:tcW w:w="3330" w:type="dxa"/>
          </w:tcPr>
          <w:p w14:paraId="302957E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</w:t>
            </w:r>
          </w:p>
          <w:p w14:paraId="3D1EF1A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D6B876" w14:textId="77777777" w:rsidR="000C7FD9" w:rsidRPr="000115F8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2A0D67" w14:textId="506F42F6" w:rsidR="000C7FD9" w:rsidRPr="0044694B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551,682</w:t>
            </w:r>
          </w:p>
        </w:tc>
        <w:tc>
          <w:tcPr>
            <w:tcW w:w="270" w:type="dxa"/>
          </w:tcPr>
          <w:p w14:paraId="535111EB" w14:textId="77777777" w:rsidR="000C7FD9" w:rsidRPr="0044694B" w:rsidRDefault="000C7FD9" w:rsidP="000C7FD9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829349E" w14:textId="77777777" w:rsidR="000C7FD9" w:rsidRPr="0044694B" w:rsidRDefault="000C7FD9" w:rsidP="000C7FD9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D47FD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95144" w14:textId="1D01533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  <w:tc>
          <w:tcPr>
            <w:tcW w:w="270" w:type="dxa"/>
          </w:tcPr>
          <w:p w14:paraId="3FEF88B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635C238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2A13E7C0" w14:textId="77777777" w:rsidR="006F5CDD" w:rsidRPr="00A4031A" w:rsidRDefault="006F5CDD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lang w:val="en-GB"/>
        </w:rPr>
        <w:t>6</w:t>
      </w:r>
      <w:r w:rsidRPr="00A4031A">
        <w:rPr>
          <w:rFonts w:ascii="Angsana New" w:hAnsi="Angsana New" w:cs="Angsana New"/>
          <w:sz w:val="30"/>
          <w:szCs w:val="30"/>
        </w:rPr>
        <w:t>.4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สัญญาสินเชื่อรายย่อยของบริษัทย่อยมีระยะเวลาการกู้ยืมตามสัญญาโดยประมาณ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1 - 5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ปี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และกำหนดชำระเงินต้นในอัตราคงที่ตลอดอายุสัญญาเงินกู้</w:t>
      </w:r>
    </w:p>
    <w:p w14:paraId="58AE7BAD" w14:textId="77777777" w:rsidR="00815A67" w:rsidRPr="00A4031A" w:rsidRDefault="00815A67" w:rsidP="008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CB8E44" w14:textId="77777777" w:rsidR="0037242C" w:rsidRPr="00C56167" w:rsidRDefault="00815A67" w:rsidP="006C395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color w:val="000000" w:themeColor="text1"/>
          <w:sz w:val="30"/>
          <w:szCs w:val="30"/>
          <w:u w:val="none"/>
          <w:cs/>
          <w:lang w:val="th-TH"/>
        </w:rPr>
      </w:pPr>
      <w:bookmarkStart w:id="7" w:name="_Toc13757253"/>
      <w:r w:rsidRPr="00C56167">
        <w:rPr>
          <w:rFonts w:ascii="Angsana New" w:hAnsi="Angsana New" w:cs="Angsana New" w:hint="cs"/>
          <w:color w:val="000000" w:themeColor="text1"/>
          <w:sz w:val="30"/>
          <w:szCs w:val="30"/>
          <w:u w:val="none"/>
          <w:cs/>
          <w:lang w:val="th-TH"/>
        </w:rPr>
        <w:t>ลูกหนี้สินเชื่อเพื่อผู้บริโภครายย่อยภายใต้การจัดการสินเชื่อร่วมทางการเงิน</w:t>
      </w:r>
      <w:bookmarkEnd w:id="7"/>
    </w:p>
    <w:p w14:paraId="741D8830" w14:textId="77777777" w:rsidR="003D64C7" w:rsidRPr="00C56167" w:rsidRDefault="003D64C7" w:rsidP="008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30"/>
          <w:szCs w:val="30"/>
        </w:rPr>
      </w:pPr>
    </w:p>
    <w:p w14:paraId="2BFE9033" w14:textId="77777777" w:rsidR="00815A67" w:rsidRPr="00C56167" w:rsidRDefault="00815A67" w:rsidP="008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30"/>
          <w:szCs w:val="30"/>
        </w:rPr>
      </w:pPr>
      <w:r w:rsidRPr="00C56167">
        <w:rPr>
          <w:rFonts w:ascii="Angsana New" w:hAnsi="Angsana New" w:cs="Angsana New"/>
          <w:sz w:val="30"/>
          <w:szCs w:val="30"/>
        </w:rPr>
        <w:t>7.1</w:t>
      </w:r>
      <w:r w:rsidRPr="00C56167">
        <w:rPr>
          <w:rFonts w:ascii="Angsana New" w:hAnsi="Angsana New" w:cs="Angsana New"/>
          <w:sz w:val="30"/>
          <w:szCs w:val="30"/>
        </w:rPr>
        <w:tab/>
      </w:r>
      <w:r w:rsidRPr="00C56167">
        <w:rPr>
          <w:rFonts w:ascii="Angsana New" w:hAnsi="Angsana New" w:cs="Angsana New" w:hint="cs"/>
          <w:sz w:val="30"/>
          <w:szCs w:val="30"/>
          <w:cs/>
        </w:rPr>
        <w:t>ณ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="00D8567D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 w:rsidRPr="00C56167">
        <w:rPr>
          <w:rFonts w:ascii="Angsana New" w:hAnsi="Angsana New" w:cs="Angsana New"/>
          <w:sz w:val="30"/>
          <w:szCs w:val="30"/>
        </w:rPr>
        <w:t>2562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และ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/>
          <w:sz w:val="30"/>
          <w:szCs w:val="30"/>
        </w:rPr>
        <w:t>31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/>
          <w:sz w:val="30"/>
          <w:szCs w:val="30"/>
        </w:rPr>
        <w:t>2561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="00231C05" w:rsidRPr="00C56167">
        <w:rPr>
          <w:rFonts w:ascii="Angsana New" w:hAnsi="Angsana New" w:cs="Angsana New" w:hint="cs"/>
          <w:sz w:val="30"/>
          <w:szCs w:val="30"/>
          <w:cs/>
        </w:rPr>
        <w:t>ยอด</w:t>
      </w:r>
      <w:r w:rsidRPr="00C56167">
        <w:rPr>
          <w:rFonts w:ascii="Angsana New" w:hAnsi="Angsana New" w:cs="Angsana New" w:hint="cs"/>
          <w:sz w:val="30"/>
          <w:szCs w:val="30"/>
          <w:cs/>
        </w:rPr>
        <w:t>ลูกหนี้สินเชื่อเพื่อผู้บริโภครายย่อยภายใต้การจัดการสินเชื่อร่วมทางการเงินประกอบด้วย</w:t>
      </w:r>
    </w:p>
    <w:tbl>
      <w:tblPr>
        <w:tblW w:w="967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1055"/>
        <w:gridCol w:w="270"/>
        <w:gridCol w:w="925"/>
        <w:gridCol w:w="245"/>
        <w:gridCol w:w="900"/>
      </w:tblGrid>
      <w:tr w:rsidR="00815A67" w:rsidRPr="00C56167" w14:paraId="3B114C25" w14:textId="77777777" w:rsidTr="005D237E">
        <w:trPr>
          <w:trHeight w:val="380"/>
          <w:tblHeader/>
        </w:trPr>
        <w:tc>
          <w:tcPr>
            <w:tcW w:w="2655" w:type="dxa"/>
          </w:tcPr>
          <w:p w14:paraId="5FEECA9E" w14:textId="77777777" w:rsidR="00815A67" w:rsidRPr="00C5616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0" w:type="dxa"/>
            <w:gridSpan w:val="11"/>
          </w:tcPr>
          <w:p w14:paraId="66E00449" w14:textId="77777777" w:rsidR="00815A67" w:rsidRPr="00C5616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56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5A67" w:rsidRPr="003D64C7" w14:paraId="61DCF8E0" w14:textId="77777777" w:rsidTr="005D237E">
        <w:trPr>
          <w:trHeight w:val="272"/>
          <w:tblHeader/>
        </w:trPr>
        <w:tc>
          <w:tcPr>
            <w:tcW w:w="2655" w:type="dxa"/>
          </w:tcPr>
          <w:p w14:paraId="21A3094D" w14:textId="77777777" w:rsidR="00815A67" w:rsidRPr="00C5616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06A88AFE" w14:textId="77777777" w:rsidR="00815A67" w:rsidRPr="00C5616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6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ลูกหนี้สินเชื่อเพื่อผู้บริโภค</w:t>
            </w:r>
          </w:p>
        </w:tc>
        <w:tc>
          <w:tcPr>
            <w:tcW w:w="236" w:type="dxa"/>
          </w:tcPr>
          <w:p w14:paraId="0AE8F8B6" w14:textId="77777777" w:rsidR="00815A67" w:rsidRPr="00C5616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269A07B4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6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ลูกหนี้สินเชื่อเพื่อผู้บริโภค</w:t>
            </w:r>
          </w:p>
        </w:tc>
        <w:tc>
          <w:tcPr>
            <w:tcW w:w="270" w:type="dxa"/>
          </w:tcPr>
          <w:p w14:paraId="7E2656F5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14:paraId="1FE2FBA7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15A67" w:rsidRPr="003D64C7" w14:paraId="028B3D72" w14:textId="77777777" w:rsidTr="005D237E">
        <w:trPr>
          <w:trHeight w:val="272"/>
          <w:tblHeader/>
        </w:trPr>
        <w:tc>
          <w:tcPr>
            <w:tcW w:w="2655" w:type="dxa"/>
          </w:tcPr>
          <w:p w14:paraId="7544A6F4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65C5C8F6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รายย่อยภายใต้การจัดการ</w:t>
            </w:r>
          </w:p>
        </w:tc>
        <w:tc>
          <w:tcPr>
            <w:tcW w:w="236" w:type="dxa"/>
          </w:tcPr>
          <w:p w14:paraId="6FBB7BFA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06901445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รายย่อยภายใต้การจัดการ</w:t>
            </w:r>
          </w:p>
        </w:tc>
        <w:tc>
          <w:tcPr>
            <w:tcW w:w="270" w:type="dxa"/>
          </w:tcPr>
          <w:p w14:paraId="606644A6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14:paraId="4E648D3D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15A67" w:rsidRPr="003D64C7" w14:paraId="2F7B0E13" w14:textId="77777777" w:rsidTr="005D237E">
        <w:trPr>
          <w:trHeight w:val="254"/>
          <w:tblHeader/>
        </w:trPr>
        <w:tc>
          <w:tcPr>
            <w:tcW w:w="2655" w:type="dxa"/>
          </w:tcPr>
          <w:p w14:paraId="32C1018D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1654E79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สินเชื่อร่วมทางการเงิน</w:t>
            </w:r>
          </w:p>
        </w:tc>
        <w:tc>
          <w:tcPr>
            <w:tcW w:w="236" w:type="dxa"/>
          </w:tcPr>
          <w:p w14:paraId="1680570B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549807BA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14:paraId="676D5664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14:paraId="689822C7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15A67" w:rsidRPr="003D64C7" w14:paraId="4D69C61E" w14:textId="77777777" w:rsidTr="005D237E">
        <w:trPr>
          <w:trHeight w:val="254"/>
          <w:tblHeader/>
        </w:trPr>
        <w:tc>
          <w:tcPr>
            <w:tcW w:w="2655" w:type="dxa"/>
          </w:tcPr>
          <w:p w14:paraId="1ED7CA51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57794FFA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63FE1FC1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27152B92" w14:textId="77777777"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กำหนดชำระเกินกว่าหนึ่งปี</w:t>
            </w:r>
          </w:p>
        </w:tc>
        <w:tc>
          <w:tcPr>
            <w:tcW w:w="270" w:type="dxa"/>
          </w:tcPr>
          <w:p w14:paraId="72354E90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14:paraId="0213D1F1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15A67" w:rsidRPr="003D64C7" w14:paraId="6874BB70" w14:textId="77777777" w:rsidTr="005D237E">
        <w:trPr>
          <w:tblHeader/>
        </w:trPr>
        <w:tc>
          <w:tcPr>
            <w:tcW w:w="2655" w:type="dxa"/>
          </w:tcPr>
          <w:p w14:paraId="6DE2563F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F13AE91" w14:textId="77777777" w:rsidR="00815A67" w:rsidRPr="003D64C7" w:rsidRDefault="00F847BA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  <w:p w14:paraId="511CB7EF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55C91BB2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F386DA2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52D29DE4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75001CF3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14:paraId="2063906A" w14:textId="77777777" w:rsidR="00F847BA" w:rsidRPr="003D64C7" w:rsidRDefault="00F847BA" w:rsidP="00F8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  <w:p w14:paraId="26A7E8FC" w14:textId="77777777" w:rsidR="00815A67" w:rsidRPr="003D64C7" w:rsidRDefault="00815A67" w:rsidP="00F8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12A1C10C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14:paraId="6277B75C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25C221A2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3911C32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</w:tcPr>
          <w:p w14:paraId="10F36390" w14:textId="77777777" w:rsidR="00F847BA" w:rsidRPr="003D64C7" w:rsidRDefault="00F847BA" w:rsidP="00F8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  <w:p w14:paraId="643F4408" w14:textId="77777777" w:rsidR="00815A67" w:rsidRPr="003D64C7" w:rsidRDefault="00815A67" w:rsidP="00F8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5" w:type="dxa"/>
          </w:tcPr>
          <w:p w14:paraId="6A21D400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ECEEFD3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3D333BD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15A67" w:rsidRPr="003D64C7" w14:paraId="5CC9F298" w14:textId="77777777" w:rsidTr="005D237E">
        <w:trPr>
          <w:tblHeader/>
        </w:trPr>
        <w:tc>
          <w:tcPr>
            <w:tcW w:w="2655" w:type="dxa"/>
          </w:tcPr>
          <w:p w14:paraId="6147B976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0" w:type="dxa"/>
            <w:gridSpan w:val="11"/>
          </w:tcPr>
          <w:p w14:paraId="17A2D4C9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5A67" w:rsidRPr="003D64C7" w14:paraId="59D977D4" w14:textId="77777777" w:rsidTr="005D237E">
        <w:tc>
          <w:tcPr>
            <w:tcW w:w="2655" w:type="dxa"/>
          </w:tcPr>
          <w:p w14:paraId="4A6C8750" w14:textId="77777777"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  <w:r w:rsidR="00A21D4C"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ตามสัญญาเช่าซื้อ</w:t>
            </w:r>
          </w:p>
        </w:tc>
        <w:tc>
          <w:tcPr>
            <w:tcW w:w="990" w:type="dxa"/>
          </w:tcPr>
          <w:p w14:paraId="408FD696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8201E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36500C1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DACE7F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</w:tcPr>
          <w:p w14:paraId="2930A492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2644FD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931707B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4FEF8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14:paraId="12A6333C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0D082EAF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DF3B7A9" w14:textId="77777777"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C7FD9" w:rsidRPr="003D64C7" w14:paraId="6E61B474" w14:textId="77777777" w:rsidTr="005D237E">
        <w:tc>
          <w:tcPr>
            <w:tcW w:w="2655" w:type="dxa"/>
            <w:vAlign w:val="bottom"/>
          </w:tcPr>
          <w:p w14:paraId="06D6EB04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ลูกหนี้ตามสัญญาเช่าซื้อ</w:t>
            </w:r>
          </w:p>
          <w:p w14:paraId="7E02BA9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14:paraId="49BE01C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สินเชื่อร่วมทางการเงิน</w:t>
            </w:r>
          </w:p>
        </w:tc>
        <w:tc>
          <w:tcPr>
            <w:tcW w:w="990" w:type="dxa"/>
            <w:vAlign w:val="bottom"/>
          </w:tcPr>
          <w:p w14:paraId="19575377" w14:textId="652A1F7D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26,101</w:t>
            </w:r>
          </w:p>
        </w:tc>
        <w:tc>
          <w:tcPr>
            <w:tcW w:w="236" w:type="dxa"/>
            <w:vAlign w:val="bottom"/>
          </w:tcPr>
          <w:p w14:paraId="4629AEB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821261B" w14:textId="56E342F8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85,748</w:t>
            </w:r>
          </w:p>
        </w:tc>
        <w:tc>
          <w:tcPr>
            <w:tcW w:w="236" w:type="dxa"/>
            <w:vAlign w:val="bottom"/>
          </w:tcPr>
          <w:p w14:paraId="3ABFC26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6991FF7F" w14:textId="0B947D6D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5,790</w:t>
            </w:r>
          </w:p>
        </w:tc>
        <w:tc>
          <w:tcPr>
            <w:tcW w:w="236" w:type="dxa"/>
            <w:vAlign w:val="bottom"/>
          </w:tcPr>
          <w:p w14:paraId="2103A4A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23D125CA" w14:textId="678D0EF0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44,373</w:t>
            </w:r>
          </w:p>
        </w:tc>
        <w:tc>
          <w:tcPr>
            <w:tcW w:w="270" w:type="dxa"/>
            <w:vAlign w:val="bottom"/>
          </w:tcPr>
          <w:p w14:paraId="29A37EE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14:paraId="0048AA42" w14:textId="48FA672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31,891</w:t>
            </w:r>
          </w:p>
        </w:tc>
        <w:tc>
          <w:tcPr>
            <w:tcW w:w="245" w:type="dxa"/>
            <w:vAlign w:val="bottom"/>
          </w:tcPr>
          <w:p w14:paraId="7EB851E2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02A35E1" w14:textId="29830E24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130,121</w:t>
            </w:r>
          </w:p>
        </w:tc>
      </w:tr>
      <w:tr w:rsidR="000C7FD9" w:rsidRPr="003D64C7" w14:paraId="4545E230" w14:textId="77777777" w:rsidTr="005D237E">
        <w:tc>
          <w:tcPr>
            <w:tcW w:w="2655" w:type="dxa"/>
            <w:vAlign w:val="bottom"/>
          </w:tcPr>
          <w:p w14:paraId="3554BD6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0EF3ED6B" w14:textId="0ABDFC2C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236" w:type="dxa"/>
            <w:vAlign w:val="bottom"/>
          </w:tcPr>
          <w:p w14:paraId="3EE7EE2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A7FE32" w14:textId="23C245B5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  <w:tc>
          <w:tcPr>
            <w:tcW w:w="236" w:type="dxa"/>
            <w:vAlign w:val="bottom"/>
          </w:tcPr>
          <w:p w14:paraId="61CFAE8F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7768A173" w14:textId="1F481B3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06C280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12605696" w14:textId="6EF9074B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E660C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14:paraId="651C8E09" w14:textId="5648DC8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245" w:type="dxa"/>
            <w:vAlign w:val="bottom"/>
          </w:tcPr>
          <w:p w14:paraId="1381C8E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504693B" w14:textId="6299C094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</w:tr>
      <w:tr w:rsidR="000C7FD9" w:rsidRPr="003D64C7" w14:paraId="70EC545E" w14:textId="77777777" w:rsidTr="005D237E">
        <w:trPr>
          <w:trHeight w:val="830"/>
        </w:trPr>
        <w:tc>
          <w:tcPr>
            <w:tcW w:w="2655" w:type="dxa"/>
            <w:vAlign w:val="bottom"/>
          </w:tcPr>
          <w:p w14:paraId="250318B1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ดอกเบี้ยที่ยังไม่ถือ</w:t>
            </w:r>
          </w:p>
          <w:p w14:paraId="02D6FC32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7" w:right="-1152" w:hanging="32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เป็นรายได้ </w:t>
            </w:r>
            <w:r w:rsidRPr="003D64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0C95BEFE" w14:textId="50179C7D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(4,824)</w:t>
            </w:r>
          </w:p>
        </w:tc>
        <w:tc>
          <w:tcPr>
            <w:tcW w:w="236" w:type="dxa"/>
            <w:vAlign w:val="bottom"/>
          </w:tcPr>
          <w:p w14:paraId="67CCCBE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6B80FAA" w14:textId="3F7DE32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(15,965)</w:t>
            </w:r>
          </w:p>
        </w:tc>
        <w:tc>
          <w:tcPr>
            <w:tcW w:w="236" w:type="dxa"/>
            <w:vAlign w:val="bottom"/>
          </w:tcPr>
          <w:p w14:paraId="4E3DCFB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34575D7A" w14:textId="0A53A78C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(569)</w:t>
            </w:r>
          </w:p>
        </w:tc>
        <w:tc>
          <w:tcPr>
            <w:tcW w:w="236" w:type="dxa"/>
            <w:vAlign w:val="bottom"/>
          </w:tcPr>
          <w:p w14:paraId="16A9E6A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0F02DD54" w14:textId="5B812763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(7,519)</w:t>
            </w:r>
          </w:p>
        </w:tc>
        <w:tc>
          <w:tcPr>
            <w:tcW w:w="270" w:type="dxa"/>
            <w:vAlign w:val="bottom"/>
          </w:tcPr>
          <w:p w14:paraId="7BF1A39F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14:paraId="001F0F3D" w14:textId="3C90F77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(5,393)</w:t>
            </w:r>
          </w:p>
        </w:tc>
        <w:tc>
          <w:tcPr>
            <w:tcW w:w="245" w:type="dxa"/>
            <w:vAlign w:val="bottom"/>
          </w:tcPr>
          <w:p w14:paraId="4298500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431793" w14:textId="04D0EC57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(23,484)</w:t>
            </w:r>
          </w:p>
        </w:tc>
      </w:tr>
      <w:tr w:rsidR="000C7FD9" w:rsidRPr="003D64C7" w14:paraId="7A45C01C" w14:textId="77777777" w:rsidTr="005D237E">
        <w:trPr>
          <w:trHeight w:val="830"/>
        </w:trPr>
        <w:tc>
          <w:tcPr>
            <w:tcW w:w="2655" w:type="dxa"/>
            <w:vAlign w:val="bottom"/>
          </w:tcPr>
          <w:p w14:paraId="356D7E8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ส่วนร่วมที่ลงทุนโดย</w:t>
            </w:r>
          </w:p>
          <w:p w14:paraId="449CD05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ธนาคารพาณิชย์ภายใต้การ</w:t>
            </w:r>
          </w:p>
          <w:p w14:paraId="4EF1BA1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7D5422" w14:textId="4BCB8C3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(17,592)</w:t>
            </w:r>
          </w:p>
        </w:tc>
        <w:tc>
          <w:tcPr>
            <w:tcW w:w="236" w:type="dxa"/>
            <w:vAlign w:val="bottom"/>
          </w:tcPr>
          <w:p w14:paraId="25116A4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26FC0A" w14:textId="5E07843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(68,382)</w:t>
            </w:r>
          </w:p>
        </w:tc>
        <w:tc>
          <w:tcPr>
            <w:tcW w:w="236" w:type="dxa"/>
            <w:vAlign w:val="bottom"/>
          </w:tcPr>
          <w:p w14:paraId="7A9FC1B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DD80251" w14:textId="2494E362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(4,071)</w:t>
            </w:r>
          </w:p>
        </w:tc>
        <w:tc>
          <w:tcPr>
            <w:tcW w:w="236" w:type="dxa"/>
            <w:vAlign w:val="bottom"/>
          </w:tcPr>
          <w:p w14:paraId="42DDC01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01FAE1D" w14:textId="61693908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(17,599)</w:t>
            </w:r>
          </w:p>
        </w:tc>
        <w:tc>
          <w:tcPr>
            <w:tcW w:w="270" w:type="dxa"/>
            <w:vAlign w:val="bottom"/>
          </w:tcPr>
          <w:p w14:paraId="6A67745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1DE7E7DB" w14:textId="7DE1655E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(21,663)</w:t>
            </w:r>
          </w:p>
        </w:tc>
        <w:tc>
          <w:tcPr>
            <w:tcW w:w="245" w:type="dxa"/>
            <w:vAlign w:val="bottom"/>
          </w:tcPr>
          <w:p w14:paraId="64B68EC1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8F65EB" w14:textId="1CBDC113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(85,981)</w:t>
            </w:r>
          </w:p>
        </w:tc>
      </w:tr>
      <w:tr w:rsidR="000C7FD9" w:rsidRPr="003D64C7" w14:paraId="3A6EC7CF" w14:textId="77777777" w:rsidTr="00C74D5C">
        <w:tc>
          <w:tcPr>
            <w:tcW w:w="2655" w:type="dxa"/>
          </w:tcPr>
          <w:p w14:paraId="60E7E6E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รวมลูกหนี้ตามสัญญาเช่าซื้อ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92527C" w14:textId="01997404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4,706</w:t>
            </w:r>
          </w:p>
        </w:tc>
        <w:tc>
          <w:tcPr>
            <w:tcW w:w="236" w:type="dxa"/>
            <w:vAlign w:val="bottom"/>
          </w:tcPr>
          <w:p w14:paraId="777330B7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920DC3C" w14:textId="36A4AF3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5,438</w:t>
            </w:r>
          </w:p>
        </w:tc>
        <w:tc>
          <w:tcPr>
            <w:tcW w:w="236" w:type="dxa"/>
            <w:vAlign w:val="center"/>
          </w:tcPr>
          <w:p w14:paraId="1CADB819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F7C69CD" w14:textId="2CCD12EE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1,150</w:t>
            </w:r>
          </w:p>
        </w:tc>
        <w:tc>
          <w:tcPr>
            <w:tcW w:w="236" w:type="dxa"/>
            <w:vAlign w:val="center"/>
          </w:tcPr>
          <w:p w14:paraId="72F3CBB0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0DDA2690" w14:textId="66E2F5D2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19,255</w:t>
            </w:r>
          </w:p>
        </w:tc>
        <w:tc>
          <w:tcPr>
            <w:tcW w:w="270" w:type="dxa"/>
            <w:vAlign w:val="center"/>
          </w:tcPr>
          <w:p w14:paraId="05060D1A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431470E" w14:textId="6A4232F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5,856</w:t>
            </w:r>
          </w:p>
        </w:tc>
        <w:tc>
          <w:tcPr>
            <w:tcW w:w="245" w:type="dxa"/>
            <w:vAlign w:val="center"/>
          </w:tcPr>
          <w:p w14:paraId="017FCF2A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F3B2107" w14:textId="2BFD6A82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24,693</w:t>
            </w:r>
          </w:p>
        </w:tc>
      </w:tr>
      <w:tr w:rsidR="000C7FD9" w:rsidRPr="003D64C7" w14:paraId="2DE955A4" w14:textId="77777777" w:rsidTr="005D237E">
        <w:tc>
          <w:tcPr>
            <w:tcW w:w="2655" w:type="dxa"/>
          </w:tcPr>
          <w:p w14:paraId="46F4335E" w14:textId="77777777" w:rsidR="000C7FD9" w:rsidRPr="007F60DC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F60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7F60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63732B" w14:textId="16E4B8D4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(160)</w:t>
            </w:r>
          </w:p>
        </w:tc>
        <w:tc>
          <w:tcPr>
            <w:tcW w:w="236" w:type="dxa"/>
            <w:vAlign w:val="bottom"/>
          </w:tcPr>
          <w:p w14:paraId="7F46002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81AA18" w14:textId="33EBC250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36" w:type="dxa"/>
            <w:vAlign w:val="bottom"/>
          </w:tcPr>
          <w:p w14:paraId="78673C5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2B83162C" w14:textId="712571F0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236" w:type="dxa"/>
            <w:vAlign w:val="bottom"/>
          </w:tcPr>
          <w:p w14:paraId="5EF668E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2E244F39" w14:textId="768A3CAB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(145)</w:t>
            </w:r>
          </w:p>
        </w:tc>
        <w:tc>
          <w:tcPr>
            <w:tcW w:w="270" w:type="dxa"/>
            <w:vAlign w:val="bottom"/>
          </w:tcPr>
          <w:p w14:paraId="4200129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17D67012" w14:textId="7E83BAF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245" w:type="dxa"/>
            <w:vAlign w:val="bottom"/>
          </w:tcPr>
          <w:p w14:paraId="18961904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4A63F4" w14:textId="30466282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(186)</w:t>
            </w:r>
          </w:p>
        </w:tc>
      </w:tr>
      <w:tr w:rsidR="000C7FD9" w:rsidRPr="003D64C7" w14:paraId="62C9555E" w14:textId="77777777" w:rsidTr="005D237E">
        <w:tc>
          <w:tcPr>
            <w:tcW w:w="2655" w:type="dxa"/>
          </w:tcPr>
          <w:p w14:paraId="6B8751C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ลูกหนี้ตามสัญญาเช่าซื้อ</w:t>
            </w:r>
          </w:p>
          <w:p w14:paraId="41598AB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14:paraId="232BBB0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สินเชื่อร่วมทางการเงิน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354AF" w14:textId="4A72013A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4,546</w:t>
            </w:r>
          </w:p>
        </w:tc>
        <w:tc>
          <w:tcPr>
            <w:tcW w:w="236" w:type="dxa"/>
            <w:vAlign w:val="bottom"/>
          </w:tcPr>
          <w:p w14:paraId="7DC4A68C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6350D" w14:textId="173DEEC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5,397</w:t>
            </w:r>
          </w:p>
        </w:tc>
        <w:tc>
          <w:tcPr>
            <w:tcW w:w="236" w:type="dxa"/>
            <w:vAlign w:val="bottom"/>
          </w:tcPr>
          <w:p w14:paraId="469E3F0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449B4" w14:textId="37D5F6FF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1,111</w:t>
            </w:r>
          </w:p>
        </w:tc>
        <w:tc>
          <w:tcPr>
            <w:tcW w:w="236" w:type="dxa"/>
            <w:vAlign w:val="bottom"/>
          </w:tcPr>
          <w:p w14:paraId="33EC62A5" w14:textId="77777777" w:rsidR="000C7FD9" w:rsidRPr="00A43448" w:rsidRDefault="000C7FD9" w:rsidP="00A4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12F22" w14:textId="3DFDB15E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19,110</w:t>
            </w:r>
          </w:p>
        </w:tc>
        <w:tc>
          <w:tcPr>
            <w:tcW w:w="270" w:type="dxa"/>
            <w:vAlign w:val="bottom"/>
          </w:tcPr>
          <w:p w14:paraId="72C9E0F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998F0" w14:textId="3A37C570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5,657</w:t>
            </w:r>
          </w:p>
        </w:tc>
        <w:tc>
          <w:tcPr>
            <w:tcW w:w="245" w:type="dxa"/>
            <w:vAlign w:val="bottom"/>
          </w:tcPr>
          <w:p w14:paraId="61FD043B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2B7E" w14:textId="488A26A9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24,507</w:t>
            </w:r>
          </w:p>
        </w:tc>
      </w:tr>
      <w:tr w:rsidR="0044694B" w:rsidRPr="003D64C7" w14:paraId="55BA9740" w14:textId="77777777" w:rsidTr="005D237E">
        <w:tc>
          <w:tcPr>
            <w:tcW w:w="2655" w:type="dxa"/>
          </w:tcPr>
          <w:p w14:paraId="60DCD3C2" w14:textId="77777777" w:rsidR="0044694B" w:rsidRPr="007F60DC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B4A6CD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76FBA79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51900B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80FD8E6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00E6C3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4A1C6AC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D4F6377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79A7A1CC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2EF6F995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53D1A750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0C8E44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4694B" w:rsidRPr="003D64C7" w14:paraId="30341DB0" w14:textId="77777777" w:rsidTr="005D237E">
        <w:tc>
          <w:tcPr>
            <w:tcW w:w="2655" w:type="dxa"/>
          </w:tcPr>
          <w:p w14:paraId="72495634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027CEE93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DD91D40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D43DB4B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F40C230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14:paraId="42665B2B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BC44F25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14:paraId="651D2611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A4A3C1C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</w:tcPr>
          <w:p w14:paraId="7CF0C128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3B2F0435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5C135A8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4694B" w:rsidRPr="003D64C7" w14:paraId="59A922DE" w14:textId="77777777" w:rsidTr="005D237E">
        <w:tc>
          <w:tcPr>
            <w:tcW w:w="2655" w:type="dxa"/>
          </w:tcPr>
          <w:p w14:paraId="5A63B07E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D76BD85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F5178CD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3941003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2371E21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14:paraId="378BA610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36E97FF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14:paraId="44C9BF7E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0AC424E9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</w:tcPr>
          <w:p w14:paraId="21C8B3D9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2BA83DF6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05DCDB2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4694B" w:rsidRPr="003D64C7" w14:paraId="50D39F8B" w14:textId="77777777" w:rsidTr="005D237E">
        <w:tc>
          <w:tcPr>
            <w:tcW w:w="2655" w:type="dxa"/>
          </w:tcPr>
          <w:p w14:paraId="48AB8C91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ลูกหนี้สินเชื่อรายย่อย</w:t>
            </w:r>
          </w:p>
        </w:tc>
        <w:tc>
          <w:tcPr>
            <w:tcW w:w="990" w:type="dxa"/>
          </w:tcPr>
          <w:p w14:paraId="783C826B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44AB7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56933475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04E82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</w:tcPr>
          <w:p w14:paraId="6BE0C18B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6DD60D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B98193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AC9781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14:paraId="3B3D050F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2EF7D815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52969FA" w14:textId="77777777"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C7FD9" w:rsidRPr="003D64C7" w14:paraId="3B3A4E1A" w14:textId="77777777" w:rsidTr="005D237E">
        <w:tc>
          <w:tcPr>
            <w:tcW w:w="2655" w:type="dxa"/>
            <w:vAlign w:val="bottom"/>
          </w:tcPr>
          <w:p w14:paraId="619C7DE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ลูกหนี้สินเชื่อรายย่อย</w:t>
            </w:r>
          </w:p>
          <w:p w14:paraId="4B97AC30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14:paraId="14B5850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สินเชื่อร่วมทางการเงิน</w:t>
            </w:r>
          </w:p>
        </w:tc>
        <w:tc>
          <w:tcPr>
            <w:tcW w:w="990" w:type="dxa"/>
            <w:vAlign w:val="bottom"/>
          </w:tcPr>
          <w:p w14:paraId="12BD4459" w14:textId="52AFDE20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36" w:type="dxa"/>
            <w:vAlign w:val="bottom"/>
          </w:tcPr>
          <w:p w14:paraId="01F3C5E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FFBF1E6" w14:textId="76F9EE1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236" w:type="dxa"/>
            <w:vAlign w:val="bottom"/>
          </w:tcPr>
          <w:p w14:paraId="7F7C139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5608958B" w14:textId="39A4226D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36" w:type="dxa"/>
            <w:vAlign w:val="bottom"/>
          </w:tcPr>
          <w:p w14:paraId="225DE1E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06B0C7D8" w14:textId="6D30F519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70" w:type="dxa"/>
            <w:vAlign w:val="bottom"/>
          </w:tcPr>
          <w:p w14:paraId="46EF6A4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14:paraId="69CD2A90" w14:textId="7B80DB50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45" w:type="dxa"/>
            <w:vAlign w:val="bottom"/>
          </w:tcPr>
          <w:p w14:paraId="7EE6D16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7FCE06B" w14:textId="0A37B832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1,337</w:t>
            </w:r>
          </w:p>
        </w:tc>
      </w:tr>
      <w:tr w:rsidR="000C7FD9" w:rsidRPr="003D64C7" w14:paraId="18507881" w14:textId="77777777" w:rsidTr="005D237E">
        <w:trPr>
          <w:trHeight w:val="830"/>
        </w:trPr>
        <w:tc>
          <w:tcPr>
            <w:tcW w:w="2655" w:type="dxa"/>
            <w:vAlign w:val="bottom"/>
          </w:tcPr>
          <w:p w14:paraId="46D2FE35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ดอกเบี้ยที่ยังไม่ถือ</w:t>
            </w:r>
          </w:p>
          <w:p w14:paraId="276F0B0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เป็นรายได้ </w:t>
            </w:r>
            <w:r w:rsidRPr="003D64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6A06C1DD" w14:textId="615788B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(136)</w:t>
            </w:r>
          </w:p>
        </w:tc>
        <w:tc>
          <w:tcPr>
            <w:tcW w:w="236" w:type="dxa"/>
            <w:vAlign w:val="bottom"/>
          </w:tcPr>
          <w:p w14:paraId="20482F9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C55F0A6" w14:textId="16A2103D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236" w:type="dxa"/>
            <w:vAlign w:val="bottom"/>
          </w:tcPr>
          <w:p w14:paraId="57FDC66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3DB13CCD" w14:textId="5B86E074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36" w:type="dxa"/>
            <w:vAlign w:val="bottom"/>
          </w:tcPr>
          <w:p w14:paraId="53766714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005D459C" w14:textId="62559ED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70" w:type="dxa"/>
            <w:vAlign w:val="bottom"/>
          </w:tcPr>
          <w:p w14:paraId="15440EE6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14:paraId="6EFC3AE3" w14:textId="7274E8E2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  <w:tc>
          <w:tcPr>
            <w:tcW w:w="245" w:type="dxa"/>
            <w:vAlign w:val="bottom"/>
          </w:tcPr>
          <w:p w14:paraId="5D6BFA8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277C86B" w14:textId="09BC9905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(372)</w:t>
            </w:r>
          </w:p>
        </w:tc>
      </w:tr>
      <w:tr w:rsidR="000C7FD9" w:rsidRPr="003D64C7" w14:paraId="472E3259" w14:textId="77777777" w:rsidTr="005D237E">
        <w:trPr>
          <w:trHeight w:val="830"/>
        </w:trPr>
        <w:tc>
          <w:tcPr>
            <w:tcW w:w="2655" w:type="dxa"/>
            <w:vAlign w:val="bottom"/>
          </w:tcPr>
          <w:p w14:paraId="622BB93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ส่วนร่วมที่ลงทุนโดย</w:t>
            </w:r>
          </w:p>
          <w:p w14:paraId="426D5057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ธนาคารพาณิชย์ภายใต้การ</w:t>
            </w:r>
          </w:p>
          <w:p w14:paraId="76AFFFE1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F8589E" w14:textId="00D059EE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(362)</w:t>
            </w:r>
          </w:p>
        </w:tc>
        <w:tc>
          <w:tcPr>
            <w:tcW w:w="236" w:type="dxa"/>
            <w:vAlign w:val="bottom"/>
          </w:tcPr>
          <w:p w14:paraId="4A6C853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400E7C" w14:textId="23471DA6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(653)</w:t>
            </w:r>
          </w:p>
        </w:tc>
        <w:tc>
          <w:tcPr>
            <w:tcW w:w="236" w:type="dxa"/>
            <w:vAlign w:val="bottom"/>
          </w:tcPr>
          <w:p w14:paraId="74789405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0D37003" w14:textId="4774F0BC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(83)</w:t>
            </w:r>
          </w:p>
        </w:tc>
        <w:tc>
          <w:tcPr>
            <w:tcW w:w="236" w:type="dxa"/>
            <w:vAlign w:val="bottom"/>
          </w:tcPr>
          <w:p w14:paraId="5A7D0804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9A974FF" w14:textId="7A49320F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70" w:type="dxa"/>
            <w:vAlign w:val="bottom"/>
          </w:tcPr>
          <w:p w14:paraId="44FA118F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48807A42" w14:textId="6F82A838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(445)</w:t>
            </w:r>
          </w:p>
        </w:tc>
        <w:tc>
          <w:tcPr>
            <w:tcW w:w="245" w:type="dxa"/>
            <w:vAlign w:val="bottom"/>
          </w:tcPr>
          <w:p w14:paraId="03DF119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B3937F" w14:textId="65125199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</w:tr>
      <w:tr w:rsidR="000C7FD9" w:rsidRPr="003D64C7" w14:paraId="53B461EA" w14:textId="77777777" w:rsidTr="00C74D5C">
        <w:tc>
          <w:tcPr>
            <w:tcW w:w="2655" w:type="dxa"/>
          </w:tcPr>
          <w:p w14:paraId="524E578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รวมลูกหนี้สินเชื่อรายย่อย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81802F" w14:textId="2EE346E0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36" w:type="dxa"/>
            <w:vAlign w:val="bottom"/>
          </w:tcPr>
          <w:p w14:paraId="5D1F5B3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6FC675E" w14:textId="0AD14702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(44)</w:t>
            </w:r>
          </w:p>
        </w:tc>
        <w:tc>
          <w:tcPr>
            <w:tcW w:w="236" w:type="dxa"/>
            <w:vAlign w:val="center"/>
          </w:tcPr>
          <w:p w14:paraId="6C162EB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A0A9A04" w14:textId="2A8BB1B8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center"/>
          </w:tcPr>
          <w:p w14:paraId="73C35135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270F6294" w14:textId="199DC4D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270" w:type="dxa"/>
            <w:vAlign w:val="center"/>
          </w:tcPr>
          <w:p w14:paraId="14459937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4D139777" w14:textId="76B0997E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45" w:type="dxa"/>
            <w:vAlign w:val="center"/>
          </w:tcPr>
          <w:p w14:paraId="03A68AD3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72864EB" w14:textId="5495068E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  <w:tr w:rsidR="000C7FD9" w:rsidRPr="003D64C7" w14:paraId="7772E7E5" w14:textId="77777777" w:rsidTr="00C74D5C">
        <w:tc>
          <w:tcPr>
            <w:tcW w:w="2655" w:type="dxa"/>
          </w:tcPr>
          <w:p w14:paraId="4A1D1FFB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60AF15" w14:textId="7D69B83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6" w:type="dxa"/>
            <w:vAlign w:val="bottom"/>
          </w:tcPr>
          <w:p w14:paraId="4A299CBC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96EA58C" w14:textId="742953FE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</w:tcPr>
          <w:p w14:paraId="64D1D01D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029C3B9" w14:textId="5373B104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  <w:vAlign w:val="center"/>
          </w:tcPr>
          <w:p w14:paraId="3D466C3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51B27C48" w14:textId="70883261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vAlign w:val="center"/>
          </w:tcPr>
          <w:p w14:paraId="4756AB20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62EFC3B7" w14:textId="4E99A5A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45" w:type="dxa"/>
            <w:vAlign w:val="center"/>
          </w:tcPr>
          <w:p w14:paraId="23341C33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12A8667" w14:textId="34019DDD" w:rsidR="000C7FD9" w:rsidRPr="003D64C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0C7FD9" w:rsidRPr="003D64C7" w14:paraId="17E9F97D" w14:textId="77777777" w:rsidTr="005D237E">
        <w:tc>
          <w:tcPr>
            <w:tcW w:w="2655" w:type="dxa"/>
          </w:tcPr>
          <w:p w14:paraId="0E372B2A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ลูกหนี้สินเชื่อรายย่อย</w:t>
            </w:r>
          </w:p>
          <w:p w14:paraId="757F9E2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14:paraId="3BE44631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สินเชื่อร่วมทางการเงิน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ACD4" w14:textId="4483ED0E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36" w:type="dxa"/>
            <w:vAlign w:val="bottom"/>
          </w:tcPr>
          <w:p w14:paraId="3AA4117D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FC565" w14:textId="73BF9CF4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42)</w:t>
            </w:r>
          </w:p>
        </w:tc>
        <w:tc>
          <w:tcPr>
            <w:tcW w:w="236" w:type="dxa"/>
            <w:vAlign w:val="bottom"/>
          </w:tcPr>
          <w:p w14:paraId="00849D7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AB087" w14:textId="1163E0CC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36" w:type="dxa"/>
            <w:vAlign w:val="bottom"/>
          </w:tcPr>
          <w:p w14:paraId="1B732F5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D05FC" w14:textId="18F5344E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bottom"/>
          </w:tcPr>
          <w:p w14:paraId="1C0B7069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3A24" w14:textId="422FDF0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45" w:type="dxa"/>
            <w:vAlign w:val="bottom"/>
          </w:tcPr>
          <w:p w14:paraId="37977AA7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93102" w14:textId="11E44AF6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</w:tr>
      <w:tr w:rsidR="000C7FD9" w:rsidRPr="003D64C7" w14:paraId="0AD04D02" w14:textId="77777777" w:rsidTr="005D237E">
        <w:tc>
          <w:tcPr>
            <w:tcW w:w="2655" w:type="dxa"/>
          </w:tcPr>
          <w:p w14:paraId="0614E922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408415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18057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95F54E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4F073BA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17945780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ED946E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5640C0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2DB6F2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16D00BF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6673F4C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F40E2C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7FD9" w:rsidRPr="003D64C7" w14:paraId="2FD863D2" w14:textId="77777777" w:rsidTr="005D237E">
        <w:tc>
          <w:tcPr>
            <w:tcW w:w="2655" w:type="dxa"/>
          </w:tcPr>
          <w:p w14:paraId="742700D8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ลูกหนี้สินเชื่อเพื่อผู้บริโภค</w:t>
            </w:r>
          </w:p>
          <w:p w14:paraId="17585B5E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รายย่อยภายใต้การจัดการ</w:t>
            </w:r>
          </w:p>
          <w:p w14:paraId="33B5E7E9" w14:textId="77777777" w:rsidR="000C7FD9" w:rsidRPr="003D64C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สินเชื่อร่วมทางการเงิน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48EA96A" w14:textId="240BF688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4,638</w:t>
            </w:r>
          </w:p>
        </w:tc>
        <w:tc>
          <w:tcPr>
            <w:tcW w:w="236" w:type="dxa"/>
            <w:vAlign w:val="bottom"/>
          </w:tcPr>
          <w:p w14:paraId="50062432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A76018" w14:textId="7E1C82CD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5,355</w:t>
            </w:r>
          </w:p>
        </w:tc>
        <w:tc>
          <w:tcPr>
            <w:tcW w:w="236" w:type="dxa"/>
            <w:vAlign w:val="bottom"/>
          </w:tcPr>
          <w:p w14:paraId="2E1E2899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5608520B" w14:textId="2E732E1C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</w:t>
            </w:r>
          </w:p>
        </w:tc>
        <w:tc>
          <w:tcPr>
            <w:tcW w:w="236" w:type="dxa"/>
            <w:vAlign w:val="bottom"/>
          </w:tcPr>
          <w:p w14:paraId="18404F62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6321ED7" w14:textId="26D2DE9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19,311</w:t>
            </w:r>
          </w:p>
        </w:tc>
        <w:tc>
          <w:tcPr>
            <w:tcW w:w="270" w:type="dxa"/>
            <w:vAlign w:val="bottom"/>
          </w:tcPr>
          <w:p w14:paraId="7BD61FCE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14:paraId="608F0BDC" w14:textId="3EEBFD8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5,778</w:t>
            </w:r>
          </w:p>
        </w:tc>
        <w:tc>
          <w:tcPr>
            <w:tcW w:w="245" w:type="dxa"/>
            <w:vAlign w:val="bottom"/>
          </w:tcPr>
          <w:p w14:paraId="6AC6D1A8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86618F5" w14:textId="02B24B42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24,666</w:t>
            </w:r>
          </w:p>
        </w:tc>
      </w:tr>
    </w:tbl>
    <w:p w14:paraId="1B7A2996" w14:textId="77777777" w:rsidR="00B92E48" w:rsidRPr="00A4031A" w:rsidRDefault="00B92E4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89A1F1B" w14:textId="77777777" w:rsidR="008539C2" w:rsidRPr="00A4031A" w:rsidRDefault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14:paraId="0BA830D1" w14:textId="77777777" w:rsidR="00BB4F4B" w:rsidRPr="00A74972" w:rsidRDefault="00276DCA" w:rsidP="00A74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7.2</w:t>
      </w:r>
      <w:r w:rsidR="00A74972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F847BA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941E08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41E08" w:rsidRPr="00A4031A">
        <w:rPr>
          <w:rFonts w:ascii="Angsana New" w:hAnsi="Angsana New" w:cs="Angsana New"/>
          <w:sz w:val="30"/>
          <w:szCs w:val="30"/>
        </w:rPr>
        <w:t>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41E08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41E08" w:rsidRPr="00A4031A">
        <w:rPr>
          <w:rFonts w:ascii="Angsana New" w:hAnsi="Angsana New" w:cs="Angsana New"/>
          <w:sz w:val="30"/>
          <w:szCs w:val="30"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231C05">
        <w:rPr>
          <w:rFonts w:ascii="Angsana New" w:hAnsi="Angsana New" w:cs="Angsana New" w:hint="cs"/>
          <w:sz w:val="30"/>
          <w:szCs w:val="30"/>
          <w:cs/>
        </w:rPr>
        <w:t>ยอด</w:t>
      </w:r>
      <w:r w:rsidRPr="00A4031A">
        <w:rPr>
          <w:rFonts w:ascii="Angsana New" w:hAnsi="Angsana New" w:cs="Angsana New" w:hint="cs"/>
          <w:sz w:val="30"/>
          <w:szCs w:val="30"/>
          <w:cs/>
        </w:rPr>
        <w:t>ลูกหนี้สินเชื่อเพื่อผู้บริโภครายย่อยภายใต้การจัดการสินเชื่อร่วมทางการเงิน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 w:hint="cs"/>
          <w:sz w:val="30"/>
          <w:szCs w:val="30"/>
          <w:cs/>
        </w:rPr>
        <w:t>สุทธิจากดอกเบี้ยรับที่ยังไม่ถือเป็นรายได้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และค่าเผื่อหนี้สงสัยจะสูญจำแนกตามอายุหนี้ค้างชำระได้ดังนี้</w:t>
      </w: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990"/>
        <w:gridCol w:w="270"/>
        <w:gridCol w:w="900"/>
        <w:gridCol w:w="270"/>
        <w:gridCol w:w="990"/>
        <w:gridCol w:w="270"/>
        <w:gridCol w:w="990"/>
        <w:gridCol w:w="270"/>
        <w:gridCol w:w="1170"/>
        <w:gridCol w:w="270"/>
        <w:gridCol w:w="1152"/>
        <w:gridCol w:w="20"/>
      </w:tblGrid>
      <w:tr w:rsidR="00BB4F4B" w:rsidRPr="00837C64" w14:paraId="2087DCF2" w14:textId="77777777" w:rsidTr="00276DCA">
        <w:trPr>
          <w:gridAfter w:val="1"/>
          <w:wAfter w:w="20" w:type="dxa"/>
          <w:trHeight w:val="380"/>
        </w:trPr>
        <w:tc>
          <w:tcPr>
            <w:tcW w:w="2205" w:type="dxa"/>
          </w:tcPr>
          <w:p w14:paraId="4E658BE1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42" w:type="dxa"/>
            <w:gridSpan w:val="11"/>
          </w:tcPr>
          <w:p w14:paraId="28B41B4B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4F4B" w:rsidRPr="00837C64" w14:paraId="409E6E98" w14:textId="77777777" w:rsidTr="00276DCA">
        <w:trPr>
          <w:trHeight w:val="272"/>
        </w:trPr>
        <w:tc>
          <w:tcPr>
            <w:tcW w:w="2205" w:type="dxa"/>
            <w:vAlign w:val="center"/>
          </w:tcPr>
          <w:p w14:paraId="1733FB72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4041FB7D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มูลค่าลูกหนี้สินเชื่อเพื่อ</w:t>
            </w:r>
          </w:p>
        </w:tc>
        <w:tc>
          <w:tcPr>
            <w:tcW w:w="270" w:type="dxa"/>
          </w:tcPr>
          <w:p w14:paraId="3E59B14B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1F35DA5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5C3CC9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2D94CD8D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มูลค่าลูกหนี้สินเชื่อเพื่อ</w:t>
            </w:r>
          </w:p>
        </w:tc>
      </w:tr>
      <w:tr w:rsidR="00BB4F4B" w:rsidRPr="00837C64" w14:paraId="3D485355" w14:textId="77777777" w:rsidTr="00276DCA">
        <w:trPr>
          <w:trHeight w:val="272"/>
        </w:trPr>
        <w:tc>
          <w:tcPr>
            <w:tcW w:w="2205" w:type="dxa"/>
            <w:vAlign w:val="center"/>
          </w:tcPr>
          <w:p w14:paraId="190584EE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03C94B6C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ผู้บริโภคภายใต้การจัดการ</w:t>
            </w:r>
          </w:p>
        </w:tc>
        <w:tc>
          <w:tcPr>
            <w:tcW w:w="270" w:type="dxa"/>
          </w:tcPr>
          <w:p w14:paraId="5C5F211C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88615D3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B0013A5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2CFE9289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ผู้บริโภคภายใต้การจัดการ</w:t>
            </w:r>
          </w:p>
        </w:tc>
      </w:tr>
      <w:tr w:rsidR="00BB4F4B" w:rsidRPr="00837C64" w14:paraId="7285B401" w14:textId="77777777" w:rsidTr="00276DCA">
        <w:trPr>
          <w:trHeight w:val="272"/>
        </w:trPr>
        <w:tc>
          <w:tcPr>
            <w:tcW w:w="2205" w:type="dxa"/>
          </w:tcPr>
          <w:p w14:paraId="1AB1BB3F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2F6931C9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14:paraId="71A7B3F3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9AF5981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670976D0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711FF84E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สินเชื่อร่วมทางการเงิน </w:t>
            </w:r>
            <w:r w:rsidR="00A74972"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276DCA" w:rsidRPr="00837C64" w14:paraId="7AC23AED" w14:textId="77777777" w:rsidTr="00231C05">
        <w:tc>
          <w:tcPr>
            <w:tcW w:w="2205" w:type="dxa"/>
            <w:vAlign w:val="center"/>
          </w:tcPr>
          <w:p w14:paraId="0E578B51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F886D21" w14:textId="77777777" w:rsidR="00BB4F4B" w:rsidRPr="00837C64" w:rsidRDefault="00F847BA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BB4F4B"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FCF6880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12E8C45B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06C17FF9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48572DAD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38024DB" w14:textId="77777777" w:rsidR="00BB4F4B" w:rsidRPr="00837C64" w:rsidRDefault="00F847BA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BB4F4B"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612CBAF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A1CE884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210F82D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00DC996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5BFB6744" w14:textId="77777777" w:rsidR="00BB4F4B" w:rsidRPr="00837C64" w:rsidRDefault="00F847BA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BB4F4B"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6B58B92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0DB84126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70A811DD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B4F4B" w:rsidRPr="00837C64" w14:paraId="1EA7D3E2" w14:textId="77777777" w:rsidTr="00276DCA">
        <w:trPr>
          <w:gridAfter w:val="1"/>
          <w:wAfter w:w="20" w:type="dxa"/>
        </w:trPr>
        <w:tc>
          <w:tcPr>
            <w:tcW w:w="2205" w:type="dxa"/>
          </w:tcPr>
          <w:p w14:paraId="085B88D1" w14:textId="77777777" w:rsidR="00BB4F4B" w:rsidRPr="00837C64" w:rsidRDefault="00BB4F4B" w:rsidP="009E6C0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2" w:type="dxa"/>
            <w:gridSpan w:val="11"/>
          </w:tcPr>
          <w:p w14:paraId="3A9C7100" w14:textId="77777777"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C00" w:rsidRPr="00837C64" w14:paraId="1FF08274" w14:textId="77777777" w:rsidTr="00382F61">
        <w:tc>
          <w:tcPr>
            <w:tcW w:w="2205" w:type="dxa"/>
            <w:vAlign w:val="center"/>
          </w:tcPr>
          <w:p w14:paraId="27785880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อายุลูกหนี้</w:t>
            </w:r>
          </w:p>
        </w:tc>
        <w:tc>
          <w:tcPr>
            <w:tcW w:w="990" w:type="dxa"/>
            <w:vAlign w:val="bottom"/>
          </w:tcPr>
          <w:p w14:paraId="4EE7E058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967280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B36CDF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646EB7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3F85C2A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9F4907F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583ECB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D9F60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881777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9F91828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4208DE5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C00" w:rsidRPr="00837C64" w14:paraId="68453453" w14:textId="77777777" w:rsidTr="00276DCA">
        <w:tc>
          <w:tcPr>
            <w:tcW w:w="2205" w:type="dxa"/>
          </w:tcPr>
          <w:p w14:paraId="68C96425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vAlign w:val="bottom"/>
          </w:tcPr>
          <w:p w14:paraId="1113CEA3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EB0BF8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737113F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9D63CB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F0A4EA4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77D8FE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5CC8C60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31FB58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F8428D8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1FEA6C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F70DFC4" w14:textId="77777777"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FD9" w:rsidRPr="00837C64" w14:paraId="16CD51B0" w14:textId="77777777" w:rsidTr="00276DCA">
        <w:tc>
          <w:tcPr>
            <w:tcW w:w="2205" w:type="dxa"/>
          </w:tcPr>
          <w:p w14:paraId="41F530F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766535C5" w14:textId="4AC4B89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270" w:type="dxa"/>
            <w:vAlign w:val="bottom"/>
          </w:tcPr>
          <w:p w14:paraId="23CCBAEF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02C19C0" w14:textId="0CFDD4E2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12,541</w:t>
            </w:r>
          </w:p>
        </w:tc>
        <w:tc>
          <w:tcPr>
            <w:tcW w:w="270" w:type="dxa"/>
            <w:vAlign w:val="bottom"/>
          </w:tcPr>
          <w:p w14:paraId="36E493B2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A02EF4D" w14:textId="5ED08FE3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DA34AD1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C7A18DA" w14:textId="00DC9489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31856BC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7C44795" w14:textId="65A945D2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3,481</w:t>
            </w:r>
          </w:p>
        </w:tc>
        <w:tc>
          <w:tcPr>
            <w:tcW w:w="270" w:type="dxa"/>
            <w:vAlign w:val="bottom"/>
          </w:tcPr>
          <w:p w14:paraId="6FFAFE6F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AFFEA54" w14:textId="293AF93E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12,533</w:t>
            </w:r>
          </w:p>
        </w:tc>
      </w:tr>
      <w:tr w:rsidR="000C7FD9" w:rsidRPr="00837C64" w14:paraId="2F6F6E1D" w14:textId="77777777" w:rsidTr="00276DCA">
        <w:tc>
          <w:tcPr>
            <w:tcW w:w="2205" w:type="dxa"/>
          </w:tcPr>
          <w:p w14:paraId="5DC3971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33892CF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8FF6F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E027B1C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39B40A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BCDFCB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22167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62817CD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25F3D5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07FC7B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6DED2C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7309FCE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FD9" w:rsidRPr="00837C64" w14:paraId="44D6D123" w14:textId="77777777" w:rsidTr="00276DCA">
        <w:tc>
          <w:tcPr>
            <w:tcW w:w="2205" w:type="dxa"/>
          </w:tcPr>
          <w:p w14:paraId="60E024E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1F58280" w14:textId="18337D9A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0" w:type="dxa"/>
            <w:vAlign w:val="bottom"/>
          </w:tcPr>
          <w:p w14:paraId="129C194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9829C27" w14:textId="567893EC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</w:p>
        </w:tc>
        <w:tc>
          <w:tcPr>
            <w:tcW w:w="270" w:type="dxa"/>
            <w:vAlign w:val="bottom"/>
          </w:tcPr>
          <w:p w14:paraId="72AD321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67D02E" w14:textId="5547EAB2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EAA7285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BF80AE6" w14:textId="6ACF9F5C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45C6BDF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472B792" w14:textId="50C95B32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  <w:vAlign w:val="bottom"/>
          </w:tcPr>
          <w:p w14:paraId="6FF94C21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9EA8400" w14:textId="3A216DAE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</w:tr>
      <w:tr w:rsidR="000C7FD9" w:rsidRPr="00837C64" w14:paraId="7149E2EE" w14:textId="77777777" w:rsidTr="00276DCA">
        <w:tc>
          <w:tcPr>
            <w:tcW w:w="2205" w:type="dxa"/>
          </w:tcPr>
          <w:p w14:paraId="0021FD17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2F718DF" w14:textId="4126A2A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  <w:vAlign w:val="bottom"/>
          </w:tcPr>
          <w:p w14:paraId="4C8201B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288EED9" w14:textId="2F797D5C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6,748</w:t>
            </w:r>
          </w:p>
        </w:tc>
        <w:tc>
          <w:tcPr>
            <w:tcW w:w="270" w:type="dxa"/>
            <w:vAlign w:val="bottom"/>
          </w:tcPr>
          <w:p w14:paraId="4A3FD01A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D1F440C" w14:textId="3DF130D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0382489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27A697" w14:textId="62CB0165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14:paraId="642ED19C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32C36F1" w14:textId="1EDA167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70" w:type="dxa"/>
            <w:vAlign w:val="bottom"/>
          </w:tcPr>
          <w:p w14:paraId="0244C3A0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3117F35" w14:textId="21016AC4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6,596</w:t>
            </w:r>
          </w:p>
        </w:tc>
      </w:tr>
      <w:tr w:rsidR="000C7FD9" w:rsidRPr="00837C64" w14:paraId="73311FCA" w14:textId="77777777" w:rsidTr="00276DCA">
        <w:tc>
          <w:tcPr>
            <w:tcW w:w="2205" w:type="dxa"/>
          </w:tcPr>
          <w:p w14:paraId="3A93AAAA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E070C4E" w14:textId="0A002FE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70" w:type="dxa"/>
            <w:vAlign w:val="bottom"/>
          </w:tcPr>
          <w:p w14:paraId="7F6FF04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622C91" w14:textId="4E69AA55" w:rsidR="000C7FD9" w:rsidRPr="00FA2D39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545685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F880DB9" w14:textId="61E4619F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31835124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CCB13D" w14:textId="46B86382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B83EDC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F50659E" w14:textId="29186174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  <w:vAlign w:val="bottom"/>
          </w:tcPr>
          <w:p w14:paraId="4A576D9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713F1D4" w14:textId="46889EDD" w:rsidR="000C7FD9" w:rsidRPr="00FA2D39" w:rsidRDefault="000B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C7FD9"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FD9" w:rsidRPr="00837C64" w14:paraId="10F2B7C4" w14:textId="77777777" w:rsidTr="001F257F">
        <w:tc>
          <w:tcPr>
            <w:tcW w:w="2205" w:type="dxa"/>
          </w:tcPr>
          <w:p w14:paraId="3E9D770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9ED1280" w14:textId="23E3DA2D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bottom"/>
          </w:tcPr>
          <w:p w14:paraId="56EB9E1A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81D30FA" w14:textId="46F59D99" w:rsidR="000C7FD9" w:rsidRPr="00FA2D39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EC9F05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A9D3F22" w14:textId="4D6014B6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D8BDDAA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C372DD" w14:textId="57ABD464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1A534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FA10E8" w14:textId="07AF7EC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2A6751A6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8B41E14" w14:textId="75FFEA0D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FD9" w:rsidRPr="00837C64" w14:paraId="6D246C23" w14:textId="77777777" w:rsidTr="00DA5560">
        <w:tc>
          <w:tcPr>
            <w:tcW w:w="2205" w:type="dxa"/>
          </w:tcPr>
          <w:p w14:paraId="4A808D27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10 - 12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B3FECA" w14:textId="1F2117AD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425B41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B3BE95" w14:textId="75C2D9DF" w:rsidR="000C7FD9" w:rsidRPr="00FA2D39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A3182B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E312BF" w14:textId="09691FCC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52FD28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C6C438" w14:textId="4F2D489B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626644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FA3B4E" w14:textId="6A292244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C22229" w14:textId="77777777" w:rsidR="000C7FD9" w:rsidRPr="00FA2D3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12A55E6E" w14:textId="1747413F" w:rsidR="000C7FD9" w:rsidRPr="00FA2D39" w:rsidRDefault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FD9" w:rsidRPr="00837C64" w14:paraId="04F9F722" w14:textId="77777777" w:rsidTr="00941E08">
        <w:tc>
          <w:tcPr>
            <w:tcW w:w="2205" w:type="dxa"/>
          </w:tcPr>
          <w:p w14:paraId="2955742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6A6C2" w14:textId="39C6901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5,856</w:t>
            </w:r>
          </w:p>
        </w:tc>
        <w:tc>
          <w:tcPr>
            <w:tcW w:w="270" w:type="dxa"/>
            <w:vAlign w:val="bottom"/>
          </w:tcPr>
          <w:p w14:paraId="6D483418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371D6" w14:textId="239EC6AF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24,693</w:t>
            </w:r>
          </w:p>
        </w:tc>
        <w:tc>
          <w:tcPr>
            <w:tcW w:w="270" w:type="dxa"/>
            <w:vAlign w:val="bottom"/>
          </w:tcPr>
          <w:p w14:paraId="4D32CE9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D8639" w14:textId="76781054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0" w:type="dxa"/>
            <w:vAlign w:val="bottom"/>
          </w:tcPr>
          <w:p w14:paraId="3A831817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00CF6" w14:textId="1D38F547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186</w:t>
            </w:r>
          </w:p>
        </w:tc>
        <w:tc>
          <w:tcPr>
            <w:tcW w:w="270" w:type="dxa"/>
            <w:vAlign w:val="bottom"/>
          </w:tcPr>
          <w:p w14:paraId="7E3E14B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D2757" w14:textId="047FE501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5,657</w:t>
            </w:r>
          </w:p>
        </w:tc>
        <w:tc>
          <w:tcPr>
            <w:tcW w:w="270" w:type="dxa"/>
            <w:vAlign w:val="bottom"/>
          </w:tcPr>
          <w:p w14:paraId="43CB0873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0076E" w14:textId="2D266622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24,507</w:t>
            </w:r>
          </w:p>
        </w:tc>
      </w:tr>
      <w:tr w:rsidR="000C7FD9" w:rsidRPr="009E6C00" w14:paraId="38A20968" w14:textId="77777777" w:rsidTr="009E6C00">
        <w:trPr>
          <w:trHeight w:val="70"/>
        </w:trPr>
        <w:tc>
          <w:tcPr>
            <w:tcW w:w="2205" w:type="dxa"/>
          </w:tcPr>
          <w:p w14:paraId="048A839C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E7AA3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7B2407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220506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2780E9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893A4C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8E2C4E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469D1B" w14:textId="77777777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05D686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03919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F64A6B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6891B38D" w14:textId="77777777" w:rsidR="000C7FD9" w:rsidRPr="009E6C00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7FD9" w:rsidRPr="00837C64" w14:paraId="18EDB590" w14:textId="77777777" w:rsidTr="00267A52">
        <w:tc>
          <w:tcPr>
            <w:tcW w:w="2205" w:type="dxa"/>
          </w:tcPr>
          <w:p w14:paraId="3B4FA4D0" w14:textId="77777777" w:rsidR="000C7FD9" w:rsidRPr="00837C64" w:rsidRDefault="000C7FD9" w:rsidP="000C7FD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797284B8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5A79C9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EFEE012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E6FA63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2209EBA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761BA9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101748" w14:textId="77777777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A0CC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A9368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9D222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032D3A1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FD9" w:rsidRPr="00837C64" w14:paraId="366E4D5A" w14:textId="77777777" w:rsidTr="00267A52">
        <w:tc>
          <w:tcPr>
            <w:tcW w:w="2205" w:type="dxa"/>
          </w:tcPr>
          <w:p w14:paraId="725B0244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2872EA4F" w14:textId="20939D5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bottom"/>
          </w:tcPr>
          <w:p w14:paraId="5B93991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63D5C6" w14:textId="3528E8D0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390CFA67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1EF035B" w14:textId="5F6B7CB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608DE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830BA92" w14:textId="7D7851D2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726334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54BEE0" w14:textId="4A8155D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bottom"/>
          </w:tcPr>
          <w:p w14:paraId="112B49F4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4C0E06B" w14:textId="0BE7D2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0C7FD9" w:rsidRPr="00837C64" w14:paraId="3DB021BF" w14:textId="77777777" w:rsidTr="00267A52">
        <w:tc>
          <w:tcPr>
            <w:tcW w:w="2205" w:type="dxa"/>
          </w:tcPr>
          <w:p w14:paraId="409A3F6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7880083E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C935F2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2775D4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0E03BF3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568D5BB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DC5BE7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DBE4EC8" w14:textId="77777777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152C3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730AFD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D7DE39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174ECE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7FD9" w:rsidRPr="00837C64" w14:paraId="137C8B9F" w14:textId="77777777" w:rsidTr="00267A52">
        <w:tc>
          <w:tcPr>
            <w:tcW w:w="2205" w:type="dxa"/>
          </w:tcPr>
          <w:p w14:paraId="290B641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50BC00A" w14:textId="762BA07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ED318E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36E09AA" w14:textId="5781C55E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4F7592C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8BC157" w14:textId="522D365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850E8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38B4ED9" w14:textId="287D9273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5CB3B3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669DD7" w14:textId="7162D5D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0C2035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E072754" w14:textId="7467FD72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C7FD9" w:rsidRPr="00837C64" w14:paraId="59AD0D75" w14:textId="77777777" w:rsidTr="00267A52">
        <w:tc>
          <w:tcPr>
            <w:tcW w:w="2205" w:type="dxa"/>
          </w:tcPr>
          <w:p w14:paraId="2C051EE4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B7ED948" w14:textId="6462B3D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2C6291C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C801580" w14:textId="5472FD0B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38C5B9E6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47983B3" w14:textId="5636E0AD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4BE2706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EBBF1C" w14:textId="5A6267EF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80F7C46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51F60DF" w14:textId="44A6EB0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5FD423E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871328C" w14:textId="0C3A2CF8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0C7FD9" w:rsidRPr="00837C64" w14:paraId="46548AC4" w14:textId="77777777" w:rsidTr="00267A52">
        <w:tc>
          <w:tcPr>
            <w:tcW w:w="2205" w:type="dxa"/>
          </w:tcPr>
          <w:p w14:paraId="5EEA313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6F2AE0" w14:textId="1BE7115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18CCC50B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2AFFF88" w14:textId="2EDBE436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34EAB14A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A03628" w14:textId="2B702E83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F4A77F1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E84978" w14:textId="44CEB559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857502B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8AB57B7" w14:textId="7CA91DDD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5050D601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82ECBFD" w14:textId="490FE6FB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0C7FD9" w:rsidRPr="00837C64" w14:paraId="1BF0B077" w14:textId="77777777" w:rsidTr="00267A52">
        <w:tc>
          <w:tcPr>
            <w:tcW w:w="2205" w:type="dxa"/>
          </w:tcPr>
          <w:p w14:paraId="345C6396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76537EC" w14:textId="4125F42C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11F4F0B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92851EF" w14:textId="021D0840" w:rsidR="000C7FD9" w:rsidRPr="00837C64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BF7BE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BC1D87" w14:textId="3DC1E2B8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C56DEE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B170B8A" w14:textId="2ED2234B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22A34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DF5F3F" w14:textId="366EB718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155B60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035D31C" w14:textId="4EA0B5E3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FD9" w:rsidRPr="00837C64" w14:paraId="6A8AF2FF" w14:textId="77777777" w:rsidTr="00267A52">
        <w:tc>
          <w:tcPr>
            <w:tcW w:w="2205" w:type="dxa"/>
          </w:tcPr>
          <w:p w14:paraId="7BAE902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72DD40F2" w14:textId="5438D72B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116BD7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62EE8D" w14:textId="066E9471" w:rsidR="000C7FD9" w:rsidRPr="00837C64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6649BA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272861" w14:textId="2991FA90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44F9D6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3317676" w14:textId="5B4177C2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9A601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C660ACE" w14:textId="58F75A9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B96B9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162134B" w14:textId="799C3CF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FD9" w:rsidRPr="00837C64" w14:paraId="69422EE0" w14:textId="77777777" w:rsidTr="00267A52">
        <w:tc>
          <w:tcPr>
            <w:tcW w:w="2205" w:type="dxa"/>
          </w:tcPr>
          <w:p w14:paraId="6F990DCE" w14:textId="77777777" w:rsidR="000C7FD9" w:rsidRPr="00837C64" w:rsidRDefault="000C7FD9" w:rsidP="000C7FD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38AA0" w14:textId="1D34126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  <w:vAlign w:val="bottom"/>
          </w:tcPr>
          <w:p w14:paraId="4BDA0074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0444D" w14:textId="79DBDAB8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7358EF7F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DDD0" w14:textId="7639F07C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1924603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4A594" w14:textId="0262C2F4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8A0D2FE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B24E6" w14:textId="723E6D09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bottom"/>
          </w:tcPr>
          <w:p w14:paraId="48538876" w14:textId="77777777" w:rsidR="000C7FD9" w:rsidRPr="001F257F" w:rsidRDefault="000C7FD9" w:rsidP="000C7FD9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6E8EA" w14:textId="21DDB2B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  <w:tr w:rsidR="000C7FD9" w:rsidRPr="00837C64" w14:paraId="550944B6" w14:textId="77777777" w:rsidTr="00FA2D39">
        <w:tc>
          <w:tcPr>
            <w:tcW w:w="2205" w:type="dxa"/>
          </w:tcPr>
          <w:p w14:paraId="2B0D275C" w14:textId="77777777" w:rsidR="000C7FD9" w:rsidRPr="00837C64" w:rsidRDefault="000C7FD9" w:rsidP="000C7FD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ABC20C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402719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288A4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4E89DD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0B9E42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2FB95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3A400C" w14:textId="77777777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B7D9B0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26F9CD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9DE2D" w14:textId="77777777" w:rsidR="000C7FD9" w:rsidRPr="00837C64" w:rsidRDefault="000C7FD9" w:rsidP="000C7FD9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3ADD40BC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7FD9" w:rsidRPr="00837C64" w14:paraId="000E7E6F" w14:textId="77777777" w:rsidTr="00FA2D39">
        <w:tc>
          <w:tcPr>
            <w:tcW w:w="2205" w:type="dxa"/>
          </w:tcPr>
          <w:p w14:paraId="5F9DE0D8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รวมมูลค่าลูกหนี้สินเชื่อ</w:t>
            </w:r>
          </w:p>
          <w:p w14:paraId="46C7996E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เพื่อผู้บริโภคภายใต้การ</w:t>
            </w:r>
          </w:p>
          <w:p w14:paraId="7255FE6E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จัดการสินเชื่อร่วมทาง</w:t>
            </w:r>
          </w:p>
          <w:p w14:paraId="680EAA42" w14:textId="77777777" w:rsidR="000C7FD9" w:rsidRPr="00837C64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28" w:right="-558" w:hanging="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การเงิน </w:t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A6A030" w14:textId="050B8B95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5,981</w:t>
            </w:r>
          </w:p>
        </w:tc>
        <w:tc>
          <w:tcPr>
            <w:tcW w:w="270" w:type="dxa"/>
            <w:vAlign w:val="bottom"/>
          </w:tcPr>
          <w:p w14:paraId="345C0EBB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AADE5BD" w14:textId="511E6A3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24,858</w:t>
            </w:r>
          </w:p>
        </w:tc>
        <w:tc>
          <w:tcPr>
            <w:tcW w:w="270" w:type="dxa"/>
            <w:vAlign w:val="bottom"/>
          </w:tcPr>
          <w:p w14:paraId="0C535A48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BB2EBB" w14:textId="1119FAC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vAlign w:val="bottom"/>
          </w:tcPr>
          <w:p w14:paraId="4BFCAD13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889688" w14:textId="16DE300E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0E03B713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931B4F" w14:textId="5E1AFE55" w:rsidR="000C7FD9" w:rsidRPr="00C561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5,778</w:t>
            </w:r>
          </w:p>
        </w:tc>
        <w:tc>
          <w:tcPr>
            <w:tcW w:w="270" w:type="dxa"/>
            <w:vAlign w:val="bottom"/>
          </w:tcPr>
          <w:p w14:paraId="098B8383" w14:textId="77777777" w:rsidR="000C7FD9" w:rsidRPr="001F257F" w:rsidRDefault="000C7FD9" w:rsidP="000C7FD9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14:paraId="4840FBF3" w14:textId="64E63BA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24,666</w:t>
            </w:r>
          </w:p>
        </w:tc>
      </w:tr>
    </w:tbl>
    <w:p w14:paraId="4715240B" w14:textId="77777777" w:rsidR="00AF2E64" w:rsidRDefault="00AF2E64" w:rsidP="00C25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 xml:space="preserve">7.3 </w:t>
      </w:r>
      <w:r w:rsidRPr="00A4031A">
        <w:rPr>
          <w:rFonts w:ascii="Angsana New" w:hAnsi="Angsana New" w:cs="Angsana New"/>
          <w:sz w:val="30"/>
          <w:szCs w:val="30"/>
        </w:rPr>
        <w:tab/>
      </w:r>
      <w:r w:rsidR="00C25D8B" w:rsidRPr="00A4031A">
        <w:rPr>
          <w:rFonts w:ascii="Angsana New" w:hAnsi="Angsana New" w:cs="Angsana New"/>
          <w:sz w:val="30"/>
          <w:szCs w:val="30"/>
        </w:rPr>
        <w:t xml:space="preserve">  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847BA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 xml:space="preserve">2562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4031A">
        <w:rPr>
          <w:rFonts w:ascii="Angsana New" w:hAnsi="Angsana New" w:cs="Angsana New"/>
          <w:sz w:val="30"/>
          <w:szCs w:val="30"/>
        </w:rPr>
        <w:t xml:space="preserve">31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D30E13">
        <w:rPr>
          <w:rFonts w:ascii="Angsana New" w:hAnsi="Angsana New" w:cs="Angsana New" w:hint="cs"/>
          <w:sz w:val="30"/>
          <w:szCs w:val="30"/>
          <w:cs/>
        </w:rPr>
        <w:t>จำนวนเงินขั้นต่ำ</w:t>
      </w:r>
      <w:r w:rsidR="00C708B3">
        <w:rPr>
          <w:rFonts w:ascii="Angsana New" w:hAnsi="Angsana New" w:cs="Angsana New" w:hint="cs"/>
          <w:sz w:val="30"/>
          <w:szCs w:val="30"/>
          <w:cs/>
        </w:rPr>
        <w:t>ที่ต้องได้รับในอนาคตภายใต้</w:t>
      </w:r>
      <w:r w:rsidRPr="00A4031A">
        <w:rPr>
          <w:rFonts w:ascii="Angsana New" w:hAnsi="Angsana New" w:cs="Angsana New"/>
          <w:sz w:val="30"/>
          <w:szCs w:val="30"/>
          <w:cs/>
        </w:rPr>
        <w:t>สัญญาสินเชื่อเพื่อผู้บริโภครายย่อยภายใต้การจัดการสินเชื่อร่วมทางการเงินและมูลค่าปัจจุบันของจำนวนเงินขั้นต่ำที่ลูกหนี้ต้องจ่ายตามสัญญาสินเชื่อเพื่อผู้บริโภครายย่อยภายใต้การจัดการสินเชื่อร่วมทางการเงินแสดงได้ดังนี้</w:t>
      </w:r>
    </w:p>
    <w:p w14:paraId="11148AEC" w14:textId="77777777" w:rsidR="002A5D67" w:rsidRPr="00A4031A" w:rsidRDefault="002A5D67" w:rsidP="002A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270"/>
        <w:gridCol w:w="1260"/>
        <w:gridCol w:w="270"/>
        <w:gridCol w:w="1440"/>
        <w:gridCol w:w="270"/>
        <w:gridCol w:w="1260"/>
      </w:tblGrid>
      <w:tr w:rsidR="00AF2E64" w:rsidRPr="00A4031A" w14:paraId="7E0B4EBF" w14:textId="77777777" w:rsidTr="00B54189">
        <w:trPr>
          <w:trHeight w:val="371"/>
          <w:tblHeader/>
        </w:trPr>
        <w:tc>
          <w:tcPr>
            <w:tcW w:w="2952" w:type="dxa"/>
          </w:tcPr>
          <w:p w14:paraId="5C224770" w14:textId="77777777"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300" w:type="dxa"/>
            <w:gridSpan w:val="7"/>
          </w:tcPr>
          <w:p w14:paraId="2A1B8D5F" w14:textId="77777777"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F2E64" w:rsidRPr="00A4031A" w14:paraId="68AD0C7A" w14:textId="77777777" w:rsidTr="00B54189">
        <w:trPr>
          <w:trHeight w:val="60"/>
          <w:tblHeader/>
        </w:trPr>
        <w:tc>
          <w:tcPr>
            <w:tcW w:w="2952" w:type="dxa"/>
          </w:tcPr>
          <w:p w14:paraId="12D90268" w14:textId="77777777"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2A3DFD90" w14:textId="77777777" w:rsidR="00AF2E64" w:rsidRPr="002A5D67" w:rsidRDefault="00F847BA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AF2E64"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F2E64" w:rsidRPr="002A5D67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35567B" w14:textId="77777777"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970" w:type="dxa"/>
            <w:gridSpan w:val="3"/>
          </w:tcPr>
          <w:p w14:paraId="44436601" w14:textId="77777777"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 xml:space="preserve">31 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2561</w:t>
            </w:r>
          </w:p>
        </w:tc>
      </w:tr>
      <w:tr w:rsidR="00837C64" w:rsidRPr="00A4031A" w14:paraId="7890DF8E" w14:textId="77777777" w:rsidTr="00B54189">
        <w:trPr>
          <w:tblHeader/>
        </w:trPr>
        <w:tc>
          <w:tcPr>
            <w:tcW w:w="2952" w:type="dxa"/>
          </w:tcPr>
          <w:p w14:paraId="51C49589" w14:textId="77777777"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DA99437" w14:textId="77777777" w:rsidR="00837C64" w:rsidRPr="002A5D67" w:rsidRDefault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เงินลงทุนขั้น</w:t>
            </w:r>
            <w:r w:rsidR="00754FF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ต่ำ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6DA7EDF3" w14:textId="77777777"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E6079BD" w14:textId="77777777" w:rsidR="00837C64" w:rsidRPr="00C56167" w:rsidRDefault="00837C64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vAlign w:val="bottom"/>
          </w:tcPr>
          <w:p w14:paraId="362B283E" w14:textId="77777777"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0B3B189" w14:textId="77777777" w:rsidR="00837C64" w:rsidRPr="002A5D67" w:rsidRDefault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="00754FF7"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ขั้น</w:t>
            </w:r>
            <w:r w:rsidR="00754FF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ต่ำ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78AE9488" w14:textId="77777777"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851559" w14:textId="77777777" w:rsidR="00837C64" w:rsidRPr="00C56167" w:rsidRDefault="00837C64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F2E64" w:rsidRPr="00A4031A" w14:paraId="44F19822" w14:textId="77777777" w:rsidTr="00B54189">
        <w:trPr>
          <w:tblHeader/>
        </w:trPr>
        <w:tc>
          <w:tcPr>
            <w:tcW w:w="2952" w:type="dxa"/>
          </w:tcPr>
          <w:p w14:paraId="68DD3DD3" w14:textId="77777777"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6300" w:type="dxa"/>
            <w:gridSpan w:val="7"/>
          </w:tcPr>
          <w:p w14:paraId="0A99AF95" w14:textId="77777777"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67" w:rsidRPr="00A4031A" w14:paraId="349901F0" w14:textId="77777777" w:rsidTr="00B54189">
        <w:tc>
          <w:tcPr>
            <w:tcW w:w="2952" w:type="dxa"/>
          </w:tcPr>
          <w:p w14:paraId="03662241" w14:textId="77777777" w:rsidR="002A5D67" w:rsidRPr="002A5D67" w:rsidRDefault="002A5D67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300" w:type="dxa"/>
            <w:gridSpan w:val="7"/>
          </w:tcPr>
          <w:p w14:paraId="003CB92F" w14:textId="77777777" w:rsidR="002A5D67" w:rsidRPr="002A5D67" w:rsidRDefault="002A5D67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C7FD9" w:rsidRPr="00A4031A" w14:paraId="3B7498F9" w14:textId="77777777" w:rsidTr="00B54189">
        <w:tc>
          <w:tcPr>
            <w:tcW w:w="2952" w:type="dxa"/>
          </w:tcPr>
          <w:p w14:paraId="6CEC2110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14:paraId="39BD58FA" w14:textId="4D35E8F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27,122</w:t>
            </w:r>
          </w:p>
        </w:tc>
        <w:tc>
          <w:tcPr>
            <w:tcW w:w="270" w:type="dxa"/>
            <w:vAlign w:val="bottom"/>
          </w:tcPr>
          <w:p w14:paraId="300B3388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8C4B189" w14:textId="28364469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22,298</w:t>
            </w:r>
          </w:p>
        </w:tc>
        <w:tc>
          <w:tcPr>
            <w:tcW w:w="270" w:type="dxa"/>
            <w:vAlign w:val="bottom"/>
          </w:tcPr>
          <w:p w14:paraId="6CDBB965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46455B9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89,785</w:t>
            </w:r>
          </w:p>
        </w:tc>
        <w:tc>
          <w:tcPr>
            <w:tcW w:w="270" w:type="dxa"/>
            <w:vAlign w:val="bottom"/>
          </w:tcPr>
          <w:p w14:paraId="583961C3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686197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73,820</w:t>
            </w:r>
          </w:p>
        </w:tc>
      </w:tr>
      <w:tr w:rsidR="000C7FD9" w:rsidRPr="00A4031A" w14:paraId="72617461" w14:textId="77777777" w:rsidTr="00B54189">
        <w:trPr>
          <w:trHeight w:val="65"/>
        </w:trPr>
        <w:tc>
          <w:tcPr>
            <w:tcW w:w="2952" w:type="dxa"/>
          </w:tcPr>
          <w:p w14:paraId="031D6E5D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ระยะเวลาที่เกินหนึ่งปี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1F9A76" w14:textId="44EB4856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5,790</w:t>
            </w:r>
          </w:p>
        </w:tc>
        <w:tc>
          <w:tcPr>
            <w:tcW w:w="270" w:type="dxa"/>
            <w:vAlign w:val="bottom"/>
          </w:tcPr>
          <w:p w14:paraId="26756EF2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2E0EBD" w14:textId="1142DD1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5,221</w:t>
            </w:r>
          </w:p>
        </w:tc>
        <w:tc>
          <w:tcPr>
            <w:tcW w:w="270" w:type="dxa"/>
            <w:vAlign w:val="bottom"/>
          </w:tcPr>
          <w:p w14:paraId="3BF80D73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628D5BD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44,373</w:t>
            </w:r>
          </w:p>
        </w:tc>
        <w:tc>
          <w:tcPr>
            <w:tcW w:w="270" w:type="dxa"/>
            <w:vAlign w:val="bottom"/>
          </w:tcPr>
          <w:p w14:paraId="579C7FC9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DF30D7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36,854</w:t>
            </w:r>
          </w:p>
        </w:tc>
      </w:tr>
      <w:tr w:rsidR="000C7FD9" w:rsidRPr="00A4031A" w14:paraId="38B9DC7A" w14:textId="77777777" w:rsidTr="00B54189">
        <w:tc>
          <w:tcPr>
            <w:tcW w:w="2952" w:type="dxa"/>
          </w:tcPr>
          <w:p w14:paraId="1FBAA9FF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7185FBF" w14:textId="4D279623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32,912</w:t>
            </w:r>
          </w:p>
        </w:tc>
        <w:tc>
          <w:tcPr>
            <w:tcW w:w="270" w:type="dxa"/>
            <w:vAlign w:val="bottom"/>
          </w:tcPr>
          <w:p w14:paraId="5D1E007F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05E75E" w14:textId="02B7A91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27,519</w:t>
            </w:r>
          </w:p>
        </w:tc>
        <w:tc>
          <w:tcPr>
            <w:tcW w:w="270" w:type="dxa"/>
            <w:vAlign w:val="bottom"/>
          </w:tcPr>
          <w:p w14:paraId="7489FC2E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C544A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134,158</w:t>
            </w:r>
          </w:p>
        </w:tc>
        <w:tc>
          <w:tcPr>
            <w:tcW w:w="270" w:type="dxa"/>
            <w:vAlign w:val="bottom"/>
          </w:tcPr>
          <w:p w14:paraId="445A8428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8CD450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110,674</w:t>
            </w:r>
          </w:p>
        </w:tc>
      </w:tr>
      <w:tr w:rsidR="000C7FD9" w:rsidRPr="00A4031A" w14:paraId="7872686E" w14:textId="77777777" w:rsidTr="00B54189">
        <w:tc>
          <w:tcPr>
            <w:tcW w:w="2952" w:type="dxa"/>
          </w:tcPr>
          <w:p w14:paraId="4D4BFEE0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777DA6F2" w14:textId="5ADD9750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(5,393)</w:t>
            </w:r>
          </w:p>
        </w:tc>
        <w:tc>
          <w:tcPr>
            <w:tcW w:w="270" w:type="dxa"/>
            <w:vAlign w:val="bottom"/>
          </w:tcPr>
          <w:p w14:paraId="2A7A8E5F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AB4A11D" w14:textId="0202C35E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959DC4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CD245F1" w14:textId="77777777" w:rsidR="000C7FD9" w:rsidRPr="002A5D6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(23,484)</w:t>
            </w:r>
          </w:p>
        </w:tc>
        <w:tc>
          <w:tcPr>
            <w:tcW w:w="270" w:type="dxa"/>
            <w:vAlign w:val="bottom"/>
          </w:tcPr>
          <w:p w14:paraId="79D1EAF1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2F08D4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0C7FD9" w:rsidRPr="00A4031A" w14:paraId="66AD23AD" w14:textId="77777777" w:rsidTr="00B54189">
        <w:tc>
          <w:tcPr>
            <w:tcW w:w="2952" w:type="dxa"/>
          </w:tcPr>
          <w:p w14:paraId="581D45BC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ส่วนที่ร่วมลงทุนโดยธนาคารพาณิชย์ภายใต้การจัดการ</w:t>
            </w:r>
          </w:p>
          <w:p w14:paraId="76092E36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3EC38E" w14:textId="3F0D9576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(21,663)</w:t>
            </w:r>
          </w:p>
        </w:tc>
        <w:tc>
          <w:tcPr>
            <w:tcW w:w="270" w:type="dxa"/>
            <w:vAlign w:val="bottom"/>
          </w:tcPr>
          <w:p w14:paraId="57E0F4D4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1D457A" w14:textId="072B9F13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(21,663)</w:t>
            </w:r>
          </w:p>
        </w:tc>
        <w:tc>
          <w:tcPr>
            <w:tcW w:w="270" w:type="dxa"/>
            <w:vAlign w:val="bottom"/>
          </w:tcPr>
          <w:p w14:paraId="39FF38B4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F3413" w14:textId="77777777" w:rsidR="000C7FD9" w:rsidRPr="002A5D6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(85,981)</w:t>
            </w:r>
          </w:p>
        </w:tc>
        <w:tc>
          <w:tcPr>
            <w:tcW w:w="270" w:type="dxa"/>
            <w:vAlign w:val="bottom"/>
          </w:tcPr>
          <w:p w14:paraId="20ED78D9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41DC4C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(85,981)</w:t>
            </w:r>
          </w:p>
        </w:tc>
      </w:tr>
      <w:tr w:rsidR="000C7FD9" w:rsidRPr="00A4031A" w14:paraId="5ED7AE88" w14:textId="77777777" w:rsidTr="00B54189">
        <w:tc>
          <w:tcPr>
            <w:tcW w:w="2952" w:type="dxa"/>
          </w:tcPr>
          <w:p w14:paraId="1B3E9C69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มูลค่าปัจจุบันของจำนวน</w:t>
            </w:r>
          </w:p>
          <w:p w14:paraId="4C032596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C5C33C" w14:textId="2F823FCB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5,856</w:t>
            </w:r>
          </w:p>
        </w:tc>
        <w:tc>
          <w:tcPr>
            <w:tcW w:w="270" w:type="dxa"/>
            <w:vAlign w:val="bottom"/>
          </w:tcPr>
          <w:p w14:paraId="50DFA32C" w14:textId="77777777" w:rsidR="000C7FD9" w:rsidRPr="001F257F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3A8AD" w14:textId="32D628D0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5,856</w:t>
            </w:r>
          </w:p>
        </w:tc>
        <w:tc>
          <w:tcPr>
            <w:tcW w:w="270" w:type="dxa"/>
            <w:vAlign w:val="bottom"/>
          </w:tcPr>
          <w:p w14:paraId="0BEAB896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80DC3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F25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24,693</w:t>
            </w:r>
          </w:p>
        </w:tc>
        <w:tc>
          <w:tcPr>
            <w:tcW w:w="270" w:type="dxa"/>
            <w:vAlign w:val="bottom"/>
          </w:tcPr>
          <w:p w14:paraId="1DF4BF51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5939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F25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24,693</w:t>
            </w:r>
          </w:p>
        </w:tc>
      </w:tr>
      <w:tr w:rsidR="001F257F" w:rsidRPr="00A4031A" w14:paraId="4A6F8405" w14:textId="77777777" w:rsidTr="00B54189">
        <w:tc>
          <w:tcPr>
            <w:tcW w:w="2952" w:type="dxa"/>
          </w:tcPr>
          <w:p w14:paraId="134F748C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36C9DE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2EB2D87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3E72C1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C5205E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79035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E44E32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98A145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14:paraId="17EC8135" w14:textId="77777777" w:rsidTr="00B54189">
        <w:tc>
          <w:tcPr>
            <w:tcW w:w="2952" w:type="dxa"/>
          </w:tcPr>
          <w:p w14:paraId="3328973F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73F2726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CDBFCA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4359D6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A3C16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53FED90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9716D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D11A58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14:paraId="26A8D376" w14:textId="77777777" w:rsidTr="00B54189">
        <w:tc>
          <w:tcPr>
            <w:tcW w:w="2952" w:type="dxa"/>
          </w:tcPr>
          <w:p w14:paraId="67257C8F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4285D88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B98ED3E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D23E42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AB68E8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AE45ABC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799897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DFBED5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14:paraId="4648D252" w14:textId="77777777" w:rsidTr="00B54189">
        <w:tc>
          <w:tcPr>
            <w:tcW w:w="2952" w:type="dxa"/>
          </w:tcPr>
          <w:p w14:paraId="35C526CA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76DF3D0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02F6A01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6024A02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DDF790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E6F0018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6355B5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DBFB69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FF7" w:rsidRPr="00A4031A" w14:paraId="6E59107F" w14:textId="77777777" w:rsidTr="00B54189">
        <w:tc>
          <w:tcPr>
            <w:tcW w:w="2952" w:type="dxa"/>
          </w:tcPr>
          <w:p w14:paraId="72B97232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F5EE345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41B8B1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5723FC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40C518B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7A0F08D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392DC3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9D51D4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FF7" w:rsidRPr="00A4031A" w14:paraId="4787AC16" w14:textId="77777777" w:rsidTr="00B54189">
        <w:tc>
          <w:tcPr>
            <w:tcW w:w="2952" w:type="dxa"/>
          </w:tcPr>
          <w:p w14:paraId="69DADA36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BF2300C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529FB72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6A0425F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1EF6F4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F4AA35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329C9B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AEA8A0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FF7" w:rsidRPr="00A4031A" w14:paraId="1D73DF8B" w14:textId="77777777" w:rsidTr="00B54189">
        <w:tc>
          <w:tcPr>
            <w:tcW w:w="2952" w:type="dxa"/>
          </w:tcPr>
          <w:p w14:paraId="3AE1970B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B6C5822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7E1A13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BAF8FC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EEAA38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0051BE8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0C6CE6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BA7052" w14:textId="77777777"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14:paraId="44E63CA9" w14:textId="77777777" w:rsidTr="00B54189">
        <w:tc>
          <w:tcPr>
            <w:tcW w:w="2952" w:type="dxa"/>
          </w:tcPr>
          <w:p w14:paraId="0153A49A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0DE57E7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CDEF5FC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8FAB4F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2ABD070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4683140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3658E9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BFDDBCE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14:paraId="197CE52C" w14:textId="77777777" w:rsidTr="00B54189">
        <w:tc>
          <w:tcPr>
            <w:tcW w:w="2952" w:type="dxa"/>
          </w:tcPr>
          <w:p w14:paraId="4FB1FC88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A31BEC6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170BC2C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CEFC2C5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0FD0CA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AC9AB53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E761C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C5B34F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14:paraId="3F4D5095" w14:textId="77777777" w:rsidTr="00B54189">
        <w:tc>
          <w:tcPr>
            <w:tcW w:w="2952" w:type="dxa"/>
          </w:tcPr>
          <w:p w14:paraId="67708C0B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</w:t>
            </w:r>
            <w:r w:rsidR="00754F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สินเชื่อรายย่อย</w:t>
            </w:r>
          </w:p>
        </w:tc>
        <w:tc>
          <w:tcPr>
            <w:tcW w:w="1530" w:type="dxa"/>
            <w:vAlign w:val="bottom"/>
          </w:tcPr>
          <w:p w14:paraId="63B971A3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C496CC7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DF0416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AC61CA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D3032CA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192FE5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A4F4D18" w14:textId="77777777"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7FD9" w:rsidRPr="00A4031A" w14:paraId="315CB73F" w14:textId="77777777" w:rsidTr="00B54189">
        <w:tc>
          <w:tcPr>
            <w:tcW w:w="2952" w:type="dxa"/>
          </w:tcPr>
          <w:p w14:paraId="14194D2E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14:paraId="29B2AA84" w14:textId="4DB52CBE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  <w:tc>
          <w:tcPr>
            <w:tcW w:w="270" w:type="dxa"/>
            <w:vAlign w:val="bottom"/>
          </w:tcPr>
          <w:p w14:paraId="46444466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00CA9B" w14:textId="3A824952" w:rsidR="000C7FD9" w:rsidRPr="001F257F" w:rsidRDefault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457</w:t>
            </w:r>
          </w:p>
        </w:tc>
        <w:tc>
          <w:tcPr>
            <w:tcW w:w="270" w:type="dxa"/>
            <w:vAlign w:val="bottom"/>
          </w:tcPr>
          <w:p w14:paraId="6D697612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1E3819C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906</w:t>
            </w:r>
          </w:p>
        </w:tc>
        <w:tc>
          <w:tcPr>
            <w:tcW w:w="270" w:type="dxa"/>
            <w:vAlign w:val="bottom"/>
          </w:tcPr>
          <w:p w14:paraId="0FEFF4E6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392CA04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609</w:t>
            </w:r>
          </w:p>
        </w:tc>
      </w:tr>
      <w:tr w:rsidR="000C7FD9" w:rsidRPr="00A4031A" w14:paraId="604BD1EE" w14:textId="77777777" w:rsidTr="00B54189">
        <w:tc>
          <w:tcPr>
            <w:tcW w:w="2952" w:type="dxa"/>
          </w:tcPr>
          <w:p w14:paraId="4CEEC3C7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ระยะเวลาที่เกินหนึ่งปี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ED9859A" w14:textId="33438F8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  <w:vAlign w:val="bottom"/>
          </w:tcPr>
          <w:p w14:paraId="79E75CC1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DE4309" w14:textId="41E6057C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bottom"/>
          </w:tcPr>
          <w:p w14:paraId="58BE91E6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01865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431</w:t>
            </w:r>
          </w:p>
        </w:tc>
        <w:tc>
          <w:tcPr>
            <w:tcW w:w="270" w:type="dxa"/>
            <w:vAlign w:val="bottom"/>
          </w:tcPr>
          <w:p w14:paraId="12E4AD7E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E0633C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356</w:t>
            </w:r>
          </w:p>
        </w:tc>
      </w:tr>
      <w:tr w:rsidR="000C7FD9" w:rsidRPr="002A5D67" w14:paraId="6908D255" w14:textId="77777777" w:rsidTr="00B54189">
        <w:tc>
          <w:tcPr>
            <w:tcW w:w="2952" w:type="dxa"/>
          </w:tcPr>
          <w:p w14:paraId="57C18F32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9F550B" w14:textId="306D3EEA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  <w:tc>
          <w:tcPr>
            <w:tcW w:w="270" w:type="dxa"/>
            <w:vAlign w:val="bottom"/>
          </w:tcPr>
          <w:p w14:paraId="768E65B4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E09B02" w14:textId="6A135AD1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76A775DD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18CD5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1,337</w:t>
            </w:r>
          </w:p>
        </w:tc>
        <w:tc>
          <w:tcPr>
            <w:tcW w:w="270" w:type="dxa"/>
            <w:vAlign w:val="bottom"/>
          </w:tcPr>
          <w:p w14:paraId="6664906F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05CFFC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965</w:t>
            </w:r>
          </w:p>
        </w:tc>
      </w:tr>
      <w:tr w:rsidR="000C7FD9" w:rsidRPr="00A4031A" w14:paraId="6C093E59" w14:textId="77777777" w:rsidTr="00B54189">
        <w:tc>
          <w:tcPr>
            <w:tcW w:w="2952" w:type="dxa"/>
          </w:tcPr>
          <w:p w14:paraId="1279F447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ดอกเบี้ยรับที่ยังไม่ถือเป็นรายได้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6B9D02C2" w14:textId="038FEC88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(154)</w:t>
            </w:r>
          </w:p>
        </w:tc>
        <w:tc>
          <w:tcPr>
            <w:tcW w:w="270" w:type="dxa"/>
            <w:vAlign w:val="bottom"/>
          </w:tcPr>
          <w:p w14:paraId="017FCACF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942445" w14:textId="4371C066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401FF8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B173537" w14:textId="77777777" w:rsidR="000C7FD9" w:rsidRPr="002A5D6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(372)</w:t>
            </w:r>
          </w:p>
        </w:tc>
        <w:tc>
          <w:tcPr>
            <w:tcW w:w="270" w:type="dxa"/>
            <w:vAlign w:val="bottom"/>
          </w:tcPr>
          <w:p w14:paraId="64613F14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1BDDE63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0C7FD9" w:rsidRPr="00A4031A" w14:paraId="08930374" w14:textId="77777777" w:rsidTr="00B54189">
        <w:tc>
          <w:tcPr>
            <w:tcW w:w="2952" w:type="dxa"/>
          </w:tcPr>
          <w:p w14:paraId="39A9D9FD" w14:textId="77777777" w:rsidR="000C7FD9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312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ส่วนที่ร่วมลงทุนโดย</w:t>
            </w:r>
          </w:p>
          <w:p w14:paraId="441CA0D7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ธนาคารพาณิชย์ภายใต้การจัดการสินเชื่อร่วมทางการเงิน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534175" w14:textId="7DEEDC39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  <w:vAlign w:val="bottom"/>
          </w:tcPr>
          <w:p w14:paraId="2A02E7D1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840D40" w14:textId="4F83685F" w:rsidR="000C7FD9" w:rsidRPr="001F257F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  <w:vAlign w:val="bottom"/>
          </w:tcPr>
          <w:p w14:paraId="00FD1F4E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A698A7" w14:textId="77777777" w:rsidR="000C7FD9" w:rsidRPr="002A5D67" w:rsidRDefault="000C7FD9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(800)</w:t>
            </w:r>
          </w:p>
        </w:tc>
        <w:tc>
          <w:tcPr>
            <w:tcW w:w="270" w:type="dxa"/>
            <w:vAlign w:val="bottom"/>
          </w:tcPr>
          <w:p w14:paraId="573B03AD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08F45B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(800)</w:t>
            </w:r>
          </w:p>
        </w:tc>
      </w:tr>
      <w:tr w:rsidR="000C7FD9" w:rsidRPr="00A4031A" w14:paraId="4C53881E" w14:textId="77777777" w:rsidTr="00B54189">
        <w:tc>
          <w:tcPr>
            <w:tcW w:w="2952" w:type="dxa"/>
          </w:tcPr>
          <w:p w14:paraId="0AF83C0E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มูลค่าปัจจุบันของจำนวน</w:t>
            </w:r>
          </w:p>
          <w:p w14:paraId="7024A06D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7B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B7068" w14:textId="7F47F37A" w:rsidR="000C7FD9" w:rsidRPr="009362B7" w:rsidRDefault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  <w:vAlign w:val="bottom"/>
          </w:tcPr>
          <w:p w14:paraId="45841488" w14:textId="77777777" w:rsidR="000C7FD9" w:rsidRPr="00754FF7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47B92" w14:textId="06548FE7" w:rsidR="000C7FD9" w:rsidRPr="009362B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  <w:vAlign w:val="bottom"/>
          </w:tcPr>
          <w:p w14:paraId="67D58BE5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4B3C6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605175C4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FBAF1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165</w:t>
            </w:r>
          </w:p>
        </w:tc>
      </w:tr>
      <w:tr w:rsidR="000C7FD9" w:rsidRPr="00A4031A" w14:paraId="612F366C" w14:textId="77777777" w:rsidTr="00B54189">
        <w:tc>
          <w:tcPr>
            <w:tcW w:w="2952" w:type="dxa"/>
          </w:tcPr>
          <w:p w14:paraId="3B99B533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C93840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FB71B" w14:textId="77777777" w:rsidR="000C7FD9" w:rsidRPr="000F6108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A06810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C5252C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FF062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25D2EB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1949C1" w14:textId="77777777" w:rsidR="000C7FD9" w:rsidRPr="00757B56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7FD9" w:rsidRPr="00A4031A" w14:paraId="1406B3B6" w14:textId="77777777" w:rsidTr="00B54189">
        <w:tc>
          <w:tcPr>
            <w:tcW w:w="2952" w:type="dxa"/>
          </w:tcPr>
          <w:p w14:paraId="6B47A7BF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รวมมูลค่าปัจจุบันของจำนวนเงินขั้นต่ำที่ต้องจ่าย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6FB3469" w14:textId="752138B4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5,981</w:t>
            </w:r>
          </w:p>
        </w:tc>
        <w:tc>
          <w:tcPr>
            <w:tcW w:w="270" w:type="dxa"/>
            <w:vAlign w:val="bottom"/>
          </w:tcPr>
          <w:p w14:paraId="5E167AE2" w14:textId="77777777" w:rsidR="000C7FD9" w:rsidRPr="001F257F" w:rsidRDefault="000C7FD9" w:rsidP="000C7FD9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F7508AB" w14:textId="16893C8A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5,981</w:t>
            </w:r>
          </w:p>
        </w:tc>
        <w:tc>
          <w:tcPr>
            <w:tcW w:w="270" w:type="dxa"/>
            <w:vAlign w:val="bottom"/>
          </w:tcPr>
          <w:p w14:paraId="67DA566B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E323FF5" w14:textId="77777777" w:rsidR="000C7FD9" w:rsidRPr="001F257F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5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24,858</w:t>
            </w:r>
          </w:p>
        </w:tc>
        <w:tc>
          <w:tcPr>
            <w:tcW w:w="270" w:type="dxa"/>
            <w:vAlign w:val="bottom"/>
          </w:tcPr>
          <w:p w14:paraId="28CC61DD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D3162E" w14:textId="77777777" w:rsidR="000C7FD9" w:rsidRPr="002A5D67" w:rsidRDefault="000C7FD9" w:rsidP="000C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24,858</w:t>
            </w:r>
          </w:p>
        </w:tc>
      </w:tr>
    </w:tbl>
    <w:p w14:paraId="60290E27" w14:textId="77777777" w:rsidR="001E10AC" w:rsidRPr="00567D44" w:rsidRDefault="001E10AC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2210E17C" w14:textId="77777777" w:rsidR="00C25D8B" w:rsidRPr="00F92FDA" w:rsidRDefault="00C25D8B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 xml:space="preserve">7.4 </w:t>
      </w:r>
      <w:r w:rsidRPr="00A4031A">
        <w:rPr>
          <w:rFonts w:ascii="Angsana New" w:hAnsi="Angsana New" w:cs="Angsana New"/>
          <w:sz w:val="30"/>
          <w:szCs w:val="30"/>
        </w:rPr>
        <w:tab/>
        <w:t xml:space="preserve">  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สัญญาสินเชื่อเพื่อผู้บริโภครายย่อย</w:t>
      </w:r>
      <w:r w:rsidRPr="00F92FDA">
        <w:rPr>
          <w:rFonts w:ascii="Angsana New" w:hAnsi="Angsana New" w:cs="Angsana New"/>
          <w:sz w:val="30"/>
          <w:szCs w:val="30"/>
          <w:cs/>
        </w:rPr>
        <w:t>ภายใต้การจัดการสินเชื่อร่วมทางการเงินของบริษัทย่อยมีระยะเวลาการกู้ยืมตามสัญญาโดยประมาณ 2 - 4 ปี และกำหนดชำระเงินต้นในอัตราคงที่ตลอดอายุสัญญาเงินกู้</w:t>
      </w:r>
    </w:p>
    <w:p w14:paraId="7CA71A6D" w14:textId="77777777" w:rsidR="00EA46F0" w:rsidRPr="00F92FDA" w:rsidRDefault="00EA46F0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31ADB345" w14:textId="6F8BB389" w:rsidR="002D22DD" w:rsidRPr="00F92FDA" w:rsidRDefault="002D22DD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F92FDA">
        <w:rPr>
          <w:rFonts w:ascii="Angsana New" w:hAnsi="Angsana New" w:cs="Angsana New"/>
          <w:sz w:val="30"/>
          <w:szCs w:val="30"/>
        </w:rPr>
        <w:t xml:space="preserve">7.5 </w:t>
      </w:r>
      <w:r w:rsidRPr="00F92FDA">
        <w:rPr>
          <w:rFonts w:ascii="Angsana New" w:hAnsi="Angsana New" w:cs="Angsana New"/>
          <w:sz w:val="30"/>
          <w:szCs w:val="30"/>
        </w:rPr>
        <w:tab/>
      </w:r>
      <w:r w:rsidRPr="00F92FDA">
        <w:rPr>
          <w:rFonts w:ascii="Angsana New" w:hAnsi="Angsana New" w:cs="Angsana New"/>
          <w:sz w:val="30"/>
          <w:szCs w:val="30"/>
          <w:cs/>
        </w:rPr>
        <w:t xml:space="preserve">   ณ วันที่ </w:t>
      </w:r>
      <w:r w:rsidR="00F847BA" w:rsidRPr="00F92FDA">
        <w:rPr>
          <w:rFonts w:ascii="Angsana New" w:hAnsi="Angsana New" w:cs="Angsana New"/>
          <w:sz w:val="30"/>
          <w:szCs w:val="30"/>
          <w:cs/>
        </w:rPr>
        <w:t>30 มิถุนายน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0F17E5" w:rsidRPr="00F92FDA">
        <w:rPr>
          <w:rFonts w:ascii="Angsana New" w:hAnsi="Angsana New" w:cs="Angsana New"/>
          <w:sz w:val="30"/>
          <w:szCs w:val="30"/>
        </w:rPr>
        <w:t>2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F92FDA">
        <w:rPr>
          <w:rFonts w:ascii="Angsana New" w:hAnsi="Angsana New" w:cs="Angsana New"/>
          <w:sz w:val="30"/>
          <w:szCs w:val="30"/>
        </w:rPr>
        <w:t>1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921CCA" w:rsidRPr="00F92FDA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92FDA">
        <w:rPr>
          <w:rFonts w:ascii="Angsana New" w:hAnsi="Angsana New" w:cs="Angsana New"/>
          <w:sz w:val="30"/>
          <w:szCs w:val="30"/>
          <w:cs/>
        </w:rPr>
        <w:t>ได้โอนสิทธิเร</w:t>
      </w:r>
      <w:r w:rsidR="008539C2" w:rsidRPr="00F92FDA">
        <w:rPr>
          <w:rFonts w:ascii="Angsana New" w:hAnsi="Angsana New" w:cs="Angsana New"/>
          <w:sz w:val="30"/>
          <w:szCs w:val="30"/>
          <w:cs/>
        </w:rPr>
        <w:t>ียกร้องในลูกหนี้ตามสัญญาเช่าซื้อ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ภายใต้การจัดการสินเชื่อร่วมทางการเงินส่วนที่ร่วมลงทุนโดยธนาคารพาณิชย์ (หักดอกเบี้ยที่ยังไม่ถือเป็นรายได้) 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33B" w:rsidRPr="005A6472">
        <w:rPr>
          <w:rFonts w:ascii="Angsana New" w:hAnsi="Angsana New" w:cs="Angsana New"/>
          <w:sz w:val="30"/>
          <w:szCs w:val="30"/>
          <w:cs/>
        </w:rPr>
        <w:t>9</w:t>
      </w:r>
      <w:r w:rsidR="0088133B" w:rsidRPr="005A6472">
        <w:rPr>
          <w:rFonts w:ascii="Angsana New" w:hAnsi="Angsana New" w:cs="Angsana New"/>
          <w:sz w:val="30"/>
          <w:szCs w:val="30"/>
        </w:rPr>
        <w:t>,</w:t>
      </w:r>
      <w:r w:rsidR="0088133B" w:rsidRPr="005A6472">
        <w:rPr>
          <w:rFonts w:ascii="Angsana New" w:hAnsi="Angsana New" w:cs="Angsana New"/>
          <w:sz w:val="30"/>
          <w:szCs w:val="30"/>
          <w:cs/>
        </w:rPr>
        <w:t>847</w:t>
      </w:r>
      <w:r w:rsidR="00963667" w:rsidRPr="005A64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6472">
        <w:rPr>
          <w:rFonts w:ascii="Angsana New" w:hAnsi="Angsana New" w:cs="Angsana New"/>
          <w:sz w:val="30"/>
          <w:szCs w:val="30"/>
          <w:cs/>
        </w:rPr>
        <w:t>ล้านรูเปีย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อินโดนีเซีย และ </w:t>
      </w:r>
      <w:r w:rsidRPr="00F92FDA">
        <w:rPr>
          <w:rFonts w:ascii="Angsana New" w:hAnsi="Angsana New" w:cs="Angsana New"/>
          <w:sz w:val="30"/>
          <w:szCs w:val="30"/>
        </w:rPr>
        <w:t>38,214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ตามลำดับ เพื่อค้ำประกันวงเงินสินเชื่อร่วมทางการเงินกับธนาคารพาณิชย์ที่เกี่ยวข้องกันแห่งหนึ่ง</w:t>
      </w:r>
    </w:p>
    <w:p w14:paraId="6FC338A7" w14:textId="77777777" w:rsidR="00567D44" w:rsidRPr="00F92FDA" w:rsidRDefault="00567D44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2F614FA9" w14:textId="3119280E" w:rsidR="001E10AC" w:rsidRPr="00F92FDA" w:rsidRDefault="002D22DD" w:rsidP="007F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  <w:r w:rsidRPr="00F92FDA">
        <w:rPr>
          <w:rFonts w:ascii="Angsana New" w:hAnsi="Angsana New" w:cs="Angsana New"/>
          <w:sz w:val="30"/>
          <w:szCs w:val="30"/>
        </w:rPr>
        <w:tab/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849D1" w:rsidRPr="00F92FDA">
        <w:rPr>
          <w:rFonts w:ascii="Angsana New" w:hAnsi="Angsana New" w:cs="Angsana New"/>
          <w:sz w:val="30"/>
          <w:szCs w:val="30"/>
          <w:cs/>
        </w:rPr>
        <w:t>30 มิถุนายน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F92FDA">
        <w:rPr>
          <w:rFonts w:ascii="Angsana New" w:hAnsi="Angsana New" w:cs="Angsana New"/>
          <w:sz w:val="30"/>
          <w:szCs w:val="30"/>
        </w:rPr>
        <w:t>2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F92FDA">
        <w:rPr>
          <w:rFonts w:ascii="Angsana New" w:hAnsi="Angsana New" w:cs="Angsana New"/>
          <w:sz w:val="30"/>
          <w:szCs w:val="30"/>
        </w:rPr>
        <w:t>1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921CCA" w:rsidRPr="00F92FDA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92FDA">
        <w:rPr>
          <w:rFonts w:ascii="Angsana New" w:hAnsi="Angsana New" w:cs="Angsana New"/>
          <w:sz w:val="30"/>
          <w:szCs w:val="30"/>
          <w:cs/>
        </w:rPr>
        <w:t>ได้โอนสิทธิเรียกร้องใน</w:t>
      </w:r>
      <w:r w:rsidR="00921CCA" w:rsidRPr="00F92FDA">
        <w:rPr>
          <w:rFonts w:ascii="Angsana New" w:hAnsi="Angsana New" w:cs="Angsana New"/>
          <w:sz w:val="30"/>
          <w:szCs w:val="30"/>
          <w:cs/>
        </w:rPr>
        <w:t>ยอด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ลูกหนี้สินเชื่อรายย่อยภายใต้การจัดการสินเชื่อร่วมทางการเงิน (หักดอกเบี้ยที่ยังไม่ถือเป็นรายได้) </w:t>
      </w:r>
      <w:r w:rsidRPr="005A647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33B" w:rsidRPr="005A6472">
        <w:rPr>
          <w:rFonts w:ascii="Angsana New" w:hAnsi="Angsana New" w:cs="Angsana New"/>
          <w:sz w:val="30"/>
          <w:szCs w:val="30"/>
          <w:cs/>
        </w:rPr>
        <w:t xml:space="preserve">202 </w:t>
      </w:r>
      <w:r w:rsidRPr="005A6472">
        <w:rPr>
          <w:rFonts w:ascii="Angsana New" w:hAnsi="Angsana New" w:cs="Angsana New"/>
          <w:sz w:val="30"/>
          <w:szCs w:val="30"/>
          <w:cs/>
        </w:rPr>
        <w:t>ล้านรูเปีย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อินโดนีเซีย และ </w:t>
      </w:r>
      <w:r w:rsidRPr="00F92FDA">
        <w:rPr>
          <w:rFonts w:ascii="Angsana New" w:hAnsi="Angsana New" w:cs="Angsana New"/>
          <w:sz w:val="30"/>
          <w:szCs w:val="30"/>
        </w:rPr>
        <w:t>356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ตามลำดับ เพื่อค้ำประกันวงเงินสินเชื่อที่ได้รับจากธนาคารพาณิชย์</w:t>
      </w:r>
    </w:p>
    <w:p w14:paraId="4339DCF0" w14:textId="77777777" w:rsidR="00590FA5" w:rsidRPr="00F92FDA" w:rsidRDefault="00590FA5" w:rsidP="007F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</w:p>
    <w:p w14:paraId="1DDDB529" w14:textId="77777777" w:rsidR="002D22DD" w:rsidRPr="00F92FDA" w:rsidRDefault="002D22DD" w:rsidP="00B54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F92FDA">
        <w:rPr>
          <w:rFonts w:ascii="Angsana New" w:hAnsi="Angsana New" w:cs="Angsana New"/>
          <w:sz w:val="30"/>
          <w:szCs w:val="30"/>
        </w:rPr>
        <w:t>7.6</w:t>
      </w:r>
      <w:r w:rsidRPr="00F92FDA">
        <w:rPr>
          <w:rFonts w:ascii="Angsana New" w:hAnsi="Angsana New" w:cs="Angsana New"/>
          <w:sz w:val="30"/>
          <w:szCs w:val="30"/>
        </w:rPr>
        <w:tab/>
      </w:r>
      <w:r w:rsidRPr="00F92FDA">
        <w:rPr>
          <w:rFonts w:ascii="Angsana New" w:hAnsi="Angsana New" w:cs="Angsana New"/>
          <w:sz w:val="30"/>
          <w:szCs w:val="30"/>
        </w:rPr>
        <w:tab/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ทำสัญญาการให้วงเงินสินเชื่อร่วมทางการเงินกับธนาคารพาณิชย์ที่เกี่ยวข้องกันแห่งหนึ่ง เพื่อให้วงเงินสินเชื่อร่วมทางการเงินหมุนเวียนจำนวน </w:t>
      </w:r>
      <w:r w:rsidRPr="00F92FDA">
        <w:rPr>
          <w:rFonts w:ascii="Angsana New" w:hAnsi="Angsana New" w:cs="Angsana New"/>
          <w:sz w:val="30"/>
          <w:szCs w:val="30"/>
        </w:rPr>
        <w:t>100,000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ในระหว่างปี </w:t>
      </w:r>
      <w:r w:rsidRPr="00F92FDA">
        <w:rPr>
          <w:rFonts w:ascii="Angsana New" w:hAnsi="Angsana New" w:cs="Angsana New"/>
          <w:sz w:val="30"/>
          <w:szCs w:val="30"/>
        </w:rPr>
        <w:t>2560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</w:t>
      </w:r>
      <w:r w:rsidR="00EA46F0" w:rsidRPr="00F92FDA">
        <w:rPr>
          <w:rFonts w:ascii="Angsana New" w:hAnsi="Angsana New" w:cs="Angsana New"/>
          <w:sz w:val="30"/>
          <w:szCs w:val="30"/>
        </w:rPr>
        <w:t xml:space="preserve">        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บริษัทย่อยมีการทำสัญญาการให้วงเงินสินเชื่อร่วมเพิ่มเติม โดยมียอดวงเงินสินเชื่อไม่หมุนเวียนทั้งหมด </w:t>
      </w:r>
      <w:r w:rsidR="00EA46F0" w:rsidRPr="00F92FDA">
        <w:rPr>
          <w:rFonts w:ascii="Angsana New" w:hAnsi="Angsana New" w:cs="Angsana New"/>
          <w:sz w:val="30"/>
          <w:szCs w:val="30"/>
        </w:rPr>
        <w:t xml:space="preserve">     </w:t>
      </w:r>
      <w:r w:rsidRPr="00F92FDA">
        <w:rPr>
          <w:rFonts w:ascii="Angsana New" w:hAnsi="Angsana New" w:cs="Angsana New"/>
          <w:sz w:val="30"/>
          <w:szCs w:val="30"/>
        </w:rPr>
        <w:t>200,000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วัตถุประสงค์ของสัญญาสินเชื่อร่วมทางการเงินดังกล่าวเพื่อใช้ในการปล่อยสินเชื่อให้กับผู้บริโภครายย่อยซื้อเครื่องมือและเครื่องจักรทางการเกษตร ยานพาหนะ แผงพลังงานแสงอาทิตย์ และเครื่องใช้ขนาดใหญ่ในครัวเรือน สัญญามีระยะเวลา </w:t>
      </w:r>
      <w:r w:rsidRPr="00F92FDA">
        <w:rPr>
          <w:rFonts w:ascii="Angsana New" w:hAnsi="Angsana New" w:cs="Angsana New"/>
          <w:sz w:val="30"/>
          <w:szCs w:val="30"/>
        </w:rPr>
        <w:t>72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เดือนนับจากวันที่ที่เบิกเงิน หรือตามที่ทั้งสองฝ่ายตกลงเพื่อต่ออายุสัญญาออกไป อัตราดอกเบี้ยตามสัญญาสินเชื่อร่วมนี้เท่ากับร้อยละ </w:t>
      </w:r>
      <w:r w:rsidRPr="00F92FDA">
        <w:rPr>
          <w:rFonts w:ascii="Angsana New" w:hAnsi="Angsana New" w:cs="Angsana New"/>
          <w:sz w:val="30"/>
          <w:szCs w:val="30"/>
        </w:rPr>
        <w:t xml:space="preserve">13 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ต่อปี สัญญาสินเชื่อร่วมทางการเงินดังกล่าวค้ำประกันโดยสินทรัพย์ของผู้ขอสินเชื่อ ณ วันที่ </w:t>
      </w:r>
      <w:r w:rsidR="000849D1" w:rsidRPr="00F92FDA">
        <w:rPr>
          <w:rFonts w:ascii="Angsana New" w:hAnsi="Angsana New" w:cs="Angsana New"/>
          <w:sz w:val="30"/>
          <w:szCs w:val="30"/>
          <w:cs/>
        </w:rPr>
        <w:t>30 มิถุนายน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2FDA">
        <w:rPr>
          <w:rFonts w:ascii="Angsana New" w:hAnsi="Angsana New" w:cs="Angsana New"/>
          <w:sz w:val="30"/>
          <w:szCs w:val="30"/>
        </w:rPr>
        <w:t>256</w:t>
      </w:r>
      <w:r w:rsidR="00590FA5" w:rsidRPr="00F92FDA">
        <w:rPr>
          <w:rFonts w:ascii="Angsana New" w:hAnsi="Angsana New" w:cs="Angsana New"/>
          <w:sz w:val="30"/>
          <w:szCs w:val="30"/>
        </w:rPr>
        <w:t>2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92FDA">
        <w:rPr>
          <w:rFonts w:ascii="Angsana New" w:hAnsi="Angsana New" w:cs="Angsana New"/>
          <w:sz w:val="30"/>
          <w:szCs w:val="30"/>
        </w:rPr>
        <w:t>31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92FDA">
        <w:rPr>
          <w:rFonts w:ascii="Angsana New" w:hAnsi="Angsana New" w:cs="Angsana New"/>
          <w:sz w:val="30"/>
          <w:szCs w:val="30"/>
        </w:rPr>
        <w:t>256</w:t>
      </w:r>
      <w:r w:rsidR="00590FA5" w:rsidRPr="00F92FDA">
        <w:rPr>
          <w:rFonts w:ascii="Angsana New" w:hAnsi="Angsana New" w:cs="Angsana New"/>
          <w:sz w:val="30"/>
          <w:szCs w:val="30"/>
        </w:rPr>
        <w:t>1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มีวงเงินสินเชื่อร่วมตามสัญญาสินเชื่อที่ยังมิได้เบิกใช้จำนวน </w:t>
      </w:r>
      <w:r w:rsidRPr="00F92FDA">
        <w:rPr>
          <w:rFonts w:ascii="Angsana New" w:hAnsi="Angsana New" w:cs="Angsana New"/>
          <w:sz w:val="30"/>
          <w:szCs w:val="30"/>
        </w:rPr>
        <w:t>137,235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</w:t>
      </w:r>
    </w:p>
    <w:p w14:paraId="5D7BB4CB" w14:textId="77777777" w:rsidR="00324F4C" w:rsidRPr="00F92FDA" w:rsidRDefault="00324F4C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6DD3B3D9" w14:textId="77777777" w:rsidR="002D22DD" w:rsidRPr="00F92FDA" w:rsidRDefault="002D22DD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  <w:r w:rsidRPr="00F92FDA">
        <w:rPr>
          <w:rFonts w:ascii="Angsana New" w:hAnsi="Angsana New" w:cs="Angsana New"/>
          <w:sz w:val="30"/>
          <w:szCs w:val="30"/>
          <w:cs/>
        </w:rPr>
        <w:tab/>
        <w:t xml:space="preserve">ตั้งแต่เดือน พฤศจิกายน </w:t>
      </w:r>
      <w:r w:rsidRPr="00F92FDA">
        <w:rPr>
          <w:rFonts w:ascii="Angsana New" w:hAnsi="Angsana New" w:cs="Angsana New"/>
          <w:sz w:val="30"/>
          <w:szCs w:val="30"/>
        </w:rPr>
        <w:t xml:space="preserve">2560 </w:t>
      </w:r>
      <w:proofErr w:type="spellStart"/>
      <w:r w:rsidRPr="00F92FDA">
        <w:rPr>
          <w:rFonts w:ascii="Angsana New" w:hAnsi="Angsana New" w:cs="Angsana New"/>
          <w:sz w:val="30"/>
          <w:szCs w:val="30"/>
        </w:rPr>
        <w:t>JTrust</w:t>
      </w:r>
      <w:proofErr w:type="spellEnd"/>
      <w:r w:rsidRPr="00F92FDA">
        <w:rPr>
          <w:rFonts w:ascii="Angsana New" w:hAnsi="Angsana New" w:cs="Angsana New"/>
          <w:sz w:val="30"/>
          <w:szCs w:val="30"/>
        </w:rPr>
        <w:t xml:space="preserve"> Group 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ได้ระงับการให้สินเชื่อร่วมทางการเงินแก่ </w:t>
      </w:r>
      <w:r w:rsidRPr="00F92FDA">
        <w:rPr>
          <w:rFonts w:ascii="Angsana New" w:hAnsi="Angsana New" w:cs="Angsana New"/>
          <w:sz w:val="30"/>
          <w:szCs w:val="30"/>
        </w:rPr>
        <w:t xml:space="preserve">GLFI 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เป็นการชั่วคราว ซึ่งส่งผลกระทบต่อการปล่อยสินเชื่อแก่ผู้ขอสินเชื่อรายใหม่ของ </w:t>
      </w:r>
      <w:r w:rsidRPr="00F92FDA">
        <w:rPr>
          <w:rFonts w:ascii="Angsana New" w:hAnsi="Angsana New" w:cs="Angsana New"/>
          <w:sz w:val="30"/>
          <w:szCs w:val="30"/>
        </w:rPr>
        <w:t xml:space="preserve">GLFI </w:t>
      </w:r>
      <w:r w:rsidRPr="00F92FDA">
        <w:rPr>
          <w:rFonts w:ascii="Angsana New" w:hAnsi="Angsana New" w:cs="Angsana New"/>
          <w:sz w:val="30"/>
          <w:szCs w:val="30"/>
          <w:cs/>
        </w:rPr>
        <w:t>แต่ไม่กระทบต่อลูกหนี้สินเชื่อรายเดิม ซึ่งสัญญาการให้วงเงินสินเชื่อร่วมทางการเงินนี้ยังมีผลบังคับใช้ และจะกลับมาเริ่มดำเนินงานตามปกติได้เมื่อการดำเนินการทางกฎหมายเป็นอันสิ้นสุดลง</w:t>
      </w:r>
      <w:r w:rsidR="00590FA5" w:rsidRPr="00F92FDA">
        <w:rPr>
          <w:rFonts w:ascii="Angsana New" w:hAnsi="Angsana New" w:cs="Angsana New"/>
          <w:sz w:val="30"/>
          <w:szCs w:val="30"/>
        </w:rPr>
        <w:t xml:space="preserve"> </w:t>
      </w:r>
      <w:r w:rsidR="00C56167" w:rsidRPr="00F92FDA">
        <w:rPr>
          <w:rFonts w:ascii="Angsana New" w:hAnsi="Angsana New" w:cs="Angsana New"/>
          <w:sz w:val="30"/>
          <w:szCs w:val="30"/>
          <w:cs/>
        </w:rPr>
        <w:t>นอกจากนี้</w:t>
      </w:r>
      <w:r w:rsidRPr="00F92FDA">
        <w:rPr>
          <w:rFonts w:ascii="Angsana New" w:hAnsi="Angsana New" w:cs="Angsana New"/>
          <w:sz w:val="30"/>
          <w:szCs w:val="30"/>
          <w:cs/>
        </w:rPr>
        <w:t xml:space="preserve"> สินเชื่อร่วมทางการเงินดังกล่าวอยู่ระหว่างกระบวนการทางกฎหมาย</w:t>
      </w:r>
      <w:r w:rsidR="00B36550" w:rsidRPr="00F92FDA">
        <w:rPr>
          <w:rFonts w:ascii="Angsana New" w:hAnsi="Angsana New" w:cs="Angsana New"/>
          <w:sz w:val="30"/>
          <w:szCs w:val="30"/>
          <w:cs/>
        </w:rPr>
        <w:t xml:space="preserve">โดย </w:t>
      </w:r>
      <w:proofErr w:type="spellStart"/>
      <w:r w:rsidR="00754FF7" w:rsidRPr="00F92FDA">
        <w:rPr>
          <w:rFonts w:ascii="Angsana New" w:hAnsi="Angsana New" w:cs="Angsana New"/>
          <w:sz w:val="30"/>
          <w:szCs w:val="30"/>
        </w:rPr>
        <w:t>JTrust</w:t>
      </w:r>
      <w:proofErr w:type="spellEnd"/>
      <w:r w:rsidR="00754FF7" w:rsidRPr="00F92FDA">
        <w:rPr>
          <w:rFonts w:ascii="Angsana New" w:hAnsi="Angsana New" w:cs="Angsana New"/>
          <w:sz w:val="30"/>
          <w:szCs w:val="30"/>
        </w:rPr>
        <w:t xml:space="preserve"> </w:t>
      </w:r>
      <w:r w:rsidR="00B36550" w:rsidRPr="00F92FDA">
        <w:rPr>
          <w:rFonts w:ascii="Angsana New" w:hAnsi="Angsana New" w:cs="Angsana New"/>
          <w:sz w:val="30"/>
          <w:szCs w:val="30"/>
        </w:rPr>
        <w:t>Group</w:t>
      </w:r>
      <w:r w:rsidR="00B36550" w:rsidRPr="00F92FDA">
        <w:rPr>
          <w:rFonts w:ascii="Angsana New" w:hAnsi="Angsana New" w:cs="Angsana New"/>
          <w:sz w:val="30"/>
          <w:szCs w:val="30"/>
          <w:cs/>
        </w:rPr>
        <w:t xml:space="preserve"> ตามความในหมายเหตุประกอบงบการเงิน</w:t>
      </w:r>
      <w:r w:rsidR="00EE1F6F" w:rsidRPr="00F92FDA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CB6500" w:rsidRPr="00F92FDA">
        <w:rPr>
          <w:rFonts w:ascii="Angsana New" w:hAnsi="Angsana New" w:cs="Angsana New"/>
          <w:sz w:val="30"/>
          <w:szCs w:val="30"/>
        </w:rPr>
        <w:t>1</w:t>
      </w:r>
      <w:r w:rsidR="00C34053" w:rsidRPr="00F92FDA">
        <w:rPr>
          <w:rFonts w:ascii="Angsana New" w:hAnsi="Angsana New" w:cs="Angsana New"/>
          <w:sz w:val="30"/>
          <w:szCs w:val="30"/>
        </w:rPr>
        <w:t>8</w:t>
      </w:r>
    </w:p>
    <w:p w14:paraId="6DA77F72" w14:textId="77777777" w:rsidR="00B36550" w:rsidRPr="00F92FDA" w:rsidRDefault="001E10AC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FF0000"/>
          <w:sz w:val="30"/>
          <w:szCs w:val="30"/>
        </w:rPr>
      </w:pPr>
      <w:r w:rsidRPr="00F92FDA">
        <w:rPr>
          <w:rFonts w:ascii="Angsana New" w:hAnsi="Angsana New" w:cs="Angsana New"/>
          <w:color w:val="FF0000"/>
          <w:sz w:val="30"/>
          <w:szCs w:val="30"/>
          <w:cs/>
        </w:rPr>
        <w:br w:type="page"/>
      </w:r>
    </w:p>
    <w:p w14:paraId="4DD11CBE" w14:textId="77777777" w:rsidR="00804175" w:rsidRPr="00F92FDA" w:rsidRDefault="00A22132" w:rsidP="00CA256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8" w:name="_Toc13757254"/>
      <w:r w:rsidRPr="00F92FDA">
        <w:rPr>
          <w:rFonts w:ascii="Angsana New" w:hAnsi="Angsana New" w:cs="Angsana New"/>
          <w:sz w:val="30"/>
          <w:szCs w:val="30"/>
          <w:u w:val="none"/>
          <w:cs/>
          <w:lang w:val="th-TH"/>
        </w:rPr>
        <w:t>ลูกหนี้</w:t>
      </w:r>
      <w:r w:rsidR="000F17E5" w:rsidRPr="00F92FD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สินเชื่อ</w:t>
      </w:r>
      <w:r w:rsidRPr="00F92FDA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ภาคธุรกิจ</w:t>
      </w:r>
      <w:r w:rsidR="009A6682" w:rsidRPr="00F92FDA">
        <w:rPr>
          <w:rFonts w:ascii="Angsana New" w:hAnsi="Angsana New" w:cs="Angsana New"/>
          <w:sz w:val="30"/>
          <w:szCs w:val="30"/>
          <w:u w:val="none"/>
          <w:cs/>
          <w:lang w:val="th-TH"/>
        </w:rPr>
        <w:t>และดอกเบี้ยค้างรับ</w:t>
      </w:r>
      <w:bookmarkEnd w:id="8"/>
    </w:p>
    <w:p w14:paraId="6A488741" w14:textId="77777777" w:rsidR="00EA3346" w:rsidRPr="00F92FDA" w:rsidRDefault="00EA3346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  <w:cs/>
        </w:rPr>
      </w:pPr>
    </w:p>
    <w:p w14:paraId="7B79A778" w14:textId="77777777" w:rsidR="00B36550" w:rsidRPr="00F92FDA" w:rsidRDefault="00BC2AA0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F92FDA">
        <w:rPr>
          <w:rFonts w:ascii="Angsana New" w:hAnsi="Angsana New" w:cs="Angsana New"/>
          <w:sz w:val="30"/>
          <w:szCs w:val="30"/>
        </w:rPr>
        <w:t>8.1</w:t>
      </w:r>
      <w:r w:rsidRPr="00F92FDA">
        <w:rPr>
          <w:rFonts w:ascii="Angsana New" w:hAnsi="Angsana New" w:cs="Angsana New"/>
          <w:sz w:val="30"/>
          <w:szCs w:val="30"/>
        </w:rPr>
        <w:tab/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>บริษัทได้ให้เงินกู้ยื</w:t>
      </w:r>
      <w:r w:rsidR="00754FF7" w:rsidRPr="00F92FDA">
        <w:rPr>
          <w:rFonts w:ascii="Angsana New" w:hAnsi="Angsana New" w:cs="Angsana New"/>
          <w:sz w:val="30"/>
          <w:szCs w:val="30"/>
          <w:cs/>
          <w:lang w:val="th-TH"/>
        </w:rPr>
        <w:t>ม</w:t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>แก่บริษัทย่อยในสิงคโปร์</w:t>
      </w:r>
      <w:r w:rsidR="00EA3346" w:rsidRPr="00F92F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C56167" w:rsidRPr="00F92FDA">
        <w:rPr>
          <w:rFonts w:ascii="Angsana New" w:hAnsi="Angsana New" w:cs="Angsana New"/>
          <w:sz w:val="30"/>
          <w:szCs w:val="30"/>
          <w:cs/>
          <w:lang w:val="th-TH"/>
        </w:rPr>
        <w:t>และ</w:t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>บริษัทย่อย</w:t>
      </w:r>
      <w:r w:rsidR="00C56167" w:rsidRPr="00F92FDA">
        <w:rPr>
          <w:rFonts w:ascii="Angsana New" w:hAnsi="Angsana New" w:cs="Angsana New"/>
          <w:sz w:val="30"/>
          <w:szCs w:val="30"/>
          <w:cs/>
          <w:lang w:val="th-TH"/>
        </w:rPr>
        <w:t>ดังกล่าว</w:t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>ได้ให้</w:t>
      </w:r>
      <w:r w:rsidR="002A4595" w:rsidRPr="00F92FDA">
        <w:rPr>
          <w:rFonts w:ascii="Angsana New" w:hAnsi="Angsana New" w:cs="Angsana New"/>
          <w:sz w:val="30"/>
          <w:szCs w:val="30"/>
          <w:cs/>
          <w:lang w:val="th-TH"/>
        </w:rPr>
        <w:t>สินเชื่อภาคธุรกิจแก่</w:t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>บริษัทอื่นใน</w:t>
      </w:r>
      <w:r w:rsidR="00C56167" w:rsidRPr="00F92FDA">
        <w:rPr>
          <w:rFonts w:ascii="Angsana New" w:hAnsi="Angsana New" w:cs="Angsana New"/>
          <w:sz w:val="30"/>
          <w:szCs w:val="30"/>
          <w:cs/>
          <w:lang w:val="th-TH"/>
        </w:rPr>
        <w:t>ประเทศ</w:t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>ไซปรัสและ</w:t>
      </w:r>
      <w:r w:rsidR="00C56167" w:rsidRPr="00F92FDA">
        <w:rPr>
          <w:rFonts w:ascii="Angsana New" w:hAnsi="Angsana New" w:cs="Angsana New"/>
          <w:sz w:val="30"/>
          <w:szCs w:val="30"/>
          <w:cs/>
          <w:lang w:val="th-TH"/>
        </w:rPr>
        <w:t>ประเทศ</w:t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>สิงคโปร์ รายละเอียดของ</w:t>
      </w:r>
      <w:r w:rsidR="00A22132" w:rsidRPr="00F92FDA">
        <w:rPr>
          <w:rFonts w:ascii="Angsana New" w:hAnsi="Angsana New" w:cs="Angsana New"/>
          <w:sz w:val="30"/>
          <w:szCs w:val="30"/>
          <w:cs/>
          <w:lang w:val="th-TH"/>
        </w:rPr>
        <w:t>ลูกหนี้</w:t>
      </w:r>
      <w:r w:rsidR="00E9270F" w:rsidRPr="00F92FDA">
        <w:rPr>
          <w:rFonts w:ascii="Angsana New" w:hAnsi="Angsana New" w:cs="Angsana New"/>
          <w:sz w:val="30"/>
          <w:szCs w:val="30"/>
          <w:cs/>
          <w:lang w:val="th-TH"/>
        </w:rPr>
        <w:t>สินเชื่อภ</w:t>
      </w:r>
      <w:r w:rsidR="00A22132" w:rsidRPr="00F92FDA">
        <w:rPr>
          <w:rFonts w:ascii="Angsana New" w:hAnsi="Angsana New" w:cs="Angsana New"/>
          <w:sz w:val="30"/>
          <w:szCs w:val="30"/>
          <w:cs/>
          <w:lang w:val="th-TH"/>
        </w:rPr>
        <w:t>าคธุรกิจ</w:t>
      </w:r>
      <w:r w:rsidR="00B36550" w:rsidRPr="00F92FDA">
        <w:rPr>
          <w:rFonts w:ascii="Angsana New" w:hAnsi="Angsana New" w:cs="Angsana New"/>
          <w:sz w:val="30"/>
          <w:szCs w:val="30"/>
          <w:cs/>
          <w:lang w:val="th-TH"/>
        </w:rPr>
        <w:t xml:space="preserve"> แสดงได้ดังนี้</w:t>
      </w:r>
    </w:p>
    <w:tbl>
      <w:tblPr>
        <w:tblpPr w:leftFromText="180" w:rightFromText="180" w:vertAnchor="text" w:horzAnchor="margin" w:tblpX="428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80"/>
        <w:gridCol w:w="1170"/>
        <w:gridCol w:w="185"/>
        <w:gridCol w:w="1339"/>
        <w:gridCol w:w="186"/>
        <w:gridCol w:w="984"/>
        <w:gridCol w:w="6"/>
      </w:tblGrid>
      <w:tr w:rsidR="00B36550" w:rsidRPr="00F92FDA" w14:paraId="71DD6303" w14:textId="77777777" w:rsidTr="0099255E">
        <w:trPr>
          <w:gridAfter w:val="1"/>
          <w:wAfter w:w="6" w:type="dxa"/>
          <w:cantSplit/>
          <w:trHeight w:val="80"/>
          <w:tblHeader/>
        </w:trPr>
        <w:tc>
          <w:tcPr>
            <w:tcW w:w="3060" w:type="dxa"/>
            <w:shd w:val="clear" w:color="auto" w:fill="auto"/>
            <w:vAlign w:val="bottom"/>
          </w:tcPr>
          <w:p w14:paraId="051AA527" w14:textId="77777777" w:rsidR="00B36550" w:rsidRPr="00F92FDA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3E74B3" w14:textId="77777777" w:rsidR="00B36550" w:rsidRPr="00F92FDA" w:rsidRDefault="00622344" w:rsidP="009A6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92F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5304" w:type="dxa"/>
            <w:gridSpan w:val="7"/>
          </w:tcPr>
          <w:p w14:paraId="790FE552" w14:textId="77777777" w:rsidR="00B36550" w:rsidRPr="00F92FDA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36550" w:rsidRPr="00F92FDA" w14:paraId="016F53E7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552C5D67" w14:textId="77777777" w:rsidR="00B36550" w:rsidRPr="00F92FDA" w:rsidRDefault="0039284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กลุ่มบริษัทในประเทศ</w:t>
            </w:r>
          </w:p>
        </w:tc>
        <w:tc>
          <w:tcPr>
            <w:tcW w:w="1170" w:type="dxa"/>
          </w:tcPr>
          <w:p w14:paraId="2208273D" w14:textId="77777777" w:rsidR="00B36550" w:rsidRPr="00F92FDA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DD61B70" w14:textId="77777777" w:rsidR="00B36550" w:rsidRPr="00F92FDA" w:rsidRDefault="000849D1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92FDA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  <w:r w:rsidR="00B36550"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36550" w:rsidRPr="00F92FD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5" w:type="dxa"/>
          </w:tcPr>
          <w:p w14:paraId="09E76E15" w14:textId="77777777" w:rsidR="00B36550" w:rsidRPr="00F92FDA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15" w:type="dxa"/>
            <w:gridSpan w:val="4"/>
          </w:tcPr>
          <w:p w14:paraId="0E76DFAB" w14:textId="77777777" w:rsidR="00B36550" w:rsidRPr="00F92FDA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92FD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9255E" w:rsidRPr="00F92FDA" w14:paraId="22CC8370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26F281E9" w14:textId="77777777" w:rsidR="0099255E" w:rsidRPr="00F92FDA" w:rsidRDefault="0099255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6E9BF1" w14:textId="77777777" w:rsidR="0099255E" w:rsidRPr="00F92FDA" w:rsidRDefault="0099255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5310" w:type="dxa"/>
            <w:gridSpan w:val="8"/>
          </w:tcPr>
          <w:p w14:paraId="6E6138CA" w14:textId="77777777" w:rsidR="0099255E" w:rsidRPr="00F92FDA" w:rsidRDefault="0099255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2F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 xml:space="preserve">    </w:t>
            </w:r>
            <w:r w:rsidRPr="00F92F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2F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92F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2AA0" w:rsidRPr="00F92FDA" w14:paraId="6C32FB0E" w14:textId="77777777" w:rsidTr="006B659A">
        <w:trPr>
          <w:cantSplit/>
          <w:trHeight w:val="258"/>
        </w:trPr>
        <w:tc>
          <w:tcPr>
            <w:tcW w:w="3060" w:type="dxa"/>
          </w:tcPr>
          <w:p w14:paraId="1ADB2274" w14:textId="77777777" w:rsidR="00BC2AA0" w:rsidRPr="00F92FDA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C5698C" w14:textId="77777777" w:rsidR="00BC2AA0" w:rsidRPr="00F92FDA" w:rsidRDefault="00BC2AA0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76EFC8C" w14:textId="77777777" w:rsidR="00BC2AA0" w:rsidRPr="00F92FDA" w:rsidRDefault="00754FF7" w:rsidP="0093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เหรียญ</w:t>
            </w:r>
            <w:r w:rsidR="00BC2AA0" w:rsidRPr="00F92F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สหรัฐอเมริกา</w:t>
            </w:r>
          </w:p>
        </w:tc>
        <w:tc>
          <w:tcPr>
            <w:tcW w:w="180" w:type="dxa"/>
            <w:vAlign w:val="bottom"/>
          </w:tcPr>
          <w:p w14:paraId="67DB54C8" w14:textId="77777777" w:rsidR="00BC2AA0" w:rsidRPr="00F92FDA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507943" w14:textId="77777777" w:rsidR="00BC2AA0" w:rsidRPr="00F92FDA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85" w:type="dxa"/>
            <w:vAlign w:val="bottom"/>
          </w:tcPr>
          <w:p w14:paraId="7E48DBCC" w14:textId="77777777" w:rsidR="00BC2AA0" w:rsidRPr="00F92FDA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C2526DB" w14:textId="77777777" w:rsidR="00BC2AA0" w:rsidRPr="00F92FDA" w:rsidRDefault="00754FF7" w:rsidP="0093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เหรียญ</w:t>
            </w:r>
            <w:r w:rsidR="00BC2AA0" w:rsidRPr="00F92F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สหรัฐอเมริกา</w:t>
            </w:r>
          </w:p>
        </w:tc>
        <w:tc>
          <w:tcPr>
            <w:tcW w:w="186" w:type="dxa"/>
            <w:vAlign w:val="bottom"/>
          </w:tcPr>
          <w:p w14:paraId="4850823D" w14:textId="77777777" w:rsidR="00BC2AA0" w:rsidRPr="00F92FDA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A14077" w14:textId="77777777" w:rsidR="00BC2AA0" w:rsidRPr="00F92FDA" w:rsidRDefault="00BC2AA0" w:rsidP="00EC5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6B659A" w:rsidRPr="00F92FDA" w14:paraId="630688B8" w14:textId="77777777" w:rsidTr="006B659A">
        <w:trPr>
          <w:cantSplit/>
          <w:trHeight w:val="258"/>
        </w:trPr>
        <w:tc>
          <w:tcPr>
            <w:tcW w:w="3060" w:type="dxa"/>
          </w:tcPr>
          <w:p w14:paraId="7AD64284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>ไซปรัส</w:t>
            </w:r>
          </w:p>
        </w:tc>
        <w:tc>
          <w:tcPr>
            <w:tcW w:w="1170" w:type="dxa"/>
            <w:vAlign w:val="bottom"/>
          </w:tcPr>
          <w:p w14:paraId="08C2BAAB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14.5 - 17.0</w:t>
            </w:r>
          </w:p>
        </w:tc>
        <w:tc>
          <w:tcPr>
            <w:tcW w:w="1260" w:type="dxa"/>
            <w:vAlign w:val="bottom"/>
          </w:tcPr>
          <w:p w14:paraId="317FD736" w14:textId="5B3C70AD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9,243</w:t>
            </w:r>
          </w:p>
        </w:tc>
        <w:tc>
          <w:tcPr>
            <w:tcW w:w="180" w:type="dxa"/>
            <w:vAlign w:val="bottom"/>
          </w:tcPr>
          <w:p w14:paraId="10700916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195BFF" w14:textId="08D7FC34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284,163</w:t>
            </w:r>
          </w:p>
        </w:tc>
        <w:tc>
          <w:tcPr>
            <w:tcW w:w="185" w:type="dxa"/>
            <w:vAlign w:val="bottom"/>
          </w:tcPr>
          <w:p w14:paraId="28EB18A9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E1DC8C2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9,243</w:t>
            </w:r>
          </w:p>
        </w:tc>
        <w:tc>
          <w:tcPr>
            <w:tcW w:w="186" w:type="dxa"/>
            <w:vAlign w:val="bottom"/>
          </w:tcPr>
          <w:p w14:paraId="37ABB19D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C9A68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299,926</w:t>
            </w:r>
          </w:p>
        </w:tc>
      </w:tr>
      <w:tr w:rsidR="006B659A" w:rsidRPr="00F92FDA" w14:paraId="2298F3A3" w14:textId="77777777" w:rsidTr="006B659A">
        <w:trPr>
          <w:cantSplit/>
          <w:trHeight w:val="258"/>
        </w:trPr>
        <w:tc>
          <w:tcPr>
            <w:tcW w:w="3060" w:type="dxa"/>
          </w:tcPr>
          <w:p w14:paraId="0CB7E87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065DED1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14.5 - 25.0</w:t>
            </w:r>
          </w:p>
        </w:tc>
        <w:tc>
          <w:tcPr>
            <w:tcW w:w="1260" w:type="dxa"/>
            <w:vAlign w:val="bottom"/>
          </w:tcPr>
          <w:p w14:paraId="5C5DF069" w14:textId="38BB81B4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36,106</w:t>
            </w:r>
          </w:p>
        </w:tc>
        <w:tc>
          <w:tcPr>
            <w:tcW w:w="180" w:type="dxa"/>
            <w:vAlign w:val="bottom"/>
          </w:tcPr>
          <w:p w14:paraId="1ADCD08D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3973FC" w14:textId="60F316BA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1,110,050</w:t>
            </w:r>
          </w:p>
        </w:tc>
        <w:tc>
          <w:tcPr>
            <w:tcW w:w="185" w:type="dxa"/>
            <w:vAlign w:val="bottom"/>
          </w:tcPr>
          <w:p w14:paraId="4B235E51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26E6261D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36,106</w:t>
            </w:r>
          </w:p>
        </w:tc>
        <w:tc>
          <w:tcPr>
            <w:tcW w:w="186" w:type="dxa"/>
            <w:vAlign w:val="bottom"/>
          </w:tcPr>
          <w:p w14:paraId="6650F475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BF291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1,171,628</w:t>
            </w:r>
          </w:p>
        </w:tc>
      </w:tr>
      <w:tr w:rsidR="006B659A" w:rsidRPr="00F92FDA" w14:paraId="54F12948" w14:textId="77777777" w:rsidTr="006B659A">
        <w:trPr>
          <w:cantSplit/>
          <w:trHeight w:val="258"/>
        </w:trPr>
        <w:tc>
          <w:tcPr>
            <w:tcW w:w="3060" w:type="dxa"/>
          </w:tcPr>
          <w:p w14:paraId="60C76D3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5DB67967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5.0 - 10.0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5C3FC2" w14:textId="0C6B9C9A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1,166</w:t>
            </w:r>
          </w:p>
        </w:tc>
        <w:tc>
          <w:tcPr>
            <w:tcW w:w="180" w:type="dxa"/>
            <w:vAlign w:val="bottom"/>
          </w:tcPr>
          <w:p w14:paraId="3A06B910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66E82" w14:textId="68BBD47B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35,847</w:t>
            </w:r>
          </w:p>
        </w:tc>
        <w:tc>
          <w:tcPr>
            <w:tcW w:w="185" w:type="dxa"/>
            <w:vAlign w:val="bottom"/>
          </w:tcPr>
          <w:p w14:paraId="3EFA46F2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28083F6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1,166</w:t>
            </w:r>
          </w:p>
        </w:tc>
        <w:tc>
          <w:tcPr>
            <w:tcW w:w="186" w:type="dxa"/>
            <w:vAlign w:val="bottom"/>
          </w:tcPr>
          <w:p w14:paraId="37534A3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153BFC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37,837</w:t>
            </w:r>
          </w:p>
        </w:tc>
      </w:tr>
      <w:tr w:rsidR="006B659A" w:rsidRPr="00F92FDA" w14:paraId="40101CED" w14:textId="77777777" w:rsidTr="006B659A">
        <w:trPr>
          <w:cantSplit/>
          <w:trHeight w:val="258"/>
        </w:trPr>
        <w:tc>
          <w:tcPr>
            <w:tcW w:w="3060" w:type="dxa"/>
          </w:tcPr>
          <w:p w14:paraId="42C98FE4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รวมลูกหนี้สินเชื่อภาคธุรกิจ</w:t>
            </w:r>
          </w:p>
        </w:tc>
        <w:tc>
          <w:tcPr>
            <w:tcW w:w="1170" w:type="dxa"/>
            <w:vAlign w:val="bottom"/>
          </w:tcPr>
          <w:p w14:paraId="49A1E469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46E07" w14:textId="17637AFE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46,515</w:t>
            </w:r>
          </w:p>
        </w:tc>
        <w:tc>
          <w:tcPr>
            <w:tcW w:w="180" w:type="dxa"/>
            <w:vAlign w:val="bottom"/>
          </w:tcPr>
          <w:p w14:paraId="24BDF33D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2925D5" w14:textId="08D356A4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1,430,060</w:t>
            </w:r>
          </w:p>
        </w:tc>
        <w:tc>
          <w:tcPr>
            <w:tcW w:w="185" w:type="dxa"/>
            <w:vAlign w:val="bottom"/>
          </w:tcPr>
          <w:p w14:paraId="139D1879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0A75D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46,515</w:t>
            </w:r>
          </w:p>
        </w:tc>
        <w:tc>
          <w:tcPr>
            <w:tcW w:w="186" w:type="dxa"/>
            <w:vAlign w:val="bottom"/>
          </w:tcPr>
          <w:p w14:paraId="55E14040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D6AAA32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1,509,391</w:t>
            </w:r>
          </w:p>
        </w:tc>
      </w:tr>
      <w:tr w:rsidR="006B659A" w:rsidRPr="00F92FDA" w14:paraId="0C57777D" w14:textId="77777777" w:rsidTr="006B659A">
        <w:trPr>
          <w:cantSplit/>
          <w:trHeight w:val="258"/>
        </w:trPr>
        <w:tc>
          <w:tcPr>
            <w:tcW w:w="3060" w:type="dxa"/>
          </w:tcPr>
          <w:p w14:paraId="453284FE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3E24D665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41BD8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10BFE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EF547" w14:textId="2EAF90E5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48,679</w:t>
            </w:r>
          </w:p>
        </w:tc>
        <w:tc>
          <w:tcPr>
            <w:tcW w:w="185" w:type="dxa"/>
            <w:vAlign w:val="bottom"/>
          </w:tcPr>
          <w:p w14:paraId="1134A85F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2C2BF67E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2D9BF92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3B2C5B4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50,461</w:t>
            </w:r>
          </w:p>
        </w:tc>
      </w:tr>
      <w:tr w:rsidR="006B659A" w:rsidRPr="00F92FDA" w14:paraId="6B33C29D" w14:textId="77777777" w:rsidTr="006B659A">
        <w:trPr>
          <w:cantSplit/>
          <w:trHeight w:val="258"/>
        </w:trPr>
        <w:tc>
          <w:tcPr>
            <w:tcW w:w="3060" w:type="dxa"/>
          </w:tcPr>
          <w:p w14:paraId="128FBBDF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2F271C1A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A6DCCDE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5915B3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A23E95" w14:textId="20566754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1,478,739</w:t>
            </w:r>
          </w:p>
        </w:tc>
        <w:tc>
          <w:tcPr>
            <w:tcW w:w="185" w:type="dxa"/>
            <w:vAlign w:val="bottom"/>
          </w:tcPr>
          <w:p w14:paraId="0847A9B5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046347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0584792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5BE93AA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1,559,852</w:t>
            </w:r>
          </w:p>
        </w:tc>
      </w:tr>
      <w:tr w:rsidR="006B659A" w:rsidRPr="00F92FDA" w14:paraId="61369E1A" w14:textId="77777777" w:rsidTr="006B659A">
        <w:trPr>
          <w:cantSplit/>
          <w:trHeight w:val="258"/>
        </w:trPr>
        <w:tc>
          <w:tcPr>
            <w:tcW w:w="3060" w:type="dxa"/>
          </w:tcPr>
          <w:p w14:paraId="3BBDE36B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2F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  <w:p w14:paraId="7ECA4660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30FACE2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C3A2F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5057D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146B916" w14:textId="2DC6B598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(1,437,960)</w:t>
            </w:r>
          </w:p>
        </w:tc>
        <w:tc>
          <w:tcPr>
            <w:tcW w:w="185" w:type="dxa"/>
            <w:vAlign w:val="bottom"/>
          </w:tcPr>
          <w:p w14:paraId="11373CA3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0F1E032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D6C78AE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5E6432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(1,517,729)</w:t>
            </w:r>
          </w:p>
        </w:tc>
      </w:tr>
      <w:tr w:rsidR="006B659A" w:rsidRPr="00F92FDA" w14:paraId="2AC0C9D1" w14:textId="77777777" w:rsidTr="006B659A">
        <w:trPr>
          <w:cantSplit/>
          <w:trHeight w:val="258"/>
        </w:trPr>
        <w:tc>
          <w:tcPr>
            <w:tcW w:w="3060" w:type="dxa"/>
          </w:tcPr>
          <w:p w14:paraId="075C3C07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2F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70" w:type="dxa"/>
            <w:vAlign w:val="bottom"/>
          </w:tcPr>
          <w:p w14:paraId="78779BFA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FA7B1F2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F624895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877AC1" w14:textId="3B3144E9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(40,779)</w:t>
            </w:r>
          </w:p>
        </w:tc>
        <w:tc>
          <w:tcPr>
            <w:tcW w:w="185" w:type="dxa"/>
            <w:vAlign w:val="bottom"/>
          </w:tcPr>
          <w:p w14:paraId="007D3D6C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FA9FCB9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75130A8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0C46E1B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(42,123)</w:t>
            </w:r>
          </w:p>
        </w:tc>
      </w:tr>
      <w:tr w:rsidR="006B659A" w:rsidRPr="00A4031A" w14:paraId="35CD6744" w14:textId="77777777" w:rsidTr="006B659A">
        <w:trPr>
          <w:cantSplit/>
          <w:trHeight w:val="243"/>
        </w:trPr>
        <w:tc>
          <w:tcPr>
            <w:tcW w:w="3060" w:type="dxa"/>
          </w:tcPr>
          <w:p w14:paraId="410B1FC2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ลูกหนี้สินเชื่อภาคธุรกิจและดอกเบี้ยค้างรับที่ถึงกำหนดชำระเกินกว่าหนึ่งปี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62CE1E3B" w14:textId="77777777" w:rsidR="006B659A" w:rsidRPr="005A6472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6AA596" w14:textId="77777777" w:rsidR="006B659A" w:rsidRPr="005A6472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5F3166" w14:textId="77777777" w:rsidR="006B659A" w:rsidRPr="005A6472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701F4" w14:textId="6C2D7D6D" w:rsidR="006B659A" w:rsidRPr="00F92FDA" w:rsidRDefault="006B659A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2F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5" w:type="dxa"/>
            <w:vAlign w:val="bottom"/>
          </w:tcPr>
          <w:p w14:paraId="0312B6B3" w14:textId="77777777" w:rsidR="006B659A" w:rsidRPr="005A6472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7FF7A852" w14:textId="77777777" w:rsidR="006B659A" w:rsidRPr="005A6472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B0153F1" w14:textId="77777777" w:rsidR="006B659A" w:rsidRPr="005A6472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FE2296" w14:textId="77777777" w:rsidR="006B659A" w:rsidRPr="00F92FDA" w:rsidRDefault="006B659A" w:rsidP="006B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81ACC3" w14:textId="77777777" w:rsidR="006B659A" w:rsidRPr="00757B56" w:rsidRDefault="006B659A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2F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3FF7EE9" w14:textId="77777777" w:rsidR="00EA3346" w:rsidRPr="0022635D" w:rsidRDefault="00EA3346" w:rsidP="00EA3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1BB47701" w14:textId="77777777" w:rsidR="00E64D81" w:rsidRPr="00E64D81" w:rsidRDefault="00E64D81" w:rsidP="006B077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4D81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Pr="00E64D81">
        <w:rPr>
          <w:rFonts w:ascii="Angsana New" w:hAnsi="Angsana New" w:cs="Angsana New"/>
          <w:sz w:val="30"/>
          <w:szCs w:val="30"/>
        </w:rPr>
        <w:t>2561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 ผู้บริหารของบริษัทย่อยได้ส่งหนังสือแจ้งการชำระคืนสำหรับ</w:t>
      </w:r>
      <w:r w:rsidR="00593DE3">
        <w:rPr>
          <w:rFonts w:ascii="Angsana New" w:hAnsi="Angsana New" w:cs="Angsana New" w:hint="cs"/>
          <w:sz w:val="30"/>
          <w:szCs w:val="30"/>
          <w:cs/>
        </w:rPr>
        <w:t>สินเชื่อภาคธุรกิจ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ที่เหลืออยู่และดอกเบี้ยคงค้างที่ถึงกำหนดชำระถึงวันที่ </w:t>
      </w:r>
      <w:r w:rsidRPr="00E64D81">
        <w:rPr>
          <w:rFonts w:ascii="Angsana New" w:hAnsi="Angsana New" w:cs="Angsana New"/>
          <w:sz w:val="30"/>
          <w:szCs w:val="30"/>
        </w:rPr>
        <w:t>31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E64D81">
        <w:rPr>
          <w:rFonts w:ascii="Angsana New" w:hAnsi="Angsana New" w:cs="Angsana New"/>
          <w:sz w:val="30"/>
          <w:szCs w:val="30"/>
        </w:rPr>
        <w:t xml:space="preserve">2561 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ทั้งหมดให้แก่ผู้กู้กลุ่มสิงคโปร์และไซปรัส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จนถึงวันที่ </w:t>
      </w:r>
      <w:r w:rsidR="000849D1">
        <w:rPr>
          <w:rFonts w:ascii="Angsana New" w:hAnsi="Angsana New" w:cs="Angsana New" w:hint="cs"/>
          <w:sz w:val="30"/>
          <w:szCs w:val="30"/>
          <w:cs/>
        </w:rPr>
        <w:t xml:space="preserve">30 มิถุนายน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บริษัทย่อยยังไม่ได้รับการชำระเงินต้นหรือดอกเบี้ยจาก</w:t>
      </w:r>
      <w:r w:rsidR="002A4595">
        <w:rPr>
          <w:rFonts w:ascii="Angsana New" w:hAnsi="Angsana New" w:cs="Angsana New" w:hint="cs"/>
          <w:sz w:val="30"/>
          <w:szCs w:val="30"/>
          <w:cs/>
        </w:rPr>
        <w:t>สินเชื่อ</w:t>
      </w:r>
      <w:r w:rsidR="00C27F92">
        <w:rPr>
          <w:rFonts w:ascii="Angsana New" w:hAnsi="Angsana New" w:cs="Angsana New" w:hint="cs"/>
          <w:sz w:val="30"/>
          <w:szCs w:val="30"/>
          <w:cs/>
        </w:rPr>
        <w:t>ภาคธุรกิจ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6B0774">
        <w:rPr>
          <w:rFonts w:ascii="Angsana New" w:hAnsi="Angsana New" w:cs="Angsana New"/>
          <w:sz w:val="30"/>
          <w:szCs w:val="30"/>
        </w:rPr>
        <w:t xml:space="preserve"> </w:t>
      </w:r>
    </w:p>
    <w:p w14:paraId="75462A57" w14:textId="77777777" w:rsidR="0099255E" w:rsidRPr="0022635D" w:rsidRDefault="0099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1FD348AA" w14:textId="77777777" w:rsidR="000B39FE" w:rsidRPr="0099255E" w:rsidRDefault="008420BE" w:rsidP="00AC095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จากผลของ</w:t>
      </w:r>
      <w:r w:rsidRPr="008420BE">
        <w:rPr>
          <w:rFonts w:ascii="Angsana New" w:hAnsi="Angsana New" w:cs="Angsana New" w:hint="cs"/>
          <w:sz w:val="30"/>
          <w:szCs w:val="30"/>
          <w:cs/>
        </w:rPr>
        <w:t>การผิดนัดชำระหนี้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ของเงินกู้ยืมและเรื่องอื่นๆ ซึ่งทำให้บริษัทไม่สามารถได้รับชำระเงิน </w:t>
      </w:r>
      <w:r w:rsidR="00575D99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575D99">
        <w:rPr>
          <w:rFonts w:ascii="Angsana New" w:hAnsi="Angsana New" w:cs="Angsana New"/>
          <w:sz w:val="30"/>
          <w:szCs w:val="30"/>
        </w:rPr>
        <w:t xml:space="preserve"> </w:t>
      </w:r>
      <w:r w:rsidR="000849D1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756A1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="00DB32A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B32AF">
        <w:rPr>
          <w:rFonts w:ascii="Angsana New" w:hAnsi="Angsana New" w:cs="Angsana New"/>
          <w:sz w:val="30"/>
          <w:szCs w:val="30"/>
        </w:rPr>
        <w:t xml:space="preserve"> 31 </w:t>
      </w:r>
      <w:r w:rsidR="00DB32A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B32AF">
        <w:rPr>
          <w:rFonts w:ascii="Angsana New" w:hAnsi="Angsana New" w:cs="Angsana New"/>
          <w:sz w:val="30"/>
          <w:szCs w:val="30"/>
        </w:rPr>
        <w:t xml:space="preserve"> 2561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ผู้บริหารเชื่อว่าการ</w:t>
      </w:r>
      <w:r w:rsidRPr="008420BE">
        <w:rPr>
          <w:rFonts w:ascii="Angsana New" w:hAnsi="Angsana New" w:cs="Angsana New" w:hint="cs"/>
          <w:sz w:val="30"/>
          <w:szCs w:val="30"/>
          <w:cs/>
        </w:rPr>
        <w:t>ตั้งสำรองเผื่อขาดทุนสำหรับ</w:t>
      </w:r>
      <w:r w:rsidR="000B39FE" w:rsidRPr="000B39FE">
        <w:rPr>
          <w:rFonts w:ascii="Angsana New" w:hAnsi="Angsana New" w:cs="Angsana New" w:hint="cs"/>
          <w:sz w:val="30"/>
          <w:szCs w:val="30"/>
          <w:cs/>
        </w:rPr>
        <w:t>เงินให้กู้ยืมกับกลุ่มลูกหนี้ไซปรัสและสิงคโปร์</w:t>
      </w:r>
      <w:r w:rsidR="005317C4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0B39FE">
        <w:rPr>
          <w:rFonts w:ascii="Angsana New" w:hAnsi="Angsana New" w:cs="Angsana New" w:hint="cs"/>
          <w:sz w:val="30"/>
          <w:szCs w:val="30"/>
          <w:cs/>
        </w:rPr>
        <w:t>นั้นเหมาะสมตามนโยบายการบัญชีของกลุ่มบริษัท</w:t>
      </w:r>
    </w:p>
    <w:p w14:paraId="07975B62" w14:textId="77777777" w:rsidR="0099255E" w:rsidRDefault="00C87867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ตามที่ได้อธิบายเพิ่มเติมไว้ในงบการเงิน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ณ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วันที่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31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ธันวาคม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2561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ที่ตรวจสอบแล้ว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วันที่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19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ตุลาคม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สำนักงานคณะกรรมการกำกับหลักทรัพย์และตลาดหลักทรัพย์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(“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ก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ล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.”)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ได้มีหนังสือแจ้งมายังบริษัทให้ดำเนินการแก้ไขงบการเงิน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แบบแสดงรายการข้อมูลประจำปี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(56-1)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และรายงานประจำปี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(56-2)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ของบริษัทให้ถูกต้อง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เนื่องจากวันที่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16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ตุลาคม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ก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ล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ได้เปิดเผยถึงการกล่าวโทษอดีตผู้บริหารท่านหนึ่งต่อกรมสอบสวนคดีพิเศษ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(“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ดีเอสไอ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”)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กรณีทุจริต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เบียดบังทรัพย์สินของบริษัท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และทำบัญชีไม่ถูกต้อง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โดยทำธุรกรรมอำพรางผ่านบริษัทที่เกี่ยวข้องในต่างประเทศหลายแห่ง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เพื่อให้ผลประกอบการของกลุ่มบริษัทสูงเกินความจริง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ดังนั้นบริษัทได้ทำการปรับปรุงงบการเงินปี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2559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โดยกลับรายการดอกเบี้ยรับของลูกหนี้สินเชื่อภาคธุรกิจและตั้งค่าเผื่อหนี้สงสัยจะสูญสำหรับลูกหนี้สินเชื่อภาคธุรกิจและดอกเบี้ยค้างรับเต็มจำนว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และจะบันทึกรายการที่จะได้รับคืนในงวดที่ได้รับ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แต่ในปัจจุบันยังไม่พบว่ามีเรื่องอื่นที่อาจจะเกิดขึ้นต่อบริษัทจากการสอบสวน</w:t>
      </w:r>
    </w:p>
    <w:p w14:paraId="549965DD" w14:textId="77777777" w:rsidR="00EA3346" w:rsidRPr="00AC0952" w:rsidRDefault="00EA3346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E5B005" w14:textId="77777777" w:rsidR="00D21E9D" w:rsidRPr="00A4031A" w:rsidRDefault="004B45DE" w:rsidP="00694F90">
      <w:pPr>
        <w:pStyle w:val="block"/>
        <w:spacing w:after="0" w:line="240" w:lineRule="atLeast"/>
        <w:ind w:left="518" w:right="-43" w:hanging="518"/>
        <w:rPr>
          <w:rFonts w:ascii="Angsana New" w:hAnsi="Angsana New" w:cs="Angsana New"/>
          <w:sz w:val="30"/>
          <w:szCs w:val="30"/>
          <w:lang w:val="en-US" w:bidi="th-TH"/>
        </w:rPr>
      </w:pPr>
      <w:r w:rsidRPr="00A4031A">
        <w:rPr>
          <w:rFonts w:ascii="Angsana New" w:hAnsi="Angsana New" w:cs="Angsana New"/>
          <w:sz w:val="30"/>
          <w:szCs w:val="30"/>
          <w:lang w:val="en-US" w:bidi="th-TH"/>
        </w:rPr>
        <w:t>8.2</w:t>
      </w:r>
      <w:r w:rsidRPr="00A4031A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849D1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0849D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C1274A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C1274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C1274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2561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ยอดคงเหลือของทั้งลูกหนี้</w:t>
      </w:r>
      <w:r w:rsidR="00593DE3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สินเชื่อภาคธุรกิจ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ภายใต้ข้อพิพาท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และลูกหนี้</w:t>
      </w:r>
      <w:r w:rsidR="00593DE3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สินเชื่อภาคธุรกิจ</w:t>
      </w:r>
      <w:r w:rsidR="002A4595">
        <w:rPr>
          <w:rFonts w:ascii="Angsana New" w:hAnsi="Angsana New" w:cs="Angsana New" w:hint="cs"/>
          <w:sz w:val="30"/>
          <w:szCs w:val="30"/>
          <w:cs/>
          <w:lang w:val="en-US" w:bidi="th-TH"/>
        </w:rPr>
        <w:t>อื่น</w:t>
      </w:r>
      <w:r w:rsidR="00C56167">
        <w:rPr>
          <w:rFonts w:ascii="Angsana New" w:hAnsi="Angsana New" w:cs="Angsana New" w:hint="cs"/>
          <w:sz w:val="30"/>
          <w:szCs w:val="30"/>
          <w:cs/>
          <w:lang w:val="en-US" w:bidi="th-TH"/>
        </w:rPr>
        <w:t>แก่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ผู้กู้กลุ่มสิงคโปร์และไซปรัสแสดงได้ดังนี้</w:t>
      </w:r>
    </w:p>
    <w:tbl>
      <w:tblPr>
        <w:tblpPr w:leftFromText="180" w:rightFromText="180" w:vertAnchor="text" w:horzAnchor="margin" w:tblpX="428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350"/>
      </w:tblGrid>
      <w:tr w:rsidR="00D21E9D" w:rsidRPr="00A4031A" w14:paraId="63ACA7C5" w14:textId="77777777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559E7666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3104F1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62975BE1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21E9D" w:rsidRPr="00A4031A" w14:paraId="321F55BB" w14:textId="77777777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1AD1305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7BF9A95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9A1208" w14:textId="77777777" w:rsidR="00D21E9D" w:rsidRPr="00694F90" w:rsidRDefault="000849D1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D21E9D"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21E9D" w:rsidRPr="00694F90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DB296D2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750CEEE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D21E9D" w:rsidRPr="00A4031A" w14:paraId="3D0EB121" w14:textId="77777777" w:rsidTr="00816972">
        <w:trPr>
          <w:cantSplit/>
        </w:trPr>
        <w:tc>
          <w:tcPr>
            <w:tcW w:w="6210" w:type="dxa"/>
          </w:tcPr>
          <w:p w14:paraId="7728B588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FC910FF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0F9E0ABD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21E9D" w:rsidRPr="00A4031A" w14:paraId="7E134666" w14:textId="77777777" w:rsidTr="00D21E9D">
        <w:trPr>
          <w:cantSplit/>
        </w:trPr>
        <w:tc>
          <w:tcPr>
            <w:tcW w:w="6210" w:type="dxa"/>
          </w:tcPr>
          <w:p w14:paraId="77AE08DD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180" w:type="dxa"/>
          </w:tcPr>
          <w:p w14:paraId="6A970A3B" w14:textId="77777777"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F7074B1" w14:textId="77777777" w:rsidR="00D21E9D" w:rsidRPr="00694F90" w:rsidRDefault="00D21E9D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8397C6C" w14:textId="77777777" w:rsidR="00D21E9D" w:rsidRPr="00694F90" w:rsidRDefault="00D21E9D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671812" w14:textId="77777777" w:rsidR="00D21E9D" w:rsidRPr="00694F90" w:rsidRDefault="00D21E9D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4A2E7F" w:rsidRPr="00A4031A" w14:paraId="7779A141" w14:textId="77777777" w:rsidTr="00D21E9D">
        <w:trPr>
          <w:cantSplit/>
        </w:trPr>
        <w:tc>
          <w:tcPr>
            <w:tcW w:w="6210" w:type="dxa"/>
          </w:tcPr>
          <w:p w14:paraId="4480AB6B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</w:t>
            </w:r>
          </w:p>
        </w:tc>
        <w:tc>
          <w:tcPr>
            <w:tcW w:w="180" w:type="dxa"/>
          </w:tcPr>
          <w:p w14:paraId="173D0529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AFBAED8" w14:textId="6478CA10" w:rsidR="004A2E7F" w:rsidRPr="000606AB" w:rsidRDefault="000606AB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606A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555,742</w:t>
            </w:r>
          </w:p>
        </w:tc>
        <w:tc>
          <w:tcPr>
            <w:tcW w:w="180" w:type="dxa"/>
          </w:tcPr>
          <w:p w14:paraId="446F49BE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6CDD7B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586,571</w:t>
            </w:r>
          </w:p>
        </w:tc>
      </w:tr>
      <w:tr w:rsidR="004A2E7F" w:rsidRPr="00A4031A" w14:paraId="3BE30065" w14:textId="77777777" w:rsidTr="00D21E9D">
        <w:trPr>
          <w:cantSplit/>
        </w:trPr>
        <w:tc>
          <w:tcPr>
            <w:tcW w:w="6210" w:type="dxa"/>
          </w:tcPr>
          <w:p w14:paraId="102C3845" w14:textId="77777777" w:rsidR="001810CD" w:rsidRDefault="004A2E7F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ค่าเผื่อหนี้สงสัยจะสูญสำหรับลูกหนี้</w:t>
            </w:r>
            <w:r w:rsidR="00754FF7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</w:t>
            </w:r>
          </w:p>
          <w:p w14:paraId="0B777A13" w14:textId="77777777" w:rsidR="004A2E7F" w:rsidRPr="00694F90" w:rsidRDefault="001810CD" w:rsidP="0018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5" w:hanging="73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ภาคธุรกิจ</w:t>
            </w:r>
            <w:r w:rsidR="004A2E7F"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</w:t>
            </w:r>
          </w:p>
        </w:tc>
        <w:tc>
          <w:tcPr>
            <w:tcW w:w="180" w:type="dxa"/>
          </w:tcPr>
          <w:p w14:paraId="0192D790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C804D1E" w14:textId="77777777" w:rsid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9646CAD" w14:textId="47062F77" w:rsidR="000606AB" w:rsidRPr="00DE03B7" w:rsidRDefault="000606AB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Pr="000606A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555,742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CAA1FFD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99E495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(586,571)</w:t>
            </w:r>
          </w:p>
        </w:tc>
      </w:tr>
      <w:tr w:rsidR="004A2E7F" w:rsidRPr="00A4031A" w14:paraId="5CE1AF5D" w14:textId="77777777" w:rsidTr="00D21E9D">
        <w:trPr>
          <w:cantSplit/>
        </w:trPr>
        <w:tc>
          <w:tcPr>
            <w:tcW w:w="6210" w:type="dxa"/>
          </w:tcPr>
          <w:p w14:paraId="0E92FB7C" w14:textId="77777777" w:rsidR="00AD03A6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ลูกหนี้</w:t>
            </w:r>
            <w:r w:rsidR="00593DE3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ภายใต้ข้อพิพาทส่วนที่ถึงกำหนด</w:t>
            </w:r>
          </w:p>
          <w:p w14:paraId="37C680E4" w14:textId="77777777" w:rsidR="004A2E7F" w:rsidRPr="00694F90" w:rsidRDefault="00AD03A6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="004A2E7F"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ชำระในหนึ่งปี</w:t>
            </w:r>
          </w:p>
        </w:tc>
        <w:tc>
          <w:tcPr>
            <w:tcW w:w="180" w:type="dxa"/>
          </w:tcPr>
          <w:p w14:paraId="554B712F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943D7D" w14:textId="77777777" w:rsidR="004A2E7F" w:rsidRDefault="004A2E7F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A42076B" w14:textId="3107DD58" w:rsidR="000606AB" w:rsidRPr="00DE03B7" w:rsidRDefault="000606AB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2236A90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BBF63A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A2E7F" w:rsidRPr="00A4031A" w14:paraId="39ECA061" w14:textId="77777777" w:rsidTr="00D21E9D">
        <w:trPr>
          <w:cantSplit/>
        </w:trPr>
        <w:tc>
          <w:tcPr>
            <w:tcW w:w="6210" w:type="dxa"/>
          </w:tcPr>
          <w:p w14:paraId="591167A3" w14:textId="77777777" w:rsidR="004A2E7F" w:rsidRPr="00694F90" w:rsidRDefault="004A2E7F" w:rsidP="0018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Pr="001810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ภายใต้</w:t>
            </w: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ข้อพิพาทส่วนที่ถึงกำหนดชำระเกินกว่าหนึ่งปี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0BC1C4CA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A7346E" w14:textId="15C35968" w:rsidR="004A2E7F" w:rsidRPr="004A2E7F" w:rsidRDefault="000606AB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0931888" w14:textId="77777777"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0F892" w14:textId="77777777"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A2E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A2E7F" w:rsidRPr="00A4031A" w14:paraId="0D8D881E" w14:textId="77777777" w:rsidTr="00642937">
        <w:trPr>
          <w:cantSplit/>
          <w:trHeight w:val="272"/>
        </w:trPr>
        <w:tc>
          <w:tcPr>
            <w:tcW w:w="6210" w:type="dxa"/>
          </w:tcPr>
          <w:p w14:paraId="45D16A93" w14:textId="77777777"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80" w:type="dxa"/>
          </w:tcPr>
          <w:p w14:paraId="0DF2723B" w14:textId="77777777"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14F955" w14:textId="77777777"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180" w:type="dxa"/>
          </w:tcPr>
          <w:p w14:paraId="24ADF8B0" w14:textId="77777777"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2A445D" w14:textId="77777777"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</w:tr>
      <w:tr w:rsidR="000606AB" w:rsidRPr="00A4031A" w14:paraId="0832425E" w14:textId="77777777" w:rsidTr="00D21E9D">
        <w:trPr>
          <w:cantSplit/>
        </w:trPr>
        <w:tc>
          <w:tcPr>
            <w:tcW w:w="6210" w:type="dxa"/>
          </w:tcPr>
          <w:p w14:paraId="09ABA2B2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80" w:type="dxa"/>
          </w:tcPr>
          <w:p w14:paraId="188D3832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CB18C1C" w14:textId="39FA5A29" w:rsidR="000606AB" w:rsidRPr="000606AB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606AB">
              <w:rPr>
                <w:rFonts w:ascii="Angsana New" w:hAnsi="Angsana New" w:cs="Angsana New"/>
                <w:sz w:val="30"/>
                <w:szCs w:val="30"/>
              </w:rPr>
              <w:t>922,997</w:t>
            </w:r>
          </w:p>
        </w:tc>
        <w:tc>
          <w:tcPr>
            <w:tcW w:w="180" w:type="dxa"/>
          </w:tcPr>
          <w:p w14:paraId="425905FB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C47591B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973,281</w:t>
            </w:r>
          </w:p>
        </w:tc>
      </w:tr>
      <w:tr w:rsidR="000606AB" w:rsidRPr="00A4031A" w14:paraId="18A32A49" w14:textId="77777777" w:rsidTr="00D21E9D">
        <w:trPr>
          <w:cantSplit/>
        </w:trPr>
        <w:tc>
          <w:tcPr>
            <w:tcW w:w="6210" w:type="dxa"/>
          </w:tcPr>
          <w:p w14:paraId="0B28D6CF" w14:textId="77777777" w:rsidR="000606AB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สินเชื่อภาคธุกิจ</w:t>
            </w:r>
          </w:p>
          <w:p w14:paraId="38C581B1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80" w:type="dxa"/>
          </w:tcPr>
          <w:p w14:paraId="0C0D2983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7C9C03B" w14:textId="77777777" w:rsidR="000606AB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FFE41A1" w14:textId="0654A1A4" w:rsidR="000606AB" w:rsidRPr="000606AB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606AB">
              <w:rPr>
                <w:rFonts w:ascii="Angsana New" w:hAnsi="Angsana New" w:cs="Angsana New"/>
                <w:sz w:val="30"/>
                <w:szCs w:val="30"/>
              </w:rPr>
              <w:t>(882,218)</w:t>
            </w:r>
          </w:p>
        </w:tc>
        <w:tc>
          <w:tcPr>
            <w:tcW w:w="180" w:type="dxa"/>
          </w:tcPr>
          <w:p w14:paraId="0828C2CA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EC57841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(931,158)</w:t>
            </w:r>
          </w:p>
        </w:tc>
      </w:tr>
      <w:tr w:rsidR="000606AB" w:rsidRPr="00A4031A" w14:paraId="1502DFA9" w14:textId="77777777" w:rsidTr="00D21E9D">
        <w:trPr>
          <w:cantSplit/>
        </w:trPr>
        <w:tc>
          <w:tcPr>
            <w:tcW w:w="6210" w:type="dxa"/>
          </w:tcPr>
          <w:p w14:paraId="4699EFBC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 w:hanging="5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และดอกเบี้ยค้างรับส่วนที่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ถึงกำหนดชำระในหนึ่งปี</w:t>
            </w:r>
          </w:p>
        </w:tc>
        <w:tc>
          <w:tcPr>
            <w:tcW w:w="180" w:type="dxa"/>
          </w:tcPr>
          <w:p w14:paraId="1A8EE880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D68B984" w14:textId="77777777" w:rsidR="000606AB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77A2ADF" w14:textId="11E0855B" w:rsidR="000606AB" w:rsidRPr="000606AB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606AB">
              <w:rPr>
                <w:rFonts w:ascii="Angsana New" w:hAnsi="Angsana New" w:cs="Angsana New"/>
                <w:sz w:val="30"/>
                <w:szCs w:val="30"/>
              </w:rPr>
              <w:t>(40,779)</w:t>
            </w:r>
          </w:p>
        </w:tc>
        <w:tc>
          <w:tcPr>
            <w:tcW w:w="180" w:type="dxa"/>
          </w:tcPr>
          <w:p w14:paraId="24CBABF1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4900B00" w14:textId="77777777" w:rsidR="000606AB" w:rsidRPr="00694F90" w:rsidRDefault="000606AB" w:rsidP="000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(42,123)</w:t>
            </w:r>
          </w:p>
        </w:tc>
      </w:tr>
      <w:tr w:rsidR="004A2E7F" w:rsidRPr="00A4031A" w14:paraId="4561F31D" w14:textId="77777777" w:rsidTr="000606AB">
        <w:trPr>
          <w:cantSplit/>
        </w:trPr>
        <w:tc>
          <w:tcPr>
            <w:tcW w:w="6210" w:type="dxa"/>
          </w:tcPr>
          <w:p w14:paraId="2A4B1603" w14:textId="77777777" w:rsidR="004A2E7F" w:rsidRPr="00694F90" w:rsidRDefault="004A2E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และดอกเบี้ยค้างรับส่วนที่</w:t>
            </w:r>
            <w:r w:rsidR="00C561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ถึงกำหนดชำระเกินกว่าหนึ่งปี</w:t>
            </w:r>
          </w:p>
        </w:tc>
        <w:tc>
          <w:tcPr>
            <w:tcW w:w="180" w:type="dxa"/>
          </w:tcPr>
          <w:p w14:paraId="1D982CBC" w14:textId="77777777"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8F240" w14:textId="65A1E567" w:rsidR="004A2E7F" w:rsidRPr="004A2E7F" w:rsidRDefault="000606AB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  <w:r w:rsidRPr="000606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7265CD" w14:textId="77777777"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860B0" w14:textId="77777777"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  <w:r w:rsidRPr="004A2E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9B87BB2" w14:textId="77777777" w:rsidR="00816972" w:rsidRPr="00694F90" w:rsidRDefault="00816972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694F90">
        <w:rPr>
          <w:rFonts w:asciiTheme="majorBidi" w:hAnsiTheme="majorBidi" w:cstheme="majorBidi"/>
          <w:sz w:val="30"/>
          <w:szCs w:val="30"/>
        </w:rPr>
        <w:t>8.3</w:t>
      </w:r>
      <w:r w:rsidRPr="00694F90">
        <w:rPr>
          <w:rFonts w:asciiTheme="majorBidi" w:hAnsiTheme="majorBidi" w:cstheme="majorBidi"/>
          <w:sz w:val="30"/>
          <w:szCs w:val="30"/>
        </w:rPr>
        <w:tab/>
      </w:r>
      <w:r w:rsidRPr="00694F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07869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C1274A" w:rsidRPr="0069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274A" w:rsidRPr="00694F90">
        <w:rPr>
          <w:rFonts w:asciiTheme="majorBidi" w:hAnsiTheme="majorBidi" w:cstheme="majorBidi"/>
          <w:sz w:val="30"/>
          <w:szCs w:val="30"/>
        </w:rPr>
        <w:t xml:space="preserve">2562 </w:t>
      </w:r>
      <w:r w:rsidR="00C1274A" w:rsidRPr="00694F9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1274A" w:rsidRPr="00694F90">
        <w:rPr>
          <w:rFonts w:asciiTheme="majorBidi" w:hAnsiTheme="majorBidi" w:cstheme="majorBidi"/>
          <w:sz w:val="30"/>
          <w:szCs w:val="30"/>
        </w:rPr>
        <w:t xml:space="preserve">31 </w:t>
      </w:r>
      <w:r w:rsidRPr="00694F90">
        <w:rPr>
          <w:rFonts w:asciiTheme="majorBidi" w:hAnsiTheme="majorBidi" w:cstheme="majorBidi"/>
          <w:sz w:val="30"/>
          <w:szCs w:val="30"/>
          <w:cs/>
        </w:rPr>
        <w:t>ธันวาคม 2561 ยอดคงเหลือของทั้งลูกหนี้</w:t>
      </w:r>
      <w:r w:rsidR="00593DE3">
        <w:rPr>
          <w:rFonts w:asciiTheme="majorBidi" w:hAnsiTheme="majorBidi" w:cstheme="majorBidi"/>
          <w:sz w:val="30"/>
          <w:szCs w:val="30"/>
          <w:cs/>
        </w:rPr>
        <w:t>สินเชื่อภาคธุรกิจ</w:t>
      </w:r>
      <w:r w:rsidRPr="00694F90">
        <w:rPr>
          <w:rFonts w:asciiTheme="majorBidi" w:hAnsiTheme="majorBidi" w:cstheme="majorBidi"/>
          <w:sz w:val="30"/>
          <w:szCs w:val="30"/>
          <w:cs/>
        </w:rPr>
        <w:t>ภายใต้ข้อพิพาท และลูกหนี้</w:t>
      </w:r>
      <w:r w:rsidR="00593DE3">
        <w:rPr>
          <w:rFonts w:asciiTheme="majorBidi" w:hAnsiTheme="majorBidi" w:cstheme="majorBidi"/>
          <w:sz w:val="30"/>
          <w:szCs w:val="30"/>
          <w:cs/>
        </w:rPr>
        <w:t>สินเชื่อภาคธุรกิจ</w:t>
      </w:r>
      <w:r w:rsidR="002A4595">
        <w:rPr>
          <w:rFonts w:asciiTheme="majorBidi" w:hAnsiTheme="majorBidi" w:cstheme="majorBidi" w:hint="cs"/>
          <w:sz w:val="30"/>
          <w:szCs w:val="30"/>
          <w:cs/>
        </w:rPr>
        <w:t xml:space="preserve">อื่น </w:t>
      </w:r>
      <w:r w:rsidRPr="00694F90">
        <w:rPr>
          <w:rFonts w:asciiTheme="majorBidi" w:hAnsiTheme="majorBidi" w:cstheme="majorBidi"/>
          <w:sz w:val="30"/>
          <w:szCs w:val="30"/>
          <w:cs/>
        </w:rPr>
        <w:t>จำแนกตามอายุหนี้ค้างชำระได้ดังนี้</w:t>
      </w:r>
    </w:p>
    <w:p w14:paraId="156E458A" w14:textId="77777777" w:rsidR="00694F90" w:rsidRPr="00017853" w:rsidRDefault="00694F90" w:rsidP="00694F90">
      <w:pPr>
        <w:pStyle w:val="block"/>
        <w:spacing w:after="0" w:line="240" w:lineRule="auto"/>
        <w:ind w:left="518" w:right="-45" w:hanging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81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1080"/>
        <w:gridCol w:w="236"/>
        <w:gridCol w:w="1069"/>
        <w:gridCol w:w="236"/>
        <w:gridCol w:w="1069"/>
        <w:gridCol w:w="236"/>
        <w:gridCol w:w="1076"/>
        <w:gridCol w:w="236"/>
        <w:gridCol w:w="1078"/>
        <w:gridCol w:w="245"/>
        <w:gridCol w:w="1051"/>
      </w:tblGrid>
      <w:tr w:rsidR="00816972" w:rsidRPr="00017853" w14:paraId="423F1A83" w14:textId="77777777" w:rsidTr="00694F90">
        <w:trPr>
          <w:trHeight w:val="380"/>
        </w:trPr>
        <w:tc>
          <w:tcPr>
            <w:tcW w:w="2205" w:type="dxa"/>
          </w:tcPr>
          <w:p w14:paraId="426E8BDC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12" w:type="dxa"/>
            <w:gridSpan w:val="11"/>
          </w:tcPr>
          <w:p w14:paraId="25F850C3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16972" w:rsidRPr="00017853" w14:paraId="04251711" w14:textId="77777777" w:rsidTr="00694F90">
        <w:trPr>
          <w:trHeight w:val="272"/>
        </w:trPr>
        <w:tc>
          <w:tcPr>
            <w:tcW w:w="2205" w:type="dxa"/>
            <w:vAlign w:val="center"/>
          </w:tcPr>
          <w:p w14:paraId="09E8ECFC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47D82769" w14:textId="77777777" w:rsidR="00816972" w:rsidRPr="00017853" w:rsidRDefault="0081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="00754FF7"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</w:t>
            </w:r>
            <w:r w:rsidR="00B54189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ภาคธุรกิจ</w:t>
            </w:r>
          </w:p>
        </w:tc>
        <w:tc>
          <w:tcPr>
            <w:tcW w:w="236" w:type="dxa"/>
          </w:tcPr>
          <w:p w14:paraId="4A6CB2E6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14:paraId="4717ED88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C005B49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14:paraId="34BAFA67" w14:textId="77777777" w:rsidR="00816972" w:rsidRPr="00017853" w:rsidRDefault="0081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="00754FF7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  <w:r w:rsidR="00B54189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ภาคธุรกิจ</w:t>
            </w:r>
          </w:p>
        </w:tc>
      </w:tr>
      <w:tr w:rsidR="00816972" w:rsidRPr="00017853" w14:paraId="6BF6F420" w14:textId="77777777" w:rsidTr="00694F90">
        <w:trPr>
          <w:trHeight w:val="272"/>
        </w:trPr>
        <w:tc>
          <w:tcPr>
            <w:tcW w:w="2205" w:type="dxa"/>
          </w:tcPr>
          <w:p w14:paraId="1DF28BE5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7CED83D0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3EE6C889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14:paraId="36A800EB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66380658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14:paraId="0E58490B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และดอกเบี้ยค้างรับ  </w:t>
            </w:r>
            <w:r w:rsidR="00694F90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178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816972" w:rsidRPr="00017853" w14:paraId="4FCC3844" w14:textId="77777777" w:rsidTr="00694F90">
        <w:tc>
          <w:tcPr>
            <w:tcW w:w="2205" w:type="dxa"/>
          </w:tcPr>
          <w:p w14:paraId="7C005440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3AD195B" w14:textId="77777777" w:rsidR="00816972" w:rsidRPr="00017853" w:rsidRDefault="0073457C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12B28683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5DF09E2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388B0914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8E82646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0D111563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636E3527" w14:textId="77777777" w:rsidR="00816972" w:rsidRPr="00017853" w:rsidRDefault="0073457C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15FA103B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54D72F6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774024CD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2D0B9B7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C719B63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</w:tcPr>
          <w:p w14:paraId="3D63132F" w14:textId="77777777" w:rsidR="00816972" w:rsidRPr="00017853" w:rsidRDefault="0073457C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1CE3D355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6B2F34E0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</w:tcPr>
          <w:p w14:paraId="0D0C5CC8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E500B3F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16972" w:rsidRPr="00017853" w14:paraId="7A9CFCFC" w14:textId="77777777" w:rsidTr="00694F90">
        <w:tc>
          <w:tcPr>
            <w:tcW w:w="2205" w:type="dxa"/>
          </w:tcPr>
          <w:p w14:paraId="6897745F" w14:textId="77777777" w:rsidR="00816972" w:rsidRPr="00017853" w:rsidRDefault="004B2D2E" w:rsidP="006E6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7612" w:type="dxa"/>
            <w:gridSpan w:val="11"/>
          </w:tcPr>
          <w:p w14:paraId="15586164" w14:textId="77777777"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1F0B" w:rsidRPr="00017853" w14:paraId="2727C1F6" w14:textId="77777777" w:rsidTr="00E943CA">
        <w:tc>
          <w:tcPr>
            <w:tcW w:w="2205" w:type="dxa"/>
          </w:tcPr>
          <w:p w14:paraId="73A25092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4F9E926" w14:textId="0FC50E0F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272373C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  <w:vAlign w:val="center"/>
          </w:tcPr>
          <w:p w14:paraId="22BDF03C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42,123</w:t>
            </w:r>
          </w:p>
        </w:tc>
        <w:tc>
          <w:tcPr>
            <w:tcW w:w="236" w:type="dxa"/>
            <w:vAlign w:val="center"/>
          </w:tcPr>
          <w:p w14:paraId="6BB5F5F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EA96868" w14:textId="58E88E51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41744D0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0BB789AD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B296879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99AD65" w14:textId="311982B8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089DC174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271336BD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42,123</w:t>
            </w:r>
          </w:p>
        </w:tc>
      </w:tr>
      <w:tr w:rsidR="00C31F0B" w:rsidRPr="00017853" w14:paraId="1813B6BD" w14:textId="77777777" w:rsidTr="00E943CA">
        <w:tc>
          <w:tcPr>
            <w:tcW w:w="2205" w:type="dxa"/>
          </w:tcPr>
          <w:p w14:paraId="3B48B0EA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080" w:type="dxa"/>
          </w:tcPr>
          <w:p w14:paraId="6EB7E3D6" w14:textId="77777777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C78FD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  <w:vAlign w:val="center"/>
          </w:tcPr>
          <w:p w14:paraId="36AA3948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3B6461EA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</w:tcPr>
          <w:p w14:paraId="150D10EC" w14:textId="77777777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14EE914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3B5078B6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1933ACCB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6E78B6F1" w14:textId="77777777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center"/>
          </w:tcPr>
          <w:p w14:paraId="280F3B88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6B6B8D2C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31F0B" w:rsidRPr="00017853" w14:paraId="18E08160" w14:textId="77777777" w:rsidTr="00E943CA">
        <w:tc>
          <w:tcPr>
            <w:tcW w:w="2205" w:type="dxa"/>
          </w:tcPr>
          <w:p w14:paraId="47563DE9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ab/>
              <w:t>1 - 6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291F7E6" w14:textId="15B8FD17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40,779</w:t>
            </w:r>
          </w:p>
        </w:tc>
        <w:tc>
          <w:tcPr>
            <w:tcW w:w="236" w:type="dxa"/>
            <w:vAlign w:val="bottom"/>
          </w:tcPr>
          <w:p w14:paraId="44E00DBE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14:paraId="627C0E09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C334B35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66D90538" w14:textId="6CA89D74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EAA34CC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52B84ED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3B4D0E5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4ABE854E" w14:textId="3AB88843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40,779</w:t>
            </w:r>
          </w:p>
        </w:tc>
        <w:tc>
          <w:tcPr>
            <w:tcW w:w="245" w:type="dxa"/>
            <w:vAlign w:val="center"/>
          </w:tcPr>
          <w:p w14:paraId="0A0CF04F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2D6BBA8D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F0B" w:rsidRPr="00017853" w14:paraId="7DAFF6B7" w14:textId="77777777" w:rsidTr="00E943CA">
        <w:tc>
          <w:tcPr>
            <w:tcW w:w="2205" w:type="dxa"/>
          </w:tcPr>
          <w:p w14:paraId="77D004A8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ab/>
              <w:t>7 - 12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24F977F" w14:textId="74D21233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739D5B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14:paraId="68688B11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1,472,210</w:t>
            </w:r>
          </w:p>
        </w:tc>
        <w:tc>
          <w:tcPr>
            <w:tcW w:w="236" w:type="dxa"/>
            <w:vAlign w:val="center"/>
          </w:tcPr>
          <w:p w14:paraId="0DAC084F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1BC77F37" w14:textId="1BAD57CA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F682384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6927642E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(1,472,210)</w:t>
            </w:r>
          </w:p>
        </w:tc>
        <w:tc>
          <w:tcPr>
            <w:tcW w:w="236" w:type="dxa"/>
            <w:vAlign w:val="center"/>
          </w:tcPr>
          <w:p w14:paraId="273B21C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28B02A5" w14:textId="54504DC0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49F12E6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448D5984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F0B" w:rsidRPr="00017853" w14:paraId="7349F250" w14:textId="77777777" w:rsidTr="00837C64">
        <w:tc>
          <w:tcPr>
            <w:tcW w:w="2205" w:type="dxa"/>
          </w:tcPr>
          <w:p w14:paraId="6298BB8C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นานกว่า </w:t>
            </w:r>
            <w:r w:rsidRPr="000178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5FC773" w14:textId="3A112D3B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1,437,960</w:t>
            </w:r>
          </w:p>
        </w:tc>
        <w:tc>
          <w:tcPr>
            <w:tcW w:w="236" w:type="dxa"/>
            <w:vAlign w:val="bottom"/>
          </w:tcPr>
          <w:p w14:paraId="2D73353C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14:paraId="37CE09F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45,519</w:t>
            </w:r>
          </w:p>
        </w:tc>
        <w:tc>
          <w:tcPr>
            <w:tcW w:w="236" w:type="dxa"/>
            <w:vAlign w:val="center"/>
          </w:tcPr>
          <w:p w14:paraId="7660903B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718A2948" w14:textId="640DA28B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(1,437,960)</w:t>
            </w:r>
          </w:p>
        </w:tc>
        <w:tc>
          <w:tcPr>
            <w:tcW w:w="236" w:type="dxa"/>
            <w:vAlign w:val="center"/>
          </w:tcPr>
          <w:p w14:paraId="5C5EA71D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363DFC65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(45,519)</w:t>
            </w:r>
          </w:p>
        </w:tc>
        <w:tc>
          <w:tcPr>
            <w:tcW w:w="236" w:type="dxa"/>
            <w:vAlign w:val="center"/>
          </w:tcPr>
          <w:p w14:paraId="0308880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9567BFB" w14:textId="27C3AFAB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05DF426D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61040BEA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F0B" w:rsidRPr="00017853" w14:paraId="656CA1D4" w14:textId="77777777" w:rsidTr="00EA1DA2">
        <w:tc>
          <w:tcPr>
            <w:tcW w:w="2205" w:type="dxa"/>
          </w:tcPr>
          <w:p w14:paraId="76E1CCE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E1AF9" w14:textId="40011044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1,478,739</w:t>
            </w:r>
          </w:p>
        </w:tc>
        <w:tc>
          <w:tcPr>
            <w:tcW w:w="236" w:type="dxa"/>
            <w:vAlign w:val="bottom"/>
          </w:tcPr>
          <w:p w14:paraId="33DD9BB3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57AAE251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44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1,559,852</w:t>
            </w:r>
          </w:p>
        </w:tc>
        <w:tc>
          <w:tcPr>
            <w:tcW w:w="236" w:type="dxa"/>
          </w:tcPr>
          <w:p w14:paraId="51B9116B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43DE2776" w14:textId="7A21973E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(1,437,960)</w:t>
            </w:r>
          </w:p>
        </w:tc>
        <w:tc>
          <w:tcPr>
            <w:tcW w:w="236" w:type="dxa"/>
          </w:tcPr>
          <w:p w14:paraId="3C9CC1CB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4C3601C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(1,517,729)</w:t>
            </w:r>
          </w:p>
        </w:tc>
        <w:tc>
          <w:tcPr>
            <w:tcW w:w="236" w:type="dxa"/>
          </w:tcPr>
          <w:p w14:paraId="364B0A6F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DC0C41" w14:textId="193702B3" w:rsidR="00C31F0B" w:rsidRPr="00C31F0B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40,779</w:t>
            </w:r>
          </w:p>
        </w:tc>
        <w:tc>
          <w:tcPr>
            <w:tcW w:w="245" w:type="dxa"/>
          </w:tcPr>
          <w:p w14:paraId="4FCF01D7" w14:textId="77777777" w:rsidR="00C31F0B" w:rsidRPr="00017853" w:rsidRDefault="00C31F0B" w:rsidP="00C31F0B">
            <w:pPr>
              <w:pStyle w:val="BodyText3"/>
              <w:rPr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386620E" w14:textId="77777777" w:rsidR="00C31F0B" w:rsidRPr="00017853" w:rsidRDefault="00C31F0B" w:rsidP="00C3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42,123</w:t>
            </w:r>
          </w:p>
        </w:tc>
      </w:tr>
    </w:tbl>
    <w:p w14:paraId="13892DB1" w14:textId="77777777" w:rsidR="00644985" w:rsidRPr="00017853" w:rsidRDefault="00644985" w:rsidP="00694F9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0AA9374" w14:textId="77777777" w:rsidR="00816972" w:rsidRPr="00017853" w:rsidRDefault="00816972" w:rsidP="00694F9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</w:t>
      </w:r>
      <w:r w:rsidR="00593DE3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สินเชื่อภาคธุรกิจ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ภายใต้ข้อพิพาทและ</w:t>
      </w:r>
      <w:r w:rsidR="001B58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</w:t>
      </w:r>
      <w:r w:rsidR="00593DE3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สินเชื่อภาคธุรกิจ</w:t>
      </w:r>
      <w:r w:rsidR="00106658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ของบริษัทย่อยเหล่านี้มีหลักทรัพย์ค้ำประกัน</w:t>
      </w:r>
      <w:r w:rsidR="00084FB1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อันประกอบด้วย อสังหาริมทรัพย์ใน</w:t>
      </w:r>
      <w:r w:rsidR="004B2D2E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ประเทศญี่ปุ่น 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เกาะไซปรัสและประเทศบราซิล</w:t>
      </w:r>
      <w:r w:rsidRPr="0001785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พันธบัตรรัฐบาลไซปรัส </w:t>
      </w:r>
      <w:r w:rsidR="00FF42FD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หุ้นในบริษัทอื่นในต่างประเทศ </w:t>
      </w:r>
    </w:p>
    <w:p w14:paraId="7AE78CCC" w14:textId="77777777" w:rsidR="008539C2" w:rsidRDefault="008539C2" w:rsidP="00175169">
      <w:pPr>
        <w:rPr>
          <w:rFonts w:cstheme="minorBidi"/>
          <w:lang w:val="th-TH"/>
        </w:rPr>
      </w:pPr>
    </w:p>
    <w:p w14:paraId="20116F23" w14:textId="77777777" w:rsidR="005E3333" w:rsidRPr="00F54A9D" w:rsidRDefault="005E3333" w:rsidP="00175169">
      <w:pPr>
        <w:rPr>
          <w:rFonts w:cstheme="minorBidi"/>
          <w:cs/>
          <w:lang w:val="th-TH"/>
        </w:rPr>
        <w:sectPr w:rsidR="005E3333" w:rsidRPr="00F54A9D" w:rsidSect="00F607E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26"/>
        </w:sectPr>
      </w:pPr>
    </w:p>
    <w:p w14:paraId="57E16376" w14:textId="77777777" w:rsidR="005E3333" w:rsidRPr="0017198F" w:rsidRDefault="005E3333" w:rsidP="005E333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9" w:name="_Toc13757255"/>
      <w:r w:rsidRPr="0017198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</w:t>
      </w:r>
      <w:bookmarkEnd w:id="9"/>
    </w:p>
    <w:p w14:paraId="7CB18639" w14:textId="77777777" w:rsidR="006F1268" w:rsidRPr="006F1268" w:rsidRDefault="006F1268" w:rsidP="00ED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 w:cstheme="minorBidi"/>
          <w:sz w:val="26"/>
          <w:szCs w:val="26"/>
          <w:cs/>
        </w:rPr>
      </w:pPr>
    </w:p>
    <w:tbl>
      <w:tblPr>
        <w:tblW w:w="150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8"/>
        <w:gridCol w:w="1179"/>
        <w:gridCol w:w="178"/>
        <w:gridCol w:w="982"/>
        <w:gridCol w:w="671"/>
        <w:gridCol w:w="178"/>
        <w:gridCol w:w="771"/>
        <w:gridCol w:w="178"/>
        <w:gridCol w:w="722"/>
        <w:gridCol w:w="178"/>
        <w:gridCol w:w="257"/>
        <w:gridCol w:w="504"/>
        <w:gridCol w:w="178"/>
        <w:gridCol w:w="838"/>
        <w:gridCol w:w="178"/>
        <w:gridCol w:w="843"/>
        <w:gridCol w:w="183"/>
        <w:gridCol w:w="804"/>
        <w:gridCol w:w="178"/>
        <w:gridCol w:w="812"/>
        <w:gridCol w:w="183"/>
        <w:gridCol w:w="807"/>
        <w:gridCol w:w="178"/>
        <w:gridCol w:w="812"/>
        <w:gridCol w:w="187"/>
        <w:gridCol w:w="803"/>
        <w:gridCol w:w="178"/>
        <w:gridCol w:w="922"/>
        <w:gridCol w:w="10"/>
        <w:gridCol w:w="8"/>
      </w:tblGrid>
      <w:tr w:rsidR="00EA60AE" w:rsidRPr="00C6005B" w14:paraId="20AF2C5D" w14:textId="77777777" w:rsidTr="0017198F">
        <w:trPr>
          <w:gridAfter w:val="1"/>
          <w:wAfter w:w="8" w:type="dxa"/>
          <w:cantSplit/>
          <w:trHeight w:val="374"/>
          <w:tblHeader/>
        </w:trPr>
        <w:tc>
          <w:tcPr>
            <w:tcW w:w="1168" w:type="dxa"/>
          </w:tcPr>
          <w:p w14:paraId="4177292D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3736F8E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B43A5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FAEFF76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78B28A3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A2B5BB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7D228977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00A5D3" w14:textId="77777777"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6" w:type="dxa"/>
            <w:gridSpan w:val="16"/>
            <w:vAlign w:val="bottom"/>
          </w:tcPr>
          <w:p w14:paraId="00E65DF5" w14:textId="77777777" w:rsidR="00175169" w:rsidRPr="00C6005B" w:rsidRDefault="00A4031A" w:rsidP="00A4031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00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60AE" w:rsidRPr="00C6005B" w14:paraId="11CDFDBA" w14:textId="77777777" w:rsidTr="0017198F">
        <w:trPr>
          <w:cantSplit/>
          <w:trHeight w:val="1066"/>
          <w:tblHeader/>
        </w:trPr>
        <w:tc>
          <w:tcPr>
            <w:tcW w:w="1168" w:type="dxa"/>
            <w:vAlign w:val="bottom"/>
          </w:tcPr>
          <w:p w14:paraId="7B45B3A4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C098756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8" w:type="dxa"/>
            <w:vAlign w:val="bottom"/>
          </w:tcPr>
          <w:p w14:paraId="5499CDED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B7DD537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สถานที่</w:t>
            </w:r>
          </w:p>
          <w:p w14:paraId="156969D6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ดทะเบียน</w:t>
            </w:r>
          </w:p>
        </w:tc>
        <w:tc>
          <w:tcPr>
            <w:tcW w:w="1620" w:type="dxa"/>
            <w:gridSpan w:val="3"/>
            <w:vAlign w:val="bottom"/>
          </w:tcPr>
          <w:p w14:paraId="080DFBD4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                   ความเป็นเจ้าของ</w:t>
            </w:r>
          </w:p>
        </w:tc>
        <w:tc>
          <w:tcPr>
            <w:tcW w:w="178" w:type="dxa"/>
            <w:vAlign w:val="bottom"/>
          </w:tcPr>
          <w:p w14:paraId="1B82B9A0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0117FF27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42E59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78" w:type="dxa"/>
            <w:vAlign w:val="bottom"/>
          </w:tcPr>
          <w:p w14:paraId="0592C223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6A2E615C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A082A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68F7E71B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vAlign w:val="bottom"/>
          </w:tcPr>
          <w:p w14:paraId="0969EB53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593F0" w14:textId="77777777" w:rsidR="002C02A0" w:rsidRPr="00C6005B" w:rsidRDefault="00B23B48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3" w:type="dxa"/>
            <w:vAlign w:val="bottom"/>
          </w:tcPr>
          <w:p w14:paraId="1CB92E4A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7318708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215EF96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" w:type="dxa"/>
            <w:vAlign w:val="bottom"/>
          </w:tcPr>
          <w:p w14:paraId="6E951160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1" w:type="dxa"/>
            <w:gridSpan w:val="5"/>
            <w:vAlign w:val="bottom"/>
          </w:tcPr>
          <w:p w14:paraId="67C87F71" w14:textId="77777777" w:rsidR="002C02A0" w:rsidRPr="00C6005B" w:rsidRDefault="00B23B48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  <w:r w:rsidR="002C02A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EA60AE" w:rsidRPr="00C6005B" w14:paraId="34C10731" w14:textId="77777777" w:rsidTr="0017198F">
        <w:trPr>
          <w:gridAfter w:val="2"/>
          <w:wAfter w:w="18" w:type="dxa"/>
          <w:cantSplit/>
          <w:trHeight w:val="1080"/>
          <w:tblHeader/>
        </w:trPr>
        <w:tc>
          <w:tcPr>
            <w:tcW w:w="1168" w:type="dxa"/>
          </w:tcPr>
          <w:p w14:paraId="268B7CB9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3C88DE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D5B8750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B62D9A8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dxa"/>
            <w:vAlign w:val="bottom"/>
          </w:tcPr>
          <w:p w14:paraId="1A44FAD1" w14:textId="77777777" w:rsidR="002C02A0" w:rsidRPr="00C6005B" w:rsidRDefault="002C02A0" w:rsidP="00C11717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1717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1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6356F645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14:paraId="1A32A6CF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43622B3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4BDDFC27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E1F36D1" w14:textId="77777777" w:rsidR="002C02A0" w:rsidRPr="00C6005B" w:rsidRDefault="00C11717" w:rsidP="00C11717">
            <w:pPr>
              <w:tabs>
                <w:tab w:val="clear" w:pos="680"/>
              </w:tabs>
              <w:ind w:left="-82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C02A0"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2E86B0D1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03A00F2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C42EE2C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3EB7F8E9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2D4CC3A" w14:textId="77777777" w:rsidR="002C02A0" w:rsidRPr="00C6005B" w:rsidRDefault="00C11717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C02A0"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28AB8EC9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589173F5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F1A6E05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3" w:type="dxa"/>
          </w:tcPr>
          <w:p w14:paraId="13FBA4DD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vAlign w:val="bottom"/>
          </w:tcPr>
          <w:p w14:paraId="37F06D1B" w14:textId="77777777" w:rsidR="002C02A0" w:rsidRPr="00C6005B" w:rsidRDefault="00C11717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C02A0"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1D966ED7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F26F344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44F4449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3" w:type="dxa"/>
          </w:tcPr>
          <w:p w14:paraId="6FFB4A0E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654FB5E" w14:textId="77777777" w:rsidR="002C02A0" w:rsidRPr="00C6005B" w:rsidRDefault="00C11717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C02A0"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553BF76D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88FE5DD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3724440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7" w:type="dxa"/>
          </w:tcPr>
          <w:p w14:paraId="11B1138F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5148134A" w14:textId="77777777" w:rsidR="002C02A0" w:rsidRPr="00C6005B" w:rsidRDefault="00C11717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C02A0"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5518DC84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5D09D9A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F3AFB22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EA60AE" w:rsidRPr="00C6005B" w14:paraId="12C5A577" w14:textId="77777777" w:rsidTr="0017198F">
        <w:trPr>
          <w:gridAfter w:val="1"/>
          <w:wAfter w:w="8" w:type="dxa"/>
          <w:cantSplit/>
          <w:trHeight w:val="275"/>
        </w:trPr>
        <w:tc>
          <w:tcPr>
            <w:tcW w:w="1168" w:type="dxa"/>
          </w:tcPr>
          <w:p w14:paraId="6C3DB359" w14:textId="77777777"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616414A" w14:textId="77777777"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D37358" w14:textId="77777777"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0FCF167" w14:textId="77777777"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42C5CEC4" w14:textId="77777777" w:rsidR="003374D4" w:rsidRPr="00C1274A" w:rsidRDefault="003374D4" w:rsidP="002C02A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8" w:type="dxa"/>
          </w:tcPr>
          <w:p w14:paraId="399A0095" w14:textId="77777777" w:rsidR="003374D4" w:rsidRPr="00C1274A" w:rsidRDefault="003374D4" w:rsidP="002C02A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57" w:type="dxa"/>
            <w:gridSpan w:val="3"/>
          </w:tcPr>
          <w:p w14:paraId="641523A0" w14:textId="77777777" w:rsidR="003374D4" w:rsidRPr="00C1274A" w:rsidRDefault="003374D4" w:rsidP="003374D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2" w:type="dxa"/>
            <w:gridSpan w:val="2"/>
          </w:tcPr>
          <w:p w14:paraId="1A04A69D" w14:textId="77777777" w:rsidR="003374D4" w:rsidRPr="00C1274A" w:rsidRDefault="003374D4" w:rsidP="003374D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16" w:type="dxa"/>
            <w:gridSpan w:val="16"/>
          </w:tcPr>
          <w:p w14:paraId="3F78A7AE" w14:textId="77777777" w:rsidR="003374D4" w:rsidRPr="00C1274A" w:rsidRDefault="003374D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127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127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A60AE" w:rsidRPr="00C6005B" w14:paraId="03086B8D" w14:textId="77777777" w:rsidTr="0017198F">
        <w:trPr>
          <w:gridAfter w:val="2"/>
          <w:wAfter w:w="18" w:type="dxa"/>
          <w:cantSplit/>
          <w:trHeight w:val="275"/>
        </w:trPr>
        <w:tc>
          <w:tcPr>
            <w:tcW w:w="1168" w:type="dxa"/>
          </w:tcPr>
          <w:p w14:paraId="4369853F" w14:textId="77777777" w:rsidR="002C02A0" w:rsidRPr="00C6005B" w:rsidRDefault="002C02A0" w:rsidP="002C02A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9" w:type="dxa"/>
          </w:tcPr>
          <w:p w14:paraId="42299282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FE67026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669435C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dxa"/>
          </w:tcPr>
          <w:p w14:paraId="1F4A0D4C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6ECCD29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758792B4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40A7C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34E32412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EB851C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E5E29FC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D7D85D6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23841BB1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E270A94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5ACD88DC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A084980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4AF8645A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2EBB05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9C97EFE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02199764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2AD184E3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E3BCBA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5CC0842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</w:tcPr>
          <w:p w14:paraId="6F6599E6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27CE092A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42466F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794D050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60AE" w:rsidRPr="00C6005B" w14:paraId="5B411ED7" w14:textId="77777777" w:rsidTr="0017198F">
        <w:trPr>
          <w:gridAfter w:val="2"/>
          <w:wAfter w:w="18" w:type="dxa"/>
          <w:cantSplit/>
          <w:trHeight w:val="275"/>
        </w:trPr>
        <w:tc>
          <w:tcPr>
            <w:tcW w:w="1168" w:type="dxa"/>
          </w:tcPr>
          <w:p w14:paraId="7512B592" w14:textId="77777777" w:rsidR="002C02A0" w:rsidRPr="00C6005B" w:rsidRDefault="002C02A0" w:rsidP="00AC0952">
            <w:pPr>
              <w:ind w:left="98" w:hanging="98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Commercial Credit and Finance PLC </w:t>
            </w:r>
          </w:p>
        </w:tc>
        <w:tc>
          <w:tcPr>
            <w:tcW w:w="1179" w:type="dxa"/>
          </w:tcPr>
          <w:p w14:paraId="69CC8877" w14:textId="77777777" w:rsidR="002C02A0" w:rsidRPr="00C6005B" w:rsidRDefault="002C02A0" w:rsidP="00AC0952">
            <w:pPr>
              <w:ind w:left="107" w:hanging="107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ธุรกิจสินเชื่อรายย่อย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และธุรกิจเช่าซื้อ</w:t>
            </w:r>
          </w:p>
        </w:tc>
        <w:tc>
          <w:tcPr>
            <w:tcW w:w="178" w:type="dxa"/>
          </w:tcPr>
          <w:p w14:paraId="669C39AF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25DE377" w14:textId="77777777"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671" w:type="dxa"/>
          </w:tcPr>
          <w:p w14:paraId="36EC0D7E" w14:textId="77777777" w:rsidR="002C02A0" w:rsidRPr="00C6005B" w:rsidRDefault="00AF35AA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18CE7CA2" w14:textId="77777777" w:rsidR="002C02A0" w:rsidRPr="00C6005B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44900EDF" w14:textId="77777777" w:rsidR="002C02A0" w:rsidRPr="00C6005B" w:rsidRDefault="002C02A0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65974771" w14:textId="77777777"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779CB05C" w14:textId="77777777" w:rsidR="00C14593" w:rsidRPr="00AD6EA4" w:rsidRDefault="00C14593" w:rsidP="00C145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6EA4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126B25B" w14:textId="77777777" w:rsidR="00C14593" w:rsidRDefault="00C14593" w:rsidP="00C14593">
            <w:pPr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พัน</w:t>
            </w:r>
            <w:r w:rsidRPr="007A7084">
              <w:rPr>
                <w:rFonts w:asciiTheme="majorBidi" w:hAnsiTheme="majorBidi" w:cs="Angsana New" w:hint="cs"/>
                <w:sz w:val="26"/>
                <w:szCs w:val="26"/>
                <w:cs/>
              </w:rPr>
              <w:t>รูปี</w:t>
            </w:r>
          </w:p>
          <w:p w14:paraId="54952D7E" w14:textId="77777777" w:rsidR="002C02A0" w:rsidRPr="00AD6EA4" w:rsidRDefault="00C14593" w:rsidP="00C145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A7084">
              <w:rPr>
                <w:rFonts w:asciiTheme="majorBidi" w:hAnsiTheme="majorBidi" w:cs="Angsana New" w:hint="cs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178" w:type="dxa"/>
          </w:tcPr>
          <w:p w14:paraId="79FF0BD8" w14:textId="77777777"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8764BD7" w14:textId="77777777"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6EA4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7D484002" w14:textId="77777777" w:rsidR="002C02A0" w:rsidRDefault="002C02A0" w:rsidP="002C02A0">
            <w:pPr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พัน</w:t>
            </w:r>
            <w:r w:rsidRPr="007A7084">
              <w:rPr>
                <w:rFonts w:asciiTheme="majorBidi" w:hAnsiTheme="majorBidi" w:cs="Angsana New" w:hint="cs"/>
                <w:sz w:val="26"/>
                <w:szCs w:val="26"/>
                <w:cs/>
              </w:rPr>
              <w:t>รูปี</w:t>
            </w:r>
          </w:p>
          <w:p w14:paraId="57CC82D0" w14:textId="77777777"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A7084">
              <w:rPr>
                <w:rFonts w:asciiTheme="majorBidi" w:hAnsiTheme="majorBidi" w:cs="Angsana New" w:hint="cs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178" w:type="dxa"/>
          </w:tcPr>
          <w:p w14:paraId="5BC34997" w14:textId="77777777"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6DEB1280" w14:textId="77777777" w:rsidR="002C02A0" w:rsidRPr="00047E70" w:rsidRDefault="00C14593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78" w:type="dxa"/>
            <w:tcBorders>
              <w:bottom w:val="nil"/>
            </w:tcBorders>
          </w:tcPr>
          <w:p w14:paraId="6E31A0DF" w14:textId="77777777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00F58C44" w14:textId="77777777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83" w:type="dxa"/>
            <w:tcBorders>
              <w:bottom w:val="nil"/>
            </w:tcBorders>
          </w:tcPr>
          <w:p w14:paraId="6712CCEA" w14:textId="77777777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</w:tcPr>
          <w:p w14:paraId="574C2066" w14:textId="2E9F67DF" w:rsidR="002C02A0" w:rsidRPr="00047E70" w:rsidRDefault="001E4C6F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2,551,420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1E83C3DF" w14:textId="77777777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3FFDFB2F" w14:textId="77777777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2,558,988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0D9A0442" w14:textId="77777777" w:rsidR="002C02A0" w:rsidRPr="00047E70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nil"/>
            </w:tcBorders>
            <w:shd w:val="clear" w:color="auto" w:fill="auto"/>
          </w:tcPr>
          <w:p w14:paraId="68A204B5" w14:textId="77777777" w:rsidR="002C02A0" w:rsidRPr="00047E70" w:rsidRDefault="00C14593" w:rsidP="00C1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82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A9B7E74" w14:textId="77777777" w:rsidR="002C02A0" w:rsidRPr="00047E70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2A4EF4CB" w14:textId="77777777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82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87" w:type="dxa"/>
            <w:tcBorders>
              <w:bottom w:val="nil"/>
            </w:tcBorders>
            <w:shd w:val="clear" w:color="auto" w:fill="auto"/>
          </w:tcPr>
          <w:p w14:paraId="3211E29E" w14:textId="77777777" w:rsidR="002C02A0" w:rsidRPr="00047E70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</w:tcPr>
          <w:p w14:paraId="732F9D30" w14:textId="74AD0CD9" w:rsidR="002C02A0" w:rsidRPr="00047E70" w:rsidRDefault="001E4C6F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1,969,335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04AE39D2" w14:textId="77777777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nil"/>
            </w:tcBorders>
            <w:shd w:val="clear" w:color="auto" w:fill="auto"/>
          </w:tcPr>
          <w:p w14:paraId="2AECD8AD" w14:textId="1E570D55"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1,976,9</w:t>
            </w:r>
            <w:r w:rsidR="00FB245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6C490E92" w14:textId="77777777" w:rsidR="00175169" w:rsidRPr="00C6005B" w:rsidRDefault="00175169" w:rsidP="0017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6"/>
          <w:szCs w:val="26"/>
          <w:lang w:bidi="ar-SA"/>
        </w:rPr>
      </w:pPr>
    </w:p>
    <w:p w14:paraId="49C0E987" w14:textId="02DB5F39" w:rsidR="00ED3E8B" w:rsidRPr="00644985" w:rsidRDefault="00A4031A" w:rsidP="00A4031A">
      <w:pPr>
        <w:jc w:val="both"/>
        <w:rPr>
          <w:rFonts w:ascii="Angsana New" w:hAnsi="Angsana New" w:cs="Angsana New"/>
          <w:sz w:val="26"/>
          <w:szCs w:val="26"/>
          <w:cs/>
        </w:rPr>
      </w:pPr>
      <w:r w:rsidRPr="00644985">
        <w:rPr>
          <w:rFonts w:ascii="Angsana New" w:hAnsi="Angsana New" w:cs="Angsana New"/>
          <w:sz w:val="26"/>
          <w:szCs w:val="26"/>
        </w:rPr>
        <w:t xml:space="preserve">Commercial Credit and Finance PLC (“CCF”) </w:t>
      </w:r>
      <w:r w:rsidR="005F622C" w:rsidRPr="00644985">
        <w:rPr>
          <w:rFonts w:ascii="Angsana New" w:hAnsi="Angsana New" w:cs="Angsana New"/>
          <w:sz w:val="26"/>
          <w:szCs w:val="26"/>
          <w:cs/>
        </w:rPr>
        <w:t xml:space="preserve">เป็นบริษัทจดทะเบียนในตลาดหลักทรัพย์ประเทศศรีลังกา </w:t>
      </w:r>
      <w:r w:rsidR="005F622C" w:rsidRPr="00644985">
        <w:rPr>
          <w:rFonts w:ascii="Angsana New" w:hAnsi="Angsana New" w:cs="Angsana New"/>
          <w:sz w:val="26"/>
          <w:szCs w:val="26"/>
        </w:rPr>
        <w:t>(</w:t>
      </w:r>
      <w:r w:rsidRPr="00644985">
        <w:rPr>
          <w:rFonts w:ascii="Angsana New" w:hAnsi="Angsana New" w:cs="Angsana New"/>
          <w:sz w:val="26"/>
          <w:szCs w:val="26"/>
        </w:rPr>
        <w:t xml:space="preserve">“CSE”) </w:t>
      </w:r>
      <w:r w:rsidR="00935757" w:rsidRPr="00644985">
        <w:rPr>
          <w:rFonts w:ascii="Angsana New" w:hAnsi="Angsana New" w:cs="Angsana New" w:hint="cs"/>
          <w:sz w:val="26"/>
          <w:szCs w:val="26"/>
          <w:cs/>
        </w:rPr>
        <w:t>อย่างไรก็ตาม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ผู้บริหารและที่ปรึกษาทางการเงินภายนอกอื่นได้ให้ข้อสรุปว่า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CSE 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เป็นตลาดที่มีสภาพคล่องต่ำ และไม่ถือเป็นตลาดที่ซื้อขายคล่อง ราคาตลาดของ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CCF 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จึงไม่ถือเป็นมูลค่ายุติธรรมของ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CCF </w:t>
      </w:r>
    </w:p>
    <w:p w14:paraId="08CBCEDE" w14:textId="77777777" w:rsidR="000D63C5" w:rsidRDefault="000D63C5" w:rsidP="00320AA3">
      <w:pPr>
        <w:jc w:val="both"/>
        <w:rPr>
          <w:rFonts w:ascii="Angsana New" w:hAnsi="Angsana New" w:cs="Angsana New"/>
          <w:sz w:val="26"/>
          <w:szCs w:val="26"/>
        </w:rPr>
      </w:pPr>
    </w:p>
    <w:p w14:paraId="0DCBC091" w14:textId="77777777" w:rsidR="001305B6" w:rsidRDefault="00ED3E8B" w:rsidP="00320AA3">
      <w:pPr>
        <w:jc w:val="both"/>
        <w:rPr>
          <w:rFonts w:ascii="Angsana New" w:hAnsi="Angsana New" w:cs="Angsana New"/>
          <w:sz w:val="26"/>
          <w:szCs w:val="26"/>
        </w:rPr>
      </w:pPr>
      <w:r w:rsidRPr="00C6005B">
        <w:rPr>
          <w:rFonts w:ascii="Angsana New" w:hAnsi="Angsana New" w:cs="Angsana New"/>
          <w:sz w:val="26"/>
          <w:szCs w:val="26"/>
          <w:cs/>
        </w:rPr>
        <w:t>ใน</w:t>
      </w:r>
      <w:r w:rsidR="00935757">
        <w:rPr>
          <w:rFonts w:ascii="Angsana New" w:hAnsi="Angsana New" w:cs="Angsana New" w:hint="cs"/>
          <w:sz w:val="26"/>
          <w:szCs w:val="26"/>
          <w:cs/>
        </w:rPr>
        <w:t>ระหว่าง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ปี </w:t>
      </w:r>
      <w:r w:rsidRPr="00C6005B">
        <w:rPr>
          <w:rFonts w:ascii="Angsana New" w:hAnsi="Angsana New" w:cs="Angsana New"/>
          <w:sz w:val="26"/>
          <w:szCs w:val="26"/>
        </w:rPr>
        <w:t xml:space="preserve">2561 </w:t>
      </w:r>
      <w:r w:rsidRPr="00C6005B">
        <w:rPr>
          <w:rFonts w:ascii="Angsana New" w:hAnsi="Angsana New" w:cs="Angsana New"/>
          <w:sz w:val="26"/>
          <w:szCs w:val="26"/>
          <w:cs/>
        </w:rPr>
        <w:t>กลุ่ม</w:t>
      </w:r>
      <w:r w:rsidR="00B23B48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Pr="00C6005B">
        <w:rPr>
          <w:rFonts w:ascii="Angsana New" w:hAnsi="Angsana New" w:cs="Angsana New"/>
          <w:sz w:val="26"/>
          <w:szCs w:val="26"/>
          <w:cs/>
        </w:rPr>
        <w:t>ได้ทำ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>การทดสอบการด้อยค่า</w:t>
      </w:r>
      <w:r w:rsidR="001E10AC">
        <w:rPr>
          <w:rFonts w:ascii="Angsana New" w:hAnsi="Angsana New" w:cs="Angsana New" w:hint="cs"/>
          <w:sz w:val="26"/>
          <w:szCs w:val="26"/>
          <w:cs/>
        </w:rPr>
        <w:t>ของ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 xml:space="preserve">เงินลงทุนใน </w:t>
      </w:r>
      <w:r w:rsidR="005F622C" w:rsidRPr="00C6005B">
        <w:rPr>
          <w:rFonts w:ascii="Angsana New" w:hAnsi="Angsana New" w:cs="Angsana New"/>
          <w:sz w:val="26"/>
          <w:szCs w:val="26"/>
        </w:rPr>
        <w:t xml:space="preserve">CCF </w:t>
      </w:r>
      <w:r w:rsidR="00B23B48">
        <w:rPr>
          <w:rFonts w:ascii="Angsana New" w:hAnsi="Angsana New" w:cs="Angsana New" w:hint="cs"/>
          <w:sz w:val="26"/>
          <w:szCs w:val="26"/>
          <w:cs/>
        </w:rPr>
        <w:t>ซึ่ง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 xml:space="preserve">ไม่ได้เกิดการด้อยค่าแต่อย่างใด ทั้งนี้ เป็นไปตามที่ </w:t>
      </w:r>
      <w:proofErr w:type="spellStart"/>
      <w:r w:rsidR="005F622C" w:rsidRPr="00C6005B">
        <w:rPr>
          <w:rFonts w:ascii="Angsana New" w:hAnsi="Angsana New" w:cs="Angsana New"/>
          <w:sz w:val="26"/>
          <w:szCs w:val="26"/>
        </w:rPr>
        <w:t>Gajma</w:t>
      </w:r>
      <w:proofErr w:type="spellEnd"/>
      <w:r w:rsidR="005F622C" w:rsidRPr="00C6005B">
        <w:rPr>
          <w:rFonts w:ascii="Angsana New" w:hAnsi="Angsana New" w:cs="Angsana New"/>
          <w:sz w:val="26"/>
          <w:szCs w:val="26"/>
        </w:rPr>
        <w:t xml:space="preserve"> &amp; Co 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>สำนักงานที่ปรึกษาและผู้ประเมินอิสระในประเทศศรีลังกาได้ทำการประเมินมูลค่าเงินลงทุน</w:t>
      </w:r>
      <w:r w:rsidR="000D63C5">
        <w:rPr>
          <w:rFonts w:ascii="Angsana New" w:hAnsi="Angsana New" w:cs="Angsana New" w:hint="cs"/>
          <w:sz w:val="26"/>
          <w:szCs w:val="26"/>
          <w:cs/>
        </w:rPr>
        <w:t xml:space="preserve">ลงวันที่ </w:t>
      </w:r>
      <w:r w:rsidR="000D63C5">
        <w:rPr>
          <w:rFonts w:ascii="Angsana New" w:hAnsi="Angsana New" w:cs="Angsana New"/>
          <w:sz w:val="26"/>
          <w:szCs w:val="26"/>
        </w:rPr>
        <w:t xml:space="preserve">22 </w:t>
      </w:r>
      <w:r w:rsidR="000D63C5">
        <w:rPr>
          <w:rFonts w:ascii="Angsana New" w:hAnsi="Angsana New" w:cs="Angsana New" w:hint="cs"/>
          <w:sz w:val="26"/>
          <w:szCs w:val="26"/>
          <w:cs/>
        </w:rPr>
        <w:t xml:space="preserve">กุมภาพันธ์ </w:t>
      </w:r>
      <w:r w:rsidR="000D63C5">
        <w:rPr>
          <w:rFonts w:ascii="Angsana New" w:hAnsi="Angsana New" w:cs="Angsana New"/>
          <w:sz w:val="26"/>
          <w:szCs w:val="26"/>
        </w:rPr>
        <w:t xml:space="preserve">2562 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 xml:space="preserve">ใน </w:t>
      </w:r>
      <w:r w:rsidR="005F622C" w:rsidRPr="00C6005B">
        <w:rPr>
          <w:rFonts w:ascii="Angsana New" w:hAnsi="Angsana New" w:cs="Angsana New"/>
          <w:sz w:val="26"/>
          <w:szCs w:val="26"/>
        </w:rPr>
        <w:t xml:space="preserve">CCF 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>มากกว่ามูลค่าคงเหลือ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 ผู้บริหาร</w:t>
      </w:r>
      <w:r w:rsidR="00611585">
        <w:rPr>
          <w:rFonts w:ascii="Angsana New" w:hAnsi="Angsana New" w:cs="Angsana New" w:hint="cs"/>
          <w:sz w:val="26"/>
          <w:szCs w:val="26"/>
          <w:cs/>
        </w:rPr>
        <w:t>ได้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ติดตามผลการดำเนินงานของ </w:t>
      </w:r>
      <w:r w:rsidRPr="00C6005B">
        <w:rPr>
          <w:rFonts w:ascii="Angsana New" w:hAnsi="Angsana New" w:cs="Angsana New"/>
          <w:sz w:val="26"/>
          <w:szCs w:val="26"/>
        </w:rPr>
        <w:t>CCF</w:t>
      </w:r>
      <w:r w:rsidR="00611585">
        <w:rPr>
          <w:rFonts w:ascii="Angsana New" w:hAnsi="Angsana New" w:cs="Angsana New" w:hint="cs"/>
          <w:sz w:val="26"/>
          <w:szCs w:val="26"/>
          <w:cs/>
        </w:rPr>
        <w:t xml:space="preserve"> อย่างต่อเนื่อง</w:t>
      </w:r>
    </w:p>
    <w:p w14:paraId="5CA72AB4" w14:textId="77777777" w:rsidR="00935757" w:rsidRDefault="00935757" w:rsidP="00320AA3">
      <w:pPr>
        <w:jc w:val="both"/>
        <w:rPr>
          <w:rFonts w:ascii="Angsana New" w:hAnsi="Angsana New" w:cs="Angsana New"/>
          <w:sz w:val="26"/>
          <w:szCs w:val="26"/>
        </w:rPr>
      </w:pPr>
    </w:p>
    <w:p w14:paraId="639C8D86" w14:textId="2ACDB75E" w:rsidR="005E3333" w:rsidRDefault="00935757" w:rsidP="0017198F">
      <w:pPr>
        <w:jc w:val="both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 w:hint="cs"/>
          <w:sz w:val="26"/>
          <w:szCs w:val="26"/>
          <w:cs/>
        </w:rPr>
        <w:t>บริษัทไม่ได้รับรายได้เงินปันผลจากเงินลงทุน</w:t>
      </w:r>
      <w:r w:rsidR="00611585">
        <w:rPr>
          <w:rFonts w:ascii="Angsana New" w:hAnsi="Angsana New" w:cs="Angsana New" w:hint="cs"/>
          <w:sz w:val="26"/>
          <w:szCs w:val="26"/>
          <w:cs/>
        </w:rPr>
        <w:t xml:space="preserve">ใน </w:t>
      </w:r>
      <w:r w:rsidR="00611585">
        <w:rPr>
          <w:rFonts w:ascii="Angsana New" w:hAnsi="Angsana New" w:cs="Angsana New"/>
          <w:sz w:val="26"/>
          <w:szCs w:val="26"/>
        </w:rPr>
        <w:t xml:space="preserve">CCF </w:t>
      </w:r>
      <w:r>
        <w:rPr>
          <w:rFonts w:ascii="Angsana New" w:hAnsi="Angsana New" w:cs="Angsana New" w:hint="cs"/>
          <w:sz w:val="26"/>
          <w:szCs w:val="26"/>
          <w:cs/>
        </w:rPr>
        <w:t>สำหรับ</w:t>
      </w:r>
      <w:r w:rsidRPr="00C6005B">
        <w:rPr>
          <w:rFonts w:ascii="Angsana New" w:hAnsi="Angsana New" w:cs="Angsana New" w:hint="cs"/>
          <w:sz w:val="26"/>
          <w:szCs w:val="26"/>
          <w:cs/>
        </w:rPr>
        <w:t>งวด</w:t>
      </w:r>
      <w:r w:rsidR="00C11717">
        <w:rPr>
          <w:rFonts w:ascii="Angsana New" w:hAnsi="Angsana New" w:cs="Angsana New" w:hint="cs"/>
          <w:sz w:val="26"/>
          <w:szCs w:val="26"/>
          <w:cs/>
        </w:rPr>
        <w:t>หก</w:t>
      </w:r>
      <w:r w:rsidRPr="00C6005B">
        <w:rPr>
          <w:rFonts w:ascii="Angsana New" w:hAnsi="Angsana New" w:cs="Angsana New" w:hint="cs"/>
          <w:sz w:val="26"/>
          <w:szCs w:val="26"/>
          <w:cs/>
        </w:rPr>
        <w:t>เดือนสิ้นสุดวันที่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 </w:t>
      </w:r>
      <w:r w:rsidR="00C11717">
        <w:rPr>
          <w:rFonts w:ascii="Angsana New" w:hAnsi="Angsana New" w:cs="Angsana New" w:hint="cs"/>
          <w:sz w:val="26"/>
          <w:szCs w:val="26"/>
          <w:cs/>
        </w:rPr>
        <w:t>30 มิถุนายน</w:t>
      </w:r>
      <w:r>
        <w:rPr>
          <w:rFonts w:ascii="Angsana New" w:hAnsi="Angsana New" w:cs="Angsana New" w:hint="cs"/>
          <w:sz w:val="26"/>
          <w:szCs w:val="26"/>
          <w:cs/>
        </w:rPr>
        <w:t xml:space="preserve"> </w:t>
      </w:r>
      <w:r>
        <w:rPr>
          <w:rFonts w:ascii="Angsana New" w:hAnsi="Angsana New" w:cs="Angsana New"/>
          <w:sz w:val="26"/>
          <w:szCs w:val="26"/>
        </w:rPr>
        <w:t xml:space="preserve">2562 </w:t>
      </w:r>
      <w:r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>
        <w:rPr>
          <w:rFonts w:ascii="Angsana New" w:hAnsi="Angsana New" w:cs="Angsana New"/>
          <w:sz w:val="26"/>
          <w:szCs w:val="26"/>
        </w:rPr>
        <w:t>2561</w:t>
      </w:r>
    </w:p>
    <w:p w14:paraId="07EE310A" w14:textId="77777777" w:rsidR="005E3333" w:rsidRDefault="005E3333" w:rsidP="005E333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0" w:name="_Toc13757256"/>
      <w:r w:rsidRPr="0064498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>
        <w:rPr>
          <w:rFonts w:asciiTheme="majorBidi" w:hAnsiTheme="majorBidi" w:cstheme="majorBidi" w:hint="cs"/>
          <w:sz w:val="30"/>
          <w:szCs w:val="30"/>
          <w:u w:val="none"/>
          <w:cs/>
        </w:rPr>
        <w:t>ย่อย</w:t>
      </w:r>
      <w:bookmarkEnd w:id="10"/>
    </w:p>
    <w:p w14:paraId="57DBFA90" w14:textId="77777777" w:rsidR="005E3333" w:rsidRPr="00A4031A" w:rsidRDefault="005E3333" w:rsidP="005E3333">
      <w:pPr>
        <w:spacing w:line="240" w:lineRule="auto"/>
        <w:ind w:right="14"/>
        <w:jc w:val="both"/>
        <w:rPr>
          <w:szCs w:val="16"/>
        </w:r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80"/>
        <w:gridCol w:w="630"/>
        <w:gridCol w:w="180"/>
        <w:gridCol w:w="720"/>
        <w:gridCol w:w="180"/>
        <w:gridCol w:w="896"/>
        <w:gridCol w:w="183"/>
        <w:gridCol w:w="990"/>
        <w:gridCol w:w="181"/>
        <w:gridCol w:w="900"/>
        <w:gridCol w:w="180"/>
        <w:gridCol w:w="900"/>
        <w:gridCol w:w="180"/>
        <w:gridCol w:w="990"/>
        <w:gridCol w:w="180"/>
        <w:gridCol w:w="993"/>
        <w:gridCol w:w="180"/>
        <w:gridCol w:w="900"/>
        <w:gridCol w:w="180"/>
        <w:gridCol w:w="900"/>
        <w:gridCol w:w="180"/>
        <w:gridCol w:w="709"/>
        <w:gridCol w:w="199"/>
        <w:gridCol w:w="800"/>
      </w:tblGrid>
      <w:tr w:rsidR="005E3333" w:rsidRPr="001305B6" w14:paraId="3FA1B7BC" w14:textId="77777777" w:rsidTr="00C21245">
        <w:trPr>
          <w:cantSplit/>
          <w:trHeight w:val="193"/>
          <w:tblHeader/>
        </w:trPr>
        <w:tc>
          <w:tcPr>
            <w:tcW w:w="2699" w:type="dxa"/>
            <w:vAlign w:val="bottom"/>
          </w:tcPr>
          <w:p w14:paraId="2D284D6A" w14:textId="77777777" w:rsidR="005E3333" w:rsidRPr="001305B6" w:rsidRDefault="005E3333" w:rsidP="00C2124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2EB2F2" w14:textId="77777777" w:rsidR="005E3333" w:rsidRPr="001305B6" w:rsidRDefault="005E3333" w:rsidP="00C21245">
            <w:pPr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093ED24" w14:textId="77777777" w:rsidR="005E3333" w:rsidRPr="001305B6" w:rsidRDefault="005E3333" w:rsidP="00C2124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FD6867" w14:textId="77777777" w:rsidR="005E3333" w:rsidRPr="001305B6" w:rsidRDefault="005E3333" w:rsidP="00C2124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59B0798" w14:textId="77777777" w:rsidR="005E3333" w:rsidRPr="001305B6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7F1355" w14:textId="77777777" w:rsidR="005E3333" w:rsidRPr="001305B6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371" w:type="dxa"/>
            <w:gridSpan w:val="15"/>
            <w:vAlign w:val="bottom"/>
          </w:tcPr>
          <w:p w14:paraId="511577CC" w14:textId="77777777" w:rsidR="005E3333" w:rsidRPr="00E2479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E24793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3333" w:rsidRPr="001305B6" w14:paraId="2692903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3A126CFB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6FEBB02C" w14:textId="77777777" w:rsidR="005E3333" w:rsidRPr="00001077" w:rsidRDefault="005E3333" w:rsidP="00C21245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FD283C4" w14:textId="77777777" w:rsidR="005E3333" w:rsidRPr="00001077" w:rsidRDefault="005E3333" w:rsidP="00C21245">
            <w:pPr>
              <w:tabs>
                <w:tab w:val="clear" w:pos="227"/>
                <w:tab w:val="clear" w:pos="454"/>
                <w:tab w:val="left" w:pos="550"/>
                <w:tab w:val="left" w:pos="73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0A15D2BE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2428304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CA8E893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1" w:type="dxa"/>
            <w:vAlign w:val="bottom"/>
          </w:tcPr>
          <w:p w14:paraId="06EF2B1F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055F4F8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1CA3841F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104B50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342622CA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36117A59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78F6F70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B303FD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2ACD4C1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B6AD3C4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5C4AF65F" w14:textId="77777777" w:rsidR="005E3333" w:rsidRPr="00001077" w:rsidRDefault="005E3333" w:rsidP="00C21245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001077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รายได้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เงินปันผล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รับจาก</w:t>
            </w:r>
          </w:p>
          <w:p w14:paraId="42DA7121" w14:textId="77777777" w:rsidR="005E3333" w:rsidRDefault="005E3333" w:rsidP="00C21245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  <w:r w:rsidRPr="00001077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สำหรับ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งวด</w:t>
            </w:r>
          </w:p>
          <w:p w14:paraId="5132D7ED" w14:textId="77777777" w:rsidR="005E3333" w:rsidRPr="00001077" w:rsidRDefault="005E3333" w:rsidP="00C21245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หก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เดือน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5E3333" w:rsidRPr="001305B6" w14:paraId="61D08E6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5FB458A3" w14:textId="77777777" w:rsidR="005E3333" w:rsidRPr="00001077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B9554F" w14:textId="77777777" w:rsidR="005E3333" w:rsidRPr="00001077" w:rsidRDefault="005E3333" w:rsidP="00C2124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0A8758" w14:textId="77777777" w:rsidR="005E3333" w:rsidRPr="00001077" w:rsidRDefault="005E3333" w:rsidP="00C21245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FF73E65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21733F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D4F0777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2BDE0FF6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171EE5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3" w:type="dxa"/>
            <w:vAlign w:val="bottom"/>
          </w:tcPr>
          <w:p w14:paraId="6F08F874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305C00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46338E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1" w:type="dxa"/>
          </w:tcPr>
          <w:p w14:paraId="4834BA55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DD305D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5951F54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DF8E30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F5EBBE0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205A648E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D06FE1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4560F1D7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2A9C8C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C47FBA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0164C662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1B5FD7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3F388476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3E8189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FC650C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2BBD5600" w14:textId="77777777" w:rsidR="005E3333" w:rsidRPr="00001077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991345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left="-76" w:right="-9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14:paraId="20850CAB" w14:textId="77777777" w:rsidR="005E3333" w:rsidRPr="00001077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B43C45B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5E3333" w:rsidRPr="001305B6" w14:paraId="4F26C787" w14:textId="77777777" w:rsidTr="00C21245">
        <w:trPr>
          <w:cantSplit/>
          <w:trHeight w:val="19"/>
        </w:trPr>
        <w:tc>
          <w:tcPr>
            <w:tcW w:w="2699" w:type="dxa"/>
          </w:tcPr>
          <w:p w14:paraId="18F4F4B8" w14:textId="77777777" w:rsidR="005E3333" w:rsidRPr="00001077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5CF9C2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71E642D1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430" w:type="dxa"/>
            <w:gridSpan w:val="5"/>
          </w:tcPr>
          <w:p w14:paraId="299E46BC" w14:textId="77777777" w:rsidR="005E3333" w:rsidRPr="00001077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371" w:type="dxa"/>
            <w:gridSpan w:val="15"/>
          </w:tcPr>
          <w:p w14:paraId="380C690C" w14:textId="77777777" w:rsidR="005E3333" w:rsidRPr="00001077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E3333" w:rsidRPr="001305B6" w14:paraId="01C5DAA3" w14:textId="77777777" w:rsidTr="00C21245">
        <w:trPr>
          <w:cantSplit/>
          <w:trHeight w:val="19"/>
        </w:trPr>
        <w:tc>
          <w:tcPr>
            <w:tcW w:w="2879" w:type="dxa"/>
            <w:gridSpan w:val="2"/>
          </w:tcPr>
          <w:p w14:paraId="1DC15B8A" w14:textId="77777777" w:rsidR="005E3333" w:rsidRPr="00001077" w:rsidRDefault="005E3333" w:rsidP="00C21245">
            <w:pPr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0107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DE17A47" w14:textId="77777777" w:rsidR="005E3333" w:rsidRPr="00001077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1CB1A8" w14:textId="77777777" w:rsidR="005E3333" w:rsidRPr="00001077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87F41" w14:textId="77777777" w:rsidR="005E3333" w:rsidRPr="00001077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6B8F4" w14:textId="77777777" w:rsidR="005E3333" w:rsidRPr="00001077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2424867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E05024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6F3BD0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566006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E8844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AE7A7C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DC275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9F36B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C45CF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EC4B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CBC7C5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BB831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611A8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03C69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8A74F1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1180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D2E12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C8D48D3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2F89C9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3333" w:rsidRPr="001305B6" w14:paraId="61A0D5D5" w14:textId="77777777" w:rsidTr="00C21245">
        <w:trPr>
          <w:cantSplit/>
          <w:trHeight w:val="19"/>
        </w:trPr>
        <w:tc>
          <w:tcPr>
            <w:tcW w:w="2699" w:type="dxa"/>
          </w:tcPr>
          <w:p w14:paraId="1E614103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ธนบรรณ จำกัด</w:t>
            </w:r>
          </w:p>
        </w:tc>
        <w:tc>
          <w:tcPr>
            <w:tcW w:w="180" w:type="dxa"/>
            <w:vAlign w:val="bottom"/>
          </w:tcPr>
          <w:p w14:paraId="1407C080" w14:textId="77777777" w:rsidR="005E3333" w:rsidRPr="00001077" w:rsidRDefault="005E3333" w:rsidP="00C21245">
            <w:pPr>
              <w:tabs>
                <w:tab w:val="clear" w:pos="454"/>
                <w:tab w:val="decimal" w:pos="461"/>
              </w:tabs>
              <w:ind w:left="107" w:right="-79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8709FA8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3A9A980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D8798C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1BBFF32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43A0D70" w14:textId="77777777" w:rsidR="005E3333" w:rsidRPr="00001077" w:rsidRDefault="005E3333" w:rsidP="00C212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32224739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68131EC3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8FFC80" w14:textId="77777777" w:rsidR="005E3333" w:rsidRPr="00001077" w:rsidRDefault="005E3333" w:rsidP="00C212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6ED69649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39505BEA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E30157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1B73E92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E84A51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377F91D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CB8C2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68C18B" w14:textId="77777777" w:rsidR="005E3333" w:rsidRPr="00001077" w:rsidRDefault="005E3333" w:rsidP="00C21245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5CDE2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82F84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3C1AE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53A0B2D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B8474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0A53E71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5948E6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624E5CD8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4CBAA2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1305B6" w14:paraId="3C45E7E2" w14:textId="77777777" w:rsidTr="00C21245">
        <w:trPr>
          <w:cantSplit/>
          <w:trHeight w:val="19"/>
        </w:trPr>
        <w:tc>
          <w:tcPr>
            <w:tcW w:w="2699" w:type="dxa"/>
          </w:tcPr>
          <w:p w14:paraId="72382551" w14:textId="77777777" w:rsidR="005E3333" w:rsidRPr="00001077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Group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L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ease Holdings Pte. Ltd.</w:t>
            </w:r>
          </w:p>
        </w:tc>
        <w:tc>
          <w:tcPr>
            <w:tcW w:w="180" w:type="dxa"/>
            <w:vAlign w:val="bottom"/>
          </w:tcPr>
          <w:p w14:paraId="6EFC8591" w14:textId="77777777" w:rsidR="005E3333" w:rsidRDefault="005E3333" w:rsidP="00C21245">
            <w:pPr>
              <w:tabs>
                <w:tab w:val="clear" w:pos="227"/>
                <w:tab w:val="clear" w:pos="454"/>
              </w:tabs>
              <w:ind w:right="-79" w:hanging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89CF04D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7BBB813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91A5A4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98C5E45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90940CD" w14:textId="77777777" w:rsidR="005E3333" w:rsidRPr="00001077" w:rsidRDefault="005E3333" w:rsidP="00C212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3" w:type="dxa"/>
          </w:tcPr>
          <w:p w14:paraId="3307DA1B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70B49" w14:textId="77777777" w:rsidR="005E3333" w:rsidRPr="00001077" w:rsidRDefault="005E3333" w:rsidP="00C212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1" w:type="dxa"/>
          </w:tcPr>
          <w:p w14:paraId="7388C250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36C40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12ACB064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F79757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0675A220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D95DF8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2F6E3B6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8A972E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33D6A64A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B631E9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</w:tcPr>
          <w:p w14:paraId="04A586FF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8A5D3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  <w:vAlign w:val="bottom"/>
          </w:tcPr>
          <w:p w14:paraId="613E6A8A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28A16A3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vAlign w:val="bottom"/>
          </w:tcPr>
          <w:p w14:paraId="76933145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D61DE7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1305B6" w14:paraId="03F7312D" w14:textId="77777777" w:rsidTr="00C21245">
        <w:trPr>
          <w:cantSplit/>
          <w:trHeight w:val="19"/>
        </w:trPr>
        <w:tc>
          <w:tcPr>
            <w:tcW w:w="2699" w:type="dxa"/>
          </w:tcPr>
          <w:p w14:paraId="60DD8F15" w14:textId="77777777" w:rsidR="005E3333" w:rsidRPr="00001077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EC70B7F" w14:textId="77777777" w:rsidR="005E3333" w:rsidRDefault="005E3333" w:rsidP="00C21245">
            <w:pPr>
              <w:tabs>
                <w:tab w:val="clear" w:pos="454"/>
                <w:tab w:val="decimal" w:pos="461"/>
              </w:tabs>
              <w:ind w:right="-79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510CC13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1AC94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F65BAA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787E9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095D8EE" w14:textId="77777777" w:rsidR="005E3333" w:rsidRPr="00001077" w:rsidRDefault="005E3333" w:rsidP="00C212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3" w:type="dxa"/>
          </w:tcPr>
          <w:p w14:paraId="0FAFC96D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CF1F75" w14:textId="77777777" w:rsidR="005E3333" w:rsidRPr="00001077" w:rsidRDefault="005E3333" w:rsidP="00C212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1" w:type="dxa"/>
          </w:tcPr>
          <w:p w14:paraId="55F6AE12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0D389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40174C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A8113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66DCC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6F1848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034E95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EA8E74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800A9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E2B6F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52B93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56F9C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7778E8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662FD4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0A459FCD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02F66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3333" w:rsidRPr="001305B6" w14:paraId="678B5CDB" w14:textId="77777777" w:rsidTr="00C21245">
        <w:trPr>
          <w:cantSplit/>
          <w:trHeight w:val="19"/>
        </w:trPr>
        <w:tc>
          <w:tcPr>
            <w:tcW w:w="2699" w:type="dxa"/>
          </w:tcPr>
          <w:p w14:paraId="3D264C03" w14:textId="77777777" w:rsidR="005E3333" w:rsidRPr="00001077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EDF91" w14:textId="77777777" w:rsidR="005E3333" w:rsidRPr="00001077" w:rsidRDefault="005E3333" w:rsidP="00C21245">
            <w:pPr>
              <w:tabs>
                <w:tab w:val="clear" w:pos="454"/>
                <w:tab w:val="decimal" w:pos="461"/>
              </w:tabs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413744C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17168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489A5F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6DE18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592FF50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14:paraId="73594333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402FF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1" w:type="dxa"/>
          </w:tcPr>
          <w:p w14:paraId="77A3DA0F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16117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26A212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2469E6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F82D4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4AFCF8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D79CF8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ADBEFD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84FB81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146A0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EF3BE5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99CE2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6431AA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D21D01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4FAF6576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D43F41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3333" w:rsidRPr="001305B6" w14:paraId="124DF523" w14:textId="77777777" w:rsidTr="00C21245">
        <w:trPr>
          <w:cantSplit/>
          <w:trHeight w:val="19"/>
        </w:trPr>
        <w:tc>
          <w:tcPr>
            <w:tcW w:w="2699" w:type="dxa"/>
          </w:tcPr>
          <w:p w14:paraId="687618E5" w14:textId="77777777" w:rsidR="005E3333" w:rsidRPr="00001077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GL Leasing 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Lao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Company Limited</w:t>
            </w:r>
          </w:p>
        </w:tc>
        <w:tc>
          <w:tcPr>
            <w:tcW w:w="180" w:type="dxa"/>
            <w:vAlign w:val="bottom"/>
          </w:tcPr>
          <w:p w14:paraId="15A5F325" w14:textId="77777777" w:rsidR="005E3333" w:rsidRPr="00001077" w:rsidRDefault="005E3333" w:rsidP="00C21245">
            <w:pPr>
              <w:tabs>
                <w:tab w:val="clear" w:pos="454"/>
                <w:tab w:val="decimal" w:pos="461"/>
              </w:tabs>
              <w:ind w:left="107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6D7FC7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75CBA4A5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8465A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412FC0A3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5FFE142A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31587F21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3" w:type="dxa"/>
          </w:tcPr>
          <w:p w14:paraId="2B11CFBC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5B225B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7441ECB3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1" w:type="dxa"/>
          </w:tcPr>
          <w:p w14:paraId="20228198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273B7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32AE28F8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6684BD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1DFF2DEA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912905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DF9BCE" w14:textId="77777777" w:rsidR="005E3333" w:rsidRPr="00001077" w:rsidRDefault="005E3333" w:rsidP="00C21245">
            <w:pPr>
              <w:pStyle w:val="acctfourfigures"/>
              <w:tabs>
                <w:tab w:val="decimal" w:pos="55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68F265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27EE40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BD3C2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56279064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DB4124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645EE2BC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D2C47" w14:textId="77777777" w:rsidR="005E3333" w:rsidRPr="002454EF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2454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0B085B70" w14:textId="77777777" w:rsidR="005E3333" w:rsidRPr="002454EF" w:rsidRDefault="005E3333" w:rsidP="00C21245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AA8A1A4" w14:textId="77777777" w:rsidR="005E3333" w:rsidRPr="002454EF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2454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997A80" w14:paraId="629488ED" w14:textId="77777777" w:rsidTr="00C21245">
        <w:trPr>
          <w:cantSplit/>
          <w:trHeight w:val="19"/>
        </w:trPr>
        <w:tc>
          <w:tcPr>
            <w:tcW w:w="2699" w:type="dxa"/>
          </w:tcPr>
          <w:p w14:paraId="53C1EA0C" w14:textId="77777777" w:rsidR="005E3333" w:rsidRPr="00001077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10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513CC040" w14:textId="77777777" w:rsidR="005E3333" w:rsidRPr="00001077" w:rsidRDefault="005E3333" w:rsidP="00C21245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A834B0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FA0AD2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DEDAE" w14:textId="77777777" w:rsidR="005E3333" w:rsidRPr="00001077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1432C9" w14:textId="77777777" w:rsidR="005E3333" w:rsidRPr="00001077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BED0530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EECD6CF" w14:textId="77777777" w:rsidR="005E3333" w:rsidRPr="00001077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98AE8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52B999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A72230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3CD74BBA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0F291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2FE66FE8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FD8D8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160EADD7" w14:textId="77777777" w:rsidR="005E3333" w:rsidRPr="00001077" w:rsidRDefault="005E3333" w:rsidP="00C21245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C2FBCA3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E64A782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B0E73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49E64504" w14:textId="77777777" w:rsidR="005E3333" w:rsidRPr="00001077" w:rsidRDefault="005E3333" w:rsidP="00C212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2923B" w14:textId="77777777" w:rsidR="005E3333" w:rsidRPr="00001077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71E0AADC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307BA6C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A87AEDA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724BD76E" w14:textId="77777777" w:rsidR="005E3333" w:rsidRPr="00001077" w:rsidRDefault="005E3333" w:rsidP="00C2124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5D093" w14:textId="77777777" w:rsidR="005E3333" w:rsidRDefault="005E3333" w:rsidP="005E3333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322F877F" w14:textId="77777777" w:rsidR="005E3333" w:rsidRDefault="005E3333" w:rsidP="005E3333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46DE2C9" w14:textId="77777777" w:rsidR="005E3333" w:rsidRDefault="005E3333" w:rsidP="005E3333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6A21614" w14:textId="77777777" w:rsidR="005E3333" w:rsidRDefault="005E3333" w:rsidP="005E3333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335EE08" w14:textId="77777777" w:rsidR="005E3333" w:rsidRDefault="005E3333" w:rsidP="005E3333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6F990E7" w14:textId="77777777" w:rsidR="005E3333" w:rsidRPr="00AC0952" w:rsidRDefault="005E3333" w:rsidP="005E3333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AC0952">
        <w:rPr>
          <w:rFonts w:ascii="Angsana New" w:hAnsi="Angsana New" w:cs="Angsana New"/>
          <w:sz w:val="30"/>
          <w:szCs w:val="30"/>
          <w:cs/>
        </w:rPr>
        <w:t>เงินลงทุนในบริษัทย่อยที่ถือหุ้นโดยบริษัทย่อย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ของบริษัทแสดงได้</w:t>
      </w:r>
      <w:r w:rsidRPr="00AC095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1521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720"/>
        <w:gridCol w:w="180"/>
        <w:gridCol w:w="720"/>
        <w:gridCol w:w="180"/>
        <w:gridCol w:w="1080"/>
        <w:gridCol w:w="180"/>
        <w:gridCol w:w="108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709"/>
        <w:gridCol w:w="199"/>
        <w:gridCol w:w="807"/>
      </w:tblGrid>
      <w:tr w:rsidR="005E3333" w:rsidRPr="000E3053" w14:paraId="31A9AD25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F38F29D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26C06540" w14:textId="77777777" w:rsidR="005E3333" w:rsidRPr="000E3053" w:rsidRDefault="005E3333" w:rsidP="00C21245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DF9178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0E305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18085044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1FBF95A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0A99B176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14:paraId="4539C572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88E7D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645F36B6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3C2D423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10B65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42F02E0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A8E1567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D7FBF1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3E91920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0E3053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075D2E4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33284EBE" w14:textId="77777777" w:rsidR="005E3333" w:rsidRPr="005A6472" w:rsidRDefault="005E3333" w:rsidP="00C21245">
            <w:pPr>
              <w:pStyle w:val="acctmergecolhdg"/>
              <w:spacing w:line="240" w:lineRule="atLeast"/>
              <w:ind w:left="-75" w:right="-7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5A6472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2C61A7AA" w14:textId="77777777" w:rsidR="00C7097C" w:rsidRPr="00DE2161" w:rsidRDefault="005E3333" w:rsidP="00C21245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5A6472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บริษัทย่อยสำหรับงวด</w:t>
            </w:r>
          </w:p>
          <w:p w14:paraId="3969FA07" w14:textId="77777777" w:rsidR="005E3333" w:rsidRPr="00DE2161" w:rsidRDefault="00E90859" w:rsidP="00C21245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5A6472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หก</w:t>
            </w:r>
            <w:r w:rsidR="005E3333" w:rsidRPr="005A6472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E3333" w:rsidRPr="000E3053" w14:paraId="32E99564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5642CAC" w14:textId="77777777" w:rsidR="005E3333" w:rsidRPr="000E3053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12A037" w14:textId="77777777" w:rsidR="005E3333" w:rsidRPr="000E3053" w:rsidRDefault="005E3333" w:rsidP="00C2124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99671A" w14:textId="77777777" w:rsidR="005E3333" w:rsidRPr="000E3053" w:rsidRDefault="005E3333" w:rsidP="00C21245">
            <w:pPr>
              <w:tabs>
                <w:tab w:val="clear" w:pos="680"/>
              </w:tabs>
              <w:ind w:left="-78" w:right="-7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00151383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9A2B82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C83E66F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3B2BE70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4A9B9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F3F8B21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C94F53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CF4F0ED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6BCBA2C4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7E301DE7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F82BEB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49B999BB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4B801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B7DAE13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3F8BDFE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1961F4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0CCFC0F5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2A3F7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D15E2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6F1587D5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08E0C7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77A4096E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0ACAAD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80E49A8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772C80C7" w14:textId="77777777" w:rsidR="005E3333" w:rsidRPr="000E3053" w:rsidRDefault="005E3333" w:rsidP="00C2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1554ED4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left="-79" w:right="-8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14:paraId="40BDCA4C" w14:textId="77777777" w:rsidR="005E3333" w:rsidRPr="000E3053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C0690B0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5E3333" w:rsidRPr="000E3053" w14:paraId="4D9D76AF" w14:textId="77777777" w:rsidTr="00C21245">
        <w:trPr>
          <w:cantSplit/>
          <w:trHeight w:val="19"/>
        </w:trPr>
        <w:tc>
          <w:tcPr>
            <w:tcW w:w="2700" w:type="dxa"/>
          </w:tcPr>
          <w:p w14:paraId="4614F4EB" w14:textId="77777777" w:rsidR="005E3333" w:rsidRPr="000E3053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4C22D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A99F3EB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520" w:type="dxa"/>
            <w:gridSpan w:val="4"/>
          </w:tcPr>
          <w:p w14:paraId="6F2F415B" w14:textId="77777777" w:rsidR="005E3333" w:rsidRPr="000E3053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EB28BD" w14:textId="77777777" w:rsidR="005E3333" w:rsidRPr="000E3053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015" w:type="dxa"/>
            <w:gridSpan w:val="15"/>
          </w:tcPr>
          <w:p w14:paraId="128684B3" w14:textId="77777777" w:rsidR="005E3333" w:rsidRPr="000E3053" w:rsidRDefault="005E3333" w:rsidP="00C2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E3333" w:rsidRPr="000E3053" w14:paraId="2576105D" w14:textId="77777777" w:rsidTr="00C21245">
        <w:trPr>
          <w:cantSplit/>
          <w:trHeight w:val="19"/>
        </w:trPr>
        <w:tc>
          <w:tcPr>
            <w:tcW w:w="3600" w:type="dxa"/>
            <w:gridSpan w:val="3"/>
          </w:tcPr>
          <w:p w14:paraId="2CDEF623" w14:textId="77777777" w:rsidR="005E3333" w:rsidRPr="00DE2161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DE216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ถือหุ้นโดยบริษัท </w:t>
            </w:r>
            <w:r w:rsidRPr="005A64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Group Lease Holding</w:t>
            </w:r>
            <w:r w:rsidR="00ED5BC4" w:rsidRPr="005A64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s</w:t>
            </w:r>
            <w:r w:rsidRPr="00DE216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A64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Pte. Ltd.</w:t>
            </w:r>
          </w:p>
        </w:tc>
        <w:tc>
          <w:tcPr>
            <w:tcW w:w="180" w:type="dxa"/>
          </w:tcPr>
          <w:p w14:paraId="00955909" w14:textId="77777777" w:rsidR="005E3333" w:rsidRPr="00DE2161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856A35" w14:textId="77777777" w:rsidR="005E3333" w:rsidRPr="00DE2161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487F73" w14:textId="77777777" w:rsidR="005E3333" w:rsidRPr="000E3053" w:rsidRDefault="005E3333" w:rsidP="00C21245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E1818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F4F32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8E2262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C9CEC2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DDB6C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A763ED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13C96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6E16E3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0FED8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D9263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15CBC9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37C679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C5CB60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7FD4B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5CCA70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EFA43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63B270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67C11AD9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62FDE74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3333" w:rsidRPr="000E3053" w14:paraId="62D83A4D" w14:textId="77777777" w:rsidTr="00C21245">
        <w:trPr>
          <w:cantSplit/>
          <w:trHeight w:val="19"/>
        </w:trPr>
        <w:tc>
          <w:tcPr>
            <w:tcW w:w="2700" w:type="dxa"/>
          </w:tcPr>
          <w:p w14:paraId="3D5E7BF4" w14:textId="77777777" w:rsidR="005E3333" w:rsidRPr="00DE2161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E2161">
              <w:rPr>
                <w:rFonts w:ascii="Angsana New" w:hAnsi="Angsana New" w:cs="Angsana New"/>
                <w:sz w:val="24"/>
                <w:szCs w:val="24"/>
              </w:rPr>
              <w:t>GL Finance Plc.</w:t>
            </w:r>
          </w:p>
        </w:tc>
        <w:tc>
          <w:tcPr>
            <w:tcW w:w="180" w:type="dxa"/>
            <w:shd w:val="clear" w:color="auto" w:fill="auto"/>
          </w:tcPr>
          <w:p w14:paraId="6CC61402" w14:textId="77777777" w:rsidR="005E3333" w:rsidRPr="00DE2161" w:rsidRDefault="005E3333" w:rsidP="00C21245">
            <w:pPr>
              <w:tabs>
                <w:tab w:val="clear" w:pos="227"/>
                <w:tab w:val="clear" w:pos="454"/>
                <w:tab w:val="clear" w:pos="680"/>
              </w:tabs>
              <w:ind w:left="99" w:right="-79" w:hanging="1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A7ECD" w14:textId="77777777" w:rsidR="005E3333" w:rsidRPr="00DE2161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16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75DF2B80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94D413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1989912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351BE8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10,300 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6E7C8159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B2D17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10,300 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457DABA3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2E75B8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6E66BDBA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97703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12A7AFCB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0FC268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A1EA71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ABE904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16EA83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F75EF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72CC4390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E154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03F90A4B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C8A42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020C37D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3F8977C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0E3053" w14:paraId="23C12B6B" w14:textId="77777777" w:rsidTr="00C21245">
        <w:trPr>
          <w:cantSplit/>
          <w:trHeight w:val="19"/>
        </w:trPr>
        <w:tc>
          <w:tcPr>
            <w:tcW w:w="2700" w:type="dxa"/>
          </w:tcPr>
          <w:p w14:paraId="1C41760A" w14:textId="77777777" w:rsidR="005E3333" w:rsidRPr="000E3053" w:rsidRDefault="005E3333" w:rsidP="00C21245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GL Leasing (Lao) Company Limited </w:t>
            </w:r>
          </w:p>
        </w:tc>
        <w:tc>
          <w:tcPr>
            <w:tcW w:w="180" w:type="dxa"/>
            <w:shd w:val="clear" w:color="auto" w:fill="auto"/>
          </w:tcPr>
          <w:p w14:paraId="165A1DD9" w14:textId="77777777" w:rsidR="005E3333" w:rsidRPr="000E3053" w:rsidRDefault="005E3333" w:rsidP="00C21245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7DADC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6BD3F945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0EB39E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550D8F6F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4489C4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5465E205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พันกีบ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639CAE09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CD6F68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40379DFB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0" w:type="dxa"/>
          </w:tcPr>
          <w:p w14:paraId="30B47EAD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6C7A2F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7980D8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CC811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1FA418F5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E2E3E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0E60D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265F5C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250FB5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870F0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B718D64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4A05E1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48D04654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6EA31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4F3464C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DCAC0C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0E3053" w14:paraId="078A2C55" w14:textId="77777777" w:rsidTr="00C21245">
        <w:trPr>
          <w:cantSplit/>
          <w:trHeight w:val="19"/>
        </w:trPr>
        <w:tc>
          <w:tcPr>
            <w:tcW w:w="2700" w:type="dxa"/>
          </w:tcPr>
          <w:p w14:paraId="44AB604B" w14:textId="77777777" w:rsidR="005E3333" w:rsidRPr="000E3053" w:rsidRDefault="005E3333" w:rsidP="00C21245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PT Group Lease Finance Indonesia</w:t>
            </w:r>
          </w:p>
        </w:tc>
        <w:tc>
          <w:tcPr>
            <w:tcW w:w="180" w:type="dxa"/>
            <w:shd w:val="clear" w:color="auto" w:fill="auto"/>
          </w:tcPr>
          <w:p w14:paraId="7D99EE77" w14:textId="77777777" w:rsidR="005E3333" w:rsidRPr="000E3053" w:rsidRDefault="005E3333" w:rsidP="00C21245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5E478A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5CEB39CB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151795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0F368C1E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AA1E56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14:paraId="2B5A8F01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CD0F6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14:paraId="6E593EA9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5DCAB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71AF6EF3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05098" w14:textId="77777777" w:rsidR="005E3333" w:rsidRPr="000E3053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860BBD9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34B93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714C7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4EFFC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A75A48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3F5DCA" w14:textId="77777777" w:rsidR="005E3333" w:rsidRPr="000E3053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1FDDBDC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59B8" w14:textId="77777777" w:rsidR="005E3333" w:rsidRPr="000E3053" w:rsidRDefault="005E3333" w:rsidP="00C2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46C6B6AB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A9B42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3F030459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CAAE35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0E3053" w14:paraId="0EF680AF" w14:textId="77777777" w:rsidTr="00C21245">
        <w:trPr>
          <w:cantSplit/>
          <w:trHeight w:val="19"/>
        </w:trPr>
        <w:tc>
          <w:tcPr>
            <w:tcW w:w="2700" w:type="dxa"/>
          </w:tcPr>
          <w:p w14:paraId="5AD35CC5" w14:textId="77777777" w:rsidR="005E3333" w:rsidRPr="000E3053" w:rsidRDefault="005E3333" w:rsidP="00C21245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BG Microfinance Myanmar Co., Ltd.</w:t>
            </w:r>
          </w:p>
        </w:tc>
        <w:tc>
          <w:tcPr>
            <w:tcW w:w="180" w:type="dxa"/>
            <w:shd w:val="clear" w:color="auto" w:fill="auto"/>
          </w:tcPr>
          <w:p w14:paraId="799ACBA1" w14:textId="77777777" w:rsidR="005E3333" w:rsidRPr="000E3053" w:rsidRDefault="005E3333" w:rsidP="00C21245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2C611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DF54747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BC451C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2B4269B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39BD36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561C7D3C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1DFD3E9E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57E262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219478CF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57EB614F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0F1C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4B49716F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18411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78846AB8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F204A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866BB4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DEDAC4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7B6D25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16D30B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2BAB4C73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0B07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609FAE02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37391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8D570A4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4F4428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0E3053" w14:paraId="2AD44825" w14:textId="77777777" w:rsidTr="00C21245">
        <w:trPr>
          <w:cantSplit/>
          <w:trHeight w:val="19"/>
        </w:trPr>
        <w:tc>
          <w:tcPr>
            <w:tcW w:w="2700" w:type="dxa"/>
          </w:tcPr>
          <w:p w14:paraId="21B37E5C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GL-AMMK Co., Ltd.  </w:t>
            </w:r>
          </w:p>
        </w:tc>
        <w:tc>
          <w:tcPr>
            <w:tcW w:w="180" w:type="dxa"/>
            <w:shd w:val="clear" w:color="auto" w:fill="auto"/>
          </w:tcPr>
          <w:p w14:paraId="7E035F84" w14:textId="77777777" w:rsidR="005E3333" w:rsidRPr="000E3053" w:rsidRDefault="005E3333" w:rsidP="00C21245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7451D3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2373E3B2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F2E78D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14A9D56E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6DA232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52F42BB5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7C3DACE5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1ECDD7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69CBACA9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45ABBD64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8D71A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154EFD93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2B052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6F12EAF1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CBFF62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1138BC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BA2784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8AB4AB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1C30F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78E50677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35F247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019C48C4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A038CE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14B01A1F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E6C9B0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0E3053" w14:paraId="59B8009B" w14:textId="77777777" w:rsidTr="00C21245">
        <w:trPr>
          <w:cantSplit/>
          <w:trHeight w:val="19"/>
        </w:trPr>
        <w:tc>
          <w:tcPr>
            <w:tcW w:w="2700" w:type="dxa"/>
          </w:tcPr>
          <w:p w14:paraId="2CE079CD" w14:textId="77777777" w:rsidR="005E3333" w:rsidRPr="00AC0952" w:rsidRDefault="005E3333" w:rsidP="00C21245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C09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ถือหุ้นโดยบริษัท ธนบรรณ จำกัด</w:t>
            </w:r>
          </w:p>
        </w:tc>
        <w:tc>
          <w:tcPr>
            <w:tcW w:w="180" w:type="dxa"/>
            <w:shd w:val="clear" w:color="auto" w:fill="auto"/>
          </w:tcPr>
          <w:p w14:paraId="3AAD7674" w14:textId="77777777" w:rsidR="005E3333" w:rsidRPr="000E3053" w:rsidRDefault="005E3333" w:rsidP="00C21245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A616D6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C6C94A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4E28A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13ACFD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02C45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0F1C0C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B3CF0E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1B05A2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3DE83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6C0614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219D7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161F27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B5F109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CC641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7E793E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FDF9E5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88CC6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D65D1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67CD42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A17A5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A9F767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284D19C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6A0113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3333" w:rsidRPr="000E3053" w14:paraId="2579EFFC" w14:textId="77777777" w:rsidTr="00C21245">
        <w:trPr>
          <w:cantSplit/>
          <w:trHeight w:val="19"/>
        </w:trPr>
        <w:tc>
          <w:tcPr>
            <w:tcW w:w="2700" w:type="dxa"/>
          </w:tcPr>
          <w:p w14:paraId="02FC17D3" w14:textId="77777777" w:rsidR="005E3333" w:rsidRPr="000E3053" w:rsidRDefault="005E3333" w:rsidP="00C21245">
            <w:pPr>
              <w:spacing w:line="240" w:lineRule="exact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พัฒนาบริการสบาย จำกัด</w:t>
            </w:r>
          </w:p>
        </w:tc>
        <w:tc>
          <w:tcPr>
            <w:tcW w:w="180" w:type="dxa"/>
            <w:shd w:val="clear" w:color="auto" w:fill="auto"/>
          </w:tcPr>
          <w:p w14:paraId="1C2AA124" w14:textId="77777777" w:rsidR="005E3333" w:rsidRPr="000E3053" w:rsidRDefault="005E3333" w:rsidP="00C21245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74B15B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9C4C148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7BD19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315E4F09" w14:textId="77777777" w:rsidR="005E3333" w:rsidRPr="000E3053" w:rsidRDefault="005E3333" w:rsidP="00C2124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0AD5ED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5CBDADC7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73C08C79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D9EE5A" w14:textId="77777777" w:rsidR="005E3333" w:rsidRPr="000E3053" w:rsidRDefault="005E3333" w:rsidP="00C21245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0F99B7DB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72F1923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41F9F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0" w:type="dxa"/>
          </w:tcPr>
          <w:p w14:paraId="3E9DCA50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6737B4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00D0C9AA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526FE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45CCDE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D149D8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0AE492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EF8DA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351B217B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E03A48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7128CABF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7057C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539A48E0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0EAA99E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E3333" w:rsidRPr="000E3053" w14:paraId="0869F2A5" w14:textId="77777777" w:rsidTr="00C21245">
        <w:trPr>
          <w:cantSplit/>
          <w:trHeight w:val="19"/>
        </w:trPr>
        <w:tc>
          <w:tcPr>
            <w:tcW w:w="2700" w:type="dxa"/>
          </w:tcPr>
          <w:p w14:paraId="51F86B5D" w14:textId="77777777" w:rsidR="005E3333" w:rsidRPr="000E3053" w:rsidRDefault="005E3333" w:rsidP="00C21245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423BC04D" w14:textId="77777777" w:rsidR="005E3333" w:rsidRPr="000E3053" w:rsidRDefault="005E3333" w:rsidP="00C21245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D2AEF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74C7F2" w14:textId="77777777" w:rsidR="005E3333" w:rsidRPr="000E3053" w:rsidRDefault="005E3333" w:rsidP="00C21245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786CD" w14:textId="77777777" w:rsidR="005E3333" w:rsidRPr="000E3053" w:rsidRDefault="005E3333" w:rsidP="00C212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6B31ED" w14:textId="77777777" w:rsidR="005E3333" w:rsidRPr="000E3053" w:rsidRDefault="005E3333" w:rsidP="00C21245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72791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5B0AE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37D63B" w14:textId="77777777" w:rsidR="005E3333" w:rsidRPr="000E3053" w:rsidRDefault="005E3333" w:rsidP="00C2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27929" w14:textId="77777777" w:rsidR="005E3333" w:rsidRPr="000E3053" w:rsidRDefault="005E3333" w:rsidP="00C2124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8F1109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0A8D328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D93279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58723155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DB80DE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EB8936" w14:textId="77777777" w:rsidR="005E3333" w:rsidRPr="000E3053" w:rsidRDefault="005E3333" w:rsidP="005A647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FB97CF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FBCD11" w14:textId="77777777" w:rsidR="005E3333" w:rsidRPr="000E3053" w:rsidRDefault="005E3333" w:rsidP="00C212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F70289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B28F0E6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E8B0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F19A0AE" w14:textId="77777777" w:rsidR="005E3333" w:rsidRPr="000E3053" w:rsidRDefault="005E3333" w:rsidP="00C2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5361226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2662F49A" w14:textId="77777777" w:rsidR="005E3333" w:rsidRPr="000E3053" w:rsidRDefault="005E3333" w:rsidP="005A64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4E85A5" w14:textId="77777777" w:rsidR="005E3333" w:rsidRPr="000E3053" w:rsidRDefault="005E3333" w:rsidP="005A64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38E6667" w14:textId="77777777" w:rsidR="005E3333" w:rsidRDefault="005E3333" w:rsidP="00320AA3">
      <w:pPr>
        <w:jc w:val="both"/>
        <w:rPr>
          <w:rFonts w:ascii="Angsana New" w:hAnsi="Angsana New" w:cs="Angsana New"/>
          <w:sz w:val="26"/>
          <w:szCs w:val="26"/>
        </w:rPr>
      </w:pPr>
    </w:p>
    <w:p w14:paraId="68FB5BAD" w14:textId="77777777" w:rsidR="005E3333" w:rsidRPr="00C6005B" w:rsidRDefault="005E3333" w:rsidP="00320AA3">
      <w:pPr>
        <w:jc w:val="both"/>
        <w:rPr>
          <w:rFonts w:ascii="Angsana New" w:hAnsi="Angsana New" w:cs="Angsana New"/>
          <w:sz w:val="26"/>
          <w:szCs w:val="26"/>
          <w:cs/>
        </w:rPr>
        <w:sectPr w:rsidR="005E3333" w:rsidRPr="00C6005B" w:rsidSect="0017198F">
          <w:pgSz w:w="16834" w:h="11909" w:orient="landscape" w:code="9"/>
          <w:pgMar w:top="1152" w:right="814" w:bottom="1152" w:left="1080" w:header="720" w:footer="720" w:gutter="0"/>
          <w:cols w:space="720"/>
          <w:docGrid w:linePitch="326"/>
        </w:sectPr>
      </w:pPr>
    </w:p>
    <w:p w14:paraId="0DF8E906" w14:textId="77777777" w:rsidR="00B650B8" w:rsidRPr="00832CBA" w:rsidRDefault="00B650B8" w:rsidP="005E333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bookmarkStart w:id="11" w:name="_Toc13757257"/>
      <w:r w:rsidRPr="00832C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เงินลงทุนระยะยาวอื่น</w:t>
      </w:r>
      <w:bookmarkEnd w:id="11"/>
    </w:p>
    <w:p w14:paraId="2110313F" w14:textId="77777777" w:rsidR="00832CBA" w:rsidRPr="00832CBA" w:rsidRDefault="00832CBA" w:rsidP="00832CBA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0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97"/>
        <w:gridCol w:w="180"/>
        <w:gridCol w:w="1214"/>
        <w:gridCol w:w="182"/>
        <w:gridCol w:w="1221"/>
      </w:tblGrid>
      <w:tr w:rsidR="00B650B8" w:rsidRPr="00832CBA" w14:paraId="06188E49" w14:textId="77777777" w:rsidTr="00B54189">
        <w:trPr>
          <w:cantSplit/>
        </w:trPr>
        <w:tc>
          <w:tcPr>
            <w:tcW w:w="5310" w:type="dxa"/>
            <w:shd w:val="clear" w:color="auto" w:fill="auto"/>
          </w:tcPr>
          <w:p w14:paraId="053DFBDB" w14:textId="77777777" w:rsidR="00B650B8" w:rsidRPr="00832CBA" w:rsidRDefault="00B650B8" w:rsidP="00446D2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35F3BC5A" w14:textId="77777777" w:rsidR="00B650B8" w:rsidRPr="00832CBA" w:rsidRDefault="00B650B8" w:rsidP="00446D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8DA096" w14:textId="77777777" w:rsidR="00B650B8" w:rsidRPr="00832CBA" w:rsidRDefault="00B650B8" w:rsidP="00446D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6E5676CD" w14:textId="77777777" w:rsidR="00B650B8" w:rsidRPr="00832CBA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650B8" w:rsidRPr="00832CBA" w14:paraId="09FB9646" w14:textId="77777777" w:rsidTr="00B54189">
        <w:trPr>
          <w:cantSplit/>
        </w:trPr>
        <w:tc>
          <w:tcPr>
            <w:tcW w:w="5310" w:type="dxa"/>
          </w:tcPr>
          <w:p w14:paraId="77174B13" w14:textId="77777777" w:rsidR="00B650B8" w:rsidRPr="00832CBA" w:rsidRDefault="00B650B8" w:rsidP="00446D2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53A81FD2" w14:textId="77777777" w:rsidR="00B650B8" w:rsidRPr="00832CBA" w:rsidRDefault="00B650B8" w:rsidP="00446D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3D9A84F" w14:textId="77777777" w:rsidR="00B650B8" w:rsidRPr="00832CBA" w:rsidRDefault="00B650B8" w:rsidP="00446D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center"/>
          </w:tcPr>
          <w:p w14:paraId="001AC38F" w14:textId="77777777" w:rsidR="00B650B8" w:rsidRPr="00832CBA" w:rsidRDefault="00EE6B38" w:rsidP="00EE6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2" w:type="dxa"/>
            <w:vAlign w:val="center"/>
          </w:tcPr>
          <w:p w14:paraId="1DCCE4F2" w14:textId="77777777" w:rsidR="00B650B8" w:rsidRPr="00832CBA" w:rsidRDefault="00B650B8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 w14:paraId="5877E0E5" w14:textId="77777777" w:rsidR="00B650B8" w:rsidRPr="004A2E7F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A2E7F" w:rsidRPr="00832CBA" w14:paraId="00EFE06D" w14:textId="77777777" w:rsidTr="00B54189">
        <w:trPr>
          <w:cantSplit/>
        </w:trPr>
        <w:tc>
          <w:tcPr>
            <w:tcW w:w="5310" w:type="dxa"/>
          </w:tcPr>
          <w:p w14:paraId="13C0B02F" w14:textId="77777777" w:rsidR="004A2E7F" w:rsidRPr="00832CBA" w:rsidRDefault="004A2E7F" w:rsidP="004A2E7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6233A9C1" w14:textId="77777777"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7304312B" w14:textId="77777777"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2DF3995" w14:textId="77777777" w:rsidR="004A2E7F" w:rsidRPr="00832CBA" w:rsidRDefault="004A2E7F" w:rsidP="00EE6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32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8B0BF74" w14:textId="77777777"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FAD9312" w14:textId="77777777" w:rsidR="004A2E7F" w:rsidRPr="00832CBA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A2E7F" w:rsidRPr="00832CBA" w14:paraId="115350A2" w14:textId="77777777" w:rsidTr="00B54189">
        <w:trPr>
          <w:cantSplit/>
        </w:trPr>
        <w:tc>
          <w:tcPr>
            <w:tcW w:w="5310" w:type="dxa"/>
          </w:tcPr>
          <w:p w14:paraId="0D8162A2" w14:textId="77777777" w:rsidR="004A2E7F" w:rsidRPr="00832CBA" w:rsidRDefault="004A2E7F" w:rsidP="004A2E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7B19AB3" w14:textId="77777777"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88CB3" w14:textId="77777777"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188A6BB9" w14:textId="77777777" w:rsidR="004A2E7F" w:rsidRPr="00832CBA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2E7F" w:rsidRPr="00832CBA" w14:paraId="32AAF8B0" w14:textId="77777777" w:rsidTr="00B54189">
        <w:trPr>
          <w:cantSplit/>
        </w:trPr>
        <w:tc>
          <w:tcPr>
            <w:tcW w:w="5310" w:type="dxa"/>
          </w:tcPr>
          <w:p w14:paraId="444901B6" w14:textId="77777777" w:rsidR="004A2E7F" w:rsidRPr="00EF2221" w:rsidRDefault="004A2E7F" w:rsidP="004A2E7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2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เงินลงทุนในตราสารหนี้ที่จะถือจนครบกำหนด </w:t>
            </w:r>
          </w:p>
        </w:tc>
        <w:tc>
          <w:tcPr>
            <w:tcW w:w="1097" w:type="dxa"/>
          </w:tcPr>
          <w:p w14:paraId="3FD3790F" w14:textId="77777777"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D81B67" w14:textId="77777777"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3A007EC" w14:textId="77777777"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D5CC9D8" w14:textId="77777777"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BB82688" w14:textId="77777777"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FEE" w:rsidRPr="00832CBA" w14:paraId="33CA1892" w14:textId="77777777" w:rsidTr="00B54189">
        <w:trPr>
          <w:cantSplit/>
        </w:trPr>
        <w:tc>
          <w:tcPr>
            <w:tcW w:w="5310" w:type="dxa"/>
          </w:tcPr>
          <w:p w14:paraId="64134423" w14:textId="77777777" w:rsidR="00A32FEE" w:rsidRPr="00832CBA" w:rsidRDefault="00A32FEE" w:rsidP="00A32F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เงินให้กู้ยืมแปลงสภาพ</w:t>
            </w:r>
          </w:p>
        </w:tc>
        <w:tc>
          <w:tcPr>
            <w:tcW w:w="1097" w:type="dxa"/>
          </w:tcPr>
          <w:p w14:paraId="5229E880" w14:textId="77777777" w:rsidR="00A32FEE" w:rsidRPr="00832CBA" w:rsidRDefault="00A32FEE" w:rsidP="00A32F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CC96505" w14:textId="77777777" w:rsidR="00A32FEE" w:rsidRPr="00832CBA" w:rsidRDefault="00A32FEE" w:rsidP="00A32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5354795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192,718</w:t>
            </w:r>
          </w:p>
        </w:tc>
        <w:tc>
          <w:tcPr>
            <w:tcW w:w="182" w:type="dxa"/>
          </w:tcPr>
          <w:p w14:paraId="28080602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6DB3D43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192,718</w:t>
            </w:r>
          </w:p>
        </w:tc>
      </w:tr>
      <w:tr w:rsidR="00A32FEE" w:rsidRPr="00832CBA" w14:paraId="0083F7DD" w14:textId="77777777" w:rsidTr="00B54189">
        <w:trPr>
          <w:cantSplit/>
        </w:trPr>
        <w:tc>
          <w:tcPr>
            <w:tcW w:w="5310" w:type="dxa"/>
          </w:tcPr>
          <w:p w14:paraId="6B1D5BB9" w14:textId="77777777" w:rsidR="00A32FEE" w:rsidRPr="00832CBA" w:rsidRDefault="00A32FEE" w:rsidP="00A32F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054BB5F" w14:textId="77777777" w:rsidR="00A32FEE" w:rsidRPr="00832CBA" w:rsidRDefault="00A32FEE" w:rsidP="00A32F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50C65" w14:textId="77777777" w:rsidR="00A32FEE" w:rsidRPr="00832CBA" w:rsidRDefault="00A32FEE" w:rsidP="00A32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FD95336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F5A1443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DC8196A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FEE" w:rsidRPr="00832CBA" w14:paraId="26897ACB" w14:textId="77777777" w:rsidTr="00B54189">
        <w:trPr>
          <w:cantSplit/>
        </w:trPr>
        <w:tc>
          <w:tcPr>
            <w:tcW w:w="5310" w:type="dxa"/>
          </w:tcPr>
          <w:p w14:paraId="61C8929B" w14:textId="77777777" w:rsidR="00A32FEE" w:rsidRPr="00EF2221" w:rsidRDefault="00A32FEE" w:rsidP="00A32FEE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EF2221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097" w:type="dxa"/>
          </w:tcPr>
          <w:p w14:paraId="66AD1C6C" w14:textId="77777777" w:rsidR="00A32FEE" w:rsidRPr="00832CBA" w:rsidRDefault="00A32FEE" w:rsidP="00A32F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857EB" w14:textId="77777777" w:rsidR="00A32FEE" w:rsidRPr="00832CBA" w:rsidRDefault="00A32FEE" w:rsidP="00A32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8C18F71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4A896F3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2B3CB41" w14:textId="77777777" w:rsidR="00A32FEE" w:rsidRPr="00832CBA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FEE" w:rsidRPr="00832CBA" w14:paraId="5C18DAE0" w14:textId="77777777" w:rsidTr="00B54189">
        <w:trPr>
          <w:cantSplit/>
        </w:trPr>
        <w:tc>
          <w:tcPr>
            <w:tcW w:w="5310" w:type="dxa"/>
          </w:tcPr>
          <w:p w14:paraId="03389318" w14:textId="77777777" w:rsidR="00A32FEE" w:rsidRPr="00832CBA" w:rsidRDefault="00A32FEE" w:rsidP="00A32FEE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Bagan Innovation Technology (Singapore) Pte. Ltd.</w:t>
            </w:r>
          </w:p>
        </w:tc>
        <w:tc>
          <w:tcPr>
            <w:tcW w:w="1097" w:type="dxa"/>
          </w:tcPr>
          <w:p w14:paraId="2C6FAEED" w14:textId="77777777" w:rsidR="00A32FEE" w:rsidRPr="00832CBA" w:rsidRDefault="00A32FEE" w:rsidP="00A32F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67E35" w14:textId="77777777" w:rsidR="00A32FEE" w:rsidRPr="00832CBA" w:rsidRDefault="00A32FEE" w:rsidP="00A32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F74AC5E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63,776</w:t>
            </w:r>
          </w:p>
        </w:tc>
        <w:tc>
          <w:tcPr>
            <w:tcW w:w="182" w:type="dxa"/>
          </w:tcPr>
          <w:p w14:paraId="4A056851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7FC0EB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63,776</w:t>
            </w:r>
          </w:p>
        </w:tc>
      </w:tr>
      <w:tr w:rsidR="00A32FEE" w:rsidRPr="00832CBA" w14:paraId="247203CA" w14:textId="77777777" w:rsidTr="00B54189">
        <w:trPr>
          <w:cantSplit/>
        </w:trPr>
        <w:tc>
          <w:tcPr>
            <w:tcW w:w="5310" w:type="dxa"/>
          </w:tcPr>
          <w:p w14:paraId="4091A59B" w14:textId="77777777" w:rsidR="00A32FEE" w:rsidRPr="00832CBA" w:rsidRDefault="00A32FEE" w:rsidP="00A32F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</w:rPr>
              <w:t xml:space="preserve">PT Bank </w:t>
            </w:r>
            <w:proofErr w:type="spellStart"/>
            <w:r w:rsidRPr="00832CBA">
              <w:rPr>
                <w:rFonts w:asciiTheme="majorBidi" w:hAnsiTheme="majorBidi" w:cstheme="majorBidi"/>
                <w:sz w:val="30"/>
                <w:szCs w:val="30"/>
              </w:rPr>
              <w:t>JTrust</w:t>
            </w:r>
            <w:proofErr w:type="spellEnd"/>
            <w:r w:rsidRPr="00832CBA">
              <w:rPr>
                <w:rFonts w:asciiTheme="majorBidi" w:hAnsiTheme="majorBidi" w:cstheme="majorBidi"/>
                <w:sz w:val="30"/>
                <w:szCs w:val="30"/>
              </w:rPr>
              <w:t xml:space="preserve"> Indonesia </w:t>
            </w:r>
            <w:proofErr w:type="spellStart"/>
            <w:r w:rsidRPr="00832CBA">
              <w:rPr>
                <w:rFonts w:asciiTheme="majorBidi" w:hAnsiTheme="majorBidi" w:cstheme="majorBidi"/>
                <w:sz w:val="30"/>
                <w:szCs w:val="30"/>
              </w:rPr>
              <w:t>Tbk</w:t>
            </w:r>
            <w:proofErr w:type="spellEnd"/>
            <w:r w:rsidRPr="00832CBA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097" w:type="dxa"/>
          </w:tcPr>
          <w:p w14:paraId="2E8B0A2B" w14:textId="77777777" w:rsidR="00A32FEE" w:rsidRPr="00832CBA" w:rsidRDefault="00A32FEE" w:rsidP="00A32F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711EBD0" w14:textId="77777777" w:rsidR="00A32FEE" w:rsidRPr="00832CBA" w:rsidRDefault="00A32FEE" w:rsidP="00A32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5905C62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414,502</w:t>
            </w:r>
          </w:p>
        </w:tc>
        <w:tc>
          <w:tcPr>
            <w:tcW w:w="182" w:type="dxa"/>
          </w:tcPr>
          <w:p w14:paraId="3E3502EE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2BE2A86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414,502</w:t>
            </w:r>
          </w:p>
        </w:tc>
      </w:tr>
      <w:tr w:rsidR="00A32FEE" w:rsidRPr="00832CBA" w14:paraId="1838F03A" w14:textId="77777777" w:rsidTr="00B54189">
        <w:trPr>
          <w:cantSplit/>
        </w:trPr>
        <w:tc>
          <w:tcPr>
            <w:tcW w:w="5310" w:type="dxa"/>
          </w:tcPr>
          <w:p w14:paraId="45081D32" w14:textId="77777777" w:rsidR="00A32FEE" w:rsidRPr="00832CBA" w:rsidRDefault="00A32FEE" w:rsidP="00A32F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รวมเงินลงทุนในบริษัทอื่น</w:t>
            </w:r>
          </w:p>
        </w:tc>
        <w:tc>
          <w:tcPr>
            <w:tcW w:w="1097" w:type="dxa"/>
          </w:tcPr>
          <w:p w14:paraId="6354E592" w14:textId="77777777" w:rsidR="00A32FEE" w:rsidRPr="00832CBA" w:rsidRDefault="00A32FEE" w:rsidP="00A32F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F80D25" w14:textId="77777777" w:rsidR="00A32FEE" w:rsidRPr="00832CBA" w:rsidRDefault="00A32FEE" w:rsidP="00A32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91D2EFE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478,278</w:t>
            </w:r>
          </w:p>
        </w:tc>
        <w:tc>
          <w:tcPr>
            <w:tcW w:w="182" w:type="dxa"/>
          </w:tcPr>
          <w:p w14:paraId="5FA084FD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C1AB906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478,278</w:t>
            </w:r>
          </w:p>
        </w:tc>
      </w:tr>
      <w:tr w:rsidR="00A32FEE" w:rsidRPr="00832CBA" w14:paraId="75CD96BC" w14:textId="77777777" w:rsidTr="00B54189">
        <w:trPr>
          <w:cantSplit/>
        </w:trPr>
        <w:tc>
          <w:tcPr>
            <w:tcW w:w="5310" w:type="dxa"/>
          </w:tcPr>
          <w:p w14:paraId="5B649AC4" w14:textId="77777777" w:rsidR="00A32FEE" w:rsidRPr="00832CBA" w:rsidRDefault="00A32FEE" w:rsidP="00A32F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7" w:type="dxa"/>
          </w:tcPr>
          <w:p w14:paraId="3D9225CC" w14:textId="77777777" w:rsidR="00A32FEE" w:rsidRPr="00832CBA" w:rsidRDefault="00A32FEE" w:rsidP="00A32F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C0DFB9" w14:textId="77777777" w:rsidR="00A32FEE" w:rsidRPr="00832CBA" w:rsidRDefault="00A32FEE" w:rsidP="00A32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4453832A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670,996</w:t>
            </w:r>
          </w:p>
        </w:tc>
        <w:tc>
          <w:tcPr>
            <w:tcW w:w="182" w:type="dxa"/>
          </w:tcPr>
          <w:p w14:paraId="52DBBC9F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52DFFBD9" w14:textId="77777777" w:rsidR="00A32FEE" w:rsidRPr="00536097" w:rsidRDefault="00A32FEE" w:rsidP="00A32F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670,996</w:t>
            </w:r>
          </w:p>
        </w:tc>
      </w:tr>
    </w:tbl>
    <w:p w14:paraId="6B1CA181" w14:textId="77777777" w:rsidR="00B650B8" w:rsidRPr="00832CBA" w:rsidRDefault="00B650B8" w:rsidP="00B650B8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46CD1C4" w14:textId="77777777" w:rsidR="00674410" w:rsidRPr="00674410" w:rsidRDefault="00674410" w:rsidP="007D272D">
      <w:pPr>
        <w:ind w:left="461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744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เงินลงทุนใน </w:t>
      </w:r>
      <w:r w:rsidRPr="00674410">
        <w:rPr>
          <w:rFonts w:asciiTheme="majorBidi" w:hAnsiTheme="majorBidi" w:cstheme="majorBidi"/>
          <w:i/>
          <w:iCs/>
          <w:sz w:val="30"/>
          <w:szCs w:val="30"/>
        </w:rPr>
        <w:t xml:space="preserve">PT Bank </w:t>
      </w:r>
      <w:proofErr w:type="spellStart"/>
      <w:r w:rsidRPr="00674410">
        <w:rPr>
          <w:rFonts w:asciiTheme="majorBidi" w:hAnsiTheme="majorBidi" w:cstheme="majorBidi"/>
          <w:i/>
          <w:iCs/>
          <w:sz w:val="30"/>
          <w:szCs w:val="30"/>
        </w:rPr>
        <w:t>JTrust</w:t>
      </w:r>
      <w:proofErr w:type="spellEnd"/>
      <w:r w:rsidRPr="00674410">
        <w:rPr>
          <w:rFonts w:asciiTheme="majorBidi" w:hAnsiTheme="majorBidi" w:cstheme="majorBidi"/>
          <w:i/>
          <w:iCs/>
          <w:sz w:val="30"/>
          <w:szCs w:val="30"/>
        </w:rPr>
        <w:t xml:space="preserve"> Indonesia </w:t>
      </w:r>
      <w:proofErr w:type="spellStart"/>
      <w:r w:rsidRPr="00674410">
        <w:rPr>
          <w:rFonts w:asciiTheme="majorBidi" w:hAnsiTheme="majorBidi" w:cstheme="majorBidi"/>
          <w:i/>
          <w:iCs/>
          <w:sz w:val="30"/>
          <w:szCs w:val="30"/>
        </w:rPr>
        <w:t>Tbk</w:t>
      </w:r>
      <w:proofErr w:type="spellEnd"/>
      <w:r w:rsidRPr="00674410">
        <w:rPr>
          <w:rFonts w:asciiTheme="majorBidi" w:hAnsiTheme="majorBidi" w:cstheme="majorBidi"/>
          <w:i/>
          <w:iCs/>
          <w:sz w:val="30"/>
          <w:szCs w:val="30"/>
        </w:rPr>
        <w:t>.</w:t>
      </w:r>
    </w:p>
    <w:p w14:paraId="1DB82871" w14:textId="77777777" w:rsidR="00674410" w:rsidRPr="00674410" w:rsidRDefault="00674410" w:rsidP="005D3D49">
      <w:pPr>
        <w:ind w:left="461"/>
        <w:rPr>
          <w:rFonts w:asciiTheme="majorBidi" w:hAnsiTheme="majorBidi" w:cs="Angsana New"/>
          <w:sz w:val="30"/>
          <w:szCs w:val="30"/>
        </w:rPr>
      </w:pPr>
    </w:p>
    <w:p w14:paraId="3CF44188" w14:textId="65C0CE54" w:rsidR="003374D4" w:rsidRPr="008770C0" w:rsidRDefault="003374D4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ผู้ถือหุ้นใหญ่ของ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>. (</w:t>
      </w:r>
      <w:r w:rsidRPr="00702FBE">
        <w:rPr>
          <w:rFonts w:asciiTheme="majorBidi" w:hAnsiTheme="majorBidi" w:hint="cs"/>
          <w:sz w:val="30"/>
          <w:szCs w:val="30"/>
          <w:cs/>
        </w:rPr>
        <w:t>ซึ่งถือหุ้นประมาณร้อยละ</w:t>
      </w:r>
      <w:r w:rsidRPr="00702FBE">
        <w:rPr>
          <w:rFonts w:asciiTheme="majorBidi" w:hAnsiTheme="majorBidi"/>
          <w:sz w:val="30"/>
          <w:szCs w:val="30"/>
          <w:cs/>
        </w:rPr>
        <w:t xml:space="preserve"> 97 </w:t>
      </w:r>
      <w:r w:rsidRPr="00702FBE">
        <w:rPr>
          <w:rFonts w:asciiTheme="majorBidi" w:hAnsiTheme="majorBidi" w:hint="cs"/>
          <w:sz w:val="30"/>
          <w:szCs w:val="30"/>
          <w:cs/>
        </w:rPr>
        <w:t>ของหุ้นทั้งหมด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เป็นบริษัทในกลุ่มเดียวกันกับผู้ที่เป็นโจทก์ฟ้องบริษัทในคดีความต่างๆ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ตามที่กล่าวไว้ใน</w:t>
      </w:r>
      <w:r w:rsidR="002A4595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</w:t>
      </w:r>
      <w:r w:rsidRPr="00702FBE">
        <w:rPr>
          <w:rFonts w:asciiTheme="majorBidi" w:hAnsiTheme="majorBidi" w:hint="cs"/>
          <w:sz w:val="30"/>
          <w:szCs w:val="30"/>
          <w:cs/>
        </w:rPr>
        <w:t>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</w:t>
      </w:r>
      <w:r>
        <w:rPr>
          <w:rFonts w:asciiTheme="majorBidi" w:hAnsiTheme="majorBidi"/>
          <w:sz w:val="30"/>
          <w:szCs w:val="30"/>
        </w:rPr>
        <w:t>8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ฝ่ายบริหารของบริษัทได้มีการประเมินมูลค่าเงินลงทุนดัง</w:t>
      </w:r>
      <w:r>
        <w:rPr>
          <w:rFonts w:asciiTheme="majorBidi" w:hAnsiTheme="majorBidi" w:hint="cs"/>
          <w:sz w:val="30"/>
          <w:szCs w:val="30"/>
          <w:cs/>
        </w:rPr>
        <w:t>กล่าว</w:t>
      </w:r>
      <w:r w:rsidRPr="00702FBE">
        <w:rPr>
          <w:rFonts w:asciiTheme="majorBidi" w:hAnsiTheme="majorBidi" w:hint="cs"/>
          <w:sz w:val="30"/>
          <w:szCs w:val="30"/>
          <w:cs/>
        </w:rPr>
        <w:t>จากข้อมูลที่ได้รับล่าสุด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โดยพิจารณาว่าไม่มีการด้อยค่าของเงินลงทุนดังกล่าว</w:t>
      </w:r>
    </w:p>
    <w:p w14:paraId="0182C704" w14:textId="77777777" w:rsidR="008F337C" w:rsidRDefault="008F337C" w:rsidP="008F337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p w14:paraId="1119984F" w14:textId="77777777" w:rsidR="00997A80" w:rsidRPr="00C0490C" w:rsidRDefault="0045314C" w:rsidP="005E333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2" w:name="_Toc13757258"/>
      <w:r w:rsidRPr="00997A8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</w:t>
      </w:r>
      <w:r w:rsidR="00F54A9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เปลี่ยนแปลงหนี้สินที่เกิด</w:t>
      </w:r>
      <w:r w:rsidRPr="00997A8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จากกิจกรรมจัดหาเงิน</w:t>
      </w:r>
      <w:bookmarkEnd w:id="12"/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97"/>
        <w:gridCol w:w="180"/>
        <w:gridCol w:w="178"/>
        <w:gridCol w:w="178"/>
        <w:gridCol w:w="2417"/>
      </w:tblGrid>
      <w:tr w:rsidR="00B458AB" w:rsidRPr="00D454B2" w14:paraId="5E31BCC9" w14:textId="77777777" w:rsidTr="00B54189">
        <w:trPr>
          <w:cantSplit/>
        </w:trPr>
        <w:tc>
          <w:tcPr>
            <w:tcW w:w="6210" w:type="dxa"/>
            <w:shd w:val="clear" w:color="auto" w:fill="auto"/>
          </w:tcPr>
          <w:p w14:paraId="1DF4B67D" w14:textId="77777777" w:rsidR="00B458AB" w:rsidRPr="00D454B2" w:rsidRDefault="00B458AB" w:rsidP="00B458AB">
            <w:pPr>
              <w:rPr>
                <w:i/>
                <w:iCs/>
                <w:szCs w:val="22"/>
              </w:rPr>
            </w:pPr>
          </w:p>
        </w:tc>
        <w:tc>
          <w:tcPr>
            <w:tcW w:w="197" w:type="dxa"/>
          </w:tcPr>
          <w:p w14:paraId="5009A9B2" w14:textId="77777777"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DBFF06A" w14:textId="77777777"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6776CD1A" w14:textId="77777777" w:rsidR="00B458AB" w:rsidRPr="00D454B2" w:rsidRDefault="00B458AB" w:rsidP="00B458AB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53A739EF" w14:textId="77777777"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2417" w:type="dxa"/>
          </w:tcPr>
          <w:p w14:paraId="51665758" w14:textId="77777777" w:rsidR="00B458AB" w:rsidRPr="00AF41F8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b/>
                <w:bCs/>
                <w:szCs w:val="22"/>
              </w:rPr>
            </w:pPr>
            <w:r w:rsidRPr="000E06A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458AB" w:rsidRPr="00D454B2" w14:paraId="47F6BAC7" w14:textId="77777777" w:rsidTr="00B54189">
        <w:trPr>
          <w:cantSplit/>
        </w:trPr>
        <w:tc>
          <w:tcPr>
            <w:tcW w:w="6210" w:type="dxa"/>
          </w:tcPr>
          <w:p w14:paraId="3524417D" w14:textId="77777777" w:rsidR="00B458AB" w:rsidRPr="00D454B2" w:rsidRDefault="00B458AB" w:rsidP="00B458AB">
            <w:pPr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97" w:type="dxa"/>
          </w:tcPr>
          <w:p w14:paraId="4AF1236A" w14:textId="77777777"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FE86C88" w14:textId="77777777"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32985AC6" w14:textId="77777777"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9DF2EB4" w14:textId="77777777"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  <w:vAlign w:val="bottom"/>
          </w:tcPr>
          <w:p w14:paraId="220F81E4" w14:textId="77777777" w:rsidR="00B458AB" w:rsidRPr="00D454B2" w:rsidRDefault="00B458AB" w:rsidP="00B458AB">
            <w:pPr>
              <w:pStyle w:val="acctmergecolhdg"/>
              <w:spacing w:line="240" w:lineRule="atLeast"/>
              <w:ind w:left="-79" w:right="-79"/>
              <w:rPr>
                <w:szCs w:val="22"/>
                <w:cs/>
              </w:rPr>
            </w:pPr>
            <w:r w:rsidRPr="00E24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  <w:r w:rsidR="006449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และดอกเบี้ยค้างจ่าย</w:t>
            </w:r>
          </w:p>
        </w:tc>
      </w:tr>
      <w:tr w:rsidR="00B458AB" w:rsidRPr="00D454B2" w14:paraId="7C8CE257" w14:textId="77777777" w:rsidTr="00B54189">
        <w:trPr>
          <w:cantSplit/>
        </w:trPr>
        <w:tc>
          <w:tcPr>
            <w:tcW w:w="6210" w:type="dxa"/>
          </w:tcPr>
          <w:p w14:paraId="5F6851E9" w14:textId="77777777" w:rsidR="00B458AB" w:rsidRPr="00D454B2" w:rsidRDefault="00B458AB" w:rsidP="00B458AB">
            <w:pPr>
              <w:rPr>
                <w:szCs w:val="22"/>
              </w:rPr>
            </w:pPr>
          </w:p>
        </w:tc>
        <w:tc>
          <w:tcPr>
            <w:tcW w:w="197" w:type="dxa"/>
          </w:tcPr>
          <w:p w14:paraId="401B4DE2" w14:textId="77777777"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287A2B4" w14:textId="77777777"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5879B7CB" w14:textId="77777777"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178" w:type="dxa"/>
          </w:tcPr>
          <w:p w14:paraId="508CCFDF" w14:textId="77777777"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2417" w:type="dxa"/>
          </w:tcPr>
          <w:p w14:paraId="450F71C8" w14:textId="77777777"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0E06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6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63E74" w:rsidRPr="00D454B2" w14:paraId="3390C8CB" w14:textId="77777777" w:rsidTr="00B54189">
        <w:trPr>
          <w:cantSplit/>
        </w:trPr>
        <w:tc>
          <w:tcPr>
            <w:tcW w:w="6210" w:type="dxa"/>
          </w:tcPr>
          <w:p w14:paraId="43D417E5" w14:textId="7908F403" w:rsidR="00963E74" w:rsidRPr="0035357A" w:rsidRDefault="00963E74" w:rsidP="00963E74">
            <w:pPr>
              <w:rPr>
                <w:i/>
                <w:iCs/>
                <w:szCs w:val="22"/>
              </w:rPr>
            </w:pPr>
            <w:r w:rsidRPr="000E06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</w:t>
            </w:r>
            <w:r w:rsidR="00EA60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0E06A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06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E06A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7" w:type="dxa"/>
          </w:tcPr>
          <w:p w14:paraId="3AA5826F" w14:textId="77777777" w:rsidR="00963E74" w:rsidRPr="00D454B2" w:rsidRDefault="00963E74" w:rsidP="00963E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A89B8C8" w14:textId="77777777" w:rsidR="00963E74" w:rsidRPr="00D454B2" w:rsidRDefault="00963E74" w:rsidP="00963E7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1082D668" w14:textId="77777777" w:rsidR="00963E74" w:rsidRPr="00D454B2" w:rsidRDefault="00963E74" w:rsidP="00963E7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0668101A" w14:textId="77777777" w:rsidR="00963E74" w:rsidRPr="00D454B2" w:rsidRDefault="00963E74" w:rsidP="00963E7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613E7163" w14:textId="52B5DB12" w:rsidR="00963E74" w:rsidRPr="00963E74" w:rsidRDefault="00963E74" w:rsidP="00963E7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63E74">
              <w:rPr>
                <w:rFonts w:asciiTheme="majorBidi" w:hAnsiTheme="majorBidi" w:cstheme="majorBidi"/>
                <w:sz w:val="30"/>
                <w:szCs w:val="30"/>
              </w:rPr>
              <w:t>41,990</w:t>
            </w:r>
          </w:p>
        </w:tc>
      </w:tr>
      <w:tr w:rsidR="00963E74" w:rsidRPr="00D454B2" w14:paraId="0DDF5001" w14:textId="77777777" w:rsidTr="00B54189">
        <w:trPr>
          <w:cantSplit/>
        </w:trPr>
        <w:tc>
          <w:tcPr>
            <w:tcW w:w="6210" w:type="dxa"/>
          </w:tcPr>
          <w:p w14:paraId="5473E7D1" w14:textId="77777777" w:rsidR="00963E74" w:rsidRPr="00D454B2" w:rsidRDefault="00963E74" w:rsidP="00963E74">
            <w:pPr>
              <w:rPr>
                <w:szCs w:val="22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97" w:type="dxa"/>
          </w:tcPr>
          <w:p w14:paraId="7D910F1E" w14:textId="77777777" w:rsidR="00963E74" w:rsidRPr="00D454B2" w:rsidRDefault="00963E74" w:rsidP="00963E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0FDFC11" w14:textId="77777777" w:rsidR="00963E74" w:rsidRPr="00D454B2" w:rsidRDefault="00963E74" w:rsidP="00963E7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6ABBEFEA" w14:textId="77777777" w:rsidR="00963E74" w:rsidRPr="00D454B2" w:rsidRDefault="00963E74" w:rsidP="00963E7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46EFD8BF" w14:textId="77777777" w:rsidR="00963E74" w:rsidRPr="00D454B2" w:rsidRDefault="00963E74" w:rsidP="00963E7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7A5AF113" w14:textId="25A22100" w:rsidR="00963E74" w:rsidRPr="00963E74" w:rsidRDefault="00963E74" w:rsidP="00963E7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63E74">
              <w:rPr>
                <w:rFonts w:asciiTheme="majorBidi" w:hAnsiTheme="majorBidi" w:cstheme="majorBidi"/>
                <w:sz w:val="30"/>
                <w:szCs w:val="30"/>
              </w:rPr>
              <w:t>(12,357)</w:t>
            </w:r>
          </w:p>
        </w:tc>
      </w:tr>
      <w:tr w:rsidR="00963E74" w:rsidRPr="00D454B2" w14:paraId="4F359E4E" w14:textId="77777777" w:rsidTr="00B54189">
        <w:trPr>
          <w:cantSplit/>
        </w:trPr>
        <w:tc>
          <w:tcPr>
            <w:tcW w:w="6210" w:type="dxa"/>
          </w:tcPr>
          <w:p w14:paraId="4B0CF1A2" w14:textId="77777777" w:rsidR="00963E74" w:rsidRPr="00D454B2" w:rsidRDefault="00963E74" w:rsidP="00963E74">
            <w:pPr>
              <w:rPr>
                <w:szCs w:val="22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97" w:type="dxa"/>
          </w:tcPr>
          <w:p w14:paraId="4A9EA154" w14:textId="77777777" w:rsidR="00963E74" w:rsidRPr="00D454B2" w:rsidRDefault="00963E74" w:rsidP="00963E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29FE650" w14:textId="77777777" w:rsidR="00963E74" w:rsidRPr="00D454B2" w:rsidRDefault="00963E74" w:rsidP="00963E7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0B5359E4" w14:textId="77777777" w:rsidR="00963E74" w:rsidRPr="00D454B2" w:rsidRDefault="00963E74" w:rsidP="00963E7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7AC369A" w14:textId="77777777" w:rsidR="00963E74" w:rsidRPr="00D454B2" w:rsidRDefault="00963E74" w:rsidP="00963E7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44B78351" w14:textId="57D8C036" w:rsidR="00963E74" w:rsidRPr="00963E74" w:rsidRDefault="00963E74" w:rsidP="00963E7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63E74">
              <w:rPr>
                <w:rFonts w:asciiTheme="majorBidi" w:hAnsiTheme="majorBidi" w:cstheme="majorBidi"/>
                <w:sz w:val="30"/>
                <w:szCs w:val="30"/>
              </w:rPr>
              <w:t>(2,294)</w:t>
            </w:r>
          </w:p>
        </w:tc>
      </w:tr>
      <w:tr w:rsidR="00963E74" w:rsidRPr="00D454B2" w14:paraId="324AD6C2" w14:textId="77777777" w:rsidTr="00B54189">
        <w:trPr>
          <w:cantSplit/>
          <w:trHeight w:val="64"/>
        </w:trPr>
        <w:tc>
          <w:tcPr>
            <w:tcW w:w="6210" w:type="dxa"/>
          </w:tcPr>
          <w:p w14:paraId="5706F50B" w14:textId="7EB9008C" w:rsidR="00963E74" w:rsidRPr="00D454B2" w:rsidRDefault="00963E74" w:rsidP="00963E74">
            <w:pPr>
              <w:rPr>
                <w:szCs w:val="22"/>
              </w:rPr>
            </w:pPr>
            <w:r w:rsidRPr="000E0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</w:t>
            </w:r>
            <w:r w:rsidR="00EA60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0E0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E0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7" w:type="dxa"/>
          </w:tcPr>
          <w:p w14:paraId="40F3979D" w14:textId="77777777" w:rsidR="00963E74" w:rsidRPr="00D307BD" w:rsidRDefault="00963E74" w:rsidP="00963E74">
            <w:pPr>
              <w:rPr>
                <w:szCs w:val="22"/>
              </w:rPr>
            </w:pPr>
          </w:p>
        </w:tc>
        <w:tc>
          <w:tcPr>
            <w:tcW w:w="180" w:type="dxa"/>
          </w:tcPr>
          <w:p w14:paraId="5C0C3C19" w14:textId="77777777" w:rsidR="00963E74" w:rsidRPr="00D454B2" w:rsidRDefault="00963E74" w:rsidP="00963E74">
            <w:pPr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5C6A71A8" w14:textId="77777777" w:rsidR="00963E74" w:rsidRPr="00D454B2" w:rsidRDefault="00963E74" w:rsidP="00963E7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7A972D6B" w14:textId="77777777" w:rsidR="00963E74" w:rsidRPr="00D454B2" w:rsidRDefault="00963E74" w:rsidP="00963E74">
            <w:pPr>
              <w:rPr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bottom w:val="double" w:sz="4" w:space="0" w:color="auto"/>
            </w:tcBorders>
          </w:tcPr>
          <w:p w14:paraId="14B65796" w14:textId="3152AED6" w:rsidR="00963E74" w:rsidRPr="009C48BA" w:rsidRDefault="00963E74" w:rsidP="00963E7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4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27,339</w:t>
            </w:r>
          </w:p>
        </w:tc>
      </w:tr>
    </w:tbl>
    <w:p w14:paraId="7C1D8BF7" w14:textId="77777777" w:rsidR="00437B48" w:rsidRPr="00A4031A" w:rsidRDefault="0043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A4031A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48F8B7A" w14:textId="77777777" w:rsidR="00D73E80" w:rsidRDefault="00D73E80" w:rsidP="005E333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bookmarkStart w:id="13" w:name="_Toc13757259"/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หุ้นกู้</w:t>
      </w:r>
      <w:bookmarkEnd w:id="13"/>
    </w:p>
    <w:p w14:paraId="61E68DD3" w14:textId="77777777" w:rsidR="00D73E80" w:rsidRDefault="00D73E80" w:rsidP="00D73E80"/>
    <w:tbl>
      <w:tblPr>
        <w:tblW w:w="909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D73E80" w:rsidRPr="00A52480" w14:paraId="3BFC52F8" w14:textId="77777777" w:rsidTr="00D73E80">
        <w:trPr>
          <w:trHeight w:val="74"/>
        </w:trPr>
        <w:tc>
          <w:tcPr>
            <w:tcW w:w="3368" w:type="pct"/>
          </w:tcPr>
          <w:p w14:paraId="64DBD4EE" w14:textId="77777777" w:rsidR="00D73E80" w:rsidRPr="00D73E80" w:rsidRDefault="00D73E80" w:rsidP="008770C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2" w:type="pct"/>
            <w:gridSpan w:val="5"/>
          </w:tcPr>
          <w:p w14:paraId="6084A346" w14:textId="77777777" w:rsidR="00D73E80" w:rsidRPr="00D73E80" w:rsidRDefault="00D73E80" w:rsidP="00D7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3E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5B789516" w14:textId="77777777"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D73E80" w:rsidRPr="00A52480" w14:paraId="34700AC8" w14:textId="77777777" w:rsidTr="008770C0">
        <w:trPr>
          <w:trHeight w:val="259"/>
        </w:trPr>
        <w:tc>
          <w:tcPr>
            <w:tcW w:w="3368" w:type="pct"/>
          </w:tcPr>
          <w:p w14:paraId="5A07D619" w14:textId="77777777" w:rsidR="00D73E80" w:rsidRPr="00D73E80" w:rsidRDefault="00D73E80" w:rsidP="00D73E8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pct"/>
          </w:tcPr>
          <w:p w14:paraId="79AD6D65" w14:textId="77777777" w:rsidR="00D73E80" w:rsidRPr="00D73E80" w:rsidRDefault="00EE6B38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  <w:gridSpan w:val="3"/>
          </w:tcPr>
          <w:p w14:paraId="0D4AC69D" w14:textId="77777777" w:rsidR="00D73E80" w:rsidRPr="00D73E80" w:rsidRDefault="00D73E80" w:rsidP="00D73E80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08B21F86" w14:textId="77777777"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E80" w:rsidRPr="00A52480" w14:paraId="04785A82" w14:textId="77777777" w:rsidTr="008770C0">
        <w:trPr>
          <w:trHeight w:val="259"/>
        </w:trPr>
        <w:tc>
          <w:tcPr>
            <w:tcW w:w="3368" w:type="pct"/>
          </w:tcPr>
          <w:p w14:paraId="495A6FD9" w14:textId="77777777" w:rsidR="00D73E80" w:rsidRPr="00D73E80" w:rsidRDefault="00D73E80" w:rsidP="00D73E8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pct"/>
          </w:tcPr>
          <w:p w14:paraId="2D81C5D4" w14:textId="77777777"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48" w:type="pct"/>
            <w:gridSpan w:val="3"/>
          </w:tcPr>
          <w:p w14:paraId="668F225E" w14:textId="77777777" w:rsidR="00D73E80" w:rsidRPr="00D73E80" w:rsidRDefault="00D73E80" w:rsidP="00D73E80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C264D83" w14:textId="77777777"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D73E8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561</w:t>
            </w:r>
          </w:p>
        </w:tc>
      </w:tr>
      <w:tr w:rsidR="00D73E80" w:rsidRPr="00A52480" w14:paraId="31030B98" w14:textId="77777777" w:rsidTr="008770C0">
        <w:trPr>
          <w:trHeight w:val="259"/>
        </w:trPr>
        <w:tc>
          <w:tcPr>
            <w:tcW w:w="3368" w:type="pct"/>
          </w:tcPr>
          <w:p w14:paraId="1834DE62" w14:textId="77777777" w:rsidR="00D73E80" w:rsidRPr="00D73E80" w:rsidRDefault="00D73E80" w:rsidP="008770C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2" w:type="pct"/>
            <w:gridSpan w:val="5"/>
          </w:tcPr>
          <w:p w14:paraId="3F440F12" w14:textId="77777777" w:rsidR="00D73E80" w:rsidRPr="00D73E80" w:rsidRDefault="00D73E80" w:rsidP="008770C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A1DA2" w:rsidRPr="00A52480" w14:paraId="3EB8378E" w14:textId="77777777" w:rsidTr="008770C0">
        <w:trPr>
          <w:trHeight w:val="191"/>
        </w:trPr>
        <w:tc>
          <w:tcPr>
            <w:tcW w:w="3368" w:type="pct"/>
          </w:tcPr>
          <w:p w14:paraId="5CE088D4" w14:textId="77777777" w:rsidR="00EA1DA2" w:rsidRPr="00D73E80" w:rsidRDefault="00EA1DA2" w:rsidP="00EA1DA2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หุ้นกู้ครั้งที่</w:t>
            </w:r>
            <w:r w:rsidRPr="00D73E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1/2559</w:t>
            </w:r>
          </w:p>
        </w:tc>
        <w:tc>
          <w:tcPr>
            <w:tcW w:w="742" w:type="pct"/>
            <w:gridSpan w:val="2"/>
          </w:tcPr>
          <w:p w14:paraId="2CEE1937" w14:textId="249183E8" w:rsidR="00EA1DA2" w:rsidRPr="00D73E80" w:rsidRDefault="00EA1DA2" w:rsidP="00EA1DA2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DA2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0" w:type="pct"/>
          </w:tcPr>
          <w:p w14:paraId="454A118C" w14:textId="77777777" w:rsidR="00EA1DA2" w:rsidRPr="00D73E80" w:rsidRDefault="00EA1DA2" w:rsidP="00EA1DA2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0" w:type="pct"/>
            <w:gridSpan w:val="2"/>
          </w:tcPr>
          <w:p w14:paraId="458FF509" w14:textId="77777777" w:rsidR="00EA1DA2" w:rsidRPr="00D73E80" w:rsidRDefault="00EA1DA2" w:rsidP="00EA1DA2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  <w:tr w:rsidR="00EA1DA2" w:rsidRPr="00A52480" w14:paraId="3D90C8A0" w14:textId="77777777" w:rsidTr="00EA1DA2">
        <w:trPr>
          <w:trHeight w:val="259"/>
        </w:trPr>
        <w:tc>
          <w:tcPr>
            <w:tcW w:w="3368" w:type="pct"/>
          </w:tcPr>
          <w:p w14:paraId="3C3821E5" w14:textId="77777777" w:rsidR="00EA1DA2" w:rsidRPr="00D73E80" w:rsidRDefault="00EA1DA2" w:rsidP="00EA1DA2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0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ค่าใช้จ่ายทางตรงในการออกหุ้นกู้รอ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ตัด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507929D4" w14:textId="7D7E2B00" w:rsidR="00EA1DA2" w:rsidRPr="00D73E80" w:rsidRDefault="00EA1DA2" w:rsidP="00EA1DA2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1DA2">
              <w:rPr>
                <w:rFonts w:asciiTheme="majorBidi" w:hAnsiTheme="majorBidi" w:cstheme="majorBidi"/>
                <w:sz w:val="30"/>
                <w:szCs w:val="30"/>
              </w:rPr>
              <w:t>(4,365)</w:t>
            </w:r>
          </w:p>
        </w:tc>
        <w:tc>
          <w:tcPr>
            <w:tcW w:w="130" w:type="pct"/>
            <w:vAlign w:val="bottom"/>
          </w:tcPr>
          <w:p w14:paraId="53468979" w14:textId="77777777" w:rsidR="00EA1DA2" w:rsidRPr="00D73E80" w:rsidRDefault="00EA1DA2" w:rsidP="00EA1DA2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5414D088" w14:textId="77777777" w:rsidR="00EA1DA2" w:rsidRPr="00D73E80" w:rsidRDefault="00EA1DA2" w:rsidP="00EA1DA2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eastAsia="Arial Unicode MS" w:hAnsiTheme="majorBidi" w:cstheme="majorBidi"/>
                <w:sz w:val="30"/>
                <w:szCs w:val="30"/>
              </w:rPr>
              <w:t>(13,189)</w:t>
            </w:r>
          </w:p>
        </w:tc>
      </w:tr>
      <w:tr w:rsidR="00EA1DA2" w:rsidRPr="00A52480" w14:paraId="4C0E1062" w14:textId="77777777" w:rsidTr="00EA1DA2">
        <w:trPr>
          <w:trHeight w:val="259"/>
        </w:trPr>
        <w:tc>
          <w:tcPr>
            <w:tcW w:w="3368" w:type="pct"/>
          </w:tcPr>
          <w:p w14:paraId="766D6615" w14:textId="77777777" w:rsidR="00EA1DA2" w:rsidRPr="0017198F" w:rsidRDefault="00EA1DA2" w:rsidP="00EA1DA2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หุ้นกู้</w:t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- </w:t>
            </w:r>
            <w:r w:rsidRPr="00171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F22A2A" w14:textId="6C44A964" w:rsidR="00EA1DA2" w:rsidRPr="00EA1DA2" w:rsidRDefault="00EA1DA2" w:rsidP="00EA1DA2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1,495,635</w:t>
            </w:r>
          </w:p>
        </w:tc>
        <w:tc>
          <w:tcPr>
            <w:tcW w:w="130" w:type="pct"/>
            <w:vAlign w:val="bottom"/>
          </w:tcPr>
          <w:p w14:paraId="2E4874E3" w14:textId="77777777" w:rsidR="00EA1DA2" w:rsidRPr="00D73E80" w:rsidRDefault="00EA1DA2" w:rsidP="00EA1DA2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8E3F6" w14:textId="77777777" w:rsidR="00EA1DA2" w:rsidRPr="00D73E80" w:rsidRDefault="00EA1DA2" w:rsidP="00EA1DA2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E8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1,486,811</w:t>
            </w:r>
          </w:p>
        </w:tc>
      </w:tr>
    </w:tbl>
    <w:p w14:paraId="52976C66" w14:textId="77777777" w:rsidR="00411765" w:rsidRDefault="00411765" w:rsidP="00411765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16265502" w14:textId="77777777" w:rsidR="00411765" w:rsidRDefault="00764883" w:rsidP="005D3D49">
      <w:pPr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11765" w:rsidRPr="005D3D49">
        <w:rPr>
          <w:rFonts w:asciiTheme="majorBidi" w:hAnsiTheme="majorBidi" w:cstheme="majorBidi"/>
          <w:sz w:val="30"/>
          <w:szCs w:val="30"/>
          <w:cs/>
          <w:lang w:val="th-TH"/>
        </w:rPr>
        <w:t>ห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ุ้</w:t>
      </w:r>
      <w:r w:rsidR="00411765" w:rsidRPr="005D3D49">
        <w:rPr>
          <w:rFonts w:asciiTheme="majorBidi" w:hAnsiTheme="majorBidi" w:cstheme="majorBidi"/>
          <w:sz w:val="30"/>
          <w:szCs w:val="30"/>
          <w:cs/>
          <w:lang w:val="th-TH"/>
        </w:rPr>
        <w:t xml:space="preserve">นกู้ ณ วันที่ </w:t>
      </w:r>
      <w:r w:rsidR="00EE6B38">
        <w:rPr>
          <w:rFonts w:asciiTheme="majorBidi" w:hAnsiTheme="majorBidi" w:cstheme="majorBidi" w:hint="cs"/>
          <w:sz w:val="30"/>
          <w:szCs w:val="30"/>
          <w:cs/>
        </w:rPr>
        <w:t xml:space="preserve">30 มิถุนายน </w:t>
      </w:r>
      <w:r w:rsidR="00411765" w:rsidRPr="005D3D49">
        <w:rPr>
          <w:rFonts w:asciiTheme="majorBidi" w:hAnsiTheme="majorBidi" w:cstheme="majorBidi"/>
          <w:sz w:val="30"/>
          <w:szCs w:val="30"/>
          <w:cs/>
          <w:lang w:val="th-TH"/>
        </w:rPr>
        <w:t>2562</w:t>
      </w:r>
      <w:r w:rsidR="003374D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และ </w:t>
      </w:r>
      <w:r w:rsidR="003374D4">
        <w:rPr>
          <w:rFonts w:asciiTheme="majorBidi" w:hAnsiTheme="majorBidi" w:cstheme="majorBidi"/>
          <w:sz w:val="30"/>
          <w:szCs w:val="30"/>
        </w:rPr>
        <w:t xml:space="preserve">31 </w:t>
      </w:r>
      <w:r w:rsidR="003374D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374D4">
        <w:rPr>
          <w:rFonts w:asciiTheme="majorBidi" w:hAnsiTheme="majorBidi" w:cstheme="majorBidi"/>
          <w:sz w:val="30"/>
          <w:szCs w:val="30"/>
        </w:rPr>
        <w:t>2561</w:t>
      </w:r>
      <w:r w:rsidR="00411765" w:rsidRPr="005D3D4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797D9EF" w14:textId="77777777" w:rsidR="00CD350A" w:rsidRPr="005D3D49" w:rsidRDefault="00CD350A" w:rsidP="005D3D49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175" w:type="dxa"/>
        <w:tblInd w:w="535" w:type="dxa"/>
        <w:tblLook w:val="04A0" w:firstRow="1" w:lastRow="0" w:firstColumn="1" w:lastColumn="0" w:noHBand="0" w:noVBand="1"/>
      </w:tblPr>
      <w:tblGrid>
        <w:gridCol w:w="4410"/>
        <w:gridCol w:w="4765"/>
      </w:tblGrid>
      <w:tr w:rsidR="00D73E80" w:rsidRPr="00A52480" w14:paraId="0206DDF4" w14:textId="77777777" w:rsidTr="008770C0">
        <w:trPr>
          <w:tblHeader/>
        </w:trPr>
        <w:tc>
          <w:tcPr>
            <w:tcW w:w="4410" w:type="dxa"/>
          </w:tcPr>
          <w:p w14:paraId="7790861B" w14:textId="77777777" w:rsidR="00D73E80" w:rsidRPr="00640764" w:rsidRDefault="00D73E80" w:rsidP="008770C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5" w:type="dxa"/>
          </w:tcPr>
          <w:p w14:paraId="7E75A34E" w14:textId="77777777" w:rsidR="00D73E80" w:rsidRPr="00644985" w:rsidRDefault="00D73E80" w:rsidP="00D73E8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49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1/</w:t>
            </w:r>
            <w:r w:rsidR="00426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</w:tr>
      <w:tr w:rsidR="00D73E80" w:rsidRPr="00A52480" w14:paraId="5C0FF83C" w14:textId="77777777" w:rsidTr="008770C0">
        <w:tc>
          <w:tcPr>
            <w:tcW w:w="4410" w:type="dxa"/>
            <w:vAlign w:val="bottom"/>
          </w:tcPr>
          <w:p w14:paraId="5C7D7B6F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765" w:type="dxa"/>
            <w:vAlign w:val="bottom"/>
          </w:tcPr>
          <w:p w14:paraId="54F52818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1,500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73E80" w:rsidRPr="00A52480" w14:paraId="6FDC2241" w14:textId="77777777" w:rsidTr="008770C0">
        <w:tc>
          <w:tcPr>
            <w:tcW w:w="4410" w:type="dxa"/>
            <w:shd w:val="clear" w:color="auto" w:fill="auto"/>
            <w:vAlign w:val="bottom"/>
          </w:tcPr>
          <w:p w14:paraId="6BB2F5A1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765" w:type="dxa"/>
            <w:shd w:val="clear" w:color="auto" w:fill="auto"/>
            <w:vAlign w:val="bottom"/>
          </w:tcPr>
          <w:p w14:paraId="4B86078A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</w:p>
        </w:tc>
      </w:tr>
      <w:tr w:rsidR="00D73E80" w:rsidRPr="00A52480" w14:paraId="645CCBA4" w14:textId="77777777" w:rsidTr="008770C0">
        <w:tc>
          <w:tcPr>
            <w:tcW w:w="4410" w:type="dxa"/>
            <w:shd w:val="clear" w:color="auto" w:fill="auto"/>
          </w:tcPr>
          <w:p w14:paraId="6B1B11BE" w14:textId="77777777" w:rsidR="00D73E80" w:rsidRPr="00640764" w:rsidRDefault="00D73E80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4765" w:type="dxa"/>
            <w:shd w:val="clear" w:color="auto" w:fill="auto"/>
          </w:tcPr>
          <w:p w14:paraId="0884A93A" w14:textId="77777777" w:rsidR="00D73E80" w:rsidRPr="00640764" w:rsidRDefault="00D73E80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73E80" w:rsidRPr="00A52480" w14:paraId="542F5103" w14:textId="77777777" w:rsidTr="008770C0">
        <w:tc>
          <w:tcPr>
            <w:tcW w:w="4410" w:type="dxa"/>
          </w:tcPr>
          <w:p w14:paraId="56FD4DE9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4765" w:type="dxa"/>
          </w:tcPr>
          <w:p w14:paraId="4EA2BCBC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73E80" w:rsidRPr="00A52480" w14:paraId="18A57B3F" w14:textId="77777777" w:rsidTr="008770C0">
        <w:tc>
          <w:tcPr>
            <w:tcW w:w="4410" w:type="dxa"/>
          </w:tcPr>
          <w:p w14:paraId="3643BC54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4765" w:type="dxa"/>
          </w:tcPr>
          <w:p w14:paraId="5F9CACFE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2.84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D73E80" w:rsidRPr="00A52480" w14:paraId="31263B59" w14:textId="77777777" w:rsidTr="008770C0">
        <w:tc>
          <w:tcPr>
            <w:tcW w:w="4410" w:type="dxa"/>
          </w:tcPr>
          <w:p w14:paraId="1F75D3BD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4765" w:type="dxa"/>
          </w:tcPr>
          <w:p w14:paraId="0648C7D0" w14:textId="77777777"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ปีละ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ครั้ง</w:t>
            </w:r>
          </w:p>
        </w:tc>
      </w:tr>
      <w:tr w:rsidR="00D73E80" w:rsidRPr="00A52480" w14:paraId="34DE3CA3" w14:textId="77777777" w:rsidTr="008770C0">
        <w:tc>
          <w:tcPr>
            <w:tcW w:w="4410" w:type="dxa"/>
          </w:tcPr>
          <w:p w14:paraId="22BF956F" w14:textId="77777777" w:rsidR="00D73E80" w:rsidRPr="00640764" w:rsidRDefault="00D73E80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วันที่ชำระดอกเบี้ย</w:t>
            </w:r>
          </w:p>
        </w:tc>
        <w:tc>
          <w:tcPr>
            <w:tcW w:w="4765" w:type="dxa"/>
          </w:tcPr>
          <w:p w14:paraId="2AD47D78" w14:textId="77777777" w:rsidR="00D73E80" w:rsidRPr="00640764" w:rsidRDefault="00640764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และวันที่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40764" w:rsidRPr="00A52480" w14:paraId="59A0A6E7" w14:textId="77777777" w:rsidTr="008770C0">
        <w:tc>
          <w:tcPr>
            <w:tcW w:w="4410" w:type="dxa"/>
            <w:vAlign w:val="bottom"/>
          </w:tcPr>
          <w:p w14:paraId="4CC8FD19" w14:textId="77777777" w:rsidR="00640764" w:rsidRPr="00640764" w:rsidRDefault="00640764" w:rsidP="0064076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การชำระเงินต้น</w:t>
            </w:r>
          </w:p>
        </w:tc>
        <w:tc>
          <w:tcPr>
            <w:tcW w:w="4765" w:type="dxa"/>
            <w:vAlign w:val="bottom"/>
          </w:tcPr>
          <w:p w14:paraId="55A297A6" w14:textId="77777777" w:rsidR="00640764" w:rsidRPr="00640764" w:rsidRDefault="00640764" w:rsidP="0064076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ในวันครบกำหนดไถ่ถอนหุ้นกู้คือวันที่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</w:tr>
      <w:tr w:rsidR="00D73E80" w:rsidRPr="00176AAC" w14:paraId="41FA4D62" w14:textId="77777777" w:rsidTr="008770C0">
        <w:tc>
          <w:tcPr>
            <w:tcW w:w="4410" w:type="dxa"/>
          </w:tcPr>
          <w:p w14:paraId="032FBF78" w14:textId="77777777" w:rsidR="00D73E80" w:rsidRPr="00640764" w:rsidRDefault="00640764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4765" w:type="dxa"/>
          </w:tcPr>
          <w:p w14:paraId="59D10003" w14:textId="77777777" w:rsidR="00D73E80" w:rsidRPr="00640764" w:rsidRDefault="00640764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เปิดเผยไว้ในหมายเหตุ</w:t>
            </w:r>
            <w:r w:rsidR="00EE1F6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ประกอบงบการเงินข้อ</w:t>
            </w:r>
            <w:r w:rsidR="00D73E80"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64498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3A776E5C" w14:textId="77777777" w:rsidR="00640764" w:rsidRDefault="00640764" w:rsidP="00D73E80">
      <w:pPr>
        <w:rPr>
          <w:rFonts w:cstheme="minorBidi"/>
          <w:cs/>
          <w:lang w:val="th-TH"/>
        </w:rPr>
      </w:pPr>
    </w:p>
    <w:p w14:paraId="12D19D63" w14:textId="77777777" w:rsidR="00640764" w:rsidRDefault="00640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0E8F89E7" w14:textId="77777777" w:rsidR="00CB6394" w:rsidRPr="00832CBA" w:rsidRDefault="00437B48" w:rsidP="005E333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4" w:name="_Toc13757260"/>
      <w:r w:rsidRPr="00832C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หุ้นกู้แปลงสภาพ</w:t>
      </w:r>
      <w:bookmarkEnd w:id="14"/>
    </w:p>
    <w:p w14:paraId="33AA1978" w14:textId="77777777" w:rsidR="00437B48" w:rsidRPr="00832CBA" w:rsidRDefault="00437B48" w:rsidP="00437B48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GB"/>
        </w:rPr>
      </w:pPr>
      <w:r w:rsidRPr="00832CBA">
        <w:rPr>
          <w:rFonts w:asciiTheme="majorBidi" w:hAnsiTheme="majorBidi" w:cstheme="majorBidi"/>
          <w:sz w:val="30"/>
          <w:szCs w:val="30"/>
        </w:rPr>
        <w:tab/>
      </w:r>
      <w:r w:rsidRPr="00832CB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437B48" w:rsidRPr="00832CBA" w14:paraId="4415B849" w14:textId="77777777" w:rsidTr="00832CBA">
        <w:trPr>
          <w:trHeight w:val="259"/>
        </w:trPr>
        <w:tc>
          <w:tcPr>
            <w:tcW w:w="3368" w:type="pct"/>
          </w:tcPr>
          <w:p w14:paraId="1F9FCD10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508AA8B1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72766BE2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437B48" w:rsidRPr="00832CBA" w14:paraId="62C1FB7B" w14:textId="77777777" w:rsidTr="00832CBA">
        <w:trPr>
          <w:trHeight w:val="259"/>
        </w:trPr>
        <w:tc>
          <w:tcPr>
            <w:tcW w:w="3368" w:type="pct"/>
          </w:tcPr>
          <w:p w14:paraId="104B93AD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2" w:type="pct"/>
          </w:tcPr>
          <w:p w14:paraId="3E6D0E71" w14:textId="77777777" w:rsidR="00437B48" w:rsidRPr="00832CBA" w:rsidRDefault="00EE6B3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  <w:gridSpan w:val="3"/>
          </w:tcPr>
          <w:p w14:paraId="78CFE089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52" w:type="pct"/>
          </w:tcPr>
          <w:p w14:paraId="59E5DFA7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437B48" w:rsidRPr="00832CBA" w14:paraId="521EAE7E" w14:textId="77777777" w:rsidTr="00832CBA">
        <w:trPr>
          <w:trHeight w:val="259"/>
        </w:trPr>
        <w:tc>
          <w:tcPr>
            <w:tcW w:w="3368" w:type="pct"/>
          </w:tcPr>
          <w:p w14:paraId="46D99A84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2" w:type="pct"/>
          </w:tcPr>
          <w:p w14:paraId="250984F5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5D355E"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48" w:type="pct"/>
            <w:gridSpan w:val="3"/>
          </w:tcPr>
          <w:p w14:paraId="793E7E05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52" w:type="pct"/>
          </w:tcPr>
          <w:p w14:paraId="6D758FE8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832CB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</w:t>
            </w:r>
            <w:r w:rsidR="005D355E" w:rsidRPr="00832CB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</w:tr>
      <w:tr w:rsidR="00437B48" w:rsidRPr="00832CBA" w14:paraId="5DD482BB" w14:textId="77777777" w:rsidTr="00832CBA">
        <w:trPr>
          <w:trHeight w:val="259"/>
        </w:trPr>
        <w:tc>
          <w:tcPr>
            <w:tcW w:w="3368" w:type="pct"/>
          </w:tcPr>
          <w:p w14:paraId="7E18F14F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1DEE663A" w14:textId="77777777"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64F6A" w:rsidRPr="00832CBA" w14:paraId="3C994468" w14:textId="77777777" w:rsidTr="00832CBA">
        <w:trPr>
          <w:trHeight w:val="191"/>
        </w:trPr>
        <w:tc>
          <w:tcPr>
            <w:tcW w:w="3368" w:type="pct"/>
          </w:tcPr>
          <w:p w14:paraId="3CA81A99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832CBA">
              <w:rPr>
                <w:rFonts w:asciiTheme="majorBidi" w:hAnsiTheme="majorBidi" w:cstheme="majorBidi"/>
                <w:sz w:val="30"/>
                <w:szCs w:val="30"/>
              </w:rPr>
              <w:t>1/2559</w:t>
            </w:r>
          </w:p>
        </w:tc>
        <w:tc>
          <w:tcPr>
            <w:tcW w:w="742" w:type="pct"/>
            <w:gridSpan w:val="2"/>
          </w:tcPr>
          <w:p w14:paraId="1811312F" w14:textId="7FB9A08E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3,998,082</w:t>
            </w:r>
          </w:p>
        </w:tc>
        <w:tc>
          <w:tcPr>
            <w:tcW w:w="130" w:type="pct"/>
          </w:tcPr>
          <w:p w14:paraId="66988421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0411DEB4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4,219,312</w:t>
            </w:r>
          </w:p>
        </w:tc>
      </w:tr>
      <w:tr w:rsidR="00A64F6A" w:rsidRPr="00832CBA" w14:paraId="2BF44396" w14:textId="77777777" w:rsidTr="00832CBA">
        <w:trPr>
          <w:trHeight w:val="191"/>
        </w:trPr>
        <w:tc>
          <w:tcPr>
            <w:tcW w:w="3368" w:type="pct"/>
          </w:tcPr>
          <w:p w14:paraId="5EE21947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832CBA">
              <w:rPr>
                <w:rFonts w:asciiTheme="majorBidi" w:hAnsiTheme="majorBidi" w:cstheme="majorBidi"/>
                <w:sz w:val="30"/>
                <w:szCs w:val="30"/>
              </w:rPr>
              <w:t>1/2560</w:t>
            </w:r>
          </w:p>
        </w:tc>
        <w:tc>
          <w:tcPr>
            <w:tcW w:w="742" w:type="pct"/>
            <w:gridSpan w:val="2"/>
          </w:tcPr>
          <w:p w14:paraId="22F0AE48" w14:textId="0F5156DC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1,541,203</w:t>
            </w:r>
          </w:p>
        </w:tc>
        <w:tc>
          <w:tcPr>
            <w:tcW w:w="130" w:type="pct"/>
          </w:tcPr>
          <w:p w14:paraId="065AD2CE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6555E9B9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1,624,739</w:t>
            </w:r>
          </w:p>
        </w:tc>
      </w:tr>
      <w:tr w:rsidR="00A64F6A" w:rsidRPr="00832CBA" w14:paraId="1948E7B5" w14:textId="77777777" w:rsidTr="004A2E7F">
        <w:trPr>
          <w:trHeight w:val="259"/>
        </w:trPr>
        <w:tc>
          <w:tcPr>
            <w:tcW w:w="3368" w:type="pct"/>
          </w:tcPr>
          <w:p w14:paraId="54D1A21D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832CBA">
              <w:rPr>
                <w:rFonts w:asciiTheme="majorBidi" w:hAnsiTheme="majorBidi" w:cstheme="majorBidi"/>
                <w:sz w:val="30"/>
                <w:szCs w:val="30"/>
              </w:rPr>
              <w:t>2/2560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09451D76" w14:textId="3E7DDF5C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616,482</w:t>
            </w:r>
          </w:p>
        </w:tc>
        <w:tc>
          <w:tcPr>
            <w:tcW w:w="130" w:type="pct"/>
          </w:tcPr>
          <w:p w14:paraId="3B87F310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69847351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649,896</w:t>
            </w:r>
          </w:p>
        </w:tc>
      </w:tr>
      <w:tr w:rsidR="00A64F6A" w:rsidRPr="00832CBA" w14:paraId="25081694" w14:textId="77777777" w:rsidTr="004A2E7F">
        <w:trPr>
          <w:trHeight w:val="259"/>
        </w:trPr>
        <w:tc>
          <w:tcPr>
            <w:tcW w:w="3368" w:type="pct"/>
          </w:tcPr>
          <w:p w14:paraId="1CEDD935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14:paraId="6BB2808C" w14:textId="30B858B7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</w:t>
            </w:r>
            <w:r w:rsidR="00D23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6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5,767</w:t>
            </w:r>
          </w:p>
        </w:tc>
        <w:tc>
          <w:tcPr>
            <w:tcW w:w="130" w:type="pct"/>
          </w:tcPr>
          <w:p w14:paraId="39FA60D6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14:paraId="5561D3D3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6,493,947</w:t>
            </w:r>
          </w:p>
        </w:tc>
      </w:tr>
      <w:tr w:rsidR="00A64F6A" w:rsidRPr="00832CBA" w14:paraId="5B1C8AC9" w14:textId="77777777" w:rsidTr="007C7536">
        <w:trPr>
          <w:trHeight w:val="259"/>
        </w:trPr>
        <w:tc>
          <w:tcPr>
            <w:tcW w:w="3368" w:type="pct"/>
          </w:tcPr>
          <w:p w14:paraId="4256E5D6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ค่าใช้จ่ายทางตรงในการออกหุ้นกู้รอ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ตัด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1ABC13D1" w14:textId="443FAE9C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(3,388)</w:t>
            </w:r>
          </w:p>
        </w:tc>
        <w:tc>
          <w:tcPr>
            <w:tcW w:w="130" w:type="pct"/>
            <w:vAlign w:val="bottom"/>
          </w:tcPr>
          <w:p w14:paraId="3C5100EF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0A9D99A8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(4,548)</w:t>
            </w:r>
          </w:p>
        </w:tc>
      </w:tr>
      <w:tr w:rsidR="00A64F6A" w:rsidRPr="00832CBA" w14:paraId="3D17B99F" w14:textId="77777777" w:rsidTr="007C7536">
        <w:trPr>
          <w:trHeight w:val="259"/>
        </w:trPr>
        <w:tc>
          <w:tcPr>
            <w:tcW w:w="3368" w:type="pct"/>
          </w:tcPr>
          <w:p w14:paraId="7105292B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หุ้นกู้แปลงสภาพ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6E0942E4" w14:textId="5A1A7F7F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6,152,379</w:t>
            </w:r>
          </w:p>
        </w:tc>
        <w:tc>
          <w:tcPr>
            <w:tcW w:w="130" w:type="pct"/>
            <w:vAlign w:val="bottom"/>
          </w:tcPr>
          <w:p w14:paraId="745810CC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vAlign w:val="bottom"/>
          </w:tcPr>
          <w:p w14:paraId="71895891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sz w:val="30"/>
                <w:szCs w:val="30"/>
              </w:rPr>
              <w:t>6,489,399</w:t>
            </w:r>
          </w:p>
        </w:tc>
      </w:tr>
      <w:tr w:rsidR="00A64F6A" w:rsidRPr="00832CBA" w14:paraId="042F0821" w14:textId="77777777" w:rsidTr="007C7536">
        <w:trPr>
          <w:trHeight w:val="276"/>
        </w:trPr>
        <w:tc>
          <w:tcPr>
            <w:tcW w:w="3368" w:type="pct"/>
          </w:tcPr>
          <w:p w14:paraId="5238E7D8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มูลค่าที่จัด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ประเภท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เป็นส่วนของ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ผู้ถือหุ้น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6C233690" w14:textId="459A0966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(59,458)</w:t>
            </w:r>
          </w:p>
        </w:tc>
        <w:tc>
          <w:tcPr>
            <w:tcW w:w="130" w:type="pct"/>
            <w:vAlign w:val="bottom"/>
          </w:tcPr>
          <w:p w14:paraId="1DF11E23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61DE6E0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(59,458)</w:t>
            </w:r>
          </w:p>
        </w:tc>
      </w:tr>
      <w:tr w:rsidR="00A64F6A" w:rsidRPr="00832CBA" w14:paraId="5DBD134E" w14:textId="77777777" w:rsidTr="002264F9">
        <w:trPr>
          <w:trHeight w:val="276"/>
        </w:trPr>
        <w:tc>
          <w:tcPr>
            <w:tcW w:w="3368" w:type="pct"/>
          </w:tcPr>
          <w:p w14:paraId="1B578AEB" w14:textId="77777777" w:rsidR="00A64F6A" w:rsidRPr="006E66D7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E66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มูลค่าที่จัดประเภทเป็นส่วนของหนี้สิน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244E" w14:textId="416754DD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6,092,921</w:t>
            </w:r>
          </w:p>
        </w:tc>
        <w:tc>
          <w:tcPr>
            <w:tcW w:w="130" w:type="pct"/>
            <w:vAlign w:val="bottom"/>
          </w:tcPr>
          <w:p w14:paraId="2A726A07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5009" w14:textId="77777777" w:rsidR="00A64F6A" w:rsidRPr="00AA481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sz w:val="30"/>
                <w:szCs w:val="30"/>
              </w:rPr>
              <w:t>6,429,941</w:t>
            </w:r>
          </w:p>
        </w:tc>
      </w:tr>
      <w:tr w:rsidR="00A64F6A" w:rsidRPr="00832CBA" w14:paraId="618FF5CF" w14:textId="77777777" w:rsidTr="004A2E7F">
        <w:trPr>
          <w:trHeight w:val="276"/>
        </w:trPr>
        <w:tc>
          <w:tcPr>
            <w:tcW w:w="3368" w:type="pct"/>
          </w:tcPr>
          <w:p w14:paraId="399A6D5B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double" w:sz="4" w:space="0" w:color="auto"/>
            </w:tcBorders>
            <w:vAlign w:val="bottom"/>
          </w:tcPr>
          <w:p w14:paraId="74621A9D" w14:textId="77777777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2A40214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double" w:sz="4" w:space="0" w:color="auto"/>
            </w:tcBorders>
            <w:vAlign w:val="bottom"/>
          </w:tcPr>
          <w:p w14:paraId="18F09BA6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64F6A" w:rsidRPr="00832CBA" w14:paraId="09C8944B" w14:textId="77777777" w:rsidTr="002922D3">
        <w:trPr>
          <w:trHeight w:val="276"/>
        </w:trPr>
        <w:tc>
          <w:tcPr>
            <w:tcW w:w="3368" w:type="pct"/>
          </w:tcPr>
          <w:p w14:paraId="6AD6037A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742" w:type="pct"/>
            <w:gridSpan w:val="2"/>
            <w:vAlign w:val="bottom"/>
          </w:tcPr>
          <w:p w14:paraId="2F505423" w14:textId="77777777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7B87D16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BA37B93" w14:textId="77777777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A64F6A" w:rsidRPr="00832CBA" w14:paraId="31F38D3E" w14:textId="77777777" w:rsidTr="002922D3">
        <w:trPr>
          <w:trHeight w:val="276"/>
        </w:trPr>
        <w:tc>
          <w:tcPr>
            <w:tcW w:w="3368" w:type="pct"/>
          </w:tcPr>
          <w:p w14:paraId="6EEDA536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หุ้นกู้แปลงสภาพภายใต้การพิจารณาคดีในชั้นศาล</w:t>
            </w:r>
          </w:p>
        </w:tc>
        <w:tc>
          <w:tcPr>
            <w:tcW w:w="742" w:type="pct"/>
            <w:gridSpan w:val="2"/>
            <w:vAlign w:val="bottom"/>
          </w:tcPr>
          <w:p w14:paraId="2DE7E9A7" w14:textId="77777777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4FB67D6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BCB511D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64F6A" w:rsidRPr="00832CBA" w14:paraId="478B8143" w14:textId="77777777" w:rsidTr="00BF70E3">
        <w:trPr>
          <w:trHeight w:val="276"/>
        </w:trPr>
        <w:tc>
          <w:tcPr>
            <w:tcW w:w="3368" w:type="pct"/>
          </w:tcPr>
          <w:p w14:paraId="677E56D7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74D675B5" w14:textId="342F6EB7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1,505,285</w:t>
            </w:r>
          </w:p>
        </w:tc>
        <w:tc>
          <w:tcPr>
            <w:tcW w:w="130" w:type="pct"/>
            <w:vAlign w:val="bottom"/>
          </w:tcPr>
          <w:p w14:paraId="626E8767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454D74ED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4F6A" w:rsidRPr="00832CBA" w14:paraId="4277262F" w14:textId="77777777" w:rsidTr="00BF70E3">
        <w:trPr>
          <w:trHeight w:val="276"/>
        </w:trPr>
        <w:tc>
          <w:tcPr>
            <w:tcW w:w="3368" w:type="pct"/>
          </w:tcPr>
          <w:p w14:paraId="4DEAC706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42E2094C" w14:textId="1AB72073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3,985,531</w:t>
            </w:r>
          </w:p>
        </w:tc>
        <w:tc>
          <w:tcPr>
            <w:tcW w:w="130" w:type="pct"/>
            <w:vAlign w:val="bottom"/>
          </w:tcPr>
          <w:p w14:paraId="748B7376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4D96151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5,794,581</w:t>
            </w:r>
          </w:p>
        </w:tc>
      </w:tr>
      <w:tr w:rsidR="00A64F6A" w:rsidRPr="00832CBA" w14:paraId="75F734EB" w14:textId="77777777" w:rsidTr="00BF70E3">
        <w:trPr>
          <w:trHeight w:val="276"/>
        </w:trPr>
        <w:tc>
          <w:tcPr>
            <w:tcW w:w="3368" w:type="pct"/>
          </w:tcPr>
          <w:p w14:paraId="7000B708" w14:textId="77777777" w:rsidR="00A64F6A" w:rsidRPr="00832CBA" w:rsidDel="00B50F50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หุ้นกู้แปลงสภาพ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42" w:type="pct"/>
            <w:gridSpan w:val="2"/>
            <w:vAlign w:val="bottom"/>
          </w:tcPr>
          <w:p w14:paraId="667AA591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A2E88AA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63DA532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F6A" w:rsidRPr="00832CBA" w14:paraId="481FDC69" w14:textId="77777777" w:rsidTr="00BF70E3">
        <w:trPr>
          <w:trHeight w:val="276"/>
        </w:trPr>
        <w:tc>
          <w:tcPr>
            <w:tcW w:w="3368" w:type="pct"/>
          </w:tcPr>
          <w:p w14:paraId="27B61FB2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10EAC11D" w14:textId="7E649791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602,105</w:t>
            </w:r>
          </w:p>
        </w:tc>
        <w:tc>
          <w:tcPr>
            <w:tcW w:w="130" w:type="pct"/>
            <w:vAlign w:val="bottom"/>
          </w:tcPr>
          <w:p w14:paraId="18FF3A06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1261AC68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4F6A" w:rsidRPr="00832CBA" w14:paraId="2FEFAD12" w14:textId="77777777" w:rsidTr="00BF70E3">
        <w:trPr>
          <w:trHeight w:val="276"/>
        </w:trPr>
        <w:tc>
          <w:tcPr>
            <w:tcW w:w="3368" w:type="pct"/>
          </w:tcPr>
          <w:p w14:paraId="09577EB1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right="-65" w:firstLine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7CA3F7E8" w14:textId="741793ED" w:rsidR="00A64F6A" w:rsidRPr="00A64F6A" w:rsidRDefault="00A64F6A" w:rsidP="005A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96A748B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405DCAD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635,360</w:t>
            </w:r>
          </w:p>
        </w:tc>
      </w:tr>
      <w:tr w:rsidR="00A64F6A" w:rsidRPr="00832CBA" w14:paraId="332807F6" w14:textId="77777777" w:rsidTr="00832CBA">
        <w:trPr>
          <w:trHeight w:val="276"/>
        </w:trPr>
        <w:tc>
          <w:tcPr>
            <w:tcW w:w="3368" w:type="pct"/>
          </w:tcPr>
          <w:p w14:paraId="18CF4550" w14:textId="77777777" w:rsidR="00A64F6A" w:rsidRPr="00832CB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2C343" w14:textId="4792EDD9" w:rsidR="00A64F6A" w:rsidRPr="00A64F6A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6,092,921</w:t>
            </w:r>
          </w:p>
        </w:tc>
        <w:tc>
          <w:tcPr>
            <w:tcW w:w="130" w:type="pct"/>
            <w:vAlign w:val="bottom"/>
          </w:tcPr>
          <w:p w14:paraId="1929B9D5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E7B5" w14:textId="77777777" w:rsidR="00A64F6A" w:rsidRPr="002922D3" w:rsidRDefault="00A64F6A" w:rsidP="00A6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6,429,941</w:t>
            </w:r>
          </w:p>
        </w:tc>
      </w:tr>
    </w:tbl>
    <w:p w14:paraId="21C62FED" w14:textId="77777777" w:rsidR="00411765" w:rsidRDefault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B295C7B" w14:textId="77777777" w:rsidR="00411765" w:rsidRDefault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CCDBC2B" w14:textId="77777777" w:rsidR="00640764" w:rsidRPr="006E2ACC" w:rsidRDefault="00411765" w:rsidP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6E2AC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หู้นกู้แปลงสภาพ ณ วันที่ </w:t>
      </w:r>
      <w:r w:rsidR="00EE6B38">
        <w:rPr>
          <w:rFonts w:asciiTheme="majorBidi" w:hAnsiTheme="majorBidi" w:cstheme="majorBidi" w:hint="cs"/>
          <w:sz w:val="30"/>
          <w:szCs w:val="30"/>
          <w:cs/>
        </w:rPr>
        <w:t>30 มิถุนายน</w:t>
      </w:r>
      <w:r w:rsidRPr="006E2AC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6E2ACC">
        <w:rPr>
          <w:rFonts w:asciiTheme="majorBidi" w:hAnsiTheme="majorBidi" w:cstheme="majorBidi"/>
          <w:sz w:val="30"/>
          <w:szCs w:val="30"/>
          <w:lang w:val="th-TH"/>
        </w:rPr>
        <w:t xml:space="preserve">2562 </w:t>
      </w:r>
      <w:r w:rsidR="003374D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374D4">
        <w:rPr>
          <w:rFonts w:asciiTheme="majorBidi" w:hAnsiTheme="majorBidi" w:cstheme="majorBidi"/>
          <w:sz w:val="30"/>
          <w:szCs w:val="30"/>
        </w:rPr>
        <w:t xml:space="preserve"> 31</w:t>
      </w:r>
      <w:r w:rsidR="003374D4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="003374D4">
        <w:rPr>
          <w:rFonts w:asciiTheme="majorBidi" w:hAnsiTheme="majorBidi" w:cstheme="majorBidi"/>
          <w:sz w:val="30"/>
          <w:szCs w:val="30"/>
        </w:rPr>
        <w:t xml:space="preserve"> 2561 </w:t>
      </w:r>
      <w:r w:rsidRPr="006E2ACC">
        <w:rPr>
          <w:rFonts w:asciiTheme="majorBidi" w:hAnsiTheme="majorBidi" w:cstheme="majorBidi" w:hint="cs"/>
          <w:sz w:val="30"/>
          <w:szCs w:val="30"/>
          <w:cs/>
          <w:lang w:val="th-TH"/>
        </w:rPr>
        <w:t>มีดังนี้</w:t>
      </w:r>
    </w:p>
    <w:p w14:paraId="4BB87D29" w14:textId="77777777" w:rsidR="00411765" w:rsidRDefault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cs/>
          <w:lang w:val="en-GB"/>
        </w:rPr>
      </w:pPr>
    </w:p>
    <w:p w14:paraId="7FA668EE" w14:textId="77777777" w:rsidR="00997A80" w:rsidRPr="00832CBA" w:rsidRDefault="00997A80" w:rsidP="00832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Style w:val="TableGrid1"/>
        <w:tblW w:w="9090" w:type="dxa"/>
        <w:tblInd w:w="535" w:type="dxa"/>
        <w:tblLook w:val="04A0" w:firstRow="1" w:lastRow="0" w:firstColumn="1" w:lastColumn="0" w:noHBand="0" w:noVBand="1"/>
      </w:tblPr>
      <w:tblGrid>
        <w:gridCol w:w="2340"/>
        <w:gridCol w:w="2250"/>
        <w:gridCol w:w="2250"/>
        <w:gridCol w:w="2250"/>
      </w:tblGrid>
      <w:tr w:rsidR="00437B48" w:rsidRPr="00A4031A" w14:paraId="095CDCF7" w14:textId="77777777" w:rsidTr="00640764">
        <w:trPr>
          <w:tblHeader/>
        </w:trPr>
        <w:tc>
          <w:tcPr>
            <w:tcW w:w="2340" w:type="dxa"/>
          </w:tcPr>
          <w:p w14:paraId="2E1466E7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FBC69E2" w14:textId="77777777" w:rsidR="00437B48" w:rsidRPr="005E6AA8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1/2559</w:t>
            </w:r>
          </w:p>
        </w:tc>
        <w:tc>
          <w:tcPr>
            <w:tcW w:w="2250" w:type="dxa"/>
          </w:tcPr>
          <w:p w14:paraId="5A36E542" w14:textId="77777777" w:rsidR="00437B48" w:rsidRPr="005E6AA8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1/2</w:t>
            </w:r>
            <w:r w:rsidR="00590D7B"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250" w:type="dxa"/>
          </w:tcPr>
          <w:p w14:paraId="0705ECDF" w14:textId="77777777" w:rsidR="00437B48" w:rsidRPr="005E6AA8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2/2</w:t>
            </w:r>
            <w:r w:rsidR="00590D7B"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</w:tr>
      <w:tr w:rsidR="00437B48" w:rsidRPr="00A4031A" w14:paraId="0407B38E" w14:textId="77777777" w:rsidTr="00640764">
        <w:tc>
          <w:tcPr>
            <w:tcW w:w="2340" w:type="dxa"/>
          </w:tcPr>
          <w:p w14:paraId="4A959AD0" w14:textId="77777777" w:rsidR="00590D7B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ประเภท</w:t>
            </w:r>
          </w:p>
          <w:p w14:paraId="68610868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250" w:type="dxa"/>
          </w:tcPr>
          <w:p w14:paraId="6D8C7EBB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1E6BCED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BEAA6A4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</w:tr>
      <w:tr w:rsidR="00437B48" w:rsidRPr="00A4031A" w14:paraId="21EF99E4" w14:textId="77777777" w:rsidTr="00640764">
        <w:tc>
          <w:tcPr>
            <w:tcW w:w="2340" w:type="dxa"/>
          </w:tcPr>
          <w:p w14:paraId="367FF720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250" w:type="dxa"/>
          </w:tcPr>
          <w:p w14:paraId="6638445D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1,300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17A39767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500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</w:p>
        </w:tc>
        <w:tc>
          <w:tcPr>
            <w:tcW w:w="2250" w:type="dxa"/>
          </w:tcPr>
          <w:p w14:paraId="79F4084E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200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</w:p>
        </w:tc>
      </w:tr>
      <w:tr w:rsidR="005E6AA8" w:rsidRPr="00A4031A" w14:paraId="11CF1073" w14:textId="77777777" w:rsidTr="00640764">
        <w:tc>
          <w:tcPr>
            <w:tcW w:w="2340" w:type="dxa"/>
          </w:tcPr>
          <w:p w14:paraId="7FEF758C" w14:textId="70BD5088"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ราคาหน้าตั๋</w:t>
            </w:r>
            <w:r w:rsidR="00566DAC">
              <w:rPr>
                <w:rFonts w:ascii="Angsana New" w:hAnsi="Angsana New" w:cs="Angsana New" w:hint="cs"/>
                <w:sz w:val="30"/>
                <w:szCs w:val="30"/>
                <w:cs/>
              </w:rPr>
              <w:t>ว</w:t>
            </w:r>
            <w:r w:rsidR="00566DAC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566DA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207D8521" w14:textId="77777777"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5539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539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250" w:type="dxa"/>
          </w:tcPr>
          <w:p w14:paraId="0A6913D7" w14:textId="77777777"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45539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539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250" w:type="dxa"/>
          </w:tcPr>
          <w:p w14:paraId="7C2AD234" w14:textId="77777777"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437B48" w:rsidRPr="00A4031A" w14:paraId="59BCBF64" w14:textId="77777777" w:rsidTr="00640764">
        <w:tc>
          <w:tcPr>
            <w:tcW w:w="2340" w:type="dxa"/>
          </w:tcPr>
          <w:p w14:paraId="4FB6D37C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วันที่ออกหุ้นกู้แปลงสภาพ</w:t>
            </w:r>
          </w:p>
        </w:tc>
        <w:tc>
          <w:tcPr>
            <w:tcW w:w="2250" w:type="dxa"/>
          </w:tcPr>
          <w:p w14:paraId="33DC0F5E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250" w:type="dxa"/>
          </w:tcPr>
          <w:p w14:paraId="1C466264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250" w:type="dxa"/>
          </w:tcPr>
          <w:p w14:paraId="5339569E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437B48" w:rsidRPr="00A4031A" w14:paraId="0F44F7DA" w14:textId="77777777" w:rsidTr="00640764">
        <w:tc>
          <w:tcPr>
            <w:tcW w:w="2340" w:type="dxa"/>
          </w:tcPr>
          <w:p w14:paraId="390750EC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250" w:type="dxa"/>
          </w:tcPr>
          <w:p w14:paraId="68B82F4B" w14:textId="77777777" w:rsidR="00437B48" w:rsidRPr="00A4031A" w:rsidRDefault="003374D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สิงหาคม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C246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250" w:type="dxa"/>
          </w:tcPr>
          <w:p w14:paraId="7CFB4DF9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250" w:type="dxa"/>
          </w:tcPr>
          <w:p w14:paraId="4FEB41B7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437B48" w:rsidRPr="00A4031A" w14:paraId="68423C48" w14:textId="77777777" w:rsidTr="00640764">
        <w:tc>
          <w:tcPr>
            <w:tcW w:w="2340" w:type="dxa"/>
          </w:tcPr>
          <w:p w14:paraId="63E52F06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2250" w:type="dxa"/>
          </w:tcPr>
          <w:p w14:paraId="6A49E84C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50" w:type="dxa"/>
          </w:tcPr>
          <w:p w14:paraId="306193C3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50" w:type="dxa"/>
          </w:tcPr>
          <w:p w14:paraId="2A6E65C0" w14:textId="77777777"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37B48" w:rsidRPr="00A4031A" w14:paraId="0F538107" w14:textId="77777777" w:rsidTr="00640764">
        <w:tc>
          <w:tcPr>
            <w:tcW w:w="2340" w:type="dxa"/>
          </w:tcPr>
          <w:p w14:paraId="500F8593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  <w:r w:rsidR="00437B48" w:rsidRPr="00A4031A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14:paraId="7E84360F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311ADF9A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6F00DE0D" w14:textId="77777777"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640764" w:rsidRPr="00A4031A" w14:paraId="58B73542" w14:textId="77777777" w:rsidTr="00640764">
        <w:tc>
          <w:tcPr>
            <w:tcW w:w="2340" w:type="dxa"/>
          </w:tcPr>
          <w:p w14:paraId="11899707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2250" w:type="dxa"/>
          </w:tcPr>
          <w:p w14:paraId="6673A4D5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7D876F8B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4FCF247A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</w:tr>
      <w:tr w:rsidR="00640764" w:rsidRPr="00A4031A" w14:paraId="75DCA6A2" w14:textId="77777777" w:rsidTr="00640764">
        <w:tc>
          <w:tcPr>
            <w:tcW w:w="2340" w:type="dxa"/>
          </w:tcPr>
          <w:p w14:paraId="0783161F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วันที่ชำระดอกเบี้ย</w:t>
            </w:r>
          </w:p>
        </w:tc>
        <w:tc>
          <w:tcPr>
            <w:tcW w:w="2250" w:type="dxa"/>
          </w:tcPr>
          <w:p w14:paraId="4AF46160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C488FF8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1" w:hanging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44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</w:p>
        </w:tc>
        <w:tc>
          <w:tcPr>
            <w:tcW w:w="2250" w:type="dxa"/>
          </w:tcPr>
          <w:p w14:paraId="26C7ECBF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D21215" w14:textId="77777777" w:rsidR="00640764" w:rsidRPr="00AC0952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344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3C0CA066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DB67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B722AB1" w14:textId="77777777"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4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D3D49" w:rsidRPr="00A4031A" w14:paraId="3EF2568B" w14:textId="77777777" w:rsidTr="00640764">
        <w:tc>
          <w:tcPr>
            <w:tcW w:w="2340" w:type="dxa"/>
          </w:tcPr>
          <w:p w14:paraId="2CF188FE" w14:textId="77777777" w:rsidR="005D3D49" w:rsidRPr="00640764" w:rsidRDefault="005D3D49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การไถ่ถอน ณ วันที่ครบกำหนดหุ้นกู้แปลงสภาพ</w:t>
            </w:r>
          </w:p>
        </w:tc>
        <w:tc>
          <w:tcPr>
            <w:tcW w:w="2250" w:type="dxa"/>
          </w:tcPr>
          <w:p w14:paraId="492140BB" w14:textId="77777777" w:rsidR="005D3D49" w:rsidRP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5D3D4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ไถ่ถอนเป็นเงินสด</w:t>
            </w:r>
          </w:p>
          <w:p w14:paraId="1BBD1237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14:paraId="3F707803" w14:textId="77777777" w:rsidR="005D3D49" w:rsidRPr="00640764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58B8CF20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ไถ่ถอนเป็นเงินสด</w:t>
            </w:r>
          </w:p>
          <w:p w14:paraId="44EED5C4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14:paraId="198BA390" w14:textId="77777777" w:rsidR="005D3D49" w:rsidRPr="00640764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1D0E793F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ไถ่ถอนเป็นเงินสด</w:t>
            </w:r>
          </w:p>
          <w:p w14:paraId="4F4E26A0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14:paraId="042C9F92" w14:textId="77777777" w:rsidR="005D3D49" w:rsidRPr="00640764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</w:tr>
      <w:tr w:rsidR="005D3D49" w:rsidRPr="00A4031A" w14:paraId="6E85644B" w14:textId="77777777" w:rsidTr="00640764">
        <w:tc>
          <w:tcPr>
            <w:tcW w:w="2340" w:type="dxa"/>
          </w:tcPr>
          <w:p w14:paraId="71EED64E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การไถ่ถอนด้วยการแปลงสภาพเป็นหุ้นสามัญ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72A056EF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88,550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2250" w:type="dxa"/>
          </w:tcPr>
          <w:p w14:paraId="0C33FE8C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49,507 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2250" w:type="dxa"/>
          </w:tcPr>
          <w:p w14:paraId="41B8EDBE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49,507 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</w:p>
        </w:tc>
      </w:tr>
      <w:tr w:rsidR="005D3D49" w:rsidRPr="00A4031A" w14:paraId="0A410742" w14:textId="77777777" w:rsidTr="00640764">
        <w:tc>
          <w:tcPr>
            <w:tcW w:w="2340" w:type="dxa"/>
          </w:tcPr>
          <w:p w14:paraId="0E657C06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2250" w:type="dxa"/>
          </w:tcPr>
          <w:p w14:paraId="66539F82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311B3A4F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7C98BABE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</w:tr>
      <w:tr w:rsidR="005D3D49" w:rsidRPr="00A4031A" w14:paraId="335B598C" w14:textId="77777777" w:rsidTr="00640764">
        <w:tc>
          <w:tcPr>
            <w:tcW w:w="2340" w:type="dxa"/>
          </w:tcPr>
          <w:p w14:paraId="7BC028BE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14:paraId="15E802F4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14:paraId="00C5FCEC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ของแต่ละ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ไตรมาส</w:t>
            </w:r>
          </w:p>
        </w:tc>
        <w:tc>
          <w:tcPr>
            <w:tcW w:w="2250" w:type="dxa"/>
          </w:tcPr>
          <w:p w14:paraId="468498A4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14:paraId="67E09A2D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ของแต่ละเดือน</w:t>
            </w:r>
          </w:p>
        </w:tc>
        <w:tc>
          <w:tcPr>
            <w:tcW w:w="2250" w:type="dxa"/>
          </w:tcPr>
          <w:p w14:paraId="2E87AA68" w14:textId="77777777"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14:paraId="25A12D80" w14:textId="77777777"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ของแต่ละเดือน</w:t>
            </w:r>
          </w:p>
        </w:tc>
      </w:tr>
    </w:tbl>
    <w:p w14:paraId="528725BA" w14:textId="77777777" w:rsidR="00640764" w:rsidRDefault="00640764" w:rsidP="0099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</w:p>
    <w:p w14:paraId="25BF308E" w14:textId="77777777" w:rsidR="00640764" w:rsidRDefault="00640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  <w:r>
        <w:rPr>
          <w:rFonts w:ascii="Times New Roman" w:hAnsi="Times New Roman" w:cstheme="minorBidi"/>
          <w:sz w:val="22"/>
          <w:szCs w:val="20"/>
          <w:lang w:val="en-GB"/>
        </w:rPr>
        <w:br w:type="page"/>
      </w:r>
    </w:p>
    <w:p w14:paraId="32B68536" w14:textId="77777777" w:rsidR="00552958" w:rsidRPr="00A4031A" w:rsidRDefault="00552958" w:rsidP="00A539C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</w:rPr>
        <w:sectPr w:rsidR="00552958" w:rsidRPr="00A4031A" w:rsidSect="00A5378C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1F21495A" w14:textId="77777777" w:rsidR="00567675" w:rsidRPr="00A0767C" w:rsidRDefault="00B44016" w:rsidP="005E3333">
      <w:pPr>
        <w:pStyle w:val="Heading1"/>
        <w:keepLines/>
        <w:numPr>
          <w:ilvl w:val="0"/>
          <w:numId w:val="3"/>
        </w:numPr>
        <w:shd w:val="clear" w:color="auto" w:fill="auto"/>
        <w:spacing w:after="120"/>
        <w:ind w:left="547" w:right="-43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5" w:name="_Toc13757261"/>
      <w:r w:rsidRPr="00A0767C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ส่วนงานดำเนินงาน</w:t>
      </w:r>
      <w:bookmarkEnd w:id="15"/>
    </w:p>
    <w:p w14:paraId="5B07C847" w14:textId="77777777" w:rsidR="00567675" w:rsidRDefault="00035ED7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380" w:lineRule="exact"/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ก</w:t>
      </w:r>
      <w:r>
        <w:rPr>
          <w:rFonts w:ascii="Angsana New" w:hAnsi="Angsana New" w:cs="Angsana New" w:hint="cs"/>
          <w:sz w:val="30"/>
          <w:szCs w:val="30"/>
          <w:cs/>
        </w:rPr>
        <w:t>ลุ่มบริษัท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ในระหว่างงวดปัจจุบัน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590FA5"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ไม่มีการเปลี่ยนแปลงโครงสร้างของส่วนงานดำเนินงานที่รายงานข้อมูลรายได้ของส่วนงานของ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827A4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มีดังต่อไปนี้</w:t>
      </w:r>
    </w:p>
    <w:tbl>
      <w:tblPr>
        <w:tblW w:w="1575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72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873"/>
        <w:gridCol w:w="270"/>
        <w:gridCol w:w="720"/>
        <w:gridCol w:w="270"/>
        <w:gridCol w:w="720"/>
        <w:gridCol w:w="249"/>
        <w:gridCol w:w="762"/>
        <w:gridCol w:w="240"/>
        <w:gridCol w:w="740"/>
      </w:tblGrid>
      <w:tr w:rsidR="00B73F5A" w:rsidRPr="007D272D" w14:paraId="4F26092A" w14:textId="77777777" w:rsidTr="00AC0952">
        <w:trPr>
          <w:trHeight w:val="80"/>
        </w:trPr>
        <w:tc>
          <w:tcPr>
            <w:tcW w:w="1620" w:type="dxa"/>
            <w:vAlign w:val="bottom"/>
          </w:tcPr>
          <w:p w14:paraId="549B29AD" w14:textId="77777777" w:rsidR="00B73F5A" w:rsidRPr="007D272D" w:rsidRDefault="00B73F5A" w:rsidP="00BF70E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bookmarkStart w:id="16" w:name="_Hlk7708531"/>
          </w:p>
        </w:tc>
        <w:tc>
          <w:tcPr>
            <w:tcW w:w="14130" w:type="dxa"/>
            <w:gridSpan w:val="27"/>
            <w:vAlign w:val="bottom"/>
          </w:tcPr>
          <w:p w14:paraId="5F9AC28A" w14:textId="77777777" w:rsidR="00B73F5A" w:rsidRPr="007D272D" w:rsidRDefault="00B73F5A" w:rsidP="00AC0952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C0952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B73F5A" w:rsidRPr="007D272D" w14:paraId="7733673A" w14:textId="77777777" w:rsidTr="00AC0952">
        <w:trPr>
          <w:trHeight w:val="80"/>
        </w:trPr>
        <w:tc>
          <w:tcPr>
            <w:tcW w:w="1620" w:type="dxa"/>
            <w:vAlign w:val="bottom"/>
          </w:tcPr>
          <w:p w14:paraId="013A72B8" w14:textId="77777777" w:rsidR="00B73F5A" w:rsidRPr="007D272D" w:rsidRDefault="00B73F5A" w:rsidP="00B73F5A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A4FA3E2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7D272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1C4EE0EF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1917E8E0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vAlign w:val="bottom"/>
          </w:tcPr>
          <w:p w14:paraId="454D87C1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A5DE1A9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EA6F57A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vAlign w:val="bottom"/>
          </w:tcPr>
          <w:p w14:paraId="3623FE12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vAlign w:val="bottom"/>
          </w:tcPr>
          <w:p w14:paraId="1DD6CD96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499AD30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vAlign w:val="bottom"/>
          </w:tcPr>
          <w:p w14:paraId="2695DF09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5E9A1284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vAlign w:val="bottom"/>
          </w:tcPr>
          <w:p w14:paraId="57C53F46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5193ACB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F159D5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14:paraId="0D10234A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3F26785E" w14:textId="77777777" w:rsidR="00B73F5A" w:rsidRPr="007D272D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41E4879D" w14:textId="77777777" w:rsidR="00B73F5A" w:rsidRPr="007D272D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5B32AD" w:rsidRPr="007D272D" w14:paraId="2F0FC125" w14:textId="77777777" w:rsidTr="00BA1623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0A0C0A12" w14:textId="77777777" w:rsidR="005B32AD" w:rsidRPr="007D272D" w:rsidRDefault="005B32AD" w:rsidP="005B32AD">
            <w:pPr>
              <w:ind w:left="75" w:right="-11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สาม</w:t>
            </w: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 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30 มิถุนายน</w:t>
            </w:r>
          </w:p>
        </w:tc>
        <w:tc>
          <w:tcPr>
            <w:tcW w:w="810" w:type="dxa"/>
            <w:shd w:val="clear" w:color="auto" w:fill="auto"/>
          </w:tcPr>
          <w:p w14:paraId="0AEAFA88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99EA67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63" w:type="dxa"/>
          </w:tcPr>
          <w:p w14:paraId="72C257B1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shd w:val="clear" w:color="auto" w:fill="auto"/>
          </w:tcPr>
          <w:p w14:paraId="24AB1F42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DAE77D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0" w:type="dxa"/>
          </w:tcPr>
          <w:p w14:paraId="0FEF8F50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7459AEED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F98A326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4" w:type="dxa"/>
          </w:tcPr>
          <w:p w14:paraId="0DB7B5C2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BC49BDB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9C0C3C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1D8E0DF3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6DB9E6EF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DD5FDB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3" w:type="dxa"/>
          </w:tcPr>
          <w:p w14:paraId="3AB2FFF1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0011A0EA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56D4C0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012C95E2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267EAED5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05EFE7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38" w:type="dxa"/>
          </w:tcPr>
          <w:p w14:paraId="2FD1640C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0EF7EA8B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ED833A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4" w:type="dxa"/>
          </w:tcPr>
          <w:p w14:paraId="4DD032C5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14:paraId="47387C38" w14:textId="77777777" w:rsidR="005B32AD" w:rsidRPr="007D272D" w:rsidRDefault="005B32AD" w:rsidP="005A6472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D024337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3AD96AC6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shd w:val="clear" w:color="auto" w:fill="auto"/>
          </w:tcPr>
          <w:p w14:paraId="41E206F2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3143AA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70" w:type="dxa"/>
          </w:tcPr>
          <w:p w14:paraId="57FD8AC0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34C0D838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33A878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09D2F26B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CAA98C8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B42D6A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9" w:type="dxa"/>
          </w:tcPr>
          <w:p w14:paraId="163EFF9F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09E12E83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EC21076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40" w:type="dxa"/>
          </w:tcPr>
          <w:p w14:paraId="15FE538A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shd w:val="clear" w:color="auto" w:fill="auto"/>
          </w:tcPr>
          <w:p w14:paraId="58D79259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1164988" w14:textId="77777777" w:rsidR="005B32AD" w:rsidRPr="007D272D" w:rsidRDefault="005B32AD" w:rsidP="005B32A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</w:tr>
      <w:tr w:rsidR="00B73F5A" w:rsidRPr="007D272D" w14:paraId="1F2DF744" w14:textId="77777777" w:rsidTr="00AC0952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0A718103" w14:textId="77777777" w:rsidR="00B73F5A" w:rsidRPr="007D272D" w:rsidRDefault="00B73F5A" w:rsidP="00B73F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130" w:type="dxa"/>
            <w:gridSpan w:val="27"/>
          </w:tcPr>
          <w:p w14:paraId="3F6EF807" w14:textId="77777777"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7D272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</w:rPr>
              <w:t>พันบาท</w:t>
            </w:r>
            <w:r w:rsidRPr="007D272D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245F7D" w:rsidRPr="007D272D" w14:paraId="0F2D1445" w14:textId="77777777" w:rsidTr="00AC0952">
        <w:trPr>
          <w:trHeight w:val="388"/>
        </w:trPr>
        <w:tc>
          <w:tcPr>
            <w:tcW w:w="1620" w:type="dxa"/>
          </w:tcPr>
          <w:p w14:paraId="4173B38F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7D272D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EBC5636" w14:textId="030DC7E3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543,889</w:t>
            </w:r>
          </w:p>
        </w:tc>
        <w:tc>
          <w:tcPr>
            <w:tcW w:w="263" w:type="dxa"/>
            <w:vAlign w:val="center"/>
          </w:tcPr>
          <w:p w14:paraId="6A440040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14:paraId="4DCA7EA7" w14:textId="29C7750F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627,60</w:t>
            </w:r>
            <w:r w:rsidR="00B72C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40" w:type="dxa"/>
            <w:vAlign w:val="center"/>
          </w:tcPr>
          <w:p w14:paraId="6C69999E" w14:textId="77777777" w:rsidR="00245F7D" w:rsidRPr="00EC0BB2" w:rsidRDefault="00245F7D" w:rsidP="00245F7D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A373125" w14:textId="746FD000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448</w:t>
            </w:r>
          </w:p>
        </w:tc>
        <w:tc>
          <w:tcPr>
            <w:tcW w:w="284" w:type="dxa"/>
            <w:vAlign w:val="center"/>
          </w:tcPr>
          <w:p w14:paraId="22651DE7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Align w:val="center"/>
          </w:tcPr>
          <w:p w14:paraId="1C38E902" w14:textId="63E27978" w:rsidR="00245F7D" w:rsidRPr="00EC0BB2" w:rsidRDefault="00245F7D" w:rsidP="00245F7D">
            <w:pPr>
              <w:tabs>
                <w:tab w:val="decimal" w:pos="342"/>
              </w:tabs>
              <w:ind w:left="-108" w:right="-24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466</w:t>
            </w:r>
          </w:p>
        </w:tc>
        <w:tc>
          <w:tcPr>
            <w:tcW w:w="236" w:type="dxa"/>
            <w:vAlign w:val="center"/>
          </w:tcPr>
          <w:p w14:paraId="4E4FAD25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61B23FDA" w14:textId="4AAA3830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22,829</w:t>
            </w:r>
          </w:p>
        </w:tc>
        <w:tc>
          <w:tcPr>
            <w:tcW w:w="283" w:type="dxa"/>
            <w:vAlign w:val="center"/>
          </w:tcPr>
          <w:p w14:paraId="0E487F1E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414B1D" w14:textId="025AD334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22,766</w:t>
            </w:r>
          </w:p>
        </w:tc>
        <w:tc>
          <w:tcPr>
            <w:tcW w:w="236" w:type="dxa"/>
            <w:vAlign w:val="center"/>
          </w:tcPr>
          <w:p w14:paraId="79EB4743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5219CA3A" w14:textId="065DC4A5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45,896</w:t>
            </w:r>
          </w:p>
        </w:tc>
        <w:tc>
          <w:tcPr>
            <w:tcW w:w="238" w:type="dxa"/>
            <w:vAlign w:val="center"/>
          </w:tcPr>
          <w:p w14:paraId="426FFAB2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5CF16085" w14:textId="716526DD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45,354</w:t>
            </w:r>
          </w:p>
        </w:tc>
        <w:tc>
          <w:tcPr>
            <w:tcW w:w="244" w:type="dxa"/>
            <w:vAlign w:val="center"/>
          </w:tcPr>
          <w:p w14:paraId="3310B0B3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vAlign w:val="center"/>
          </w:tcPr>
          <w:p w14:paraId="22578976" w14:textId="0656A84C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1,165</w:t>
            </w:r>
          </w:p>
        </w:tc>
        <w:tc>
          <w:tcPr>
            <w:tcW w:w="270" w:type="dxa"/>
            <w:vAlign w:val="center"/>
          </w:tcPr>
          <w:p w14:paraId="134143D2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49D37B7F" w14:textId="5090D63C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12,870</w:t>
            </w:r>
          </w:p>
        </w:tc>
        <w:tc>
          <w:tcPr>
            <w:tcW w:w="270" w:type="dxa"/>
            <w:vAlign w:val="center"/>
          </w:tcPr>
          <w:p w14:paraId="5135976B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FFECD60" w14:textId="768C5D05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3D1985C3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72D51EC" w14:textId="5F77A691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0AC9A89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14:paraId="38B13E68" w14:textId="0FE68723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614,227</w:t>
            </w:r>
          </w:p>
        </w:tc>
        <w:tc>
          <w:tcPr>
            <w:tcW w:w="240" w:type="dxa"/>
            <w:vAlign w:val="center"/>
          </w:tcPr>
          <w:p w14:paraId="02B3DDF2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vAlign w:val="center"/>
          </w:tcPr>
          <w:p w14:paraId="49564F4D" w14:textId="0C3E02AA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709,0</w:t>
            </w:r>
            <w:r w:rsidR="00B72C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60</w:t>
            </w:r>
          </w:p>
        </w:tc>
      </w:tr>
      <w:tr w:rsidR="00245F7D" w:rsidRPr="007D272D" w14:paraId="3088263B" w14:textId="77777777" w:rsidTr="00AC0952">
        <w:trPr>
          <w:trHeight w:val="388"/>
        </w:trPr>
        <w:tc>
          <w:tcPr>
            <w:tcW w:w="1620" w:type="dxa"/>
          </w:tcPr>
          <w:p w14:paraId="4F6F56A2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vAlign w:val="center"/>
          </w:tcPr>
          <w:p w14:paraId="7D5B6E33" w14:textId="5325225F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155,367</w:t>
            </w:r>
          </w:p>
        </w:tc>
        <w:tc>
          <w:tcPr>
            <w:tcW w:w="263" w:type="dxa"/>
            <w:vAlign w:val="center"/>
          </w:tcPr>
          <w:p w14:paraId="379F8334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14:paraId="7D793249" w14:textId="41F8DC25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114,922</w:t>
            </w:r>
          </w:p>
        </w:tc>
        <w:tc>
          <w:tcPr>
            <w:tcW w:w="240" w:type="dxa"/>
            <w:vAlign w:val="center"/>
          </w:tcPr>
          <w:p w14:paraId="2D8B16E7" w14:textId="77777777" w:rsidR="00245F7D" w:rsidRPr="00EC0BB2" w:rsidRDefault="00245F7D" w:rsidP="00245F7D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BFA6379" w14:textId="19319994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16,722</w:t>
            </w:r>
          </w:p>
        </w:tc>
        <w:tc>
          <w:tcPr>
            <w:tcW w:w="284" w:type="dxa"/>
            <w:vAlign w:val="center"/>
          </w:tcPr>
          <w:p w14:paraId="5FC704B4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Align w:val="center"/>
          </w:tcPr>
          <w:p w14:paraId="710C4EDF" w14:textId="03224D9D" w:rsidR="00245F7D" w:rsidRPr="00EC0BB2" w:rsidRDefault="00245F7D" w:rsidP="00245F7D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38,042</w:t>
            </w:r>
          </w:p>
        </w:tc>
        <w:tc>
          <w:tcPr>
            <w:tcW w:w="236" w:type="dxa"/>
            <w:vAlign w:val="center"/>
          </w:tcPr>
          <w:p w14:paraId="003AA6EB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65223A0B" w14:textId="239838AB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6,045</w:t>
            </w:r>
          </w:p>
        </w:tc>
        <w:tc>
          <w:tcPr>
            <w:tcW w:w="283" w:type="dxa"/>
            <w:vAlign w:val="center"/>
          </w:tcPr>
          <w:p w14:paraId="6D19AC6F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CF910E5" w14:textId="56082F2A" w:rsidR="00245F7D" w:rsidRPr="00EC0BB2" w:rsidRDefault="00245F7D" w:rsidP="00245F7D">
            <w:pPr>
              <w:tabs>
                <w:tab w:val="clear" w:pos="454"/>
                <w:tab w:val="clear" w:pos="680"/>
                <w:tab w:val="decimal" w:pos="436"/>
              </w:tabs>
              <w:ind w:right="-9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6,284</w:t>
            </w:r>
          </w:p>
        </w:tc>
        <w:tc>
          <w:tcPr>
            <w:tcW w:w="236" w:type="dxa"/>
            <w:vAlign w:val="center"/>
          </w:tcPr>
          <w:p w14:paraId="4A09CA54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4A3C7A3" w14:textId="00866B83" w:rsidR="00245F7D" w:rsidRPr="00EC0BB2" w:rsidRDefault="00245F7D" w:rsidP="00245F7D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center"/>
          </w:tcPr>
          <w:p w14:paraId="4A2EB139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7C51BF08" w14:textId="130641C5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center"/>
          </w:tcPr>
          <w:p w14:paraId="671A8240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vAlign w:val="center"/>
          </w:tcPr>
          <w:p w14:paraId="7F03C443" w14:textId="4F810A25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E8D3793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1A99D859" w14:textId="7215CF12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1B0D8EEC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230BD3C" w14:textId="4C1E5653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52D8AE44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DA25020" w14:textId="49B5E1B2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36E8CB45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14:paraId="1BCAE245" w14:textId="08E415DD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178,134</w:t>
            </w:r>
          </w:p>
        </w:tc>
        <w:tc>
          <w:tcPr>
            <w:tcW w:w="240" w:type="dxa"/>
            <w:vAlign w:val="center"/>
          </w:tcPr>
          <w:p w14:paraId="5157407D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vAlign w:val="center"/>
          </w:tcPr>
          <w:p w14:paraId="1B51E9EF" w14:textId="61A042C1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159,248</w:t>
            </w:r>
          </w:p>
        </w:tc>
      </w:tr>
      <w:tr w:rsidR="00245F7D" w:rsidRPr="007D272D" w14:paraId="2D197F6E" w14:textId="77777777" w:rsidTr="00AC0952">
        <w:trPr>
          <w:trHeight w:val="80"/>
        </w:trPr>
        <w:tc>
          <w:tcPr>
            <w:tcW w:w="1620" w:type="dxa"/>
          </w:tcPr>
          <w:p w14:paraId="722F65F2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F66DDD1" w14:textId="667D40BD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15,910</w:t>
            </w:r>
          </w:p>
        </w:tc>
        <w:tc>
          <w:tcPr>
            <w:tcW w:w="263" w:type="dxa"/>
            <w:vAlign w:val="center"/>
          </w:tcPr>
          <w:p w14:paraId="485859CA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00798370" w14:textId="5C2DBED4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left" w:pos="350"/>
              </w:tabs>
              <w:ind w:left="-108" w:right="-202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4,646</w:t>
            </w:r>
          </w:p>
        </w:tc>
        <w:tc>
          <w:tcPr>
            <w:tcW w:w="240" w:type="dxa"/>
            <w:vAlign w:val="center"/>
          </w:tcPr>
          <w:p w14:paraId="50B40620" w14:textId="77777777" w:rsidR="00245F7D" w:rsidRPr="00EC0BB2" w:rsidRDefault="00245F7D" w:rsidP="00245F7D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55BDA6F" w14:textId="4655D92D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21,686</w:t>
            </w:r>
          </w:p>
        </w:tc>
        <w:tc>
          <w:tcPr>
            <w:tcW w:w="284" w:type="dxa"/>
            <w:vAlign w:val="center"/>
          </w:tcPr>
          <w:p w14:paraId="4FD7AD57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21B45B" w14:textId="61FEA740" w:rsidR="00245F7D" w:rsidRPr="00EC0BB2" w:rsidRDefault="00245F7D" w:rsidP="00245F7D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11,104</w:t>
            </w:r>
          </w:p>
        </w:tc>
        <w:tc>
          <w:tcPr>
            <w:tcW w:w="236" w:type="dxa"/>
            <w:vAlign w:val="center"/>
          </w:tcPr>
          <w:p w14:paraId="4810C10E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5CB0031" w14:textId="61B5BD6A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975</w:t>
            </w:r>
          </w:p>
        </w:tc>
        <w:tc>
          <w:tcPr>
            <w:tcW w:w="283" w:type="dxa"/>
            <w:vAlign w:val="center"/>
          </w:tcPr>
          <w:p w14:paraId="17D323EE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A1629EB" w14:textId="01633319" w:rsidR="00245F7D" w:rsidRPr="00EC0BB2" w:rsidRDefault="00245F7D" w:rsidP="00245F7D">
            <w:pPr>
              <w:tabs>
                <w:tab w:val="clear" w:pos="454"/>
                <w:tab w:val="clear" w:pos="680"/>
                <w:tab w:val="decimal" w:pos="436"/>
              </w:tabs>
              <w:ind w:right="-9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2,856</w:t>
            </w:r>
          </w:p>
        </w:tc>
        <w:tc>
          <w:tcPr>
            <w:tcW w:w="236" w:type="dxa"/>
            <w:vAlign w:val="center"/>
          </w:tcPr>
          <w:p w14:paraId="5F52E8A6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AB3FEB3" w14:textId="4CA96502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1,631</w:t>
            </w:r>
          </w:p>
        </w:tc>
        <w:tc>
          <w:tcPr>
            <w:tcW w:w="238" w:type="dxa"/>
            <w:vAlign w:val="center"/>
          </w:tcPr>
          <w:p w14:paraId="363EDD10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24B385F5" w14:textId="55ABE853" w:rsidR="00245F7D" w:rsidRPr="00EC0BB2" w:rsidRDefault="00245F7D" w:rsidP="00245F7D">
            <w:pPr>
              <w:tabs>
                <w:tab w:val="clear" w:pos="454"/>
                <w:tab w:val="clear" w:pos="680"/>
                <w:tab w:val="decimal" w:pos="435"/>
              </w:tabs>
              <w:ind w:right="-17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416</w:t>
            </w:r>
          </w:p>
        </w:tc>
        <w:tc>
          <w:tcPr>
            <w:tcW w:w="244" w:type="dxa"/>
            <w:vAlign w:val="center"/>
          </w:tcPr>
          <w:p w14:paraId="1626C500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68603EEE" w14:textId="4D9AC6ED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844</w:t>
            </w:r>
          </w:p>
        </w:tc>
        <w:tc>
          <w:tcPr>
            <w:tcW w:w="270" w:type="dxa"/>
            <w:vAlign w:val="center"/>
          </w:tcPr>
          <w:p w14:paraId="4F5B1790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74A3C6C0" w14:textId="3EFC925E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</w:tabs>
              <w:ind w:right="-1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931</w:t>
            </w:r>
          </w:p>
        </w:tc>
        <w:tc>
          <w:tcPr>
            <w:tcW w:w="270" w:type="dxa"/>
            <w:vAlign w:val="center"/>
          </w:tcPr>
          <w:p w14:paraId="4A0CB2FA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43B0B24" w14:textId="09BCB012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8275A9D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CC2083" w14:textId="7A87F9C2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3A081583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632E06D9" w14:textId="36F9C7B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41,049</w:t>
            </w:r>
          </w:p>
        </w:tc>
        <w:tc>
          <w:tcPr>
            <w:tcW w:w="240" w:type="dxa"/>
            <w:vAlign w:val="center"/>
          </w:tcPr>
          <w:p w14:paraId="77C99EE0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0CE0F4BC" w14:textId="4D8590F8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19.953</w:t>
            </w:r>
          </w:p>
        </w:tc>
      </w:tr>
      <w:tr w:rsidR="00245F7D" w:rsidRPr="007D272D" w14:paraId="139054D1" w14:textId="77777777" w:rsidTr="00AC0952">
        <w:trPr>
          <w:trHeight w:val="70"/>
        </w:trPr>
        <w:tc>
          <w:tcPr>
            <w:tcW w:w="1620" w:type="dxa"/>
          </w:tcPr>
          <w:p w14:paraId="463A5C1A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7EC33AD" w14:textId="607C6380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715,166</w:t>
            </w:r>
          </w:p>
        </w:tc>
        <w:tc>
          <w:tcPr>
            <w:tcW w:w="263" w:type="dxa"/>
            <w:vAlign w:val="center"/>
          </w:tcPr>
          <w:p w14:paraId="4B8752B5" w14:textId="77777777" w:rsidR="00245F7D" w:rsidRPr="002454EF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17CC1F2" w14:textId="18175FED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747,17</w:t>
            </w:r>
            <w:r w:rsidR="00B72C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40" w:type="dxa"/>
            <w:vAlign w:val="center"/>
          </w:tcPr>
          <w:p w14:paraId="4A2932BC" w14:textId="77777777" w:rsidR="00245F7D" w:rsidRPr="00EC0BB2" w:rsidRDefault="00245F7D" w:rsidP="00245F7D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98C3DA0" w14:textId="0E12204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38,859</w:t>
            </w:r>
          </w:p>
        </w:tc>
        <w:tc>
          <w:tcPr>
            <w:tcW w:w="284" w:type="dxa"/>
            <w:vAlign w:val="center"/>
          </w:tcPr>
          <w:p w14:paraId="0424E91D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70FA3AD" w14:textId="53C7B4CE" w:rsidR="00245F7D" w:rsidRPr="00EC0BB2" w:rsidRDefault="00245F7D" w:rsidP="00245F7D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49,612</w:t>
            </w:r>
          </w:p>
        </w:tc>
        <w:tc>
          <w:tcPr>
            <w:tcW w:w="236" w:type="dxa"/>
            <w:vAlign w:val="center"/>
          </w:tcPr>
          <w:p w14:paraId="4E06E8C8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7A1D1EB0" w14:textId="59DC9F7B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29,849</w:t>
            </w:r>
          </w:p>
        </w:tc>
        <w:tc>
          <w:tcPr>
            <w:tcW w:w="283" w:type="dxa"/>
            <w:vAlign w:val="center"/>
          </w:tcPr>
          <w:p w14:paraId="4A2F4491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266479E" w14:textId="2F701509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31,906</w:t>
            </w:r>
          </w:p>
        </w:tc>
        <w:tc>
          <w:tcPr>
            <w:tcW w:w="236" w:type="dxa"/>
            <w:vAlign w:val="center"/>
          </w:tcPr>
          <w:p w14:paraId="78D6432C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4EDBF9D3" w14:textId="785BC84F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47,527</w:t>
            </w:r>
          </w:p>
        </w:tc>
        <w:tc>
          <w:tcPr>
            <w:tcW w:w="238" w:type="dxa"/>
            <w:vAlign w:val="center"/>
          </w:tcPr>
          <w:p w14:paraId="680C03D1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2FFB65E8" w14:textId="79E3B7B5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45,770</w:t>
            </w:r>
          </w:p>
        </w:tc>
        <w:tc>
          <w:tcPr>
            <w:tcW w:w="244" w:type="dxa"/>
            <w:vAlign w:val="center"/>
          </w:tcPr>
          <w:p w14:paraId="5A814E38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DA2AB7D" w14:textId="1B3772FA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2,009</w:t>
            </w:r>
          </w:p>
        </w:tc>
        <w:tc>
          <w:tcPr>
            <w:tcW w:w="270" w:type="dxa"/>
            <w:vAlign w:val="center"/>
          </w:tcPr>
          <w:p w14:paraId="54999886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237D3CC6" w14:textId="300B98DC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13,801</w:t>
            </w:r>
          </w:p>
        </w:tc>
        <w:tc>
          <w:tcPr>
            <w:tcW w:w="270" w:type="dxa"/>
            <w:vAlign w:val="center"/>
          </w:tcPr>
          <w:p w14:paraId="16914795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E73D5D3" w14:textId="2E8722FA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1CDEF06C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FBA20DF" w14:textId="47F3FE5F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128BE959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1C83C91C" w14:textId="7C0FD79D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833,410</w:t>
            </w:r>
          </w:p>
        </w:tc>
        <w:tc>
          <w:tcPr>
            <w:tcW w:w="240" w:type="dxa"/>
            <w:vAlign w:val="center"/>
          </w:tcPr>
          <w:p w14:paraId="06C6FF7B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B43D007" w14:textId="7672632B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888,26</w:t>
            </w:r>
            <w:r w:rsidR="00B72C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</w:tr>
      <w:tr w:rsidR="00245F7D" w:rsidRPr="007D272D" w14:paraId="01A3B85E" w14:textId="77777777" w:rsidTr="00AC0952">
        <w:trPr>
          <w:trHeight w:val="70"/>
        </w:trPr>
        <w:tc>
          <w:tcPr>
            <w:tcW w:w="1620" w:type="dxa"/>
          </w:tcPr>
          <w:p w14:paraId="23129937" w14:textId="77777777" w:rsidR="00245F7D" w:rsidRPr="002454EF" w:rsidRDefault="00245F7D" w:rsidP="00245F7D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6E66D7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รายการปรับปรุงและตัด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 xml:space="preserve"> </w:t>
            </w:r>
            <w:r w:rsidRPr="006E66D7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8789567" w14:textId="77777777" w:rsidR="00D23BD9" w:rsidRDefault="00D23BD9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8C8ACE" w14:textId="1F541A10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(155,367)</w:t>
            </w:r>
          </w:p>
        </w:tc>
        <w:tc>
          <w:tcPr>
            <w:tcW w:w="263" w:type="dxa"/>
            <w:vAlign w:val="center"/>
          </w:tcPr>
          <w:p w14:paraId="79B5C0AC" w14:textId="77777777" w:rsidR="00245F7D" w:rsidRPr="002454EF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619BC220" w14:textId="77777777" w:rsidR="00245F7D" w:rsidRPr="00A65BCD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6B06FB9" w14:textId="1FFB25AA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(114,922)</w:t>
            </w:r>
          </w:p>
        </w:tc>
        <w:tc>
          <w:tcPr>
            <w:tcW w:w="240" w:type="dxa"/>
            <w:vAlign w:val="center"/>
          </w:tcPr>
          <w:p w14:paraId="29BAD27E" w14:textId="77777777" w:rsidR="00245F7D" w:rsidRPr="00EC0BB2" w:rsidRDefault="00245F7D" w:rsidP="00245F7D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0A7634A" w14:textId="77777777" w:rsidR="00D23BD9" w:rsidRDefault="00D23BD9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F29EDC8" w14:textId="45087618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(16,722)</w:t>
            </w:r>
          </w:p>
        </w:tc>
        <w:tc>
          <w:tcPr>
            <w:tcW w:w="284" w:type="dxa"/>
            <w:vAlign w:val="center"/>
          </w:tcPr>
          <w:p w14:paraId="069412D6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322DB1" w14:textId="77777777" w:rsidR="00245F7D" w:rsidRPr="00A65BCD" w:rsidRDefault="00245F7D" w:rsidP="00245F7D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9FD5F31" w14:textId="488CE2A5" w:rsidR="00245F7D" w:rsidRPr="00EC0BB2" w:rsidRDefault="00245F7D" w:rsidP="00245F7D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(38,042)</w:t>
            </w:r>
          </w:p>
        </w:tc>
        <w:tc>
          <w:tcPr>
            <w:tcW w:w="236" w:type="dxa"/>
            <w:vAlign w:val="center"/>
          </w:tcPr>
          <w:p w14:paraId="583987AF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620C8D1" w14:textId="77777777" w:rsidR="00D23BD9" w:rsidRDefault="00D23BD9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21716D9" w14:textId="6098EF4A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(6,045)</w:t>
            </w:r>
          </w:p>
        </w:tc>
        <w:tc>
          <w:tcPr>
            <w:tcW w:w="283" w:type="dxa"/>
            <w:vAlign w:val="center"/>
          </w:tcPr>
          <w:p w14:paraId="3AD4473E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68DD4AB" w14:textId="77777777" w:rsidR="00245F7D" w:rsidRPr="00A65BCD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CA5FF32" w14:textId="21CA5DED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(6,284)</w:t>
            </w:r>
          </w:p>
        </w:tc>
        <w:tc>
          <w:tcPr>
            <w:tcW w:w="236" w:type="dxa"/>
            <w:vAlign w:val="center"/>
          </w:tcPr>
          <w:p w14:paraId="273BD10C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4C8EEB2" w14:textId="77777777" w:rsidR="00D23BD9" w:rsidRDefault="00D23BD9" w:rsidP="00245F7D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CCF6F75" w14:textId="12C4D916" w:rsidR="00245F7D" w:rsidRPr="00EC0BB2" w:rsidRDefault="00245F7D" w:rsidP="00245F7D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center"/>
          </w:tcPr>
          <w:p w14:paraId="7CF3BAE2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34010A85" w14:textId="77777777" w:rsidR="00245F7D" w:rsidRPr="00A65BCD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31282E0" w14:textId="775C820D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center"/>
          </w:tcPr>
          <w:p w14:paraId="3833B553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1E2CBCD4" w14:textId="77777777" w:rsidR="00D23BD9" w:rsidRDefault="00D23BD9" w:rsidP="00245F7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2C004D9" w14:textId="4B79E400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0B86CE8E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5B476E7C" w14:textId="77777777" w:rsidR="00245F7D" w:rsidRPr="00A65BCD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56C31EF" w14:textId="2862DAA4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62C47DCE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20" w:type="dxa"/>
            <w:vAlign w:val="center"/>
          </w:tcPr>
          <w:p w14:paraId="1C442718" w14:textId="77777777" w:rsidR="00245F7D" w:rsidRPr="00A65BCD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71B3BD4" w14:textId="7D9C7278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5AD2EE62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20" w:type="dxa"/>
            <w:vAlign w:val="center"/>
          </w:tcPr>
          <w:p w14:paraId="4DCBC2BF" w14:textId="77777777" w:rsidR="00245F7D" w:rsidRPr="00A65BCD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8A462BF" w14:textId="596D6055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56D03B7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10AC7FD1" w14:textId="77777777" w:rsidR="00D23BD9" w:rsidRDefault="00D23BD9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2346484" w14:textId="3554C8EA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(178,134)</w:t>
            </w:r>
          </w:p>
        </w:tc>
        <w:tc>
          <w:tcPr>
            <w:tcW w:w="240" w:type="dxa"/>
            <w:vAlign w:val="center"/>
          </w:tcPr>
          <w:p w14:paraId="2F00D80C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350460AB" w14:textId="77777777" w:rsidR="00245F7D" w:rsidRPr="00A65BCD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94F48AC" w14:textId="55D18A04" w:rsidR="00245F7D" w:rsidRPr="00EC0BB2" w:rsidRDefault="00245F7D" w:rsidP="00245F7D">
            <w:pPr>
              <w:tabs>
                <w:tab w:val="clear" w:pos="454"/>
                <w:tab w:val="decimal" w:pos="435"/>
              </w:tabs>
              <w:ind w:hanging="42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(159,248)</w:t>
            </w:r>
          </w:p>
        </w:tc>
      </w:tr>
      <w:tr w:rsidR="00245F7D" w:rsidRPr="007D272D" w14:paraId="759E1A16" w14:textId="77777777" w:rsidTr="00AC0952">
        <w:trPr>
          <w:trHeight w:val="70"/>
        </w:trPr>
        <w:tc>
          <w:tcPr>
            <w:tcW w:w="1620" w:type="dxa"/>
          </w:tcPr>
          <w:p w14:paraId="00E4A560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A90255" w14:textId="286E4FAE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559,799</w:t>
            </w:r>
          </w:p>
        </w:tc>
        <w:tc>
          <w:tcPr>
            <w:tcW w:w="263" w:type="dxa"/>
            <w:vAlign w:val="center"/>
          </w:tcPr>
          <w:p w14:paraId="14CB4D89" w14:textId="77777777" w:rsidR="00245F7D" w:rsidRPr="002454EF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6A330C" w14:textId="62A89DAF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632,2</w:t>
            </w:r>
            <w:r w:rsidR="00B72C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50</w:t>
            </w:r>
          </w:p>
        </w:tc>
        <w:tc>
          <w:tcPr>
            <w:tcW w:w="240" w:type="dxa"/>
            <w:vAlign w:val="center"/>
          </w:tcPr>
          <w:p w14:paraId="433528A1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47716" w14:textId="46910353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22,137</w:t>
            </w:r>
          </w:p>
        </w:tc>
        <w:tc>
          <w:tcPr>
            <w:tcW w:w="284" w:type="dxa"/>
            <w:vAlign w:val="center"/>
          </w:tcPr>
          <w:p w14:paraId="4E397596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0D93B" w14:textId="79B6216E" w:rsidR="00245F7D" w:rsidRPr="00EC0BB2" w:rsidRDefault="00245F7D" w:rsidP="00245F7D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11,570</w:t>
            </w:r>
          </w:p>
        </w:tc>
        <w:tc>
          <w:tcPr>
            <w:tcW w:w="236" w:type="dxa"/>
            <w:vAlign w:val="center"/>
          </w:tcPr>
          <w:p w14:paraId="577A68D3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44FEE" w14:textId="59F8AD81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23,804</w:t>
            </w:r>
          </w:p>
        </w:tc>
        <w:tc>
          <w:tcPr>
            <w:tcW w:w="283" w:type="dxa"/>
            <w:vAlign w:val="center"/>
          </w:tcPr>
          <w:p w14:paraId="3C4B18CE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036B48" w14:textId="5B2D7783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25,622</w:t>
            </w:r>
          </w:p>
        </w:tc>
        <w:tc>
          <w:tcPr>
            <w:tcW w:w="236" w:type="dxa"/>
            <w:vAlign w:val="center"/>
          </w:tcPr>
          <w:p w14:paraId="263777D5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FCF594" w14:textId="77F4682E" w:rsidR="00245F7D" w:rsidRPr="00EC0BB2" w:rsidRDefault="00245F7D" w:rsidP="00245F7D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47,527</w:t>
            </w:r>
          </w:p>
        </w:tc>
        <w:tc>
          <w:tcPr>
            <w:tcW w:w="238" w:type="dxa"/>
            <w:vAlign w:val="center"/>
          </w:tcPr>
          <w:p w14:paraId="5B660861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C545E" w14:textId="7A4ED4D9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45,770</w:t>
            </w:r>
          </w:p>
        </w:tc>
        <w:tc>
          <w:tcPr>
            <w:tcW w:w="244" w:type="dxa"/>
            <w:vAlign w:val="center"/>
          </w:tcPr>
          <w:p w14:paraId="151D7FE7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C08E2C" w14:textId="2E4CF435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2,009</w:t>
            </w:r>
          </w:p>
        </w:tc>
        <w:tc>
          <w:tcPr>
            <w:tcW w:w="270" w:type="dxa"/>
            <w:vAlign w:val="center"/>
          </w:tcPr>
          <w:p w14:paraId="211AEBE1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D7CB91" w14:textId="3D487721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13,801</w:t>
            </w:r>
          </w:p>
        </w:tc>
        <w:tc>
          <w:tcPr>
            <w:tcW w:w="270" w:type="dxa"/>
            <w:vAlign w:val="center"/>
          </w:tcPr>
          <w:p w14:paraId="11A92F54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95F17" w14:textId="3F8D9283" w:rsidR="00245F7D" w:rsidRPr="00EC0BB2" w:rsidRDefault="00245F7D" w:rsidP="00245F7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0B11CA54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BAB3E" w14:textId="200EEEDA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3D35423D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AFA66" w14:textId="29A9942F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655,276</w:t>
            </w:r>
          </w:p>
        </w:tc>
        <w:tc>
          <w:tcPr>
            <w:tcW w:w="240" w:type="dxa"/>
            <w:vAlign w:val="center"/>
          </w:tcPr>
          <w:p w14:paraId="54A4E588" w14:textId="77777777" w:rsidR="00245F7D" w:rsidRPr="00EC0BB2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68160" w14:textId="77EDEE12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729,01</w:t>
            </w:r>
            <w:r w:rsidR="00DD0A4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</w:t>
            </w:r>
          </w:p>
        </w:tc>
      </w:tr>
      <w:tr w:rsidR="00245F7D" w:rsidRPr="007D272D" w14:paraId="013EB69B" w14:textId="77777777" w:rsidTr="0017198F">
        <w:trPr>
          <w:trHeight w:val="44"/>
        </w:trPr>
        <w:tc>
          <w:tcPr>
            <w:tcW w:w="1620" w:type="dxa"/>
          </w:tcPr>
          <w:p w14:paraId="4D5BB281" w14:textId="77777777" w:rsidR="00245F7D" w:rsidRPr="007D272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(ขาดทุน)</w:t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ของ</w:t>
            </w:r>
          </w:p>
        </w:tc>
        <w:tc>
          <w:tcPr>
            <w:tcW w:w="810" w:type="dxa"/>
            <w:vAlign w:val="bottom"/>
          </w:tcPr>
          <w:p w14:paraId="51DBEA16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14:paraId="7CB0250E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14:paraId="0C8A8CD7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decimal" w:pos="502"/>
              </w:tabs>
              <w:ind w:left="-108" w:right="-54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0" w:type="dxa"/>
            <w:vAlign w:val="center"/>
          </w:tcPr>
          <w:p w14:paraId="3A49C63C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3B46B321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2252CFD5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14:paraId="5DFBE5DC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decimal" w:pos="488"/>
                <w:tab w:val="decimal" w:pos="597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23AE0DB4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14:paraId="675071A1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14241305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14:paraId="46FA5F03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0E1BD8C6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5D57DFDF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0F3453D8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14:paraId="6581332C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4" w:type="dxa"/>
            <w:vAlign w:val="center"/>
          </w:tcPr>
          <w:p w14:paraId="2895178C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14:paraId="7AB5134C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0FB248B8" w14:textId="77777777" w:rsidR="00245F7D" w:rsidRPr="00EC0BB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14:paraId="459C62EE" w14:textId="77777777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1B8C251F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A78D5E0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38B1D462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192D7D8F" w14:textId="77777777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9" w:type="dxa"/>
            <w:vAlign w:val="center"/>
          </w:tcPr>
          <w:p w14:paraId="01369525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14:paraId="260456C7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0F81DBD3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14:paraId="03DAF03B" w14:textId="77777777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245F7D" w:rsidRPr="007D272D" w14:paraId="22B6CA93" w14:textId="77777777" w:rsidTr="00C457EC">
        <w:trPr>
          <w:trHeight w:val="44"/>
        </w:trPr>
        <w:tc>
          <w:tcPr>
            <w:tcW w:w="1620" w:type="dxa"/>
          </w:tcPr>
          <w:p w14:paraId="5DF005C0" w14:textId="77777777" w:rsidR="00245F7D" w:rsidRPr="007D272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ส่วน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งานก่อนหักภาษี</w:t>
            </w:r>
          </w:p>
        </w:tc>
        <w:tc>
          <w:tcPr>
            <w:tcW w:w="810" w:type="dxa"/>
            <w:vAlign w:val="center"/>
          </w:tcPr>
          <w:p w14:paraId="5C198A1A" w14:textId="420A4F3C" w:rsidR="00245F7D" w:rsidDel="00B44016" w:rsidRDefault="00245F7D" w:rsidP="00245F7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150,368</w:t>
            </w:r>
          </w:p>
        </w:tc>
        <w:tc>
          <w:tcPr>
            <w:tcW w:w="263" w:type="dxa"/>
            <w:vAlign w:val="center"/>
          </w:tcPr>
          <w:p w14:paraId="5AD3F1FE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14:paraId="0FF7825B" w14:textId="7DD31050" w:rsidR="00245F7D" w:rsidRPr="00EC0BB2" w:rsidRDefault="00D23BD9" w:rsidP="0017198F">
            <w:pPr>
              <w:tabs>
                <w:tab w:val="clear" w:pos="227"/>
                <w:tab w:val="clear" w:pos="454"/>
                <w:tab w:val="decimal" w:pos="502"/>
              </w:tabs>
              <w:ind w:right="-5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221,824</w:t>
            </w:r>
          </w:p>
        </w:tc>
        <w:tc>
          <w:tcPr>
            <w:tcW w:w="240" w:type="dxa"/>
            <w:vAlign w:val="center"/>
          </w:tcPr>
          <w:p w14:paraId="255091CF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1EF6873F" w14:textId="3F0E1401" w:rsidR="00245F7D" w:rsidRPr="00EC0BB2" w:rsidDel="00B44016" w:rsidRDefault="00245F7D" w:rsidP="00245F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(6,678)</w:t>
            </w:r>
          </w:p>
        </w:tc>
        <w:tc>
          <w:tcPr>
            <w:tcW w:w="284" w:type="dxa"/>
            <w:vAlign w:val="center"/>
          </w:tcPr>
          <w:p w14:paraId="72AF3594" w14:textId="77777777" w:rsidR="00245F7D" w:rsidRPr="00EC0BB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46A769B9" w14:textId="2525BCEF" w:rsidR="00245F7D" w:rsidRPr="00EC0BB2" w:rsidRDefault="00245F7D" w:rsidP="00245F7D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(35,278)</w:t>
            </w:r>
          </w:p>
        </w:tc>
        <w:tc>
          <w:tcPr>
            <w:tcW w:w="236" w:type="dxa"/>
            <w:vAlign w:val="bottom"/>
          </w:tcPr>
          <w:p w14:paraId="1F8FBAE5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6801B11D" w14:textId="63DB7B39" w:rsidR="00245F7D" w:rsidRPr="00EC0BB2" w:rsidRDefault="00D23BD9" w:rsidP="0017198F">
            <w:pPr>
              <w:pStyle w:val="acctfourfigures"/>
              <w:tabs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11,951</w:t>
            </w:r>
          </w:p>
        </w:tc>
        <w:tc>
          <w:tcPr>
            <w:tcW w:w="283" w:type="dxa"/>
            <w:vAlign w:val="bottom"/>
          </w:tcPr>
          <w:p w14:paraId="23F4A225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7AFD1B89" w14:textId="33CDD7A5" w:rsidR="00245F7D" w:rsidRPr="00EC0BB2" w:rsidRDefault="00245F7D" w:rsidP="00245F7D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14,867</w:t>
            </w:r>
          </w:p>
        </w:tc>
        <w:tc>
          <w:tcPr>
            <w:tcW w:w="236" w:type="dxa"/>
            <w:vAlign w:val="bottom"/>
          </w:tcPr>
          <w:p w14:paraId="5B165C84" w14:textId="77777777" w:rsidR="00245F7D" w:rsidRPr="00EC0BB2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03E816A3" w14:textId="36AC4E06" w:rsidR="00245F7D" w:rsidRPr="00EC0BB2" w:rsidRDefault="00D23BD9" w:rsidP="0017198F">
            <w:pPr>
              <w:tabs>
                <w:tab w:val="clear" w:pos="227"/>
                <w:tab w:val="clear" w:pos="454"/>
                <w:tab w:val="decimal" w:pos="525"/>
              </w:tabs>
              <w:ind w:right="-165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31,220</w:t>
            </w:r>
          </w:p>
        </w:tc>
        <w:tc>
          <w:tcPr>
            <w:tcW w:w="238" w:type="dxa"/>
            <w:vAlign w:val="bottom"/>
          </w:tcPr>
          <w:p w14:paraId="79B92727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bottom"/>
          </w:tcPr>
          <w:p w14:paraId="4F200F5C" w14:textId="7AD69EF8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33,605</w:t>
            </w:r>
          </w:p>
        </w:tc>
        <w:tc>
          <w:tcPr>
            <w:tcW w:w="244" w:type="dxa"/>
            <w:vAlign w:val="bottom"/>
          </w:tcPr>
          <w:p w14:paraId="1BFA1092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bottom"/>
          </w:tcPr>
          <w:p w14:paraId="635A63D7" w14:textId="7F5E8B3D" w:rsidR="00245F7D" w:rsidRPr="0017198F" w:rsidRDefault="00245F7D" w:rsidP="0017198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3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719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(22,189)</w:t>
            </w:r>
          </w:p>
        </w:tc>
        <w:tc>
          <w:tcPr>
            <w:tcW w:w="270" w:type="dxa"/>
            <w:vAlign w:val="bottom"/>
          </w:tcPr>
          <w:p w14:paraId="1DB50ECB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lang w:eastAsia="en-GB"/>
              </w:rPr>
            </w:pPr>
          </w:p>
        </w:tc>
        <w:tc>
          <w:tcPr>
            <w:tcW w:w="873" w:type="dxa"/>
            <w:vAlign w:val="bottom"/>
          </w:tcPr>
          <w:p w14:paraId="46053380" w14:textId="169D7B9E" w:rsidR="00245F7D" w:rsidRPr="00EC0BB2" w:rsidRDefault="00245F7D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(16,619)</w:t>
            </w:r>
          </w:p>
        </w:tc>
        <w:tc>
          <w:tcPr>
            <w:tcW w:w="270" w:type="dxa"/>
            <w:vAlign w:val="bottom"/>
          </w:tcPr>
          <w:p w14:paraId="5095805A" w14:textId="77777777" w:rsidR="00245F7D" w:rsidRPr="00EC0BB2" w:rsidRDefault="00245F7D" w:rsidP="00245F7D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269E825" w14:textId="1F5B326E" w:rsidR="00245F7D" w:rsidRPr="00EC0BB2" w:rsidRDefault="00D23BD9" w:rsidP="0017198F">
            <w:pPr>
              <w:pStyle w:val="acctfourfigures"/>
              <w:tabs>
                <w:tab w:val="decimal" w:pos="500"/>
              </w:tabs>
              <w:spacing w:line="240" w:lineRule="atLeast"/>
              <w:ind w:left="-270" w:right="-263" w:firstLine="173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1E4C6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127,591</w:t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3FB990E" w14:textId="77777777" w:rsidR="00245F7D" w:rsidRPr="00EC0BB2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62B57BE" w14:textId="329C290D" w:rsidR="00245F7D" w:rsidRPr="00EC0BB2" w:rsidRDefault="001E4C6F" w:rsidP="0017198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24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(63,240)</w:t>
            </w:r>
          </w:p>
        </w:tc>
        <w:tc>
          <w:tcPr>
            <w:tcW w:w="249" w:type="dxa"/>
            <w:vAlign w:val="bottom"/>
          </w:tcPr>
          <w:p w14:paraId="27D213EE" w14:textId="77777777" w:rsidR="00245F7D" w:rsidRPr="00EC0BB2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41534742" w14:textId="105646AF" w:rsidR="00245F7D" w:rsidRPr="00EC0BB2" w:rsidRDefault="001E4C6F" w:rsidP="0017198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37,081</w:t>
            </w:r>
          </w:p>
        </w:tc>
        <w:tc>
          <w:tcPr>
            <w:tcW w:w="240" w:type="dxa"/>
            <w:vAlign w:val="bottom"/>
          </w:tcPr>
          <w:p w14:paraId="32E198DA" w14:textId="77777777" w:rsidR="00245F7D" w:rsidRPr="00EC0BB2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bottom"/>
          </w:tcPr>
          <w:p w14:paraId="13B1AFED" w14:textId="2BDFAA98" w:rsidR="00245F7D" w:rsidRPr="00EC0BB2" w:rsidRDefault="001E4C6F" w:rsidP="00245F7D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155,159</w:t>
            </w:r>
          </w:p>
        </w:tc>
      </w:tr>
      <w:tr w:rsidR="00245F7D" w:rsidRPr="007D272D" w14:paraId="60906C13" w14:textId="77777777" w:rsidTr="00AC0952">
        <w:trPr>
          <w:trHeight w:val="139"/>
        </w:trPr>
        <w:tc>
          <w:tcPr>
            <w:tcW w:w="1620" w:type="dxa"/>
            <w:vAlign w:val="bottom"/>
          </w:tcPr>
          <w:p w14:paraId="59863B13" w14:textId="77777777" w:rsidR="00245F7D" w:rsidRPr="00AC0952" w:rsidRDefault="00245F7D" w:rsidP="00245F7D">
            <w:pPr>
              <w:spacing w:line="100" w:lineRule="exact"/>
              <w:ind w:left="75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810" w:type="dxa"/>
            <w:vAlign w:val="center"/>
          </w:tcPr>
          <w:p w14:paraId="0D95214C" w14:textId="77777777" w:rsidR="00245F7D" w:rsidRPr="00AC095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3" w:type="dxa"/>
            <w:vAlign w:val="center"/>
          </w:tcPr>
          <w:p w14:paraId="2D2B0879" w14:textId="77777777" w:rsidR="00245F7D" w:rsidRPr="00AC0952" w:rsidRDefault="00245F7D" w:rsidP="00245F7D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23" w:type="dxa"/>
            <w:vAlign w:val="center"/>
          </w:tcPr>
          <w:p w14:paraId="66F0D5B5" w14:textId="77777777" w:rsidR="00245F7D" w:rsidRPr="00EC0BB2" w:rsidRDefault="00245F7D" w:rsidP="00245F7D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40437318" w14:textId="77777777" w:rsidR="00245F7D" w:rsidRPr="00EC0BB2" w:rsidRDefault="00245F7D" w:rsidP="00245F7D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6A34099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6FF22876" w14:textId="77777777" w:rsidR="00245F7D" w:rsidRPr="00EC0BB2" w:rsidRDefault="00245F7D" w:rsidP="00245F7D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80732E0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10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7378688" w14:textId="77777777" w:rsidR="00245F7D" w:rsidRPr="00EC0BB2" w:rsidRDefault="00245F7D" w:rsidP="00245F7D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830C9FF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02C23D7E" w14:textId="77777777" w:rsidR="00245F7D" w:rsidRPr="00EC0BB2" w:rsidRDefault="00245F7D" w:rsidP="00245F7D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0BDB601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38FC3D27" w14:textId="77777777" w:rsidR="00245F7D" w:rsidRPr="00EC0BB2" w:rsidRDefault="00245F7D" w:rsidP="00245F7D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3FC2C43B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2DEED4B7" w14:textId="77777777" w:rsidR="00245F7D" w:rsidRPr="00EC0BB2" w:rsidRDefault="00245F7D" w:rsidP="00245F7D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3E633CAF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vAlign w:val="center"/>
          </w:tcPr>
          <w:p w14:paraId="001BD501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46C72928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182BA4C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6F31EADF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90C511D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890B927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95"/>
              </w:tabs>
              <w:spacing w:line="100" w:lineRule="exact"/>
              <w:ind w:left="-72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31BCB10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C49D9A3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495"/>
              </w:tabs>
              <w:spacing w:line="100" w:lineRule="exact"/>
              <w:ind w:left="-57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49" w:type="dxa"/>
            <w:vAlign w:val="center"/>
          </w:tcPr>
          <w:p w14:paraId="182F1E3B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14:paraId="62A78A02" w14:textId="77777777" w:rsidR="00245F7D" w:rsidRPr="00EC0BB2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506660FE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2A3CA31" w14:textId="77777777" w:rsidR="00245F7D" w:rsidRPr="00EC0BB2" w:rsidRDefault="00245F7D" w:rsidP="00245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00" w:lineRule="exac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</w:tbl>
    <w:p w14:paraId="1F8F108A" w14:textId="77777777" w:rsidR="009E5320" w:rsidRDefault="009E5320">
      <w:pPr>
        <w:rPr>
          <w:rFonts w:cstheme="minorBidi"/>
        </w:rPr>
      </w:pPr>
    </w:p>
    <w:p w14:paraId="4E7A3D5F" w14:textId="77777777" w:rsidR="009E5320" w:rsidRDefault="009E5320">
      <w:r>
        <w:br w:type="page"/>
      </w:r>
    </w:p>
    <w:tbl>
      <w:tblPr>
        <w:tblW w:w="1575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72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873"/>
        <w:gridCol w:w="270"/>
        <w:gridCol w:w="720"/>
        <w:gridCol w:w="270"/>
        <w:gridCol w:w="720"/>
        <w:gridCol w:w="249"/>
        <w:gridCol w:w="762"/>
        <w:gridCol w:w="240"/>
        <w:gridCol w:w="740"/>
      </w:tblGrid>
      <w:tr w:rsidR="009E5320" w:rsidRPr="007D272D" w14:paraId="0EB3437C" w14:textId="77777777" w:rsidTr="00BA1623">
        <w:trPr>
          <w:trHeight w:val="80"/>
        </w:trPr>
        <w:tc>
          <w:tcPr>
            <w:tcW w:w="1620" w:type="dxa"/>
            <w:vAlign w:val="bottom"/>
          </w:tcPr>
          <w:p w14:paraId="42914B0A" w14:textId="77777777" w:rsidR="009E5320" w:rsidRPr="007D272D" w:rsidRDefault="009E5320" w:rsidP="00BA162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30" w:type="dxa"/>
            <w:gridSpan w:val="27"/>
            <w:vAlign w:val="bottom"/>
          </w:tcPr>
          <w:p w14:paraId="5AF89D31" w14:textId="77777777" w:rsidR="009E5320" w:rsidRPr="007D272D" w:rsidRDefault="009E5320" w:rsidP="00BA1623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C0952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9E5320" w:rsidRPr="007D272D" w14:paraId="632DBD2C" w14:textId="77777777" w:rsidTr="00BA1623">
        <w:trPr>
          <w:trHeight w:val="80"/>
        </w:trPr>
        <w:tc>
          <w:tcPr>
            <w:tcW w:w="1620" w:type="dxa"/>
            <w:vAlign w:val="bottom"/>
          </w:tcPr>
          <w:p w14:paraId="0E30A7FE" w14:textId="77777777" w:rsidR="009E5320" w:rsidRPr="007D272D" w:rsidRDefault="009E5320" w:rsidP="00BA162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BA97ABC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7D272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2FD678BB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51E27047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vAlign w:val="bottom"/>
          </w:tcPr>
          <w:p w14:paraId="76FA4588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A4A6844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38EEE45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vAlign w:val="bottom"/>
          </w:tcPr>
          <w:p w14:paraId="6D578064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vAlign w:val="bottom"/>
          </w:tcPr>
          <w:p w14:paraId="50E5666D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B97453C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vAlign w:val="bottom"/>
          </w:tcPr>
          <w:p w14:paraId="4547B5E9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6B1A7E70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vAlign w:val="bottom"/>
          </w:tcPr>
          <w:p w14:paraId="727183DF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7DD0584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5294409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14:paraId="5B23F81E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0DF2717D" w14:textId="77777777" w:rsidR="009E5320" w:rsidRPr="007D272D" w:rsidRDefault="009E5320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28F8930A" w14:textId="77777777" w:rsidR="009E5320" w:rsidRPr="007D272D" w:rsidRDefault="009E5320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9E5320" w:rsidRPr="007D272D" w14:paraId="19C2ED33" w14:textId="77777777" w:rsidTr="00BA1623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6CBF3951" w14:textId="77777777" w:rsidR="009E5320" w:rsidRPr="007D272D" w:rsidRDefault="009E5320" w:rsidP="00BA1623">
            <w:pPr>
              <w:ind w:left="75" w:right="-11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หก</w:t>
            </w: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 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30 มิถุนายน</w:t>
            </w:r>
          </w:p>
        </w:tc>
        <w:tc>
          <w:tcPr>
            <w:tcW w:w="810" w:type="dxa"/>
            <w:shd w:val="clear" w:color="auto" w:fill="auto"/>
          </w:tcPr>
          <w:p w14:paraId="7F06CDAF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30DBD1E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63" w:type="dxa"/>
          </w:tcPr>
          <w:p w14:paraId="011CFC32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shd w:val="clear" w:color="auto" w:fill="auto"/>
          </w:tcPr>
          <w:p w14:paraId="5003CAE7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8BD75C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0" w:type="dxa"/>
          </w:tcPr>
          <w:p w14:paraId="5BD1C8C0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1A0F4FE9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794F2C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4" w:type="dxa"/>
          </w:tcPr>
          <w:p w14:paraId="40DF274C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4BF3600E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B8E3EF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1A0D226A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04EE0724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94A042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3" w:type="dxa"/>
          </w:tcPr>
          <w:p w14:paraId="72D4D5F2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6A209A2D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C79486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2699D344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764A9178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BBAA85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38" w:type="dxa"/>
          </w:tcPr>
          <w:p w14:paraId="2B8988F5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5657F445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42F009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4" w:type="dxa"/>
          </w:tcPr>
          <w:p w14:paraId="2DFF2B23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14:paraId="3126BB74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5F20D89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21FE03AF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shd w:val="clear" w:color="auto" w:fill="auto"/>
          </w:tcPr>
          <w:p w14:paraId="28E00BEB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360AD1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70" w:type="dxa"/>
          </w:tcPr>
          <w:p w14:paraId="5249C29A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2BB5D24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8F12E0F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7780B237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1F41CDBC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7E728C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9" w:type="dxa"/>
          </w:tcPr>
          <w:p w14:paraId="1FFD491E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52EAB8B9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BD6D39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40" w:type="dxa"/>
          </w:tcPr>
          <w:p w14:paraId="2B13D948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shd w:val="clear" w:color="auto" w:fill="auto"/>
          </w:tcPr>
          <w:p w14:paraId="33837420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50AC8B7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</w:tr>
      <w:tr w:rsidR="009E5320" w:rsidRPr="007D272D" w14:paraId="35494029" w14:textId="77777777" w:rsidTr="00BA1623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66127366" w14:textId="77777777" w:rsidR="009E5320" w:rsidRPr="007D272D" w:rsidRDefault="009E5320" w:rsidP="00BA162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130" w:type="dxa"/>
            <w:gridSpan w:val="27"/>
          </w:tcPr>
          <w:p w14:paraId="6CE200E5" w14:textId="77777777" w:rsidR="009E5320" w:rsidRPr="007D272D" w:rsidRDefault="009E5320" w:rsidP="00BA16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7D272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</w:rPr>
              <w:t>พันบาท</w:t>
            </w:r>
            <w:r w:rsidRPr="007D272D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245F7D" w:rsidRPr="008C7161" w14:paraId="1F214339" w14:textId="77777777" w:rsidTr="00BA1623">
        <w:trPr>
          <w:trHeight w:val="388"/>
        </w:trPr>
        <w:tc>
          <w:tcPr>
            <w:tcW w:w="1620" w:type="dxa"/>
          </w:tcPr>
          <w:p w14:paraId="562F3F2F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7D272D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6D97C331" w14:textId="75E7EB74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1,118,051</w:t>
            </w:r>
          </w:p>
        </w:tc>
        <w:tc>
          <w:tcPr>
            <w:tcW w:w="263" w:type="dxa"/>
            <w:vAlign w:val="center"/>
          </w:tcPr>
          <w:p w14:paraId="722815D3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14:paraId="06DA3691" w14:textId="3EA05F03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1,246,02</w:t>
            </w:r>
            <w:r w:rsidR="00B72C05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8</w:t>
            </w:r>
          </w:p>
        </w:tc>
        <w:tc>
          <w:tcPr>
            <w:tcW w:w="240" w:type="dxa"/>
            <w:vAlign w:val="center"/>
          </w:tcPr>
          <w:p w14:paraId="7C6C1657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center"/>
          </w:tcPr>
          <w:p w14:paraId="59A1F440" w14:textId="0ECD4BCF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894</w:t>
            </w:r>
          </w:p>
        </w:tc>
        <w:tc>
          <w:tcPr>
            <w:tcW w:w="284" w:type="dxa"/>
            <w:vAlign w:val="center"/>
          </w:tcPr>
          <w:p w14:paraId="352423C7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467D4BAE" w14:textId="2969CF1B" w:rsidR="00245F7D" w:rsidRPr="008C7161" w:rsidRDefault="00D23BD9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924</w:t>
            </w:r>
          </w:p>
        </w:tc>
        <w:tc>
          <w:tcPr>
            <w:tcW w:w="236" w:type="dxa"/>
            <w:vAlign w:val="center"/>
          </w:tcPr>
          <w:p w14:paraId="4FCD2980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0CBE04CC" w14:textId="47235D3E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45,943</w:t>
            </w:r>
          </w:p>
        </w:tc>
        <w:tc>
          <w:tcPr>
            <w:tcW w:w="283" w:type="dxa"/>
            <w:vAlign w:val="center"/>
          </w:tcPr>
          <w:p w14:paraId="70CAABCC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center"/>
          </w:tcPr>
          <w:p w14:paraId="2A2D98F6" w14:textId="5B3B108E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40,218</w:t>
            </w:r>
          </w:p>
        </w:tc>
        <w:tc>
          <w:tcPr>
            <w:tcW w:w="236" w:type="dxa"/>
            <w:vAlign w:val="center"/>
          </w:tcPr>
          <w:p w14:paraId="3251E5EB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0AEE25F7" w14:textId="2021D183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90,475</w:t>
            </w:r>
          </w:p>
        </w:tc>
        <w:tc>
          <w:tcPr>
            <w:tcW w:w="238" w:type="dxa"/>
            <w:vAlign w:val="center"/>
          </w:tcPr>
          <w:p w14:paraId="6D33340B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060767E" w14:textId="03F6F7F3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83,207</w:t>
            </w:r>
          </w:p>
        </w:tc>
        <w:tc>
          <w:tcPr>
            <w:tcW w:w="244" w:type="dxa"/>
            <w:vAlign w:val="center"/>
          </w:tcPr>
          <w:p w14:paraId="6FAE9A36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center"/>
          </w:tcPr>
          <w:p w14:paraId="185EECAD" w14:textId="17DE483E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5,817</w:t>
            </w:r>
          </w:p>
        </w:tc>
        <w:tc>
          <w:tcPr>
            <w:tcW w:w="270" w:type="dxa"/>
            <w:vAlign w:val="center"/>
          </w:tcPr>
          <w:p w14:paraId="0CAA616C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vAlign w:val="center"/>
          </w:tcPr>
          <w:p w14:paraId="7F682507" w14:textId="3492C905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25,225</w:t>
            </w:r>
          </w:p>
        </w:tc>
        <w:tc>
          <w:tcPr>
            <w:tcW w:w="270" w:type="dxa"/>
            <w:vAlign w:val="center"/>
          </w:tcPr>
          <w:p w14:paraId="5961719B" w14:textId="77777777" w:rsidR="00245F7D" w:rsidRPr="008C7161" w:rsidRDefault="00245F7D" w:rsidP="00245F7D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A502F16" w14:textId="4B83911A" w:rsidR="00245F7D" w:rsidRPr="008C7161" w:rsidRDefault="00245F7D" w:rsidP="0017198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12B286C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FBA9160" w14:textId="7E3690F1" w:rsidR="00245F7D" w:rsidRPr="008C7161" w:rsidRDefault="00245F7D" w:rsidP="00245F7D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2367D70F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center"/>
          </w:tcPr>
          <w:p w14:paraId="61B2235A" w14:textId="7CCC83F5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1,261,180</w:t>
            </w:r>
          </w:p>
        </w:tc>
        <w:tc>
          <w:tcPr>
            <w:tcW w:w="240" w:type="dxa"/>
            <w:vAlign w:val="center"/>
          </w:tcPr>
          <w:p w14:paraId="0A0329C9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center"/>
          </w:tcPr>
          <w:p w14:paraId="3666C1B0" w14:textId="0E635C60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1,395,60</w:t>
            </w:r>
            <w:r w:rsidR="00B72C05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2</w:t>
            </w:r>
          </w:p>
        </w:tc>
      </w:tr>
      <w:tr w:rsidR="00245F7D" w:rsidRPr="008C7161" w14:paraId="59D95314" w14:textId="77777777" w:rsidTr="00C457EC">
        <w:trPr>
          <w:trHeight w:val="388"/>
        </w:trPr>
        <w:tc>
          <w:tcPr>
            <w:tcW w:w="1620" w:type="dxa"/>
          </w:tcPr>
          <w:p w14:paraId="5A1CA3B8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vAlign w:val="center"/>
          </w:tcPr>
          <w:p w14:paraId="17C1A4A9" w14:textId="17F65024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291,220</w:t>
            </w:r>
          </w:p>
        </w:tc>
        <w:tc>
          <w:tcPr>
            <w:tcW w:w="263" w:type="dxa"/>
            <w:vAlign w:val="center"/>
          </w:tcPr>
          <w:p w14:paraId="7AD6A090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14:paraId="16DAA4DC" w14:textId="14DB74DE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226,518</w:t>
            </w:r>
          </w:p>
        </w:tc>
        <w:tc>
          <w:tcPr>
            <w:tcW w:w="240" w:type="dxa"/>
            <w:vAlign w:val="center"/>
          </w:tcPr>
          <w:p w14:paraId="5CF338CD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center"/>
          </w:tcPr>
          <w:p w14:paraId="79D7091B" w14:textId="6F38EB3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49,028</w:t>
            </w:r>
          </w:p>
        </w:tc>
        <w:tc>
          <w:tcPr>
            <w:tcW w:w="284" w:type="dxa"/>
            <w:vAlign w:val="center"/>
          </w:tcPr>
          <w:p w14:paraId="49853B95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174B96D4" w14:textId="421F1FA5" w:rsidR="00245F7D" w:rsidRPr="008C7161" w:rsidRDefault="00D23BD9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76,802</w:t>
            </w:r>
          </w:p>
        </w:tc>
        <w:tc>
          <w:tcPr>
            <w:tcW w:w="236" w:type="dxa"/>
            <w:vAlign w:val="center"/>
          </w:tcPr>
          <w:p w14:paraId="49E5F25F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158FF890" w14:textId="28CDFB0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12,131</w:t>
            </w:r>
          </w:p>
        </w:tc>
        <w:tc>
          <w:tcPr>
            <w:tcW w:w="283" w:type="dxa"/>
            <w:vAlign w:val="center"/>
          </w:tcPr>
          <w:p w14:paraId="4F3F5BD1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center"/>
          </w:tcPr>
          <w:p w14:paraId="4CB240E9" w14:textId="3F0DE338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12,664</w:t>
            </w:r>
          </w:p>
        </w:tc>
        <w:tc>
          <w:tcPr>
            <w:tcW w:w="236" w:type="dxa"/>
            <w:vAlign w:val="center"/>
          </w:tcPr>
          <w:p w14:paraId="6D70F845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21F14FCD" w14:textId="66B351D3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center"/>
          </w:tcPr>
          <w:p w14:paraId="418F3221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2D8300D8" w14:textId="12D2B2DD" w:rsidR="00245F7D" w:rsidRPr="008C7161" w:rsidRDefault="00245F7D" w:rsidP="00245F7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center"/>
          </w:tcPr>
          <w:p w14:paraId="15C424AE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center"/>
          </w:tcPr>
          <w:p w14:paraId="20BFE242" w14:textId="6BD39810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7C57B68B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vAlign w:val="center"/>
          </w:tcPr>
          <w:p w14:paraId="4C02F805" w14:textId="382481C2" w:rsidR="00245F7D" w:rsidRPr="008C7161" w:rsidRDefault="00245F7D" w:rsidP="00245F7D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28F1A5AB" w14:textId="77777777" w:rsidR="00245F7D" w:rsidRPr="008C7161" w:rsidRDefault="00245F7D" w:rsidP="00245F7D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96D6065" w14:textId="3A841023" w:rsidR="00245F7D" w:rsidRPr="008C7161" w:rsidRDefault="00245F7D" w:rsidP="0017198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5417E346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376D371" w14:textId="6B92AF2A" w:rsidR="00245F7D" w:rsidRPr="008C7161" w:rsidRDefault="00245F7D" w:rsidP="00245F7D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709A55D0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center"/>
          </w:tcPr>
          <w:p w14:paraId="6BDAFC81" w14:textId="0E2700DF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352,379</w:t>
            </w:r>
          </w:p>
        </w:tc>
        <w:tc>
          <w:tcPr>
            <w:tcW w:w="240" w:type="dxa"/>
            <w:vAlign w:val="center"/>
          </w:tcPr>
          <w:p w14:paraId="4B15C917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740" w:type="dxa"/>
            <w:vAlign w:val="center"/>
          </w:tcPr>
          <w:p w14:paraId="1DD0444F" w14:textId="7556C73B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315,984</w:t>
            </w:r>
          </w:p>
        </w:tc>
      </w:tr>
      <w:tr w:rsidR="00245F7D" w:rsidRPr="008C7161" w14:paraId="6A0DE3DD" w14:textId="77777777" w:rsidTr="00BA1623">
        <w:trPr>
          <w:trHeight w:val="80"/>
        </w:trPr>
        <w:tc>
          <w:tcPr>
            <w:tcW w:w="1620" w:type="dxa"/>
          </w:tcPr>
          <w:p w14:paraId="015511F1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79DFEB4" w14:textId="0134C57E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27,585</w:t>
            </w:r>
          </w:p>
        </w:tc>
        <w:tc>
          <w:tcPr>
            <w:tcW w:w="263" w:type="dxa"/>
            <w:vAlign w:val="center"/>
          </w:tcPr>
          <w:p w14:paraId="4341030D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301EEFDA" w14:textId="1D260EB5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7,181</w:t>
            </w:r>
          </w:p>
        </w:tc>
        <w:tc>
          <w:tcPr>
            <w:tcW w:w="240" w:type="dxa"/>
            <w:vAlign w:val="center"/>
          </w:tcPr>
          <w:p w14:paraId="2DE447C7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A25F02" w14:textId="6B4F345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40,226</w:t>
            </w:r>
          </w:p>
        </w:tc>
        <w:tc>
          <w:tcPr>
            <w:tcW w:w="284" w:type="dxa"/>
            <w:vAlign w:val="center"/>
          </w:tcPr>
          <w:p w14:paraId="55238EAA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24FFC6" w14:textId="580EFB5C" w:rsidR="00245F7D" w:rsidRPr="008C7161" w:rsidRDefault="00D23BD9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20,676</w:t>
            </w:r>
          </w:p>
        </w:tc>
        <w:tc>
          <w:tcPr>
            <w:tcW w:w="236" w:type="dxa"/>
            <w:vAlign w:val="center"/>
          </w:tcPr>
          <w:p w14:paraId="36753DF9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AD75AA4" w14:textId="594772AB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2,840</w:t>
            </w:r>
          </w:p>
        </w:tc>
        <w:tc>
          <w:tcPr>
            <w:tcW w:w="283" w:type="dxa"/>
            <w:vAlign w:val="center"/>
          </w:tcPr>
          <w:p w14:paraId="42BD0F9C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A0C98D4" w14:textId="51CDEECF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5,664</w:t>
            </w:r>
          </w:p>
        </w:tc>
        <w:tc>
          <w:tcPr>
            <w:tcW w:w="236" w:type="dxa"/>
            <w:vAlign w:val="center"/>
          </w:tcPr>
          <w:p w14:paraId="004FEFF6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5B555E9" w14:textId="277E0B09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3,600</w:t>
            </w:r>
          </w:p>
        </w:tc>
        <w:tc>
          <w:tcPr>
            <w:tcW w:w="238" w:type="dxa"/>
            <w:vAlign w:val="center"/>
          </w:tcPr>
          <w:p w14:paraId="68AD7F32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2F5882C" w14:textId="644F54B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1,335</w:t>
            </w:r>
          </w:p>
        </w:tc>
        <w:tc>
          <w:tcPr>
            <w:tcW w:w="244" w:type="dxa"/>
            <w:vAlign w:val="center"/>
          </w:tcPr>
          <w:p w14:paraId="0075D854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43F8C7E9" w14:textId="019C8FC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3,561</w:t>
            </w:r>
          </w:p>
        </w:tc>
        <w:tc>
          <w:tcPr>
            <w:tcW w:w="270" w:type="dxa"/>
            <w:vAlign w:val="center"/>
          </w:tcPr>
          <w:p w14:paraId="3A1A14BB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159A1C22" w14:textId="5272B2D2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1,693</w:t>
            </w:r>
          </w:p>
        </w:tc>
        <w:tc>
          <w:tcPr>
            <w:tcW w:w="270" w:type="dxa"/>
            <w:vAlign w:val="center"/>
          </w:tcPr>
          <w:p w14:paraId="543601CB" w14:textId="77777777" w:rsidR="00245F7D" w:rsidRPr="008C7161" w:rsidRDefault="00245F7D" w:rsidP="00245F7D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EFA07D" w14:textId="6F2389EA" w:rsidR="00245F7D" w:rsidRPr="008C7161" w:rsidRDefault="00245F7D" w:rsidP="0017198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21ECA9CA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3A5DB6" w14:textId="15430C2A" w:rsidR="00245F7D" w:rsidRPr="008C7161" w:rsidRDefault="00245F7D" w:rsidP="00245F7D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D29D2DA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588AD6D3" w14:textId="3AF4821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77,812</w:t>
            </w:r>
          </w:p>
        </w:tc>
        <w:tc>
          <w:tcPr>
            <w:tcW w:w="240" w:type="dxa"/>
            <w:vAlign w:val="center"/>
          </w:tcPr>
          <w:p w14:paraId="6160507D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46FCC492" w14:textId="483673FC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36,549</w:t>
            </w:r>
          </w:p>
        </w:tc>
      </w:tr>
      <w:tr w:rsidR="00245F7D" w:rsidRPr="008C7161" w14:paraId="25910354" w14:textId="77777777" w:rsidTr="00BA1623">
        <w:trPr>
          <w:trHeight w:val="70"/>
        </w:trPr>
        <w:tc>
          <w:tcPr>
            <w:tcW w:w="1620" w:type="dxa"/>
          </w:tcPr>
          <w:p w14:paraId="31EB726C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0916A9C" w14:textId="2DFCCA10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1,436,856</w:t>
            </w:r>
          </w:p>
        </w:tc>
        <w:tc>
          <w:tcPr>
            <w:tcW w:w="263" w:type="dxa"/>
            <w:vAlign w:val="center"/>
          </w:tcPr>
          <w:p w14:paraId="55B3A030" w14:textId="77777777" w:rsidR="00245F7D" w:rsidRPr="002454EF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67153025" w14:textId="6C0C6462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1,479,72</w:t>
            </w:r>
            <w:r w:rsidR="00B72C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0" w:type="dxa"/>
            <w:vAlign w:val="center"/>
          </w:tcPr>
          <w:p w14:paraId="32E4EC0F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340D584" w14:textId="48040402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90,148</w:t>
            </w:r>
          </w:p>
        </w:tc>
        <w:tc>
          <w:tcPr>
            <w:tcW w:w="284" w:type="dxa"/>
            <w:vAlign w:val="center"/>
          </w:tcPr>
          <w:p w14:paraId="394BE92B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03CE3A6" w14:textId="3273FBA3" w:rsidR="00245F7D" w:rsidRPr="0017198F" w:rsidRDefault="00D23BD9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1719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98,402</w:t>
            </w:r>
          </w:p>
        </w:tc>
        <w:tc>
          <w:tcPr>
            <w:tcW w:w="236" w:type="dxa"/>
            <w:vAlign w:val="center"/>
          </w:tcPr>
          <w:p w14:paraId="2AF626A8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4035BC38" w14:textId="0D91E0C2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60,914</w:t>
            </w:r>
          </w:p>
        </w:tc>
        <w:tc>
          <w:tcPr>
            <w:tcW w:w="283" w:type="dxa"/>
            <w:vAlign w:val="center"/>
          </w:tcPr>
          <w:p w14:paraId="68828B3B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43CEF" w14:textId="268975C2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58,546</w:t>
            </w:r>
          </w:p>
        </w:tc>
        <w:tc>
          <w:tcPr>
            <w:tcW w:w="236" w:type="dxa"/>
            <w:vAlign w:val="center"/>
          </w:tcPr>
          <w:p w14:paraId="5042893F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2398096F" w14:textId="28CEF793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94,075</w:t>
            </w:r>
          </w:p>
        </w:tc>
        <w:tc>
          <w:tcPr>
            <w:tcW w:w="238" w:type="dxa"/>
            <w:vAlign w:val="center"/>
          </w:tcPr>
          <w:p w14:paraId="1AAEAF1C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3A807919" w14:textId="0277494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84,542</w:t>
            </w:r>
          </w:p>
        </w:tc>
        <w:tc>
          <w:tcPr>
            <w:tcW w:w="244" w:type="dxa"/>
            <w:vAlign w:val="center"/>
          </w:tcPr>
          <w:p w14:paraId="6DB28933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546508D" w14:textId="075AED0B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9,378</w:t>
            </w:r>
          </w:p>
        </w:tc>
        <w:tc>
          <w:tcPr>
            <w:tcW w:w="270" w:type="dxa"/>
            <w:vAlign w:val="center"/>
          </w:tcPr>
          <w:p w14:paraId="258D2823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33498462" w14:textId="3542EC4E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26,918</w:t>
            </w:r>
          </w:p>
        </w:tc>
        <w:tc>
          <w:tcPr>
            <w:tcW w:w="270" w:type="dxa"/>
            <w:vAlign w:val="center"/>
          </w:tcPr>
          <w:p w14:paraId="266869E3" w14:textId="77777777" w:rsidR="00245F7D" w:rsidRPr="008C7161" w:rsidRDefault="00245F7D" w:rsidP="00245F7D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EB2EB7B" w14:textId="41ED6953" w:rsidR="00245F7D" w:rsidRPr="0017198F" w:rsidRDefault="00245F7D" w:rsidP="0017198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23BD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01008223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B8D31E3" w14:textId="63703910" w:rsidR="00245F7D" w:rsidRPr="008C7161" w:rsidRDefault="00245F7D" w:rsidP="00245F7D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2BF9BA5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4BC2E78A" w14:textId="5355EB85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1,691,371</w:t>
            </w:r>
          </w:p>
        </w:tc>
        <w:tc>
          <w:tcPr>
            <w:tcW w:w="240" w:type="dxa"/>
            <w:vAlign w:val="center"/>
          </w:tcPr>
          <w:p w14:paraId="0F396C28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8F6F7E6" w14:textId="634A0BA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1,748,13</w:t>
            </w:r>
            <w:r w:rsidR="00B72C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</w:tr>
      <w:tr w:rsidR="00245F7D" w:rsidRPr="008C7161" w14:paraId="06CC5FD8" w14:textId="77777777" w:rsidTr="00BA1623">
        <w:trPr>
          <w:trHeight w:val="70"/>
        </w:trPr>
        <w:tc>
          <w:tcPr>
            <w:tcW w:w="1620" w:type="dxa"/>
          </w:tcPr>
          <w:p w14:paraId="47398003" w14:textId="77777777" w:rsidR="00245F7D" w:rsidRPr="002454EF" w:rsidRDefault="00245F7D" w:rsidP="00245F7D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6E66D7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รายการปรับปรุงและตัด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 xml:space="preserve"> </w:t>
            </w:r>
            <w:r w:rsidRPr="006E66D7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3F0CC69" w14:textId="06E1FE55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(291,220)</w:t>
            </w:r>
          </w:p>
        </w:tc>
        <w:tc>
          <w:tcPr>
            <w:tcW w:w="263" w:type="dxa"/>
            <w:vAlign w:val="center"/>
          </w:tcPr>
          <w:p w14:paraId="47DE790A" w14:textId="77777777" w:rsidR="00245F7D" w:rsidRPr="002454EF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3CD64482" w14:textId="2AADF4A3" w:rsidR="00245F7D" w:rsidRPr="008C7161" w:rsidRDefault="00245F7D" w:rsidP="00245F7D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11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(226,518)</w:t>
            </w:r>
          </w:p>
        </w:tc>
        <w:tc>
          <w:tcPr>
            <w:tcW w:w="240" w:type="dxa"/>
            <w:vAlign w:val="center"/>
          </w:tcPr>
          <w:p w14:paraId="030EFAD5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0B97B6B" w14:textId="6CFFA382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(49,028)</w:t>
            </w:r>
          </w:p>
        </w:tc>
        <w:tc>
          <w:tcPr>
            <w:tcW w:w="284" w:type="dxa"/>
            <w:vAlign w:val="center"/>
          </w:tcPr>
          <w:p w14:paraId="16C0A100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ED4168" w14:textId="6E8EEB6D" w:rsidR="00245F7D" w:rsidRPr="008C7161" w:rsidRDefault="00D23BD9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(76,802)</w:t>
            </w:r>
          </w:p>
        </w:tc>
        <w:tc>
          <w:tcPr>
            <w:tcW w:w="236" w:type="dxa"/>
            <w:vAlign w:val="center"/>
          </w:tcPr>
          <w:p w14:paraId="06F32CC5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A0929F4" w14:textId="2203AAE3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(12,131)</w:t>
            </w:r>
          </w:p>
        </w:tc>
        <w:tc>
          <w:tcPr>
            <w:tcW w:w="283" w:type="dxa"/>
            <w:vAlign w:val="center"/>
          </w:tcPr>
          <w:p w14:paraId="0C9B4BD0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CB819B1" w14:textId="7BEAA91C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(12,664)</w:t>
            </w:r>
          </w:p>
        </w:tc>
        <w:tc>
          <w:tcPr>
            <w:tcW w:w="236" w:type="dxa"/>
            <w:vAlign w:val="center"/>
          </w:tcPr>
          <w:p w14:paraId="7DBE7ECD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0138712" w14:textId="616861F9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center"/>
          </w:tcPr>
          <w:p w14:paraId="5831761C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7C8CEF54" w14:textId="74668264" w:rsidR="00245F7D" w:rsidRPr="008C7161" w:rsidRDefault="00245F7D" w:rsidP="00245F7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center"/>
          </w:tcPr>
          <w:p w14:paraId="45C65D94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6600DE8A" w14:textId="40CA7476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A6643ED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5048B53C" w14:textId="1BA533D6" w:rsidR="00245F7D" w:rsidRPr="008C7161" w:rsidRDefault="00245F7D" w:rsidP="00245F7D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105DAC58" w14:textId="77777777" w:rsidR="00245F7D" w:rsidRPr="008C7161" w:rsidRDefault="00245F7D" w:rsidP="00245F7D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4A974DF" w14:textId="57AFEE5A" w:rsidR="00245F7D" w:rsidRPr="008C7161" w:rsidRDefault="00245F7D" w:rsidP="0017198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23F5851A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1CFFF41D" w14:textId="2BC255CF" w:rsidR="00245F7D" w:rsidRPr="008C7161" w:rsidRDefault="00245F7D" w:rsidP="00245F7D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2244C2D2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42F2B44D" w14:textId="4C302431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352,379</w:t>
            </w:r>
          </w:p>
        </w:tc>
        <w:tc>
          <w:tcPr>
            <w:tcW w:w="240" w:type="dxa"/>
            <w:vAlign w:val="center"/>
          </w:tcPr>
          <w:p w14:paraId="73FBC8C8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1D52A68E" w14:textId="5962C176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(315,984)</w:t>
            </w:r>
          </w:p>
        </w:tc>
      </w:tr>
      <w:tr w:rsidR="00245F7D" w:rsidRPr="008C7161" w14:paraId="56EE45D7" w14:textId="77777777" w:rsidTr="00BA1623">
        <w:trPr>
          <w:trHeight w:val="70"/>
        </w:trPr>
        <w:tc>
          <w:tcPr>
            <w:tcW w:w="1620" w:type="dxa"/>
          </w:tcPr>
          <w:p w14:paraId="6985952B" w14:textId="77777777" w:rsidR="00245F7D" w:rsidRPr="007D272D" w:rsidRDefault="00245F7D" w:rsidP="00245F7D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B87933" w14:textId="2123776C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1,145,636</w:t>
            </w:r>
          </w:p>
        </w:tc>
        <w:tc>
          <w:tcPr>
            <w:tcW w:w="263" w:type="dxa"/>
            <w:vAlign w:val="center"/>
          </w:tcPr>
          <w:p w14:paraId="740E668D" w14:textId="77777777" w:rsidR="00245F7D" w:rsidRPr="002454EF" w:rsidRDefault="00245F7D" w:rsidP="00245F7D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124EF" w14:textId="3CA4AED9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1,253,20</w:t>
            </w:r>
            <w:r w:rsidR="00B72C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40" w:type="dxa"/>
            <w:vAlign w:val="center"/>
          </w:tcPr>
          <w:p w14:paraId="6072CC73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A39A3" w14:textId="742E6515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41,120</w:t>
            </w:r>
          </w:p>
        </w:tc>
        <w:tc>
          <w:tcPr>
            <w:tcW w:w="284" w:type="dxa"/>
            <w:vAlign w:val="center"/>
          </w:tcPr>
          <w:p w14:paraId="1C21DE3C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576A3A" w14:textId="14D492A7" w:rsidR="00245F7D" w:rsidRPr="0017198F" w:rsidRDefault="00D23BD9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1719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21,600</w:t>
            </w:r>
          </w:p>
        </w:tc>
        <w:tc>
          <w:tcPr>
            <w:tcW w:w="236" w:type="dxa"/>
            <w:vAlign w:val="center"/>
          </w:tcPr>
          <w:p w14:paraId="66932961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7672C" w14:textId="0475DD69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48,783</w:t>
            </w:r>
          </w:p>
        </w:tc>
        <w:tc>
          <w:tcPr>
            <w:tcW w:w="283" w:type="dxa"/>
            <w:vAlign w:val="center"/>
          </w:tcPr>
          <w:p w14:paraId="4F2DE344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749134" w14:textId="3A0ABFA6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45,882</w:t>
            </w:r>
          </w:p>
        </w:tc>
        <w:tc>
          <w:tcPr>
            <w:tcW w:w="236" w:type="dxa"/>
            <w:vAlign w:val="center"/>
          </w:tcPr>
          <w:p w14:paraId="48F34823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35529" w14:textId="6218B3D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94,075</w:t>
            </w:r>
          </w:p>
        </w:tc>
        <w:tc>
          <w:tcPr>
            <w:tcW w:w="238" w:type="dxa"/>
            <w:vAlign w:val="center"/>
          </w:tcPr>
          <w:p w14:paraId="3E86D5B2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C0D24C" w14:textId="496718DF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84,542</w:t>
            </w:r>
          </w:p>
        </w:tc>
        <w:tc>
          <w:tcPr>
            <w:tcW w:w="244" w:type="dxa"/>
            <w:vAlign w:val="center"/>
          </w:tcPr>
          <w:p w14:paraId="61509622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9C7F19" w14:textId="410DFBBF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9,378</w:t>
            </w:r>
          </w:p>
        </w:tc>
        <w:tc>
          <w:tcPr>
            <w:tcW w:w="270" w:type="dxa"/>
            <w:vAlign w:val="center"/>
          </w:tcPr>
          <w:p w14:paraId="6DC4DFBC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820AA" w14:textId="13320D7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26,918</w:t>
            </w:r>
          </w:p>
        </w:tc>
        <w:tc>
          <w:tcPr>
            <w:tcW w:w="270" w:type="dxa"/>
            <w:vAlign w:val="center"/>
          </w:tcPr>
          <w:p w14:paraId="7C99ECDA" w14:textId="77777777" w:rsidR="00245F7D" w:rsidRPr="008C7161" w:rsidRDefault="00245F7D" w:rsidP="00245F7D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051E5" w14:textId="3B23790B" w:rsidR="00245F7D" w:rsidRPr="0017198F" w:rsidRDefault="00245F7D" w:rsidP="0017198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719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AF28AD8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C55357" w14:textId="023C2C29" w:rsidR="00245F7D" w:rsidRPr="008C7161" w:rsidRDefault="00245F7D" w:rsidP="00245F7D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0E1B0667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15012" w14:textId="20E38F8D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1,338,99</w:t>
            </w:r>
            <w:r w:rsidR="00DD0A4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40" w:type="dxa"/>
            <w:vAlign w:val="center"/>
          </w:tcPr>
          <w:p w14:paraId="21F9944A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A94E0" w14:textId="5976D9C4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1,432,15</w:t>
            </w:r>
            <w:r w:rsidR="00DD0A4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</w:tr>
      <w:tr w:rsidR="00245F7D" w:rsidRPr="008C7161" w14:paraId="1D43CBCA" w14:textId="77777777" w:rsidTr="00BA1623">
        <w:trPr>
          <w:trHeight w:val="44"/>
        </w:trPr>
        <w:tc>
          <w:tcPr>
            <w:tcW w:w="1620" w:type="dxa"/>
          </w:tcPr>
          <w:p w14:paraId="0DFA3BAD" w14:textId="77777777" w:rsidR="00245F7D" w:rsidRPr="007D272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(ขาดทุน)</w:t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ของ</w:t>
            </w:r>
          </w:p>
        </w:tc>
        <w:tc>
          <w:tcPr>
            <w:tcW w:w="810" w:type="dxa"/>
            <w:vAlign w:val="center"/>
          </w:tcPr>
          <w:p w14:paraId="53D004E8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14:paraId="6E5926CC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14:paraId="6D325D3D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402FD430" w14:textId="77777777" w:rsidR="00245F7D" w:rsidRPr="008C7161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05EC05FD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4AAE7880" w14:textId="77777777" w:rsidR="00245F7D" w:rsidRPr="008C7161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14:paraId="2251AC2E" w14:textId="77777777" w:rsidR="00245F7D" w:rsidRPr="008C7161" w:rsidRDefault="00245F7D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center"/>
          </w:tcPr>
          <w:p w14:paraId="324726D8" w14:textId="77777777" w:rsidR="00245F7D" w:rsidRPr="008C7161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14:paraId="6EAA06E8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0BD7D557" w14:textId="77777777" w:rsidR="00245F7D" w:rsidRPr="008C7161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14:paraId="7220232C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55F25481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4CA0CD14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4FE8478A" w14:textId="77777777" w:rsidR="00245F7D" w:rsidRPr="008C7161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14:paraId="1D0D59B8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vAlign w:val="center"/>
          </w:tcPr>
          <w:p w14:paraId="2437A07E" w14:textId="77777777" w:rsidR="00245F7D" w:rsidRPr="008C7161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14:paraId="0514C18B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085194B7" w14:textId="77777777" w:rsidR="00245F7D" w:rsidRPr="008C7161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14:paraId="3CC2F231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1DD2271B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22330077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19A59DEA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1A7D4D5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9" w:type="dxa"/>
            <w:vAlign w:val="center"/>
          </w:tcPr>
          <w:p w14:paraId="1E9C930C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14:paraId="77C1F884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6767DE64" w14:textId="77777777" w:rsidR="00245F7D" w:rsidRPr="008C7161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14:paraId="16CBA348" w14:textId="77777777" w:rsidR="00245F7D" w:rsidRPr="008C7161" w:rsidRDefault="00245F7D" w:rsidP="00245F7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45F7D" w:rsidRPr="008C7161" w:rsidDel="00B44016" w14:paraId="70C7E9B4" w14:textId="77777777" w:rsidTr="0017198F">
        <w:trPr>
          <w:trHeight w:val="44"/>
        </w:trPr>
        <w:tc>
          <w:tcPr>
            <w:tcW w:w="1620" w:type="dxa"/>
          </w:tcPr>
          <w:p w14:paraId="4CEDB490" w14:textId="77777777" w:rsidR="00245F7D" w:rsidRPr="007D272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ส่วน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งานก่อนหักภาษี</w:t>
            </w:r>
          </w:p>
        </w:tc>
        <w:tc>
          <w:tcPr>
            <w:tcW w:w="810" w:type="dxa"/>
            <w:vAlign w:val="bottom"/>
          </w:tcPr>
          <w:p w14:paraId="5634CA48" w14:textId="08B8AFA9" w:rsidR="00245F7D" w:rsidDel="00B44016" w:rsidRDefault="00245F7D" w:rsidP="00245F7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336,365</w:t>
            </w:r>
          </w:p>
        </w:tc>
        <w:tc>
          <w:tcPr>
            <w:tcW w:w="263" w:type="dxa"/>
            <w:vAlign w:val="bottom"/>
          </w:tcPr>
          <w:p w14:paraId="4241216B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57ABE9F9" w14:textId="3F8D08E0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433,387</w:t>
            </w:r>
          </w:p>
        </w:tc>
        <w:tc>
          <w:tcPr>
            <w:tcW w:w="240" w:type="dxa"/>
            <w:vAlign w:val="bottom"/>
          </w:tcPr>
          <w:p w14:paraId="793BE911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A693BCC" w14:textId="29268798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(21,771)</w:t>
            </w:r>
          </w:p>
        </w:tc>
        <w:tc>
          <w:tcPr>
            <w:tcW w:w="284" w:type="dxa"/>
            <w:vAlign w:val="bottom"/>
          </w:tcPr>
          <w:p w14:paraId="0227B616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bottom"/>
          </w:tcPr>
          <w:p w14:paraId="48812D94" w14:textId="209A4D99" w:rsidR="00245F7D" w:rsidRPr="008C7161" w:rsidRDefault="00D23BD9" w:rsidP="0017198F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(60,164)</w:t>
            </w:r>
          </w:p>
        </w:tc>
        <w:tc>
          <w:tcPr>
            <w:tcW w:w="236" w:type="dxa"/>
            <w:vAlign w:val="bottom"/>
          </w:tcPr>
          <w:p w14:paraId="1EBE5A77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07A14D98" w14:textId="753A297E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25,415</w:t>
            </w:r>
          </w:p>
        </w:tc>
        <w:tc>
          <w:tcPr>
            <w:tcW w:w="283" w:type="dxa"/>
            <w:vAlign w:val="bottom"/>
          </w:tcPr>
          <w:p w14:paraId="522A62D6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3F1E826F" w14:textId="5A9FA05A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23,924</w:t>
            </w:r>
          </w:p>
        </w:tc>
        <w:tc>
          <w:tcPr>
            <w:tcW w:w="236" w:type="dxa"/>
            <w:vAlign w:val="bottom"/>
          </w:tcPr>
          <w:p w14:paraId="107EBC3C" w14:textId="77777777" w:rsidR="00245F7D" w:rsidRPr="008C7161" w:rsidRDefault="00245F7D" w:rsidP="00245F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69081074" w14:textId="6FFB3DC5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61,607</w:t>
            </w:r>
          </w:p>
        </w:tc>
        <w:tc>
          <w:tcPr>
            <w:tcW w:w="238" w:type="dxa"/>
            <w:vAlign w:val="bottom"/>
          </w:tcPr>
          <w:p w14:paraId="756C16FE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bottom"/>
          </w:tcPr>
          <w:p w14:paraId="4EBAFAD8" w14:textId="38D77842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59,625</w:t>
            </w:r>
          </w:p>
        </w:tc>
        <w:tc>
          <w:tcPr>
            <w:tcW w:w="244" w:type="dxa"/>
            <w:vAlign w:val="bottom"/>
          </w:tcPr>
          <w:p w14:paraId="763611F3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bottom"/>
          </w:tcPr>
          <w:p w14:paraId="135B7D2F" w14:textId="7729A91F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(34,007)</w:t>
            </w:r>
          </w:p>
        </w:tc>
        <w:tc>
          <w:tcPr>
            <w:tcW w:w="270" w:type="dxa"/>
            <w:vAlign w:val="bottom"/>
          </w:tcPr>
          <w:p w14:paraId="37DE28C0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lang w:eastAsia="en-GB"/>
              </w:rPr>
            </w:pPr>
          </w:p>
        </w:tc>
        <w:tc>
          <w:tcPr>
            <w:tcW w:w="873" w:type="dxa"/>
            <w:vAlign w:val="bottom"/>
          </w:tcPr>
          <w:p w14:paraId="60CE1BD3" w14:textId="3D2D5478" w:rsidR="00245F7D" w:rsidRPr="008C7161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(40,027)</w:t>
            </w:r>
          </w:p>
        </w:tc>
        <w:tc>
          <w:tcPr>
            <w:tcW w:w="270" w:type="dxa"/>
            <w:vAlign w:val="bottom"/>
          </w:tcPr>
          <w:p w14:paraId="5E0E51D4" w14:textId="77777777" w:rsidR="00245F7D" w:rsidRPr="008C7161" w:rsidRDefault="00245F7D" w:rsidP="00245F7D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6662C99" w14:textId="1E5C0B04" w:rsidR="00245F7D" w:rsidRPr="008C7161" w:rsidRDefault="00D23BD9" w:rsidP="0017198F">
            <w:pPr>
              <w:pStyle w:val="acctfourfigures"/>
              <w:tabs>
                <w:tab w:val="decimal" w:pos="510"/>
              </w:tabs>
              <w:spacing w:line="240" w:lineRule="atLeast"/>
              <w:ind w:left="-270" w:right="-263" w:firstLine="17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1E4C6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(184,301</w:t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8C9C9B6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704C4D0A" w14:textId="0F0E46EE" w:rsidR="00245F7D" w:rsidRPr="008C7161" w:rsidRDefault="001E4C6F" w:rsidP="0017198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4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(120,463)</w:t>
            </w:r>
          </w:p>
        </w:tc>
        <w:tc>
          <w:tcPr>
            <w:tcW w:w="249" w:type="dxa"/>
            <w:vAlign w:val="bottom"/>
          </w:tcPr>
          <w:p w14:paraId="3A3477A3" w14:textId="77777777" w:rsidR="00245F7D" w:rsidRPr="008C7161" w:rsidRDefault="00245F7D" w:rsidP="00245F7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09DE7D90" w14:textId="77A4F660" w:rsidR="00245F7D" w:rsidRPr="008C7161" w:rsidRDefault="001E4C6F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183,308</w:t>
            </w:r>
          </w:p>
        </w:tc>
        <w:tc>
          <w:tcPr>
            <w:tcW w:w="240" w:type="dxa"/>
            <w:vAlign w:val="bottom"/>
          </w:tcPr>
          <w:p w14:paraId="3783AC85" w14:textId="77777777" w:rsidR="00245F7D" w:rsidRPr="008C7161" w:rsidRDefault="00245F7D" w:rsidP="00245F7D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bottom"/>
          </w:tcPr>
          <w:p w14:paraId="517E2E6D" w14:textId="31C3C8F1" w:rsidR="00245F7D" w:rsidRPr="008C7161" w:rsidRDefault="001E4C6F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296,282</w:t>
            </w:r>
          </w:p>
        </w:tc>
      </w:tr>
      <w:tr w:rsidR="00245F7D" w:rsidDel="00B44016" w14:paraId="26962EFD" w14:textId="77777777" w:rsidTr="00BA1623">
        <w:trPr>
          <w:trHeight w:val="44"/>
        </w:trPr>
        <w:tc>
          <w:tcPr>
            <w:tcW w:w="1620" w:type="dxa"/>
          </w:tcPr>
          <w:p w14:paraId="405DA3FD" w14:textId="77777777" w:rsidR="00245F7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368F5A7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14:paraId="4CA4F237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14:paraId="6EED0D0E" w14:textId="77777777" w:rsidR="00245F7D" w:rsidRDefault="00245F7D" w:rsidP="00245F7D">
            <w:pPr>
              <w:tabs>
                <w:tab w:val="clear" w:pos="227"/>
                <w:tab w:val="clear" w:pos="454"/>
                <w:tab w:val="decimal" w:pos="502"/>
              </w:tabs>
              <w:ind w:left="-108" w:right="-54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0" w:type="dxa"/>
            <w:vAlign w:val="center"/>
          </w:tcPr>
          <w:p w14:paraId="171AD391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7B33105A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7107531D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14:paraId="410C7AA5" w14:textId="77777777" w:rsidR="00245F7D" w:rsidRPr="0017198F" w:rsidRDefault="00245F7D" w:rsidP="0017198F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center"/>
          </w:tcPr>
          <w:p w14:paraId="16C9D034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14:paraId="57452093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11FF7E66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14:paraId="11A0BE1D" w14:textId="77777777" w:rsidR="00245F7D" w:rsidRPr="005531E4" w:rsidDel="00B4401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5EAA14B5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3DE94A1B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39CCCC4B" w14:textId="77777777" w:rsidR="00245F7D" w:rsidRPr="005531E4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14:paraId="00C634F6" w14:textId="77777777" w:rsidR="00245F7D" w:rsidRPr="005531E4" w:rsidDel="00B4401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4" w:type="dxa"/>
            <w:vAlign w:val="center"/>
          </w:tcPr>
          <w:p w14:paraId="4EEA816E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14:paraId="15743E6B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278B4B91" w14:textId="77777777" w:rsidR="00245F7D" w:rsidRPr="005531E4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14:paraId="25DEB219" w14:textId="77777777" w:rsidR="00245F7D" w:rsidRPr="005531E4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14:paraId="6B633A4D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8C09847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F9EC2D1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8A4C2C3" w14:textId="77777777" w:rsidR="00245F7D" w:rsidRPr="007458E6" w:rsidDel="00B44016" w:rsidRDefault="00245F7D" w:rsidP="00245F7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9" w:type="dxa"/>
            <w:vAlign w:val="center"/>
          </w:tcPr>
          <w:p w14:paraId="23D08FFA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14:paraId="13303B32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3C5BAAAE" w14:textId="77777777" w:rsidR="00245F7D" w:rsidRPr="005531E4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14:paraId="23AFB3EC" w14:textId="77777777" w:rsidR="00245F7D" w:rsidDel="00B44016" w:rsidRDefault="00245F7D" w:rsidP="00245F7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45F7D" w:rsidRPr="007D272D" w14:paraId="3C8DAD8D" w14:textId="77777777" w:rsidTr="0017198F">
        <w:trPr>
          <w:trHeight w:val="337"/>
        </w:trPr>
        <w:tc>
          <w:tcPr>
            <w:tcW w:w="1620" w:type="dxa"/>
          </w:tcPr>
          <w:p w14:paraId="6A9579F9" w14:textId="77777777" w:rsidR="00245F7D" w:rsidRPr="007D272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สินทรัพย์รวมของส่วนงาน</w:t>
            </w:r>
            <w:r w:rsidRPr="007D272D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30 มิถุนายน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03752C0A" w14:textId="78A14803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6,412,523</w:t>
            </w:r>
          </w:p>
        </w:tc>
        <w:tc>
          <w:tcPr>
            <w:tcW w:w="263" w:type="dxa"/>
            <w:vAlign w:val="bottom"/>
          </w:tcPr>
          <w:p w14:paraId="4127224C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743B7A8D" w14:textId="132F50B0" w:rsidR="00245F7D" w:rsidRPr="00AC0952" w:rsidRDefault="00245F7D" w:rsidP="00245F7D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7,160,199</w:t>
            </w:r>
          </w:p>
        </w:tc>
        <w:tc>
          <w:tcPr>
            <w:tcW w:w="240" w:type="dxa"/>
            <w:vAlign w:val="bottom"/>
          </w:tcPr>
          <w:p w14:paraId="28D9747A" w14:textId="77777777" w:rsidR="00245F7D" w:rsidRPr="00AC0952" w:rsidRDefault="00245F7D" w:rsidP="00245F7D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39562C89" w14:textId="20B31572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368,494</w:t>
            </w:r>
          </w:p>
        </w:tc>
        <w:tc>
          <w:tcPr>
            <w:tcW w:w="284" w:type="dxa"/>
            <w:vAlign w:val="bottom"/>
          </w:tcPr>
          <w:p w14:paraId="39F750CC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33847D0E" w14:textId="7519B6DF" w:rsidR="00245F7D" w:rsidRPr="007458E6" w:rsidRDefault="00245F7D" w:rsidP="00245F7D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101,668</w:t>
            </w:r>
          </w:p>
        </w:tc>
        <w:tc>
          <w:tcPr>
            <w:tcW w:w="236" w:type="dxa"/>
            <w:vAlign w:val="bottom"/>
          </w:tcPr>
          <w:p w14:paraId="7CBE5CF8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E01A2F6" w14:textId="3B1F79ED" w:rsidR="00245F7D" w:rsidRPr="002454EF" w:rsidRDefault="00245F7D" w:rsidP="00245F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17,052</w:t>
            </w:r>
          </w:p>
        </w:tc>
        <w:tc>
          <w:tcPr>
            <w:tcW w:w="283" w:type="dxa"/>
            <w:vAlign w:val="bottom"/>
          </w:tcPr>
          <w:p w14:paraId="0FD57D6E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17A57D5B" w14:textId="0881B2FD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13,917</w:t>
            </w:r>
          </w:p>
        </w:tc>
        <w:tc>
          <w:tcPr>
            <w:tcW w:w="236" w:type="dxa"/>
            <w:vAlign w:val="bottom"/>
          </w:tcPr>
          <w:p w14:paraId="42C6C41B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5E5E148D" w14:textId="7BD5D8F1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563,825</w:t>
            </w:r>
          </w:p>
        </w:tc>
        <w:tc>
          <w:tcPr>
            <w:tcW w:w="238" w:type="dxa"/>
            <w:vAlign w:val="bottom"/>
          </w:tcPr>
          <w:p w14:paraId="5A474FC5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3D9A1E0E" w14:textId="3DA68025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797,349</w:t>
            </w:r>
          </w:p>
        </w:tc>
        <w:tc>
          <w:tcPr>
            <w:tcW w:w="244" w:type="dxa"/>
            <w:vAlign w:val="bottom"/>
          </w:tcPr>
          <w:p w14:paraId="5C7FD421" w14:textId="77777777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2EF9D60C" w14:textId="3F280115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100,016</w:t>
            </w:r>
          </w:p>
        </w:tc>
        <w:tc>
          <w:tcPr>
            <w:tcW w:w="270" w:type="dxa"/>
            <w:vAlign w:val="bottom"/>
          </w:tcPr>
          <w:p w14:paraId="41955EF4" w14:textId="77777777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38E5EB92" w14:textId="7DDCA566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105,809</w:t>
            </w:r>
          </w:p>
        </w:tc>
        <w:tc>
          <w:tcPr>
            <w:tcW w:w="270" w:type="dxa"/>
            <w:vAlign w:val="bottom"/>
          </w:tcPr>
          <w:p w14:paraId="678B1A67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E80BD81" w14:textId="16A812B9" w:rsidR="00245F7D" w:rsidRPr="002454EF" w:rsidRDefault="00245F7D" w:rsidP="00245F7D">
            <w:pPr>
              <w:pStyle w:val="acctfourfigures"/>
              <w:tabs>
                <w:tab w:val="clear" w:pos="765"/>
                <w:tab w:val="decimal" w:pos="495"/>
                <w:tab w:val="decimal" w:pos="59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  <w:r w:rsidR="001E4C6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,056,994</w:t>
            </w:r>
          </w:p>
        </w:tc>
        <w:tc>
          <w:tcPr>
            <w:tcW w:w="270" w:type="dxa"/>
            <w:vAlign w:val="bottom"/>
          </w:tcPr>
          <w:p w14:paraId="0BF2E0C6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1353D9FA" w14:textId="76CC6F8D" w:rsidR="00245F7D" w:rsidRPr="002454EF" w:rsidRDefault="00245F7D" w:rsidP="00245F7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6,435,190</w:t>
            </w:r>
          </w:p>
        </w:tc>
        <w:tc>
          <w:tcPr>
            <w:tcW w:w="249" w:type="dxa"/>
            <w:vAlign w:val="bottom"/>
          </w:tcPr>
          <w:p w14:paraId="68EB600A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14:paraId="28D04A1C" w14:textId="736D9071" w:rsidR="00245F7D" w:rsidRPr="002454EF" w:rsidRDefault="001E4C6F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80" w:right="-19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14,518,904</w:t>
            </w:r>
          </w:p>
        </w:tc>
        <w:tc>
          <w:tcPr>
            <w:tcW w:w="240" w:type="dxa"/>
            <w:vAlign w:val="bottom"/>
          </w:tcPr>
          <w:p w14:paraId="59B7CBEB" w14:textId="77777777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360D6FFA" w14:textId="5B655EDF" w:rsidR="00245F7D" w:rsidRPr="002454EF" w:rsidRDefault="00245F7D" w:rsidP="00245F7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14,614,132</w:t>
            </w:r>
          </w:p>
        </w:tc>
      </w:tr>
      <w:tr w:rsidR="00245F7D" w:rsidRPr="007D272D" w14:paraId="299C93C7" w14:textId="77777777" w:rsidTr="0017198F">
        <w:trPr>
          <w:trHeight w:val="337"/>
        </w:trPr>
        <w:tc>
          <w:tcPr>
            <w:tcW w:w="1620" w:type="dxa"/>
          </w:tcPr>
          <w:p w14:paraId="2247CAFF" w14:textId="77777777" w:rsidR="00245F7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หนี้สินรวมของส่วนงาน</w:t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</w:p>
          <w:p w14:paraId="37436B22" w14:textId="77777777" w:rsidR="00245F7D" w:rsidRPr="007D272D" w:rsidRDefault="00245F7D" w:rsidP="00245F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79" w:hanging="84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ณ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30 มิถุนายน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3071D0AB" w14:textId="1C7D296C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8,438,898</w:t>
            </w:r>
          </w:p>
        </w:tc>
        <w:tc>
          <w:tcPr>
            <w:tcW w:w="263" w:type="dxa"/>
            <w:vAlign w:val="bottom"/>
          </w:tcPr>
          <w:p w14:paraId="195EF761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54216823" w14:textId="18720C6F" w:rsidR="00245F7D" w:rsidRPr="00AC0952" w:rsidRDefault="00245F7D" w:rsidP="00245F7D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8,661,850</w:t>
            </w:r>
          </w:p>
        </w:tc>
        <w:tc>
          <w:tcPr>
            <w:tcW w:w="240" w:type="dxa"/>
            <w:vAlign w:val="bottom"/>
          </w:tcPr>
          <w:p w14:paraId="20A4EB32" w14:textId="77777777" w:rsidR="00245F7D" w:rsidRPr="00AC0952" w:rsidRDefault="00245F7D" w:rsidP="00245F7D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71DFA6E4" w14:textId="406D240E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71,744</w:t>
            </w:r>
          </w:p>
        </w:tc>
        <w:tc>
          <w:tcPr>
            <w:tcW w:w="284" w:type="dxa"/>
            <w:vAlign w:val="bottom"/>
          </w:tcPr>
          <w:p w14:paraId="2C126ED7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73431AE5" w14:textId="71F65A94" w:rsidR="00245F7D" w:rsidRPr="007458E6" w:rsidRDefault="00D23BD9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ab/>
            </w:r>
            <w:r w:rsidR="00245F7D"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75,689</w:t>
            </w:r>
          </w:p>
        </w:tc>
        <w:tc>
          <w:tcPr>
            <w:tcW w:w="236" w:type="dxa"/>
            <w:vAlign w:val="bottom"/>
          </w:tcPr>
          <w:p w14:paraId="706BA711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CF53C52" w14:textId="6029AA2E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8,539</w:t>
            </w:r>
          </w:p>
        </w:tc>
        <w:tc>
          <w:tcPr>
            <w:tcW w:w="283" w:type="dxa"/>
            <w:vAlign w:val="bottom"/>
          </w:tcPr>
          <w:p w14:paraId="17180D74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03240FA5" w14:textId="3CECA74D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90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7,471</w:t>
            </w:r>
          </w:p>
        </w:tc>
        <w:tc>
          <w:tcPr>
            <w:tcW w:w="236" w:type="dxa"/>
            <w:vAlign w:val="bottom"/>
          </w:tcPr>
          <w:p w14:paraId="1978CC57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4A43DD34" w14:textId="241A094E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61,824</w:t>
            </w:r>
          </w:p>
        </w:tc>
        <w:tc>
          <w:tcPr>
            <w:tcW w:w="238" w:type="dxa"/>
            <w:vAlign w:val="bottom"/>
          </w:tcPr>
          <w:p w14:paraId="2889FC31" w14:textId="77777777" w:rsidR="00245F7D" w:rsidRPr="00AC0952" w:rsidRDefault="00245F7D" w:rsidP="00245F7D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273E1899" w14:textId="351C7288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76,708</w:t>
            </w:r>
          </w:p>
        </w:tc>
        <w:tc>
          <w:tcPr>
            <w:tcW w:w="244" w:type="dxa"/>
            <w:vAlign w:val="bottom"/>
          </w:tcPr>
          <w:p w14:paraId="14426F64" w14:textId="77777777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53B7FF95" w14:textId="50ADE40D" w:rsidR="00245F7D" w:rsidRPr="002454EF" w:rsidRDefault="00245F7D" w:rsidP="00245F7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27,478</w:t>
            </w:r>
          </w:p>
        </w:tc>
        <w:tc>
          <w:tcPr>
            <w:tcW w:w="270" w:type="dxa"/>
            <w:vAlign w:val="bottom"/>
          </w:tcPr>
          <w:p w14:paraId="54D4D011" w14:textId="77777777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24EEC0E8" w14:textId="26533498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14,265</w:t>
            </w:r>
          </w:p>
        </w:tc>
        <w:tc>
          <w:tcPr>
            <w:tcW w:w="270" w:type="dxa"/>
            <w:vAlign w:val="bottom"/>
          </w:tcPr>
          <w:p w14:paraId="766B4E03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D9CAFBF" w14:textId="2B47C7C8" w:rsidR="00245F7D" w:rsidRPr="002454EF" w:rsidRDefault="00245F7D" w:rsidP="00245F7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0EE02B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C36C0B3" w14:textId="10BE2C36" w:rsidR="00245F7D" w:rsidRPr="002454EF" w:rsidRDefault="00245F7D" w:rsidP="00245F7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5B8B9181" w14:textId="77777777" w:rsidR="00245F7D" w:rsidRPr="002454EF" w:rsidRDefault="00245F7D" w:rsidP="00245F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14:paraId="1459F315" w14:textId="64CBD912" w:rsidR="00245F7D" w:rsidRPr="002454EF" w:rsidRDefault="00245F7D" w:rsidP="00245F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8,608,483</w:t>
            </w:r>
          </w:p>
        </w:tc>
        <w:tc>
          <w:tcPr>
            <w:tcW w:w="240" w:type="dxa"/>
            <w:vAlign w:val="bottom"/>
          </w:tcPr>
          <w:p w14:paraId="59CF31B6" w14:textId="77777777" w:rsidR="00245F7D" w:rsidRPr="00AC0952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79F0E560" w14:textId="69A91D13" w:rsidR="00245F7D" w:rsidRPr="002454EF" w:rsidRDefault="00245F7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A65BC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8,835,983</w:t>
            </w:r>
          </w:p>
        </w:tc>
      </w:tr>
      <w:bookmarkEnd w:id="16"/>
    </w:tbl>
    <w:p w14:paraId="76DE1587" w14:textId="77777777" w:rsidR="00567675" w:rsidRPr="00A86B50" w:rsidRDefault="00567675" w:rsidP="0056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6"/>
          <w:szCs w:val="26"/>
          <w:lang w:val="en-GB" w:bidi="ar-SA"/>
        </w:rPr>
        <w:sectPr w:rsidR="00567675" w:rsidRPr="00A86B50" w:rsidSect="00306026">
          <w:pgSz w:w="16834" w:h="11909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p w14:paraId="40ECCCE3" w14:textId="77777777" w:rsidR="008E7440" w:rsidRPr="00DB22E7" w:rsidRDefault="008E7440" w:rsidP="00AC0952">
      <w:pPr>
        <w:ind w:left="540"/>
        <w:rPr>
          <w:b/>
          <w:bCs/>
          <w:sz w:val="30"/>
          <w:szCs w:val="30"/>
        </w:rPr>
      </w:pPr>
      <w:r w:rsidRPr="00DB22E7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ข้อมูลเกี่ยวกับเขตภูมิศาสตร์</w:t>
      </w:r>
      <w:r w:rsidRPr="00DB22E7">
        <w:rPr>
          <w:rFonts w:cs="Angsana New"/>
          <w:b/>
          <w:bCs/>
          <w:sz w:val="30"/>
          <w:szCs w:val="30"/>
          <w:cs/>
        </w:rPr>
        <w:t xml:space="preserve"> </w:t>
      </w:r>
    </w:p>
    <w:p w14:paraId="577CE938" w14:textId="77777777" w:rsidR="00FE37B3" w:rsidRPr="00AC0952" w:rsidRDefault="00FE37B3" w:rsidP="00FE37B3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E0BF17E" w14:textId="77777777" w:rsidR="008E7440" w:rsidRPr="000A7176" w:rsidRDefault="008E7440" w:rsidP="00F00526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A7176">
        <w:rPr>
          <w:rFonts w:ascii="Angsana New" w:hAnsi="Angsana New" w:cs="Angsana New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B3C5B0B" w14:textId="77777777" w:rsidR="00FE37B3" w:rsidRPr="00AC0952" w:rsidRDefault="00FE37B3" w:rsidP="00FE37B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E0373E" w:rsidRPr="000A7176" w14:paraId="739D987A" w14:textId="77777777" w:rsidTr="00DA5560">
        <w:trPr>
          <w:cantSplit/>
          <w:tblHeader/>
        </w:trPr>
        <w:tc>
          <w:tcPr>
            <w:tcW w:w="5580" w:type="dxa"/>
          </w:tcPr>
          <w:p w14:paraId="357DA0F8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4C46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30 </w:t>
            </w:r>
            <w:r w:rsidR="004C46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2F951A1E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0617CA71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59BE06D9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A199CB4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E0373E" w:rsidRPr="000A7176" w14:paraId="16FEB7FB" w14:textId="77777777" w:rsidTr="00DA5560">
        <w:trPr>
          <w:cantSplit/>
        </w:trPr>
        <w:tc>
          <w:tcPr>
            <w:tcW w:w="5580" w:type="dxa"/>
          </w:tcPr>
          <w:p w14:paraId="7FEF8085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222666E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1CC04408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0373E" w:rsidRPr="000A7176" w14:paraId="7E0E38D3" w14:textId="77777777" w:rsidTr="00DA5560">
        <w:trPr>
          <w:cantSplit/>
        </w:trPr>
        <w:tc>
          <w:tcPr>
            <w:tcW w:w="5580" w:type="dxa"/>
          </w:tcPr>
          <w:p w14:paraId="44E4E031" w14:textId="77777777" w:rsidR="00756A1D" w:rsidRPr="00AC0952" w:rsidRDefault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  <w:r w:rsidR="00756A1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80" w:type="dxa"/>
            <w:vAlign w:val="bottom"/>
          </w:tcPr>
          <w:p w14:paraId="1B7980A2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488F9C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BA1576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6D615C7" w14:textId="77777777"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45F7D" w:rsidRPr="000A7176" w14:paraId="3EA89A83" w14:textId="77777777" w:rsidTr="00C74D5C">
        <w:trPr>
          <w:cantSplit/>
        </w:trPr>
        <w:tc>
          <w:tcPr>
            <w:tcW w:w="5580" w:type="dxa"/>
          </w:tcPr>
          <w:p w14:paraId="02A6E613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14:paraId="57D51E46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5F74630" w14:textId="78191F0D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432,530</w:t>
            </w:r>
          </w:p>
        </w:tc>
        <w:tc>
          <w:tcPr>
            <w:tcW w:w="180" w:type="dxa"/>
          </w:tcPr>
          <w:p w14:paraId="1A4C795B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2D84A57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449,174</w:t>
            </w:r>
          </w:p>
        </w:tc>
      </w:tr>
      <w:tr w:rsidR="00245F7D" w:rsidRPr="000A7176" w14:paraId="4C651E28" w14:textId="77777777" w:rsidTr="00C74D5C">
        <w:trPr>
          <w:cantSplit/>
        </w:trPr>
        <w:tc>
          <w:tcPr>
            <w:tcW w:w="5580" w:type="dxa"/>
          </w:tcPr>
          <w:p w14:paraId="653C6231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14:paraId="588FD109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0531AF1" w14:textId="76C92716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99,836</w:t>
            </w:r>
          </w:p>
        </w:tc>
        <w:tc>
          <w:tcPr>
            <w:tcW w:w="180" w:type="dxa"/>
          </w:tcPr>
          <w:p w14:paraId="2F3D4CC5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DB6E467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145,001</w:t>
            </w:r>
          </w:p>
        </w:tc>
      </w:tr>
      <w:tr w:rsidR="00245F7D" w:rsidRPr="000A7176" w14:paraId="59BB85B1" w14:textId="77777777" w:rsidTr="00C74D5C">
        <w:trPr>
          <w:cantSplit/>
        </w:trPr>
        <w:tc>
          <w:tcPr>
            <w:tcW w:w="5580" w:type="dxa"/>
          </w:tcPr>
          <w:p w14:paraId="5E42BD18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14:paraId="415D3662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FFC2053" w14:textId="1DED7074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18,769</w:t>
            </w:r>
          </w:p>
        </w:tc>
        <w:tc>
          <w:tcPr>
            <w:tcW w:w="180" w:type="dxa"/>
          </w:tcPr>
          <w:p w14:paraId="7670D801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21BA5FB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8,156</w:t>
            </w:r>
          </w:p>
        </w:tc>
      </w:tr>
      <w:tr w:rsidR="00245F7D" w:rsidRPr="000A7176" w14:paraId="6ADC4DFF" w14:textId="77777777" w:rsidTr="00C74D5C">
        <w:trPr>
          <w:cantSplit/>
        </w:trPr>
        <w:tc>
          <w:tcPr>
            <w:tcW w:w="5580" w:type="dxa"/>
          </w:tcPr>
          <w:p w14:paraId="0A04CCA4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14:paraId="752B7449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190404" w14:textId="38FFD68D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23,800</w:t>
            </w:r>
          </w:p>
        </w:tc>
        <w:tc>
          <w:tcPr>
            <w:tcW w:w="180" w:type="dxa"/>
          </w:tcPr>
          <w:p w14:paraId="1DBBCBB9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8832982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32,316</w:t>
            </w:r>
          </w:p>
        </w:tc>
      </w:tr>
      <w:tr w:rsidR="00245F7D" w:rsidRPr="000A7176" w14:paraId="24E72CFE" w14:textId="77777777" w:rsidTr="00C74D5C">
        <w:trPr>
          <w:cantSplit/>
        </w:trPr>
        <w:tc>
          <w:tcPr>
            <w:tcW w:w="5580" w:type="dxa"/>
          </w:tcPr>
          <w:p w14:paraId="20A90D73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14:paraId="1075B824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F25FBDF" w14:textId="49D6B2D8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14,786</w:t>
            </w:r>
          </w:p>
        </w:tc>
        <w:tc>
          <w:tcPr>
            <w:tcW w:w="180" w:type="dxa"/>
          </w:tcPr>
          <w:p w14:paraId="3F3C55BB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8B1B7DC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31,257</w:t>
            </w:r>
          </w:p>
        </w:tc>
      </w:tr>
      <w:tr w:rsidR="00245F7D" w:rsidRPr="000A7176" w14:paraId="232B2E19" w14:textId="77777777" w:rsidTr="00C74D5C">
        <w:trPr>
          <w:cantSplit/>
        </w:trPr>
        <w:tc>
          <w:tcPr>
            <w:tcW w:w="5580" w:type="dxa"/>
          </w:tcPr>
          <w:p w14:paraId="53B5DD58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14:paraId="02F96758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FE3D70" w14:textId="4C97D738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65,555</w:t>
            </w:r>
          </w:p>
        </w:tc>
        <w:tc>
          <w:tcPr>
            <w:tcW w:w="180" w:type="dxa"/>
          </w:tcPr>
          <w:p w14:paraId="1887BA73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088035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63,109</w:t>
            </w:r>
          </w:p>
        </w:tc>
      </w:tr>
      <w:tr w:rsidR="00245F7D" w:rsidRPr="000A7176" w14:paraId="5B2A61E3" w14:textId="77777777" w:rsidTr="00C74D5C">
        <w:trPr>
          <w:cantSplit/>
        </w:trPr>
        <w:tc>
          <w:tcPr>
            <w:tcW w:w="5580" w:type="dxa"/>
          </w:tcPr>
          <w:p w14:paraId="4A943B70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B92708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B3499" w14:textId="78285582" w:rsidR="00245F7D" w:rsidRPr="00245F7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655,276</w:t>
            </w:r>
          </w:p>
        </w:tc>
        <w:tc>
          <w:tcPr>
            <w:tcW w:w="180" w:type="dxa"/>
          </w:tcPr>
          <w:p w14:paraId="6BBDB17D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4EF56E" w14:textId="77777777" w:rsidR="00245F7D" w:rsidRPr="00886EEE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86EE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729,013</w:t>
            </w:r>
          </w:p>
        </w:tc>
      </w:tr>
    </w:tbl>
    <w:p w14:paraId="03FA3502" w14:textId="77777777" w:rsidR="00644985" w:rsidRDefault="00644985" w:rsidP="0064498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4C4664" w:rsidRPr="000A7176" w14:paraId="05C287D8" w14:textId="77777777" w:rsidTr="00BA1623">
        <w:trPr>
          <w:cantSplit/>
          <w:tblHeader/>
        </w:trPr>
        <w:tc>
          <w:tcPr>
            <w:tcW w:w="5580" w:type="dxa"/>
          </w:tcPr>
          <w:p w14:paraId="30D044A6" w14:textId="77777777" w:rsidR="004C4664" w:rsidRPr="004C4664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717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0A717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40E6739D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63EE29AC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42C18AF1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5FC2921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4C4664" w:rsidRPr="000A7176" w14:paraId="643FC8EF" w14:textId="77777777" w:rsidTr="00BA1623">
        <w:trPr>
          <w:cantSplit/>
        </w:trPr>
        <w:tc>
          <w:tcPr>
            <w:tcW w:w="5580" w:type="dxa"/>
          </w:tcPr>
          <w:p w14:paraId="12E22D6F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F5A523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FCCF0D4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C4664" w:rsidRPr="000A7176" w14:paraId="55187FD6" w14:textId="77777777" w:rsidTr="00BA1623">
        <w:trPr>
          <w:cantSplit/>
        </w:trPr>
        <w:tc>
          <w:tcPr>
            <w:tcW w:w="5580" w:type="dxa"/>
          </w:tcPr>
          <w:p w14:paraId="7E0C6372" w14:textId="77777777" w:rsidR="004C4664" w:rsidRPr="00AC0952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80" w:type="dxa"/>
            <w:vAlign w:val="bottom"/>
          </w:tcPr>
          <w:p w14:paraId="3C4FF876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2FB9E02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E99614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12F77EC" w14:textId="77777777" w:rsidR="004C4664" w:rsidRPr="000A7176" w:rsidRDefault="004C4664" w:rsidP="00BA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45F7D" w:rsidRPr="000A7176" w14:paraId="1C0583F1" w14:textId="77777777" w:rsidTr="00BA1623">
        <w:trPr>
          <w:cantSplit/>
        </w:trPr>
        <w:tc>
          <w:tcPr>
            <w:tcW w:w="5580" w:type="dxa"/>
          </w:tcPr>
          <w:p w14:paraId="27ED0C2F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14:paraId="4BF93FF0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416C45D" w14:textId="1B39EDC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882,155</w:t>
            </w:r>
          </w:p>
        </w:tc>
        <w:tc>
          <w:tcPr>
            <w:tcW w:w="180" w:type="dxa"/>
          </w:tcPr>
          <w:p w14:paraId="6877E605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AC03D88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886,809</w:t>
            </w:r>
          </w:p>
        </w:tc>
      </w:tr>
      <w:tr w:rsidR="00245F7D" w:rsidRPr="000A7176" w14:paraId="71D183BB" w14:textId="77777777" w:rsidTr="00BA1623">
        <w:trPr>
          <w:cantSplit/>
        </w:trPr>
        <w:tc>
          <w:tcPr>
            <w:tcW w:w="5580" w:type="dxa"/>
          </w:tcPr>
          <w:p w14:paraId="1AA37FDB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14:paraId="0D6CBD18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9EEE9A" w14:textId="1863B10E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207,310</w:t>
            </w:r>
          </w:p>
        </w:tc>
        <w:tc>
          <w:tcPr>
            <w:tcW w:w="180" w:type="dxa"/>
          </w:tcPr>
          <w:p w14:paraId="2F345C38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6C294C2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290,040</w:t>
            </w:r>
          </w:p>
        </w:tc>
      </w:tr>
      <w:tr w:rsidR="00245F7D" w:rsidRPr="000A7176" w14:paraId="440A4B9F" w14:textId="77777777" w:rsidTr="00BA1623">
        <w:trPr>
          <w:cantSplit/>
        </w:trPr>
        <w:tc>
          <w:tcPr>
            <w:tcW w:w="5580" w:type="dxa"/>
          </w:tcPr>
          <w:p w14:paraId="0DB7920D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14:paraId="566AAC9A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56C6C68" w14:textId="438C1DAF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34,417</w:t>
            </w:r>
          </w:p>
        </w:tc>
        <w:tc>
          <w:tcPr>
            <w:tcW w:w="180" w:type="dxa"/>
          </w:tcPr>
          <w:p w14:paraId="3B87B12A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FA47ADD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14,846</w:t>
            </w:r>
          </w:p>
        </w:tc>
      </w:tr>
      <w:tr w:rsidR="00245F7D" w:rsidRPr="000A7176" w14:paraId="4D4D4876" w14:textId="77777777" w:rsidTr="00BA1623">
        <w:trPr>
          <w:cantSplit/>
        </w:trPr>
        <w:tc>
          <w:tcPr>
            <w:tcW w:w="5580" w:type="dxa"/>
          </w:tcPr>
          <w:p w14:paraId="5A03FCB6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14:paraId="6602A5CF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E9FF249" w14:textId="715B93DE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49,321</w:t>
            </w:r>
          </w:p>
        </w:tc>
        <w:tc>
          <w:tcPr>
            <w:tcW w:w="180" w:type="dxa"/>
          </w:tcPr>
          <w:p w14:paraId="291E8634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30F4EC3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64,033</w:t>
            </w:r>
          </w:p>
        </w:tc>
      </w:tr>
      <w:tr w:rsidR="00245F7D" w:rsidRPr="000A7176" w14:paraId="4787B2C1" w14:textId="77777777" w:rsidTr="00BA1623">
        <w:trPr>
          <w:cantSplit/>
        </w:trPr>
        <w:tc>
          <w:tcPr>
            <w:tcW w:w="5580" w:type="dxa"/>
          </w:tcPr>
          <w:p w14:paraId="28E1A47F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14:paraId="73705681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7B37FCF" w14:textId="6144AEEC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35,615</w:t>
            </w:r>
          </w:p>
        </w:tc>
        <w:tc>
          <w:tcPr>
            <w:tcW w:w="180" w:type="dxa"/>
          </w:tcPr>
          <w:p w14:paraId="7C3B063B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F6B040F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63,106</w:t>
            </w:r>
          </w:p>
        </w:tc>
      </w:tr>
      <w:tr w:rsidR="00245F7D" w:rsidRPr="000A7176" w14:paraId="573B849B" w14:textId="77777777" w:rsidTr="00BA1623">
        <w:trPr>
          <w:cantSplit/>
        </w:trPr>
        <w:tc>
          <w:tcPr>
            <w:tcW w:w="5580" w:type="dxa"/>
          </w:tcPr>
          <w:p w14:paraId="3BE160F8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br w:type="page"/>
            </w: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14:paraId="5051CF2D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D85DD51" w14:textId="22F77691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65BC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130,174</w:t>
            </w:r>
          </w:p>
        </w:tc>
        <w:tc>
          <w:tcPr>
            <w:tcW w:w="180" w:type="dxa"/>
          </w:tcPr>
          <w:p w14:paraId="438862D0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2439F1A" w14:textId="77777777" w:rsidR="00245F7D" w:rsidRPr="00B2320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232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113,317</w:t>
            </w:r>
          </w:p>
        </w:tc>
      </w:tr>
      <w:tr w:rsidR="00245F7D" w:rsidRPr="000A7176" w14:paraId="4DEE562A" w14:textId="77777777" w:rsidTr="00BA1623">
        <w:trPr>
          <w:cantSplit/>
        </w:trPr>
        <w:tc>
          <w:tcPr>
            <w:tcW w:w="5580" w:type="dxa"/>
          </w:tcPr>
          <w:p w14:paraId="215B182F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EBB8FCD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88550" w14:textId="0A8C628F" w:rsidR="00245F7D" w:rsidRPr="00245F7D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1,338,992</w:t>
            </w:r>
          </w:p>
        </w:tc>
        <w:tc>
          <w:tcPr>
            <w:tcW w:w="180" w:type="dxa"/>
          </w:tcPr>
          <w:p w14:paraId="5C6F1FBC" w14:textId="77777777" w:rsidR="00245F7D" w:rsidRPr="000A7176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148B0" w14:textId="77777777" w:rsidR="00245F7D" w:rsidRPr="00886EEE" w:rsidRDefault="00245F7D" w:rsidP="0024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86EE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1,432,151</w:t>
            </w:r>
          </w:p>
        </w:tc>
      </w:tr>
    </w:tbl>
    <w:p w14:paraId="4B6C5503" w14:textId="77777777" w:rsidR="004C4664" w:rsidRDefault="004C4664" w:rsidP="004C4664">
      <w:pPr>
        <w:rPr>
          <w:rFonts w:cstheme="minorBidi"/>
          <w:lang w:val="th-TH"/>
        </w:rPr>
      </w:pPr>
    </w:p>
    <w:p w14:paraId="16062012" w14:textId="77777777" w:rsidR="00A613CC" w:rsidRDefault="00A613CC" w:rsidP="004C4664">
      <w:pPr>
        <w:rPr>
          <w:rFonts w:cstheme="minorBidi"/>
          <w:lang w:val="th-TH"/>
        </w:rPr>
      </w:pPr>
    </w:p>
    <w:p w14:paraId="04090D10" w14:textId="77777777" w:rsidR="00A613CC" w:rsidRDefault="00A613CC" w:rsidP="004C4664">
      <w:pPr>
        <w:rPr>
          <w:rFonts w:cstheme="minorBidi"/>
          <w:lang w:val="th-TH"/>
        </w:rPr>
      </w:pPr>
    </w:p>
    <w:p w14:paraId="6A46CCF7" w14:textId="77777777" w:rsidR="00A613CC" w:rsidRDefault="00A613CC" w:rsidP="004C4664">
      <w:pPr>
        <w:rPr>
          <w:rFonts w:cstheme="minorBidi"/>
          <w:lang w:val="th-TH"/>
        </w:rPr>
      </w:pPr>
    </w:p>
    <w:p w14:paraId="39321BBD" w14:textId="77777777" w:rsidR="00A613CC" w:rsidRDefault="00A613CC" w:rsidP="004C4664">
      <w:pPr>
        <w:rPr>
          <w:rFonts w:cstheme="minorBidi"/>
          <w:lang w:val="th-TH"/>
        </w:rPr>
      </w:pPr>
    </w:p>
    <w:p w14:paraId="525EECBD" w14:textId="77777777" w:rsidR="00A613CC" w:rsidRDefault="00A613CC" w:rsidP="004C4664">
      <w:pPr>
        <w:rPr>
          <w:rFonts w:cstheme="minorBidi"/>
          <w:lang w:val="th-TH"/>
        </w:rPr>
      </w:pPr>
    </w:p>
    <w:p w14:paraId="1EACE8A7" w14:textId="77777777" w:rsidR="00A613CC" w:rsidRDefault="00A613CC" w:rsidP="004C4664">
      <w:pPr>
        <w:rPr>
          <w:rFonts w:cstheme="minorBidi"/>
          <w:lang w:val="th-TH"/>
        </w:rPr>
      </w:pPr>
    </w:p>
    <w:p w14:paraId="6A6607E9" w14:textId="77777777" w:rsidR="00A613CC" w:rsidRDefault="00A613CC" w:rsidP="004C4664">
      <w:pPr>
        <w:rPr>
          <w:rFonts w:cstheme="minorBidi"/>
          <w:cs/>
          <w:lang w:val="th-TH"/>
        </w:rPr>
      </w:pPr>
    </w:p>
    <w:p w14:paraId="674A6D27" w14:textId="77777777" w:rsidR="004C4664" w:rsidRPr="004C4664" w:rsidRDefault="004C4664" w:rsidP="004C4664">
      <w:pPr>
        <w:rPr>
          <w:rFonts w:cstheme="minorBidi"/>
          <w:cs/>
          <w:lang w:val="th-TH"/>
        </w:rPr>
      </w:pPr>
    </w:p>
    <w:p w14:paraId="2D4A6682" w14:textId="77777777" w:rsidR="00C34053" w:rsidRPr="000A7176" w:rsidRDefault="00C34053" w:rsidP="005E333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7" w:name="_Toc13757262"/>
      <w:r w:rsidRPr="000A717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  <w:bookmarkEnd w:id="17"/>
    </w:p>
    <w:p w14:paraId="1A4B4DF0" w14:textId="77777777" w:rsidR="00E82F20" w:rsidRPr="00AC0952" w:rsidRDefault="00E82F20" w:rsidP="00E82F20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5F9B951" w14:textId="77777777" w:rsidR="00C34053" w:rsidRPr="000A7176" w:rsidRDefault="00C34053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1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การกำหนดมูลค่ายุติธรรมของสินทรัพย์และหนี้สิน</w:t>
      </w:r>
    </w:p>
    <w:p w14:paraId="68473D0D" w14:textId="77777777" w:rsidR="00E82F20" w:rsidRPr="00AC0952" w:rsidRDefault="00E82F20" w:rsidP="00E82F2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FFE19C1" w14:textId="77777777" w:rsidR="00C34053" w:rsidRPr="000A7176" w:rsidRDefault="00C34053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A7176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E82F20" w:rsidRPr="000A7176">
        <w:rPr>
          <w:rFonts w:asciiTheme="majorBidi" w:hAnsiTheme="majorBidi" w:cstheme="majorBidi"/>
          <w:b/>
          <w:spacing w:val="-4"/>
          <w:sz w:val="30"/>
          <w:szCs w:val="30"/>
          <w:cs/>
        </w:rPr>
        <w:t>ระยะ</w:t>
      </w:r>
      <w:r w:rsidR="00E82F20" w:rsidRPr="000A7176">
        <w:rPr>
          <w:rFonts w:asciiTheme="majorBidi" w:hAnsiTheme="majorBidi" w:cstheme="majorBidi"/>
          <w:b/>
          <w:sz w:val="30"/>
          <w:szCs w:val="30"/>
          <w:cs/>
        </w:rPr>
        <w:t>สั้นมีมูลค่า</w:t>
      </w:r>
      <w:r w:rsidRPr="000A7176">
        <w:rPr>
          <w:rFonts w:asciiTheme="majorBidi" w:hAnsiTheme="majorBidi" w:cstheme="majorBidi"/>
          <w:b/>
          <w:sz w:val="30"/>
          <w:szCs w:val="30"/>
          <w:cs/>
        </w:rPr>
        <w:t>ใกล้เคียงกับมูลค่าตามบัญชีที่แสดงในงบแสดงฐานะการเงิน</w:t>
      </w:r>
    </w:p>
    <w:p w14:paraId="222EC886" w14:textId="77777777" w:rsidR="00E82F20" w:rsidRPr="00AC0952" w:rsidRDefault="00E82F20" w:rsidP="00E82F2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7CF7420" w14:textId="047D08A3" w:rsidR="00C34053" w:rsidRDefault="00C34053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A7176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</w:t>
      </w:r>
      <w:r w:rsidR="00E82F20" w:rsidRPr="000A7176">
        <w:rPr>
          <w:rFonts w:asciiTheme="majorBidi" w:hAnsiTheme="majorBidi" w:cstheme="majorBidi"/>
          <w:b/>
          <w:sz w:val="30"/>
          <w:szCs w:val="30"/>
          <w:cs/>
        </w:rPr>
        <w:t>สินทรัพย์และหนี้สินทางการเงิน</w:t>
      </w:r>
      <w:r w:rsidRPr="000A7176">
        <w:rPr>
          <w:rFonts w:asciiTheme="majorBidi" w:hAnsiTheme="majorBidi" w:cstheme="majorBidi"/>
          <w:b/>
          <w:sz w:val="30"/>
          <w:szCs w:val="30"/>
          <w:cs/>
        </w:rPr>
        <w:t>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</w:t>
      </w:r>
      <w:r w:rsidR="00DD0A4C">
        <w:rPr>
          <w:rFonts w:asciiTheme="majorBidi" w:hAnsiTheme="majorBidi" w:cstheme="majorBidi" w:hint="cs"/>
          <w:b/>
          <w:sz w:val="30"/>
          <w:szCs w:val="30"/>
          <w:cs/>
        </w:rPr>
        <w:t>ใกล้เคียงกับ</w:t>
      </w:r>
      <w:r w:rsidRPr="000A7176">
        <w:rPr>
          <w:rFonts w:asciiTheme="majorBidi" w:hAnsiTheme="majorBidi" w:cstheme="majorBidi"/>
          <w:b/>
          <w:sz w:val="30"/>
          <w:szCs w:val="30"/>
          <w:cs/>
        </w:rPr>
        <w:t>อัตราตลาด</w:t>
      </w:r>
    </w:p>
    <w:p w14:paraId="29A5D849" w14:textId="5A67292E" w:rsidR="00F5522A" w:rsidRDefault="00F5522A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F1E97D9" w14:textId="77777777" w:rsidR="00F5522A" w:rsidRPr="00474634" w:rsidRDefault="00F5522A" w:rsidP="00F5522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2465EF34" w14:textId="77777777" w:rsidR="00F5522A" w:rsidRDefault="00F5522A" w:rsidP="00F5522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highlight w:val="cyan"/>
          <w:lang w:bidi="th-TH"/>
        </w:rPr>
      </w:pPr>
    </w:p>
    <w:p w14:paraId="759676AD" w14:textId="3050FC5D" w:rsidR="00F5522A" w:rsidRPr="0017198F" w:rsidRDefault="00F5522A" w:rsidP="00F5522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7198F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7198F">
        <w:rPr>
          <w:rFonts w:asciiTheme="majorBidi" w:hAnsiTheme="majorBidi" w:cstheme="majorBidi"/>
          <w:sz w:val="30"/>
          <w:szCs w:val="30"/>
        </w:rPr>
        <w:t xml:space="preserve"> </w:t>
      </w:r>
      <w:r w:rsidRPr="0017198F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</w:t>
      </w:r>
      <w:r w:rsidRPr="0017198F">
        <w:rPr>
          <w:rFonts w:asciiTheme="majorBidi" w:hAnsiTheme="majorBidi" w:cs="Angsana New"/>
          <w:sz w:val="30"/>
          <w:szCs w:val="30"/>
          <w:cs/>
        </w:rPr>
        <w:t xml:space="preserve">ของมูลค่ายุติธรรมตามข้อมูลที่ใช้ในการประเมินมูลค่าดังนี้ </w:t>
      </w:r>
    </w:p>
    <w:p w14:paraId="2853D46B" w14:textId="77777777" w:rsidR="00F5522A" w:rsidRPr="0017198F" w:rsidRDefault="00F5522A" w:rsidP="00F5522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3308D33B" w14:textId="77777777" w:rsidR="00F5522A" w:rsidRPr="0017198F" w:rsidRDefault="00F5522A" w:rsidP="00F5522A">
      <w:pPr>
        <w:pStyle w:val="BodyText"/>
        <w:numPr>
          <w:ilvl w:val="0"/>
          <w:numId w:val="3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719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17198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7198F">
        <w:rPr>
          <w:rFonts w:asciiTheme="majorBidi" w:hAnsiTheme="majorBidi" w:cstheme="majorBidi"/>
          <w:sz w:val="30"/>
          <w:szCs w:val="30"/>
        </w:rPr>
        <w:t xml:space="preserve">  </w:t>
      </w:r>
      <w:r w:rsidRPr="0017198F">
        <w:rPr>
          <w:rFonts w:asciiTheme="majorBidi" w:hAnsiTheme="majorBidi" w:cstheme="majorBidi"/>
          <w:sz w:val="30"/>
          <w:szCs w:val="30"/>
          <w:cs/>
        </w:rPr>
        <w:t>เป็น</w:t>
      </w:r>
      <w:r w:rsidRPr="0017198F">
        <w:rPr>
          <w:rFonts w:asciiTheme="majorBidi" w:hAnsiTheme="majorBidi" w:cs="Angsana New"/>
          <w:sz w:val="30"/>
          <w:szCs w:val="30"/>
          <w:cs/>
        </w:rPr>
        <w:t xml:space="preserve">ราคาเสนอซื้อขาย </w:t>
      </w:r>
      <w:r w:rsidRPr="0017198F">
        <w:rPr>
          <w:rFonts w:asciiTheme="majorBidi" w:hAnsiTheme="majorBidi" w:cstheme="majorBidi"/>
          <w:sz w:val="30"/>
          <w:szCs w:val="30"/>
        </w:rPr>
        <w:t>(</w:t>
      </w:r>
      <w:r w:rsidRPr="0017198F">
        <w:rPr>
          <w:rFonts w:asciiTheme="majorBidi" w:hAnsiTheme="majorBidi" w:cs="Angsana New"/>
          <w:sz w:val="30"/>
          <w:szCs w:val="30"/>
          <w:cs/>
        </w:rPr>
        <w:t>ไม่ต้องปรับปรุง</w:t>
      </w:r>
      <w:r w:rsidRPr="0017198F">
        <w:rPr>
          <w:rFonts w:asciiTheme="majorBidi" w:hAnsiTheme="majorBidi" w:cstheme="majorBidi"/>
          <w:sz w:val="30"/>
          <w:szCs w:val="30"/>
        </w:rPr>
        <w:t xml:space="preserve">) </w:t>
      </w:r>
      <w:r w:rsidRPr="0017198F">
        <w:rPr>
          <w:rFonts w:asciiTheme="majorBidi" w:hAnsiTheme="majorBidi" w:cs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49C4769" w14:textId="77777777" w:rsidR="00F5522A" w:rsidRPr="0017198F" w:rsidRDefault="00F5522A" w:rsidP="00F5522A">
      <w:pPr>
        <w:pStyle w:val="BodyText"/>
        <w:numPr>
          <w:ilvl w:val="0"/>
          <w:numId w:val="3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7198F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17198F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17198F">
        <w:rPr>
          <w:rFonts w:asciiTheme="majorBidi" w:hAnsiTheme="majorBidi" w:cstheme="majorBidi"/>
          <w:sz w:val="30"/>
          <w:szCs w:val="30"/>
        </w:rPr>
        <w:t xml:space="preserve">  </w:t>
      </w:r>
      <w:r w:rsidRPr="0017198F">
        <w:rPr>
          <w:rFonts w:asciiTheme="majorBidi" w:hAnsiTheme="majorBidi" w:cstheme="majorBidi"/>
          <w:sz w:val="30"/>
          <w:szCs w:val="30"/>
          <w:cs/>
        </w:rPr>
        <w:t>เป็น</w:t>
      </w:r>
      <w:r w:rsidRPr="0017198F">
        <w:rPr>
          <w:rFonts w:asciiTheme="majorBidi" w:hAnsiTheme="majorBidi" w:cs="Angsana New"/>
          <w:sz w:val="30"/>
          <w:szCs w:val="30"/>
          <w:cs/>
        </w:rPr>
        <w:t xml:space="preserve">ข้อมูลอื่นที่สังเกตได้โดยตรง </w:t>
      </w:r>
      <w:r w:rsidRPr="0017198F">
        <w:rPr>
          <w:rFonts w:asciiTheme="majorBidi" w:hAnsiTheme="majorBidi" w:cs="Angsana New"/>
          <w:sz w:val="30"/>
          <w:szCs w:val="30"/>
        </w:rPr>
        <w:t>(</w:t>
      </w:r>
      <w:r w:rsidRPr="0017198F">
        <w:rPr>
          <w:rFonts w:asciiTheme="majorBidi" w:hAnsiTheme="majorBidi" w:cs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7198F">
        <w:rPr>
          <w:rFonts w:asciiTheme="majorBidi" w:hAnsiTheme="majorBidi" w:cstheme="majorBidi"/>
          <w:sz w:val="30"/>
          <w:szCs w:val="30"/>
        </w:rPr>
        <w:t>1</w:t>
      </w:r>
    </w:p>
    <w:p w14:paraId="2A6C8434" w14:textId="77777777" w:rsidR="00F5522A" w:rsidRPr="0017198F" w:rsidRDefault="00F5522A" w:rsidP="00F5522A">
      <w:pPr>
        <w:pStyle w:val="BodyText"/>
        <w:numPr>
          <w:ilvl w:val="0"/>
          <w:numId w:val="3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7198F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17198F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17198F">
        <w:rPr>
          <w:rFonts w:asciiTheme="majorBidi" w:hAnsiTheme="majorBidi" w:cstheme="majorBidi"/>
          <w:sz w:val="30"/>
          <w:szCs w:val="30"/>
        </w:rPr>
        <w:t xml:space="preserve">  </w:t>
      </w:r>
      <w:r w:rsidRPr="0017198F">
        <w:rPr>
          <w:rFonts w:asciiTheme="majorBidi" w:hAnsiTheme="majorBidi" w:cstheme="majorBidi"/>
          <w:sz w:val="30"/>
          <w:szCs w:val="30"/>
          <w:cs/>
        </w:rPr>
        <w:t>เป็น</w:t>
      </w:r>
      <w:r w:rsidRPr="0017198F">
        <w:rPr>
          <w:rFonts w:asciiTheme="majorBidi" w:hAnsiTheme="majorBidi" w:cs="Angsana New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20187883" w14:textId="77777777" w:rsidR="00F5522A" w:rsidRPr="0017198F" w:rsidRDefault="00F5522A" w:rsidP="00F5522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65D40737" w14:textId="77777777" w:rsidR="00F5522A" w:rsidRPr="0017198F" w:rsidRDefault="00F5522A" w:rsidP="00F5522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198F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2A3C08C" w14:textId="77777777" w:rsidR="00F5522A" w:rsidRPr="000A7176" w:rsidRDefault="00F5522A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A6D959" w14:textId="627F281D" w:rsidR="00F5522A" w:rsidRDefault="00F5522A" w:rsidP="00F5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tab/>
      </w:r>
    </w:p>
    <w:p w14:paraId="4332C2EB" w14:textId="77777777" w:rsidR="00F5522A" w:rsidRDefault="00F5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7ED108F" w14:textId="77777777" w:rsidR="00644985" w:rsidRPr="00FE37B3" w:rsidRDefault="00644985" w:rsidP="005E333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8" w:name="_Toc13757263"/>
      <w:r w:rsidRPr="00FE37B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  <w:bookmarkEnd w:id="18"/>
    </w:p>
    <w:p w14:paraId="3CA12713" w14:textId="77777777"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80"/>
        <w:gridCol w:w="1170"/>
        <w:gridCol w:w="180"/>
        <w:gridCol w:w="1170"/>
        <w:gridCol w:w="180"/>
        <w:gridCol w:w="1159"/>
      </w:tblGrid>
      <w:tr w:rsidR="00644985" w:rsidRPr="00FE37B3" w14:paraId="72C0A3EC" w14:textId="77777777" w:rsidTr="00B7528C">
        <w:trPr>
          <w:cantSplit/>
          <w:tblHeader/>
        </w:trPr>
        <w:tc>
          <w:tcPr>
            <w:tcW w:w="4061" w:type="dxa"/>
          </w:tcPr>
          <w:p w14:paraId="0D64D7AD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</w:tcPr>
          <w:p w14:paraId="70B2BE2B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4366BEA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9" w:type="dxa"/>
            <w:gridSpan w:val="3"/>
          </w:tcPr>
          <w:p w14:paraId="06D69FE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44985" w:rsidRPr="00FE37B3" w14:paraId="7F6C584D" w14:textId="77777777" w:rsidTr="00B7528C">
        <w:trPr>
          <w:cantSplit/>
          <w:tblHeader/>
        </w:trPr>
        <w:tc>
          <w:tcPr>
            <w:tcW w:w="4061" w:type="dxa"/>
          </w:tcPr>
          <w:p w14:paraId="635D9A7B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FC435E" w14:textId="77777777" w:rsidR="00644985" w:rsidRPr="00FE37B3" w:rsidRDefault="00B14403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  <w:p w14:paraId="20B12918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7823D2F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72082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  <w:p w14:paraId="33AF45A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60F620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30318E" w14:textId="77777777" w:rsidR="00B14403" w:rsidRPr="00FE37B3" w:rsidRDefault="00B14403" w:rsidP="00B14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  <w:p w14:paraId="0EEA095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748EFE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99E77F1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4985" w:rsidRPr="00FE37B3" w14:paraId="17EADE3B" w14:textId="77777777" w:rsidTr="00B7528C">
        <w:trPr>
          <w:cantSplit/>
        </w:trPr>
        <w:tc>
          <w:tcPr>
            <w:tcW w:w="4061" w:type="dxa"/>
          </w:tcPr>
          <w:p w14:paraId="7A84768F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09" w:type="dxa"/>
            <w:gridSpan w:val="7"/>
          </w:tcPr>
          <w:p w14:paraId="46C53E11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E3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44985" w:rsidRPr="00FE37B3" w14:paraId="2E99525F" w14:textId="77777777" w:rsidTr="00B7528C">
        <w:trPr>
          <w:cantSplit/>
        </w:trPr>
        <w:tc>
          <w:tcPr>
            <w:tcW w:w="4061" w:type="dxa"/>
          </w:tcPr>
          <w:p w14:paraId="285C3EEC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5209" w:type="dxa"/>
            <w:gridSpan w:val="7"/>
          </w:tcPr>
          <w:p w14:paraId="75E6B421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44985" w:rsidRPr="00FE37B3" w14:paraId="1E1305B3" w14:textId="77777777" w:rsidTr="00B7528C">
        <w:trPr>
          <w:cantSplit/>
        </w:trPr>
        <w:tc>
          <w:tcPr>
            <w:tcW w:w="4061" w:type="dxa"/>
          </w:tcPr>
          <w:p w14:paraId="4AF9CE11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6C634DEC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8B13838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1C67BF6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68E4803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6D650D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ECA528D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2CDD938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4985" w:rsidRPr="00FE37B3" w14:paraId="278BD50E" w14:textId="77777777" w:rsidTr="005A6472">
        <w:trPr>
          <w:cantSplit/>
        </w:trPr>
        <w:tc>
          <w:tcPr>
            <w:tcW w:w="4061" w:type="dxa"/>
          </w:tcPr>
          <w:p w14:paraId="5ACE5B06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ลิขสิทธิ์ซอฟท์แวร์</w:t>
            </w:r>
          </w:p>
        </w:tc>
        <w:tc>
          <w:tcPr>
            <w:tcW w:w="1170" w:type="dxa"/>
            <w:shd w:val="clear" w:color="auto" w:fill="auto"/>
          </w:tcPr>
          <w:p w14:paraId="3986DB75" w14:textId="0E20E116" w:rsidR="00644985" w:rsidRPr="00891686" w:rsidRDefault="0088133B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9DEF06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6E772A7" w14:textId="77777777" w:rsidR="00644985" w:rsidRPr="00891686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16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26305B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C19FC08" w14:textId="6ADE90D6" w:rsidR="00644985" w:rsidRPr="00891686" w:rsidRDefault="0088133B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400</w:t>
            </w:r>
          </w:p>
        </w:tc>
        <w:tc>
          <w:tcPr>
            <w:tcW w:w="180" w:type="dxa"/>
          </w:tcPr>
          <w:p w14:paraId="0BE6AB1B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2B3EE960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400</w:t>
            </w:r>
          </w:p>
        </w:tc>
      </w:tr>
      <w:tr w:rsidR="00644985" w:rsidRPr="00FE37B3" w14:paraId="1A7336B1" w14:textId="77777777" w:rsidTr="005A6472">
        <w:trPr>
          <w:cantSplit/>
        </w:trPr>
        <w:tc>
          <w:tcPr>
            <w:tcW w:w="4061" w:type="dxa"/>
          </w:tcPr>
          <w:p w14:paraId="3A793102" w14:textId="77777777" w:rsidR="00644985" w:rsidRPr="00DB22E7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ส่วนปรับปรุงอาคารและ</w:t>
            </w:r>
            <w:r w:rsidR="00B50F5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สถานที่เช่า</w:t>
            </w:r>
          </w:p>
        </w:tc>
        <w:tc>
          <w:tcPr>
            <w:tcW w:w="1170" w:type="dxa"/>
            <w:shd w:val="clear" w:color="auto" w:fill="auto"/>
          </w:tcPr>
          <w:p w14:paraId="5659F909" w14:textId="1E67B73A" w:rsidR="00644985" w:rsidRPr="00891686" w:rsidRDefault="0088133B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B3A9E8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B8A08BE" w14:textId="77777777" w:rsidR="00644985" w:rsidRPr="00891686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16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7E243C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40E904" w14:textId="495262B5" w:rsidR="00644985" w:rsidRPr="00891686" w:rsidRDefault="0088133B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615</w:t>
            </w:r>
          </w:p>
        </w:tc>
        <w:tc>
          <w:tcPr>
            <w:tcW w:w="180" w:type="dxa"/>
          </w:tcPr>
          <w:p w14:paraId="60380269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5FC16CAE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644985" w:rsidRPr="004A2E7F" w14:paraId="694B8D8A" w14:textId="77777777" w:rsidTr="005A6472">
        <w:trPr>
          <w:cantSplit/>
        </w:trPr>
        <w:tc>
          <w:tcPr>
            <w:tcW w:w="4061" w:type="dxa"/>
          </w:tcPr>
          <w:p w14:paraId="5105D1DB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0A92E" w14:textId="0BECE252" w:rsidR="00644985" w:rsidRPr="007D272D" w:rsidRDefault="0088133B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7735C3" w14:textId="77777777"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62A78" w14:textId="77777777" w:rsidR="00644985" w:rsidRPr="007D272D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A81304" w14:textId="77777777"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E36A1" w14:textId="5960741F" w:rsidR="00644985" w:rsidRPr="007D272D" w:rsidRDefault="0088133B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1,015</w:t>
            </w:r>
          </w:p>
        </w:tc>
        <w:tc>
          <w:tcPr>
            <w:tcW w:w="180" w:type="dxa"/>
          </w:tcPr>
          <w:p w14:paraId="07B27E7B" w14:textId="77777777"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5AAECCE" w14:textId="77777777"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0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</w:tr>
      <w:tr w:rsidR="00644985" w:rsidRPr="004A2E7F" w14:paraId="197BBA9F" w14:textId="77777777" w:rsidTr="005A6472">
        <w:trPr>
          <w:cantSplit/>
        </w:trPr>
        <w:tc>
          <w:tcPr>
            <w:tcW w:w="4061" w:type="dxa"/>
          </w:tcPr>
          <w:p w14:paraId="1281DB93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AD15439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B98BC90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D86C072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591B10E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1421F2F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30B31149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60AAF4BC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644985" w:rsidRPr="00FE37B3" w14:paraId="18C288C4" w14:textId="77777777" w:rsidTr="005A6472">
        <w:trPr>
          <w:cantSplit/>
        </w:trPr>
        <w:tc>
          <w:tcPr>
            <w:tcW w:w="4061" w:type="dxa"/>
          </w:tcPr>
          <w:p w14:paraId="3AB335F0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right="-169" w:hanging="2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  <w:shd w:val="clear" w:color="auto" w:fill="auto"/>
          </w:tcPr>
          <w:p w14:paraId="0828F94E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6F0D2E5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D75F73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75AAD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2737CC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8944A1A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BEB9BBC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4985" w:rsidRPr="00FE37B3" w14:paraId="6E0A82A1" w14:textId="77777777" w:rsidTr="005A6472">
        <w:trPr>
          <w:cantSplit/>
        </w:trPr>
        <w:tc>
          <w:tcPr>
            <w:tcW w:w="4061" w:type="dxa"/>
          </w:tcPr>
          <w:p w14:paraId="7A057847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right="-169" w:hanging="2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  <w:shd w:val="clear" w:color="auto" w:fill="auto"/>
          </w:tcPr>
          <w:p w14:paraId="3EE43B06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4B9192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C064A40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85B60B9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49A937D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9190D09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115D7F3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4985" w:rsidRPr="00FE37B3" w14:paraId="7B7899C1" w14:textId="77777777" w:rsidTr="005A6472">
        <w:trPr>
          <w:cantSplit/>
        </w:trPr>
        <w:tc>
          <w:tcPr>
            <w:tcW w:w="4061" w:type="dxa"/>
          </w:tcPr>
          <w:p w14:paraId="24425659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1FF7518D" w14:textId="350D998B" w:rsidR="00644985" w:rsidRPr="00FE37B3" w:rsidRDefault="00245F7D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26,189</w:t>
            </w:r>
          </w:p>
        </w:tc>
        <w:tc>
          <w:tcPr>
            <w:tcW w:w="180" w:type="dxa"/>
            <w:shd w:val="clear" w:color="auto" w:fill="auto"/>
          </w:tcPr>
          <w:p w14:paraId="6E00510E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D328731" w14:textId="65C82E34" w:rsidR="00644985" w:rsidRPr="00FE37B3" w:rsidRDefault="00245F7D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29,819</w:t>
            </w:r>
          </w:p>
        </w:tc>
        <w:tc>
          <w:tcPr>
            <w:tcW w:w="180" w:type="dxa"/>
            <w:shd w:val="clear" w:color="auto" w:fill="auto"/>
          </w:tcPr>
          <w:p w14:paraId="36791514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2A7588" w14:textId="6B325A52" w:rsidR="00644985" w:rsidRPr="00891686" w:rsidRDefault="0088133B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6,643</w:t>
            </w:r>
          </w:p>
        </w:tc>
        <w:tc>
          <w:tcPr>
            <w:tcW w:w="180" w:type="dxa"/>
          </w:tcPr>
          <w:p w14:paraId="1DEBD75F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BB21FBD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7,606</w:t>
            </w:r>
          </w:p>
        </w:tc>
      </w:tr>
      <w:tr w:rsidR="00644985" w:rsidRPr="00FE37B3" w14:paraId="4EEF8C58" w14:textId="77777777" w:rsidTr="005A6472">
        <w:trPr>
          <w:cantSplit/>
        </w:trPr>
        <w:tc>
          <w:tcPr>
            <w:tcW w:w="4061" w:type="dxa"/>
          </w:tcPr>
          <w:p w14:paraId="5CAF8A4E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9C2A7" w14:textId="4BA17062" w:rsidR="00644985" w:rsidRPr="00FE37B3" w:rsidRDefault="00245F7D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25,280</w:t>
            </w:r>
          </w:p>
        </w:tc>
        <w:tc>
          <w:tcPr>
            <w:tcW w:w="180" w:type="dxa"/>
            <w:shd w:val="clear" w:color="auto" w:fill="auto"/>
          </w:tcPr>
          <w:p w14:paraId="6F8D6538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710C68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40,271</w:t>
            </w:r>
          </w:p>
        </w:tc>
        <w:tc>
          <w:tcPr>
            <w:tcW w:w="180" w:type="dxa"/>
            <w:shd w:val="clear" w:color="auto" w:fill="auto"/>
          </w:tcPr>
          <w:p w14:paraId="71F5BD62" w14:textId="77777777"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6F3D01" w14:textId="19189FDB" w:rsidR="00644985" w:rsidRPr="00891686" w:rsidRDefault="0088133B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1,297</w:t>
            </w:r>
          </w:p>
        </w:tc>
        <w:tc>
          <w:tcPr>
            <w:tcW w:w="180" w:type="dxa"/>
          </w:tcPr>
          <w:p w14:paraId="7584387C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C77E741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2,877</w:t>
            </w:r>
          </w:p>
        </w:tc>
      </w:tr>
      <w:tr w:rsidR="00644985" w:rsidRPr="00FE37B3" w14:paraId="4A371BBD" w14:textId="77777777" w:rsidTr="005A6472">
        <w:trPr>
          <w:cantSplit/>
        </w:trPr>
        <w:tc>
          <w:tcPr>
            <w:tcW w:w="4061" w:type="dxa"/>
          </w:tcPr>
          <w:p w14:paraId="56E7DCD1" w14:textId="77777777" w:rsidR="00644985" w:rsidRPr="00055DC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055D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F1765" w14:textId="0B61443C" w:rsidR="00644985" w:rsidRPr="001D5961" w:rsidRDefault="00245F7D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51,469</w:t>
            </w:r>
          </w:p>
        </w:tc>
        <w:tc>
          <w:tcPr>
            <w:tcW w:w="180" w:type="dxa"/>
            <w:shd w:val="clear" w:color="auto" w:fill="auto"/>
          </w:tcPr>
          <w:p w14:paraId="16012C86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5D850" w14:textId="2D83631A" w:rsidR="00644985" w:rsidRPr="001D5961" w:rsidRDefault="00245F7D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70,090</w:t>
            </w:r>
          </w:p>
        </w:tc>
        <w:tc>
          <w:tcPr>
            <w:tcW w:w="180" w:type="dxa"/>
            <w:shd w:val="clear" w:color="auto" w:fill="auto"/>
          </w:tcPr>
          <w:p w14:paraId="4F18416A" w14:textId="77777777"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5CDE" w14:textId="66D45496" w:rsidR="00644985" w:rsidRPr="001D5961" w:rsidRDefault="0088133B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7,940</w:t>
            </w:r>
          </w:p>
        </w:tc>
        <w:tc>
          <w:tcPr>
            <w:tcW w:w="180" w:type="dxa"/>
          </w:tcPr>
          <w:p w14:paraId="3A0196ED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A07D9B0" w14:textId="77777777"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10,483</w:t>
            </w:r>
          </w:p>
        </w:tc>
      </w:tr>
    </w:tbl>
    <w:p w14:paraId="3006A135" w14:textId="247DA3DB" w:rsidR="001D1DED" w:rsidRDefault="001D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</w:p>
    <w:p w14:paraId="09633092" w14:textId="77777777" w:rsidR="00644985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E37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14:paraId="3D4AFB00" w14:textId="77777777" w:rsidR="00644985" w:rsidRPr="006B0774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14:paraId="008BFE0E" w14:textId="77777777" w:rsidR="00644985" w:rsidRDefault="00644985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B14403">
        <w:rPr>
          <w:rFonts w:asciiTheme="majorBidi" w:hAnsiTheme="majorBidi" w:cstheme="majorBidi" w:hint="cs"/>
          <w:sz w:val="30"/>
          <w:szCs w:val="30"/>
          <w:cs/>
          <w:lang w:val="en-GB"/>
        </w:rPr>
        <w:t>30 มิถุนายน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E37B3">
        <w:rPr>
          <w:rFonts w:ascii="Angsana New" w:hAnsi="Angsana New"/>
          <w:sz w:val="30"/>
          <w:szCs w:val="30"/>
          <w:lang w:val="en-GB"/>
        </w:rPr>
        <w:t>2561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บริษัทมีหนังสือค้ำประกันซึ่งออกโดยธนาคารในนาม</w:t>
      </w:r>
      <w:r w:rsidR="00590FA5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เป็นจำนวน </w:t>
      </w:r>
      <w:r w:rsidR="00E1274E">
        <w:rPr>
          <w:rFonts w:ascii="Angsana New" w:hAnsi="Angsana New" w:hint="cs"/>
          <w:sz w:val="30"/>
          <w:szCs w:val="30"/>
          <w:cs/>
          <w:lang w:val="en-GB"/>
        </w:rPr>
        <w:t>975.3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ล้านบาท ซึ่งเกี่ยวเนื่องกับภาระผูกพันทางปฏิบัติบางประการตามปกติธุรกิจของ</w:t>
      </w:r>
      <w:r w:rsidR="00590FA5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ซึ่งประกอบด้วยหนังสือค้ำประกันเพื่อค้ำประกันหุ้นกู้จำนวน </w:t>
      </w:r>
      <w:r w:rsidRPr="00FE37B3">
        <w:rPr>
          <w:rFonts w:ascii="Angsana New" w:hAnsi="Angsana New"/>
          <w:sz w:val="30"/>
          <w:szCs w:val="30"/>
          <w:lang w:val="en-GB"/>
        </w:rPr>
        <w:t>975.0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  <w:r w:rsidR="00F06600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เพื่อค้ำประกันการใช้ไฟฟ้าและการใช้บริการไปรษณีย์จำนวน </w:t>
      </w:r>
      <w:r w:rsidRPr="00FE37B3">
        <w:rPr>
          <w:rFonts w:ascii="Angsana New" w:hAnsi="Angsana New"/>
          <w:sz w:val="30"/>
          <w:szCs w:val="30"/>
          <w:lang w:val="en-GB"/>
        </w:rPr>
        <w:t>0.3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</w:p>
    <w:p w14:paraId="159E0467" w14:textId="77777777" w:rsidR="00644985" w:rsidRPr="006B0774" w:rsidRDefault="00644985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A1BA86D" w14:textId="0A321FA2"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B14403">
        <w:rPr>
          <w:rFonts w:asciiTheme="majorBidi" w:hAnsiTheme="majorBidi" w:cstheme="majorBidi" w:hint="cs"/>
          <w:sz w:val="30"/>
          <w:szCs w:val="30"/>
          <w:cs/>
          <w:lang w:val="en-GB"/>
        </w:rPr>
        <w:t>30 มิถุนายน</w:t>
      </w:r>
      <w:r w:rsidR="00CE2B3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F0660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และ </w:t>
      </w:r>
      <w:r w:rsidR="00F06600">
        <w:rPr>
          <w:rFonts w:ascii="Angsana New" w:hAnsi="Angsana New" w:cs="Angsana New"/>
          <w:sz w:val="30"/>
          <w:szCs w:val="30"/>
        </w:rPr>
        <w:t>31</w:t>
      </w:r>
      <w:r w:rsidR="00F0660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06600">
        <w:rPr>
          <w:rFonts w:ascii="Angsana New" w:hAnsi="Angsana New" w:cs="Angsana New"/>
          <w:sz w:val="30"/>
          <w:szCs w:val="30"/>
        </w:rPr>
        <w:t xml:space="preserve">2561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หนังสือค้ำประกันเพื่อค้ำประกันหุ้นกู้จำนวน </w:t>
      </w:r>
      <w:r w:rsidR="001060D2">
        <w:rPr>
          <w:rFonts w:ascii="Angsana New" w:hAnsi="Angsana New" w:cs="Angsana New" w:hint="cs"/>
          <w:sz w:val="30"/>
          <w:szCs w:val="30"/>
          <w:cs/>
          <w:lang w:val="en-GB"/>
        </w:rPr>
        <w:t xml:space="preserve">975.0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ล้านบาท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ค้ำประกันโดยการทำสัญญาที่จะโอนสิทธิเรียกร้องในลูกหนี้ตามสัญญาเช่าซื้อ (หัก</w:t>
      </w:r>
      <w:r w:rsidR="00595336">
        <w:rPr>
          <w:rFonts w:ascii="Angsana New" w:hAnsi="Angsana New" w:cs="Angsana New"/>
          <w:sz w:val="30"/>
          <w:szCs w:val="30"/>
          <w:cs/>
          <w:lang w:val="en-GB"/>
        </w:rPr>
        <w:t>ดอกเบี้ย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เช่าซื้อที่ยังไม่ถือเป็นรายได้)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ตามที่กล่าวไว้</w:t>
      </w:r>
      <w:r w:rsidRPr="00FE37B3"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  <w:t>ในหมายเหตุ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en-GB"/>
        </w:rPr>
        <w:t>ประกอบงบการเงินข้อ</w:t>
      </w:r>
      <w:r w:rsidRPr="00FE37B3"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lang w:val="en-GB"/>
        </w:rPr>
        <w:t>4</w:t>
      </w:r>
      <w:r w:rsidRPr="00FE37B3"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และสินทรัพย์รอการขาย</w:t>
      </w:r>
    </w:p>
    <w:p w14:paraId="42194E1A" w14:textId="77777777" w:rsidR="001D1DED" w:rsidRDefault="001D1DED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EFACB37" w14:textId="77777777" w:rsidR="00F5522A" w:rsidRDefault="00F5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FD61E33" w14:textId="555AFF23"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E37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สัญญาสิทธิพิเศษ</w:t>
      </w:r>
    </w:p>
    <w:p w14:paraId="345173CD" w14:textId="77777777" w:rsidR="00644985" w:rsidRPr="00AD288E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3D4612E" w14:textId="0303C002"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26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มิถุนายน </w:t>
      </w:r>
      <w:r w:rsidRPr="00FE37B3">
        <w:rPr>
          <w:rFonts w:ascii="Angsana New" w:hAnsi="Angsana New" w:cs="Angsana New"/>
          <w:sz w:val="30"/>
          <w:szCs w:val="30"/>
          <w:lang w:val="en-GB"/>
        </w:rPr>
        <w:t>2560</w:t>
      </w:r>
      <w:r w:rsidR="00DD0A4C">
        <w:rPr>
          <w:rFonts w:ascii="Angsana New" w:hAnsi="Angsana New" w:cs="Angsana New"/>
          <w:sz w:val="30"/>
          <w:szCs w:val="30"/>
        </w:rPr>
        <w:t xml:space="preserve"> GL Finance Plc. </w:t>
      </w:r>
      <w:r w:rsidR="00DD0A4C">
        <w:rPr>
          <w:rFonts w:ascii="Angsana New" w:hAnsi="Angsana New" w:cs="Angsana New"/>
          <w:sz w:val="30"/>
          <w:szCs w:val="30"/>
          <w:lang w:val="en-GB"/>
        </w:rPr>
        <w:t>(“</w:t>
      </w:r>
      <w:r w:rsidRPr="00FE37B3">
        <w:rPr>
          <w:rFonts w:ascii="Angsana New" w:hAnsi="Angsana New" w:cs="Angsana New"/>
          <w:sz w:val="30"/>
          <w:szCs w:val="30"/>
          <w:lang w:val="en-GB"/>
        </w:rPr>
        <w:t>GLF</w:t>
      </w:r>
      <w:r w:rsidR="00DD0A4C">
        <w:rPr>
          <w:rFonts w:ascii="Angsana New" w:hAnsi="Angsana New" w:cs="Angsana New"/>
          <w:sz w:val="30"/>
          <w:szCs w:val="30"/>
          <w:lang w:val="en-GB"/>
        </w:rPr>
        <w:t>”)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ได้ทำสัญญาสิทธิพิเศษ (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Exclusive Referral Agreement)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เป็นระยะเวลา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3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ปี (สามารถต่ออายุสัญญาได้โดยอัตโนมัติอีกสองปี เว้นแต่ทั้งสองฝ่ายยินยอมร่วมกันเป็นลายลักษณ์อักษรที่จะไม่ดำเนินการต่ออายุสัญญาภายในหกเดือนก่อนวันหมดอายุสัญญา) กับบริษัทตัวแทนจำหน่ายรถจักรยานยนต์ยี่ห้อฮอนด้าแห่งหนึ่งในประเทศกัมพูชา โดยสัญญาระบุให้สิทธิพิเศษแก่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GLF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ในการได้รับอนุญาตเป็นตัวแทนให้บริการสินเชื่อเช่าซื้อรถจักรยานยนต์ฮอนด้าแต่เพียงผู้เดียว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GLF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จะต้องจ่ายค่าธรรมเนียมในอัตราร้อยละ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3.6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ต่อรถจักรยานยนต์ของยอดสินเชื่อที่ให้กับลูกค้า</w:t>
      </w:r>
    </w:p>
    <w:p w14:paraId="75A0F627" w14:textId="77777777" w:rsidR="00E82F20" w:rsidRPr="00AD288E" w:rsidRDefault="00E82F20" w:rsidP="00E82F2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B102B35" w14:textId="77777777" w:rsidR="00A86B50" w:rsidRPr="00E82F20" w:rsidRDefault="00055DC1" w:rsidP="005E333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9" w:name="_Toc13757264"/>
      <w:r w:rsidRPr="00E82F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  <w:bookmarkEnd w:id="19"/>
    </w:p>
    <w:p w14:paraId="76565F9A" w14:textId="77777777" w:rsidR="00E82F20" w:rsidRPr="00AD288E" w:rsidRDefault="00E82F20" w:rsidP="00E82F20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A9E7E7E" w14:textId="77777777" w:rsidR="00F06600" w:rsidRDefault="00F06600" w:rsidP="00F066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>กับผู้</w:t>
      </w:r>
      <w:r w:rsidRPr="008770C0">
        <w:rPr>
          <w:rFonts w:asciiTheme="majorBidi" w:hAnsiTheme="majorBidi" w:cstheme="majorBidi"/>
          <w:sz w:val="30"/>
          <w:szCs w:val="30"/>
          <w:cs/>
        </w:rPr>
        <w:t>ถือหุ้นกู้แปลงสภาพ</w:t>
      </w:r>
      <w:r>
        <w:rPr>
          <w:rFonts w:asciiTheme="majorBidi" w:hAnsiTheme="majorBidi" w:cstheme="majorBidi" w:hint="cs"/>
          <w:sz w:val="30"/>
          <w:szCs w:val="30"/>
          <w:cs/>
        </w:rPr>
        <w:t>รายหลักดังกล่าว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ในฐานความผิด การแสดงสถานะทางการเงินของบริษัทที่ไม่ถูกต้องตามจริงและ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หมิ่นประมาท การแสดงฐานะทางการเงินของบริษัทย่อยใน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สิงคโปร</w:t>
      </w:r>
      <w:r>
        <w:rPr>
          <w:rFonts w:asciiTheme="majorBidi" w:hAnsiTheme="majorBidi" w:cstheme="majorBidi" w:hint="cs"/>
          <w:sz w:val="30"/>
          <w:szCs w:val="30"/>
          <w:cs/>
        </w:rPr>
        <w:t>์</w:t>
      </w:r>
      <w:r w:rsidRPr="008770C0">
        <w:rPr>
          <w:rFonts w:asciiTheme="majorBidi" w:hAnsiTheme="majorBidi" w:cstheme="majorBidi"/>
          <w:sz w:val="30"/>
          <w:szCs w:val="30"/>
          <w:cs/>
        </w:rPr>
        <w:t>ที่ไม่ถูกต้องตามจริง และการผิดสัญญาการจัดการสินเชื่อร่วมทางการเงินของบริษัทย่อยใน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อินโดน</w:t>
      </w:r>
      <w:r w:rsidR="00023B4D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8770C0">
        <w:rPr>
          <w:rFonts w:asciiTheme="majorBidi" w:hAnsiTheme="majorBidi" w:cstheme="majorBidi"/>
          <w:sz w:val="30"/>
          <w:szCs w:val="30"/>
          <w:cs/>
        </w:rPr>
        <w:t>เซีย โดยได้เรียกร้องให้บริษัท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</w:t>
      </w:r>
      <w:r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8770C0">
        <w:rPr>
          <w:rFonts w:asciiTheme="majorBidi" w:hAnsiTheme="majorBidi" w:cstheme="majorBidi"/>
          <w:sz w:val="30"/>
          <w:szCs w:val="30"/>
          <w:cs/>
        </w:rPr>
        <w:t>ได้ใน</w:t>
      </w:r>
      <w:r>
        <w:rPr>
          <w:rFonts w:asciiTheme="majorBidi" w:hAnsiTheme="majorBidi" w:cstheme="majorBidi" w:hint="cs"/>
          <w:sz w:val="30"/>
          <w:szCs w:val="30"/>
          <w:cs/>
        </w:rPr>
        <w:t>ขณะนี้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</w:t>
      </w:r>
      <w:r>
        <w:rPr>
          <w:rFonts w:asciiTheme="majorBidi" w:hAnsiTheme="majorBidi" w:cstheme="majorBidi" w:hint="cs"/>
          <w:sz w:val="30"/>
          <w:szCs w:val="30"/>
          <w:cs/>
        </w:rPr>
        <w:t>ว่าไม่มีประมาณการหนี้สิน</w:t>
      </w:r>
      <w:r w:rsidR="00756A1D">
        <w:rPr>
          <w:rFonts w:asciiTheme="majorBidi" w:hAnsiTheme="majorBidi" w:cstheme="majorBidi" w:hint="cs"/>
          <w:sz w:val="30"/>
          <w:szCs w:val="30"/>
          <w:cs/>
        </w:rPr>
        <w:t>ที่จำเป็นต่องบการเงิน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67A92C" w14:textId="77777777" w:rsidR="00023B4D" w:rsidRDefault="00023B4D" w:rsidP="00F06600">
      <w:pPr>
        <w:ind w:left="540"/>
        <w:jc w:val="thaiDistribute"/>
        <w:rPr>
          <w:rFonts w:cstheme="minorBidi"/>
        </w:rPr>
      </w:pPr>
    </w:p>
    <w:p w14:paraId="6CD1F16C" w14:textId="77777777" w:rsidR="00023B4D" w:rsidRDefault="00023B4D" w:rsidP="00F06600">
      <w:pPr>
        <w:ind w:left="540"/>
        <w:jc w:val="thaiDistribute"/>
        <w:rPr>
          <w:rFonts w:cstheme="minorBidi"/>
        </w:rPr>
      </w:pPr>
    </w:p>
    <w:p w14:paraId="4D27A06A" w14:textId="77777777" w:rsidR="00023B4D" w:rsidRDefault="00023B4D" w:rsidP="00F06600">
      <w:pPr>
        <w:ind w:left="540"/>
        <w:jc w:val="thaiDistribute"/>
        <w:rPr>
          <w:rFonts w:cstheme="minorBidi"/>
          <w:cs/>
        </w:rPr>
        <w:sectPr w:rsidR="00023B4D" w:rsidSect="002265F9">
          <w:headerReference w:type="even" r:id="rId13"/>
          <w:headerReference w:type="first" r:id="rId14"/>
          <w:footerReference w:type="first" r:id="rId15"/>
          <w:type w:val="continuous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6DD504C3" w14:textId="77777777" w:rsidR="00D23BD9" w:rsidRP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/>
          <w:sz w:val="30"/>
          <w:szCs w:val="30"/>
          <w:cs/>
        </w:rPr>
      </w:pPr>
      <w:r w:rsidRPr="0017198F">
        <w:rPr>
          <w:rFonts w:ascii="Angsana New" w:hAnsi="Angsana New" w:cs="Angsana New"/>
          <w:b/>
          <w:sz w:val="28"/>
          <w:szCs w:val="28"/>
        </w:rPr>
        <w:t>18.1</w:t>
      </w:r>
      <w:r w:rsidRPr="00D23BD9">
        <w:rPr>
          <w:rFonts w:ascii="Angsana New" w:hAnsi="Angsana New" w:cs="Angsana New"/>
          <w:b/>
          <w:sz w:val="28"/>
          <w:szCs w:val="28"/>
        </w:rPr>
        <w:tab/>
      </w:r>
      <w:r w:rsidRPr="00D23BD9">
        <w:rPr>
          <w:rFonts w:ascii="Times New Roman" w:hAnsi="Times New Roman" w:cs="Angsana New"/>
          <w:bCs/>
          <w:sz w:val="28"/>
          <w:szCs w:val="28"/>
          <w:cs/>
        </w:rPr>
        <w:t>คดี</w:t>
      </w:r>
      <w:r w:rsidRPr="00D23BD9">
        <w:rPr>
          <w:rFonts w:ascii="Times New Roman" w:hAnsi="Times New Roman" w:cs="Angsana New"/>
          <w:bCs/>
          <w:sz w:val="30"/>
          <w:szCs w:val="30"/>
          <w:cs/>
        </w:rPr>
        <w:t>ความในประเทศไทย</w:t>
      </w:r>
    </w:p>
    <w:p w14:paraId="2024B0B7" w14:textId="77777777" w:rsidR="00D23BD9" w:rsidRPr="00D23BD9" w:rsidRDefault="00D23BD9" w:rsidP="00D23BD9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900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D23BD9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คดีแพ่ง</w:t>
      </w:r>
    </w:p>
    <w:p w14:paraId="3A9C2A55" w14:textId="77777777" w:rsidR="00D23BD9" w:rsidRPr="00D23BD9" w:rsidRDefault="00D23BD9" w:rsidP="00D23BD9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ngsana New" w:hAnsi="Angsana New"/>
          <w:b/>
          <w:bCs/>
          <w:sz w:val="30"/>
          <w:szCs w:val="30"/>
        </w:rPr>
      </w:pPr>
      <w:r w:rsidRPr="00D23BD9">
        <w:rPr>
          <w:rFonts w:ascii="Angsana New" w:hAnsi="Angsana New"/>
          <w:b/>
          <w:bCs/>
          <w:sz w:val="30"/>
          <w:szCs w:val="30"/>
          <w:cs/>
        </w:rPr>
        <w:t xml:space="preserve">    คดีแพ่งหมายเลขดำที่</w:t>
      </w:r>
      <w:r w:rsidRPr="00D23BD9">
        <w:rPr>
          <w:rFonts w:ascii="Angsana New" w:hAnsi="Angsana New"/>
          <w:b/>
          <w:bCs/>
          <w:sz w:val="30"/>
          <w:szCs w:val="30"/>
        </w:rPr>
        <w:t xml:space="preserve"> </w:t>
      </w:r>
      <w:r w:rsidRPr="00D23BD9">
        <w:rPr>
          <w:rFonts w:ascii="Angsana New" w:hAnsi="Angsana New"/>
          <w:b/>
          <w:bCs/>
          <w:sz w:val="30"/>
          <w:szCs w:val="30"/>
          <w:cs/>
        </w:rPr>
        <w:t>พ.</w:t>
      </w:r>
      <w:r w:rsidRPr="00D23BD9">
        <w:rPr>
          <w:rFonts w:ascii="Angsana New" w:hAnsi="Angsana New"/>
          <w:b/>
          <w:bCs/>
          <w:sz w:val="30"/>
          <w:szCs w:val="30"/>
        </w:rPr>
        <w:t xml:space="preserve"> 83/2561</w:t>
      </w:r>
    </w:p>
    <w:tbl>
      <w:tblPr>
        <w:tblW w:w="14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2160"/>
        <w:gridCol w:w="1928"/>
        <w:gridCol w:w="2122"/>
        <w:gridCol w:w="5793"/>
      </w:tblGrid>
      <w:tr w:rsidR="00D23BD9" w:rsidRPr="00D23BD9" w14:paraId="3EB7DC70" w14:textId="77777777" w:rsidTr="002E5182">
        <w:trPr>
          <w:trHeight w:val="334"/>
          <w:tblHeader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63C18EC0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8E3AC3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52710A9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14:paraId="55B0A5E3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tcBorders>
              <w:bottom w:val="single" w:sz="4" w:space="0" w:color="auto"/>
            </w:tcBorders>
            <w:shd w:val="clear" w:color="auto" w:fill="auto"/>
          </w:tcPr>
          <w:p w14:paraId="74D8DD8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D23BD9" w14:paraId="0FB07EB1" w14:textId="77777777" w:rsidTr="002E5182"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2E907E58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</w:t>
            </w:r>
          </w:p>
          <w:p w14:paraId="784BBEA5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DDC77D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30"/>
                <w:szCs w:val="30"/>
              </w:rPr>
            </w:pPr>
            <w:r w:rsidRPr="00D23B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กรุ๊ปลีส จำกัด (มหาชน) (“</w:t>
            </w:r>
            <w:r w:rsidRPr="00D23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GL</w:t>
            </w:r>
            <w:r w:rsidRPr="00D23BD9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  <w:r w:rsidRPr="00D23BD9">
              <w:rPr>
                <w:rFonts w:asciiTheme="majorBidi" w:hAnsiTheme="majorBidi" w:cstheme="majorBidi"/>
                <w:sz w:val="30"/>
                <w:szCs w:val="30"/>
              </w:rPr>
              <w:t>,</w:t>
            </w:r>
          </w:p>
          <w:p w14:paraId="333AD084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30"/>
                <w:szCs w:val="30"/>
              </w:rPr>
            </w:pPr>
            <w:r w:rsidRPr="00D23BD9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กรรมการและอดีตกรรมการของบริษัท</w:t>
            </w:r>
          </w:p>
          <w:p w14:paraId="725E2414" w14:textId="77777777" w:rsidR="00D23BD9" w:rsidRPr="00D23BD9" w:rsidRDefault="00D23BD9" w:rsidP="002E51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2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209B0216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ละเมิด</w:t>
            </w:r>
          </w:p>
          <w:p w14:paraId="75ABD257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8"/>
              <w:contextualSpacing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บอกล้างโมฆียกรรมของหุ้นกู้แปลงสภาพ</w:t>
            </w:r>
          </w:p>
          <w:p w14:paraId="5BB15754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14:paraId="3D7017F1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8,020,132,483.88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5793" w:type="dxa"/>
            <w:tcBorders>
              <w:bottom w:val="single" w:sz="4" w:space="0" w:color="auto"/>
            </w:tcBorders>
            <w:shd w:val="clear" w:color="auto" w:fill="auto"/>
          </w:tcPr>
          <w:p w14:paraId="10535E02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JTA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ได้ยื่นฟ้องคดีต่อศาลแพ่ง </w:t>
            </w:r>
          </w:p>
          <w:p w14:paraId="694A23F4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13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มีนาคม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ยื่นคำให้การต่อศาลแพ่ง </w:t>
            </w:r>
          </w:p>
          <w:p w14:paraId="5C522E71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เมษายน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ยื่นคำร้องต่อศาลแพ่งให้วินิจฉัย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br/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ชี้ขาดเบื้องต้นในปัญหาข้อกฎหมาย</w:t>
            </w:r>
          </w:p>
          <w:p w14:paraId="57CC86FB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2561 GL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ได้ยื่นคำร้องขอคุ้มครองชั่วคราวต่อศาลแพ่งให้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หาเงินประกันมาให้เป็นจำนวน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</w:t>
            </w:r>
          </w:p>
          <w:p w14:paraId="5C633488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ศาลได้ยกคำร้องขอคุ้มครองชั่วคราว ที่ให้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หาเงินประกันจำนวน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รวมถึงคำร้องที่ขอให้ศาลวินิจฉัยชี้ขาดเบื้องต้นในข้อกฎหมายและประเด็นข้อพิพาทระหว่าง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และ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GL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นอกจากนี้ศาลนัดพิจารณาคดีต่อเนื่องโดยนัดสืบพยานโจทก์และจำเลย ระหว่างวันที่ 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สิงหาคม และ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br/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  <w:p w14:paraId="7A6BABF3" w14:textId="2AD80971" w:rsidR="00D23BD9" w:rsidRPr="00D23BD9" w:rsidRDefault="00D23BD9" w:rsidP="0017198F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ศาลกำหนดนัดฟังคำพิพากษาวันที่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</w:tr>
    </w:tbl>
    <w:p w14:paraId="45611899" w14:textId="77777777" w:rsidR="00D23BD9" w:rsidRPr="00D23BD9" w:rsidRDefault="00D23BD9" w:rsidP="0017198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 w:cstheme="minorBidi"/>
          <w:b/>
          <w:bCs/>
          <w:sz w:val="30"/>
          <w:szCs w:val="30"/>
          <w:lang w:val="en-GB"/>
        </w:rPr>
      </w:pPr>
      <w:r w:rsidRPr="00D23BD9">
        <w:rPr>
          <w:rFonts w:ascii="Angsana New" w:hAnsi="Angsana New"/>
          <w:b/>
          <w:bCs/>
          <w:sz w:val="30"/>
          <w:szCs w:val="30"/>
          <w:lang w:val="en-GB" w:bidi="ar-SA"/>
        </w:rPr>
        <w:br w:type="page"/>
      </w:r>
      <w:r w:rsidRPr="00D23BD9">
        <w:rPr>
          <w:rFonts w:ascii="Angsana New" w:hAnsi="Angsana New"/>
          <w:b/>
          <w:bCs/>
          <w:sz w:val="30"/>
          <w:szCs w:val="30"/>
          <w:cs/>
        </w:rPr>
        <w:t xml:space="preserve">คดีแพ่งหมายเลขดำที่ พ. </w:t>
      </w:r>
      <w:r w:rsidRPr="00D23BD9">
        <w:rPr>
          <w:rFonts w:ascii="Angsana New" w:hAnsi="Angsana New"/>
          <w:b/>
          <w:bCs/>
          <w:sz w:val="30"/>
          <w:szCs w:val="30"/>
        </w:rPr>
        <w:t>2313/2561</w:t>
      </w: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D23BD9" w:rsidRPr="00D23BD9" w14:paraId="4D4198C3" w14:textId="77777777" w:rsidTr="002E5182">
        <w:trPr>
          <w:trHeight w:val="424"/>
          <w:tblHeader/>
        </w:trPr>
        <w:tc>
          <w:tcPr>
            <w:tcW w:w="2430" w:type="dxa"/>
            <w:shd w:val="clear" w:color="auto" w:fill="auto"/>
          </w:tcPr>
          <w:p w14:paraId="38F9886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57F31463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361F78D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062B10C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652EBE26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D23BD9" w14:paraId="1C2B37A0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688E5AB6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83AEB35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 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5E2A18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ละเมิด</w:t>
            </w:r>
          </w:p>
          <w:p w14:paraId="0281AC65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เรียกค่าเสียหาย</w:t>
            </w:r>
          </w:p>
          <w:p w14:paraId="43BF51B8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ค่าสินไหมทดแทนพระราชบัญญัติล้มละลาย พ.ศ. 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2483</w:t>
            </w:r>
          </w:p>
        </w:tc>
        <w:tc>
          <w:tcPr>
            <w:tcW w:w="1842" w:type="dxa"/>
            <w:shd w:val="clear" w:color="auto" w:fill="auto"/>
          </w:tcPr>
          <w:p w14:paraId="1DAECE13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880,000,000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56246B4B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2561 GL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ยื่นฟ้อง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ต่อศาลแพ่ง </w:t>
            </w:r>
          </w:p>
          <w:p w14:paraId="4E350585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17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2561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ศาลได้ยกคำร้องของ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ที่ขอจำหน่ายคดีชั่วคราว นอกจากนี้ศาลกำหนดประเด็นพิจารณาในคดีและนัดพิจารณาคดีต่อเนื่องโดยนัดสืบพยานโจทก์และจำเลย ระหว่างวันที่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29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2562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321A105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</w:rPr>
              <w:t xml:space="preserve">ศาลกำหนดฟังคำพิพากษาในวันที่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23BD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14:paraId="4101C3CD" w14:textId="77777777" w:rsidR="00D23BD9" w:rsidRPr="00D23BD9" w:rsidRDefault="00D23BD9" w:rsidP="0017198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D23BD9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คดีแพ่งหมายเลขดำที่ พ. </w:t>
      </w:r>
      <w:r w:rsidRPr="00D23BD9">
        <w:rPr>
          <w:rFonts w:ascii="Angsana New" w:hAnsi="Angsana New"/>
          <w:b/>
          <w:bCs/>
          <w:sz w:val="30"/>
          <w:szCs w:val="30"/>
          <w:lang w:val="en-GB" w:bidi="ar-SA"/>
        </w:rPr>
        <w:t>2399/2561</w:t>
      </w: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D23BD9" w:rsidRPr="00D23BD9" w14:paraId="3468175B" w14:textId="77777777" w:rsidTr="002E5182">
        <w:trPr>
          <w:trHeight w:val="334"/>
          <w:tblHeader/>
        </w:trPr>
        <w:tc>
          <w:tcPr>
            <w:tcW w:w="2430" w:type="dxa"/>
            <w:shd w:val="clear" w:color="auto" w:fill="auto"/>
          </w:tcPr>
          <w:p w14:paraId="7BC15EAB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459C619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3119036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13D64D5F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1F63029E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D23BD9" w14:paraId="19A5E469" w14:textId="77777777" w:rsidTr="002E5182">
        <w:tc>
          <w:tcPr>
            <w:tcW w:w="2430" w:type="dxa"/>
            <w:shd w:val="clear" w:color="auto" w:fill="auto"/>
          </w:tcPr>
          <w:p w14:paraId="1854BB21" w14:textId="77777777" w:rsidR="00D23BD9" w:rsidRPr="00D23BD9" w:rsidRDefault="00D23BD9" w:rsidP="002E5182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 Trust Co., Ltd. (“</w:t>
            </w:r>
            <w:proofErr w:type="spellStart"/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”) </w:t>
            </w:r>
          </w:p>
          <w:p w14:paraId="059B95E4" w14:textId="77777777" w:rsidR="00D23BD9" w:rsidRPr="00D23BD9" w:rsidRDefault="00D23BD9" w:rsidP="002E5182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CD20872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609AD53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ละเมิด</w:t>
            </w:r>
          </w:p>
          <w:p w14:paraId="2EF30DC7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หมิ่นประมาท</w:t>
            </w:r>
          </w:p>
          <w:p w14:paraId="3D6460DD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1842" w:type="dxa"/>
            <w:shd w:val="clear" w:color="auto" w:fill="auto"/>
          </w:tcPr>
          <w:p w14:paraId="4EE4C265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20,271,232.88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39027ACD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พฤษภาคม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</w:t>
            </w:r>
            <w:proofErr w:type="spellStart"/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และ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JTA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ยื่นฟ้อง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GL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ต่อศาลแพ่งในฐานความผิดหมิ่นประมาท</w:t>
            </w:r>
          </w:p>
          <w:p w14:paraId="2F2DE9B5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สิงหาคม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ยื่นคำร้องขอให้ศาลจำหน่ายคดีชั่วคราว เพื่อรอศาลอาญามีคำพิพากษาหรือมีคำสั่งในคดีเลขที่ อ.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>1346/2561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ต่อมาโจทก์ได้ยื่นคำคัดค้านคำร้องขอจำหน่ายคดีชั่วคราว</w:t>
            </w:r>
          </w:p>
          <w:p w14:paraId="0F6B996D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สิงหาคม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ศาลกำหนดวันนัดชี้สองสถาน และกำหนดแนวทางการดำเนินคดีในวันที่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26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</w:t>
            </w:r>
          </w:p>
          <w:p w14:paraId="2DE9A7D1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21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ศาลกำหนดประเด็นในการพิจารณาและแจ้งการนัดพิจารณาคดีต่อเนื่องโดยนัดสืบพยานโจทก์และจำเลย ระหว่างวันที่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และ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28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  <w:p w14:paraId="77D7BFC2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ศาลกำหนดฟังคำพิพากษาในวันที่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  <w:p w14:paraId="2AE47694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50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</w:tbl>
    <w:p w14:paraId="7B737886" w14:textId="77777777" w:rsidR="00DD0A4C" w:rsidRDefault="00DD0A4C" w:rsidP="00171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</w:p>
    <w:p w14:paraId="3FC7CC62" w14:textId="7DE9551F" w:rsidR="00D23BD9" w:rsidRPr="00D23BD9" w:rsidRDefault="00D23BD9" w:rsidP="00D23BD9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D23BD9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คดีฟื้นฟูกิจการ</w:t>
      </w:r>
    </w:p>
    <w:p w14:paraId="6EF8A956" w14:textId="4C17B4EB" w:rsid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30"/>
          <w:szCs w:val="30"/>
        </w:rPr>
      </w:pPr>
      <w:r w:rsidRPr="00D23BD9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คดีฟื้นฟูกิจการ หมายเลขดำที่ ฟ.</w:t>
      </w:r>
      <w:r w:rsidRPr="00D23BD9">
        <w:rPr>
          <w:rFonts w:ascii="Angsana New" w:hAnsi="Angsana New" w:cs="Angsana New"/>
          <w:b/>
          <w:bCs/>
          <w:sz w:val="30"/>
          <w:szCs w:val="30"/>
        </w:rPr>
        <w:t>1/2561</w:t>
      </w: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D23BD9" w:rsidRPr="00DF6094" w14:paraId="26275B84" w14:textId="77777777" w:rsidTr="002E5182">
        <w:trPr>
          <w:trHeight w:val="656"/>
          <w:tblHeader/>
        </w:trPr>
        <w:tc>
          <w:tcPr>
            <w:tcW w:w="2430" w:type="dxa"/>
            <w:shd w:val="clear" w:color="auto" w:fill="auto"/>
          </w:tcPr>
          <w:p w14:paraId="5B14D6DA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F6094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9834FEC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F6094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D9DEBB2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F6094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3E67F922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F6094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14:paraId="35CD75A7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F6094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DF6094" w14:paraId="4ECB886C" w14:textId="77777777" w:rsidTr="0017198F">
        <w:trPr>
          <w:trHeight w:val="6715"/>
        </w:trPr>
        <w:tc>
          <w:tcPr>
            <w:tcW w:w="2430" w:type="dxa"/>
            <w:shd w:val="clear" w:color="auto" w:fill="auto"/>
          </w:tcPr>
          <w:p w14:paraId="4EEE943E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</w:t>
            </w:r>
          </w:p>
          <w:p w14:paraId="31B9FEB1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DF6094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6CA2EB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5"/>
              <w:contextualSpacing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กรุ๊ปลีส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มหาชน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 (“</w:t>
            </w:r>
            <w:r w:rsidRPr="00DF6094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2DB2EA50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F6094">
              <w:rPr>
                <w:rFonts w:ascii="Angsana New" w:hAnsi="Angsana New" w:cs="Angsana New"/>
                <w:sz w:val="30"/>
                <w:szCs w:val="30"/>
                <w:cs/>
              </w:rPr>
              <w:t>ร้องขอให้ฟื้นฟูกิจการ</w:t>
            </w:r>
          </w:p>
        </w:tc>
        <w:tc>
          <w:tcPr>
            <w:tcW w:w="1842" w:type="dxa"/>
            <w:shd w:val="clear" w:color="auto" w:fill="auto"/>
          </w:tcPr>
          <w:p w14:paraId="43D3C9D7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F609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180,000,000</w:t>
            </w:r>
          </w:p>
          <w:p w14:paraId="2EF32196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</w:p>
          <w:p w14:paraId="405C4139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93" w:type="dxa"/>
            <w:shd w:val="clear" w:color="auto" w:fill="auto"/>
          </w:tcPr>
          <w:p w14:paraId="2E3EF75B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10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JTA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ยื่นคำร้องขอฟื้นฟูกิจการของ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GL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ต่อศาลล้มละลายกลาง</w:t>
            </w:r>
          </w:p>
          <w:p w14:paraId="40A43B1F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GL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ยื่นคำคัดค้านคำร้องขอฟื้นฟูกิจการ</w:t>
            </w:r>
          </w:p>
          <w:p w14:paraId="777CDEAA" w14:textId="77777777" w:rsidR="00D23BD9" w:rsidRPr="00DF6094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ต่อศาล</w:t>
            </w:r>
          </w:p>
          <w:p w14:paraId="0C7707C3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19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ศาลล้มละลายกลางได้มีคำสั่งยกคำร้องขอฟื้นฟูกิจการที่ยื่นโดย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JTA</w:t>
            </w:r>
          </w:p>
          <w:p w14:paraId="4D717BD0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17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JTA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ได้ยื่นอุทธรณ์คำสั่งยกคำร้องขอฟื้นฟูกิจการ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และศาลมีคำสั่งรับอุทธรณ์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18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</w:t>
            </w:r>
          </w:p>
          <w:p w14:paraId="15A7A857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19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GL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ยื่นคำแก้อุทธรณ์คำสั่งยกคำร้องขอฟื้นฟูกิจการ</w:t>
            </w:r>
          </w:p>
          <w:p w14:paraId="5BF1D9E9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ในวันที่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26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กุมภาพันธ์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ศาลอุทธรณ์คดีชำนาญพิเศษมี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br/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คำพิพากษายกคำสั่งของศาลล้มละลายกลางที่งดไต่สวน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และให้ศาลล้มละลายกลางไต่สวนคำร้องขอของ</w:t>
            </w:r>
            <w:r w:rsidRPr="00DF609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JTA </w:t>
            </w:r>
            <w:r w:rsidRPr="00DF609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แล้วมีคำสั่งใหม่ตามรูป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คดี</w:t>
            </w:r>
          </w:p>
          <w:p w14:paraId="6841A459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ในวันที่ </w:t>
            </w:r>
            <w:r w:rsidRPr="00DF60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เมษายน </w:t>
            </w:r>
            <w:r w:rsidRPr="00DF60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2562 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ศาลไต่สวนพยานบางส่วนของ </w:t>
            </w:r>
            <w:r w:rsidRPr="00DF60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JTA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และนัดไต่สวนต่อเนื่องในวันที่ </w:t>
            </w:r>
            <w:r w:rsidRPr="00DF60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DF60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ถึง </w:t>
            </w:r>
            <w:r w:rsidRPr="00DF60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 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กรกฎาคม </w:t>
            </w:r>
            <w:r w:rsidRPr="00DF60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  <w:p w14:paraId="394AC8F8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ในวันที่ </w:t>
            </w:r>
            <w:r w:rsidRPr="00DF6094">
              <w:rPr>
                <w:rFonts w:asciiTheme="majorBidi" w:hAnsiTheme="majorBidi" w:cstheme="majorBidi"/>
                <w:sz w:val="30"/>
                <w:szCs w:val="30"/>
              </w:rPr>
              <w:t xml:space="preserve">26 - 28 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DF609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ได้มีการไต่สวนพยาน</w:t>
            </w:r>
            <w:r w:rsidRPr="00DF609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ของคู่ความ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ทั้งสองฝ่าย</w:t>
            </w:r>
            <w:r w:rsidRPr="00DF609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จนเสร็จสิ้น</w:t>
            </w:r>
          </w:p>
          <w:p w14:paraId="050C9562" w14:textId="77777777" w:rsidR="00D23BD9" w:rsidRPr="00DF6094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09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ศาลกำหนด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ฟังคำพิพากษา</w:t>
            </w:r>
            <w:r w:rsidRPr="00DF609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ในวันที่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DF6094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DF60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DF609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</w:tbl>
    <w:p w14:paraId="4A743223" w14:textId="53596AB0" w:rsidR="00D23BD9" w:rsidRPr="00D23BD9" w:rsidRDefault="00D23BD9" w:rsidP="00D23BD9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D23BD9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คดีอาญา</w:t>
      </w:r>
    </w:p>
    <w:p w14:paraId="66B44164" w14:textId="77777777" w:rsidR="00D23BD9" w:rsidRPr="00D23BD9" w:rsidRDefault="00D23BD9" w:rsidP="00D23BD9">
      <w:pPr>
        <w:pStyle w:val="ListParagraph"/>
        <w:numPr>
          <w:ilvl w:val="0"/>
          <w:numId w:val="14"/>
        </w:numPr>
        <w:tabs>
          <w:tab w:val="left" w:pos="1260"/>
        </w:tabs>
        <w:rPr>
          <w:rFonts w:ascii="Angsana New" w:hAnsi="Angsana New"/>
          <w:b/>
          <w:bCs/>
          <w:sz w:val="30"/>
          <w:szCs w:val="30"/>
        </w:rPr>
      </w:pPr>
      <w:r w:rsidRPr="00D23BD9">
        <w:rPr>
          <w:rFonts w:ascii="Angsana New" w:hAnsi="Angsana New"/>
          <w:b/>
          <w:bCs/>
          <w:sz w:val="30"/>
          <w:szCs w:val="30"/>
          <w:cs/>
        </w:rPr>
        <w:t>คดีอาญาหมายเลขดำที่ อ.</w:t>
      </w:r>
      <w:r w:rsidRPr="00D23BD9">
        <w:rPr>
          <w:rFonts w:ascii="Angsana New" w:hAnsi="Angsana New"/>
          <w:b/>
          <w:bCs/>
          <w:sz w:val="30"/>
          <w:szCs w:val="30"/>
        </w:rPr>
        <w:t xml:space="preserve"> 6/2561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D23BD9" w:rsidRPr="00D23BD9" w14:paraId="63461CAB" w14:textId="77777777" w:rsidTr="002E5182">
        <w:trPr>
          <w:trHeight w:val="32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B20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684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944F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1BB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2444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D23BD9" w14:paraId="6279C274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13C6AF67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/>
              <w:contextualSpacing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843CFBE" w14:textId="77777777" w:rsidR="00D23BD9" w:rsidRPr="00D23BD9" w:rsidRDefault="00D23BD9" w:rsidP="002E518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14:paraId="6C85973E" w14:textId="77777777" w:rsidR="00D23BD9" w:rsidRPr="00D23BD9" w:rsidRDefault="00D23BD9" w:rsidP="002E518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Mr. Nobuyoshi Fujisawa</w:t>
            </w:r>
          </w:p>
          <w:p w14:paraId="5C0822F4" w14:textId="77777777" w:rsidR="00D23BD9" w:rsidRPr="00D23BD9" w:rsidRDefault="00D23BD9" w:rsidP="002E518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Mr. Shigeyoshi Asano</w:t>
            </w:r>
          </w:p>
          <w:p w14:paraId="3F31C72D" w14:textId="77777777" w:rsidR="00D23BD9" w:rsidRPr="00D23BD9" w:rsidRDefault="00D23BD9" w:rsidP="002E518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</w:rPr>
              <w:t>ที่ปรึกษากฎหมาย</w:t>
            </w:r>
          </w:p>
          <w:p w14:paraId="73B2EFB2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32A28483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ร่วมกันยื่นคำร้องขอต่อศาลให้มีการฟื้นฟูกิจการอันเป็นเท็จ</w:t>
            </w:r>
          </w:p>
        </w:tc>
        <w:tc>
          <w:tcPr>
            <w:tcW w:w="1842" w:type="dxa"/>
            <w:shd w:val="clear" w:color="auto" w:fill="auto"/>
          </w:tcPr>
          <w:p w14:paraId="1FC27161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01845D46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เมษายน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ยื่นฟ้องคดีอาญาต่อศาลล้มละลายกลาง </w:t>
            </w:r>
          </w:p>
          <w:p w14:paraId="4DFB0166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18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กันยายน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ศาลได้มีคำสั่งให้กำหนดวันนัดถามค้านพยานโจทก์และไต่สวนมูลฟ้องต่อ ในวันที่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และ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  <w:p w14:paraId="31717E06" w14:textId="77777777" w:rsidR="00D23BD9" w:rsidRPr="0017198F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>16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มกราคม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กระบวนพิจารณาถามค้านพยานโจทก์</w:t>
            </w:r>
          </w:p>
          <w:p w14:paraId="69FC748F" w14:textId="77777777" w:rsidR="00D23BD9" w:rsidRPr="0017198F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>11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และ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>18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1719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ศาลไต่สวนมูลฟ้อง</w:t>
            </w:r>
          </w:p>
          <w:p w14:paraId="15107DA0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/>
              </w:rPr>
              <w:t xml:space="preserve">22 </w:t>
            </w:r>
            <w:r w:rsidRPr="00D23BD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กุมภาพันธ์ </w:t>
            </w:r>
            <w:r w:rsidRPr="00D23BD9">
              <w:rPr>
                <w:rFonts w:ascii="Angsana New" w:hAnsi="Angsana New"/>
                <w:sz w:val="30"/>
                <w:szCs w:val="30"/>
                <w:lang w:val="en-GB"/>
              </w:rPr>
              <w:t xml:space="preserve">2562 GL </w:t>
            </w:r>
            <w:r w:rsidRPr="00D23BD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ถอนฟ้องจำเลยที่ </w:t>
            </w:r>
            <w:r w:rsidRPr="00D23BD9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  <w:p w14:paraId="34B01747" w14:textId="2B78A9F0" w:rsidR="00D23BD9" w:rsidRPr="00D23BD9" w:rsidRDefault="001C21A0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11 </w:t>
            </w:r>
            <w:r w:rsidRPr="001719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2562 </w:t>
            </w:r>
            <w:r w:rsidRPr="001719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ศาลจำหน่ายคดีชั่วคราวเพื่อรอฟังผลของคดีฟื้นฟูกิจการ  โดยศาลได้ออกเป็นหมายเลขแดงที่ พ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>.</w:t>
            </w:r>
            <w:r w:rsidRPr="0017198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7198F">
              <w:rPr>
                <w:rFonts w:ascii="Angsana New" w:hAnsi="Angsana New" w:cs="Angsana New"/>
                <w:sz w:val="30"/>
                <w:szCs w:val="30"/>
                <w:lang w:val="en-GB"/>
              </w:rPr>
              <w:t>1082/2562</w:t>
            </w:r>
          </w:p>
        </w:tc>
      </w:tr>
    </w:tbl>
    <w:p w14:paraId="7425B6CD" w14:textId="77777777" w:rsidR="00D23BD9" w:rsidRPr="00D23BD9" w:rsidRDefault="00D23BD9" w:rsidP="00D23B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418"/>
        <w:rPr>
          <w:rFonts w:ascii="Angsana New" w:hAnsi="Angsana New"/>
          <w:sz w:val="30"/>
          <w:szCs w:val="30"/>
          <w:lang w:val="en-GB" w:bidi="ar-SA"/>
        </w:rPr>
      </w:pPr>
    </w:p>
    <w:p w14:paraId="65E2CE6E" w14:textId="2B751463" w:rsidR="00D23BD9" w:rsidRPr="00D23BD9" w:rsidRDefault="00D23BD9" w:rsidP="00D23BD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418" w:hanging="502"/>
        <w:rPr>
          <w:rFonts w:ascii="Angsana New" w:hAnsi="Angsana New"/>
          <w:sz w:val="30"/>
          <w:szCs w:val="30"/>
          <w:lang w:val="en-GB" w:bidi="ar-SA"/>
        </w:rPr>
      </w:pPr>
      <w:r w:rsidRPr="00D23BD9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คดีอาญาหมายเลขที่ อ. </w:t>
      </w:r>
      <w:r w:rsidRPr="00D23BD9">
        <w:rPr>
          <w:rFonts w:ascii="Angsana New" w:hAnsi="Angsana New"/>
          <w:b/>
          <w:bCs/>
          <w:sz w:val="30"/>
          <w:szCs w:val="30"/>
          <w:lang w:val="en-GB" w:bidi="ar-SA"/>
        </w:rPr>
        <w:t>1346/2561 (</w:t>
      </w:r>
      <w:r w:rsidRPr="00D23BD9">
        <w:rPr>
          <w:rFonts w:ascii="Angsana New" w:hAnsi="Angsana New"/>
          <w:b/>
          <w:bCs/>
          <w:sz w:val="30"/>
          <w:szCs w:val="30"/>
          <w:cs/>
          <w:lang w:val="en-GB"/>
        </w:rPr>
        <w:t>ศาล</w:t>
      </w:r>
      <w:r w:rsidR="006756BC">
        <w:rPr>
          <w:rFonts w:ascii="Angsana New" w:hAnsi="Angsana New" w:hint="cs"/>
          <w:b/>
          <w:bCs/>
          <w:sz w:val="30"/>
          <w:szCs w:val="30"/>
          <w:cs/>
          <w:lang w:val="en-GB"/>
        </w:rPr>
        <w:t>อาญา</w:t>
      </w:r>
      <w:r w:rsidRPr="00D23BD9">
        <w:rPr>
          <w:rFonts w:ascii="Angsana New" w:hAnsi="Angsana New"/>
          <w:b/>
          <w:bCs/>
          <w:sz w:val="30"/>
          <w:szCs w:val="30"/>
          <w:cs/>
          <w:lang w:val="en-GB"/>
        </w:rPr>
        <w:t>ยกฟ้อง)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D23BD9" w:rsidRPr="00D23BD9" w14:paraId="7EEFEF69" w14:textId="77777777" w:rsidTr="002E5182">
        <w:trPr>
          <w:trHeight w:val="244"/>
        </w:trPr>
        <w:tc>
          <w:tcPr>
            <w:tcW w:w="2430" w:type="dxa"/>
            <w:shd w:val="clear" w:color="auto" w:fill="auto"/>
          </w:tcPr>
          <w:p w14:paraId="7741339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1B658891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134F2A0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74CB6B3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41" w:type="dxa"/>
            <w:shd w:val="clear" w:color="auto" w:fill="auto"/>
          </w:tcPr>
          <w:p w14:paraId="2509AAF3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D23BD9" w14:paraId="16B6DD08" w14:textId="77777777" w:rsidTr="002E5182">
        <w:tc>
          <w:tcPr>
            <w:tcW w:w="2430" w:type="dxa"/>
            <w:shd w:val="clear" w:color="auto" w:fill="auto"/>
          </w:tcPr>
          <w:p w14:paraId="55C085C1" w14:textId="77777777" w:rsidR="00D23BD9" w:rsidRPr="00D23BD9" w:rsidRDefault="00D23BD9" w:rsidP="002E518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 Trust Co., Ltd. (“</w:t>
            </w:r>
            <w:proofErr w:type="spellStart"/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”) </w:t>
            </w:r>
          </w:p>
          <w:p w14:paraId="55D82BA2" w14:textId="77777777" w:rsidR="00D23BD9" w:rsidRPr="00D23BD9" w:rsidRDefault="00D23BD9" w:rsidP="002E518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14:paraId="610EBC9E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0D66E047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EB6C654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</w:rPr>
              <w:t>หมิ่นประมาท</w:t>
            </w:r>
          </w:p>
        </w:tc>
        <w:tc>
          <w:tcPr>
            <w:tcW w:w="1842" w:type="dxa"/>
            <w:shd w:val="clear" w:color="auto" w:fill="auto"/>
          </w:tcPr>
          <w:p w14:paraId="04E369BF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235C8713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 2561 </w:t>
            </w:r>
            <w:proofErr w:type="spellStart"/>
            <w:r w:rsidRPr="00D23BD9">
              <w:rPr>
                <w:rFonts w:ascii="Angsana New" w:hAnsi="Angsana New"/>
                <w:sz w:val="30"/>
                <w:szCs w:val="30"/>
              </w:rPr>
              <w:t>JTrust</w:t>
            </w:r>
            <w:proofErr w:type="spellEnd"/>
            <w:r w:rsidRPr="00D23B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ยื่นฟ้อง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GL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ต่อศาลอาญา</w:t>
            </w:r>
          </w:p>
          <w:p w14:paraId="2FB6B0B5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</w:rPr>
              <w:t>เมื่อวันที่ 13 ธันวาคม 2561 ศาลอาญาดำเนินการไต่สวนมูลฟ้องของโจทก์เสร็จสิ้น</w:t>
            </w:r>
          </w:p>
          <w:p w14:paraId="0EA5CA34" w14:textId="7CCB4536" w:rsidR="00D23BD9" w:rsidRPr="0017198F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7198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เมื่อวันที่ 31 มกราคม 2562 ศาลมีคำพิพากษาให้ยกฟ้องของ </w:t>
            </w:r>
            <w:proofErr w:type="spellStart"/>
            <w:r w:rsidRPr="0017198F">
              <w:rPr>
                <w:rFonts w:ascii="Angsana New" w:hAnsi="Angsana New"/>
                <w:spacing w:val="-8"/>
                <w:sz w:val="30"/>
                <w:szCs w:val="30"/>
              </w:rPr>
              <w:t>JTrust</w:t>
            </w:r>
            <w:proofErr w:type="spellEnd"/>
            <w:r w:rsidRPr="0017198F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17198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และ </w:t>
            </w:r>
            <w:r w:rsidRPr="0017198F">
              <w:rPr>
                <w:rFonts w:ascii="Angsana New" w:hAnsi="Angsana New"/>
                <w:spacing w:val="-8"/>
                <w:sz w:val="30"/>
                <w:szCs w:val="30"/>
              </w:rPr>
              <w:t>JTA</w:t>
            </w:r>
          </w:p>
          <w:p w14:paraId="094AD415" w14:textId="29C3DB3D" w:rsidR="00D23BD9" w:rsidRPr="00D23BD9" w:rsidRDefault="001C21A0" w:rsidP="0017198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198F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17198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17198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7198F">
              <w:rPr>
                <w:rFonts w:ascii="Angsana New" w:hAnsi="Angsana New"/>
                <w:sz w:val="30"/>
                <w:szCs w:val="30"/>
              </w:rPr>
              <w:t xml:space="preserve">2562 </w:t>
            </w:r>
            <w:proofErr w:type="spellStart"/>
            <w:r w:rsidRPr="0017198F">
              <w:rPr>
                <w:rFonts w:ascii="Angsana New" w:hAnsi="Angsana New"/>
                <w:sz w:val="30"/>
                <w:szCs w:val="30"/>
              </w:rPr>
              <w:t>JTrust</w:t>
            </w:r>
            <w:proofErr w:type="spellEnd"/>
            <w:r w:rsidRPr="001719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198F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17198F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7198F">
              <w:rPr>
                <w:rFonts w:ascii="Angsana New" w:hAnsi="Angsana New"/>
                <w:sz w:val="30"/>
                <w:szCs w:val="30"/>
                <w:cs/>
              </w:rPr>
              <w:t>ยื่นอุทธรณ์คำพิพากษา ขณะนี้คดีอยู่ระหว่างการดำเนินกระบวนพิจารณาชั้นอุทธรณ์</w:t>
            </w:r>
          </w:p>
        </w:tc>
      </w:tr>
    </w:tbl>
    <w:p w14:paraId="004A469D" w14:textId="77777777" w:rsidR="00D23BD9" w:rsidRP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Cs/>
          <w:sz w:val="30"/>
          <w:szCs w:val="30"/>
        </w:rPr>
      </w:pPr>
      <w:r w:rsidRPr="0017198F">
        <w:rPr>
          <w:rFonts w:ascii="Angsana New" w:hAnsi="Angsana New" w:cs="Angsana New"/>
          <w:b/>
          <w:sz w:val="30"/>
          <w:szCs w:val="30"/>
        </w:rPr>
        <w:t>18.2</w:t>
      </w:r>
      <w:r w:rsidRPr="00D23BD9">
        <w:rPr>
          <w:rFonts w:ascii="Angsana New" w:hAnsi="Angsana New" w:cs="Angsana New"/>
          <w:b/>
          <w:sz w:val="30"/>
          <w:szCs w:val="30"/>
        </w:rPr>
        <w:tab/>
      </w:r>
      <w:r w:rsidRPr="00D23BD9">
        <w:rPr>
          <w:rFonts w:ascii="Times New Roman" w:hAnsi="Times New Roman" w:cs="Angsana New"/>
          <w:bCs/>
          <w:sz w:val="30"/>
          <w:szCs w:val="30"/>
          <w:cs/>
        </w:rPr>
        <w:t>คดีความในสิงคโปร์</w:t>
      </w:r>
    </w:p>
    <w:p w14:paraId="227154EE" w14:textId="77777777" w:rsidR="00D23BD9" w:rsidRP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Times New Roman" w:hAnsi="Times New Roman" w:cs="Angsana New"/>
          <w:b/>
          <w:sz w:val="30"/>
          <w:szCs w:val="3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6275"/>
      </w:tblGrid>
      <w:tr w:rsidR="00D23BD9" w:rsidRPr="00D23BD9" w14:paraId="5C3C049F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70D3E5C1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0C221F44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42" w:type="dxa"/>
            <w:shd w:val="clear" w:color="auto" w:fill="auto"/>
          </w:tcPr>
          <w:p w14:paraId="14163AD0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2273" w:type="dxa"/>
            <w:shd w:val="clear" w:color="auto" w:fill="auto"/>
          </w:tcPr>
          <w:p w14:paraId="33DAFF80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75" w:type="dxa"/>
            <w:shd w:val="clear" w:color="auto" w:fill="auto"/>
          </w:tcPr>
          <w:p w14:paraId="7388A558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D23BD9" w14:paraId="1E16851A" w14:textId="77777777" w:rsidTr="002E5182">
        <w:tc>
          <w:tcPr>
            <w:tcW w:w="1660" w:type="dxa"/>
            <w:shd w:val="clear" w:color="auto" w:fill="auto"/>
          </w:tcPr>
          <w:p w14:paraId="058A3815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22963BD2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  <w:r w:rsidRPr="00D23BD9">
              <w:rPr>
                <w:rFonts w:asciiTheme="majorBidi" w:hAnsiTheme="majorBidi" w:cstheme="majorBidi"/>
                <w:sz w:val="30"/>
                <w:szCs w:val="30"/>
              </w:rPr>
              <w:t>Group Lease Holdings Ltd. (“</w:t>
            </w:r>
            <w:r w:rsidRPr="00D23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GLH</w:t>
            </w:r>
            <w:r w:rsidRPr="00D23BD9">
              <w:rPr>
                <w:rFonts w:asciiTheme="majorBidi" w:hAnsiTheme="majorBidi" w:cstheme="majorBidi"/>
                <w:sz w:val="30"/>
                <w:szCs w:val="30"/>
              </w:rPr>
              <w:t>”),</w:t>
            </w:r>
            <w:r w:rsidRPr="00D23B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อดีตกรรมการของบริษัทและจำเลยอื่นๆ</w:t>
            </w:r>
          </w:p>
        </w:tc>
        <w:tc>
          <w:tcPr>
            <w:tcW w:w="1942" w:type="dxa"/>
            <w:shd w:val="clear" w:color="auto" w:fill="auto"/>
          </w:tcPr>
          <w:p w14:paraId="7881B7FC" w14:textId="77777777" w:rsidR="00D23BD9" w:rsidRPr="00D23BD9" w:rsidRDefault="00D23BD9" w:rsidP="002E51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23BD9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Pr="00D23BD9">
              <w:rPr>
                <w:rFonts w:asciiTheme="majorBidi" w:hAnsiTheme="majorBidi" w:cstheme="majorBidi"/>
                <w:sz w:val="30"/>
                <w:szCs w:val="30"/>
              </w:rPr>
              <w:t>GL”)</w:t>
            </w:r>
          </w:p>
        </w:tc>
        <w:tc>
          <w:tcPr>
            <w:tcW w:w="2273" w:type="dxa"/>
            <w:shd w:val="clear" w:color="auto" w:fill="auto"/>
          </w:tcPr>
          <w:p w14:paraId="237C3071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ค่าเสียหาย</w:t>
            </w:r>
          </w:p>
          <w:p w14:paraId="6E5B161F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</w:t>
            </w:r>
          </w:p>
          <w:p w14:paraId="376C9082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</w:t>
            </w:r>
          </w:p>
          <w:p w14:paraId="5AF09EC5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การชดเชยอื่นๆตามที่ศาลเห็นสมควร</w:t>
            </w:r>
          </w:p>
        </w:tc>
        <w:tc>
          <w:tcPr>
            <w:tcW w:w="6275" w:type="dxa"/>
            <w:shd w:val="clear" w:color="auto" w:fill="auto"/>
          </w:tcPr>
          <w:p w14:paraId="5C07D9B6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</w:rPr>
              <w:t>26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2560 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ได้ยื่นฟ้อง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และจำเลยอื่นๆ ต่อศาลแห่งประเทศสิงคโปร์ </w:t>
            </w:r>
          </w:p>
          <w:p w14:paraId="3437F568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ได้ยื่นคำร้องขอคุ้มครองชั่วคราวต่อศาลแห่งประเทศสิงคโปร์เพียงฝ่ายเดียว (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an Ex </w:t>
            </w:r>
            <w:proofErr w:type="spellStart"/>
            <w:r w:rsidRPr="00D23BD9">
              <w:rPr>
                <w:rFonts w:ascii="Angsana New" w:hAnsi="Angsana New"/>
                <w:sz w:val="30"/>
                <w:szCs w:val="30"/>
              </w:rPr>
              <w:t>Parte</w:t>
            </w:r>
            <w:proofErr w:type="spellEnd"/>
            <w:r w:rsidRPr="00D23BD9">
              <w:rPr>
                <w:rFonts w:ascii="Angsana New" w:hAnsi="Angsana New"/>
                <w:sz w:val="30"/>
                <w:szCs w:val="30"/>
              </w:rPr>
              <w:t xml:space="preserve"> basis) 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โดยศาลแห่งประเทศสิงคโปร์ได้มีคำสั่งอนุญาตตามคำร้องดังกล่าว โดยสั่ง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ไม่ให้ดำเนินการใดๆ เกี่ยวกับทรัพย์สินของตนที่อยู่ในประเทศสิงคโปร์ในมูลค่าไม่เกิน </w:t>
            </w:r>
            <w:r w:rsidRPr="00D23BD9">
              <w:rPr>
                <w:rFonts w:ascii="Angsana New" w:hAnsi="Angsana New"/>
                <w:sz w:val="30"/>
                <w:szCs w:val="30"/>
              </w:rPr>
              <w:t>180,000,000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เหรียญสหรัฐอเมริกา (รายการดังกล่าว ไม่รวมค่าใช้จ่ายการดำเนินการธุรกิจตามปกติ และค่าทนายความ)</w:t>
            </w:r>
          </w:p>
          <w:p w14:paraId="61CE6BE6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ได้ปฎิเสธทุกข้อกล่าวหาของ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อีกทั้ง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ได้ดำเนินการแต่งตั้งทนายในประเทศสิงคโปร์เพื่อต่อสู้คดี </w:t>
            </w:r>
          </w:p>
          <w:p w14:paraId="470E3D95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</w:rPr>
              <w:t>23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D23BD9">
              <w:rPr>
                <w:rFonts w:ascii="Angsana New" w:hAnsi="Angsana New"/>
                <w:sz w:val="30"/>
                <w:szCs w:val="30"/>
              </w:rPr>
              <w:t>2561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ศาลสูงแห่งประเทศสิงคโปร์ ได้มีคำสั่งยกคำร้องขอคุ้มครองชั่วคราวสำหรับ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ศาลสูงแห่งประเทศสิงคโปร์ยังได้ยกคำร้องของ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ที่ได้ยื่นขอขยายผลคุ้มครองชั่วคราวด้วย </w:t>
            </w:r>
          </w:p>
          <w:p w14:paraId="13C6B76D" w14:textId="77777777" w:rsidR="00DD0A4C" w:rsidRDefault="00DD0A4C" w:rsidP="0017198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85D4D9B" w14:textId="29253749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ได้ยื่นอุทธรณ์คำสั่งยกคำร้องต่อศาล โดยในวันที่ </w:t>
            </w:r>
            <w:r w:rsidRPr="00D23BD9">
              <w:rPr>
                <w:rFonts w:ascii="Angsana New" w:hAnsi="Angsana New"/>
                <w:sz w:val="30"/>
                <w:szCs w:val="30"/>
              </w:rPr>
              <w:t>1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D23BD9">
              <w:rPr>
                <w:rFonts w:ascii="Angsana New" w:hAnsi="Angsana New"/>
                <w:sz w:val="30"/>
                <w:szCs w:val="30"/>
              </w:rPr>
              <w:t>2561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ศาลแห่งประเทศสิงคโปร์มีคำสั่งรับคำร้องอุทธรณ์ของ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บางคำร้อง และศาลฎีกาแห่งประเทศสิงคโปร์ได้ตัดสินกลับคำสั่งของศาลสูงแห่งประเทศสิงคโปร์ โดยกลับคำสั่งคุ้มครองชั่วคราวและขยายขอบเขตของคำสั่งคุ้มครองชั่วคราวสำหรับ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ให้ครอบคลุมทั้งในประเทศสิงคโปร์และทั่วโลก ในมูลค่าไม่เกิน </w:t>
            </w:r>
            <w:r w:rsidRPr="00D23BD9">
              <w:rPr>
                <w:rFonts w:ascii="Angsana New" w:hAnsi="Angsana New"/>
                <w:sz w:val="30"/>
                <w:szCs w:val="30"/>
              </w:rPr>
              <w:t>180,000,000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 เหรียญสหรัฐอเมริกา (รายการดังกล่าว ไม่รวมค่าใช้จ่ายในการดำเนินธุรกิจตามปกติ และค่าทนายความ) ทั้งนี้ ศาลฎีกาแห่งประเทศสิงคโปร์ไม่อนุญาตคำร้องอุทธรณ์ของ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>เพื่อขยายคำสั่งคุ้มครองชั่วคราว ให้รวมถึง “การขายทรัพย์สิน การลงทุน หรือการให้กู้ยืม” อันเกี่ยวเนื่องกับการประกอบธุรกิจปกติ</w:t>
            </w:r>
          </w:p>
          <w:p w14:paraId="7E76E9EE" w14:textId="7777777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โจทก์และจำเลยอยู่ในระหว่างการดำเนินการพิจารณาคดี การพิจารณาคดีดังกล่าวได้ถูกกำหนดระหว่างวันที่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ตุลาคม ถึง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23BD9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D23BD9">
              <w:rPr>
                <w:rFonts w:ascii="Angsana New" w:hAnsi="Angsana New"/>
                <w:sz w:val="30"/>
                <w:szCs w:val="30"/>
              </w:rPr>
              <w:t xml:space="preserve">2562 </w:t>
            </w:r>
          </w:p>
          <w:p w14:paraId="32F93943" w14:textId="77777777" w:rsidR="00D23BD9" w:rsidRPr="00D23BD9" w:rsidRDefault="00D23BD9" w:rsidP="002E51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0FCEE0A" w14:textId="77777777" w:rsidR="00D23BD9" w:rsidRP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  <w:r w:rsidRPr="00D23BD9">
        <w:rPr>
          <w:rFonts w:ascii="Angsana New" w:hAnsi="Angsana New" w:cs="Angsana New"/>
          <w:bCs/>
          <w:sz w:val="30"/>
          <w:szCs w:val="30"/>
        </w:rPr>
        <w:br w:type="page"/>
      </w:r>
      <w:r w:rsidRPr="0017198F">
        <w:rPr>
          <w:rFonts w:ascii="Angsana New" w:hAnsi="Angsana New" w:cs="Angsana New"/>
          <w:b/>
          <w:sz w:val="30"/>
          <w:szCs w:val="30"/>
        </w:rPr>
        <w:t>18.3</w:t>
      </w:r>
      <w:r w:rsidRPr="00D23BD9">
        <w:rPr>
          <w:rFonts w:ascii="Angsana New" w:hAnsi="Angsana New" w:cs="Angsana New"/>
          <w:b/>
          <w:sz w:val="30"/>
          <w:szCs w:val="30"/>
        </w:rPr>
        <w:tab/>
      </w:r>
      <w:r w:rsidRPr="00D23BD9">
        <w:rPr>
          <w:rFonts w:ascii="Angsana New" w:hAnsi="Angsana New" w:cs="Angsana New"/>
          <w:bCs/>
          <w:sz w:val="30"/>
          <w:szCs w:val="30"/>
          <w:cs/>
        </w:rPr>
        <w:t>คดีความในประเทศอินโดนีเซีย</w:t>
      </w:r>
    </w:p>
    <w:p w14:paraId="6244ED4B" w14:textId="77777777" w:rsidR="00D23BD9" w:rsidRP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14:paraId="09503329" w14:textId="77777777" w:rsidR="00D23BD9" w:rsidRP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30"/>
          <w:szCs w:val="30"/>
        </w:rPr>
      </w:pPr>
      <w:r w:rsidRPr="00D23BD9">
        <w:rPr>
          <w:rFonts w:ascii="Angsana New" w:hAnsi="Angsana New" w:cs="Angsana New"/>
          <w:bCs/>
          <w:sz w:val="30"/>
          <w:szCs w:val="30"/>
        </w:rPr>
        <w:tab/>
      </w:r>
      <w:r w:rsidRPr="00D23BD9">
        <w:rPr>
          <w:rFonts w:ascii="Angsana New" w:hAnsi="Angsana New" w:cs="Angsana New"/>
          <w:bCs/>
          <w:sz w:val="30"/>
          <w:szCs w:val="30"/>
          <w:cs/>
        </w:rPr>
        <w:t>ก)  คดีแพ่งหมายเลข</w:t>
      </w:r>
      <w:r w:rsidRPr="00D23BD9">
        <w:rPr>
          <w:rFonts w:ascii="Angsana New" w:hAnsi="Angsana New" w:cs="Angsana New"/>
          <w:b/>
          <w:sz w:val="30"/>
          <w:szCs w:val="30"/>
        </w:rPr>
        <w:t xml:space="preserve"> 542/PDT.G/2018/PN.JKT.PST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663"/>
      </w:tblGrid>
      <w:tr w:rsidR="00D23BD9" w:rsidRPr="00D23BD9" w14:paraId="757A60B9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64C7685C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50FB81A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5BAA3458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2BA6E8C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663" w:type="dxa"/>
            <w:shd w:val="clear" w:color="auto" w:fill="auto"/>
          </w:tcPr>
          <w:p w14:paraId="3D3D5889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23BD9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5D4120" w14:paraId="52BDA290" w14:textId="77777777" w:rsidTr="002E5182">
        <w:trPr>
          <w:trHeight w:val="874"/>
        </w:trPr>
        <w:tc>
          <w:tcPr>
            <w:tcW w:w="1660" w:type="dxa"/>
            <w:shd w:val="clear" w:color="auto" w:fill="auto"/>
          </w:tcPr>
          <w:p w14:paraId="72DD9B0E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PT Bank </w:t>
            </w:r>
            <w:proofErr w:type="spellStart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Indonesia, TBK</w:t>
            </w:r>
          </w:p>
          <w:p w14:paraId="3A92600C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BJTI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1C7B7EDC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 Group Lease Finance Indonesia (“</w:t>
            </w:r>
            <w:r w:rsidRPr="00D23BD9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GLFI</w:t>
            </w:r>
            <w:r w:rsidRPr="00D23BD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48BE70DF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1984" w:type="dxa"/>
            <w:shd w:val="clear" w:color="auto" w:fill="auto"/>
          </w:tcPr>
          <w:p w14:paraId="4CFD08A2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 xml:space="preserve">103,636,408,863 </w:t>
            </w:r>
          </w:p>
          <w:p w14:paraId="2240FEBA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รูเปียอินโดนีเซีย (ประมาณ </w:t>
            </w:r>
            <w:r w:rsidRPr="00D23BD9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 xml:space="preserve">233.18 </w:t>
            </w:r>
          </w:p>
          <w:p w14:paraId="3278F12D" w14:textId="77777777" w:rsidR="00D23BD9" w:rsidRP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ล้านบาท)</w:t>
            </w:r>
          </w:p>
        </w:tc>
        <w:tc>
          <w:tcPr>
            <w:tcW w:w="6663" w:type="dxa"/>
            <w:shd w:val="clear" w:color="auto" w:fill="auto"/>
          </w:tcPr>
          <w:p w14:paraId="64C90963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BJTI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ยื่นฟ้องต่อศาลแขวงจาการ์ตากลาง</w:t>
            </w:r>
          </w:p>
          <w:p w14:paraId="0F7A0418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ในระหว่างเดือนพฤศจิกายนและธันวาคม </w:t>
            </w:r>
            <w:r w:rsidRPr="00D23BD9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D23BD9"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</w:rPr>
              <w:t>ศาลได้ดำเนินกระบวน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พิจารณากระบวนการไกล่เกลี่ยหลายครั้ง แต่ไม่ประสบผลสำเร็จ</w:t>
            </w:r>
          </w:p>
          <w:p w14:paraId="56FBBA20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22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GLFI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ได้ยื่นคำให้การแก่ศาล</w:t>
            </w:r>
          </w:p>
          <w:p w14:paraId="12203A50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12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BJTI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ยื่นคำคัดค้านคำให้การแก่ศาล</w:t>
            </w:r>
          </w:p>
          <w:p w14:paraId="7969DCFC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>19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D23BD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BJTI </w:t>
            </w:r>
            <w:r w:rsidRPr="00D23B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ได้ยื่นพยานเอกสารต่อศาล </w:t>
            </w:r>
          </w:p>
          <w:p w14:paraId="6D4FAC26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>26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  <w:t xml:space="preserve">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กุมภาพันธ์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 xml:space="preserve">2562 GLFI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ได้ยื่นพยานเอกสารต่อศาล</w:t>
            </w:r>
          </w:p>
          <w:p w14:paraId="248C30B5" w14:textId="5D9DDB27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5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มีนาคม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 GLFI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ยื่นพยานเอกสารเพิ่มเติม </w:t>
            </w:r>
          </w:p>
          <w:p w14:paraId="31354FD2" w14:textId="0BED4C8D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12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มีนาคม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 BJTI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นำพยานบุคคลมาสืบ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ปาก</w:t>
            </w:r>
          </w:p>
          <w:p w14:paraId="6543EA60" w14:textId="299E677C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26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มีนาคม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 GLFI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นำพยานบุคคลมาสืบ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ปาก</w:t>
            </w:r>
          </w:p>
          <w:p w14:paraId="798362D4" w14:textId="3CF4C49B" w:rsidR="00D23BD9" w:rsidRPr="00D23BD9" w:rsidRDefault="00D23BD9" w:rsidP="002E518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9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เมษายน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 GLFI </w:t>
            </w:r>
            <w:r w:rsidRPr="00D23BD9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แถลงว่าจะไม่นำพยานผู้เชี่ยวชาญมาสืบและนำส่งพยานเอกสารเพิ่มเติม</w:t>
            </w:r>
          </w:p>
          <w:p w14:paraId="407345D1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วันที่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16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เมษายน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2562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คู่ความส่งคำแถลงปิดคดี</w:t>
            </w:r>
          </w:p>
          <w:p w14:paraId="214A44DC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16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พฤษภาคม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ศาลมีคำพิพากษายกฟ้อง</w:t>
            </w:r>
          </w:p>
          <w:p w14:paraId="39406EE9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18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มิถุนายน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ได้รับหนังสือ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แจ้งถึงการอุทธรณ์จาก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BJTI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ประกอบด้วยคำร้องและหมายเรียกให้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GLFI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ไปปรากฎตัวต่อหน้าศาลแขวง</w:t>
            </w:r>
          </w:p>
          <w:p w14:paraId="77EBA2F4" w14:textId="77777777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วันที่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ส่งคำแก้อุทธรณ์</w:t>
            </w:r>
          </w:p>
          <w:p w14:paraId="25D76154" w14:textId="09157E73" w:rsidR="00D23BD9" w:rsidRP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ศาลจะมีคำพิพากษาในอีก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6 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เดือน</w:t>
            </w:r>
            <w:r w:rsidRPr="00D23BD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</w:p>
        </w:tc>
      </w:tr>
    </w:tbl>
    <w:p w14:paraId="5012605A" w14:textId="77777777" w:rsidR="00D23BD9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14:paraId="6C074811" w14:textId="629EDB72" w:rsidR="00D23BD9" w:rsidRPr="00EB484A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30"/>
          <w:szCs w:val="30"/>
        </w:rPr>
      </w:pPr>
      <w:r w:rsidRPr="005D4120">
        <w:rPr>
          <w:rFonts w:ascii="Angsana New" w:hAnsi="Angsana New" w:cs="Angsana New"/>
          <w:bCs/>
          <w:sz w:val="30"/>
          <w:szCs w:val="30"/>
        </w:rPr>
        <w:tab/>
      </w:r>
      <w:r>
        <w:rPr>
          <w:rFonts w:ascii="Angsana New" w:hAnsi="Angsana New" w:cs="Angsana New" w:hint="cs"/>
          <w:bCs/>
          <w:sz w:val="30"/>
          <w:szCs w:val="30"/>
          <w:cs/>
        </w:rPr>
        <w:t xml:space="preserve">ข)  </w:t>
      </w:r>
      <w:r w:rsidRPr="00EB484A">
        <w:rPr>
          <w:rFonts w:ascii="Angsana New" w:hAnsi="Angsana New" w:cs="Angsana New"/>
          <w:bCs/>
          <w:sz w:val="30"/>
          <w:szCs w:val="30"/>
          <w:cs/>
        </w:rPr>
        <w:t>คดีหมายเลขที่</w:t>
      </w:r>
      <w:r w:rsidRPr="0027202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27202F">
        <w:rPr>
          <w:rFonts w:ascii="Angsana New" w:hAnsi="Angsana New" w:cs="Angsana New"/>
          <w:b/>
          <w:sz w:val="30"/>
          <w:szCs w:val="30"/>
        </w:rPr>
        <w:t>321</w:t>
      </w:r>
      <w:r w:rsidRPr="0027202F">
        <w:rPr>
          <w:rFonts w:ascii="Angsana New" w:hAnsi="Angsana New" w:cs="Angsana New"/>
          <w:b/>
          <w:sz w:val="30"/>
          <w:szCs w:val="30"/>
          <w:cs/>
        </w:rPr>
        <w:t>/</w:t>
      </w:r>
      <w:r w:rsidRPr="0027202F">
        <w:rPr>
          <w:rFonts w:ascii="Angsana New" w:hAnsi="Angsana New" w:cs="Angsana New"/>
          <w:b/>
          <w:sz w:val="30"/>
          <w:szCs w:val="30"/>
        </w:rPr>
        <w:t>PDT.G/</w:t>
      </w:r>
      <w:r w:rsidR="0017198F" w:rsidRPr="0027202F">
        <w:rPr>
          <w:rFonts w:ascii="Angsana New" w:hAnsi="Angsana New" w:cs="Angsana New"/>
          <w:b/>
          <w:sz w:val="30"/>
          <w:szCs w:val="30"/>
        </w:rPr>
        <w:t>2019</w:t>
      </w:r>
      <w:r w:rsidRPr="0027202F">
        <w:rPr>
          <w:rFonts w:ascii="Angsana New" w:hAnsi="Angsana New" w:cs="Angsana New"/>
          <w:b/>
          <w:sz w:val="30"/>
          <w:szCs w:val="30"/>
          <w:cs/>
        </w:rPr>
        <w:t>/</w:t>
      </w:r>
      <w:r w:rsidRPr="0027202F">
        <w:rPr>
          <w:rFonts w:ascii="Angsana New" w:hAnsi="Angsana New" w:cs="Angsana New"/>
          <w:b/>
          <w:sz w:val="30"/>
          <w:szCs w:val="30"/>
        </w:rPr>
        <w:t>PN.JKT.PST</w:t>
      </w:r>
      <w:r w:rsidR="0017198F" w:rsidRPr="0027202F">
        <w:rPr>
          <w:rFonts w:ascii="Angsana New" w:hAnsi="Angsana New" w:cs="Angsana New"/>
          <w:b/>
          <w:sz w:val="30"/>
          <w:szCs w:val="30"/>
        </w:rPr>
        <w:t xml:space="preserve"> (</w:t>
      </w:r>
      <w:r w:rsidR="0017198F" w:rsidRPr="00EB484A">
        <w:rPr>
          <w:rFonts w:ascii="Angsana New" w:hAnsi="Angsana New" w:cs="Angsana New"/>
          <w:bCs/>
          <w:sz w:val="30"/>
          <w:szCs w:val="30"/>
          <w:cs/>
        </w:rPr>
        <w:t>แก้ไ</w:t>
      </w:r>
      <w:r w:rsidR="00C60764">
        <w:rPr>
          <w:rFonts w:ascii="Angsana New" w:hAnsi="Angsana New" w:cs="Angsana New" w:hint="cs"/>
          <w:bCs/>
          <w:sz w:val="30"/>
          <w:szCs w:val="30"/>
          <w:cs/>
        </w:rPr>
        <w:t>ข</w:t>
      </w:r>
      <w:r w:rsidR="0017198F" w:rsidRPr="00EB484A">
        <w:rPr>
          <w:rFonts w:ascii="Angsana New" w:hAnsi="Angsana New" w:cs="Angsana New"/>
          <w:bCs/>
          <w:sz w:val="30"/>
          <w:szCs w:val="30"/>
          <w:cs/>
        </w:rPr>
        <w:t>จาก</w:t>
      </w:r>
      <w:r w:rsidR="0017198F" w:rsidRPr="0027202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17198F" w:rsidRPr="0027202F">
        <w:rPr>
          <w:rFonts w:ascii="Angsana New" w:hAnsi="Angsana New" w:cs="Angsana New"/>
          <w:b/>
          <w:sz w:val="30"/>
          <w:szCs w:val="30"/>
        </w:rPr>
        <w:t>542</w:t>
      </w:r>
      <w:r w:rsidR="0017198F" w:rsidRPr="0027202F">
        <w:rPr>
          <w:rFonts w:ascii="Angsana New" w:hAnsi="Angsana New" w:cs="Angsana New"/>
          <w:b/>
          <w:sz w:val="30"/>
          <w:szCs w:val="30"/>
          <w:cs/>
        </w:rPr>
        <w:t>/</w:t>
      </w:r>
      <w:r w:rsidR="0017198F" w:rsidRPr="0027202F">
        <w:rPr>
          <w:rFonts w:ascii="Angsana New" w:hAnsi="Angsana New" w:cs="Angsana New"/>
          <w:b/>
          <w:sz w:val="30"/>
          <w:szCs w:val="30"/>
        </w:rPr>
        <w:t>PDT.G/2018</w:t>
      </w:r>
      <w:r w:rsidR="0017198F" w:rsidRPr="0027202F">
        <w:rPr>
          <w:rFonts w:ascii="Angsana New" w:hAnsi="Angsana New" w:cs="Angsana New"/>
          <w:b/>
          <w:sz w:val="30"/>
          <w:szCs w:val="30"/>
          <w:cs/>
        </w:rPr>
        <w:t>/</w:t>
      </w:r>
      <w:r w:rsidR="0017198F" w:rsidRPr="0027202F">
        <w:rPr>
          <w:rFonts w:ascii="Angsana New" w:hAnsi="Angsana New" w:cs="Angsana New"/>
          <w:b/>
          <w:sz w:val="30"/>
          <w:szCs w:val="30"/>
        </w:rPr>
        <w:t>PN.JKT.PST)</w:t>
      </w:r>
    </w:p>
    <w:tbl>
      <w:tblPr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229"/>
      </w:tblGrid>
      <w:tr w:rsidR="00D23BD9" w:rsidRPr="005D4120" w14:paraId="1A4D5FB7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6E64992D" w14:textId="77777777" w:rsidR="00D23BD9" w:rsidRPr="00D60F56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24554DDC" w14:textId="77777777" w:rsidR="00D23BD9" w:rsidRPr="00D60F56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7798A3CC" w14:textId="77777777" w:rsidR="00D23BD9" w:rsidRPr="00D60F56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35D0AFC3" w14:textId="77777777" w:rsidR="00D23BD9" w:rsidRPr="00D60F56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29" w:type="dxa"/>
            <w:shd w:val="clear" w:color="auto" w:fill="auto"/>
          </w:tcPr>
          <w:p w14:paraId="21F39FFD" w14:textId="77777777" w:rsidR="00D23BD9" w:rsidRPr="00D60F56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5D4120" w14:paraId="132B7007" w14:textId="77777777" w:rsidTr="002E5182">
        <w:trPr>
          <w:trHeight w:val="2134"/>
        </w:trPr>
        <w:tc>
          <w:tcPr>
            <w:tcW w:w="1660" w:type="dxa"/>
            <w:shd w:val="clear" w:color="auto" w:fill="auto"/>
          </w:tcPr>
          <w:p w14:paraId="255DA8CD" w14:textId="77777777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 Group Lease Finance Indonesia (“</w:t>
            </w:r>
            <w:r w:rsidRPr="001057F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GLFI</w:t>
            </w: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14:paraId="15219897" w14:textId="77777777" w:rsidR="00D23BD9" w:rsidRPr="001057FB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6" w:type="dxa"/>
            <w:shd w:val="clear" w:color="auto" w:fill="auto"/>
          </w:tcPr>
          <w:p w14:paraId="44E7A3B5" w14:textId="77777777" w:rsidR="00D23BD9" w:rsidRPr="001057FB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PT Bank </w:t>
            </w:r>
            <w:proofErr w:type="spellStart"/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Indonesia, TBK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1057F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BJTI</w:t>
            </w: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05804234" w14:textId="77777777" w:rsidR="00D23BD9" w:rsidRPr="001057FB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1984" w:type="dxa"/>
            <w:shd w:val="clear" w:color="auto" w:fill="auto"/>
          </w:tcPr>
          <w:p w14:paraId="24788A80" w14:textId="77777777" w:rsidR="00D23BD9" w:rsidRPr="00717A3B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>21,690,420,090</w:t>
            </w:r>
          </w:p>
          <w:p w14:paraId="4BFA8E38" w14:textId="1CAE938D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รูเปีย</w:t>
            </w:r>
            <w:r w:rsidR="009D084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อินโดนีเซีย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หรือ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เท่ากั</w:t>
            </w:r>
            <w:r w:rsidR="009D084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บ 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 xml:space="preserve">48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ล้านบาท</w:t>
            </w:r>
          </w:p>
          <w:p w14:paraId="662ED681" w14:textId="77777777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14:paraId="2DE7FCBD" w14:textId="77777777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14:paraId="37D7AB63" w14:textId="77777777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แก้ไขเป็น</w:t>
            </w:r>
          </w:p>
          <w:p w14:paraId="67D6CECD" w14:textId="77777777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14:paraId="36C88682" w14:textId="77777777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14:paraId="45DD029E" w14:textId="77777777" w:rsidR="00D23BD9" w:rsidRPr="00717A3B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>,735,749,549</w:t>
            </w:r>
          </w:p>
          <w:p w14:paraId="64A806E0" w14:textId="11BB659B" w:rsidR="00D23BD9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รูเปีย</w:t>
            </w:r>
            <w:r w:rsidR="009D084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อินโดนีเซีย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หรือ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เท่ากับ</w:t>
            </w:r>
            <w:r w:rsidR="009D084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>45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 xml:space="preserve">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ล้านบาท</w:t>
            </w:r>
          </w:p>
          <w:p w14:paraId="1D1CB1B8" w14:textId="77777777" w:rsidR="00D23BD9" w:rsidRPr="001057FB" w:rsidRDefault="00D23BD9" w:rsidP="002E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29" w:type="dxa"/>
            <w:shd w:val="clear" w:color="auto" w:fill="auto"/>
          </w:tcPr>
          <w:p w14:paraId="70DA9A5C" w14:textId="77777777" w:rsidR="00D23BD9" w:rsidRPr="00717A3B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วันที่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29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2562</w:t>
            </w:r>
            <w:r w:rsidRPr="00717A3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, GLFI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ยื่นฟ้อง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BJTI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เป็นคดีแพ่งต่อศาล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แขวง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กรุงจาการ์ตา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กลาง</w:t>
            </w:r>
          </w:p>
          <w:p w14:paraId="0D60B64F" w14:textId="77777777" w:rsidR="00D23BD9" w:rsidRPr="009C4F31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ศาลวินิจฉัยเอกสารและชี้สถานะของทั้งสองฝ่ายว่าชัดเจนและสมบูรณ์ ศาลแต่งตั้งผู้ไกล่เกลี่ยสำหรับคดีนี้และนัดวันไกล่เกลี่ยวันแรกในวันที่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523EA3FA" w14:textId="77777777" w:rsidR="00D23BD9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BJTI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ไม่ได้เดินทางมาเพื่อไกล่เกลี่ย ผู้ไกล่เกลี่ยจึงนัดวันไกล่เกลี่ยใหม่เป็นวันที่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  <w:p w14:paraId="48259F43" w14:textId="6EB74411" w:rsidR="00D23BD9" w:rsidRPr="0017198F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27202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27202F"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  <w:t xml:space="preserve">10 </w:t>
            </w:r>
            <w:r w:rsidRPr="0027202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27202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27202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ได้ยื่นคำฟ้องฉบับแก้ไขเพิ่มเติม คดีถูกบันทึกและเปลี่ยนแปลงเลขคดีเป็นคดี</w:t>
            </w:r>
            <w:r w:rsidRPr="0027202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เลขที่ </w:t>
            </w:r>
            <w:r w:rsidRPr="0027202F">
              <w:rPr>
                <w:rFonts w:asciiTheme="majorBidi" w:hAnsiTheme="majorBidi" w:cstheme="majorBidi"/>
                <w:sz w:val="30"/>
                <w:szCs w:val="30"/>
              </w:rPr>
              <w:t>321/PDT.G/2019/PN.</w:t>
            </w:r>
            <w:r w:rsidR="00ED2999">
              <w:rPr>
                <w:rFonts w:asciiTheme="majorBidi" w:hAnsiTheme="majorBidi" w:cstheme="majorBidi"/>
                <w:sz w:val="30"/>
                <w:szCs w:val="30"/>
              </w:rPr>
              <w:t>JKT</w:t>
            </w:r>
            <w:r w:rsidRPr="0027202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202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7202F">
              <w:rPr>
                <w:rFonts w:asciiTheme="majorBidi" w:hAnsiTheme="majorBidi" w:cstheme="majorBidi"/>
                <w:sz w:val="30"/>
                <w:szCs w:val="30"/>
              </w:rPr>
              <w:t>P</w:t>
            </w:r>
            <w:r w:rsidR="00ED2999">
              <w:rPr>
                <w:rFonts w:asciiTheme="majorBidi" w:hAnsiTheme="majorBidi" w:cstheme="majorBidi"/>
                <w:sz w:val="30"/>
                <w:szCs w:val="30"/>
              </w:rPr>
              <w:t>ST</w:t>
            </w:r>
            <w:r w:rsidRPr="0027202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  <w:p w14:paraId="665BA754" w14:textId="77777777" w:rsidR="00D23BD9" w:rsidRPr="009C4F31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BJTI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ไม่ได้เข้าไกล่เกลี่ยเนื่องจากความเข้าใจผิด ผู้ไกล่เกลี่ยกำหนดวันไกล่เกลี่ยใหม่</w:t>
            </w:r>
          </w:p>
          <w:p w14:paraId="5681026B" w14:textId="77777777" w:rsidR="008E097F" w:rsidRDefault="008E097F" w:rsidP="0017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0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</w:p>
          <w:p w14:paraId="652F211F" w14:textId="0004E2E4" w:rsidR="00D23BD9" w:rsidRPr="009C4F31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การไกล่เกลี่ยถูกระงับไว้ชั่วคราว คู่ความตกลงที่จะเชิญผู้มอบฉันทะเข้ามาในการไกล่เกลี่ยครั้งถัดไปเพื่อความพยายามที่จะแก้ไขข้อพิพาท ผู้ไกล่เกลี่ยกำหนดวันไกล่เกลี่ยถัดไป 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4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5C1699C5" w14:textId="77777777" w:rsidR="00D23BD9" w:rsidRPr="0017198F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ได้รับหมายแจ้งคดีที่มีการแก้ไข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การสืบพยานนัดแรกสำหรับคดี</w:t>
            </w:r>
            <w:r w:rsidRPr="0017198F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  <w:t xml:space="preserve">เลขที่ </w:t>
            </w:r>
            <w:r w:rsidRPr="0027202F">
              <w:rPr>
                <w:rFonts w:asciiTheme="majorBidi" w:hAnsiTheme="majorBidi" w:cstheme="majorBidi"/>
                <w:sz w:val="30"/>
                <w:szCs w:val="30"/>
              </w:rPr>
              <w:t>321/PDT.G/2019/PN.JKT.PST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จะมีขึ้นในวันที่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9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6A160FE7" w14:textId="77777777" w:rsidR="00D23BD9" w:rsidRPr="0017198F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4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ระหว่างการไกล่เกลี่ย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GLFI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แจ้งต่อพนักงานไกล่เกลี่ยขอถอนฟ้องคดีเลขที่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254/PDT.G/2018/PN.JKT.PST.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ดังนั้นผู้ไกล่เกลี่ยจึงยุติการไกล่เกลี่ย คณะผู้พิพากษาประกาศยุติการดำเนินการเกี่ยวกับคดีหมายเลขนี้</w:t>
            </w:r>
          </w:p>
          <w:p w14:paraId="6B6CFBFD" w14:textId="07BB2DF3" w:rsidR="00D23BD9" w:rsidRPr="009C4F31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วันที่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9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ศาลแขวงกรุงจาการ์ตากลาง พิจารณาเอกสารของตัวแทนคู่ความในคดีเลขที่ </w:t>
            </w:r>
            <w:r w:rsidRPr="0027202F">
              <w:rPr>
                <w:rFonts w:asciiTheme="majorBidi" w:hAnsiTheme="majorBidi" w:cstheme="majorBidi"/>
                <w:sz w:val="30"/>
                <w:szCs w:val="30"/>
              </w:rPr>
              <w:t>321/PDT.G/2019/PN.JKT.PST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ตัวแทนของฝ่าย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BJTI </w:t>
            </w:r>
            <w:r w:rsidRPr="0017198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ไม่สามารถส่งหนังสือมอบอำนาจได้เนื่องจาก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เพิ่งได้รับหนังสือแจ้งสำหรับการสืบพยานเมื่อวันที่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4F0C0867" w14:textId="77777777" w:rsidR="00D23BD9" w:rsidRPr="0018539C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ศาลตรวจสอบเอกสารของ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BJTI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เสร็จสิ้น</w:t>
            </w:r>
          </w:p>
          <w:p w14:paraId="1BAB3C0D" w14:textId="77777777" w:rsidR="00D23BD9" w:rsidRPr="001057FB" w:rsidRDefault="00D23BD9" w:rsidP="002E518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กระบวนการไกล่เกลี่ยจะมีขึ้นในวันที่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</w:tc>
      </w:tr>
    </w:tbl>
    <w:p w14:paraId="047583F4" w14:textId="77777777" w:rsidR="00D23BD9" w:rsidRPr="005B36CB" w:rsidRDefault="00D23BD9" w:rsidP="00D2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575E0E9" w14:textId="77777777" w:rsidR="00717A3B" w:rsidRPr="005D4120" w:rsidRDefault="00717A3B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sz w:val="30"/>
          <w:szCs w:val="30"/>
        </w:rPr>
        <w:sectPr w:rsidR="00717A3B" w:rsidRPr="005D4120" w:rsidSect="00AD21F3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66420DDA" w14:textId="77777777" w:rsidR="0027052C" w:rsidRDefault="006E7F1E" w:rsidP="001D5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5D4120">
        <w:rPr>
          <w:rFonts w:ascii="Angsana New" w:hAnsi="Angsana New" w:cs="Angsana New" w:hint="cs"/>
          <w:b/>
          <w:sz w:val="30"/>
          <w:szCs w:val="30"/>
          <w:cs/>
        </w:rPr>
        <w:t>ตามที่กล่าวในหมายเหตุ</w:t>
      </w:r>
      <w:r w:rsidR="00EE1F6F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ประกอบงบการเงินข้อ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4022CA" w:rsidRPr="005D4120">
        <w:rPr>
          <w:rFonts w:ascii="Angsana New" w:hAnsi="Angsana New" w:cs="Angsana New"/>
          <w:bCs/>
          <w:sz w:val="30"/>
          <w:szCs w:val="30"/>
        </w:rPr>
        <w:t>1</w:t>
      </w:r>
      <w:r w:rsidR="00AB6D87">
        <w:rPr>
          <w:rFonts w:ascii="Angsana New" w:hAnsi="Angsana New" w:cs="Angsana New"/>
          <w:bCs/>
          <w:sz w:val="30"/>
          <w:szCs w:val="30"/>
        </w:rPr>
        <w:t>8</w:t>
      </w:r>
      <w:r w:rsidR="004022CA" w:rsidRPr="005D4120">
        <w:rPr>
          <w:rFonts w:ascii="Angsana New" w:hAnsi="Angsana New" w:cs="Angsana New"/>
          <w:bCs/>
          <w:sz w:val="30"/>
          <w:szCs w:val="30"/>
        </w:rPr>
        <w:t>.1 1</w:t>
      </w:r>
      <w:r w:rsidR="00AB6D87">
        <w:rPr>
          <w:rFonts w:ascii="Angsana New" w:hAnsi="Angsana New" w:cs="Angsana New"/>
          <w:bCs/>
          <w:sz w:val="30"/>
          <w:szCs w:val="30"/>
        </w:rPr>
        <w:t>8</w:t>
      </w:r>
      <w:r w:rsidRPr="005D4120">
        <w:rPr>
          <w:rFonts w:ascii="Angsana New" w:hAnsi="Angsana New" w:cs="Angsana New"/>
          <w:bCs/>
          <w:sz w:val="30"/>
          <w:szCs w:val="30"/>
        </w:rPr>
        <w:t xml:space="preserve">.2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5D4120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4022CA" w:rsidRPr="005D4120">
        <w:rPr>
          <w:rFonts w:ascii="Angsana New" w:hAnsi="Angsana New" w:cs="Angsana New"/>
          <w:bCs/>
          <w:sz w:val="30"/>
          <w:szCs w:val="30"/>
        </w:rPr>
        <w:t>1</w:t>
      </w:r>
      <w:r w:rsidR="00AB6D87">
        <w:rPr>
          <w:rFonts w:ascii="Angsana New" w:hAnsi="Angsana New" w:cs="Angsana New"/>
          <w:bCs/>
          <w:sz w:val="30"/>
          <w:szCs w:val="30"/>
        </w:rPr>
        <w:t>8</w:t>
      </w:r>
      <w:r w:rsidRPr="005D4120">
        <w:rPr>
          <w:rFonts w:ascii="Angsana New" w:hAnsi="Angsana New" w:cs="Angsana New"/>
          <w:bCs/>
          <w:sz w:val="30"/>
          <w:szCs w:val="30"/>
        </w:rPr>
        <w:t>.3</w:t>
      </w:r>
      <w:r w:rsidRPr="005D4120">
        <w:rPr>
          <w:rFonts w:ascii="Angsana New" w:hAnsi="Angsana New" w:cs="Angsana New"/>
          <w:b/>
          <w:sz w:val="30"/>
          <w:szCs w:val="30"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กลุ่มบริษัทได้ตระหนักถึงความสำคัญของสถานการณ์ดังกล่าวข้างต้นและได้พิจารณาร่วมกับที่ปรึกษาทางกฎหมายภายนอกของกลุ่มบริษัทเกี่ยวกับความเป็นไปได้ของการผิดเงื่อนไขหรือข้อตกลงที่กำหนดไว้ในสัญญาให้สินเชื่อโดยสถาบันทางการเงิน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สัญญาเกี่ยวกับหุ้นกู้ต่างๆ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และสัญญาสินเชื่อร่วมทางการเงินในทันทีรวมทั้งคดีความที่ได้ฟ้องร้องกลุ่มบริษัท</w:t>
      </w:r>
      <w:r w:rsidR="001D5961">
        <w:rPr>
          <w:rFonts w:ascii="Angsana New" w:hAnsi="Angsana New" w:cs="Angsana New"/>
          <w:b/>
          <w:sz w:val="30"/>
          <w:szCs w:val="30"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โดยฝ่ายบริหารของกลุ่มบริษัทและที่ปรึกษาทางกฏหมาย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เชื่อว่ากลุ่มบริษัทไม่ได้ผิดเงื่อนไขหรือข้อตกลงใดๆในสัญญาเหล่านั้นกับทางเจ้าหนี้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และผู้ร่วมสินเชื่อทางการเงิน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และไม่ได้ทำผิดกฎหมายใดๆตามที่ถูกกล่าวหาแต่อย่างใด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นอกจากนั้น</w:t>
      </w:r>
      <w:r w:rsidR="00590FA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ยังเชื่อว่าตราบเท่าที่คดีความยังไม่เป็นที่ยุติ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การที่</w:t>
      </w:r>
      <w:r w:rsidR="00590FA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ไม่ชำระดอกเบี้ยหุ้นกู้แปลงสภาพนั้นไม่ถือว่า</w:t>
      </w:r>
      <w:r w:rsidR="00590FA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ผิดเงื่อนไขหรือข้อตกลงใดๆ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ในหุ้นกู้แปลงสภาพ</w:t>
      </w:r>
    </w:p>
    <w:p w14:paraId="0F1A61C7" w14:textId="77777777" w:rsidR="00304920" w:rsidRDefault="0030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225D342" w14:textId="77777777" w:rsidR="009A562F" w:rsidRPr="00D17D93" w:rsidRDefault="009A562F" w:rsidP="005E333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20" w:name="_Toc13757265"/>
      <w:r w:rsidRPr="00D17D9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มาตรฐานการรายงานทางการเงิน</w:t>
      </w:r>
      <w:r w:rsidRPr="00D17D93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ที่ยังไม่ได้ใช้</w:t>
      </w:r>
      <w:bookmarkEnd w:id="20"/>
      <w:r w:rsidRPr="00D17D9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  </w:t>
      </w:r>
    </w:p>
    <w:p w14:paraId="002634CA" w14:textId="77777777" w:rsidR="00D61CD5" w:rsidRPr="00D61CD5" w:rsidRDefault="00D61CD5" w:rsidP="009A56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4C3EA7F" w14:textId="77777777" w:rsidR="009A562F" w:rsidRPr="00D61CD5" w:rsidRDefault="009A562F" w:rsidP="009A56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D61CD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>ที่ออกใหม่</w:t>
      </w:r>
      <w:r w:rsidR="001D1DED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1D1DED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D61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D1DED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D61CD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D61CD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61CD5">
        <w:rPr>
          <w:rFonts w:ascii="Angsana New" w:hAnsi="Angsana New" w:cs="Angsana New"/>
          <w:sz w:val="30"/>
          <w:szCs w:val="30"/>
        </w:rPr>
        <w:t>1</w:t>
      </w:r>
      <w:r w:rsidRPr="00D61CD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D61CD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D61CD5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B07F50D" w14:textId="77777777" w:rsidR="009A562F" w:rsidRPr="00D61CD5" w:rsidRDefault="009A562F" w:rsidP="009A56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9A562F" w:rsidRPr="00D61CD5" w14:paraId="6FF4C35D" w14:textId="77777777" w:rsidTr="008770C0">
        <w:trPr>
          <w:tblHeader/>
        </w:trPr>
        <w:tc>
          <w:tcPr>
            <w:tcW w:w="3960" w:type="dxa"/>
            <w:vAlign w:val="bottom"/>
          </w:tcPr>
          <w:p w14:paraId="7B50EB61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1CD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6A62EB96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D61CD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A562F" w:rsidRPr="00D61CD5" w14:paraId="3EE92FA7" w14:textId="77777777" w:rsidTr="008770C0">
        <w:tc>
          <w:tcPr>
            <w:tcW w:w="3960" w:type="dxa"/>
          </w:tcPr>
          <w:p w14:paraId="1BF7B9E1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61CD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1CD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09A2A038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A562F" w:rsidRPr="00D61CD5" w14:paraId="36EF3C9A" w14:textId="77777777" w:rsidTr="008770C0">
        <w:tc>
          <w:tcPr>
            <w:tcW w:w="3960" w:type="dxa"/>
          </w:tcPr>
          <w:p w14:paraId="12D5F30F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34DA54AD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A562F" w:rsidRPr="00D61CD5" w14:paraId="3E384AEB" w14:textId="77777777" w:rsidTr="008770C0">
        <w:tc>
          <w:tcPr>
            <w:tcW w:w="3960" w:type="dxa"/>
          </w:tcPr>
          <w:p w14:paraId="12F4ABED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61CD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1CD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4F745D9E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D61CD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9A562F" w:rsidRPr="00D61CD5" w14:paraId="20133666" w14:textId="77777777" w:rsidTr="008770C0">
        <w:tc>
          <w:tcPr>
            <w:tcW w:w="3960" w:type="dxa"/>
          </w:tcPr>
          <w:p w14:paraId="109EEF04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D61CD5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3C443788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A562F" w:rsidRPr="00D61CD5" w14:paraId="2974233D" w14:textId="77777777" w:rsidTr="008770C0">
        <w:tc>
          <w:tcPr>
            <w:tcW w:w="3960" w:type="dxa"/>
          </w:tcPr>
          <w:p w14:paraId="1C1AA04D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44847B1F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562F" w:rsidRPr="00D61CD5" w14:paraId="42AB04B5" w14:textId="77777777" w:rsidTr="00DB22E7">
        <w:tc>
          <w:tcPr>
            <w:tcW w:w="3960" w:type="dxa"/>
          </w:tcPr>
          <w:p w14:paraId="67789FDE" w14:textId="77777777"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1999F725" w14:textId="77777777" w:rsidR="009A562F" w:rsidRPr="00D61CD5" w:rsidRDefault="009A562F" w:rsidP="00DB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E06B6C" w14:textId="77777777" w:rsidR="009A562F" w:rsidRPr="00D61CD5" w:rsidRDefault="009A562F" w:rsidP="009A5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14:paraId="7D85D5A3" w14:textId="1AF7301A" w:rsidR="009A562F" w:rsidRPr="00D61CD5" w:rsidRDefault="009A562F" w:rsidP="009A5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61CD5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D61CD5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42437E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D61CD5">
        <w:rPr>
          <w:rFonts w:ascii="Angsana New" w:hAnsi="Angsana New" w:cs="Angsana New"/>
          <w:i/>
          <w:iCs/>
          <w:sz w:val="30"/>
          <w:szCs w:val="30"/>
          <w:cs/>
        </w:rPr>
        <w:t>กลุ่มเครื่องมือทางการเงิน</w:t>
      </w:r>
    </w:p>
    <w:p w14:paraId="1261D264" w14:textId="77777777" w:rsidR="00F06600" w:rsidRDefault="00F0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BED5F2" w14:textId="77777777" w:rsidR="0067191F" w:rsidRPr="005A6472" w:rsidRDefault="0067191F" w:rsidP="0067191F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A647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6228E90" w14:textId="77777777" w:rsidR="0067191F" w:rsidRPr="005A6472" w:rsidRDefault="0067191F" w:rsidP="00671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66C4087F" w14:textId="77777777" w:rsidR="0067191F" w:rsidRPr="005A6472" w:rsidRDefault="0067191F" w:rsidP="00671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A647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1" w:name="_Hlk15580843"/>
      <w:bookmarkStart w:id="22" w:name="_Hlk15582546"/>
      <w:r w:rsidRPr="005A6472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21"/>
      <w:r w:rsidRPr="005A6472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2"/>
    </w:p>
    <w:p w14:paraId="0986D658" w14:textId="77777777" w:rsidR="0067191F" w:rsidRPr="005A6472" w:rsidRDefault="0067191F" w:rsidP="00671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14D99828" w14:textId="77777777" w:rsidR="0067191F" w:rsidRPr="005A6472" w:rsidRDefault="0067191F" w:rsidP="0067191F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5A64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A64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5A64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AAEF41E" w14:textId="77777777" w:rsidR="0067191F" w:rsidRPr="005A6472" w:rsidRDefault="0067191F" w:rsidP="00671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4D184D00" w14:textId="6DBA3B56" w:rsidR="00CC69C4" w:rsidRPr="005A6472" w:rsidRDefault="00CC69C4" w:rsidP="00CC69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A647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A6472">
        <w:rPr>
          <w:rFonts w:ascii="Angsana New" w:hAnsi="Angsana New"/>
          <w:sz w:val="30"/>
          <w:szCs w:val="30"/>
        </w:rPr>
        <w:t>16</w:t>
      </w:r>
      <w:r w:rsidRPr="005A6472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5A6472">
        <w:rPr>
          <w:rFonts w:ascii="Angsana New" w:hAnsi="Angsana New"/>
          <w:sz w:val="30"/>
          <w:szCs w:val="30"/>
        </w:rPr>
        <w:t xml:space="preserve"> </w:t>
      </w:r>
      <w:r w:rsidRPr="005A6472">
        <w:rPr>
          <w:rFonts w:ascii="Angsana New" w:hAnsi="Angsana New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5A6472">
        <w:rPr>
          <w:rFonts w:ascii="Angsana New" w:hAnsi="Angsana New"/>
          <w:sz w:val="30"/>
          <w:szCs w:val="30"/>
        </w:rPr>
        <w:t xml:space="preserve"> </w:t>
      </w:r>
      <w:bookmarkStart w:id="23" w:name="_Hlk15581419"/>
      <w:bookmarkStart w:id="24" w:name="_Hlk15582558"/>
      <w:r w:rsidRPr="005A6472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23"/>
      <w:r w:rsidRPr="005A6472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24"/>
    </w:p>
    <w:p w14:paraId="148D99C3" w14:textId="77777777" w:rsidR="0067191F" w:rsidRPr="005A6472" w:rsidRDefault="0067191F" w:rsidP="00671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75088E3" w14:textId="77777777" w:rsidR="0067191F" w:rsidRDefault="0067191F" w:rsidP="00671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6472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7CB2DD3F" w14:textId="77777777" w:rsidR="00EC7191" w:rsidRDefault="00EC7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4DEB90A" w14:textId="77777777" w:rsidR="005B36CB" w:rsidRDefault="005B36CB" w:rsidP="005E333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25" w:name="_Toc13757266"/>
      <w:r w:rsidRPr="00762D0F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การจัดประเภทรายการใหม่</w:t>
      </w:r>
      <w:bookmarkEnd w:id="25"/>
      <w:r w:rsidRPr="00762D0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 </w:t>
      </w:r>
    </w:p>
    <w:p w14:paraId="1F6D97EA" w14:textId="77777777" w:rsidR="009E3E80" w:rsidRPr="00AC0952" w:rsidRDefault="009E3E80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  <w:lang w:val="en-GB"/>
        </w:rPr>
      </w:pPr>
    </w:p>
    <w:p w14:paraId="4A69B969" w14:textId="77777777" w:rsidR="005B36CB" w:rsidRDefault="005B36CB" w:rsidP="00717A3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2561 </w:t>
      </w:r>
      <w:r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และงบกำไรขาดทุนเบ็ดเสร็จสำหรับงวด</w:t>
      </w:r>
      <w:r w:rsidR="00CF5CD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สามเดือน</w:t>
      </w:r>
      <w:r w:rsidR="00CF5CD0">
        <w:rPr>
          <w:rFonts w:ascii="Angsana New" w:hAnsi="Angsana New" w:cs="Angsana New" w:hint="cs"/>
          <w:sz w:val="30"/>
          <w:szCs w:val="30"/>
          <w:cs/>
          <w:lang w:bidi="th-TH"/>
        </w:rPr>
        <w:t>และหกเดือน</w:t>
      </w:r>
      <w:r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C4664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="004C4664">
        <w:rPr>
          <w:rFonts w:ascii="Angsana New" w:hAnsi="Angsana New" w:cs="Angsana New"/>
          <w:sz w:val="30"/>
          <w:szCs w:val="30"/>
          <w:cs/>
          <w:lang w:bidi="th-TH"/>
        </w:rPr>
        <w:t>มิถุนายน</w:t>
      </w:r>
      <w:r w:rsidR="00644985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CF5CD0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>การเงินระหว่าง</w:t>
      </w:r>
      <w:r w:rsidRPr="00CF5E81">
        <w:rPr>
          <w:rFonts w:ascii="Angsana New" w:hAnsi="Angsana New" w:cs="Angsana New"/>
          <w:sz w:val="30"/>
          <w:szCs w:val="30"/>
          <w:cs/>
        </w:rPr>
        <w:t>กาลปี</w:t>
      </w:r>
      <w:r w:rsidRPr="00D515D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 w:cs="Angsana New"/>
          <w:sz w:val="30"/>
          <w:szCs w:val="30"/>
          <w:lang w:bidi="th-TH"/>
        </w:rPr>
        <w:t>2562</w:t>
      </w:r>
    </w:p>
    <w:p w14:paraId="54FABCF9" w14:textId="77777777" w:rsidR="00AF5FFF" w:rsidRPr="00AC0952" w:rsidRDefault="00AF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982"/>
        <w:gridCol w:w="8"/>
      </w:tblGrid>
      <w:tr w:rsidR="005B36CB" w:rsidRPr="000F6108" w14:paraId="229D7C9B" w14:textId="77777777" w:rsidTr="00AF5FFF">
        <w:trPr>
          <w:gridAfter w:val="1"/>
          <w:wAfter w:w="8" w:type="dxa"/>
          <w:trHeight w:val="74"/>
          <w:tblHeader/>
        </w:trPr>
        <w:tc>
          <w:tcPr>
            <w:tcW w:w="5490" w:type="dxa"/>
            <w:shd w:val="clear" w:color="auto" w:fill="auto"/>
          </w:tcPr>
          <w:p w14:paraId="32306F67" w14:textId="77777777" w:rsidR="005B36CB" w:rsidRPr="00AF5FFF" w:rsidRDefault="005B36CB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2E9F2F" w14:textId="77777777" w:rsidR="005B36CB" w:rsidRPr="00AF5FFF" w:rsidRDefault="005B36CB" w:rsidP="005B36CB">
            <w:pPr>
              <w:pStyle w:val="BodyText"/>
              <w:spacing w:after="0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36CB" w:rsidRPr="000F6108" w14:paraId="6D79F797" w14:textId="77777777" w:rsidTr="00AF5FFF">
        <w:trPr>
          <w:gridAfter w:val="1"/>
          <w:wAfter w:w="8" w:type="dxa"/>
          <w:trHeight w:val="64"/>
          <w:tblHeader/>
        </w:trPr>
        <w:tc>
          <w:tcPr>
            <w:tcW w:w="5490" w:type="dxa"/>
            <w:shd w:val="clear" w:color="auto" w:fill="auto"/>
          </w:tcPr>
          <w:p w14:paraId="0EC2186F" w14:textId="77777777" w:rsidR="005B36CB" w:rsidRPr="00AF5FFF" w:rsidRDefault="005B36CB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3010CC" w14:textId="77777777" w:rsidR="005B36CB" w:rsidRPr="00AF5FFF" w:rsidRDefault="005B36CB" w:rsidP="00AF5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26"/>
              </w:tabs>
              <w:spacing w:after="0" w:line="34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1A013DF9" w14:textId="77777777" w:rsidR="005B36CB" w:rsidRPr="00AF5FFF" w:rsidRDefault="005B36CB" w:rsidP="005B36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B34775" w14:textId="77777777" w:rsidR="005B36CB" w:rsidRPr="00AF5FFF" w:rsidRDefault="005B36CB" w:rsidP="005B36C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C930B7" w14:textId="77777777" w:rsidR="005B36CB" w:rsidRPr="00AF5FFF" w:rsidRDefault="005B36CB" w:rsidP="005B36C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755EB4D1" w14:textId="77777777" w:rsidR="005B36CB" w:rsidRPr="00AF5FFF" w:rsidRDefault="005B36CB" w:rsidP="005B36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4D4BBC0C" w14:textId="77777777" w:rsidR="005B36CB" w:rsidRPr="00AF5FFF" w:rsidRDefault="005B36CB" w:rsidP="00AF5FFF">
            <w:pPr>
              <w:pStyle w:val="BodyText"/>
              <w:spacing w:after="0" w:line="34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  <w:r w:rsidR="00AF5FF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5B36CB" w:rsidRPr="000F6108" w14:paraId="304C1D03" w14:textId="77777777" w:rsidTr="00AF5FFF">
        <w:trPr>
          <w:trHeight w:val="248"/>
          <w:tblHeader/>
        </w:trPr>
        <w:tc>
          <w:tcPr>
            <w:tcW w:w="5490" w:type="dxa"/>
            <w:shd w:val="clear" w:color="auto" w:fill="auto"/>
          </w:tcPr>
          <w:p w14:paraId="7B1C56E2" w14:textId="77777777" w:rsidR="005B36CB" w:rsidRPr="00AF5FFF" w:rsidRDefault="005B36CB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14:paraId="093E2633" w14:textId="77777777" w:rsidR="005B36CB" w:rsidRPr="00AF5FFF" w:rsidRDefault="00543760" w:rsidP="005B36C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36CB" w:rsidRPr="000F6108" w14:paraId="50B442F4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7301D58D" w14:textId="77777777" w:rsidR="005B36CB" w:rsidRPr="00AF5FFF" w:rsidRDefault="005B36CB" w:rsidP="005B36CB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 ณ วันที่ 31 ธันวาคม 256</w:t>
            </w:r>
            <w:r w:rsidRPr="00DB2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286A7DC8" w14:textId="77777777" w:rsidR="005B36CB" w:rsidRPr="00AF5FFF" w:rsidRDefault="005B36CB" w:rsidP="005B36C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68295E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07A81A" w14:textId="77777777" w:rsidR="005B36CB" w:rsidRPr="00AF5FFF" w:rsidRDefault="005B36CB" w:rsidP="005B36C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C8ED0D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E3ACC17" w14:textId="77777777" w:rsidR="005B36CB" w:rsidRPr="00AF5FFF" w:rsidRDefault="005B36CB" w:rsidP="005B36C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36CB" w:rsidRPr="000F6108" w14:paraId="5B6359E5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2E79781D" w14:textId="77777777" w:rsidR="00AF5FFF" w:rsidRDefault="005B36CB" w:rsidP="005B36CB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</w:t>
            </w:r>
          </w:p>
          <w:p w14:paraId="0501B27A" w14:textId="77777777" w:rsidR="005B36CB" w:rsidRPr="00AF5FFF" w:rsidRDefault="00AF5FFF" w:rsidP="00AF5FFF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2D289FCE" w14:textId="77777777" w:rsidR="00CD1875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0A875F22" w14:textId="77777777" w:rsidR="005B36CB" w:rsidRPr="00AF5FFF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  <w:tc>
          <w:tcPr>
            <w:tcW w:w="270" w:type="dxa"/>
            <w:shd w:val="clear" w:color="auto" w:fill="auto"/>
          </w:tcPr>
          <w:p w14:paraId="06593ECC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CAC85D" w14:textId="77777777" w:rsidR="00CD1875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7570BB" w14:textId="77777777" w:rsidR="005B36CB" w:rsidRPr="00AF5FFF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(230,733)</w:t>
            </w:r>
          </w:p>
        </w:tc>
        <w:tc>
          <w:tcPr>
            <w:tcW w:w="270" w:type="dxa"/>
            <w:shd w:val="clear" w:color="auto" w:fill="auto"/>
          </w:tcPr>
          <w:p w14:paraId="62725A59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5800ECCF" w14:textId="77777777" w:rsidR="00CD1875" w:rsidRDefault="00543760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3689B14B" w14:textId="77777777" w:rsidR="005B36CB" w:rsidRPr="00AF5FFF" w:rsidRDefault="00CD1875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6CB" w:rsidRPr="000F6108" w14:paraId="35A64FAB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0D7C8341" w14:textId="77777777" w:rsidR="005B36CB" w:rsidRPr="00AF5FFF" w:rsidRDefault="00A22132" w:rsidP="005B36CB">
            <w:pPr>
              <w:pStyle w:val="BodyText"/>
              <w:spacing w:after="0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CC41F04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6C475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0B7479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  <w:tc>
          <w:tcPr>
            <w:tcW w:w="270" w:type="dxa"/>
            <w:shd w:val="clear" w:color="auto" w:fill="auto"/>
          </w:tcPr>
          <w:p w14:paraId="1C803A19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E419962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</w:tr>
      <w:tr w:rsidR="005B36CB" w:rsidRPr="000F6108" w14:paraId="78B05627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484B31C1" w14:textId="77777777" w:rsidR="005B36CB" w:rsidRPr="00AF5FFF" w:rsidRDefault="005B36CB" w:rsidP="00AF5FFF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ลูกหนี้เงินให้กู้ยืมและดอกเบี้ยค้างรับที่ถึงกำหนดชำระภายในหนึ่งปี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07C0A2C4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14:paraId="0430F107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9B5961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(42,123)</w:t>
            </w:r>
          </w:p>
        </w:tc>
        <w:tc>
          <w:tcPr>
            <w:tcW w:w="270" w:type="dxa"/>
            <w:shd w:val="clear" w:color="auto" w:fill="auto"/>
          </w:tcPr>
          <w:p w14:paraId="36C0D526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EBDF6C3" w14:textId="77777777" w:rsidR="005B36CB" w:rsidRPr="00AF5FFF" w:rsidRDefault="003924C9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6CB" w:rsidRPr="000F6108" w14:paraId="1E39CB1E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1FE602AB" w14:textId="77777777" w:rsidR="005B36CB" w:rsidRPr="00AF5FFF" w:rsidRDefault="00A22132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="002A4595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สินเชื่อภาคธุรกิจ</w:t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และดอกเบี้ยค้างรับที่</w:t>
            </w:r>
            <w:r w:rsidR="009E3E80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56010E32" w14:textId="77777777" w:rsidR="005B36CB" w:rsidRPr="00AF5FFF" w:rsidRDefault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A7739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0C7E21" w14:textId="77777777" w:rsidR="005B36CB" w:rsidRPr="00AF5FFF" w:rsidRDefault="00C6172A" w:rsidP="00AC095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14:paraId="524F8936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504FBE06" w14:textId="77777777" w:rsidR="005B36CB" w:rsidRPr="00AF5FFF" w:rsidRDefault="003924C9" w:rsidP="003924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</w:tr>
      <w:tr w:rsidR="005B36CB" w:rsidRPr="000F6108" w14:paraId="637B1AA5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2A31F6B2" w14:textId="77777777" w:rsidR="00AF5FFF" w:rsidRPr="001810CD" w:rsidRDefault="005B36CB" w:rsidP="005B36CB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10C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ลูกหนี้สินเชื่อแก่ผู้บริโภคโดยมีสินทรัพย์ค้ำประกันที่ถึง</w:t>
            </w:r>
          </w:p>
          <w:p w14:paraId="59D1D85D" w14:textId="77777777" w:rsidR="005B36CB" w:rsidRPr="001810CD" w:rsidRDefault="00AF5FFF" w:rsidP="005B36CB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10C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10C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62664F7C" w14:textId="77777777" w:rsidR="00CD1875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430E0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  <w:tc>
          <w:tcPr>
            <w:tcW w:w="270" w:type="dxa"/>
            <w:shd w:val="clear" w:color="auto" w:fill="auto"/>
          </w:tcPr>
          <w:p w14:paraId="5DD3B945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77793D" w14:textId="77777777" w:rsidR="00CD1875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6872E596" w14:textId="77777777" w:rsidR="005B36CB" w:rsidRPr="00AF5FFF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(64,554)</w:t>
            </w:r>
          </w:p>
        </w:tc>
        <w:tc>
          <w:tcPr>
            <w:tcW w:w="270" w:type="dxa"/>
            <w:shd w:val="clear" w:color="auto" w:fill="auto"/>
          </w:tcPr>
          <w:p w14:paraId="1ADE8FD3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67404D71" w14:textId="77777777" w:rsidR="00CD1875" w:rsidRDefault="00C6172A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28E7E64F" w14:textId="77777777" w:rsidR="005B36CB" w:rsidRPr="00AF5FFF" w:rsidRDefault="00CD1875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6CB" w:rsidRPr="000F6108" w14:paraId="7B50A6C2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04BA23C1" w14:textId="77777777" w:rsidR="005B36CB" w:rsidRPr="00AF5FFF" w:rsidRDefault="00A22132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73FA6798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6865332B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68E9B1" w14:textId="77777777"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  <w:tc>
          <w:tcPr>
            <w:tcW w:w="270" w:type="dxa"/>
            <w:shd w:val="clear" w:color="auto" w:fill="auto"/>
          </w:tcPr>
          <w:p w14:paraId="0CD9E274" w14:textId="77777777"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DD123A1" w14:textId="77777777" w:rsidR="005B36CB" w:rsidRPr="00AF5FFF" w:rsidRDefault="003924C9" w:rsidP="003924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</w:tr>
      <w:tr w:rsidR="001810CD" w:rsidRPr="000F6108" w14:paraId="6D0BAA0B" w14:textId="77777777" w:rsidTr="00AC0952">
        <w:trPr>
          <w:gridAfter w:val="1"/>
          <w:wAfter w:w="8" w:type="dxa"/>
          <w:trHeight w:val="190"/>
        </w:trPr>
        <w:tc>
          <w:tcPr>
            <w:tcW w:w="5490" w:type="dxa"/>
            <w:shd w:val="clear" w:color="auto" w:fill="auto"/>
          </w:tcPr>
          <w:p w14:paraId="601A676C" w14:textId="77777777"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FE7951" w14:textId="77777777"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810586" w14:textId="77777777"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DAB23" w14:textId="77777777"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75B462A" w14:textId="77777777"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39F9B0B" w14:textId="77777777"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810CD" w:rsidRPr="000F6108" w14:paraId="42F9F719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738758E9" w14:textId="77777777"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งบกำไรขาดทุนเบ็ดเสร็จสำหรับงวดสามเดือนสิ้นสุด</w:t>
            </w:r>
          </w:p>
          <w:p w14:paraId="2A6AD8A9" w14:textId="77777777" w:rsidR="001810CD" w:rsidRPr="00AF5FFF" w:rsidRDefault="001810CD" w:rsidP="001810CD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CF5CD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30 มิถุนายน</w:t>
            </w: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256</w:t>
            </w:r>
            <w:r w:rsidRPr="00DB2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006822A" w14:textId="77777777"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BC7CFE" w14:textId="77777777"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140026" w14:textId="77777777"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56B6F3" w14:textId="77777777"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9B57FEF" w14:textId="77777777"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1F73" w:rsidRPr="000F6108" w14:paraId="22C20CD4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A895CEB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จากสินเชื่อแก่ผู้บริโภคโดยมีสินทรัพย์ค้ำประกัน</w:t>
            </w:r>
          </w:p>
        </w:tc>
        <w:tc>
          <w:tcPr>
            <w:tcW w:w="990" w:type="dxa"/>
            <w:shd w:val="clear" w:color="auto" w:fill="auto"/>
          </w:tcPr>
          <w:p w14:paraId="52BE46E3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40,281</w:t>
            </w:r>
          </w:p>
        </w:tc>
        <w:tc>
          <w:tcPr>
            <w:tcW w:w="270" w:type="dxa"/>
            <w:shd w:val="clear" w:color="auto" w:fill="auto"/>
          </w:tcPr>
          <w:p w14:paraId="68B2500C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B5D78B" w14:textId="77777777" w:rsidR="00071F73" w:rsidRPr="00071F73" w:rsidRDefault="00071F73" w:rsidP="005A6472">
            <w:pPr>
              <w:pStyle w:val="BodyText"/>
              <w:tabs>
                <w:tab w:val="clear" w:pos="227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(40,281)</w:t>
            </w:r>
          </w:p>
        </w:tc>
        <w:tc>
          <w:tcPr>
            <w:tcW w:w="270" w:type="dxa"/>
            <w:shd w:val="clear" w:color="auto" w:fill="auto"/>
          </w:tcPr>
          <w:p w14:paraId="2A1ABAA7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5E775343" w14:textId="77777777" w:rsidR="00071F73" w:rsidRPr="00071F73" w:rsidRDefault="00071F73" w:rsidP="005A647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1F73" w:rsidRPr="000F6108" w14:paraId="7DA7267C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972F28B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</w:t>
            </w:r>
          </w:p>
        </w:tc>
        <w:tc>
          <w:tcPr>
            <w:tcW w:w="990" w:type="dxa"/>
            <w:shd w:val="clear" w:color="auto" w:fill="auto"/>
          </w:tcPr>
          <w:p w14:paraId="19CF6397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16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C47F6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D1735E" w14:textId="77777777" w:rsidR="00071F73" w:rsidRPr="00071F73" w:rsidRDefault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40,281</w:t>
            </w:r>
          </w:p>
        </w:tc>
        <w:tc>
          <w:tcPr>
            <w:tcW w:w="270" w:type="dxa"/>
            <w:shd w:val="clear" w:color="auto" w:fill="auto"/>
          </w:tcPr>
          <w:p w14:paraId="0B43D689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448A0323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40,281</w:t>
            </w:r>
          </w:p>
        </w:tc>
      </w:tr>
      <w:tr w:rsidR="00071F73" w:rsidRPr="000F6108" w14:paraId="13516D45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107C5BE9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990" w:type="dxa"/>
            <w:shd w:val="clear" w:color="auto" w:fill="auto"/>
          </w:tcPr>
          <w:p w14:paraId="0DDEACAD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329310B6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F4E1DE" w14:textId="77777777" w:rsidR="00071F73" w:rsidRPr="00071F73" w:rsidRDefault="00071F73" w:rsidP="005A6472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0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(466)</w:t>
            </w:r>
          </w:p>
        </w:tc>
        <w:tc>
          <w:tcPr>
            <w:tcW w:w="270" w:type="dxa"/>
            <w:shd w:val="clear" w:color="auto" w:fill="auto"/>
          </w:tcPr>
          <w:p w14:paraId="2389F3FE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7E6211CA" w14:textId="77777777" w:rsidR="00071F73" w:rsidRPr="00071F73" w:rsidRDefault="00071F73" w:rsidP="005A647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1F73" w:rsidRPr="000F6108" w14:paraId="14EE4F61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35D99F59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สินเชื่อภาค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990" w:type="dxa"/>
            <w:shd w:val="clear" w:color="auto" w:fill="auto"/>
          </w:tcPr>
          <w:p w14:paraId="78C2E468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C16A22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117A0A" w14:textId="77777777" w:rsidR="00071F73" w:rsidRPr="00071F73" w:rsidRDefault="00071F73" w:rsidP="005A6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73838362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175437D3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466</w:t>
            </w:r>
          </w:p>
        </w:tc>
      </w:tr>
      <w:tr w:rsidR="00071F73" w:rsidRPr="000F6108" w14:paraId="2EE65DB3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1567F8C9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50BFE181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524,567</w:t>
            </w:r>
          </w:p>
        </w:tc>
        <w:tc>
          <w:tcPr>
            <w:tcW w:w="270" w:type="dxa"/>
            <w:shd w:val="clear" w:color="auto" w:fill="auto"/>
          </w:tcPr>
          <w:p w14:paraId="6C3AEB53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62CAB6" w14:textId="77777777" w:rsidR="00071F73" w:rsidRPr="00071F73" w:rsidRDefault="00071F73" w:rsidP="005A6472">
            <w:pPr>
              <w:pStyle w:val="BodyText"/>
              <w:tabs>
                <w:tab w:val="clear" w:pos="227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7,206</w:t>
            </w:r>
          </w:p>
        </w:tc>
        <w:tc>
          <w:tcPr>
            <w:tcW w:w="270" w:type="dxa"/>
            <w:shd w:val="clear" w:color="auto" w:fill="auto"/>
          </w:tcPr>
          <w:p w14:paraId="08076FD4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2059C4FA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531,773</w:t>
            </w:r>
          </w:p>
        </w:tc>
      </w:tr>
      <w:tr w:rsidR="00071F73" w:rsidRPr="000F6108" w14:paraId="4377B5FF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56A55C51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จากสินเชื่อรายย่อย</w:t>
            </w:r>
          </w:p>
        </w:tc>
        <w:tc>
          <w:tcPr>
            <w:tcW w:w="990" w:type="dxa"/>
            <w:shd w:val="clear" w:color="auto" w:fill="auto"/>
          </w:tcPr>
          <w:p w14:paraId="20D3636C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43,637</w:t>
            </w:r>
          </w:p>
        </w:tc>
        <w:tc>
          <w:tcPr>
            <w:tcW w:w="270" w:type="dxa"/>
            <w:shd w:val="clear" w:color="auto" w:fill="auto"/>
          </w:tcPr>
          <w:p w14:paraId="6899F176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4D123CA" w14:textId="0C3CA42F" w:rsidR="00071F73" w:rsidRPr="00071F73" w:rsidRDefault="00083D8D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="00071F73"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(1,037)</w:t>
            </w:r>
          </w:p>
        </w:tc>
        <w:tc>
          <w:tcPr>
            <w:tcW w:w="270" w:type="dxa"/>
            <w:shd w:val="clear" w:color="auto" w:fill="auto"/>
          </w:tcPr>
          <w:p w14:paraId="1656FA1E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21C5FC95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42,600</w:t>
            </w:r>
          </w:p>
        </w:tc>
      </w:tr>
      <w:tr w:rsidR="00071F73" w:rsidRPr="000F6108" w14:paraId="4C3A1220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628DD79E" w14:textId="77777777" w:rsidR="00071F73" w:rsidRPr="00AF5FFF" w:rsidRDefault="00071F73" w:rsidP="00071F73">
            <w:pPr>
              <w:pStyle w:val="BodyText"/>
              <w:tabs>
                <w:tab w:val="clear" w:pos="227"/>
                <w:tab w:val="left" w:pos="165"/>
              </w:tabs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จากสินเชื่อเพื่อผู้บริโภครายย่อย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ภายใต้การจัดการสินเชื่อร่วมทางการเงิน</w:t>
            </w:r>
          </w:p>
        </w:tc>
        <w:tc>
          <w:tcPr>
            <w:tcW w:w="990" w:type="dxa"/>
            <w:shd w:val="clear" w:color="auto" w:fill="auto"/>
          </w:tcPr>
          <w:p w14:paraId="7695BC62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96902B2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18,565</w:t>
            </w:r>
          </w:p>
        </w:tc>
        <w:tc>
          <w:tcPr>
            <w:tcW w:w="270" w:type="dxa"/>
            <w:shd w:val="clear" w:color="auto" w:fill="auto"/>
          </w:tcPr>
          <w:p w14:paraId="7C9953AE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12C456E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A705352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(6,169)</w:t>
            </w:r>
          </w:p>
        </w:tc>
        <w:tc>
          <w:tcPr>
            <w:tcW w:w="270" w:type="dxa"/>
            <w:shd w:val="clear" w:color="auto" w:fill="auto"/>
          </w:tcPr>
          <w:p w14:paraId="023939C6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686A1142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824F0E3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12,396</w:t>
            </w:r>
          </w:p>
        </w:tc>
      </w:tr>
      <w:tr w:rsidR="00071F73" w:rsidRPr="000F6108" w14:paraId="1E3CDEE3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6AD63169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รายได้อื่นจากกิจกรรมที่เกี่ยวข้องกับสัญญาเช่าซื้อ</w:t>
            </w:r>
          </w:p>
        </w:tc>
        <w:tc>
          <w:tcPr>
            <w:tcW w:w="990" w:type="dxa"/>
            <w:shd w:val="clear" w:color="auto" w:fill="auto"/>
          </w:tcPr>
          <w:p w14:paraId="3632768A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76,800</w:t>
            </w:r>
          </w:p>
        </w:tc>
        <w:tc>
          <w:tcPr>
            <w:tcW w:w="270" w:type="dxa"/>
            <w:shd w:val="clear" w:color="auto" w:fill="auto"/>
          </w:tcPr>
          <w:p w14:paraId="48FA6D77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A464632" w14:textId="69D90AF4" w:rsidR="00071F73" w:rsidRPr="00071F73" w:rsidRDefault="00083D8D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 </w:t>
            </w:r>
            <w:r w:rsidR="00071F73"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(22,767)</w:t>
            </w:r>
          </w:p>
        </w:tc>
        <w:tc>
          <w:tcPr>
            <w:tcW w:w="270" w:type="dxa"/>
            <w:shd w:val="clear" w:color="auto" w:fill="auto"/>
          </w:tcPr>
          <w:p w14:paraId="04FFCF73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64C615BD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54,033</w:t>
            </w:r>
          </w:p>
        </w:tc>
      </w:tr>
      <w:tr w:rsidR="00071F73" w:rsidRPr="000F6108" w14:paraId="5E8C3F10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203F5B2C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39995D02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1EE24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69C1CE" w14:textId="46E15250" w:rsidR="00071F73" w:rsidRPr="00071F73" w:rsidRDefault="004C60BC" w:rsidP="005A647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970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="00071F73"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22,767 </w:t>
            </w:r>
          </w:p>
        </w:tc>
        <w:tc>
          <w:tcPr>
            <w:tcW w:w="270" w:type="dxa"/>
            <w:shd w:val="clear" w:color="auto" w:fill="auto"/>
          </w:tcPr>
          <w:p w14:paraId="4C3CD6CC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55093D94" w14:textId="77777777" w:rsidR="00071F73" w:rsidRPr="00071F73" w:rsidRDefault="00071F73" w:rsidP="00071F73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22,767</w:t>
            </w:r>
          </w:p>
        </w:tc>
      </w:tr>
      <w:tr w:rsidR="001810CD" w:rsidRPr="000F6108" w14:paraId="190DAD7C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455C4305" w14:textId="77777777"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83FA78" w14:textId="77777777"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2CBDC4" w14:textId="77777777"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8B889" w14:textId="77777777"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524C1950" w14:textId="77777777"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4C73FF15" w14:textId="77777777"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CC53441" w14:textId="77777777" w:rsidR="009E3E80" w:rsidRPr="001057FB" w:rsidRDefault="009E3E80" w:rsidP="009E3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  <w:lang w:val="en-GB"/>
        </w:rPr>
      </w:pPr>
    </w:p>
    <w:p w14:paraId="74728304" w14:textId="77777777" w:rsidR="00CF5CD0" w:rsidRDefault="00CF5CD0" w:rsidP="005B36C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81935C0" w14:textId="77777777" w:rsidR="00CF5CD0" w:rsidRDefault="00CF5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2FE5FC" w14:textId="77777777" w:rsidR="00CF5CD0" w:rsidRPr="00AC0952" w:rsidRDefault="00CF5CD0" w:rsidP="00CF5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982"/>
        <w:gridCol w:w="8"/>
      </w:tblGrid>
      <w:tr w:rsidR="00CF5CD0" w:rsidRPr="000F6108" w14:paraId="2E7E2526" w14:textId="77777777" w:rsidTr="00BA1623">
        <w:trPr>
          <w:gridAfter w:val="1"/>
          <w:wAfter w:w="8" w:type="dxa"/>
          <w:trHeight w:val="74"/>
          <w:tblHeader/>
        </w:trPr>
        <w:tc>
          <w:tcPr>
            <w:tcW w:w="5490" w:type="dxa"/>
            <w:shd w:val="clear" w:color="auto" w:fill="auto"/>
          </w:tcPr>
          <w:p w14:paraId="0A96C938" w14:textId="77777777" w:rsidR="00CF5CD0" w:rsidRPr="00AF5FFF" w:rsidRDefault="00CF5CD0" w:rsidP="00BA162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B2268F" w14:textId="77777777" w:rsidR="00CF5CD0" w:rsidRPr="00AF5FFF" w:rsidRDefault="00CF5CD0" w:rsidP="00BA1623">
            <w:pPr>
              <w:pStyle w:val="BodyText"/>
              <w:spacing w:after="0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5CD0" w:rsidRPr="000F6108" w14:paraId="1FF7C48A" w14:textId="77777777" w:rsidTr="00BA1623">
        <w:trPr>
          <w:gridAfter w:val="1"/>
          <w:wAfter w:w="8" w:type="dxa"/>
          <w:trHeight w:val="64"/>
          <w:tblHeader/>
        </w:trPr>
        <w:tc>
          <w:tcPr>
            <w:tcW w:w="5490" w:type="dxa"/>
            <w:shd w:val="clear" w:color="auto" w:fill="auto"/>
          </w:tcPr>
          <w:p w14:paraId="3863FD8B" w14:textId="77777777" w:rsidR="00CF5CD0" w:rsidRPr="00AF5FFF" w:rsidRDefault="00CF5CD0" w:rsidP="00BA162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02960F" w14:textId="77777777" w:rsidR="00CF5CD0" w:rsidRPr="00AF5FFF" w:rsidRDefault="00CF5CD0" w:rsidP="00BA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26"/>
              </w:tabs>
              <w:spacing w:after="0" w:line="34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5143B21D" w14:textId="77777777" w:rsidR="00CF5CD0" w:rsidRPr="00AF5FFF" w:rsidRDefault="00CF5CD0" w:rsidP="00BA1623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14D555" w14:textId="77777777" w:rsidR="00CF5CD0" w:rsidRPr="00AF5FFF" w:rsidRDefault="00CF5CD0" w:rsidP="00BA1623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8ECB5" w14:textId="77777777" w:rsidR="00CF5CD0" w:rsidRPr="00AF5FFF" w:rsidRDefault="00CF5CD0" w:rsidP="00BA1623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6FAD9286" w14:textId="77777777" w:rsidR="00CF5CD0" w:rsidRPr="00AF5FFF" w:rsidRDefault="00CF5CD0" w:rsidP="00BA1623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0DB166A" w14:textId="77777777" w:rsidR="00CF5CD0" w:rsidRPr="00AF5FFF" w:rsidRDefault="00CF5CD0" w:rsidP="00BA1623">
            <w:pPr>
              <w:pStyle w:val="BodyText"/>
              <w:spacing w:after="0" w:line="34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CF5CD0" w:rsidRPr="000F6108" w14:paraId="71C56CF4" w14:textId="77777777" w:rsidTr="00BA1623">
        <w:trPr>
          <w:trHeight w:val="248"/>
          <w:tblHeader/>
        </w:trPr>
        <w:tc>
          <w:tcPr>
            <w:tcW w:w="5490" w:type="dxa"/>
            <w:shd w:val="clear" w:color="auto" w:fill="auto"/>
          </w:tcPr>
          <w:p w14:paraId="7F3BA87D" w14:textId="77777777" w:rsidR="00CF5CD0" w:rsidRPr="00AF5FFF" w:rsidRDefault="00CF5CD0" w:rsidP="00BA162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14:paraId="2EBBB2C1" w14:textId="77777777" w:rsidR="00CF5CD0" w:rsidRPr="00AF5FFF" w:rsidRDefault="00CF5CD0" w:rsidP="00BA1623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5CD0" w:rsidRPr="000F6108" w14:paraId="5DA4221B" w14:textId="77777777" w:rsidTr="00BA1623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3DF1BA7C" w14:textId="77777777" w:rsidR="00CF5CD0" w:rsidRPr="00AF5FFF" w:rsidRDefault="00CF5CD0" w:rsidP="00BA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7D8C0BF9" w14:textId="77777777" w:rsidR="00CF5CD0" w:rsidRPr="00AF5FFF" w:rsidRDefault="00CF5CD0" w:rsidP="00BA1623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30 มิถุนายน</w:t>
            </w: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256</w:t>
            </w:r>
            <w:r w:rsidRPr="00DB2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0B44300" w14:textId="77777777" w:rsidR="00CF5CD0" w:rsidRPr="00AF5FFF" w:rsidRDefault="00CF5CD0" w:rsidP="00BA162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E7B0E13" w14:textId="77777777" w:rsidR="00CF5CD0" w:rsidRPr="00AF5FFF" w:rsidRDefault="00CF5CD0" w:rsidP="00BA162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D7B5C8" w14:textId="77777777" w:rsidR="00CF5CD0" w:rsidRPr="00AF5FFF" w:rsidRDefault="00CF5CD0" w:rsidP="00BA162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65BEEA" w14:textId="77777777" w:rsidR="00CF5CD0" w:rsidRPr="00AF5FFF" w:rsidRDefault="00CF5CD0" w:rsidP="00BA162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095A05FB" w14:textId="77777777" w:rsidR="00CF5CD0" w:rsidRPr="00AF5FFF" w:rsidRDefault="00CF5CD0" w:rsidP="00BA162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1F73" w:rsidRPr="000F6108" w14:paraId="5D48FC2D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7CBD6149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จากสินเชื่อแก่ผู้บริโภคโดยมีสินทรัพย์ค้ำประกัน</w:t>
            </w:r>
          </w:p>
        </w:tc>
        <w:tc>
          <w:tcPr>
            <w:tcW w:w="990" w:type="dxa"/>
            <w:shd w:val="clear" w:color="auto" w:fill="auto"/>
          </w:tcPr>
          <w:p w14:paraId="084A3AEA" w14:textId="77777777" w:rsidR="00071F73" w:rsidRPr="00071F73" w:rsidRDefault="00071F73" w:rsidP="00071F73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82,015</w:t>
            </w:r>
          </w:p>
        </w:tc>
        <w:tc>
          <w:tcPr>
            <w:tcW w:w="270" w:type="dxa"/>
            <w:shd w:val="clear" w:color="auto" w:fill="auto"/>
          </w:tcPr>
          <w:p w14:paraId="22C2CD32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46B4C2" w14:textId="77777777" w:rsidR="00071F73" w:rsidRPr="00071F73" w:rsidRDefault="00071F73" w:rsidP="00071F73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(82,015)</w:t>
            </w:r>
          </w:p>
        </w:tc>
        <w:tc>
          <w:tcPr>
            <w:tcW w:w="270" w:type="dxa"/>
            <w:shd w:val="clear" w:color="auto" w:fill="auto"/>
          </w:tcPr>
          <w:p w14:paraId="019135CC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3AC972E1" w14:textId="77777777" w:rsidR="00071F73" w:rsidRPr="00071F73" w:rsidRDefault="00071F73" w:rsidP="005A6472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615"/>
                <w:tab w:val="left" w:pos="704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071F73" w:rsidRPr="000F6108" w14:paraId="42D24E99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53FF38DE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</w:t>
            </w:r>
          </w:p>
        </w:tc>
        <w:tc>
          <w:tcPr>
            <w:tcW w:w="990" w:type="dxa"/>
            <w:shd w:val="clear" w:color="auto" w:fill="auto"/>
          </w:tcPr>
          <w:p w14:paraId="0135736B" w14:textId="77777777" w:rsidR="00071F73" w:rsidRPr="00071F73" w:rsidRDefault="00071F73" w:rsidP="005A6472">
            <w:pPr>
              <w:pStyle w:val="BodyText"/>
              <w:tabs>
                <w:tab w:val="clear" w:pos="454"/>
                <w:tab w:val="clear" w:pos="907"/>
                <w:tab w:val="left" w:pos="615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999062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44E880" w14:textId="77777777" w:rsidR="00071F73" w:rsidRPr="00071F73" w:rsidRDefault="00071F73" w:rsidP="005A6472">
            <w:pPr>
              <w:pStyle w:val="BodyText"/>
              <w:tabs>
                <w:tab w:val="clear" w:pos="680"/>
                <w:tab w:val="clear" w:pos="907"/>
                <w:tab w:val="left" w:pos="610"/>
                <w:tab w:val="decimal" w:pos="76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82,015</w:t>
            </w:r>
          </w:p>
        </w:tc>
        <w:tc>
          <w:tcPr>
            <w:tcW w:w="270" w:type="dxa"/>
            <w:shd w:val="clear" w:color="auto" w:fill="auto"/>
          </w:tcPr>
          <w:p w14:paraId="1E986745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57BE83C7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82,015</w:t>
            </w:r>
          </w:p>
        </w:tc>
      </w:tr>
      <w:tr w:rsidR="00071F73" w:rsidRPr="000F6108" w14:paraId="1745866F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191E0D3D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990" w:type="dxa"/>
            <w:shd w:val="clear" w:color="auto" w:fill="auto"/>
          </w:tcPr>
          <w:p w14:paraId="30EEA5D8" w14:textId="77777777" w:rsidR="00071F73" w:rsidRPr="00071F73" w:rsidRDefault="00071F73" w:rsidP="00071F73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4E5D0A49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6082E9" w14:textId="77777777" w:rsidR="00071F73" w:rsidRPr="00071F73" w:rsidRDefault="00071F73" w:rsidP="00071F73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(924)</w:t>
            </w:r>
          </w:p>
        </w:tc>
        <w:tc>
          <w:tcPr>
            <w:tcW w:w="270" w:type="dxa"/>
            <w:shd w:val="clear" w:color="auto" w:fill="auto"/>
          </w:tcPr>
          <w:p w14:paraId="2B8B102B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10F80E33" w14:textId="77777777" w:rsidR="00071F73" w:rsidRPr="00071F73" w:rsidRDefault="00071F73" w:rsidP="005A6472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615"/>
                <w:tab w:val="left" w:pos="704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071F73" w:rsidRPr="000F6108" w14:paraId="5D51214F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614303E0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สินเชื่อภาค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990" w:type="dxa"/>
            <w:shd w:val="clear" w:color="auto" w:fill="auto"/>
          </w:tcPr>
          <w:p w14:paraId="62F88103" w14:textId="77777777" w:rsidR="00071F73" w:rsidRPr="00071F73" w:rsidRDefault="00071F73" w:rsidP="005A6472">
            <w:pPr>
              <w:pStyle w:val="BodyText"/>
              <w:tabs>
                <w:tab w:val="clear" w:pos="454"/>
                <w:tab w:val="clear" w:pos="907"/>
                <w:tab w:val="left" w:pos="615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A4BB8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B7C6CE" w14:textId="77777777" w:rsidR="00071F73" w:rsidRPr="00071F73" w:rsidRDefault="00071F73" w:rsidP="005A6472">
            <w:pPr>
              <w:pStyle w:val="BodyText"/>
              <w:tabs>
                <w:tab w:val="clear" w:pos="680"/>
                <w:tab w:val="clear" w:pos="907"/>
                <w:tab w:val="decimal" w:pos="700"/>
                <w:tab w:val="left" w:pos="790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1D52BB82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09F02892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924</w:t>
            </w:r>
          </w:p>
        </w:tc>
      </w:tr>
      <w:tr w:rsidR="00071F73" w:rsidRPr="000F6108" w14:paraId="334F7B50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C77BD5A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68A7DD84" w14:textId="77777777" w:rsidR="00071F73" w:rsidRPr="00071F73" w:rsidRDefault="00071F73" w:rsidP="00071F73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1,038,044</w:t>
            </w:r>
          </w:p>
        </w:tc>
        <w:tc>
          <w:tcPr>
            <w:tcW w:w="270" w:type="dxa"/>
            <w:shd w:val="clear" w:color="auto" w:fill="auto"/>
          </w:tcPr>
          <w:p w14:paraId="0AE9F729" w14:textId="77777777" w:rsidR="00071F73" w:rsidRPr="00071F73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BB8A14" w14:textId="77777777" w:rsidR="00071F73" w:rsidRPr="00071F73" w:rsidRDefault="00071F73" w:rsidP="005A6472">
            <w:pPr>
              <w:pStyle w:val="BodyText"/>
              <w:tabs>
                <w:tab w:val="clear" w:pos="907"/>
                <w:tab w:val="left" w:pos="790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15,207</w:t>
            </w:r>
          </w:p>
        </w:tc>
        <w:tc>
          <w:tcPr>
            <w:tcW w:w="270" w:type="dxa"/>
            <w:shd w:val="clear" w:color="auto" w:fill="auto"/>
          </w:tcPr>
          <w:p w14:paraId="51AD0538" w14:textId="77777777" w:rsidR="00071F73" w:rsidRPr="00071F73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75AE1B05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1,053,251</w:t>
            </w:r>
          </w:p>
        </w:tc>
      </w:tr>
      <w:tr w:rsidR="00071F73" w:rsidRPr="000F6108" w14:paraId="4EFECD0A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B3A8681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จากสินเชื่อรายย่อย</w:t>
            </w:r>
          </w:p>
        </w:tc>
        <w:tc>
          <w:tcPr>
            <w:tcW w:w="990" w:type="dxa"/>
            <w:shd w:val="clear" w:color="auto" w:fill="auto"/>
          </w:tcPr>
          <w:p w14:paraId="5F46BF8E" w14:textId="77777777" w:rsidR="00071F73" w:rsidRPr="00071F73" w:rsidRDefault="00071F73" w:rsidP="00071F73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80,236</w:t>
            </w:r>
          </w:p>
        </w:tc>
        <w:tc>
          <w:tcPr>
            <w:tcW w:w="270" w:type="dxa"/>
            <w:shd w:val="clear" w:color="auto" w:fill="auto"/>
          </w:tcPr>
          <w:p w14:paraId="382F895F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B5D2BD" w14:textId="77777777" w:rsidR="00071F73" w:rsidRPr="00071F73" w:rsidRDefault="00071F73" w:rsidP="00071F73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(2,060)</w:t>
            </w:r>
          </w:p>
        </w:tc>
        <w:tc>
          <w:tcPr>
            <w:tcW w:w="270" w:type="dxa"/>
            <w:shd w:val="clear" w:color="auto" w:fill="auto"/>
          </w:tcPr>
          <w:p w14:paraId="64624C3D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2A13A71D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78,176</w:t>
            </w:r>
          </w:p>
        </w:tc>
      </w:tr>
      <w:tr w:rsidR="00071F73" w:rsidRPr="000F6108" w14:paraId="5E946BDF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200CD9BE" w14:textId="77777777" w:rsidR="00071F73" w:rsidRPr="00AF5FFF" w:rsidRDefault="00071F73" w:rsidP="00071F73">
            <w:pPr>
              <w:pStyle w:val="BodyText"/>
              <w:tabs>
                <w:tab w:val="clear" w:pos="227"/>
                <w:tab w:val="left" w:pos="165"/>
              </w:tabs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จากสินเชื่อเพื่อผู้บริโภครายย่อย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ภายใต้การจัดการสินเชื่อร่วมทางการเงิน</w:t>
            </w:r>
          </w:p>
        </w:tc>
        <w:tc>
          <w:tcPr>
            <w:tcW w:w="990" w:type="dxa"/>
            <w:shd w:val="clear" w:color="auto" w:fill="auto"/>
          </w:tcPr>
          <w:p w14:paraId="280A1116" w14:textId="77777777" w:rsidR="00071F73" w:rsidRPr="00071F73" w:rsidRDefault="00071F73" w:rsidP="00071F73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53E4246" w14:textId="77777777" w:rsidR="00071F73" w:rsidRPr="00071F73" w:rsidRDefault="00071F73" w:rsidP="00071F73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37,410</w:t>
            </w:r>
          </w:p>
        </w:tc>
        <w:tc>
          <w:tcPr>
            <w:tcW w:w="270" w:type="dxa"/>
            <w:shd w:val="clear" w:color="auto" w:fill="auto"/>
          </w:tcPr>
          <w:p w14:paraId="608143A1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0C6D46" w14:textId="77777777" w:rsidR="00071F73" w:rsidRPr="00071F73" w:rsidRDefault="00071F73" w:rsidP="00071F73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9C904F3" w14:textId="77777777" w:rsidR="00071F73" w:rsidRPr="00071F73" w:rsidRDefault="00071F73" w:rsidP="00071F73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(13,147)</w:t>
            </w:r>
          </w:p>
        </w:tc>
        <w:tc>
          <w:tcPr>
            <w:tcW w:w="270" w:type="dxa"/>
            <w:shd w:val="clear" w:color="auto" w:fill="auto"/>
          </w:tcPr>
          <w:p w14:paraId="1FCFB50C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7E614DDF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5F54CE9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24,263</w:t>
            </w:r>
          </w:p>
        </w:tc>
      </w:tr>
      <w:tr w:rsidR="00071F73" w:rsidRPr="000F6108" w14:paraId="198776C9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7EFB3322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รายได้อื่นจากกิจกรรมที่เกี่ยวข้องกับสัญญาเช่าซื้อ</w:t>
            </w:r>
          </w:p>
        </w:tc>
        <w:tc>
          <w:tcPr>
            <w:tcW w:w="990" w:type="dxa"/>
            <w:shd w:val="clear" w:color="auto" w:fill="auto"/>
          </w:tcPr>
          <w:p w14:paraId="05E5997D" w14:textId="77777777" w:rsidR="00071F73" w:rsidRPr="00071F73" w:rsidRDefault="00071F73" w:rsidP="00071F73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148,803</w:t>
            </w:r>
          </w:p>
        </w:tc>
        <w:tc>
          <w:tcPr>
            <w:tcW w:w="270" w:type="dxa"/>
            <w:shd w:val="clear" w:color="auto" w:fill="auto"/>
          </w:tcPr>
          <w:p w14:paraId="543E06E2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9AE7F6" w14:textId="77777777" w:rsidR="00071F73" w:rsidRPr="00071F73" w:rsidRDefault="00071F73" w:rsidP="00071F73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(40,219)</w:t>
            </w:r>
          </w:p>
        </w:tc>
        <w:tc>
          <w:tcPr>
            <w:tcW w:w="270" w:type="dxa"/>
            <w:shd w:val="clear" w:color="auto" w:fill="auto"/>
          </w:tcPr>
          <w:p w14:paraId="53C1BCBB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4A722F25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108,584</w:t>
            </w:r>
          </w:p>
        </w:tc>
      </w:tr>
      <w:tr w:rsidR="00071F73" w:rsidRPr="000F6108" w14:paraId="07255251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7CE4B669" w14:textId="77777777" w:rsidR="00071F73" w:rsidRPr="00AF5FFF" w:rsidRDefault="00071F73" w:rsidP="00071F7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6D36DF97" w14:textId="77777777" w:rsidR="00071F73" w:rsidRPr="00071F73" w:rsidRDefault="00071F73" w:rsidP="005A6472">
            <w:pPr>
              <w:pStyle w:val="BodyText"/>
              <w:tabs>
                <w:tab w:val="clear" w:pos="454"/>
                <w:tab w:val="clear" w:pos="907"/>
                <w:tab w:val="left" w:pos="615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C9106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C4860B" w14:textId="77777777" w:rsidR="00071F73" w:rsidRPr="00071F73" w:rsidRDefault="00071F73" w:rsidP="005A6472">
            <w:pPr>
              <w:pStyle w:val="BodyText"/>
              <w:tabs>
                <w:tab w:val="clear" w:pos="907"/>
                <w:tab w:val="left" w:pos="790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40,219</w:t>
            </w:r>
          </w:p>
        </w:tc>
        <w:tc>
          <w:tcPr>
            <w:tcW w:w="270" w:type="dxa"/>
            <w:shd w:val="clear" w:color="auto" w:fill="auto"/>
          </w:tcPr>
          <w:p w14:paraId="4B573F5E" w14:textId="77777777" w:rsidR="00071F73" w:rsidRPr="00071F73" w:rsidRDefault="00071F73" w:rsidP="00071F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6D26DE26" w14:textId="77777777" w:rsidR="00071F73" w:rsidRPr="00071F73" w:rsidRDefault="00071F73" w:rsidP="00071F73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71F7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40,219</w:t>
            </w:r>
          </w:p>
        </w:tc>
      </w:tr>
      <w:tr w:rsidR="00CF5CD0" w:rsidRPr="000F6108" w14:paraId="7EE2BDC5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3DD3A04D" w14:textId="77777777" w:rsidR="00CF5CD0" w:rsidRPr="00AF5FFF" w:rsidRDefault="00CF5CD0" w:rsidP="00BA1623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B9909F" w14:textId="77777777" w:rsidR="00CF5CD0" w:rsidRPr="00AF5FFF" w:rsidRDefault="00CF5CD0" w:rsidP="00BA162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EE1E1F" w14:textId="77777777" w:rsidR="00CF5CD0" w:rsidRPr="00AF5FFF" w:rsidRDefault="00CF5CD0" w:rsidP="00BA162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65691" w14:textId="77777777" w:rsidR="00CF5CD0" w:rsidRPr="00AF5FFF" w:rsidRDefault="00CF5CD0" w:rsidP="00BA162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333C135" w14:textId="77777777" w:rsidR="00CF5CD0" w:rsidRPr="00AF5FFF" w:rsidRDefault="00CF5CD0" w:rsidP="00BA162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3387E180" w14:textId="77777777" w:rsidR="00CF5CD0" w:rsidRPr="00AF5FFF" w:rsidRDefault="00CF5CD0" w:rsidP="00BA162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B971956" w14:textId="77777777" w:rsidR="00CF5CD0" w:rsidRDefault="00CF5CD0" w:rsidP="005B36C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EB3F24D" w14:textId="77777777" w:rsidR="00AC6641" w:rsidRPr="005B36CB" w:rsidRDefault="00D85BDD" w:rsidP="005B36C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</w:t>
      </w:r>
      <w:r w:rsidR="009E3E80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9E3E80">
        <w:rPr>
          <w:rFonts w:ascii="Angsana New" w:hAnsi="Angsana New" w:cs="Angsana New" w:hint="cs"/>
          <w:sz w:val="30"/>
          <w:szCs w:val="30"/>
          <w:cs/>
          <w:lang w:bidi="th-TH"/>
        </w:rPr>
        <w:t>ได้จัดประเภท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>งินให้กู้ยืมภายใต้ข้อพิพาท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ที่ถึงกำหนดชำระภายในหนึ่งปี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="00A37B63" w:rsidRPr="001057FB">
        <w:rPr>
          <w:rFonts w:ascii="Angsana New" w:hAnsi="Angsana New" w:cs="Angsana New" w:hint="cs"/>
          <w:sz w:val="30"/>
          <w:szCs w:val="30"/>
          <w:cs/>
        </w:rPr>
        <w:t>ลูกหนี้สินเชื่อภาคธุรกิจ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>ภายใต้ข้อพิพาท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ถึงกำหนดชำระภายในหนึ่งปี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56A1D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756A1D" w:rsidRPr="00D85BDD">
        <w:rPr>
          <w:rFonts w:ascii="Angsana New" w:hAnsi="Angsana New" w:cs="Angsana New" w:hint="cs"/>
          <w:sz w:val="30"/>
          <w:szCs w:val="30"/>
          <w:cs/>
          <w:lang w:bidi="th-TH"/>
        </w:rPr>
        <w:t>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AC6641" w:rsidRPr="005B36CB" w:rsidSect="004022CA">
      <w:footerReference w:type="default" r:id="rId16"/>
      <w:pgSz w:w="11907" w:h="16840" w:code="9"/>
      <w:pgMar w:top="691" w:right="110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56303" w14:textId="77777777" w:rsidR="00B90108" w:rsidRDefault="00B90108">
      <w:r>
        <w:separator/>
      </w:r>
    </w:p>
  </w:endnote>
  <w:endnote w:type="continuationSeparator" w:id="0">
    <w:p w14:paraId="4ADB5186" w14:textId="77777777" w:rsidR="00B90108" w:rsidRDefault="00B9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29908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AC7342" w14:textId="77777777" w:rsidR="006756BC" w:rsidRPr="00A5378C" w:rsidRDefault="006756BC" w:rsidP="00A537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9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9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9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66523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E4B9C60" w14:textId="77777777" w:rsidR="006756BC" w:rsidRPr="00A355B8" w:rsidRDefault="006756BC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55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1974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1A36204" w14:textId="77777777" w:rsidR="006756BC" w:rsidRPr="00A355B8" w:rsidRDefault="006756BC" w:rsidP="004022C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65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9C0AC" w14:textId="77777777" w:rsidR="00B90108" w:rsidRDefault="00B90108">
      <w:r>
        <w:separator/>
      </w:r>
    </w:p>
  </w:footnote>
  <w:footnote w:type="continuationSeparator" w:id="0">
    <w:p w14:paraId="6CA554A8" w14:textId="77777777" w:rsidR="00B90108" w:rsidRDefault="00B90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AFE0" w14:textId="77777777" w:rsidR="006756BC" w:rsidRPr="00FA7747" w:rsidRDefault="006756BC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ECE662" w14:textId="77777777" w:rsidR="006756BC" w:rsidRPr="00FA7747" w:rsidRDefault="006756BC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 w:rsidRPr="00A43448"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A4344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04F3EC7" w14:textId="77777777" w:rsidR="006756BC" w:rsidRDefault="006756BC" w:rsidP="001E24C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 w:rsidRPr="00EC450F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</w:rPr>
      <w:t>งวดสามเดือนและหกเดือน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</w:rPr>
      <w:t xml:space="preserve">สิ้นสุดวันที่ </w:t>
    </w:r>
    <w:r w:rsidRPr="005A6472"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B2837D4" w14:textId="77777777" w:rsidR="006756BC" w:rsidRPr="00D026E6" w:rsidRDefault="006756BC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0DA81" w14:textId="77777777" w:rsidR="006756BC" w:rsidRPr="00FA7747" w:rsidRDefault="006756B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DB335F" w14:textId="77777777" w:rsidR="006756BC" w:rsidRPr="00FA7747" w:rsidRDefault="006756B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94E994E" w14:textId="77777777" w:rsidR="006756BC" w:rsidRPr="00410770" w:rsidRDefault="006756BC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75C1E59" w14:textId="77777777" w:rsidR="006756BC" w:rsidRPr="00074891" w:rsidRDefault="006756BC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B368" w14:textId="77777777" w:rsidR="006756BC" w:rsidRDefault="006756BC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54631"/>
    <w:multiLevelType w:val="hybridMultilevel"/>
    <w:tmpl w:val="293A0594"/>
    <w:lvl w:ilvl="0" w:tplc="5CC692CC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9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4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C4C36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0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1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16"/>
  </w:num>
  <w:num w:numId="5">
    <w:abstractNumId w:val="3"/>
  </w:num>
  <w:num w:numId="6">
    <w:abstractNumId w:val="30"/>
  </w:num>
  <w:num w:numId="7">
    <w:abstractNumId w:val="12"/>
  </w:num>
  <w:num w:numId="8">
    <w:abstractNumId w:val="23"/>
  </w:num>
  <w:num w:numId="9">
    <w:abstractNumId w:val="31"/>
  </w:num>
  <w:num w:numId="10">
    <w:abstractNumId w:val="8"/>
  </w:num>
  <w:num w:numId="11">
    <w:abstractNumId w:val="2"/>
  </w:num>
  <w:num w:numId="12">
    <w:abstractNumId w:val="27"/>
  </w:num>
  <w:num w:numId="13">
    <w:abstractNumId w:val="14"/>
  </w:num>
  <w:num w:numId="14">
    <w:abstractNumId w:val="1"/>
  </w:num>
  <w:num w:numId="15">
    <w:abstractNumId w:val="22"/>
  </w:num>
  <w:num w:numId="16">
    <w:abstractNumId w:val="18"/>
  </w:num>
  <w:num w:numId="17">
    <w:abstractNumId w:val="15"/>
  </w:num>
  <w:num w:numId="18">
    <w:abstractNumId w:val="5"/>
  </w:num>
  <w:num w:numId="19">
    <w:abstractNumId w:val="0"/>
  </w:num>
  <w:num w:numId="20">
    <w:abstractNumId w:val="24"/>
  </w:num>
  <w:num w:numId="21">
    <w:abstractNumId w:val="4"/>
  </w:num>
  <w:num w:numId="22">
    <w:abstractNumId w:val="9"/>
  </w:num>
  <w:num w:numId="23">
    <w:abstractNumId w:val="0"/>
  </w:num>
  <w:num w:numId="24">
    <w:abstractNumId w:val="32"/>
  </w:num>
  <w:num w:numId="25">
    <w:abstractNumId w:val="0"/>
  </w:num>
  <w:num w:numId="26">
    <w:abstractNumId w:val="26"/>
  </w:num>
  <w:num w:numId="27">
    <w:abstractNumId w:val="11"/>
  </w:num>
  <w:num w:numId="28">
    <w:abstractNumId w:val="29"/>
  </w:num>
  <w:num w:numId="29">
    <w:abstractNumId w:val="21"/>
  </w:num>
  <w:num w:numId="30">
    <w:abstractNumId w:val="19"/>
  </w:num>
  <w:num w:numId="31">
    <w:abstractNumId w:val="6"/>
  </w:num>
  <w:num w:numId="32">
    <w:abstractNumId w:val="13"/>
  </w:num>
  <w:num w:numId="33">
    <w:abstractNumId w:val="25"/>
  </w:num>
  <w:num w:numId="34">
    <w:abstractNumId w:val="10"/>
  </w:num>
  <w:num w:numId="35">
    <w:abstractNumId w:val="28"/>
  </w:num>
  <w:num w:numId="3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79C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2A7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8BF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4F9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0B"/>
    <w:rsid w:val="00047E70"/>
    <w:rsid w:val="0005031A"/>
    <w:rsid w:val="00050935"/>
    <w:rsid w:val="00050BEF"/>
    <w:rsid w:val="00050C98"/>
    <w:rsid w:val="00050DDE"/>
    <w:rsid w:val="00051417"/>
    <w:rsid w:val="000518C8"/>
    <w:rsid w:val="00051BC0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4F0A"/>
    <w:rsid w:val="000553C1"/>
    <w:rsid w:val="0005542F"/>
    <w:rsid w:val="00055589"/>
    <w:rsid w:val="000558C4"/>
    <w:rsid w:val="00055DC1"/>
    <w:rsid w:val="000569A6"/>
    <w:rsid w:val="000570A0"/>
    <w:rsid w:val="000606AB"/>
    <w:rsid w:val="00060AB1"/>
    <w:rsid w:val="00060C2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5FCB"/>
    <w:rsid w:val="000666E6"/>
    <w:rsid w:val="00066C2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1F73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D8D"/>
    <w:rsid w:val="00083E1D"/>
    <w:rsid w:val="00084299"/>
    <w:rsid w:val="000849D1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BC2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3A0A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064"/>
    <w:rsid w:val="000B142E"/>
    <w:rsid w:val="000B14A1"/>
    <w:rsid w:val="000B1666"/>
    <w:rsid w:val="000B1B59"/>
    <w:rsid w:val="000B1C16"/>
    <w:rsid w:val="000B1CB1"/>
    <w:rsid w:val="000B21CA"/>
    <w:rsid w:val="000B268E"/>
    <w:rsid w:val="000B287F"/>
    <w:rsid w:val="000B33FE"/>
    <w:rsid w:val="000B3423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7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C7FD9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1A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32E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0D2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4A0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CFD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8F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EEB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B2A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2F5"/>
    <w:rsid w:val="001964A9"/>
    <w:rsid w:val="00196CB8"/>
    <w:rsid w:val="00196CBF"/>
    <w:rsid w:val="0019739F"/>
    <w:rsid w:val="001973B5"/>
    <w:rsid w:val="00197591"/>
    <w:rsid w:val="0019762E"/>
    <w:rsid w:val="00197831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3849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18E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1A0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1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1DED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C6F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9C"/>
    <w:rsid w:val="0020690E"/>
    <w:rsid w:val="00206CB0"/>
    <w:rsid w:val="00206DEC"/>
    <w:rsid w:val="00207168"/>
    <w:rsid w:val="00207395"/>
    <w:rsid w:val="00207454"/>
    <w:rsid w:val="0021020C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A16"/>
    <w:rsid w:val="00224BB2"/>
    <w:rsid w:val="00224D67"/>
    <w:rsid w:val="002254D7"/>
    <w:rsid w:val="00225627"/>
    <w:rsid w:val="002256F3"/>
    <w:rsid w:val="00225D4D"/>
    <w:rsid w:val="0022635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5F7D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2F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3FE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133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2F8A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182"/>
    <w:rsid w:val="002E5D04"/>
    <w:rsid w:val="002E5D37"/>
    <w:rsid w:val="002E5D6C"/>
    <w:rsid w:val="002E5FC4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495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37B93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121"/>
    <w:rsid w:val="003702BE"/>
    <w:rsid w:val="003709FA"/>
    <w:rsid w:val="00370CD5"/>
    <w:rsid w:val="00370CF8"/>
    <w:rsid w:val="00370EB0"/>
    <w:rsid w:val="00371225"/>
    <w:rsid w:val="00371360"/>
    <w:rsid w:val="00371AC8"/>
    <w:rsid w:val="00371BBF"/>
    <w:rsid w:val="00371C96"/>
    <w:rsid w:val="0037224C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35F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9D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A69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17F37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7E"/>
    <w:rsid w:val="004243A9"/>
    <w:rsid w:val="0042444C"/>
    <w:rsid w:val="0042468B"/>
    <w:rsid w:val="0042491D"/>
    <w:rsid w:val="00424FCC"/>
    <w:rsid w:val="00425049"/>
    <w:rsid w:val="0042534C"/>
    <w:rsid w:val="004255C3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5F79"/>
    <w:rsid w:val="00446229"/>
    <w:rsid w:val="0044636C"/>
    <w:rsid w:val="004464BE"/>
    <w:rsid w:val="0044694B"/>
    <w:rsid w:val="00446D2F"/>
    <w:rsid w:val="004474F9"/>
    <w:rsid w:val="00447BB8"/>
    <w:rsid w:val="004511FA"/>
    <w:rsid w:val="0045141E"/>
    <w:rsid w:val="00451BC0"/>
    <w:rsid w:val="00452011"/>
    <w:rsid w:val="0045203F"/>
    <w:rsid w:val="0045207E"/>
    <w:rsid w:val="00452728"/>
    <w:rsid w:val="00452B8F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E99"/>
    <w:rsid w:val="00481F41"/>
    <w:rsid w:val="004824D8"/>
    <w:rsid w:val="00482B18"/>
    <w:rsid w:val="00482DAC"/>
    <w:rsid w:val="004830E6"/>
    <w:rsid w:val="00483120"/>
    <w:rsid w:val="004836C5"/>
    <w:rsid w:val="004850EE"/>
    <w:rsid w:val="004851E6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4699"/>
    <w:rsid w:val="004952F4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0E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664"/>
    <w:rsid w:val="004C4AD8"/>
    <w:rsid w:val="004C4B6E"/>
    <w:rsid w:val="004C5026"/>
    <w:rsid w:val="004C50B5"/>
    <w:rsid w:val="004C521B"/>
    <w:rsid w:val="004C5C7E"/>
    <w:rsid w:val="004C60BC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6C2A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19A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32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53E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A84"/>
    <w:rsid w:val="00563BF4"/>
    <w:rsid w:val="00563FD0"/>
    <w:rsid w:val="00564041"/>
    <w:rsid w:val="005642BC"/>
    <w:rsid w:val="005643F2"/>
    <w:rsid w:val="005654C0"/>
    <w:rsid w:val="0056643C"/>
    <w:rsid w:val="00566DA0"/>
    <w:rsid w:val="00566DAC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472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AD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58F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333"/>
    <w:rsid w:val="005E3860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B92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1FD2"/>
    <w:rsid w:val="00622344"/>
    <w:rsid w:val="0062292C"/>
    <w:rsid w:val="00622933"/>
    <w:rsid w:val="00622AD3"/>
    <w:rsid w:val="006247DB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375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985"/>
    <w:rsid w:val="00670DEB"/>
    <w:rsid w:val="0067191F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6BC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8E0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59A"/>
    <w:rsid w:val="006B6835"/>
    <w:rsid w:val="006B68F4"/>
    <w:rsid w:val="006B69B3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742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D2F"/>
    <w:rsid w:val="006D2205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8E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41C1"/>
    <w:rsid w:val="006F45B5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57C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37D82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2FAF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5A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36F5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5AC5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CC7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536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4F0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CA1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049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A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1B2"/>
    <w:rsid w:val="00830C14"/>
    <w:rsid w:val="008311CC"/>
    <w:rsid w:val="008311D4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7E4"/>
    <w:rsid w:val="00850982"/>
    <w:rsid w:val="00850D3B"/>
    <w:rsid w:val="00851069"/>
    <w:rsid w:val="0085144F"/>
    <w:rsid w:val="00851481"/>
    <w:rsid w:val="00851710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954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503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1DE"/>
    <w:rsid w:val="008714D3"/>
    <w:rsid w:val="008719F2"/>
    <w:rsid w:val="00871F4D"/>
    <w:rsid w:val="0087241D"/>
    <w:rsid w:val="00872944"/>
    <w:rsid w:val="00872BE2"/>
    <w:rsid w:val="008732D9"/>
    <w:rsid w:val="00873370"/>
    <w:rsid w:val="0087466A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33B"/>
    <w:rsid w:val="00881AAB"/>
    <w:rsid w:val="00881C08"/>
    <w:rsid w:val="00881DE5"/>
    <w:rsid w:val="0088207D"/>
    <w:rsid w:val="008822F9"/>
    <w:rsid w:val="0088230B"/>
    <w:rsid w:val="00882472"/>
    <w:rsid w:val="00882488"/>
    <w:rsid w:val="00882701"/>
    <w:rsid w:val="008832E2"/>
    <w:rsid w:val="008832ED"/>
    <w:rsid w:val="008834BE"/>
    <w:rsid w:val="008835F3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EEE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1F83"/>
    <w:rsid w:val="00892596"/>
    <w:rsid w:val="008925E3"/>
    <w:rsid w:val="00892D9A"/>
    <w:rsid w:val="00893085"/>
    <w:rsid w:val="008930F4"/>
    <w:rsid w:val="008932FC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19F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161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97F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E31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9A3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1F5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15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4BB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3E74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02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3C0"/>
    <w:rsid w:val="00984426"/>
    <w:rsid w:val="00984569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B34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97F3D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8B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9ED"/>
    <w:rsid w:val="009C7A60"/>
    <w:rsid w:val="009D01B6"/>
    <w:rsid w:val="009D04F1"/>
    <w:rsid w:val="009D06C2"/>
    <w:rsid w:val="009D06E0"/>
    <w:rsid w:val="009D07F9"/>
    <w:rsid w:val="009D0847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320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0CE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425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67C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4D47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2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2FEE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3E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448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EB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227"/>
    <w:rsid w:val="00A6058B"/>
    <w:rsid w:val="00A6095F"/>
    <w:rsid w:val="00A60C56"/>
    <w:rsid w:val="00A613CC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6A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1F3"/>
    <w:rsid w:val="00AD27DC"/>
    <w:rsid w:val="00AD288E"/>
    <w:rsid w:val="00AD2A42"/>
    <w:rsid w:val="00AD2CF6"/>
    <w:rsid w:val="00AD3001"/>
    <w:rsid w:val="00AD31F9"/>
    <w:rsid w:val="00AD34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691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AA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0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20D"/>
    <w:rsid w:val="00B234ED"/>
    <w:rsid w:val="00B23B48"/>
    <w:rsid w:val="00B246A7"/>
    <w:rsid w:val="00B24975"/>
    <w:rsid w:val="00B24D16"/>
    <w:rsid w:val="00B25118"/>
    <w:rsid w:val="00B2562E"/>
    <w:rsid w:val="00B259A4"/>
    <w:rsid w:val="00B25C03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746"/>
    <w:rsid w:val="00B3294B"/>
    <w:rsid w:val="00B32B83"/>
    <w:rsid w:val="00B32C1A"/>
    <w:rsid w:val="00B33A30"/>
    <w:rsid w:val="00B33BB0"/>
    <w:rsid w:val="00B341CB"/>
    <w:rsid w:val="00B34B59"/>
    <w:rsid w:val="00B35052"/>
    <w:rsid w:val="00B352D6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358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324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C05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8FB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108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623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E7EE3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C15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869"/>
    <w:rsid w:val="00C07B49"/>
    <w:rsid w:val="00C07F3A"/>
    <w:rsid w:val="00C07F5B"/>
    <w:rsid w:val="00C10278"/>
    <w:rsid w:val="00C10519"/>
    <w:rsid w:val="00C11167"/>
    <w:rsid w:val="00C111A9"/>
    <w:rsid w:val="00C113AB"/>
    <w:rsid w:val="00C11717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593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245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1F0B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7EC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0764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B48"/>
    <w:rsid w:val="00C66C65"/>
    <w:rsid w:val="00C67D57"/>
    <w:rsid w:val="00C67FE9"/>
    <w:rsid w:val="00C700C1"/>
    <w:rsid w:val="00C703CA"/>
    <w:rsid w:val="00C707EB"/>
    <w:rsid w:val="00C708B3"/>
    <w:rsid w:val="00C70903"/>
    <w:rsid w:val="00C7097C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AB5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231"/>
    <w:rsid w:val="00CB4FF2"/>
    <w:rsid w:val="00CB504E"/>
    <w:rsid w:val="00CB509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9C4"/>
    <w:rsid w:val="00CC6D0B"/>
    <w:rsid w:val="00CC72EE"/>
    <w:rsid w:val="00CC7F1E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5E8"/>
    <w:rsid w:val="00CE1910"/>
    <w:rsid w:val="00CE1CF9"/>
    <w:rsid w:val="00CE23D6"/>
    <w:rsid w:val="00CE2483"/>
    <w:rsid w:val="00CE260B"/>
    <w:rsid w:val="00CE2B3A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CD0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1894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BD9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2FF0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0FA"/>
    <w:rsid w:val="00D84287"/>
    <w:rsid w:val="00D846A8"/>
    <w:rsid w:val="00D85060"/>
    <w:rsid w:val="00D8567D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3A3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ED7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713A"/>
    <w:rsid w:val="00DA7895"/>
    <w:rsid w:val="00DA7CF9"/>
    <w:rsid w:val="00DA7D3D"/>
    <w:rsid w:val="00DA7E9A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488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A4C"/>
    <w:rsid w:val="00DD0B98"/>
    <w:rsid w:val="00DD1123"/>
    <w:rsid w:val="00DD12B9"/>
    <w:rsid w:val="00DD1439"/>
    <w:rsid w:val="00DD1FC5"/>
    <w:rsid w:val="00DD21F0"/>
    <w:rsid w:val="00DD22AC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161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42D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AB6"/>
    <w:rsid w:val="00E10B64"/>
    <w:rsid w:val="00E112DB"/>
    <w:rsid w:val="00E11527"/>
    <w:rsid w:val="00E11AED"/>
    <w:rsid w:val="00E12266"/>
    <w:rsid w:val="00E12586"/>
    <w:rsid w:val="00E1274E"/>
    <w:rsid w:val="00E127CE"/>
    <w:rsid w:val="00E128D7"/>
    <w:rsid w:val="00E13122"/>
    <w:rsid w:val="00E135FF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537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2CC0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6F8C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C2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1C7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08"/>
    <w:rsid w:val="00E74163"/>
    <w:rsid w:val="00E74179"/>
    <w:rsid w:val="00E74D7F"/>
    <w:rsid w:val="00E751E5"/>
    <w:rsid w:val="00E75637"/>
    <w:rsid w:val="00E7569F"/>
    <w:rsid w:val="00E760C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110"/>
    <w:rsid w:val="00E90859"/>
    <w:rsid w:val="00E90C44"/>
    <w:rsid w:val="00E90C9C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DA2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0AE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84A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BB2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5E1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999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5BC4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B38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244"/>
    <w:rsid w:val="00EF2714"/>
    <w:rsid w:val="00EF2E77"/>
    <w:rsid w:val="00EF2EFF"/>
    <w:rsid w:val="00EF3109"/>
    <w:rsid w:val="00EF322D"/>
    <w:rsid w:val="00EF3365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06A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08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22A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7E3"/>
    <w:rsid w:val="00F609DA"/>
    <w:rsid w:val="00F60A51"/>
    <w:rsid w:val="00F610BD"/>
    <w:rsid w:val="00F61BE5"/>
    <w:rsid w:val="00F623BE"/>
    <w:rsid w:val="00F6242C"/>
    <w:rsid w:val="00F625FD"/>
    <w:rsid w:val="00F63E2A"/>
    <w:rsid w:val="00F63E36"/>
    <w:rsid w:val="00F6475A"/>
    <w:rsid w:val="00F64CD9"/>
    <w:rsid w:val="00F656A2"/>
    <w:rsid w:val="00F65975"/>
    <w:rsid w:val="00F65DC4"/>
    <w:rsid w:val="00F65F91"/>
    <w:rsid w:val="00F6606A"/>
    <w:rsid w:val="00F667F0"/>
    <w:rsid w:val="00F66818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BA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2FDA"/>
    <w:rsid w:val="00F930E9"/>
    <w:rsid w:val="00F932E7"/>
    <w:rsid w:val="00F93AA4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9AF"/>
    <w:rsid w:val="00FB1C97"/>
    <w:rsid w:val="00FB1FC8"/>
    <w:rsid w:val="00FB245C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128F"/>
    <w:rsid w:val="00FD131D"/>
    <w:rsid w:val="00FD2344"/>
    <w:rsid w:val="00FD243D"/>
    <w:rsid w:val="00FD2CD0"/>
    <w:rsid w:val="00FD2D13"/>
    <w:rsid w:val="00FD2D42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17E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4AE6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DE3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1A9488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5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5C8F65446FB0F34ABC7EDCF0686C2532" ma:contentTypeVersion="0" ma:contentTypeDescription="PBCDocument Content Type is used for maintaing PBC documents and uploading client documents." ma:contentTypeScope="" ma:versionID="06ddfa397929c91a7e0af7fcb80faf67">
  <xsd:schema xmlns:xsd="http://www.w3.org/2001/XMLSchema" xmlns:xs="http://www.w3.org/2001/XMLSchema" xmlns:p="http://schemas.microsoft.com/office/2006/metadata/properties" xmlns:ns2="25F556A4-7B7A-483F-92DA-BAA14904C479" targetNamespace="http://schemas.microsoft.com/office/2006/metadata/properties" ma:root="true" ma:fieldsID="0055f1ed060a2994cfd28ccb5ef6fc1f" ns2:_="">
    <xsd:import namespace="25F556A4-7B7A-483F-92DA-BAA14904C479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556A4-7B7A-483F-92DA-BAA14904C479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2CFD0729-5417-41C8-B5D5-92B14643584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2CFD0729-5417-41C8-B5D5-92B14643584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FinalDueDate" ma:index="38" nillable="true" ma:displayName="Due date" ma:format="DateOnly" ma:internalName="FinalDueDate">
      <xsd:simpleType>
        <xsd:restriction base="dms:DateTime"/>
      </xsd:simpleType>
    </xsd:element>
    <xsd:element name="Originalduedate" ma:index="39" nillable="true" ma:displayName="Original due date" ma:format="DateOnly" ma:internalName="Originalduedate">
      <xsd:simpleType>
        <xsd:restriction base="dms:DateTime"/>
      </xsd:simpleType>
    </xsd:element>
    <xsd:element name="PBCCategory" ma:index="40" ma:displayName="Category" ma:list="{CEDAFB03-9559-4485-8C41-89D1A1C20CE0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Two xmlns="25F556A4-7B7A-483F-92DA-BAA14904C479" xsi:nil="true"/>
    <PBCStatus xmlns="25F556A4-7B7A-483F-92DA-BAA14904C479" xsi:nil="true"/>
    <ClientComments xmlns="25F556A4-7B7A-483F-92DA-BAA14904C479" xsi:nil="true"/>
    <PBCName xmlns="25F556A4-7B7A-483F-92DA-BAA14904C479">CONSO PBC List 2Q 19</PBCName>
    <StatusChangedToOpen xmlns="25F556A4-7B7A-483F-92DA-BAA14904C479" xsi:nil="true"/>
    <DocumentUploadedDate xmlns="25F556A4-7B7A-483F-92DA-BAA14904C479" xsi:nil="true"/>
    <UAuditIsUpdated xmlns="25F556A4-7B7A-483F-92DA-BAA14904C479">1</UAuditIsUpdated>
    <ReasonForDelayThree xmlns="25F556A4-7B7A-483F-92DA-BAA14904C479" xsi:nil="true"/>
    <PBCID xmlns="25F556A4-7B7A-483F-92DA-BAA14904C479">1</PBCID>
    <PBCRequestedBy xmlns="25F556A4-7B7A-483F-92DA-BAA14904C479" xsi:nil="true"/>
    <ProvidedDate xmlns="25F556A4-7B7A-483F-92DA-BAA14904C479" xsi:nil="true"/>
    <Originalduedate xmlns="25F556A4-7B7A-483F-92DA-BAA14904C479" xsi:nil="true"/>
    <ClientReportedDelayOne xmlns="25F556A4-7B7A-483F-92DA-BAA14904C479" xsi:nil="true"/>
    <ReasonForDelayOne xmlns="25F556A4-7B7A-483F-92DA-BAA14904C479" xsi:nil="true"/>
    <IsRevised xmlns="25F556A4-7B7A-483F-92DA-BAA14904C479" xsi:nil="true"/>
    <DetailedDescription xmlns="25F556A4-7B7A-483F-92DA-BAA14904C479"/>
    <FlagAfterTheDueDate xmlns="25F556A4-7B7A-483F-92DA-BAA14904C479" xsi:nil="true"/>
    <DocumentNames xmlns="25F556A4-7B7A-483F-92DA-BAA14904C479" xsi:nil="true"/>
    <eAuditReference xmlns="25F556A4-7B7A-483F-92DA-BAA14904C479" xsi:nil="true"/>
    <ReminderEmailGenerate xmlns="25F556A4-7B7A-483F-92DA-BAA14904C479" xsi:nil="true"/>
    <ClientReportedDelayTwo xmlns="25F556A4-7B7A-483F-92DA-BAA14904C479" xsi:nil="true"/>
    <RevisedDateThree xmlns="25F556A4-7B7A-483F-92DA-BAA14904C479" xsi:nil="true"/>
    <RevisedDateOne xmlns="25F556A4-7B7A-483F-92DA-BAA14904C479" xsi:nil="true"/>
    <ClientReportedDelayThree xmlns="25F556A4-7B7A-483F-92DA-BAA14904C479" xsi:nil="true"/>
    <PBCCompletedOn xmlns="25F556A4-7B7A-483F-92DA-BAA14904C479" xsi:nil="true"/>
    <PBCReceivedOn xmlns="25F556A4-7B7A-483F-92DA-BAA14904C479">2019-07-30T16:00:00+00:00</PBCReceivedOn>
    <PBCType xmlns="25F556A4-7B7A-483F-92DA-BAA14904C479" xsi:nil="true"/>
    <KPMGContact xmlns="25F556A4-7B7A-483F-92DA-BAA14904C479" xsi:nil="true"/>
    <KPMGComments xmlns="25F556A4-7B7A-483F-92DA-BAA14904C479" xsi:nil="true"/>
    <FinalDueDate xmlns="25F556A4-7B7A-483F-92DA-BAA14904C479" xsi:nil="true"/>
    <PBCCategory xmlns="25F556A4-7B7A-483F-92DA-BAA14904C479">22</PBCCategory>
    <ClientContact xmlns="25F556A4-7B7A-483F-92DA-BAA14904C479"/>
    <ReasonForDelayTwo xmlns="25F556A4-7B7A-483F-92DA-BAA14904C47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7C189-80D2-411B-A69E-9041C6911A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995D7-43D7-4063-B6C7-688524426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556A4-7B7A-483F-92DA-BAA14904C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00C77-A332-44A1-B588-26E7BDC0B217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5F556A4-7B7A-483F-92DA-BAA14904C47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5E0531C-1E56-453D-BEEF-2D7603AF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53</Pages>
  <Words>10139</Words>
  <Characters>57798</Characters>
  <Application>Microsoft Office Word</Application>
  <DocSecurity>0</DocSecurity>
  <Lines>481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statements</vt:lpstr>
    </vt:vector>
  </TitlesOfParts>
  <Company>KPMG</Company>
  <LinksUpToDate>false</LinksUpToDate>
  <CharactersWithSpaces>67802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statements</dc:title>
  <dc:subject/>
  <dc:creator>tadsong_h22</dc:creator>
  <cp:keywords/>
  <dc:description/>
  <cp:lastModifiedBy>Saisamorn, Chimyoo</cp:lastModifiedBy>
  <cp:revision>3</cp:revision>
  <cp:lastPrinted>2019-08-13T05:44:00Z</cp:lastPrinted>
  <dcterms:created xsi:type="dcterms:W3CDTF">2019-08-14T03:09:00Z</dcterms:created>
  <dcterms:modified xsi:type="dcterms:W3CDTF">2019-08-14T03:10:00Z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0x010100316F22CA15254FD88A9A38B06C35BF80005C8F65446FB0F34ABC7EDCF0686C2532</vt:lpwstr>
  </property>
  <property fmtid="{D5CDD505-2E9C-101B-9397-08002B2CF9AE}" pid="6" name="PBCListName">
    <vt:lpwstr>CONSO PBC List 2Q 19</vt:lpwstr>
  </property>
</Properties>
</file>