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Start"/>
      <w:bookmarkEnd w:id="0"/>
    </w:p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E5950" w:rsidRPr="00B10F95" w:rsidRDefault="004E5950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E41B2" w:rsidRPr="00E6049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E604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6049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:rsidR="008E41B2" w:rsidRPr="00CC69D2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2777F5" w:rsidRDefault="002777F5" w:rsidP="002777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:rsidR="00936FF1" w:rsidRPr="00B10F95" w:rsidRDefault="002777F5" w:rsidP="002777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936F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C163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267D6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936FF1" w:rsidRDefault="00936FF1" w:rsidP="00936F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062018" w:rsidRPr="006175B8" w:rsidRDefault="00936FF1" w:rsidP="00936FF1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175B8">
        <w:rPr>
          <w:rFonts w:ascii="Angsana New" w:hAnsi="Angsana New" w:cs="Angsana New" w:hint="cs"/>
          <w:sz w:val="32"/>
          <w:szCs w:val="32"/>
          <w:cs/>
        </w:rPr>
        <w:t>รายงานการสอบทาน</w:t>
      </w:r>
      <w:r w:rsidR="000C4A31">
        <w:rPr>
          <w:rFonts w:ascii="Angsana New" w:hAnsi="Angsana New" w:cs="Angsana New" w:hint="cs"/>
          <w:sz w:val="32"/>
          <w:szCs w:val="32"/>
          <w:cs/>
        </w:rPr>
        <w:t>ของ</w:t>
      </w:r>
      <w:r w:rsidRPr="006175B8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:rsidR="004956B4" w:rsidRPr="00CC69D2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B30A78" w:rsidRDefault="00B30A78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  <w:sectPr w:rsidR="00B30A78" w:rsidSect="00B30A78">
          <w:foot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956B4" w:rsidRPr="00B30A78" w:rsidRDefault="004956B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4956B4" w:rsidRPr="00B30A78" w:rsidRDefault="004956B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A76CC2" w:rsidRPr="00B30A78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B30A78" w:rsidRPr="00B30A78" w:rsidRDefault="00B30A78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AC1634" w:rsidRPr="00B30A78" w:rsidRDefault="00AC163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AC1634" w:rsidRPr="00B30A78" w:rsidRDefault="00AC163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615087" w:rsidRPr="00B30A78" w:rsidRDefault="00615087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4956B4" w:rsidRPr="00B10F95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 w:rsidR="00BF5F35"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:rsidR="004956B4" w:rsidRPr="00CE7151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956B4" w:rsidRPr="00CE7151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936FF1"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C83AC6"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293CA3" w:rsidRPr="00CE7151">
        <w:rPr>
          <w:rFonts w:ascii="Angsana New" w:hAnsi="Angsana New" w:cs="Angsana New"/>
          <w:b/>
          <w:bCs/>
          <w:sz w:val="30"/>
          <w:szCs w:val="30"/>
          <w:cs/>
        </w:rPr>
        <w:t>อิชิตัน กรุ๊ป จำกัด</w:t>
      </w:r>
      <w:r w:rsidR="00EE615F"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E615F"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:rsidR="00C07584" w:rsidRPr="00CE7151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53DE1" w:rsidRPr="00466E3D" w:rsidRDefault="002777F5" w:rsidP="00453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3</w:t>
      </w:r>
      <w:r>
        <w:rPr>
          <w:rFonts w:ascii="Angsana New" w:hAnsi="Angsana New" w:cs="Angsana New"/>
          <w:sz w:val="30"/>
          <w:szCs w:val="30"/>
        </w:rPr>
        <w:t>0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256</w:t>
      </w:r>
      <w:r w:rsidR="008B62F8">
        <w:rPr>
          <w:rFonts w:ascii="Angsana New" w:hAnsi="Angsana New" w:cs="Angsana New" w:hint="cs"/>
          <w:sz w:val="30"/>
          <w:szCs w:val="30"/>
          <w:cs/>
        </w:rPr>
        <w:t>2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51F84">
        <w:rPr>
          <w:rFonts w:ascii="Angsana New" w:hAnsi="Angsana New" w:cs="Angsana New" w:hint="cs"/>
          <w:sz w:val="30"/>
          <w:szCs w:val="30"/>
          <w:cs/>
        </w:rPr>
        <w:t xml:space="preserve">   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</w:t>
      </w:r>
      <w:r w:rsidR="008B62F8">
        <w:rPr>
          <w:rFonts w:ascii="Angsana New" w:hAnsi="Angsana New" w:cs="Angsana New" w:hint="cs"/>
          <w:sz w:val="30"/>
          <w:szCs w:val="30"/>
          <w:cs/>
        </w:rPr>
        <w:t>2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C90B34"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0</w:t>
      </w:r>
      <w:r w:rsidRPr="00C90B3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90B34">
        <w:rPr>
          <w:rFonts w:ascii="Angsana New" w:hAnsi="Angsana New" w:cs="Angsana New"/>
          <w:spacing w:val="-2"/>
          <w:sz w:val="30"/>
          <w:szCs w:val="30"/>
        </w:rPr>
        <w:t>256</w:t>
      </w:r>
      <w:r w:rsidR="008B62F8"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294BD0">
        <w:rPr>
          <w:rFonts w:ascii="Angsana New" w:hAnsi="Angsana New" w:cs="Angsana New"/>
          <w:spacing w:val="-4"/>
          <w:sz w:val="30"/>
          <w:szCs w:val="30"/>
        </w:rPr>
        <w:t>(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294BD0">
        <w:rPr>
          <w:rFonts w:ascii="Angsana New" w:hAnsi="Angsana New" w:cs="Angsana New"/>
          <w:spacing w:val="-4"/>
          <w:sz w:val="30"/>
          <w:szCs w:val="30"/>
          <w:cs/>
        </w:rPr>
        <w:t xml:space="preserve"> ของบริษัท</w:t>
      </w:r>
      <w:r w:rsidRPr="00294BD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>อิชิตัน กรุ๊ป</w:t>
      </w:r>
      <w:r w:rsidRPr="00294BD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94BD0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FF278D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FF278D">
        <w:rPr>
          <w:rFonts w:ascii="Angsana New" w:hAnsi="Angsana New" w:cs="Angsana New"/>
          <w:sz w:val="30"/>
          <w:szCs w:val="30"/>
          <w:cs/>
        </w:rPr>
        <w:t>ข้อมูล</w:t>
      </w:r>
      <w:r w:rsidRPr="00FF278D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FF278D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FF278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มาตรฐานการบัญชีฉบับที่ </w:t>
      </w:r>
      <w:r w:rsidRPr="00FF278D">
        <w:rPr>
          <w:rFonts w:ascii="Angsana New" w:hAnsi="Angsana New" w:cs="Angsana New"/>
          <w:sz w:val="30"/>
          <w:szCs w:val="30"/>
        </w:rPr>
        <w:t>34</w:t>
      </w:r>
      <w:r w:rsidRPr="00FF278D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F278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F278D">
        <w:rPr>
          <w:rFonts w:ascii="Angsana New" w:hAnsi="Angsana New" w:cs="Angsana New" w:hint="cs"/>
          <w:sz w:val="30"/>
          <w:szCs w:val="30"/>
          <w:cs/>
        </w:rPr>
        <w:t>ให้</w:t>
      </w:r>
      <w:r w:rsidRPr="00FF278D">
        <w:rPr>
          <w:rFonts w:ascii="Angsana New" w:hAnsi="Angsana New" w:cs="Angsana New"/>
          <w:sz w:val="30"/>
          <w:szCs w:val="30"/>
          <w:cs/>
        </w:rPr>
        <w:t>ข้อสรุป</w:t>
      </w:r>
      <w:r w:rsidRPr="00FF278D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FF278D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</w:t>
      </w:r>
      <w:r w:rsidR="00FF278D">
        <w:rPr>
          <w:rFonts w:ascii="Angsana New" w:hAnsi="Angsana New" w:cs="Angsana New"/>
          <w:sz w:val="30"/>
          <w:szCs w:val="30"/>
        </w:rPr>
        <w:br/>
      </w:r>
      <w:r w:rsidRPr="00FF278D">
        <w:rPr>
          <w:rFonts w:ascii="Angsana New" w:hAnsi="Angsana New" w:cs="Angsana New"/>
          <w:sz w:val="30"/>
          <w:szCs w:val="30"/>
          <w:cs/>
        </w:rPr>
        <w:t>ของข้าพเจ้า</w:t>
      </w:r>
    </w:p>
    <w:p w:rsidR="008D7234" w:rsidRPr="00CE7151" w:rsidRDefault="008D7234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36FF1" w:rsidRPr="00CE7151" w:rsidRDefault="00936FF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936FF1" w:rsidRPr="00CE7151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36FF1" w:rsidRPr="00CE7151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2410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936FF1" w:rsidRPr="00CE7151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E7151" w:rsidRDefault="00CE715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CE7151" w:rsidSect="00B30A78">
          <w:footerReference w:type="first" r:id="rId9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CE7151" w:rsidRDefault="00CE715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CE7151" w:rsidRDefault="00CE715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7E4E59" w:rsidRDefault="007E4E59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936FF1" w:rsidRPr="00CE7151" w:rsidRDefault="00936FF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936FF1" w:rsidRPr="00CE7151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B39DE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34</w:t>
      </w:r>
      <w:r w:rsidR="00DA32B0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7E4E59">
        <w:rPr>
          <w:rFonts w:ascii="Angsana New" w:hAnsi="Angsana New" w:cs="Angsana New" w:hint="cs"/>
          <w:sz w:val="30"/>
          <w:szCs w:val="30"/>
          <w:cs/>
        </w:rPr>
        <w:t>การ</w:t>
      </w:r>
      <w:r w:rsidR="00DA32B0">
        <w:rPr>
          <w:rFonts w:ascii="Angsana New" w:hAnsi="Angsana New" w:cs="Angsana New" w:hint="cs"/>
          <w:sz w:val="30"/>
          <w:szCs w:val="30"/>
          <w:cs/>
        </w:rPr>
        <w:t>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="00197256" w:rsidRDefault="00197256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1536A9" w:rsidRPr="00CE7151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D7234" w:rsidRDefault="008D7234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E7151" w:rsidRPr="00CE7151" w:rsidRDefault="00CE7151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1536A9" w:rsidRPr="00732338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="00732338"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="00732338"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32338"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:rsidR="001536A9" w:rsidRPr="00732338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  <w:bookmarkStart w:id="1" w:name="_GoBack"/>
      <w:bookmarkEnd w:id="1"/>
    </w:p>
    <w:p w:rsidR="001536A9" w:rsidRPr="00CE7151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="00347B73"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2338" w:rsidRPr="00732338">
        <w:rPr>
          <w:rFonts w:ascii="Angsana New" w:hAnsi="Angsana New" w:cs="Angsana New"/>
          <w:sz w:val="30"/>
          <w:szCs w:val="30"/>
        </w:rPr>
        <w:t>9219</w:t>
      </w:r>
    </w:p>
    <w:p w:rsidR="001536A9" w:rsidRPr="00CE7151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1536A9" w:rsidRPr="00CE7151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536A9" w:rsidRPr="00CE7151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4956B4" w:rsidRDefault="00787E8D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852ED8">
        <w:rPr>
          <w:rFonts w:ascii="Angsana New" w:hAnsi="Angsana New" w:cs="Angsana New"/>
          <w:sz w:val="30"/>
          <w:szCs w:val="30"/>
        </w:rPr>
        <w:t xml:space="preserve"> </w:t>
      </w:r>
      <w:r w:rsidR="008B62F8" w:rsidRPr="00F4669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852E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67D6">
        <w:rPr>
          <w:rFonts w:ascii="Angsana New" w:hAnsi="Angsana New" w:cs="Angsana New"/>
          <w:sz w:val="30"/>
          <w:szCs w:val="30"/>
        </w:rPr>
        <w:t>2562</w:t>
      </w:r>
    </w:p>
    <w:p w:rsidR="006B5F26" w:rsidRPr="006B5F26" w:rsidRDefault="006B5F26" w:rsidP="00B30A78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sectPr w:rsidR="006B5F26" w:rsidRPr="006B5F26" w:rsidSect="00B30A78">
      <w:footerReference w:type="default" r:id="rId10"/>
      <w:pgSz w:w="11909" w:h="16834" w:code="9"/>
      <w:pgMar w:top="691" w:right="1152" w:bottom="576" w:left="1152" w:header="720" w:footer="5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2AE" w:rsidRDefault="00F962AE" w:rsidP="004956B4">
      <w:r>
        <w:separator/>
      </w:r>
    </w:p>
  </w:endnote>
  <w:endnote w:type="continuationSeparator" w:id="0">
    <w:p w:rsidR="00F962AE" w:rsidRDefault="00F962A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2AE" w:rsidRPr="00107788" w:rsidRDefault="00F962AE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A78" w:rsidRPr="00107788" w:rsidRDefault="00B30A78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0244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30A78" w:rsidRPr="00B30A78" w:rsidRDefault="00B30A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30A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30A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30A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30A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30A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2AE" w:rsidRDefault="00F962AE" w:rsidP="004956B4">
      <w:r>
        <w:separator/>
      </w:r>
    </w:p>
  </w:footnote>
  <w:footnote w:type="continuationSeparator" w:id="0">
    <w:p w:rsidR="00F962AE" w:rsidRDefault="00F962AE" w:rsidP="00495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C448B5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3EF4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C004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609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402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FE7D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7EB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9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D62A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36F250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4C62F9E"/>
    <w:multiLevelType w:val="hybridMultilevel"/>
    <w:tmpl w:val="10887438"/>
    <w:lvl w:ilvl="0" w:tplc="AB74EB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9"/>
  </w:num>
  <w:num w:numId="17">
    <w:abstractNumId w:val="21"/>
  </w:num>
  <w:num w:numId="18">
    <w:abstractNumId w:val="16"/>
  </w:num>
  <w:num w:numId="19">
    <w:abstractNumId w:val="18"/>
  </w:num>
  <w:num w:numId="20">
    <w:abstractNumId w:val="11"/>
  </w:num>
  <w:num w:numId="21">
    <w:abstractNumId w:val="10"/>
  </w:num>
  <w:num w:numId="2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B0"/>
    <w:rsid w:val="00001386"/>
    <w:rsid w:val="0000189E"/>
    <w:rsid w:val="000019C7"/>
    <w:rsid w:val="000020A3"/>
    <w:rsid w:val="00002354"/>
    <w:rsid w:val="000024BB"/>
    <w:rsid w:val="0000260E"/>
    <w:rsid w:val="00002E6E"/>
    <w:rsid w:val="0000325F"/>
    <w:rsid w:val="000035C5"/>
    <w:rsid w:val="00003BF5"/>
    <w:rsid w:val="00005754"/>
    <w:rsid w:val="0000598A"/>
    <w:rsid w:val="000067EA"/>
    <w:rsid w:val="00006CB7"/>
    <w:rsid w:val="00006EA8"/>
    <w:rsid w:val="00007B0D"/>
    <w:rsid w:val="00010F6F"/>
    <w:rsid w:val="000115C7"/>
    <w:rsid w:val="000117D5"/>
    <w:rsid w:val="00011902"/>
    <w:rsid w:val="00011D6F"/>
    <w:rsid w:val="000128E4"/>
    <w:rsid w:val="00013356"/>
    <w:rsid w:val="0001388D"/>
    <w:rsid w:val="000139ED"/>
    <w:rsid w:val="00013CC3"/>
    <w:rsid w:val="00015EBC"/>
    <w:rsid w:val="00015FE5"/>
    <w:rsid w:val="00016556"/>
    <w:rsid w:val="000166BF"/>
    <w:rsid w:val="00016DFA"/>
    <w:rsid w:val="00016EDD"/>
    <w:rsid w:val="00017083"/>
    <w:rsid w:val="0001741F"/>
    <w:rsid w:val="00017AFD"/>
    <w:rsid w:val="00017D9D"/>
    <w:rsid w:val="00017FE0"/>
    <w:rsid w:val="000208B0"/>
    <w:rsid w:val="000209D5"/>
    <w:rsid w:val="000217CE"/>
    <w:rsid w:val="00021B6C"/>
    <w:rsid w:val="0002275D"/>
    <w:rsid w:val="00022964"/>
    <w:rsid w:val="000229B0"/>
    <w:rsid w:val="00023E11"/>
    <w:rsid w:val="000241A5"/>
    <w:rsid w:val="0002460E"/>
    <w:rsid w:val="000246AA"/>
    <w:rsid w:val="000251B2"/>
    <w:rsid w:val="00025C34"/>
    <w:rsid w:val="00025DB7"/>
    <w:rsid w:val="00026473"/>
    <w:rsid w:val="000301D2"/>
    <w:rsid w:val="00030B93"/>
    <w:rsid w:val="00030C38"/>
    <w:rsid w:val="00030F16"/>
    <w:rsid w:val="0003147E"/>
    <w:rsid w:val="00031A09"/>
    <w:rsid w:val="00031E1B"/>
    <w:rsid w:val="0003239E"/>
    <w:rsid w:val="000323B8"/>
    <w:rsid w:val="00032713"/>
    <w:rsid w:val="00033075"/>
    <w:rsid w:val="0003337D"/>
    <w:rsid w:val="0003380D"/>
    <w:rsid w:val="000339B8"/>
    <w:rsid w:val="00033E6A"/>
    <w:rsid w:val="000347F7"/>
    <w:rsid w:val="00034E21"/>
    <w:rsid w:val="000358DB"/>
    <w:rsid w:val="00035AA5"/>
    <w:rsid w:val="00035E55"/>
    <w:rsid w:val="00035ECC"/>
    <w:rsid w:val="00036016"/>
    <w:rsid w:val="0003607B"/>
    <w:rsid w:val="00036350"/>
    <w:rsid w:val="00037006"/>
    <w:rsid w:val="000374B2"/>
    <w:rsid w:val="000376C3"/>
    <w:rsid w:val="00037738"/>
    <w:rsid w:val="00037B04"/>
    <w:rsid w:val="00040536"/>
    <w:rsid w:val="00040A6E"/>
    <w:rsid w:val="000411D1"/>
    <w:rsid w:val="000411DD"/>
    <w:rsid w:val="00042564"/>
    <w:rsid w:val="00042835"/>
    <w:rsid w:val="00042A9F"/>
    <w:rsid w:val="00042ECD"/>
    <w:rsid w:val="00043076"/>
    <w:rsid w:val="00043D08"/>
    <w:rsid w:val="00043DE3"/>
    <w:rsid w:val="00043E11"/>
    <w:rsid w:val="000444F4"/>
    <w:rsid w:val="00045718"/>
    <w:rsid w:val="00045D3C"/>
    <w:rsid w:val="00046CF1"/>
    <w:rsid w:val="00046CF5"/>
    <w:rsid w:val="00046EFA"/>
    <w:rsid w:val="00047143"/>
    <w:rsid w:val="0004760F"/>
    <w:rsid w:val="00047953"/>
    <w:rsid w:val="000479F8"/>
    <w:rsid w:val="00047D14"/>
    <w:rsid w:val="00050254"/>
    <w:rsid w:val="0005054B"/>
    <w:rsid w:val="000509FB"/>
    <w:rsid w:val="00050A00"/>
    <w:rsid w:val="00050ED5"/>
    <w:rsid w:val="000511AA"/>
    <w:rsid w:val="00051245"/>
    <w:rsid w:val="00051448"/>
    <w:rsid w:val="00051BA5"/>
    <w:rsid w:val="00051DE7"/>
    <w:rsid w:val="00052D8D"/>
    <w:rsid w:val="00054082"/>
    <w:rsid w:val="00054118"/>
    <w:rsid w:val="000542CF"/>
    <w:rsid w:val="000546CC"/>
    <w:rsid w:val="000546D0"/>
    <w:rsid w:val="000557F1"/>
    <w:rsid w:val="00055960"/>
    <w:rsid w:val="00055AED"/>
    <w:rsid w:val="00055C1D"/>
    <w:rsid w:val="00055D63"/>
    <w:rsid w:val="000567FA"/>
    <w:rsid w:val="00056FBB"/>
    <w:rsid w:val="000574DA"/>
    <w:rsid w:val="00057A9F"/>
    <w:rsid w:val="000602BF"/>
    <w:rsid w:val="000604AB"/>
    <w:rsid w:val="0006088D"/>
    <w:rsid w:val="00060AFE"/>
    <w:rsid w:val="000615D9"/>
    <w:rsid w:val="00061FAE"/>
    <w:rsid w:val="00062018"/>
    <w:rsid w:val="000620F1"/>
    <w:rsid w:val="000622B0"/>
    <w:rsid w:val="000627FA"/>
    <w:rsid w:val="0006325D"/>
    <w:rsid w:val="0006372F"/>
    <w:rsid w:val="0006385D"/>
    <w:rsid w:val="00063913"/>
    <w:rsid w:val="00064291"/>
    <w:rsid w:val="00064598"/>
    <w:rsid w:val="000646A7"/>
    <w:rsid w:val="00064A25"/>
    <w:rsid w:val="00064A87"/>
    <w:rsid w:val="00064C1D"/>
    <w:rsid w:val="000651DF"/>
    <w:rsid w:val="000655AA"/>
    <w:rsid w:val="000656E1"/>
    <w:rsid w:val="00065C80"/>
    <w:rsid w:val="00066456"/>
    <w:rsid w:val="00066C93"/>
    <w:rsid w:val="00066E02"/>
    <w:rsid w:val="00067502"/>
    <w:rsid w:val="00067807"/>
    <w:rsid w:val="00067D22"/>
    <w:rsid w:val="000707AB"/>
    <w:rsid w:val="0007090D"/>
    <w:rsid w:val="00070A5A"/>
    <w:rsid w:val="00070EE3"/>
    <w:rsid w:val="0007195B"/>
    <w:rsid w:val="00071A52"/>
    <w:rsid w:val="00071A9B"/>
    <w:rsid w:val="00071DAF"/>
    <w:rsid w:val="00071E86"/>
    <w:rsid w:val="000720A2"/>
    <w:rsid w:val="0007262D"/>
    <w:rsid w:val="00072882"/>
    <w:rsid w:val="00072A07"/>
    <w:rsid w:val="00072CEB"/>
    <w:rsid w:val="000730CF"/>
    <w:rsid w:val="000733C5"/>
    <w:rsid w:val="00073A84"/>
    <w:rsid w:val="00073DFD"/>
    <w:rsid w:val="000744FA"/>
    <w:rsid w:val="000746E6"/>
    <w:rsid w:val="0007509B"/>
    <w:rsid w:val="000751B4"/>
    <w:rsid w:val="000754D3"/>
    <w:rsid w:val="00075D1B"/>
    <w:rsid w:val="0007673F"/>
    <w:rsid w:val="00076882"/>
    <w:rsid w:val="00076BD5"/>
    <w:rsid w:val="0007719F"/>
    <w:rsid w:val="0007722B"/>
    <w:rsid w:val="0007788F"/>
    <w:rsid w:val="000802D8"/>
    <w:rsid w:val="0008064F"/>
    <w:rsid w:val="0008091F"/>
    <w:rsid w:val="0008093E"/>
    <w:rsid w:val="00080951"/>
    <w:rsid w:val="00080C6B"/>
    <w:rsid w:val="000814EA"/>
    <w:rsid w:val="000818EA"/>
    <w:rsid w:val="00081E66"/>
    <w:rsid w:val="000824B2"/>
    <w:rsid w:val="00082617"/>
    <w:rsid w:val="000829ED"/>
    <w:rsid w:val="00082F02"/>
    <w:rsid w:val="0008356D"/>
    <w:rsid w:val="000835AA"/>
    <w:rsid w:val="00083A5C"/>
    <w:rsid w:val="00083D2B"/>
    <w:rsid w:val="0008473C"/>
    <w:rsid w:val="00084C37"/>
    <w:rsid w:val="000850FA"/>
    <w:rsid w:val="00085139"/>
    <w:rsid w:val="000857D6"/>
    <w:rsid w:val="00085E2E"/>
    <w:rsid w:val="00086020"/>
    <w:rsid w:val="00086493"/>
    <w:rsid w:val="000865C6"/>
    <w:rsid w:val="00086CF8"/>
    <w:rsid w:val="00086F05"/>
    <w:rsid w:val="000871C6"/>
    <w:rsid w:val="00087C94"/>
    <w:rsid w:val="00087C9A"/>
    <w:rsid w:val="00087F52"/>
    <w:rsid w:val="0009090A"/>
    <w:rsid w:val="00091012"/>
    <w:rsid w:val="000910F1"/>
    <w:rsid w:val="00091BA6"/>
    <w:rsid w:val="00092DB4"/>
    <w:rsid w:val="00092DE2"/>
    <w:rsid w:val="0009301E"/>
    <w:rsid w:val="00093518"/>
    <w:rsid w:val="00093F94"/>
    <w:rsid w:val="0009449F"/>
    <w:rsid w:val="00094B7D"/>
    <w:rsid w:val="00095B60"/>
    <w:rsid w:val="0009744D"/>
    <w:rsid w:val="0009756E"/>
    <w:rsid w:val="000977BB"/>
    <w:rsid w:val="00097C35"/>
    <w:rsid w:val="000A023B"/>
    <w:rsid w:val="000A07C2"/>
    <w:rsid w:val="000A0CB9"/>
    <w:rsid w:val="000A1096"/>
    <w:rsid w:val="000A114E"/>
    <w:rsid w:val="000A195D"/>
    <w:rsid w:val="000A2230"/>
    <w:rsid w:val="000A2E14"/>
    <w:rsid w:val="000A3372"/>
    <w:rsid w:val="000A3A8F"/>
    <w:rsid w:val="000A3C37"/>
    <w:rsid w:val="000A41CC"/>
    <w:rsid w:val="000A453C"/>
    <w:rsid w:val="000A4A52"/>
    <w:rsid w:val="000A540D"/>
    <w:rsid w:val="000A54B0"/>
    <w:rsid w:val="000A5989"/>
    <w:rsid w:val="000A5B0C"/>
    <w:rsid w:val="000A5E2E"/>
    <w:rsid w:val="000A65DC"/>
    <w:rsid w:val="000A670C"/>
    <w:rsid w:val="000A6AB3"/>
    <w:rsid w:val="000A6C35"/>
    <w:rsid w:val="000A717A"/>
    <w:rsid w:val="000B05E8"/>
    <w:rsid w:val="000B067D"/>
    <w:rsid w:val="000B0E74"/>
    <w:rsid w:val="000B1A92"/>
    <w:rsid w:val="000B1B44"/>
    <w:rsid w:val="000B1B4D"/>
    <w:rsid w:val="000B1F39"/>
    <w:rsid w:val="000B2289"/>
    <w:rsid w:val="000B2649"/>
    <w:rsid w:val="000B321E"/>
    <w:rsid w:val="000B3695"/>
    <w:rsid w:val="000B3C38"/>
    <w:rsid w:val="000B4055"/>
    <w:rsid w:val="000B47B9"/>
    <w:rsid w:val="000B4CAC"/>
    <w:rsid w:val="000B525F"/>
    <w:rsid w:val="000B5904"/>
    <w:rsid w:val="000B5A57"/>
    <w:rsid w:val="000B65AA"/>
    <w:rsid w:val="000B686F"/>
    <w:rsid w:val="000B7097"/>
    <w:rsid w:val="000B74AA"/>
    <w:rsid w:val="000B789D"/>
    <w:rsid w:val="000B78AD"/>
    <w:rsid w:val="000B7A60"/>
    <w:rsid w:val="000B7B06"/>
    <w:rsid w:val="000C0696"/>
    <w:rsid w:val="000C07C2"/>
    <w:rsid w:val="000C0946"/>
    <w:rsid w:val="000C09B1"/>
    <w:rsid w:val="000C1CA3"/>
    <w:rsid w:val="000C250F"/>
    <w:rsid w:val="000C27C3"/>
    <w:rsid w:val="000C2868"/>
    <w:rsid w:val="000C2A04"/>
    <w:rsid w:val="000C2E7C"/>
    <w:rsid w:val="000C3312"/>
    <w:rsid w:val="000C384D"/>
    <w:rsid w:val="000C3A16"/>
    <w:rsid w:val="000C3F87"/>
    <w:rsid w:val="000C4106"/>
    <w:rsid w:val="000C4A31"/>
    <w:rsid w:val="000C4D46"/>
    <w:rsid w:val="000C582D"/>
    <w:rsid w:val="000C5E50"/>
    <w:rsid w:val="000C5EA8"/>
    <w:rsid w:val="000C65A5"/>
    <w:rsid w:val="000C66A9"/>
    <w:rsid w:val="000C681B"/>
    <w:rsid w:val="000C6C59"/>
    <w:rsid w:val="000C6D34"/>
    <w:rsid w:val="000C7315"/>
    <w:rsid w:val="000C7485"/>
    <w:rsid w:val="000C74E8"/>
    <w:rsid w:val="000D008C"/>
    <w:rsid w:val="000D048B"/>
    <w:rsid w:val="000D119D"/>
    <w:rsid w:val="000D15B7"/>
    <w:rsid w:val="000D1774"/>
    <w:rsid w:val="000D1814"/>
    <w:rsid w:val="000D1AB9"/>
    <w:rsid w:val="000D1B87"/>
    <w:rsid w:val="000D1D63"/>
    <w:rsid w:val="000D212C"/>
    <w:rsid w:val="000D24AE"/>
    <w:rsid w:val="000D34EF"/>
    <w:rsid w:val="000D3EAB"/>
    <w:rsid w:val="000D4097"/>
    <w:rsid w:val="000D41FB"/>
    <w:rsid w:val="000D428C"/>
    <w:rsid w:val="000D48DB"/>
    <w:rsid w:val="000D4F53"/>
    <w:rsid w:val="000D5CEE"/>
    <w:rsid w:val="000D60F1"/>
    <w:rsid w:val="000D6A75"/>
    <w:rsid w:val="000D79DC"/>
    <w:rsid w:val="000E06E7"/>
    <w:rsid w:val="000E082F"/>
    <w:rsid w:val="000E0D72"/>
    <w:rsid w:val="000E153B"/>
    <w:rsid w:val="000E164C"/>
    <w:rsid w:val="000E20B6"/>
    <w:rsid w:val="000E2820"/>
    <w:rsid w:val="000E2E74"/>
    <w:rsid w:val="000E38E4"/>
    <w:rsid w:val="000E3B9F"/>
    <w:rsid w:val="000E48A6"/>
    <w:rsid w:val="000E5368"/>
    <w:rsid w:val="000E579F"/>
    <w:rsid w:val="000E58BE"/>
    <w:rsid w:val="000E5977"/>
    <w:rsid w:val="000E5E40"/>
    <w:rsid w:val="000E68BB"/>
    <w:rsid w:val="000E68D5"/>
    <w:rsid w:val="000E6CEA"/>
    <w:rsid w:val="000E6EF8"/>
    <w:rsid w:val="000E746C"/>
    <w:rsid w:val="000E74E0"/>
    <w:rsid w:val="000E7E13"/>
    <w:rsid w:val="000E7EAF"/>
    <w:rsid w:val="000E7FB0"/>
    <w:rsid w:val="000F0A19"/>
    <w:rsid w:val="000F0E7D"/>
    <w:rsid w:val="000F1D59"/>
    <w:rsid w:val="000F1F86"/>
    <w:rsid w:val="000F2B79"/>
    <w:rsid w:val="000F2E5F"/>
    <w:rsid w:val="000F3060"/>
    <w:rsid w:val="000F3191"/>
    <w:rsid w:val="000F31D2"/>
    <w:rsid w:val="000F3369"/>
    <w:rsid w:val="000F37A7"/>
    <w:rsid w:val="000F406B"/>
    <w:rsid w:val="000F411B"/>
    <w:rsid w:val="000F45B3"/>
    <w:rsid w:val="000F4F97"/>
    <w:rsid w:val="000F5658"/>
    <w:rsid w:val="000F606A"/>
    <w:rsid w:val="000F6218"/>
    <w:rsid w:val="000F6274"/>
    <w:rsid w:val="000F6CBE"/>
    <w:rsid w:val="0010017D"/>
    <w:rsid w:val="001008FA"/>
    <w:rsid w:val="001012FE"/>
    <w:rsid w:val="00101F99"/>
    <w:rsid w:val="001024A7"/>
    <w:rsid w:val="00102911"/>
    <w:rsid w:val="00102A9B"/>
    <w:rsid w:val="001034AA"/>
    <w:rsid w:val="00103A30"/>
    <w:rsid w:val="0010414B"/>
    <w:rsid w:val="00104528"/>
    <w:rsid w:val="00104B0C"/>
    <w:rsid w:val="00104EA2"/>
    <w:rsid w:val="001051A0"/>
    <w:rsid w:val="001052C0"/>
    <w:rsid w:val="00105A94"/>
    <w:rsid w:val="00105CB6"/>
    <w:rsid w:val="00106526"/>
    <w:rsid w:val="00106FF3"/>
    <w:rsid w:val="001072F9"/>
    <w:rsid w:val="00107314"/>
    <w:rsid w:val="0010748C"/>
    <w:rsid w:val="0010750C"/>
    <w:rsid w:val="00107788"/>
    <w:rsid w:val="001077C4"/>
    <w:rsid w:val="00107B90"/>
    <w:rsid w:val="00107C28"/>
    <w:rsid w:val="00107DDB"/>
    <w:rsid w:val="001108D3"/>
    <w:rsid w:val="00110EF7"/>
    <w:rsid w:val="00110FCB"/>
    <w:rsid w:val="00111DD2"/>
    <w:rsid w:val="00111F58"/>
    <w:rsid w:val="00112281"/>
    <w:rsid w:val="00112903"/>
    <w:rsid w:val="00112A20"/>
    <w:rsid w:val="00112C51"/>
    <w:rsid w:val="00112E81"/>
    <w:rsid w:val="001148F2"/>
    <w:rsid w:val="001153C1"/>
    <w:rsid w:val="001161D1"/>
    <w:rsid w:val="0011747F"/>
    <w:rsid w:val="001174A5"/>
    <w:rsid w:val="00117FF0"/>
    <w:rsid w:val="00120302"/>
    <w:rsid w:val="00120992"/>
    <w:rsid w:val="00120B1A"/>
    <w:rsid w:val="001232B7"/>
    <w:rsid w:val="00123466"/>
    <w:rsid w:val="00123501"/>
    <w:rsid w:val="00123A97"/>
    <w:rsid w:val="00123B16"/>
    <w:rsid w:val="00124623"/>
    <w:rsid w:val="001249E8"/>
    <w:rsid w:val="001254D6"/>
    <w:rsid w:val="001256EA"/>
    <w:rsid w:val="00125D21"/>
    <w:rsid w:val="00126233"/>
    <w:rsid w:val="00126C10"/>
    <w:rsid w:val="00126C9D"/>
    <w:rsid w:val="0012702F"/>
    <w:rsid w:val="00127299"/>
    <w:rsid w:val="00127C9A"/>
    <w:rsid w:val="00130E23"/>
    <w:rsid w:val="00130F68"/>
    <w:rsid w:val="00131479"/>
    <w:rsid w:val="00131542"/>
    <w:rsid w:val="00132190"/>
    <w:rsid w:val="00132296"/>
    <w:rsid w:val="001327F7"/>
    <w:rsid w:val="00132A5C"/>
    <w:rsid w:val="00133143"/>
    <w:rsid w:val="0013336A"/>
    <w:rsid w:val="00133444"/>
    <w:rsid w:val="001335FD"/>
    <w:rsid w:val="00133A76"/>
    <w:rsid w:val="00134237"/>
    <w:rsid w:val="00134420"/>
    <w:rsid w:val="0013458B"/>
    <w:rsid w:val="00134A68"/>
    <w:rsid w:val="00134D81"/>
    <w:rsid w:val="00135187"/>
    <w:rsid w:val="001351E3"/>
    <w:rsid w:val="00135AD2"/>
    <w:rsid w:val="001366DC"/>
    <w:rsid w:val="001366F0"/>
    <w:rsid w:val="0013676B"/>
    <w:rsid w:val="001376B4"/>
    <w:rsid w:val="00137A90"/>
    <w:rsid w:val="00137CCD"/>
    <w:rsid w:val="00137ED7"/>
    <w:rsid w:val="001404B8"/>
    <w:rsid w:val="00140C10"/>
    <w:rsid w:val="00140FB7"/>
    <w:rsid w:val="00141346"/>
    <w:rsid w:val="00141D9A"/>
    <w:rsid w:val="00142117"/>
    <w:rsid w:val="001422E0"/>
    <w:rsid w:val="00142A7D"/>
    <w:rsid w:val="0014403C"/>
    <w:rsid w:val="00144632"/>
    <w:rsid w:val="001455B6"/>
    <w:rsid w:val="001455D3"/>
    <w:rsid w:val="001458A7"/>
    <w:rsid w:val="00146187"/>
    <w:rsid w:val="001461DC"/>
    <w:rsid w:val="00146BF8"/>
    <w:rsid w:val="00146C88"/>
    <w:rsid w:val="00146FA4"/>
    <w:rsid w:val="001471DE"/>
    <w:rsid w:val="001472BD"/>
    <w:rsid w:val="001478C2"/>
    <w:rsid w:val="00147C2A"/>
    <w:rsid w:val="0015017C"/>
    <w:rsid w:val="00150196"/>
    <w:rsid w:val="00150738"/>
    <w:rsid w:val="00150A2B"/>
    <w:rsid w:val="00150CCB"/>
    <w:rsid w:val="00150FC1"/>
    <w:rsid w:val="001511D0"/>
    <w:rsid w:val="00151876"/>
    <w:rsid w:val="00151C7C"/>
    <w:rsid w:val="00151D84"/>
    <w:rsid w:val="00152B69"/>
    <w:rsid w:val="001536A9"/>
    <w:rsid w:val="00154055"/>
    <w:rsid w:val="00154468"/>
    <w:rsid w:val="00154BBE"/>
    <w:rsid w:val="00154F5D"/>
    <w:rsid w:val="0015506F"/>
    <w:rsid w:val="001553E3"/>
    <w:rsid w:val="001555D6"/>
    <w:rsid w:val="00156E9B"/>
    <w:rsid w:val="001570EB"/>
    <w:rsid w:val="00157325"/>
    <w:rsid w:val="0015797C"/>
    <w:rsid w:val="0015799B"/>
    <w:rsid w:val="00157B67"/>
    <w:rsid w:val="00157BB8"/>
    <w:rsid w:val="00160107"/>
    <w:rsid w:val="00160114"/>
    <w:rsid w:val="0016012B"/>
    <w:rsid w:val="00160852"/>
    <w:rsid w:val="00160CDD"/>
    <w:rsid w:val="00160E84"/>
    <w:rsid w:val="00160FCF"/>
    <w:rsid w:val="00161335"/>
    <w:rsid w:val="001615AC"/>
    <w:rsid w:val="001616E2"/>
    <w:rsid w:val="00161A9E"/>
    <w:rsid w:val="00161D24"/>
    <w:rsid w:val="001620C9"/>
    <w:rsid w:val="00162114"/>
    <w:rsid w:val="001623D4"/>
    <w:rsid w:val="0016262C"/>
    <w:rsid w:val="00164C0C"/>
    <w:rsid w:val="00164E46"/>
    <w:rsid w:val="0016546E"/>
    <w:rsid w:val="001656E6"/>
    <w:rsid w:val="001661F6"/>
    <w:rsid w:val="00166673"/>
    <w:rsid w:val="0016708A"/>
    <w:rsid w:val="0016711F"/>
    <w:rsid w:val="00167C51"/>
    <w:rsid w:val="00167F3D"/>
    <w:rsid w:val="001703B0"/>
    <w:rsid w:val="0017099D"/>
    <w:rsid w:val="00170C09"/>
    <w:rsid w:val="00170F1C"/>
    <w:rsid w:val="001710A3"/>
    <w:rsid w:val="00171CAF"/>
    <w:rsid w:val="00171D05"/>
    <w:rsid w:val="00171D75"/>
    <w:rsid w:val="00171DAA"/>
    <w:rsid w:val="00171E80"/>
    <w:rsid w:val="00172239"/>
    <w:rsid w:val="00172B37"/>
    <w:rsid w:val="001731EE"/>
    <w:rsid w:val="001733A0"/>
    <w:rsid w:val="00173D00"/>
    <w:rsid w:val="00173F05"/>
    <w:rsid w:val="00174DDA"/>
    <w:rsid w:val="00174E25"/>
    <w:rsid w:val="0017620C"/>
    <w:rsid w:val="001762F1"/>
    <w:rsid w:val="00176362"/>
    <w:rsid w:val="00176837"/>
    <w:rsid w:val="00176E6A"/>
    <w:rsid w:val="00177277"/>
    <w:rsid w:val="0017740B"/>
    <w:rsid w:val="00177B7F"/>
    <w:rsid w:val="00177DAB"/>
    <w:rsid w:val="00177FF2"/>
    <w:rsid w:val="001801A0"/>
    <w:rsid w:val="001805A7"/>
    <w:rsid w:val="001808C6"/>
    <w:rsid w:val="0018159A"/>
    <w:rsid w:val="001817CB"/>
    <w:rsid w:val="0018244F"/>
    <w:rsid w:val="001829C5"/>
    <w:rsid w:val="00183199"/>
    <w:rsid w:val="001831D4"/>
    <w:rsid w:val="001833FE"/>
    <w:rsid w:val="0018342E"/>
    <w:rsid w:val="00183906"/>
    <w:rsid w:val="00183F7E"/>
    <w:rsid w:val="001846BA"/>
    <w:rsid w:val="00184878"/>
    <w:rsid w:val="00184DF0"/>
    <w:rsid w:val="00184E0C"/>
    <w:rsid w:val="001853ED"/>
    <w:rsid w:val="001853F3"/>
    <w:rsid w:val="001854F3"/>
    <w:rsid w:val="00185BC0"/>
    <w:rsid w:val="00186164"/>
    <w:rsid w:val="00186CED"/>
    <w:rsid w:val="001873FA"/>
    <w:rsid w:val="00187796"/>
    <w:rsid w:val="0019029E"/>
    <w:rsid w:val="00190BBC"/>
    <w:rsid w:val="00190ED2"/>
    <w:rsid w:val="00191529"/>
    <w:rsid w:val="001915A5"/>
    <w:rsid w:val="00191B63"/>
    <w:rsid w:val="00192018"/>
    <w:rsid w:val="00192266"/>
    <w:rsid w:val="00192398"/>
    <w:rsid w:val="00192BA2"/>
    <w:rsid w:val="00192DE7"/>
    <w:rsid w:val="0019312C"/>
    <w:rsid w:val="0019338D"/>
    <w:rsid w:val="001938AD"/>
    <w:rsid w:val="001942D5"/>
    <w:rsid w:val="001943B2"/>
    <w:rsid w:val="00194B3C"/>
    <w:rsid w:val="00194BD3"/>
    <w:rsid w:val="00195293"/>
    <w:rsid w:val="001954A4"/>
    <w:rsid w:val="00195A28"/>
    <w:rsid w:val="00195BBD"/>
    <w:rsid w:val="001962E8"/>
    <w:rsid w:val="001967DE"/>
    <w:rsid w:val="00197256"/>
    <w:rsid w:val="001972A1"/>
    <w:rsid w:val="00197460"/>
    <w:rsid w:val="00197867"/>
    <w:rsid w:val="00197EC9"/>
    <w:rsid w:val="00197F31"/>
    <w:rsid w:val="001A032E"/>
    <w:rsid w:val="001A0417"/>
    <w:rsid w:val="001A04C7"/>
    <w:rsid w:val="001A0BB9"/>
    <w:rsid w:val="001A1AD9"/>
    <w:rsid w:val="001A2081"/>
    <w:rsid w:val="001A2331"/>
    <w:rsid w:val="001A28C3"/>
    <w:rsid w:val="001A30AB"/>
    <w:rsid w:val="001A325E"/>
    <w:rsid w:val="001A348A"/>
    <w:rsid w:val="001A3552"/>
    <w:rsid w:val="001A3C18"/>
    <w:rsid w:val="001A41A2"/>
    <w:rsid w:val="001A4270"/>
    <w:rsid w:val="001A4413"/>
    <w:rsid w:val="001A4A7F"/>
    <w:rsid w:val="001A5104"/>
    <w:rsid w:val="001A5C80"/>
    <w:rsid w:val="001A5EB3"/>
    <w:rsid w:val="001A7328"/>
    <w:rsid w:val="001A744C"/>
    <w:rsid w:val="001A788A"/>
    <w:rsid w:val="001B06EC"/>
    <w:rsid w:val="001B0ABD"/>
    <w:rsid w:val="001B0C5E"/>
    <w:rsid w:val="001B1491"/>
    <w:rsid w:val="001B1C98"/>
    <w:rsid w:val="001B25B0"/>
    <w:rsid w:val="001B2CEA"/>
    <w:rsid w:val="001B2F76"/>
    <w:rsid w:val="001B30B9"/>
    <w:rsid w:val="001B337F"/>
    <w:rsid w:val="001B37E8"/>
    <w:rsid w:val="001B3FEE"/>
    <w:rsid w:val="001B5DC8"/>
    <w:rsid w:val="001B5F90"/>
    <w:rsid w:val="001B6335"/>
    <w:rsid w:val="001B6F32"/>
    <w:rsid w:val="001B78A4"/>
    <w:rsid w:val="001C0A81"/>
    <w:rsid w:val="001C0E9B"/>
    <w:rsid w:val="001C1152"/>
    <w:rsid w:val="001C14E2"/>
    <w:rsid w:val="001C1562"/>
    <w:rsid w:val="001C16DA"/>
    <w:rsid w:val="001C1E63"/>
    <w:rsid w:val="001C2373"/>
    <w:rsid w:val="001C290F"/>
    <w:rsid w:val="001C371E"/>
    <w:rsid w:val="001C445F"/>
    <w:rsid w:val="001C4685"/>
    <w:rsid w:val="001C48B9"/>
    <w:rsid w:val="001C493F"/>
    <w:rsid w:val="001C4C90"/>
    <w:rsid w:val="001C4E4D"/>
    <w:rsid w:val="001C5564"/>
    <w:rsid w:val="001C5821"/>
    <w:rsid w:val="001C5E19"/>
    <w:rsid w:val="001C612D"/>
    <w:rsid w:val="001C6207"/>
    <w:rsid w:val="001C697B"/>
    <w:rsid w:val="001C6AAF"/>
    <w:rsid w:val="001C78A0"/>
    <w:rsid w:val="001C7C61"/>
    <w:rsid w:val="001C7DF8"/>
    <w:rsid w:val="001C7E9D"/>
    <w:rsid w:val="001D03FA"/>
    <w:rsid w:val="001D0562"/>
    <w:rsid w:val="001D0899"/>
    <w:rsid w:val="001D140B"/>
    <w:rsid w:val="001D231E"/>
    <w:rsid w:val="001D26BB"/>
    <w:rsid w:val="001D2C35"/>
    <w:rsid w:val="001D3706"/>
    <w:rsid w:val="001D3B53"/>
    <w:rsid w:val="001D3E7B"/>
    <w:rsid w:val="001D4635"/>
    <w:rsid w:val="001D5853"/>
    <w:rsid w:val="001D64D0"/>
    <w:rsid w:val="001D6BC4"/>
    <w:rsid w:val="001D6D9A"/>
    <w:rsid w:val="001D6FCC"/>
    <w:rsid w:val="001D7310"/>
    <w:rsid w:val="001D7728"/>
    <w:rsid w:val="001D7C08"/>
    <w:rsid w:val="001E03F2"/>
    <w:rsid w:val="001E0A62"/>
    <w:rsid w:val="001E18AB"/>
    <w:rsid w:val="001E1AA2"/>
    <w:rsid w:val="001E1C75"/>
    <w:rsid w:val="001E20CE"/>
    <w:rsid w:val="001E2672"/>
    <w:rsid w:val="001E3D6B"/>
    <w:rsid w:val="001E3E06"/>
    <w:rsid w:val="001E3E26"/>
    <w:rsid w:val="001E4C89"/>
    <w:rsid w:val="001E4F3B"/>
    <w:rsid w:val="001E4FBC"/>
    <w:rsid w:val="001E592A"/>
    <w:rsid w:val="001E60FD"/>
    <w:rsid w:val="001E6CA3"/>
    <w:rsid w:val="001E75C6"/>
    <w:rsid w:val="001E789C"/>
    <w:rsid w:val="001E7D86"/>
    <w:rsid w:val="001F0293"/>
    <w:rsid w:val="001F02EF"/>
    <w:rsid w:val="001F096F"/>
    <w:rsid w:val="001F0B27"/>
    <w:rsid w:val="001F0E79"/>
    <w:rsid w:val="001F0FD7"/>
    <w:rsid w:val="001F0FE3"/>
    <w:rsid w:val="001F1A7B"/>
    <w:rsid w:val="001F1C62"/>
    <w:rsid w:val="001F3E9F"/>
    <w:rsid w:val="001F429E"/>
    <w:rsid w:val="001F4A05"/>
    <w:rsid w:val="001F50FA"/>
    <w:rsid w:val="001F57CF"/>
    <w:rsid w:val="001F5975"/>
    <w:rsid w:val="001F5C62"/>
    <w:rsid w:val="001F600D"/>
    <w:rsid w:val="001F610E"/>
    <w:rsid w:val="001F6311"/>
    <w:rsid w:val="001F669A"/>
    <w:rsid w:val="001F6FF4"/>
    <w:rsid w:val="001F74F5"/>
    <w:rsid w:val="002006A9"/>
    <w:rsid w:val="00200793"/>
    <w:rsid w:val="00200B9B"/>
    <w:rsid w:val="0020178D"/>
    <w:rsid w:val="00201953"/>
    <w:rsid w:val="00202650"/>
    <w:rsid w:val="002026FC"/>
    <w:rsid w:val="00202FB4"/>
    <w:rsid w:val="00203AEB"/>
    <w:rsid w:val="002040F7"/>
    <w:rsid w:val="00204B6D"/>
    <w:rsid w:val="00204D9D"/>
    <w:rsid w:val="00204EA0"/>
    <w:rsid w:val="00204F22"/>
    <w:rsid w:val="00204F23"/>
    <w:rsid w:val="00205549"/>
    <w:rsid w:val="0020569D"/>
    <w:rsid w:val="00205856"/>
    <w:rsid w:val="002058C4"/>
    <w:rsid w:val="00205CD7"/>
    <w:rsid w:val="00205D06"/>
    <w:rsid w:val="0020731A"/>
    <w:rsid w:val="00207A73"/>
    <w:rsid w:val="0021056F"/>
    <w:rsid w:val="00210FB4"/>
    <w:rsid w:val="00211566"/>
    <w:rsid w:val="00211981"/>
    <w:rsid w:val="00211E97"/>
    <w:rsid w:val="00212167"/>
    <w:rsid w:val="002137E7"/>
    <w:rsid w:val="00213D42"/>
    <w:rsid w:val="002149D8"/>
    <w:rsid w:val="00215568"/>
    <w:rsid w:val="0021580B"/>
    <w:rsid w:val="0021584F"/>
    <w:rsid w:val="00215EB8"/>
    <w:rsid w:val="00216BA2"/>
    <w:rsid w:val="00217029"/>
    <w:rsid w:val="00217072"/>
    <w:rsid w:val="00217432"/>
    <w:rsid w:val="00217F75"/>
    <w:rsid w:val="00220A96"/>
    <w:rsid w:val="00220E27"/>
    <w:rsid w:val="00221929"/>
    <w:rsid w:val="002221F8"/>
    <w:rsid w:val="002225FF"/>
    <w:rsid w:val="00222BB0"/>
    <w:rsid w:val="00223252"/>
    <w:rsid w:val="002232D0"/>
    <w:rsid w:val="00223312"/>
    <w:rsid w:val="0022343F"/>
    <w:rsid w:val="002248A1"/>
    <w:rsid w:val="00224D68"/>
    <w:rsid w:val="002259E3"/>
    <w:rsid w:val="00225E36"/>
    <w:rsid w:val="002267B0"/>
    <w:rsid w:val="00227AD1"/>
    <w:rsid w:val="0023032A"/>
    <w:rsid w:val="002303B0"/>
    <w:rsid w:val="0023098B"/>
    <w:rsid w:val="002309A9"/>
    <w:rsid w:val="00230A38"/>
    <w:rsid w:val="00230CCF"/>
    <w:rsid w:val="00230D2F"/>
    <w:rsid w:val="00231242"/>
    <w:rsid w:val="00232149"/>
    <w:rsid w:val="00232242"/>
    <w:rsid w:val="00232273"/>
    <w:rsid w:val="00232C02"/>
    <w:rsid w:val="00232F0E"/>
    <w:rsid w:val="00232FDA"/>
    <w:rsid w:val="0023329F"/>
    <w:rsid w:val="00233375"/>
    <w:rsid w:val="002338FB"/>
    <w:rsid w:val="00233E3F"/>
    <w:rsid w:val="002342E9"/>
    <w:rsid w:val="0023442A"/>
    <w:rsid w:val="00234892"/>
    <w:rsid w:val="00235235"/>
    <w:rsid w:val="00235800"/>
    <w:rsid w:val="002358A4"/>
    <w:rsid w:val="00236512"/>
    <w:rsid w:val="00237C56"/>
    <w:rsid w:val="00240217"/>
    <w:rsid w:val="00240639"/>
    <w:rsid w:val="00240C04"/>
    <w:rsid w:val="0024107E"/>
    <w:rsid w:val="0024165F"/>
    <w:rsid w:val="00241682"/>
    <w:rsid w:val="002417A1"/>
    <w:rsid w:val="002417F3"/>
    <w:rsid w:val="002418B9"/>
    <w:rsid w:val="002418BE"/>
    <w:rsid w:val="002418FD"/>
    <w:rsid w:val="00241D03"/>
    <w:rsid w:val="00242393"/>
    <w:rsid w:val="00242C4E"/>
    <w:rsid w:val="00242F4F"/>
    <w:rsid w:val="0024311E"/>
    <w:rsid w:val="00243EBF"/>
    <w:rsid w:val="00243FA1"/>
    <w:rsid w:val="0024462F"/>
    <w:rsid w:val="002448B1"/>
    <w:rsid w:val="00244940"/>
    <w:rsid w:val="00244ADB"/>
    <w:rsid w:val="002451C8"/>
    <w:rsid w:val="00245C87"/>
    <w:rsid w:val="0024656D"/>
    <w:rsid w:val="002471E5"/>
    <w:rsid w:val="002476F9"/>
    <w:rsid w:val="00247A3D"/>
    <w:rsid w:val="00247E42"/>
    <w:rsid w:val="00250076"/>
    <w:rsid w:val="00250612"/>
    <w:rsid w:val="00250C18"/>
    <w:rsid w:val="00251175"/>
    <w:rsid w:val="0025125F"/>
    <w:rsid w:val="002516FF"/>
    <w:rsid w:val="002519CD"/>
    <w:rsid w:val="00251B8D"/>
    <w:rsid w:val="00251F3D"/>
    <w:rsid w:val="00252004"/>
    <w:rsid w:val="00252690"/>
    <w:rsid w:val="00252981"/>
    <w:rsid w:val="00252AE0"/>
    <w:rsid w:val="00252BE0"/>
    <w:rsid w:val="00254FDD"/>
    <w:rsid w:val="00254FE5"/>
    <w:rsid w:val="002553A4"/>
    <w:rsid w:val="002555ED"/>
    <w:rsid w:val="0025574B"/>
    <w:rsid w:val="00255CAC"/>
    <w:rsid w:val="00256260"/>
    <w:rsid w:val="00256315"/>
    <w:rsid w:val="0025658F"/>
    <w:rsid w:val="002565CD"/>
    <w:rsid w:val="002566F1"/>
    <w:rsid w:val="00256A5C"/>
    <w:rsid w:val="00256F73"/>
    <w:rsid w:val="002570C5"/>
    <w:rsid w:val="00257279"/>
    <w:rsid w:val="00257AC3"/>
    <w:rsid w:val="00257C1A"/>
    <w:rsid w:val="00257E2F"/>
    <w:rsid w:val="002605D8"/>
    <w:rsid w:val="00261320"/>
    <w:rsid w:val="00261720"/>
    <w:rsid w:val="00261A53"/>
    <w:rsid w:val="00261BED"/>
    <w:rsid w:val="00261F1B"/>
    <w:rsid w:val="00263CB5"/>
    <w:rsid w:val="00263D28"/>
    <w:rsid w:val="00265129"/>
    <w:rsid w:val="002652D1"/>
    <w:rsid w:val="00265515"/>
    <w:rsid w:val="0026574A"/>
    <w:rsid w:val="00265A63"/>
    <w:rsid w:val="00265CBD"/>
    <w:rsid w:val="00265E56"/>
    <w:rsid w:val="0026650D"/>
    <w:rsid w:val="00266AAB"/>
    <w:rsid w:val="00266BE4"/>
    <w:rsid w:val="002674F4"/>
    <w:rsid w:val="00267C46"/>
    <w:rsid w:val="00267E7B"/>
    <w:rsid w:val="00270017"/>
    <w:rsid w:val="002703C8"/>
    <w:rsid w:val="00270CCA"/>
    <w:rsid w:val="00270CDE"/>
    <w:rsid w:val="00271180"/>
    <w:rsid w:val="0027132C"/>
    <w:rsid w:val="00271782"/>
    <w:rsid w:val="00271A78"/>
    <w:rsid w:val="00271AEB"/>
    <w:rsid w:val="00271B96"/>
    <w:rsid w:val="00271EFD"/>
    <w:rsid w:val="00272521"/>
    <w:rsid w:val="00272D68"/>
    <w:rsid w:val="002732A1"/>
    <w:rsid w:val="00273916"/>
    <w:rsid w:val="00274476"/>
    <w:rsid w:val="00275011"/>
    <w:rsid w:val="002755B2"/>
    <w:rsid w:val="002756CC"/>
    <w:rsid w:val="00275788"/>
    <w:rsid w:val="00275E9B"/>
    <w:rsid w:val="00275F65"/>
    <w:rsid w:val="002768F7"/>
    <w:rsid w:val="0027711B"/>
    <w:rsid w:val="002777F5"/>
    <w:rsid w:val="00277BBC"/>
    <w:rsid w:val="0028023A"/>
    <w:rsid w:val="00280704"/>
    <w:rsid w:val="0028117E"/>
    <w:rsid w:val="0028118A"/>
    <w:rsid w:val="00281245"/>
    <w:rsid w:val="002814CD"/>
    <w:rsid w:val="0028161B"/>
    <w:rsid w:val="00281C47"/>
    <w:rsid w:val="00281D2D"/>
    <w:rsid w:val="00282EFF"/>
    <w:rsid w:val="00282F2D"/>
    <w:rsid w:val="00283CE2"/>
    <w:rsid w:val="0028424C"/>
    <w:rsid w:val="00284ABF"/>
    <w:rsid w:val="002855D8"/>
    <w:rsid w:val="002863A1"/>
    <w:rsid w:val="00286CAF"/>
    <w:rsid w:val="00286D24"/>
    <w:rsid w:val="00286EF0"/>
    <w:rsid w:val="00286F9A"/>
    <w:rsid w:val="002872E9"/>
    <w:rsid w:val="0028757A"/>
    <w:rsid w:val="002876F6"/>
    <w:rsid w:val="00287EC0"/>
    <w:rsid w:val="0029023E"/>
    <w:rsid w:val="002906AD"/>
    <w:rsid w:val="00290C6E"/>
    <w:rsid w:val="00290CCF"/>
    <w:rsid w:val="00290EE6"/>
    <w:rsid w:val="002913B6"/>
    <w:rsid w:val="00291E91"/>
    <w:rsid w:val="00292BCB"/>
    <w:rsid w:val="002930C7"/>
    <w:rsid w:val="002933E4"/>
    <w:rsid w:val="002934A0"/>
    <w:rsid w:val="00293CA3"/>
    <w:rsid w:val="002942DC"/>
    <w:rsid w:val="002949DA"/>
    <w:rsid w:val="00294BB1"/>
    <w:rsid w:val="002968AE"/>
    <w:rsid w:val="00297190"/>
    <w:rsid w:val="002976EE"/>
    <w:rsid w:val="00297E00"/>
    <w:rsid w:val="002A0CA3"/>
    <w:rsid w:val="002A16EC"/>
    <w:rsid w:val="002A1DCE"/>
    <w:rsid w:val="002A2204"/>
    <w:rsid w:val="002A25FE"/>
    <w:rsid w:val="002A2B0B"/>
    <w:rsid w:val="002A32B9"/>
    <w:rsid w:val="002A3760"/>
    <w:rsid w:val="002A3885"/>
    <w:rsid w:val="002A3D9E"/>
    <w:rsid w:val="002A47DD"/>
    <w:rsid w:val="002A5350"/>
    <w:rsid w:val="002A56B4"/>
    <w:rsid w:val="002A5CF3"/>
    <w:rsid w:val="002A617F"/>
    <w:rsid w:val="002A63F5"/>
    <w:rsid w:val="002A7600"/>
    <w:rsid w:val="002A79AB"/>
    <w:rsid w:val="002A7B57"/>
    <w:rsid w:val="002B0228"/>
    <w:rsid w:val="002B06BB"/>
    <w:rsid w:val="002B0CE8"/>
    <w:rsid w:val="002B117B"/>
    <w:rsid w:val="002B2576"/>
    <w:rsid w:val="002B270C"/>
    <w:rsid w:val="002B28E0"/>
    <w:rsid w:val="002B28F3"/>
    <w:rsid w:val="002B3537"/>
    <w:rsid w:val="002B3B3B"/>
    <w:rsid w:val="002B48DA"/>
    <w:rsid w:val="002B4F4F"/>
    <w:rsid w:val="002B5796"/>
    <w:rsid w:val="002B6A9F"/>
    <w:rsid w:val="002B6ACD"/>
    <w:rsid w:val="002B6F1E"/>
    <w:rsid w:val="002B6FCE"/>
    <w:rsid w:val="002B7512"/>
    <w:rsid w:val="002C01F5"/>
    <w:rsid w:val="002C0666"/>
    <w:rsid w:val="002C0C93"/>
    <w:rsid w:val="002C0DB3"/>
    <w:rsid w:val="002C13BE"/>
    <w:rsid w:val="002C140D"/>
    <w:rsid w:val="002C16B3"/>
    <w:rsid w:val="002C1833"/>
    <w:rsid w:val="002C1A22"/>
    <w:rsid w:val="002C1A62"/>
    <w:rsid w:val="002C1EDF"/>
    <w:rsid w:val="002C2179"/>
    <w:rsid w:val="002C286C"/>
    <w:rsid w:val="002C2986"/>
    <w:rsid w:val="002C2BC5"/>
    <w:rsid w:val="002C30C8"/>
    <w:rsid w:val="002C314E"/>
    <w:rsid w:val="002C364B"/>
    <w:rsid w:val="002C3926"/>
    <w:rsid w:val="002C3A3F"/>
    <w:rsid w:val="002C40ED"/>
    <w:rsid w:val="002C4494"/>
    <w:rsid w:val="002C4BD5"/>
    <w:rsid w:val="002C4EC5"/>
    <w:rsid w:val="002C515C"/>
    <w:rsid w:val="002C5232"/>
    <w:rsid w:val="002C63B5"/>
    <w:rsid w:val="002C649E"/>
    <w:rsid w:val="002C6538"/>
    <w:rsid w:val="002C670A"/>
    <w:rsid w:val="002D001E"/>
    <w:rsid w:val="002D0288"/>
    <w:rsid w:val="002D0361"/>
    <w:rsid w:val="002D0543"/>
    <w:rsid w:val="002D058E"/>
    <w:rsid w:val="002D0EC8"/>
    <w:rsid w:val="002D17EE"/>
    <w:rsid w:val="002D185E"/>
    <w:rsid w:val="002D1927"/>
    <w:rsid w:val="002D1F45"/>
    <w:rsid w:val="002D2CF1"/>
    <w:rsid w:val="002D4457"/>
    <w:rsid w:val="002D48C1"/>
    <w:rsid w:val="002D4E0C"/>
    <w:rsid w:val="002D5498"/>
    <w:rsid w:val="002D63BA"/>
    <w:rsid w:val="002D642B"/>
    <w:rsid w:val="002D6CD6"/>
    <w:rsid w:val="002D72DC"/>
    <w:rsid w:val="002D7503"/>
    <w:rsid w:val="002D7884"/>
    <w:rsid w:val="002E10D2"/>
    <w:rsid w:val="002E138F"/>
    <w:rsid w:val="002E15E2"/>
    <w:rsid w:val="002E1ACD"/>
    <w:rsid w:val="002E1D78"/>
    <w:rsid w:val="002E2301"/>
    <w:rsid w:val="002E2783"/>
    <w:rsid w:val="002E2BBD"/>
    <w:rsid w:val="002E2BFB"/>
    <w:rsid w:val="002E2FB9"/>
    <w:rsid w:val="002E30E6"/>
    <w:rsid w:val="002E3319"/>
    <w:rsid w:val="002E359E"/>
    <w:rsid w:val="002E364B"/>
    <w:rsid w:val="002E36DF"/>
    <w:rsid w:val="002E3E55"/>
    <w:rsid w:val="002E41B8"/>
    <w:rsid w:val="002E4B25"/>
    <w:rsid w:val="002E595B"/>
    <w:rsid w:val="002E59B6"/>
    <w:rsid w:val="002E63D1"/>
    <w:rsid w:val="002E6F0A"/>
    <w:rsid w:val="002E7250"/>
    <w:rsid w:val="002E747C"/>
    <w:rsid w:val="002E765B"/>
    <w:rsid w:val="002E7887"/>
    <w:rsid w:val="002F0B2D"/>
    <w:rsid w:val="002F0C2D"/>
    <w:rsid w:val="002F18A6"/>
    <w:rsid w:val="002F18A7"/>
    <w:rsid w:val="002F1A0A"/>
    <w:rsid w:val="002F1BC6"/>
    <w:rsid w:val="002F1CD1"/>
    <w:rsid w:val="002F30C5"/>
    <w:rsid w:val="002F31B8"/>
    <w:rsid w:val="002F3217"/>
    <w:rsid w:val="002F32E6"/>
    <w:rsid w:val="002F3961"/>
    <w:rsid w:val="002F3E36"/>
    <w:rsid w:val="002F452A"/>
    <w:rsid w:val="002F4A63"/>
    <w:rsid w:val="002F5269"/>
    <w:rsid w:val="002F54D9"/>
    <w:rsid w:val="002F632B"/>
    <w:rsid w:val="002F668F"/>
    <w:rsid w:val="002F69C4"/>
    <w:rsid w:val="002F71AC"/>
    <w:rsid w:val="002F7F64"/>
    <w:rsid w:val="00300121"/>
    <w:rsid w:val="00300ACC"/>
    <w:rsid w:val="00300CE4"/>
    <w:rsid w:val="00300EC5"/>
    <w:rsid w:val="003010B2"/>
    <w:rsid w:val="00302038"/>
    <w:rsid w:val="0030208F"/>
    <w:rsid w:val="00302266"/>
    <w:rsid w:val="0030243F"/>
    <w:rsid w:val="00302C0F"/>
    <w:rsid w:val="00302F93"/>
    <w:rsid w:val="003030FC"/>
    <w:rsid w:val="00303EAD"/>
    <w:rsid w:val="003040B3"/>
    <w:rsid w:val="00304EF1"/>
    <w:rsid w:val="00304FAF"/>
    <w:rsid w:val="00305033"/>
    <w:rsid w:val="003055C4"/>
    <w:rsid w:val="003057D6"/>
    <w:rsid w:val="00305820"/>
    <w:rsid w:val="00305961"/>
    <w:rsid w:val="00306A3B"/>
    <w:rsid w:val="00306CFA"/>
    <w:rsid w:val="00306F9A"/>
    <w:rsid w:val="0030704E"/>
    <w:rsid w:val="0030751A"/>
    <w:rsid w:val="00307563"/>
    <w:rsid w:val="003078E9"/>
    <w:rsid w:val="003104FB"/>
    <w:rsid w:val="003105B1"/>
    <w:rsid w:val="00310BA8"/>
    <w:rsid w:val="00310E10"/>
    <w:rsid w:val="00310E93"/>
    <w:rsid w:val="0031100B"/>
    <w:rsid w:val="003110B2"/>
    <w:rsid w:val="00311211"/>
    <w:rsid w:val="00311378"/>
    <w:rsid w:val="00311607"/>
    <w:rsid w:val="0031186A"/>
    <w:rsid w:val="00311B09"/>
    <w:rsid w:val="003120A8"/>
    <w:rsid w:val="0031453C"/>
    <w:rsid w:val="00314AF9"/>
    <w:rsid w:val="00314DA1"/>
    <w:rsid w:val="00314DE7"/>
    <w:rsid w:val="00315BF1"/>
    <w:rsid w:val="00315C44"/>
    <w:rsid w:val="0031634C"/>
    <w:rsid w:val="00317455"/>
    <w:rsid w:val="00317552"/>
    <w:rsid w:val="00317668"/>
    <w:rsid w:val="003204EC"/>
    <w:rsid w:val="00320784"/>
    <w:rsid w:val="00320A6D"/>
    <w:rsid w:val="00320AEA"/>
    <w:rsid w:val="00320B40"/>
    <w:rsid w:val="003215F4"/>
    <w:rsid w:val="00321B07"/>
    <w:rsid w:val="00321C93"/>
    <w:rsid w:val="00322E96"/>
    <w:rsid w:val="00323BAD"/>
    <w:rsid w:val="00324CBA"/>
    <w:rsid w:val="0032504B"/>
    <w:rsid w:val="00325604"/>
    <w:rsid w:val="00325AD0"/>
    <w:rsid w:val="00326060"/>
    <w:rsid w:val="003264C2"/>
    <w:rsid w:val="003265FD"/>
    <w:rsid w:val="003266FA"/>
    <w:rsid w:val="0032679C"/>
    <w:rsid w:val="00326C74"/>
    <w:rsid w:val="003271F2"/>
    <w:rsid w:val="00327CE3"/>
    <w:rsid w:val="00327D39"/>
    <w:rsid w:val="00327E9E"/>
    <w:rsid w:val="00327EC3"/>
    <w:rsid w:val="00330101"/>
    <w:rsid w:val="0033047F"/>
    <w:rsid w:val="00330769"/>
    <w:rsid w:val="00330924"/>
    <w:rsid w:val="00330C02"/>
    <w:rsid w:val="00331106"/>
    <w:rsid w:val="003314CD"/>
    <w:rsid w:val="00332147"/>
    <w:rsid w:val="0033214D"/>
    <w:rsid w:val="00332601"/>
    <w:rsid w:val="00333C41"/>
    <w:rsid w:val="003348FB"/>
    <w:rsid w:val="003351CB"/>
    <w:rsid w:val="00335DA8"/>
    <w:rsid w:val="00335E62"/>
    <w:rsid w:val="00336054"/>
    <w:rsid w:val="003363F6"/>
    <w:rsid w:val="003367CA"/>
    <w:rsid w:val="00337998"/>
    <w:rsid w:val="00337E8B"/>
    <w:rsid w:val="0034049F"/>
    <w:rsid w:val="0034098D"/>
    <w:rsid w:val="00341EE6"/>
    <w:rsid w:val="00342178"/>
    <w:rsid w:val="0034284B"/>
    <w:rsid w:val="00342DE8"/>
    <w:rsid w:val="00342F81"/>
    <w:rsid w:val="00343033"/>
    <w:rsid w:val="00343E5D"/>
    <w:rsid w:val="0034431D"/>
    <w:rsid w:val="00344735"/>
    <w:rsid w:val="003447AF"/>
    <w:rsid w:val="0034514C"/>
    <w:rsid w:val="0034527F"/>
    <w:rsid w:val="00345527"/>
    <w:rsid w:val="0034556C"/>
    <w:rsid w:val="00345E34"/>
    <w:rsid w:val="00345EF3"/>
    <w:rsid w:val="00346B32"/>
    <w:rsid w:val="00347B73"/>
    <w:rsid w:val="00347CE0"/>
    <w:rsid w:val="00347EF8"/>
    <w:rsid w:val="00350299"/>
    <w:rsid w:val="00350781"/>
    <w:rsid w:val="0035087F"/>
    <w:rsid w:val="00350B0A"/>
    <w:rsid w:val="003514CB"/>
    <w:rsid w:val="0035197F"/>
    <w:rsid w:val="00351ADA"/>
    <w:rsid w:val="00351E06"/>
    <w:rsid w:val="00352670"/>
    <w:rsid w:val="0035267D"/>
    <w:rsid w:val="0035300D"/>
    <w:rsid w:val="0035378D"/>
    <w:rsid w:val="003539F8"/>
    <w:rsid w:val="0035432B"/>
    <w:rsid w:val="0035472E"/>
    <w:rsid w:val="00354EC6"/>
    <w:rsid w:val="003550EF"/>
    <w:rsid w:val="00355A24"/>
    <w:rsid w:val="00355AD2"/>
    <w:rsid w:val="00355D86"/>
    <w:rsid w:val="00355E7A"/>
    <w:rsid w:val="0035645C"/>
    <w:rsid w:val="00356838"/>
    <w:rsid w:val="003569AB"/>
    <w:rsid w:val="00356A46"/>
    <w:rsid w:val="00356C53"/>
    <w:rsid w:val="00356C86"/>
    <w:rsid w:val="0035727D"/>
    <w:rsid w:val="00357C07"/>
    <w:rsid w:val="003603F0"/>
    <w:rsid w:val="003617B3"/>
    <w:rsid w:val="0036183B"/>
    <w:rsid w:val="00362F94"/>
    <w:rsid w:val="003631EE"/>
    <w:rsid w:val="0036379E"/>
    <w:rsid w:val="00363D03"/>
    <w:rsid w:val="00364C1C"/>
    <w:rsid w:val="00364ED8"/>
    <w:rsid w:val="00365002"/>
    <w:rsid w:val="0036521A"/>
    <w:rsid w:val="00365260"/>
    <w:rsid w:val="00365967"/>
    <w:rsid w:val="00365A86"/>
    <w:rsid w:val="003663EE"/>
    <w:rsid w:val="00366466"/>
    <w:rsid w:val="00366981"/>
    <w:rsid w:val="00366DC9"/>
    <w:rsid w:val="00367292"/>
    <w:rsid w:val="003702BD"/>
    <w:rsid w:val="00370351"/>
    <w:rsid w:val="003703FD"/>
    <w:rsid w:val="003705CE"/>
    <w:rsid w:val="00370900"/>
    <w:rsid w:val="003711A5"/>
    <w:rsid w:val="003712DA"/>
    <w:rsid w:val="003716AD"/>
    <w:rsid w:val="00371A95"/>
    <w:rsid w:val="00373957"/>
    <w:rsid w:val="0037399C"/>
    <w:rsid w:val="00373C16"/>
    <w:rsid w:val="00373D38"/>
    <w:rsid w:val="00374268"/>
    <w:rsid w:val="0037459D"/>
    <w:rsid w:val="00374A94"/>
    <w:rsid w:val="00374C95"/>
    <w:rsid w:val="00374D1A"/>
    <w:rsid w:val="003753B4"/>
    <w:rsid w:val="00375649"/>
    <w:rsid w:val="00376028"/>
    <w:rsid w:val="003762B9"/>
    <w:rsid w:val="00377205"/>
    <w:rsid w:val="00377609"/>
    <w:rsid w:val="003776C4"/>
    <w:rsid w:val="00377FA6"/>
    <w:rsid w:val="0038030A"/>
    <w:rsid w:val="0038030F"/>
    <w:rsid w:val="00381044"/>
    <w:rsid w:val="00381EDF"/>
    <w:rsid w:val="003821BA"/>
    <w:rsid w:val="003825C3"/>
    <w:rsid w:val="0038390C"/>
    <w:rsid w:val="00384607"/>
    <w:rsid w:val="00384751"/>
    <w:rsid w:val="00385489"/>
    <w:rsid w:val="0038621C"/>
    <w:rsid w:val="003865EE"/>
    <w:rsid w:val="00387265"/>
    <w:rsid w:val="00387278"/>
    <w:rsid w:val="003873D5"/>
    <w:rsid w:val="00387935"/>
    <w:rsid w:val="00387FB3"/>
    <w:rsid w:val="003900AD"/>
    <w:rsid w:val="003904D0"/>
    <w:rsid w:val="0039079C"/>
    <w:rsid w:val="003911E4"/>
    <w:rsid w:val="003912AB"/>
    <w:rsid w:val="00391932"/>
    <w:rsid w:val="00391CA4"/>
    <w:rsid w:val="00391D76"/>
    <w:rsid w:val="00391FA3"/>
    <w:rsid w:val="00392577"/>
    <w:rsid w:val="00392650"/>
    <w:rsid w:val="00392C78"/>
    <w:rsid w:val="003931CD"/>
    <w:rsid w:val="0039323E"/>
    <w:rsid w:val="00393453"/>
    <w:rsid w:val="003939DA"/>
    <w:rsid w:val="00393F8C"/>
    <w:rsid w:val="0039455D"/>
    <w:rsid w:val="00395BAD"/>
    <w:rsid w:val="00396A2A"/>
    <w:rsid w:val="0039711C"/>
    <w:rsid w:val="00397226"/>
    <w:rsid w:val="003974D1"/>
    <w:rsid w:val="00397748"/>
    <w:rsid w:val="00397BCF"/>
    <w:rsid w:val="00397DE5"/>
    <w:rsid w:val="00397F91"/>
    <w:rsid w:val="003A09E6"/>
    <w:rsid w:val="003A1006"/>
    <w:rsid w:val="003A112E"/>
    <w:rsid w:val="003A13B1"/>
    <w:rsid w:val="003A15E0"/>
    <w:rsid w:val="003A357F"/>
    <w:rsid w:val="003A36FA"/>
    <w:rsid w:val="003A42AC"/>
    <w:rsid w:val="003A442E"/>
    <w:rsid w:val="003A4A94"/>
    <w:rsid w:val="003A5139"/>
    <w:rsid w:val="003A5CA3"/>
    <w:rsid w:val="003A5E4D"/>
    <w:rsid w:val="003A5F65"/>
    <w:rsid w:val="003A5FAD"/>
    <w:rsid w:val="003A605B"/>
    <w:rsid w:val="003A631F"/>
    <w:rsid w:val="003A64FE"/>
    <w:rsid w:val="003A66B2"/>
    <w:rsid w:val="003A691F"/>
    <w:rsid w:val="003A695A"/>
    <w:rsid w:val="003A6988"/>
    <w:rsid w:val="003A6D92"/>
    <w:rsid w:val="003A7034"/>
    <w:rsid w:val="003A7AA2"/>
    <w:rsid w:val="003A7BCB"/>
    <w:rsid w:val="003B05E1"/>
    <w:rsid w:val="003B1275"/>
    <w:rsid w:val="003B1612"/>
    <w:rsid w:val="003B1A0E"/>
    <w:rsid w:val="003B2004"/>
    <w:rsid w:val="003B22FF"/>
    <w:rsid w:val="003B24F3"/>
    <w:rsid w:val="003B2AAE"/>
    <w:rsid w:val="003B2B7F"/>
    <w:rsid w:val="003B2C16"/>
    <w:rsid w:val="003B3097"/>
    <w:rsid w:val="003B3C7D"/>
    <w:rsid w:val="003B3E01"/>
    <w:rsid w:val="003B464F"/>
    <w:rsid w:val="003B485D"/>
    <w:rsid w:val="003B4D85"/>
    <w:rsid w:val="003B4E8C"/>
    <w:rsid w:val="003B5D0E"/>
    <w:rsid w:val="003B617D"/>
    <w:rsid w:val="003B6528"/>
    <w:rsid w:val="003B65C0"/>
    <w:rsid w:val="003B741A"/>
    <w:rsid w:val="003B758F"/>
    <w:rsid w:val="003C0152"/>
    <w:rsid w:val="003C03A3"/>
    <w:rsid w:val="003C0B51"/>
    <w:rsid w:val="003C17D0"/>
    <w:rsid w:val="003C1B77"/>
    <w:rsid w:val="003C1DB3"/>
    <w:rsid w:val="003C1E75"/>
    <w:rsid w:val="003C23B0"/>
    <w:rsid w:val="003C23EB"/>
    <w:rsid w:val="003C25B9"/>
    <w:rsid w:val="003C27B9"/>
    <w:rsid w:val="003C2BBB"/>
    <w:rsid w:val="003C2EEC"/>
    <w:rsid w:val="003C301C"/>
    <w:rsid w:val="003C3352"/>
    <w:rsid w:val="003C37BB"/>
    <w:rsid w:val="003C3DFE"/>
    <w:rsid w:val="003C4107"/>
    <w:rsid w:val="003C415B"/>
    <w:rsid w:val="003C4205"/>
    <w:rsid w:val="003C44E0"/>
    <w:rsid w:val="003C4CD3"/>
    <w:rsid w:val="003C50B0"/>
    <w:rsid w:val="003C511D"/>
    <w:rsid w:val="003C5480"/>
    <w:rsid w:val="003C59FE"/>
    <w:rsid w:val="003C5F6B"/>
    <w:rsid w:val="003C6421"/>
    <w:rsid w:val="003C6D5A"/>
    <w:rsid w:val="003C726B"/>
    <w:rsid w:val="003D0AAE"/>
    <w:rsid w:val="003D14A2"/>
    <w:rsid w:val="003D1F0B"/>
    <w:rsid w:val="003D2309"/>
    <w:rsid w:val="003D24B5"/>
    <w:rsid w:val="003D250C"/>
    <w:rsid w:val="003D29A9"/>
    <w:rsid w:val="003D30A5"/>
    <w:rsid w:val="003D3461"/>
    <w:rsid w:val="003D393F"/>
    <w:rsid w:val="003D5360"/>
    <w:rsid w:val="003D5BEE"/>
    <w:rsid w:val="003D603B"/>
    <w:rsid w:val="003D66C4"/>
    <w:rsid w:val="003D7D4A"/>
    <w:rsid w:val="003E026E"/>
    <w:rsid w:val="003E0A2C"/>
    <w:rsid w:val="003E0B8C"/>
    <w:rsid w:val="003E1488"/>
    <w:rsid w:val="003E18AF"/>
    <w:rsid w:val="003E23B6"/>
    <w:rsid w:val="003E2473"/>
    <w:rsid w:val="003E2603"/>
    <w:rsid w:val="003E26F4"/>
    <w:rsid w:val="003E2ACC"/>
    <w:rsid w:val="003E3238"/>
    <w:rsid w:val="003E41F1"/>
    <w:rsid w:val="003E4D59"/>
    <w:rsid w:val="003E522E"/>
    <w:rsid w:val="003E54AD"/>
    <w:rsid w:val="003E7008"/>
    <w:rsid w:val="003E72DF"/>
    <w:rsid w:val="003E76AA"/>
    <w:rsid w:val="003E7796"/>
    <w:rsid w:val="003E78EE"/>
    <w:rsid w:val="003F094C"/>
    <w:rsid w:val="003F0C5C"/>
    <w:rsid w:val="003F0F33"/>
    <w:rsid w:val="003F20A7"/>
    <w:rsid w:val="003F288C"/>
    <w:rsid w:val="003F33AD"/>
    <w:rsid w:val="003F388D"/>
    <w:rsid w:val="003F3C4A"/>
    <w:rsid w:val="003F435C"/>
    <w:rsid w:val="003F5006"/>
    <w:rsid w:val="003F51E7"/>
    <w:rsid w:val="003F5777"/>
    <w:rsid w:val="003F5BE3"/>
    <w:rsid w:val="003F637B"/>
    <w:rsid w:val="003F64EF"/>
    <w:rsid w:val="003F65E4"/>
    <w:rsid w:val="003F6E5B"/>
    <w:rsid w:val="003F7BAC"/>
    <w:rsid w:val="004010BF"/>
    <w:rsid w:val="004013AF"/>
    <w:rsid w:val="004016DD"/>
    <w:rsid w:val="00401741"/>
    <w:rsid w:val="00401CBD"/>
    <w:rsid w:val="00401EE8"/>
    <w:rsid w:val="0040238F"/>
    <w:rsid w:val="004023B1"/>
    <w:rsid w:val="004023DB"/>
    <w:rsid w:val="00402694"/>
    <w:rsid w:val="00402947"/>
    <w:rsid w:val="00403012"/>
    <w:rsid w:val="00403266"/>
    <w:rsid w:val="0040353F"/>
    <w:rsid w:val="004036D9"/>
    <w:rsid w:val="00403AC0"/>
    <w:rsid w:val="00403F95"/>
    <w:rsid w:val="004042B4"/>
    <w:rsid w:val="00404852"/>
    <w:rsid w:val="0040589D"/>
    <w:rsid w:val="004065D6"/>
    <w:rsid w:val="00406BB2"/>
    <w:rsid w:val="00406C28"/>
    <w:rsid w:val="00406DA7"/>
    <w:rsid w:val="0041078E"/>
    <w:rsid w:val="00410BE1"/>
    <w:rsid w:val="00410D89"/>
    <w:rsid w:val="00410EAA"/>
    <w:rsid w:val="004110B1"/>
    <w:rsid w:val="00411250"/>
    <w:rsid w:val="00411A21"/>
    <w:rsid w:val="00412261"/>
    <w:rsid w:val="0041246F"/>
    <w:rsid w:val="004127A6"/>
    <w:rsid w:val="00412D81"/>
    <w:rsid w:val="004130C9"/>
    <w:rsid w:val="00413374"/>
    <w:rsid w:val="004133A5"/>
    <w:rsid w:val="00413596"/>
    <w:rsid w:val="004137EA"/>
    <w:rsid w:val="004141A4"/>
    <w:rsid w:val="00414628"/>
    <w:rsid w:val="004148AB"/>
    <w:rsid w:val="00414946"/>
    <w:rsid w:val="00415DC5"/>
    <w:rsid w:val="0041721B"/>
    <w:rsid w:val="0042024C"/>
    <w:rsid w:val="004208A0"/>
    <w:rsid w:val="00420FBD"/>
    <w:rsid w:val="00421A49"/>
    <w:rsid w:val="00421E41"/>
    <w:rsid w:val="00422001"/>
    <w:rsid w:val="004221A4"/>
    <w:rsid w:val="00422492"/>
    <w:rsid w:val="0042265F"/>
    <w:rsid w:val="00422968"/>
    <w:rsid w:val="00422B40"/>
    <w:rsid w:val="00422F19"/>
    <w:rsid w:val="00422FB3"/>
    <w:rsid w:val="0042343D"/>
    <w:rsid w:val="00423640"/>
    <w:rsid w:val="00423F03"/>
    <w:rsid w:val="004246BD"/>
    <w:rsid w:val="00424AEB"/>
    <w:rsid w:val="00425E17"/>
    <w:rsid w:val="004261D9"/>
    <w:rsid w:val="00426436"/>
    <w:rsid w:val="004267D6"/>
    <w:rsid w:val="004272F7"/>
    <w:rsid w:val="0042768F"/>
    <w:rsid w:val="00427BF3"/>
    <w:rsid w:val="00427D3B"/>
    <w:rsid w:val="00427E80"/>
    <w:rsid w:val="004302B8"/>
    <w:rsid w:val="00430355"/>
    <w:rsid w:val="00430C26"/>
    <w:rsid w:val="00430C81"/>
    <w:rsid w:val="00431806"/>
    <w:rsid w:val="004319F8"/>
    <w:rsid w:val="00431AE9"/>
    <w:rsid w:val="00431E16"/>
    <w:rsid w:val="00432C77"/>
    <w:rsid w:val="00432D5F"/>
    <w:rsid w:val="00432FE6"/>
    <w:rsid w:val="004343ED"/>
    <w:rsid w:val="00434678"/>
    <w:rsid w:val="004355EA"/>
    <w:rsid w:val="00435946"/>
    <w:rsid w:val="00435EC8"/>
    <w:rsid w:val="004361AD"/>
    <w:rsid w:val="004367BE"/>
    <w:rsid w:val="00437174"/>
    <w:rsid w:val="00437247"/>
    <w:rsid w:val="004375C4"/>
    <w:rsid w:val="004377C6"/>
    <w:rsid w:val="00437B65"/>
    <w:rsid w:val="00440532"/>
    <w:rsid w:val="004407D8"/>
    <w:rsid w:val="0044081C"/>
    <w:rsid w:val="0044213A"/>
    <w:rsid w:val="00442437"/>
    <w:rsid w:val="004425E7"/>
    <w:rsid w:val="00442B78"/>
    <w:rsid w:val="00442DF7"/>
    <w:rsid w:val="004433C2"/>
    <w:rsid w:val="00443848"/>
    <w:rsid w:val="00444068"/>
    <w:rsid w:val="00444509"/>
    <w:rsid w:val="00444C4B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737"/>
    <w:rsid w:val="00446FAC"/>
    <w:rsid w:val="004479B7"/>
    <w:rsid w:val="00447BF9"/>
    <w:rsid w:val="00447EFF"/>
    <w:rsid w:val="0045004B"/>
    <w:rsid w:val="004500DC"/>
    <w:rsid w:val="0045013E"/>
    <w:rsid w:val="0045015F"/>
    <w:rsid w:val="004506E8"/>
    <w:rsid w:val="004514E1"/>
    <w:rsid w:val="00451990"/>
    <w:rsid w:val="004519DF"/>
    <w:rsid w:val="00451B7C"/>
    <w:rsid w:val="00452E74"/>
    <w:rsid w:val="004530CB"/>
    <w:rsid w:val="004532DB"/>
    <w:rsid w:val="00453DAF"/>
    <w:rsid w:val="00453DE1"/>
    <w:rsid w:val="00453FCA"/>
    <w:rsid w:val="004540A3"/>
    <w:rsid w:val="00454D30"/>
    <w:rsid w:val="0045536C"/>
    <w:rsid w:val="0045545D"/>
    <w:rsid w:val="00455C0B"/>
    <w:rsid w:val="004562E2"/>
    <w:rsid w:val="00457073"/>
    <w:rsid w:val="0045709B"/>
    <w:rsid w:val="0045734B"/>
    <w:rsid w:val="004575C8"/>
    <w:rsid w:val="00457CFE"/>
    <w:rsid w:val="00460259"/>
    <w:rsid w:val="00460BCC"/>
    <w:rsid w:val="00460C30"/>
    <w:rsid w:val="00461620"/>
    <w:rsid w:val="00462282"/>
    <w:rsid w:val="00462306"/>
    <w:rsid w:val="0046244E"/>
    <w:rsid w:val="00462BCF"/>
    <w:rsid w:val="00463248"/>
    <w:rsid w:val="004638EC"/>
    <w:rsid w:val="00463A82"/>
    <w:rsid w:val="00464041"/>
    <w:rsid w:val="00464166"/>
    <w:rsid w:val="004642F9"/>
    <w:rsid w:val="0046458B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E3D"/>
    <w:rsid w:val="00466F05"/>
    <w:rsid w:val="00466F9E"/>
    <w:rsid w:val="00467CC0"/>
    <w:rsid w:val="00467F62"/>
    <w:rsid w:val="0047088F"/>
    <w:rsid w:val="004710DF"/>
    <w:rsid w:val="004714A4"/>
    <w:rsid w:val="00471556"/>
    <w:rsid w:val="004715F8"/>
    <w:rsid w:val="0047195F"/>
    <w:rsid w:val="00471C5F"/>
    <w:rsid w:val="00472181"/>
    <w:rsid w:val="004726EF"/>
    <w:rsid w:val="004736A8"/>
    <w:rsid w:val="00473E1A"/>
    <w:rsid w:val="004748FA"/>
    <w:rsid w:val="00474B36"/>
    <w:rsid w:val="00474CBA"/>
    <w:rsid w:val="00474D51"/>
    <w:rsid w:val="00474E68"/>
    <w:rsid w:val="00474FE7"/>
    <w:rsid w:val="004755CF"/>
    <w:rsid w:val="004756A7"/>
    <w:rsid w:val="004758DA"/>
    <w:rsid w:val="00475B03"/>
    <w:rsid w:val="0047793B"/>
    <w:rsid w:val="00477BD5"/>
    <w:rsid w:val="00477F18"/>
    <w:rsid w:val="00480E51"/>
    <w:rsid w:val="00480ECA"/>
    <w:rsid w:val="00481099"/>
    <w:rsid w:val="00481306"/>
    <w:rsid w:val="0048174C"/>
    <w:rsid w:val="00482C4B"/>
    <w:rsid w:val="00482D28"/>
    <w:rsid w:val="004830A0"/>
    <w:rsid w:val="0048331A"/>
    <w:rsid w:val="004837DD"/>
    <w:rsid w:val="00483A9D"/>
    <w:rsid w:val="00484FBA"/>
    <w:rsid w:val="00485E66"/>
    <w:rsid w:val="004864AE"/>
    <w:rsid w:val="00486E45"/>
    <w:rsid w:val="00487356"/>
    <w:rsid w:val="00487A80"/>
    <w:rsid w:val="00487CAE"/>
    <w:rsid w:val="00487DB9"/>
    <w:rsid w:val="00490227"/>
    <w:rsid w:val="004906F0"/>
    <w:rsid w:val="004908AB"/>
    <w:rsid w:val="00490B0C"/>
    <w:rsid w:val="00490EC3"/>
    <w:rsid w:val="004911F6"/>
    <w:rsid w:val="004912B5"/>
    <w:rsid w:val="00491B1D"/>
    <w:rsid w:val="00492159"/>
    <w:rsid w:val="004922EB"/>
    <w:rsid w:val="00492B5A"/>
    <w:rsid w:val="00492BF1"/>
    <w:rsid w:val="00493055"/>
    <w:rsid w:val="00493345"/>
    <w:rsid w:val="00493636"/>
    <w:rsid w:val="00493947"/>
    <w:rsid w:val="00493FA4"/>
    <w:rsid w:val="00494131"/>
    <w:rsid w:val="00494425"/>
    <w:rsid w:val="00494D9E"/>
    <w:rsid w:val="004956B4"/>
    <w:rsid w:val="00495DE4"/>
    <w:rsid w:val="00496472"/>
    <w:rsid w:val="00496664"/>
    <w:rsid w:val="00496BBF"/>
    <w:rsid w:val="004976BF"/>
    <w:rsid w:val="00497A3F"/>
    <w:rsid w:val="004A11D2"/>
    <w:rsid w:val="004A159B"/>
    <w:rsid w:val="004A16EB"/>
    <w:rsid w:val="004A18A1"/>
    <w:rsid w:val="004A244E"/>
    <w:rsid w:val="004A33E0"/>
    <w:rsid w:val="004A35CC"/>
    <w:rsid w:val="004A3B8B"/>
    <w:rsid w:val="004A4314"/>
    <w:rsid w:val="004A438F"/>
    <w:rsid w:val="004A451B"/>
    <w:rsid w:val="004A45ED"/>
    <w:rsid w:val="004A4701"/>
    <w:rsid w:val="004A52FF"/>
    <w:rsid w:val="004A5C31"/>
    <w:rsid w:val="004A5EC8"/>
    <w:rsid w:val="004A6A7D"/>
    <w:rsid w:val="004A6B2C"/>
    <w:rsid w:val="004A6CEE"/>
    <w:rsid w:val="004A7D21"/>
    <w:rsid w:val="004B0411"/>
    <w:rsid w:val="004B068E"/>
    <w:rsid w:val="004B06E3"/>
    <w:rsid w:val="004B098F"/>
    <w:rsid w:val="004B139C"/>
    <w:rsid w:val="004B15C8"/>
    <w:rsid w:val="004B19F7"/>
    <w:rsid w:val="004B1B32"/>
    <w:rsid w:val="004B2794"/>
    <w:rsid w:val="004B2C00"/>
    <w:rsid w:val="004B2E5B"/>
    <w:rsid w:val="004B3E4F"/>
    <w:rsid w:val="004B439F"/>
    <w:rsid w:val="004B4A6B"/>
    <w:rsid w:val="004B4AB9"/>
    <w:rsid w:val="004B5492"/>
    <w:rsid w:val="004B591B"/>
    <w:rsid w:val="004B59E6"/>
    <w:rsid w:val="004B5EB6"/>
    <w:rsid w:val="004B6AA6"/>
    <w:rsid w:val="004B6E9D"/>
    <w:rsid w:val="004B7597"/>
    <w:rsid w:val="004C0463"/>
    <w:rsid w:val="004C07C8"/>
    <w:rsid w:val="004C0B8E"/>
    <w:rsid w:val="004C1BE4"/>
    <w:rsid w:val="004C1F4A"/>
    <w:rsid w:val="004C20D9"/>
    <w:rsid w:val="004C24D2"/>
    <w:rsid w:val="004C24F2"/>
    <w:rsid w:val="004C25DE"/>
    <w:rsid w:val="004C2F0A"/>
    <w:rsid w:val="004C30AE"/>
    <w:rsid w:val="004C3D7F"/>
    <w:rsid w:val="004C3EE2"/>
    <w:rsid w:val="004C473E"/>
    <w:rsid w:val="004C474D"/>
    <w:rsid w:val="004C49BB"/>
    <w:rsid w:val="004C52E5"/>
    <w:rsid w:val="004C5337"/>
    <w:rsid w:val="004C6798"/>
    <w:rsid w:val="004C7D29"/>
    <w:rsid w:val="004D0AFE"/>
    <w:rsid w:val="004D0FB2"/>
    <w:rsid w:val="004D15A0"/>
    <w:rsid w:val="004D2480"/>
    <w:rsid w:val="004D2517"/>
    <w:rsid w:val="004D2A89"/>
    <w:rsid w:val="004D3A74"/>
    <w:rsid w:val="004D3B30"/>
    <w:rsid w:val="004D3C09"/>
    <w:rsid w:val="004D3D1E"/>
    <w:rsid w:val="004D4E85"/>
    <w:rsid w:val="004D4FDD"/>
    <w:rsid w:val="004D5169"/>
    <w:rsid w:val="004D5A79"/>
    <w:rsid w:val="004D5FC5"/>
    <w:rsid w:val="004D64A7"/>
    <w:rsid w:val="004D6875"/>
    <w:rsid w:val="004D6F95"/>
    <w:rsid w:val="004D6FA5"/>
    <w:rsid w:val="004D70CA"/>
    <w:rsid w:val="004D7266"/>
    <w:rsid w:val="004D765B"/>
    <w:rsid w:val="004D7C72"/>
    <w:rsid w:val="004D7F52"/>
    <w:rsid w:val="004E0203"/>
    <w:rsid w:val="004E03DC"/>
    <w:rsid w:val="004E08EA"/>
    <w:rsid w:val="004E0A8F"/>
    <w:rsid w:val="004E1011"/>
    <w:rsid w:val="004E134F"/>
    <w:rsid w:val="004E16A0"/>
    <w:rsid w:val="004E16B7"/>
    <w:rsid w:val="004E182D"/>
    <w:rsid w:val="004E1EE7"/>
    <w:rsid w:val="004E222B"/>
    <w:rsid w:val="004E23F3"/>
    <w:rsid w:val="004E27FA"/>
    <w:rsid w:val="004E2A4D"/>
    <w:rsid w:val="004E2B36"/>
    <w:rsid w:val="004E2D13"/>
    <w:rsid w:val="004E35FA"/>
    <w:rsid w:val="004E3A8C"/>
    <w:rsid w:val="004E3C86"/>
    <w:rsid w:val="004E3D6A"/>
    <w:rsid w:val="004E426A"/>
    <w:rsid w:val="004E42CD"/>
    <w:rsid w:val="004E49BE"/>
    <w:rsid w:val="004E4AE8"/>
    <w:rsid w:val="004E4E7E"/>
    <w:rsid w:val="004E4F2D"/>
    <w:rsid w:val="004E50F1"/>
    <w:rsid w:val="004E5950"/>
    <w:rsid w:val="004E5AD2"/>
    <w:rsid w:val="004E5FE8"/>
    <w:rsid w:val="004E6706"/>
    <w:rsid w:val="004E785E"/>
    <w:rsid w:val="004E7DF4"/>
    <w:rsid w:val="004F0689"/>
    <w:rsid w:val="004F1146"/>
    <w:rsid w:val="004F1975"/>
    <w:rsid w:val="004F26F9"/>
    <w:rsid w:val="004F28C9"/>
    <w:rsid w:val="004F31EF"/>
    <w:rsid w:val="004F398B"/>
    <w:rsid w:val="004F3A98"/>
    <w:rsid w:val="004F3FBB"/>
    <w:rsid w:val="004F4656"/>
    <w:rsid w:val="004F514A"/>
    <w:rsid w:val="004F5BCB"/>
    <w:rsid w:val="004F5C51"/>
    <w:rsid w:val="004F63D5"/>
    <w:rsid w:val="004F778B"/>
    <w:rsid w:val="00500015"/>
    <w:rsid w:val="005003CA"/>
    <w:rsid w:val="00500CE0"/>
    <w:rsid w:val="0050125F"/>
    <w:rsid w:val="00501266"/>
    <w:rsid w:val="00501536"/>
    <w:rsid w:val="0050168F"/>
    <w:rsid w:val="00502847"/>
    <w:rsid w:val="00502A58"/>
    <w:rsid w:val="00502B01"/>
    <w:rsid w:val="00502B1A"/>
    <w:rsid w:val="00503C4D"/>
    <w:rsid w:val="00503C55"/>
    <w:rsid w:val="00504C46"/>
    <w:rsid w:val="00505AE5"/>
    <w:rsid w:val="00505E8B"/>
    <w:rsid w:val="005069A7"/>
    <w:rsid w:val="00506E3E"/>
    <w:rsid w:val="00507959"/>
    <w:rsid w:val="00507D3A"/>
    <w:rsid w:val="0051039A"/>
    <w:rsid w:val="005116C1"/>
    <w:rsid w:val="005116F8"/>
    <w:rsid w:val="005118D6"/>
    <w:rsid w:val="00511933"/>
    <w:rsid w:val="00511A40"/>
    <w:rsid w:val="00513A05"/>
    <w:rsid w:val="00513A86"/>
    <w:rsid w:val="00513EE9"/>
    <w:rsid w:val="005146C7"/>
    <w:rsid w:val="00514776"/>
    <w:rsid w:val="005147A3"/>
    <w:rsid w:val="00514BF1"/>
    <w:rsid w:val="00514EEF"/>
    <w:rsid w:val="00515038"/>
    <w:rsid w:val="005159AD"/>
    <w:rsid w:val="00515D19"/>
    <w:rsid w:val="00516034"/>
    <w:rsid w:val="005166B5"/>
    <w:rsid w:val="00516BA2"/>
    <w:rsid w:val="00516E02"/>
    <w:rsid w:val="005173A1"/>
    <w:rsid w:val="00517DF8"/>
    <w:rsid w:val="00517E96"/>
    <w:rsid w:val="005202CE"/>
    <w:rsid w:val="00520351"/>
    <w:rsid w:val="00520466"/>
    <w:rsid w:val="00520821"/>
    <w:rsid w:val="00520992"/>
    <w:rsid w:val="00520E71"/>
    <w:rsid w:val="00521564"/>
    <w:rsid w:val="0052295B"/>
    <w:rsid w:val="00522FA9"/>
    <w:rsid w:val="005230DD"/>
    <w:rsid w:val="00523A80"/>
    <w:rsid w:val="00523FA6"/>
    <w:rsid w:val="0052449C"/>
    <w:rsid w:val="00524832"/>
    <w:rsid w:val="005251B4"/>
    <w:rsid w:val="00525621"/>
    <w:rsid w:val="00525A92"/>
    <w:rsid w:val="00525BED"/>
    <w:rsid w:val="00525F53"/>
    <w:rsid w:val="0052667F"/>
    <w:rsid w:val="00526BAB"/>
    <w:rsid w:val="00526CB0"/>
    <w:rsid w:val="00526CF5"/>
    <w:rsid w:val="00526D20"/>
    <w:rsid w:val="00527341"/>
    <w:rsid w:val="0052781E"/>
    <w:rsid w:val="0053070D"/>
    <w:rsid w:val="00530779"/>
    <w:rsid w:val="0053094A"/>
    <w:rsid w:val="005309E1"/>
    <w:rsid w:val="005313B5"/>
    <w:rsid w:val="0053180A"/>
    <w:rsid w:val="00531CCA"/>
    <w:rsid w:val="00531DF4"/>
    <w:rsid w:val="00531F05"/>
    <w:rsid w:val="00532397"/>
    <w:rsid w:val="005329C5"/>
    <w:rsid w:val="00532DBF"/>
    <w:rsid w:val="00532E1B"/>
    <w:rsid w:val="00533232"/>
    <w:rsid w:val="0053326D"/>
    <w:rsid w:val="00533605"/>
    <w:rsid w:val="005336C4"/>
    <w:rsid w:val="00533A13"/>
    <w:rsid w:val="00533C23"/>
    <w:rsid w:val="00534246"/>
    <w:rsid w:val="00534E83"/>
    <w:rsid w:val="0053578A"/>
    <w:rsid w:val="005361E1"/>
    <w:rsid w:val="0053640B"/>
    <w:rsid w:val="005371AE"/>
    <w:rsid w:val="00537259"/>
    <w:rsid w:val="005379C2"/>
    <w:rsid w:val="00537D6A"/>
    <w:rsid w:val="00537F5F"/>
    <w:rsid w:val="0054001B"/>
    <w:rsid w:val="00540138"/>
    <w:rsid w:val="005408BC"/>
    <w:rsid w:val="00540B35"/>
    <w:rsid w:val="00541245"/>
    <w:rsid w:val="0054176F"/>
    <w:rsid w:val="00541C70"/>
    <w:rsid w:val="00541F68"/>
    <w:rsid w:val="005422EE"/>
    <w:rsid w:val="005426BE"/>
    <w:rsid w:val="00542854"/>
    <w:rsid w:val="00542B41"/>
    <w:rsid w:val="00542D03"/>
    <w:rsid w:val="005432C3"/>
    <w:rsid w:val="00543CB5"/>
    <w:rsid w:val="00543CF6"/>
    <w:rsid w:val="00544340"/>
    <w:rsid w:val="0054449F"/>
    <w:rsid w:val="0054477B"/>
    <w:rsid w:val="00544C6B"/>
    <w:rsid w:val="00545029"/>
    <w:rsid w:val="00545396"/>
    <w:rsid w:val="005456C4"/>
    <w:rsid w:val="0054583C"/>
    <w:rsid w:val="0054597E"/>
    <w:rsid w:val="005460B5"/>
    <w:rsid w:val="005467A1"/>
    <w:rsid w:val="00546990"/>
    <w:rsid w:val="00546A3C"/>
    <w:rsid w:val="00546F31"/>
    <w:rsid w:val="0055031C"/>
    <w:rsid w:val="0055067F"/>
    <w:rsid w:val="005506E2"/>
    <w:rsid w:val="005508B9"/>
    <w:rsid w:val="005509C8"/>
    <w:rsid w:val="005514F3"/>
    <w:rsid w:val="00551E25"/>
    <w:rsid w:val="00552A8E"/>
    <w:rsid w:val="00553844"/>
    <w:rsid w:val="00553930"/>
    <w:rsid w:val="00553D54"/>
    <w:rsid w:val="005551C4"/>
    <w:rsid w:val="00555AA1"/>
    <w:rsid w:val="005560F4"/>
    <w:rsid w:val="0055693C"/>
    <w:rsid w:val="00556A9A"/>
    <w:rsid w:val="00556BF1"/>
    <w:rsid w:val="00556FB3"/>
    <w:rsid w:val="00557799"/>
    <w:rsid w:val="00557937"/>
    <w:rsid w:val="00557E47"/>
    <w:rsid w:val="00557EFA"/>
    <w:rsid w:val="00557F44"/>
    <w:rsid w:val="005602D5"/>
    <w:rsid w:val="00560445"/>
    <w:rsid w:val="0056046D"/>
    <w:rsid w:val="00561379"/>
    <w:rsid w:val="00562498"/>
    <w:rsid w:val="0056392D"/>
    <w:rsid w:val="00563A8A"/>
    <w:rsid w:val="00563C9F"/>
    <w:rsid w:val="0056419F"/>
    <w:rsid w:val="00564824"/>
    <w:rsid w:val="00564C5F"/>
    <w:rsid w:val="00565278"/>
    <w:rsid w:val="00565517"/>
    <w:rsid w:val="00566399"/>
    <w:rsid w:val="00567017"/>
    <w:rsid w:val="005675BD"/>
    <w:rsid w:val="00567F40"/>
    <w:rsid w:val="00570320"/>
    <w:rsid w:val="00571835"/>
    <w:rsid w:val="0057258E"/>
    <w:rsid w:val="00572611"/>
    <w:rsid w:val="00572796"/>
    <w:rsid w:val="00572B2F"/>
    <w:rsid w:val="00572BA9"/>
    <w:rsid w:val="00573449"/>
    <w:rsid w:val="00573653"/>
    <w:rsid w:val="005739D4"/>
    <w:rsid w:val="00574520"/>
    <w:rsid w:val="00575BFF"/>
    <w:rsid w:val="00576229"/>
    <w:rsid w:val="0057633B"/>
    <w:rsid w:val="005767E7"/>
    <w:rsid w:val="005769E7"/>
    <w:rsid w:val="00576E1F"/>
    <w:rsid w:val="00576E24"/>
    <w:rsid w:val="0057739F"/>
    <w:rsid w:val="005776D5"/>
    <w:rsid w:val="00577928"/>
    <w:rsid w:val="0058000D"/>
    <w:rsid w:val="00580222"/>
    <w:rsid w:val="00580B72"/>
    <w:rsid w:val="00580BC4"/>
    <w:rsid w:val="00580F65"/>
    <w:rsid w:val="0058129F"/>
    <w:rsid w:val="00582580"/>
    <w:rsid w:val="00582EEF"/>
    <w:rsid w:val="0058390B"/>
    <w:rsid w:val="00583FD7"/>
    <w:rsid w:val="00584291"/>
    <w:rsid w:val="005846BE"/>
    <w:rsid w:val="0058554A"/>
    <w:rsid w:val="00585974"/>
    <w:rsid w:val="005859E0"/>
    <w:rsid w:val="00586331"/>
    <w:rsid w:val="0058651E"/>
    <w:rsid w:val="00586F07"/>
    <w:rsid w:val="005879D9"/>
    <w:rsid w:val="005900A1"/>
    <w:rsid w:val="00590644"/>
    <w:rsid w:val="00590D69"/>
    <w:rsid w:val="00591359"/>
    <w:rsid w:val="005918D3"/>
    <w:rsid w:val="005920EA"/>
    <w:rsid w:val="00592302"/>
    <w:rsid w:val="0059258E"/>
    <w:rsid w:val="005925D9"/>
    <w:rsid w:val="00592BAC"/>
    <w:rsid w:val="00592D54"/>
    <w:rsid w:val="00593406"/>
    <w:rsid w:val="005938FA"/>
    <w:rsid w:val="005940EB"/>
    <w:rsid w:val="005942D2"/>
    <w:rsid w:val="00594860"/>
    <w:rsid w:val="00594A8D"/>
    <w:rsid w:val="00594C44"/>
    <w:rsid w:val="00594D32"/>
    <w:rsid w:val="00594EFF"/>
    <w:rsid w:val="005961AF"/>
    <w:rsid w:val="00596507"/>
    <w:rsid w:val="00596540"/>
    <w:rsid w:val="00596833"/>
    <w:rsid w:val="00596C0F"/>
    <w:rsid w:val="00596E52"/>
    <w:rsid w:val="0059797C"/>
    <w:rsid w:val="005979ED"/>
    <w:rsid w:val="00597B6B"/>
    <w:rsid w:val="00597D34"/>
    <w:rsid w:val="005A0850"/>
    <w:rsid w:val="005A0CE1"/>
    <w:rsid w:val="005A2018"/>
    <w:rsid w:val="005A237A"/>
    <w:rsid w:val="005A2619"/>
    <w:rsid w:val="005A364F"/>
    <w:rsid w:val="005A36DC"/>
    <w:rsid w:val="005A37A4"/>
    <w:rsid w:val="005A3860"/>
    <w:rsid w:val="005A3EDF"/>
    <w:rsid w:val="005A4273"/>
    <w:rsid w:val="005A4C62"/>
    <w:rsid w:val="005A5302"/>
    <w:rsid w:val="005A554C"/>
    <w:rsid w:val="005A5848"/>
    <w:rsid w:val="005A5C08"/>
    <w:rsid w:val="005A5D4C"/>
    <w:rsid w:val="005A5E8B"/>
    <w:rsid w:val="005A6531"/>
    <w:rsid w:val="005A6614"/>
    <w:rsid w:val="005A68A2"/>
    <w:rsid w:val="005A68B6"/>
    <w:rsid w:val="005A7203"/>
    <w:rsid w:val="005A7B5A"/>
    <w:rsid w:val="005A7C24"/>
    <w:rsid w:val="005A7DB8"/>
    <w:rsid w:val="005A7E65"/>
    <w:rsid w:val="005A7ED0"/>
    <w:rsid w:val="005B099A"/>
    <w:rsid w:val="005B0D96"/>
    <w:rsid w:val="005B1206"/>
    <w:rsid w:val="005B17E1"/>
    <w:rsid w:val="005B1922"/>
    <w:rsid w:val="005B1A62"/>
    <w:rsid w:val="005B1E97"/>
    <w:rsid w:val="005B245D"/>
    <w:rsid w:val="005B250B"/>
    <w:rsid w:val="005B2BDE"/>
    <w:rsid w:val="005B32A7"/>
    <w:rsid w:val="005B407E"/>
    <w:rsid w:val="005B4514"/>
    <w:rsid w:val="005B53BE"/>
    <w:rsid w:val="005B5D3C"/>
    <w:rsid w:val="005B63A7"/>
    <w:rsid w:val="005B68CB"/>
    <w:rsid w:val="005B73F5"/>
    <w:rsid w:val="005C0429"/>
    <w:rsid w:val="005C15D9"/>
    <w:rsid w:val="005C1BDC"/>
    <w:rsid w:val="005C1F9C"/>
    <w:rsid w:val="005C2135"/>
    <w:rsid w:val="005C215A"/>
    <w:rsid w:val="005C21AE"/>
    <w:rsid w:val="005C22D8"/>
    <w:rsid w:val="005C2310"/>
    <w:rsid w:val="005C23BD"/>
    <w:rsid w:val="005C263A"/>
    <w:rsid w:val="005C2C28"/>
    <w:rsid w:val="005C31B6"/>
    <w:rsid w:val="005C3AE2"/>
    <w:rsid w:val="005C3B99"/>
    <w:rsid w:val="005C471F"/>
    <w:rsid w:val="005C4771"/>
    <w:rsid w:val="005C48E4"/>
    <w:rsid w:val="005C4EAC"/>
    <w:rsid w:val="005C5317"/>
    <w:rsid w:val="005C5BF2"/>
    <w:rsid w:val="005C5D2A"/>
    <w:rsid w:val="005C6264"/>
    <w:rsid w:val="005C63AB"/>
    <w:rsid w:val="005C646B"/>
    <w:rsid w:val="005C6608"/>
    <w:rsid w:val="005C711F"/>
    <w:rsid w:val="005C7D60"/>
    <w:rsid w:val="005C7E85"/>
    <w:rsid w:val="005D0388"/>
    <w:rsid w:val="005D0474"/>
    <w:rsid w:val="005D0C4D"/>
    <w:rsid w:val="005D0E39"/>
    <w:rsid w:val="005D0EF7"/>
    <w:rsid w:val="005D109B"/>
    <w:rsid w:val="005D1629"/>
    <w:rsid w:val="005D166C"/>
    <w:rsid w:val="005D220D"/>
    <w:rsid w:val="005D2252"/>
    <w:rsid w:val="005D246A"/>
    <w:rsid w:val="005D2F2C"/>
    <w:rsid w:val="005D3689"/>
    <w:rsid w:val="005D3704"/>
    <w:rsid w:val="005D3AE3"/>
    <w:rsid w:val="005D40B6"/>
    <w:rsid w:val="005D4653"/>
    <w:rsid w:val="005D47C2"/>
    <w:rsid w:val="005D4BD6"/>
    <w:rsid w:val="005D51CD"/>
    <w:rsid w:val="005D64A0"/>
    <w:rsid w:val="005D65BB"/>
    <w:rsid w:val="005D66C9"/>
    <w:rsid w:val="005D676E"/>
    <w:rsid w:val="005D707B"/>
    <w:rsid w:val="005D74F9"/>
    <w:rsid w:val="005D7AF6"/>
    <w:rsid w:val="005D7EEA"/>
    <w:rsid w:val="005E0AE7"/>
    <w:rsid w:val="005E105A"/>
    <w:rsid w:val="005E1352"/>
    <w:rsid w:val="005E1356"/>
    <w:rsid w:val="005E17FF"/>
    <w:rsid w:val="005E2240"/>
    <w:rsid w:val="005E2E9B"/>
    <w:rsid w:val="005E2F87"/>
    <w:rsid w:val="005E362A"/>
    <w:rsid w:val="005E3B08"/>
    <w:rsid w:val="005E3CEB"/>
    <w:rsid w:val="005E4AC6"/>
    <w:rsid w:val="005E4ADB"/>
    <w:rsid w:val="005E5732"/>
    <w:rsid w:val="005E5A9C"/>
    <w:rsid w:val="005E5AC2"/>
    <w:rsid w:val="005E69E1"/>
    <w:rsid w:val="005E6D1F"/>
    <w:rsid w:val="005E734A"/>
    <w:rsid w:val="005E7C1D"/>
    <w:rsid w:val="005F009B"/>
    <w:rsid w:val="005F0256"/>
    <w:rsid w:val="005F025E"/>
    <w:rsid w:val="005F0A9E"/>
    <w:rsid w:val="005F0EBD"/>
    <w:rsid w:val="005F1064"/>
    <w:rsid w:val="005F1236"/>
    <w:rsid w:val="005F14AA"/>
    <w:rsid w:val="005F1CE4"/>
    <w:rsid w:val="005F26C3"/>
    <w:rsid w:val="005F3AFE"/>
    <w:rsid w:val="005F3D05"/>
    <w:rsid w:val="005F40C3"/>
    <w:rsid w:val="005F41FE"/>
    <w:rsid w:val="005F59FB"/>
    <w:rsid w:val="005F6554"/>
    <w:rsid w:val="005F75E9"/>
    <w:rsid w:val="00600225"/>
    <w:rsid w:val="00600594"/>
    <w:rsid w:val="00600E67"/>
    <w:rsid w:val="00601138"/>
    <w:rsid w:val="00601212"/>
    <w:rsid w:val="006016CD"/>
    <w:rsid w:val="00601BD3"/>
    <w:rsid w:val="00602EDA"/>
    <w:rsid w:val="006030D0"/>
    <w:rsid w:val="006034AB"/>
    <w:rsid w:val="00603F88"/>
    <w:rsid w:val="00604726"/>
    <w:rsid w:val="00604822"/>
    <w:rsid w:val="00604913"/>
    <w:rsid w:val="00604B69"/>
    <w:rsid w:val="00605576"/>
    <w:rsid w:val="0060560D"/>
    <w:rsid w:val="00605ECE"/>
    <w:rsid w:val="00606B60"/>
    <w:rsid w:val="00606C88"/>
    <w:rsid w:val="00607061"/>
    <w:rsid w:val="00607259"/>
    <w:rsid w:val="00607657"/>
    <w:rsid w:val="006104D4"/>
    <w:rsid w:val="00610A37"/>
    <w:rsid w:val="00610B40"/>
    <w:rsid w:val="00610B8B"/>
    <w:rsid w:val="00610F35"/>
    <w:rsid w:val="0061136F"/>
    <w:rsid w:val="00611835"/>
    <w:rsid w:val="006118D6"/>
    <w:rsid w:val="00611D39"/>
    <w:rsid w:val="00612D9B"/>
    <w:rsid w:val="006131FE"/>
    <w:rsid w:val="00613202"/>
    <w:rsid w:val="00613DFB"/>
    <w:rsid w:val="00613E2A"/>
    <w:rsid w:val="00614405"/>
    <w:rsid w:val="00614DC0"/>
    <w:rsid w:val="00614F36"/>
    <w:rsid w:val="00614F92"/>
    <w:rsid w:val="00615087"/>
    <w:rsid w:val="006154D9"/>
    <w:rsid w:val="00615AE1"/>
    <w:rsid w:val="00615BA1"/>
    <w:rsid w:val="006162E1"/>
    <w:rsid w:val="0061630F"/>
    <w:rsid w:val="00616F95"/>
    <w:rsid w:val="00617302"/>
    <w:rsid w:val="006174BC"/>
    <w:rsid w:val="006175B8"/>
    <w:rsid w:val="00617931"/>
    <w:rsid w:val="00620195"/>
    <w:rsid w:val="006202B3"/>
    <w:rsid w:val="006204FE"/>
    <w:rsid w:val="00620589"/>
    <w:rsid w:val="00620CE2"/>
    <w:rsid w:val="006212E2"/>
    <w:rsid w:val="00621430"/>
    <w:rsid w:val="00621B12"/>
    <w:rsid w:val="0062233D"/>
    <w:rsid w:val="006226A2"/>
    <w:rsid w:val="00622FA6"/>
    <w:rsid w:val="00622FF7"/>
    <w:rsid w:val="00623082"/>
    <w:rsid w:val="006230F3"/>
    <w:rsid w:val="0062327F"/>
    <w:rsid w:val="00623410"/>
    <w:rsid w:val="00623A3B"/>
    <w:rsid w:val="00624CB5"/>
    <w:rsid w:val="00624EA0"/>
    <w:rsid w:val="006264CF"/>
    <w:rsid w:val="00626608"/>
    <w:rsid w:val="00626A53"/>
    <w:rsid w:val="0062726E"/>
    <w:rsid w:val="006310B1"/>
    <w:rsid w:val="00631410"/>
    <w:rsid w:val="0063196E"/>
    <w:rsid w:val="00632426"/>
    <w:rsid w:val="006333FD"/>
    <w:rsid w:val="00634330"/>
    <w:rsid w:val="00635170"/>
    <w:rsid w:val="0063528A"/>
    <w:rsid w:val="00635737"/>
    <w:rsid w:val="00635926"/>
    <w:rsid w:val="00635ACB"/>
    <w:rsid w:val="00635CC2"/>
    <w:rsid w:val="00635D49"/>
    <w:rsid w:val="00636AA5"/>
    <w:rsid w:val="00636F68"/>
    <w:rsid w:val="0063702F"/>
    <w:rsid w:val="006373DD"/>
    <w:rsid w:val="00637503"/>
    <w:rsid w:val="00637D2D"/>
    <w:rsid w:val="00637F9C"/>
    <w:rsid w:val="00640BB7"/>
    <w:rsid w:val="00641889"/>
    <w:rsid w:val="00641D33"/>
    <w:rsid w:val="00641E1A"/>
    <w:rsid w:val="0064296C"/>
    <w:rsid w:val="0064298F"/>
    <w:rsid w:val="00642AA5"/>
    <w:rsid w:val="00642B29"/>
    <w:rsid w:val="00643730"/>
    <w:rsid w:val="00643782"/>
    <w:rsid w:val="0064380D"/>
    <w:rsid w:val="00643D2F"/>
    <w:rsid w:val="00643F05"/>
    <w:rsid w:val="0064411B"/>
    <w:rsid w:val="006443B7"/>
    <w:rsid w:val="006443BC"/>
    <w:rsid w:val="00644C1E"/>
    <w:rsid w:val="006450FE"/>
    <w:rsid w:val="006450FF"/>
    <w:rsid w:val="00645446"/>
    <w:rsid w:val="00645E44"/>
    <w:rsid w:val="00645EDD"/>
    <w:rsid w:val="00646A52"/>
    <w:rsid w:val="00646AF6"/>
    <w:rsid w:val="00646B66"/>
    <w:rsid w:val="00646EF8"/>
    <w:rsid w:val="006505C6"/>
    <w:rsid w:val="00651DD7"/>
    <w:rsid w:val="006531A3"/>
    <w:rsid w:val="00654590"/>
    <w:rsid w:val="00654C82"/>
    <w:rsid w:val="00654CF7"/>
    <w:rsid w:val="00654E1B"/>
    <w:rsid w:val="0065502F"/>
    <w:rsid w:val="006559EB"/>
    <w:rsid w:val="00655A90"/>
    <w:rsid w:val="006560E5"/>
    <w:rsid w:val="006566FA"/>
    <w:rsid w:val="00656F1E"/>
    <w:rsid w:val="0065713A"/>
    <w:rsid w:val="00657773"/>
    <w:rsid w:val="00657928"/>
    <w:rsid w:val="00657982"/>
    <w:rsid w:val="006602C1"/>
    <w:rsid w:val="00660C9C"/>
    <w:rsid w:val="00661157"/>
    <w:rsid w:val="00661E58"/>
    <w:rsid w:val="00662036"/>
    <w:rsid w:val="00662FB8"/>
    <w:rsid w:val="006631D6"/>
    <w:rsid w:val="006631DF"/>
    <w:rsid w:val="0066335F"/>
    <w:rsid w:val="00663820"/>
    <w:rsid w:val="00663DEB"/>
    <w:rsid w:val="00664174"/>
    <w:rsid w:val="00664999"/>
    <w:rsid w:val="00664A47"/>
    <w:rsid w:val="00664BC8"/>
    <w:rsid w:val="00665CC7"/>
    <w:rsid w:val="00665ED4"/>
    <w:rsid w:val="006664C6"/>
    <w:rsid w:val="00666D6B"/>
    <w:rsid w:val="00667205"/>
    <w:rsid w:val="006677CA"/>
    <w:rsid w:val="00670179"/>
    <w:rsid w:val="0067035C"/>
    <w:rsid w:val="006703DD"/>
    <w:rsid w:val="006704E3"/>
    <w:rsid w:val="00670A25"/>
    <w:rsid w:val="00670C1C"/>
    <w:rsid w:val="00670D24"/>
    <w:rsid w:val="00670D39"/>
    <w:rsid w:val="00671066"/>
    <w:rsid w:val="0067151A"/>
    <w:rsid w:val="00671549"/>
    <w:rsid w:val="006716B8"/>
    <w:rsid w:val="00672A50"/>
    <w:rsid w:val="00673249"/>
    <w:rsid w:val="00674065"/>
    <w:rsid w:val="006742DC"/>
    <w:rsid w:val="00674385"/>
    <w:rsid w:val="006749DA"/>
    <w:rsid w:val="00675231"/>
    <w:rsid w:val="00675A68"/>
    <w:rsid w:val="006765B0"/>
    <w:rsid w:val="0067694A"/>
    <w:rsid w:val="00676E38"/>
    <w:rsid w:val="0067769D"/>
    <w:rsid w:val="006802B9"/>
    <w:rsid w:val="0068041B"/>
    <w:rsid w:val="006805BB"/>
    <w:rsid w:val="006806B0"/>
    <w:rsid w:val="00680CA3"/>
    <w:rsid w:val="00680E45"/>
    <w:rsid w:val="00680F63"/>
    <w:rsid w:val="00681048"/>
    <w:rsid w:val="006811C7"/>
    <w:rsid w:val="00681A91"/>
    <w:rsid w:val="00681E09"/>
    <w:rsid w:val="00682201"/>
    <w:rsid w:val="00682DA9"/>
    <w:rsid w:val="00683821"/>
    <w:rsid w:val="00683B27"/>
    <w:rsid w:val="00683CB6"/>
    <w:rsid w:val="00684C56"/>
    <w:rsid w:val="00685444"/>
    <w:rsid w:val="006854FF"/>
    <w:rsid w:val="00685C0F"/>
    <w:rsid w:val="0068608C"/>
    <w:rsid w:val="0068691D"/>
    <w:rsid w:val="00686F8D"/>
    <w:rsid w:val="00690174"/>
    <w:rsid w:val="00691959"/>
    <w:rsid w:val="00691B2F"/>
    <w:rsid w:val="00691C34"/>
    <w:rsid w:val="00691CFA"/>
    <w:rsid w:val="006924BE"/>
    <w:rsid w:val="006926DC"/>
    <w:rsid w:val="00692ABA"/>
    <w:rsid w:val="00692EA7"/>
    <w:rsid w:val="00692EEF"/>
    <w:rsid w:val="00693933"/>
    <w:rsid w:val="00693BA5"/>
    <w:rsid w:val="00693F40"/>
    <w:rsid w:val="00694B8F"/>
    <w:rsid w:val="00694D2E"/>
    <w:rsid w:val="006958CA"/>
    <w:rsid w:val="006961D5"/>
    <w:rsid w:val="00696613"/>
    <w:rsid w:val="00696B23"/>
    <w:rsid w:val="00696DF0"/>
    <w:rsid w:val="006972E5"/>
    <w:rsid w:val="00697A07"/>
    <w:rsid w:val="00697D07"/>
    <w:rsid w:val="006A0390"/>
    <w:rsid w:val="006A0681"/>
    <w:rsid w:val="006A0708"/>
    <w:rsid w:val="006A0D6C"/>
    <w:rsid w:val="006A0F87"/>
    <w:rsid w:val="006A101F"/>
    <w:rsid w:val="006A11E6"/>
    <w:rsid w:val="006A1D1D"/>
    <w:rsid w:val="006A1FAC"/>
    <w:rsid w:val="006A39E1"/>
    <w:rsid w:val="006A4065"/>
    <w:rsid w:val="006A431E"/>
    <w:rsid w:val="006A4667"/>
    <w:rsid w:val="006A4904"/>
    <w:rsid w:val="006A51CA"/>
    <w:rsid w:val="006A562C"/>
    <w:rsid w:val="006A59B4"/>
    <w:rsid w:val="006A6373"/>
    <w:rsid w:val="006A66BB"/>
    <w:rsid w:val="006A6890"/>
    <w:rsid w:val="006A6D4C"/>
    <w:rsid w:val="006A7432"/>
    <w:rsid w:val="006B0991"/>
    <w:rsid w:val="006B1232"/>
    <w:rsid w:val="006B12D3"/>
    <w:rsid w:val="006B183F"/>
    <w:rsid w:val="006B2043"/>
    <w:rsid w:val="006B20FB"/>
    <w:rsid w:val="006B2A30"/>
    <w:rsid w:val="006B2B83"/>
    <w:rsid w:val="006B331D"/>
    <w:rsid w:val="006B340B"/>
    <w:rsid w:val="006B3672"/>
    <w:rsid w:val="006B3C03"/>
    <w:rsid w:val="006B4413"/>
    <w:rsid w:val="006B5F26"/>
    <w:rsid w:val="006B6B46"/>
    <w:rsid w:val="006B795C"/>
    <w:rsid w:val="006C07E3"/>
    <w:rsid w:val="006C0D4F"/>
    <w:rsid w:val="006C147F"/>
    <w:rsid w:val="006C1A92"/>
    <w:rsid w:val="006C2179"/>
    <w:rsid w:val="006C24D9"/>
    <w:rsid w:val="006C35A9"/>
    <w:rsid w:val="006C3DBB"/>
    <w:rsid w:val="006C4733"/>
    <w:rsid w:val="006C60C7"/>
    <w:rsid w:val="006C6595"/>
    <w:rsid w:val="006C6721"/>
    <w:rsid w:val="006C69F2"/>
    <w:rsid w:val="006C6B0D"/>
    <w:rsid w:val="006C6C70"/>
    <w:rsid w:val="006C6D6D"/>
    <w:rsid w:val="006C6E1D"/>
    <w:rsid w:val="006C6E49"/>
    <w:rsid w:val="006C6FF7"/>
    <w:rsid w:val="006C730D"/>
    <w:rsid w:val="006D0100"/>
    <w:rsid w:val="006D10CE"/>
    <w:rsid w:val="006D1770"/>
    <w:rsid w:val="006D1DBC"/>
    <w:rsid w:val="006D1DFD"/>
    <w:rsid w:val="006D2749"/>
    <w:rsid w:val="006D3093"/>
    <w:rsid w:val="006D31E2"/>
    <w:rsid w:val="006D338E"/>
    <w:rsid w:val="006D3F59"/>
    <w:rsid w:val="006D40F4"/>
    <w:rsid w:val="006D44F7"/>
    <w:rsid w:val="006D47AF"/>
    <w:rsid w:val="006D488F"/>
    <w:rsid w:val="006D5587"/>
    <w:rsid w:val="006D694B"/>
    <w:rsid w:val="006D6C75"/>
    <w:rsid w:val="006D7262"/>
    <w:rsid w:val="006D782B"/>
    <w:rsid w:val="006D7E9B"/>
    <w:rsid w:val="006E11AE"/>
    <w:rsid w:val="006E15A8"/>
    <w:rsid w:val="006E21CC"/>
    <w:rsid w:val="006E271A"/>
    <w:rsid w:val="006E2781"/>
    <w:rsid w:val="006E2B8F"/>
    <w:rsid w:val="006E3024"/>
    <w:rsid w:val="006E3C7A"/>
    <w:rsid w:val="006E4799"/>
    <w:rsid w:val="006E4BF2"/>
    <w:rsid w:val="006E4E7F"/>
    <w:rsid w:val="006E55EC"/>
    <w:rsid w:val="006E569C"/>
    <w:rsid w:val="006E57C8"/>
    <w:rsid w:val="006E62BE"/>
    <w:rsid w:val="006E62C5"/>
    <w:rsid w:val="006E6E23"/>
    <w:rsid w:val="006E6F8A"/>
    <w:rsid w:val="006E7920"/>
    <w:rsid w:val="006F001C"/>
    <w:rsid w:val="006F0C8F"/>
    <w:rsid w:val="006F0CAB"/>
    <w:rsid w:val="006F0F9E"/>
    <w:rsid w:val="006F10F1"/>
    <w:rsid w:val="006F13B9"/>
    <w:rsid w:val="006F1983"/>
    <w:rsid w:val="006F2514"/>
    <w:rsid w:val="006F2A58"/>
    <w:rsid w:val="006F3B41"/>
    <w:rsid w:val="006F3B5C"/>
    <w:rsid w:val="006F3B5D"/>
    <w:rsid w:val="006F3D83"/>
    <w:rsid w:val="006F40B2"/>
    <w:rsid w:val="006F4623"/>
    <w:rsid w:val="006F54FA"/>
    <w:rsid w:val="006F59EC"/>
    <w:rsid w:val="006F5C15"/>
    <w:rsid w:val="006F5F6C"/>
    <w:rsid w:val="006F6885"/>
    <w:rsid w:val="006F708D"/>
    <w:rsid w:val="006F73C8"/>
    <w:rsid w:val="006F7B62"/>
    <w:rsid w:val="006F7D0B"/>
    <w:rsid w:val="006F7E34"/>
    <w:rsid w:val="006F7FE6"/>
    <w:rsid w:val="00700018"/>
    <w:rsid w:val="007000AE"/>
    <w:rsid w:val="00701343"/>
    <w:rsid w:val="00701867"/>
    <w:rsid w:val="007024E1"/>
    <w:rsid w:val="00702703"/>
    <w:rsid w:val="0070280E"/>
    <w:rsid w:val="00703076"/>
    <w:rsid w:val="0070328B"/>
    <w:rsid w:val="00703793"/>
    <w:rsid w:val="00704050"/>
    <w:rsid w:val="007045F3"/>
    <w:rsid w:val="007047EA"/>
    <w:rsid w:val="007054F8"/>
    <w:rsid w:val="007055E1"/>
    <w:rsid w:val="00705EE4"/>
    <w:rsid w:val="0070650B"/>
    <w:rsid w:val="00706B58"/>
    <w:rsid w:val="00706D13"/>
    <w:rsid w:val="00707447"/>
    <w:rsid w:val="00707505"/>
    <w:rsid w:val="00707E55"/>
    <w:rsid w:val="00710EAC"/>
    <w:rsid w:val="00711008"/>
    <w:rsid w:val="00711EE6"/>
    <w:rsid w:val="007126C1"/>
    <w:rsid w:val="007127C1"/>
    <w:rsid w:val="00712D2A"/>
    <w:rsid w:val="007131F6"/>
    <w:rsid w:val="007132F9"/>
    <w:rsid w:val="00713D58"/>
    <w:rsid w:val="00713F16"/>
    <w:rsid w:val="007142C7"/>
    <w:rsid w:val="007143E5"/>
    <w:rsid w:val="007148B3"/>
    <w:rsid w:val="0071494E"/>
    <w:rsid w:val="0071508E"/>
    <w:rsid w:val="007155C3"/>
    <w:rsid w:val="00715A29"/>
    <w:rsid w:val="00716052"/>
    <w:rsid w:val="00716E36"/>
    <w:rsid w:val="00716EAB"/>
    <w:rsid w:val="0071736D"/>
    <w:rsid w:val="00720732"/>
    <w:rsid w:val="00720F08"/>
    <w:rsid w:val="00721025"/>
    <w:rsid w:val="0072192A"/>
    <w:rsid w:val="00721B18"/>
    <w:rsid w:val="00721FC2"/>
    <w:rsid w:val="0072292C"/>
    <w:rsid w:val="007239C7"/>
    <w:rsid w:val="00724038"/>
    <w:rsid w:val="007241BE"/>
    <w:rsid w:val="0072461D"/>
    <w:rsid w:val="00724720"/>
    <w:rsid w:val="00724E68"/>
    <w:rsid w:val="00724ED9"/>
    <w:rsid w:val="007250E3"/>
    <w:rsid w:val="00725327"/>
    <w:rsid w:val="00725548"/>
    <w:rsid w:val="00725771"/>
    <w:rsid w:val="0072618F"/>
    <w:rsid w:val="0072663E"/>
    <w:rsid w:val="0073013A"/>
    <w:rsid w:val="00730594"/>
    <w:rsid w:val="00731221"/>
    <w:rsid w:val="00731D02"/>
    <w:rsid w:val="00731D20"/>
    <w:rsid w:val="00732338"/>
    <w:rsid w:val="007328D2"/>
    <w:rsid w:val="00732C16"/>
    <w:rsid w:val="00732C1A"/>
    <w:rsid w:val="0073320D"/>
    <w:rsid w:val="007332D3"/>
    <w:rsid w:val="0073374D"/>
    <w:rsid w:val="007342B7"/>
    <w:rsid w:val="0073458C"/>
    <w:rsid w:val="00734603"/>
    <w:rsid w:val="00735875"/>
    <w:rsid w:val="007359AD"/>
    <w:rsid w:val="00735B4B"/>
    <w:rsid w:val="007360CA"/>
    <w:rsid w:val="0073743E"/>
    <w:rsid w:val="00741066"/>
    <w:rsid w:val="00741147"/>
    <w:rsid w:val="007417DB"/>
    <w:rsid w:val="00742805"/>
    <w:rsid w:val="00742D24"/>
    <w:rsid w:val="00742D51"/>
    <w:rsid w:val="00742E3D"/>
    <w:rsid w:val="0074305A"/>
    <w:rsid w:val="00743A53"/>
    <w:rsid w:val="00743AB3"/>
    <w:rsid w:val="00743C5E"/>
    <w:rsid w:val="00743E7F"/>
    <w:rsid w:val="00743F06"/>
    <w:rsid w:val="00744922"/>
    <w:rsid w:val="007451C9"/>
    <w:rsid w:val="007453B1"/>
    <w:rsid w:val="0074576E"/>
    <w:rsid w:val="00745BA6"/>
    <w:rsid w:val="00745D39"/>
    <w:rsid w:val="0074638F"/>
    <w:rsid w:val="007466E8"/>
    <w:rsid w:val="00746ED0"/>
    <w:rsid w:val="007470E5"/>
    <w:rsid w:val="0074723E"/>
    <w:rsid w:val="007472BC"/>
    <w:rsid w:val="00747B6E"/>
    <w:rsid w:val="00747C81"/>
    <w:rsid w:val="00747CC4"/>
    <w:rsid w:val="007503F3"/>
    <w:rsid w:val="00750F5A"/>
    <w:rsid w:val="007510C1"/>
    <w:rsid w:val="00751387"/>
    <w:rsid w:val="00751964"/>
    <w:rsid w:val="00751A53"/>
    <w:rsid w:val="00751D43"/>
    <w:rsid w:val="00751E2B"/>
    <w:rsid w:val="0075297A"/>
    <w:rsid w:val="00752AB4"/>
    <w:rsid w:val="00752C2E"/>
    <w:rsid w:val="00752CAE"/>
    <w:rsid w:val="00753463"/>
    <w:rsid w:val="007540C0"/>
    <w:rsid w:val="0075414F"/>
    <w:rsid w:val="007546AF"/>
    <w:rsid w:val="00754A80"/>
    <w:rsid w:val="00754CD0"/>
    <w:rsid w:val="00754EA1"/>
    <w:rsid w:val="007553E9"/>
    <w:rsid w:val="00755563"/>
    <w:rsid w:val="00755F55"/>
    <w:rsid w:val="007561C6"/>
    <w:rsid w:val="00756369"/>
    <w:rsid w:val="0075715B"/>
    <w:rsid w:val="00757696"/>
    <w:rsid w:val="00757836"/>
    <w:rsid w:val="007600BD"/>
    <w:rsid w:val="00760E27"/>
    <w:rsid w:val="00760FF2"/>
    <w:rsid w:val="00761F60"/>
    <w:rsid w:val="007626AF"/>
    <w:rsid w:val="00762BF4"/>
    <w:rsid w:val="00763088"/>
    <w:rsid w:val="0076376E"/>
    <w:rsid w:val="00763865"/>
    <w:rsid w:val="00763935"/>
    <w:rsid w:val="00763B01"/>
    <w:rsid w:val="00764F71"/>
    <w:rsid w:val="007658F4"/>
    <w:rsid w:val="0076598B"/>
    <w:rsid w:val="00765CE3"/>
    <w:rsid w:val="007662B6"/>
    <w:rsid w:val="00766434"/>
    <w:rsid w:val="007666EE"/>
    <w:rsid w:val="00766709"/>
    <w:rsid w:val="00770146"/>
    <w:rsid w:val="00770557"/>
    <w:rsid w:val="00770608"/>
    <w:rsid w:val="00770928"/>
    <w:rsid w:val="00770948"/>
    <w:rsid w:val="00770F97"/>
    <w:rsid w:val="00771010"/>
    <w:rsid w:val="00771800"/>
    <w:rsid w:val="00771912"/>
    <w:rsid w:val="00771ACB"/>
    <w:rsid w:val="007726DC"/>
    <w:rsid w:val="00772D19"/>
    <w:rsid w:val="0077393F"/>
    <w:rsid w:val="00773F15"/>
    <w:rsid w:val="00774506"/>
    <w:rsid w:val="007746D5"/>
    <w:rsid w:val="007746F5"/>
    <w:rsid w:val="007748B4"/>
    <w:rsid w:val="00774AEE"/>
    <w:rsid w:val="00774B54"/>
    <w:rsid w:val="00774EE7"/>
    <w:rsid w:val="00774F6F"/>
    <w:rsid w:val="00775072"/>
    <w:rsid w:val="00775BA3"/>
    <w:rsid w:val="00776A7B"/>
    <w:rsid w:val="00776B82"/>
    <w:rsid w:val="007779A6"/>
    <w:rsid w:val="00777A51"/>
    <w:rsid w:val="00781436"/>
    <w:rsid w:val="00781A22"/>
    <w:rsid w:val="00781CB6"/>
    <w:rsid w:val="0078236C"/>
    <w:rsid w:val="0078336D"/>
    <w:rsid w:val="0078372D"/>
    <w:rsid w:val="00783B79"/>
    <w:rsid w:val="00783C89"/>
    <w:rsid w:val="00783E79"/>
    <w:rsid w:val="0078414B"/>
    <w:rsid w:val="007849C5"/>
    <w:rsid w:val="00784C6B"/>
    <w:rsid w:val="00784F07"/>
    <w:rsid w:val="007850DF"/>
    <w:rsid w:val="00785479"/>
    <w:rsid w:val="007868C3"/>
    <w:rsid w:val="007875A8"/>
    <w:rsid w:val="00787C34"/>
    <w:rsid w:val="00787E8D"/>
    <w:rsid w:val="0079069A"/>
    <w:rsid w:val="00790DBF"/>
    <w:rsid w:val="00790F95"/>
    <w:rsid w:val="00791029"/>
    <w:rsid w:val="0079107F"/>
    <w:rsid w:val="007913CB"/>
    <w:rsid w:val="007915C9"/>
    <w:rsid w:val="00791B11"/>
    <w:rsid w:val="00791B88"/>
    <w:rsid w:val="007924CB"/>
    <w:rsid w:val="007927AE"/>
    <w:rsid w:val="00792C4C"/>
    <w:rsid w:val="00793188"/>
    <w:rsid w:val="0079415A"/>
    <w:rsid w:val="00794293"/>
    <w:rsid w:val="0079430A"/>
    <w:rsid w:val="00794629"/>
    <w:rsid w:val="007948BA"/>
    <w:rsid w:val="00794C87"/>
    <w:rsid w:val="00794CD5"/>
    <w:rsid w:val="00795455"/>
    <w:rsid w:val="007955EA"/>
    <w:rsid w:val="00795D5E"/>
    <w:rsid w:val="00795DBA"/>
    <w:rsid w:val="00795FF4"/>
    <w:rsid w:val="00796048"/>
    <w:rsid w:val="00796547"/>
    <w:rsid w:val="0079683A"/>
    <w:rsid w:val="007969A2"/>
    <w:rsid w:val="00796C67"/>
    <w:rsid w:val="0079743D"/>
    <w:rsid w:val="00797450"/>
    <w:rsid w:val="00797851"/>
    <w:rsid w:val="0079792C"/>
    <w:rsid w:val="00797AD6"/>
    <w:rsid w:val="00797DD2"/>
    <w:rsid w:val="007A01F2"/>
    <w:rsid w:val="007A0E2C"/>
    <w:rsid w:val="007A127F"/>
    <w:rsid w:val="007A13C4"/>
    <w:rsid w:val="007A1AA0"/>
    <w:rsid w:val="007A2474"/>
    <w:rsid w:val="007A2588"/>
    <w:rsid w:val="007A312B"/>
    <w:rsid w:val="007A3712"/>
    <w:rsid w:val="007A3C71"/>
    <w:rsid w:val="007A4656"/>
    <w:rsid w:val="007A46C8"/>
    <w:rsid w:val="007A4895"/>
    <w:rsid w:val="007A4B77"/>
    <w:rsid w:val="007A54CF"/>
    <w:rsid w:val="007A5528"/>
    <w:rsid w:val="007A5E55"/>
    <w:rsid w:val="007A601A"/>
    <w:rsid w:val="007A63B1"/>
    <w:rsid w:val="007A6409"/>
    <w:rsid w:val="007A64DF"/>
    <w:rsid w:val="007A68FB"/>
    <w:rsid w:val="007A6C11"/>
    <w:rsid w:val="007A6E52"/>
    <w:rsid w:val="007A7678"/>
    <w:rsid w:val="007A788D"/>
    <w:rsid w:val="007A7C12"/>
    <w:rsid w:val="007A7CA8"/>
    <w:rsid w:val="007B0301"/>
    <w:rsid w:val="007B0414"/>
    <w:rsid w:val="007B09EE"/>
    <w:rsid w:val="007B1539"/>
    <w:rsid w:val="007B1693"/>
    <w:rsid w:val="007B1C6E"/>
    <w:rsid w:val="007B1CBD"/>
    <w:rsid w:val="007B1CCF"/>
    <w:rsid w:val="007B2448"/>
    <w:rsid w:val="007B2A95"/>
    <w:rsid w:val="007B3213"/>
    <w:rsid w:val="007B37B3"/>
    <w:rsid w:val="007B39DE"/>
    <w:rsid w:val="007B3B92"/>
    <w:rsid w:val="007B3D8E"/>
    <w:rsid w:val="007B40AF"/>
    <w:rsid w:val="007B4C54"/>
    <w:rsid w:val="007B6258"/>
    <w:rsid w:val="007B62E1"/>
    <w:rsid w:val="007B63E5"/>
    <w:rsid w:val="007B6496"/>
    <w:rsid w:val="007B7B7D"/>
    <w:rsid w:val="007B7F14"/>
    <w:rsid w:val="007C089C"/>
    <w:rsid w:val="007C1395"/>
    <w:rsid w:val="007C16C4"/>
    <w:rsid w:val="007C2378"/>
    <w:rsid w:val="007C31CB"/>
    <w:rsid w:val="007C3521"/>
    <w:rsid w:val="007C3633"/>
    <w:rsid w:val="007C4596"/>
    <w:rsid w:val="007C48EB"/>
    <w:rsid w:val="007C49BF"/>
    <w:rsid w:val="007C4BFF"/>
    <w:rsid w:val="007C4C62"/>
    <w:rsid w:val="007C536A"/>
    <w:rsid w:val="007C54CC"/>
    <w:rsid w:val="007C5CA2"/>
    <w:rsid w:val="007C5E3E"/>
    <w:rsid w:val="007C626D"/>
    <w:rsid w:val="007C63DD"/>
    <w:rsid w:val="007C64F3"/>
    <w:rsid w:val="007C7C1A"/>
    <w:rsid w:val="007C7DC2"/>
    <w:rsid w:val="007D07EC"/>
    <w:rsid w:val="007D088E"/>
    <w:rsid w:val="007D1105"/>
    <w:rsid w:val="007D1218"/>
    <w:rsid w:val="007D125A"/>
    <w:rsid w:val="007D19BD"/>
    <w:rsid w:val="007D2024"/>
    <w:rsid w:val="007D2165"/>
    <w:rsid w:val="007D23F3"/>
    <w:rsid w:val="007D2EF9"/>
    <w:rsid w:val="007D316F"/>
    <w:rsid w:val="007D3D5C"/>
    <w:rsid w:val="007D40ED"/>
    <w:rsid w:val="007D4B2C"/>
    <w:rsid w:val="007D4C19"/>
    <w:rsid w:val="007D4C47"/>
    <w:rsid w:val="007D4CF1"/>
    <w:rsid w:val="007D5606"/>
    <w:rsid w:val="007D566C"/>
    <w:rsid w:val="007D570A"/>
    <w:rsid w:val="007D5717"/>
    <w:rsid w:val="007D5B9F"/>
    <w:rsid w:val="007D5C63"/>
    <w:rsid w:val="007D5D60"/>
    <w:rsid w:val="007D6228"/>
    <w:rsid w:val="007D69FA"/>
    <w:rsid w:val="007D7123"/>
    <w:rsid w:val="007D72B2"/>
    <w:rsid w:val="007E0331"/>
    <w:rsid w:val="007E08F1"/>
    <w:rsid w:val="007E0D64"/>
    <w:rsid w:val="007E0EC3"/>
    <w:rsid w:val="007E10B0"/>
    <w:rsid w:val="007E10FF"/>
    <w:rsid w:val="007E16AC"/>
    <w:rsid w:val="007E1CAA"/>
    <w:rsid w:val="007E23DC"/>
    <w:rsid w:val="007E279B"/>
    <w:rsid w:val="007E33DE"/>
    <w:rsid w:val="007E345A"/>
    <w:rsid w:val="007E3B19"/>
    <w:rsid w:val="007E4712"/>
    <w:rsid w:val="007E4E59"/>
    <w:rsid w:val="007E5226"/>
    <w:rsid w:val="007E562D"/>
    <w:rsid w:val="007E57AE"/>
    <w:rsid w:val="007E5FD2"/>
    <w:rsid w:val="007E66E7"/>
    <w:rsid w:val="007E690B"/>
    <w:rsid w:val="007E7534"/>
    <w:rsid w:val="007E783E"/>
    <w:rsid w:val="007E7B97"/>
    <w:rsid w:val="007E7E5D"/>
    <w:rsid w:val="007F0103"/>
    <w:rsid w:val="007F058F"/>
    <w:rsid w:val="007F0D39"/>
    <w:rsid w:val="007F121C"/>
    <w:rsid w:val="007F1583"/>
    <w:rsid w:val="007F1967"/>
    <w:rsid w:val="007F1DC9"/>
    <w:rsid w:val="007F1E61"/>
    <w:rsid w:val="007F1ED3"/>
    <w:rsid w:val="007F35A1"/>
    <w:rsid w:val="007F3615"/>
    <w:rsid w:val="007F3D23"/>
    <w:rsid w:val="007F40AB"/>
    <w:rsid w:val="007F4701"/>
    <w:rsid w:val="007F4D3D"/>
    <w:rsid w:val="007F4E27"/>
    <w:rsid w:val="007F4F6A"/>
    <w:rsid w:val="007F63D7"/>
    <w:rsid w:val="007F6669"/>
    <w:rsid w:val="007F6FDE"/>
    <w:rsid w:val="007F77A7"/>
    <w:rsid w:val="007F77D4"/>
    <w:rsid w:val="007F7C49"/>
    <w:rsid w:val="00800275"/>
    <w:rsid w:val="0080094E"/>
    <w:rsid w:val="0080103A"/>
    <w:rsid w:val="008021CB"/>
    <w:rsid w:val="00802A43"/>
    <w:rsid w:val="00802D60"/>
    <w:rsid w:val="00803930"/>
    <w:rsid w:val="00804418"/>
    <w:rsid w:val="008047A8"/>
    <w:rsid w:val="00804D90"/>
    <w:rsid w:val="0080522B"/>
    <w:rsid w:val="008052DF"/>
    <w:rsid w:val="00805401"/>
    <w:rsid w:val="00805867"/>
    <w:rsid w:val="0080594B"/>
    <w:rsid w:val="00805A17"/>
    <w:rsid w:val="00805A5F"/>
    <w:rsid w:val="0080616B"/>
    <w:rsid w:val="008065A3"/>
    <w:rsid w:val="00806A85"/>
    <w:rsid w:val="00807AE8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30FC"/>
    <w:rsid w:val="008132B2"/>
    <w:rsid w:val="0081355B"/>
    <w:rsid w:val="008137DB"/>
    <w:rsid w:val="008141CD"/>
    <w:rsid w:val="0081434D"/>
    <w:rsid w:val="00814408"/>
    <w:rsid w:val="00814556"/>
    <w:rsid w:val="008147E6"/>
    <w:rsid w:val="00814818"/>
    <w:rsid w:val="00814881"/>
    <w:rsid w:val="008152EB"/>
    <w:rsid w:val="00815CD7"/>
    <w:rsid w:val="00815F1B"/>
    <w:rsid w:val="008160EF"/>
    <w:rsid w:val="008168B8"/>
    <w:rsid w:val="00816ABC"/>
    <w:rsid w:val="00816E5A"/>
    <w:rsid w:val="00817073"/>
    <w:rsid w:val="008172DA"/>
    <w:rsid w:val="00817310"/>
    <w:rsid w:val="0081754C"/>
    <w:rsid w:val="00817B1E"/>
    <w:rsid w:val="00817D70"/>
    <w:rsid w:val="00817F6B"/>
    <w:rsid w:val="008207A9"/>
    <w:rsid w:val="008212F0"/>
    <w:rsid w:val="00821361"/>
    <w:rsid w:val="00822B13"/>
    <w:rsid w:val="00825CD2"/>
    <w:rsid w:val="008268F9"/>
    <w:rsid w:val="00827303"/>
    <w:rsid w:val="00827453"/>
    <w:rsid w:val="008276D7"/>
    <w:rsid w:val="00827A0D"/>
    <w:rsid w:val="00827C40"/>
    <w:rsid w:val="00830036"/>
    <w:rsid w:val="008300A4"/>
    <w:rsid w:val="008311B5"/>
    <w:rsid w:val="00831559"/>
    <w:rsid w:val="00831885"/>
    <w:rsid w:val="0083192A"/>
    <w:rsid w:val="00831C93"/>
    <w:rsid w:val="00831DC6"/>
    <w:rsid w:val="0083298D"/>
    <w:rsid w:val="008331B7"/>
    <w:rsid w:val="00833BAB"/>
    <w:rsid w:val="00834205"/>
    <w:rsid w:val="00834497"/>
    <w:rsid w:val="0083461B"/>
    <w:rsid w:val="00834703"/>
    <w:rsid w:val="00834DBD"/>
    <w:rsid w:val="00835113"/>
    <w:rsid w:val="0083517D"/>
    <w:rsid w:val="00835186"/>
    <w:rsid w:val="008357C8"/>
    <w:rsid w:val="00835ACB"/>
    <w:rsid w:val="00837323"/>
    <w:rsid w:val="0083761E"/>
    <w:rsid w:val="00837F6A"/>
    <w:rsid w:val="00840170"/>
    <w:rsid w:val="008402B2"/>
    <w:rsid w:val="0084039A"/>
    <w:rsid w:val="00840609"/>
    <w:rsid w:val="00840A0B"/>
    <w:rsid w:val="00840E3B"/>
    <w:rsid w:val="00840F3C"/>
    <w:rsid w:val="0084147E"/>
    <w:rsid w:val="00841651"/>
    <w:rsid w:val="00841D31"/>
    <w:rsid w:val="00842435"/>
    <w:rsid w:val="00842680"/>
    <w:rsid w:val="00842AC0"/>
    <w:rsid w:val="0084355D"/>
    <w:rsid w:val="00843724"/>
    <w:rsid w:val="0084424A"/>
    <w:rsid w:val="008443B9"/>
    <w:rsid w:val="0084483B"/>
    <w:rsid w:val="00844B47"/>
    <w:rsid w:val="00844EE6"/>
    <w:rsid w:val="00844F5F"/>
    <w:rsid w:val="00844F74"/>
    <w:rsid w:val="008450F7"/>
    <w:rsid w:val="00847052"/>
    <w:rsid w:val="008473F2"/>
    <w:rsid w:val="00847859"/>
    <w:rsid w:val="00851521"/>
    <w:rsid w:val="00851A74"/>
    <w:rsid w:val="00851BA6"/>
    <w:rsid w:val="00851EA4"/>
    <w:rsid w:val="008527EA"/>
    <w:rsid w:val="00852863"/>
    <w:rsid w:val="00852DD1"/>
    <w:rsid w:val="00852ED8"/>
    <w:rsid w:val="00852EE2"/>
    <w:rsid w:val="00853D2C"/>
    <w:rsid w:val="00854192"/>
    <w:rsid w:val="00854543"/>
    <w:rsid w:val="0085460D"/>
    <w:rsid w:val="00854729"/>
    <w:rsid w:val="008553F5"/>
    <w:rsid w:val="00855A96"/>
    <w:rsid w:val="00856063"/>
    <w:rsid w:val="00856E3A"/>
    <w:rsid w:val="00856EE2"/>
    <w:rsid w:val="0085704D"/>
    <w:rsid w:val="0085743D"/>
    <w:rsid w:val="00857784"/>
    <w:rsid w:val="008600FF"/>
    <w:rsid w:val="008604A5"/>
    <w:rsid w:val="008608A2"/>
    <w:rsid w:val="00860D1A"/>
    <w:rsid w:val="00861553"/>
    <w:rsid w:val="00861DD4"/>
    <w:rsid w:val="00862044"/>
    <w:rsid w:val="00862840"/>
    <w:rsid w:val="00862D14"/>
    <w:rsid w:val="00862DDD"/>
    <w:rsid w:val="00862EC1"/>
    <w:rsid w:val="00863635"/>
    <w:rsid w:val="008637D4"/>
    <w:rsid w:val="008639CF"/>
    <w:rsid w:val="00864130"/>
    <w:rsid w:val="00864493"/>
    <w:rsid w:val="00864FCC"/>
    <w:rsid w:val="0086528C"/>
    <w:rsid w:val="00865DF8"/>
    <w:rsid w:val="0086606C"/>
    <w:rsid w:val="008664EA"/>
    <w:rsid w:val="00866901"/>
    <w:rsid w:val="00866A0C"/>
    <w:rsid w:val="00866EB1"/>
    <w:rsid w:val="00867AB7"/>
    <w:rsid w:val="00867AE3"/>
    <w:rsid w:val="00867CC8"/>
    <w:rsid w:val="00867CCA"/>
    <w:rsid w:val="0087050D"/>
    <w:rsid w:val="008708A6"/>
    <w:rsid w:val="008709F0"/>
    <w:rsid w:val="00870EF1"/>
    <w:rsid w:val="00870F8C"/>
    <w:rsid w:val="0087116F"/>
    <w:rsid w:val="008712C9"/>
    <w:rsid w:val="008716B4"/>
    <w:rsid w:val="00871709"/>
    <w:rsid w:val="00871AA8"/>
    <w:rsid w:val="00871CB4"/>
    <w:rsid w:val="00871D39"/>
    <w:rsid w:val="00872AD9"/>
    <w:rsid w:val="00872F0A"/>
    <w:rsid w:val="00873FB4"/>
    <w:rsid w:val="008740EE"/>
    <w:rsid w:val="008744C0"/>
    <w:rsid w:val="00875229"/>
    <w:rsid w:val="008752F1"/>
    <w:rsid w:val="00875EBE"/>
    <w:rsid w:val="008772C9"/>
    <w:rsid w:val="00877300"/>
    <w:rsid w:val="008777AA"/>
    <w:rsid w:val="00877A7D"/>
    <w:rsid w:val="00877AA7"/>
    <w:rsid w:val="00877AB0"/>
    <w:rsid w:val="00877AD5"/>
    <w:rsid w:val="00877E6E"/>
    <w:rsid w:val="008800A8"/>
    <w:rsid w:val="00880278"/>
    <w:rsid w:val="00881FC4"/>
    <w:rsid w:val="00882F73"/>
    <w:rsid w:val="00883637"/>
    <w:rsid w:val="008839C8"/>
    <w:rsid w:val="00883B1A"/>
    <w:rsid w:val="00883E5C"/>
    <w:rsid w:val="0088422F"/>
    <w:rsid w:val="008842ED"/>
    <w:rsid w:val="00884A64"/>
    <w:rsid w:val="00885009"/>
    <w:rsid w:val="008854D6"/>
    <w:rsid w:val="00885754"/>
    <w:rsid w:val="008859FF"/>
    <w:rsid w:val="00885E25"/>
    <w:rsid w:val="00886177"/>
    <w:rsid w:val="008861D7"/>
    <w:rsid w:val="008863F9"/>
    <w:rsid w:val="0088661E"/>
    <w:rsid w:val="008867FC"/>
    <w:rsid w:val="00886B30"/>
    <w:rsid w:val="00886D50"/>
    <w:rsid w:val="00886FD4"/>
    <w:rsid w:val="00887045"/>
    <w:rsid w:val="00887271"/>
    <w:rsid w:val="00887508"/>
    <w:rsid w:val="00887647"/>
    <w:rsid w:val="008879E7"/>
    <w:rsid w:val="00887AFD"/>
    <w:rsid w:val="00887CD1"/>
    <w:rsid w:val="00887DD0"/>
    <w:rsid w:val="0089006A"/>
    <w:rsid w:val="008909D7"/>
    <w:rsid w:val="0089129A"/>
    <w:rsid w:val="008915B5"/>
    <w:rsid w:val="0089169D"/>
    <w:rsid w:val="0089184D"/>
    <w:rsid w:val="00891BA3"/>
    <w:rsid w:val="00892242"/>
    <w:rsid w:val="0089224B"/>
    <w:rsid w:val="00892F6D"/>
    <w:rsid w:val="008932AD"/>
    <w:rsid w:val="0089336A"/>
    <w:rsid w:val="008934C7"/>
    <w:rsid w:val="0089394D"/>
    <w:rsid w:val="00893DAB"/>
    <w:rsid w:val="008947F4"/>
    <w:rsid w:val="00895401"/>
    <w:rsid w:val="008955D5"/>
    <w:rsid w:val="00895DBA"/>
    <w:rsid w:val="008960C0"/>
    <w:rsid w:val="00896379"/>
    <w:rsid w:val="00896F2F"/>
    <w:rsid w:val="008972D5"/>
    <w:rsid w:val="008979C6"/>
    <w:rsid w:val="00897EDC"/>
    <w:rsid w:val="008A02D6"/>
    <w:rsid w:val="008A037B"/>
    <w:rsid w:val="008A06C6"/>
    <w:rsid w:val="008A09C2"/>
    <w:rsid w:val="008A1344"/>
    <w:rsid w:val="008A234E"/>
    <w:rsid w:val="008A2B7D"/>
    <w:rsid w:val="008A3104"/>
    <w:rsid w:val="008A31D3"/>
    <w:rsid w:val="008A35E3"/>
    <w:rsid w:val="008A4345"/>
    <w:rsid w:val="008A44FD"/>
    <w:rsid w:val="008A4EAC"/>
    <w:rsid w:val="008A4F82"/>
    <w:rsid w:val="008A509B"/>
    <w:rsid w:val="008A51B6"/>
    <w:rsid w:val="008A5B09"/>
    <w:rsid w:val="008A6434"/>
    <w:rsid w:val="008A6F6F"/>
    <w:rsid w:val="008A728E"/>
    <w:rsid w:val="008B0DF7"/>
    <w:rsid w:val="008B198A"/>
    <w:rsid w:val="008B1AE7"/>
    <w:rsid w:val="008B1C36"/>
    <w:rsid w:val="008B2348"/>
    <w:rsid w:val="008B3332"/>
    <w:rsid w:val="008B33B6"/>
    <w:rsid w:val="008B376D"/>
    <w:rsid w:val="008B3A38"/>
    <w:rsid w:val="008B3FA2"/>
    <w:rsid w:val="008B4BED"/>
    <w:rsid w:val="008B549F"/>
    <w:rsid w:val="008B59AC"/>
    <w:rsid w:val="008B5C85"/>
    <w:rsid w:val="008B62F8"/>
    <w:rsid w:val="008B6454"/>
    <w:rsid w:val="008B67E5"/>
    <w:rsid w:val="008B6C80"/>
    <w:rsid w:val="008B6E98"/>
    <w:rsid w:val="008B7C1F"/>
    <w:rsid w:val="008B7C3F"/>
    <w:rsid w:val="008B7C61"/>
    <w:rsid w:val="008B7FD8"/>
    <w:rsid w:val="008C0A64"/>
    <w:rsid w:val="008C0BE5"/>
    <w:rsid w:val="008C16D6"/>
    <w:rsid w:val="008C31B3"/>
    <w:rsid w:val="008C3644"/>
    <w:rsid w:val="008C4231"/>
    <w:rsid w:val="008C4555"/>
    <w:rsid w:val="008C4B41"/>
    <w:rsid w:val="008C4DD2"/>
    <w:rsid w:val="008C4FEB"/>
    <w:rsid w:val="008C501B"/>
    <w:rsid w:val="008C5361"/>
    <w:rsid w:val="008C589E"/>
    <w:rsid w:val="008C60F0"/>
    <w:rsid w:val="008C6551"/>
    <w:rsid w:val="008C69C0"/>
    <w:rsid w:val="008C6B48"/>
    <w:rsid w:val="008C700D"/>
    <w:rsid w:val="008C77FD"/>
    <w:rsid w:val="008C7875"/>
    <w:rsid w:val="008C7892"/>
    <w:rsid w:val="008D00F2"/>
    <w:rsid w:val="008D053E"/>
    <w:rsid w:val="008D06BE"/>
    <w:rsid w:val="008D0F25"/>
    <w:rsid w:val="008D1837"/>
    <w:rsid w:val="008D20AA"/>
    <w:rsid w:val="008D2B00"/>
    <w:rsid w:val="008D3692"/>
    <w:rsid w:val="008D4967"/>
    <w:rsid w:val="008D4B14"/>
    <w:rsid w:val="008D5234"/>
    <w:rsid w:val="008D538C"/>
    <w:rsid w:val="008D5D03"/>
    <w:rsid w:val="008D64B5"/>
    <w:rsid w:val="008D67FB"/>
    <w:rsid w:val="008D6D99"/>
    <w:rsid w:val="008D7234"/>
    <w:rsid w:val="008E0072"/>
    <w:rsid w:val="008E2C95"/>
    <w:rsid w:val="008E2FFE"/>
    <w:rsid w:val="008E353A"/>
    <w:rsid w:val="008E364D"/>
    <w:rsid w:val="008E3932"/>
    <w:rsid w:val="008E3FB0"/>
    <w:rsid w:val="008E41B2"/>
    <w:rsid w:val="008E5151"/>
    <w:rsid w:val="008E55AA"/>
    <w:rsid w:val="008E7659"/>
    <w:rsid w:val="008E7666"/>
    <w:rsid w:val="008E77D1"/>
    <w:rsid w:val="008E7BF7"/>
    <w:rsid w:val="008F0ACA"/>
    <w:rsid w:val="008F0CA6"/>
    <w:rsid w:val="008F11F4"/>
    <w:rsid w:val="008F13E6"/>
    <w:rsid w:val="008F1BBB"/>
    <w:rsid w:val="008F1CAE"/>
    <w:rsid w:val="008F1CD9"/>
    <w:rsid w:val="008F2B8D"/>
    <w:rsid w:val="008F3335"/>
    <w:rsid w:val="008F3372"/>
    <w:rsid w:val="008F3756"/>
    <w:rsid w:val="008F3DD0"/>
    <w:rsid w:val="008F4108"/>
    <w:rsid w:val="008F4D5E"/>
    <w:rsid w:val="008F515B"/>
    <w:rsid w:val="008F53BE"/>
    <w:rsid w:val="008F56FE"/>
    <w:rsid w:val="008F616A"/>
    <w:rsid w:val="008F65C3"/>
    <w:rsid w:val="008F6ACB"/>
    <w:rsid w:val="008F731A"/>
    <w:rsid w:val="008F73F8"/>
    <w:rsid w:val="008F749E"/>
    <w:rsid w:val="008F7FF0"/>
    <w:rsid w:val="00900336"/>
    <w:rsid w:val="00900565"/>
    <w:rsid w:val="00900704"/>
    <w:rsid w:val="00901CBE"/>
    <w:rsid w:val="00902784"/>
    <w:rsid w:val="00902F8D"/>
    <w:rsid w:val="00903082"/>
    <w:rsid w:val="0090341A"/>
    <w:rsid w:val="009037E4"/>
    <w:rsid w:val="00903836"/>
    <w:rsid w:val="0090396B"/>
    <w:rsid w:val="00903DD1"/>
    <w:rsid w:val="00904234"/>
    <w:rsid w:val="00904757"/>
    <w:rsid w:val="00904A4B"/>
    <w:rsid w:val="00904EDF"/>
    <w:rsid w:val="0090509B"/>
    <w:rsid w:val="00905357"/>
    <w:rsid w:val="00906912"/>
    <w:rsid w:val="00906999"/>
    <w:rsid w:val="00906C70"/>
    <w:rsid w:val="00906D48"/>
    <w:rsid w:val="00907166"/>
    <w:rsid w:val="009072AA"/>
    <w:rsid w:val="00910044"/>
    <w:rsid w:val="00910572"/>
    <w:rsid w:val="009106F4"/>
    <w:rsid w:val="0091071C"/>
    <w:rsid w:val="00910ABB"/>
    <w:rsid w:val="00910AED"/>
    <w:rsid w:val="00910B36"/>
    <w:rsid w:val="00910CC1"/>
    <w:rsid w:val="00911950"/>
    <w:rsid w:val="00911E6D"/>
    <w:rsid w:val="00912031"/>
    <w:rsid w:val="00912E6E"/>
    <w:rsid w:val="00913A62"/>
    <w:rsid w:val="00913EEE"/>
    <w:rsid w:val="0091423C"/>
    <w:rsid w:val="0091440A"/>
    <w:rsid w:val="0091497F"/>
    <w:rsid w:val="009155C4"/>
    <w:rsid w:val="00915770"/>
    <w:rsid w:val="00915C7E"/>
    <w:rsid w:val="00916110"/>
    <w:rsid w:val="00916117"/>
    <w:rsid w:val="00916A5C"/>
    <w:rsid w:val="00916E41"/>
    <w:rsid w:val="009172CA"/>
    <w:rsid w:val="0091741D"/>
    <w:rsid w:val="0091764F"/>
    <w:rsid w:val="00917F93"/>
    <w:rsid w:val="00920011"/>
    <w:rsid w:val="009202AC"/>
    <w:rsid w:val="0092033E"/>
    <w:rsid w:val="009206E1"/>
    <w:rsid w:val="00920F68"/>
    <w:rsid w:val="00921718"/>
    <w:rsid w:val="009219B1"/>
    <w:rsid w:val="009219E5"/>
    <w:rsid w:val="00921C4F"/>
    <w:rsid w:val="00921D3C"/>
    <w:rsid w:val="00921E8C"/>
    <w:rsid w:val="009226C6"/>
    <w:rsid w:val="00922A31"/>
    <w:rsid w:val="00922E05"/>
    <w:rsid w:val="00922EB2"/>
    <w:rsid w:val="00923038"/>
    <w:rsid w:val="00923452"/>
    <w:rsid w:val="0092355C"/>
    <w:rsid w:val="00923C11"/>
    <w:rsid w:val="00923F93"/>
    <w:rsid w:val="00924211"/>
    <w:rsid w:val="00924345"/>
    <w:rsid w:val="00924FF8"/>
    <w:rsid w:val="00925D7C"/>
    <w:rsid w:val="00925FDC"/>
    <w:rsid w:val="0092667F"/>
    <w:rsid w:val="00926C99"/>
    <w:rsid w:val="009274C2"/>
    <w:rsid w:val="009275D7"/>
    <w:rsid w:val="009279C2"/>
    <w:rsid w:val="00927DB3"/>
    <w:rsid w:val="009307C0"/>
    <w:rsid w:val="009310BD"/>
    <w:rsid w:val="009312EE"/>
    <w:rsid w:val="0093167A"/>
    <w:rsid w:val="00931B9E"/>
    <w:rsid w:val="00932307"/>
    <w:rsid w:val="0093237D"/>
    <w:rsid w:val="009326FE"/>
    <w:rsid w:val="00932CEF"/>
    <w:rsid w:val="00932D14"/>
    <w:rsid w:val="00932DBB"/>
    <w:rsid w:val="009330A9"/>
    <w:rsid w:val="0093313B"/>
    <w:rsid w:val="009331E6"/>
    <w:rsid w:val="0093351B"/>
    <w:rsid w:val="00933E25"/>
    <w:rsid w:val="00934028"/>
    <w:rsid w:val="009341F5"/>
    <w:rsid w:val="009343BC"/>
    <w:rsid w:val="00934E7C"/>
    <w:rsid w:val="0093519D"/>
    <w:rsid w:val="00935390"/>
    <w:rsid w:val="009354B6"/>
    <w:rsid w:val="0093599F"/>
    <w:rsid w:val="00935ACB"/>
    <w:rsid w:val="00936DC2"/>
    <w:rsid w:val="00936F97"/>
    <w:rsid w:val="00936FF1"/>
    <w:rsid w:val="00937232"/>
    <w:rsid w:val="0093745A"/>
    <w:rsid w:val="00937F93"/>
    <w:rsid w:val="009407BC"/>
    <w:rsid w:val="00940D68"/>
    <w:rsid w:val="00941280"/>
    <w:rsid w:val="00941F6F"/>
    <w:rsid w:val="0094230F"/>
    <w:rsid w:val="009429B7"/>
    <w:rsid w:val="00942DC2"/>
    <w:rsid w:val="0094306B"/>
    <w:rsid w:val="0094367B"/>
    <w:rsid w:val="009436BF"/>
    <w:rsid w:val="00943A3E"/>
    <w:rsid w:val="009446A4"/>
    <w:rsid w:val="00944D40"/>
    <w:rsid w:val="009451BD"/>
    <w:rsid w:val="00945237"/>
    <w:rsid w:val="00945A97"/>
    <w:rsid w:val="00946235"/>
    <w:rsid w:val="00946302"/>
    <w:rsid w:val="00946521"/>
    <w:rsid w:val="00946C8B"/>
    <w:rsid w:val="00947819"/>
    <w:rsid w:val="00947C06"/>
    <w:rsid w:val="00947E07"/>
    <w:rsid w:val="009503F6"/>
    <w:rsid w:val="00950AF3"/>
    <w:rsid w:val="00951BC7"/>
    <w:rsid w:val="009525F4"/>
    <w:rsid w:val="00952713"/>
    <w:rsid w:val="009527AE"/>
    <w:rsid w:val="00952933"/>
    <w:rsid w:val="00953F71"/>
    <w:rsid w:val="00954030"/>
    <w:rsid w:val="0095439C"/>
    <w:rsid w:val="00954526"/>
    <w:rsid w:val="00954966"/>
    <w:rsid w:val="00954AB5"/>
    <w:rsid w:val="00954C48"/>
    <w:rsid w:val="0095592B"/>
    <w:rsid w:val="009559BA"/>
    <w:rsid w:val="00955BD5"/>
    <w:rsid w:val="00956030"/>
    <w:rsid w:val="00956543"/>
    <w:rsid w:val="00956723"/>
    <w:rsid w:val="0095689D"/>
    <w:rsid w:val="00956963"/>
    <w:rsid w:val="00956CF4"/>
    <w:rsid w:val="0096040A"/>
    <w:rsid w:val="009608F1"/>
    <w:rsid w:val="009615E3"/>
    <w:rsid w:val="00961654"/>
    <w:rsid w:val="00961D52"/>
    <w:rsid w:val="00961F26"/>
    <w:rsid w:val="00962093"/>
    <w:rsid w:val="00962316"/>
    <w:rsid w:val="009623ED"/>
    <w:rsid w:val="00962ADE"/>
    <w:rsid w:val="00962B1C"/>
    <w:rsid w:val="00962D2E"/>
    <w:rsid w:val="00962DC7"/>
    <w:rsid w:val="0096304D"/>
    <w:rsid w:val="0096393B"/>
    <w:rsid w:val="00963D1B"/>
    <w:rsid w:val="00964198"/>
    <w:rsid w:val="009643BC"/>
    <w:rsid w:val="00965F93"/>
    <w:rsid w:val="009662B3"/>
    <w:rsid w:val="009664A6"/>
    <w:rsid w:val="0096668B"/>
    <w:rsid w:val="009666DB"/>
    <w:rsid w:val="00966B7D"/>
    <w:rsid w:val="00966ECB"/>
    <w:rsid w:val="00967DF3"/>
    <w:rsid w:val="00970539"/>
    <w:rsid w:val="00970755"/>
    <w:rsid w:val="00970828"/>
    <w:rsid w:val="00970839"/>
    <w:rsid w:val="00970B27"/>
    <w:rsid w:val="00970B49"/>
    <w:rsid w:val="0097138A"/>
    <w:rsid w:val="0097144B"/>
    <w:rsid w:val="009715AD"/>
    <w:rsid w:val="00971D63"/>
    <w:rsid w:val="00971EB9"/>
    <w:rsid w:val="009721F6"/>
    <w:rsid w:val="00972965"/>
    <w:rsid w:val="0097316B"/>
    <w:rsid w:val="00973352"/>
    <w:rsid w:val="0097388C"/>
    <w:rsid w:val="00973BF9"/>
    <w:rsid w:val="00973C5A"/>
    <w:rsid w:val="00973FA8"/>
    <w:rsid w:val="00974509"/>
    <w:rsid w:val="00974FC5"/>
    <w:rsid w:val="00975676"/>
    <w:rsid w:val="0097591C"/>
    <w:rsid w:val="00975FCA"/>
    <w:rsid w:val="0097614B"/>
    <w:rsid w:val="00976CAF"/>
    <w:rsid w:val="00976FBA"/>
    <w:rsid w:val="009774A5"/>
    <w:rsid w:val="0097778D"/>
    <w:rsid w:val="0098096C"/>
    <w:rsid w:val="009812D6"/>
    <w:rsid w:val="0098131C"/>
    <w:rsid w:val="00981391"/>
    <w:rsid w:val="00981451"/>
    <w:rsid w:val="00981F73"/>
    <w:rsid w:val="009822F6"/>
    <w:rsid w:val="0098260C"/>
    <w:rsid w:val="00983211"/>
    <w:rsid w:val="0098346F"/>
    <w:rsid w:val="0098353E"/>
    <w:rsid w:val="0098364E"/>
    <w:rsid w:val="00983B44"/>
    <w:rsid w:val="00983B87"/>
    <w:rsid w:val="00983F2A"/>
    <w:rsid w:val="00983F6B"/>
    <w:rsid w:val="0098449E"/>
    <w:rsid w:val="00984DC4"/>
    <w:rsid w:val="00984F12"/>
    <w:rsid w:val="009851A2"/>
    <w:rsid w:val="00985300"/>
    <w:rsid w:val="00985BEC"/>
    <w:rsid w:val="00985DF6"/>
    <w:rsid w:val="009860BC"/>
    <w:rsid w:val="0098633F"/>
    <w:rsid w:val="009863C3"/>
    <w:rsid w:val="00986CF8"/>
    <w:rsid w:val="00986D7F"/>
    <w:rsid w:val="00987712"/>
    <w:rsid w:val="009879AB"/>
    <w:rsid w:val="00990072"/>
    <w:rsid w:val="00990E8B"/>
    <w:rsid w:val="00991B0A"/>
    <w:rsid w:val="00991B24"/>
    <w:rsid w:val="0099365D"/>
    <w:rsid w:val="00993940"/>
    <w:rsid w:val="00993A14"/>
    <w:rsid w:val="00993C21"/>
    <w:rsid w:val="009940C0"/>
    <w:rsid w:val="00994DA9"/>
    <w:rsid w:val="009953B8"/>
    <w:rsid w:val="00995BEB"/>
    <w:rsid w:val="0099634A"/>
    <w:rsid w:val="009964B4"/>
    <w:rsid w:val="009967AB"/>
    <w:rsid w:val="009969B2"/>
    <w:rsid w:val="0099701A"/>
    <w:rsid w:val="00997317"/>
    <w:rsid w:val="00997393"/>
    <w:rsid w:val="00997626"/>
    <w:rsid w:val="009A0166"/>
    <w:rsid w:val="009A07E4"/>
    <w:rsid w:val="009A089D"/>
    <w:rsid w:val="009A0B1A"/>
    <w:rsid w:val="009A1323"/>
    <w:rsid w:val="009A1770"/>
    <w:rsid w:val="009A1B26"/>
    <w:rsid w:val="009A1B9B"/>
    <w:rsid w:val="009A1ED0"/>
    <w:rsid w:val="009A276D"/>
    <w:rsid w:val="009A280B"/>
    <w:rsid w:val="009A2CFE"/>
    <w:rsid w:val="009A3636"/>
    <w:rsid w:val="009A3A68"/>
    <w:rsid w:val="009A412C"/>
    <w:rsid w:val="009A478F"/>
    <w:rsid w:val="009A5333"/>
    <w:rsid w:val="009A5354"/>
    <w:rsid w:val="009A5CC1"/>
    <w:rsid w:val="009A690A"/>
    <w:rsid w:val="009A6A93"/>
    <w:rsid w:val="009A7663"/>
    <w:rsid w:val="009A77FF"/>
    <w:rsid w:val="009B0415"/>
    <w:rsid w:val="009B07A4"/>
    <w:rsid w:val="009B0C93"/>
    <w:rsid w:val="009B16CA"/>
    <w:rsid w:val="009B1A2B"/>
    <w:rsid w:val="009B22CA"/>
    <w:rsid w:val="009B2B86"/>
    <w:rsid w:val="009B38A2"/>
    <w:rsid w:val="009B3CFA"/>
    <w:rsid w:val="009B471B"/>
    <w:rsid w:val="009B4B22"/>
    <w:rsid w:val="009B4B24"/>
    <w:rsid w:val="009B4DAD"/>
    <w:rsid w:val="009B5002"/>
    <w:rsid w:val="009B509A"/>
    <w:rsid w:val="009B52AB"/>
    <w:rsid w:val="009B5711"/>
    <w:rsid w:val="009B59FE"/>
    <w:rsid w:val="009B5DEA"/>
    <w:rsid w:val="009B647D"/>
    <w:rsid w:val="009B66E0"/>
    <w:rsid w:val="009B6C06"/>
    <w:rsid w:val="009B7183"/>
    <w:rsid w:val="009B71E1"/>
    <w:rsid w:val="009B7332"/>
    <w:rsid w:val="009B76DC"/>
    <w:rsid w:val="009B7B43"/>
    <w:rsid w:val="009B7F00"/>
    <w:rsid w:val="009C002F"/>
    <w:rsid w:val="009C053E"/>
    <w:rsid w:val="009C0AD0"/>
    <w:rsid w:val="009C0BAB"/>
    <w:rsid w:val="009C0DC0"/>
    <w:rsid w:val="009C0EAF"/>
    <w:rsid w:val="009C127E"/>
    <w:rsid w:val="009C1A1E"/>
    <w:rsid w:val="009C1B92"/>
    <w:rsid w:val="009C1EF1"/>
    <w:rsid w:val="009C34AB"/>
    <w:rsid w:val="009C3CEA"/>
    <w:rsid w:val="009C4171"/>
    <w:rsid w:val="009C4B02"/>
    <w:rsid w:val="009C52DC"/>
    <w:rsid w:val="009C54C9"/>
    <w:rsid w:val="009C707E"/>
    <w:rsid w:val="009C7A6D"/>
    <w:rsid w:val="009C7EEC"/>
    <w:rsid w:val="009D0524"/>
    <w:rsid w:val="009D0664"/>
    <w:rsid w:val="009D0B90"/>
    <w:rsid w:val="009D12D1"/>
    <w:rsid w:val="009D156D"/>
    <w:rsid w:val="009D19CB"/>
    <w:rsid w:val="009D1B63"/>
    <w:rsid w:val="009D2276"/>
    <w:rsid w:val="009D2465"/>
    <w:rsid w:val="009D2C6D"/>
    <w:rsid w:val="009D2EB7"/>
    <w:rsid w:val="009D344B"/>
    <w:rsid w:val="009D355F"/>
    <w:rsid w:val="009D3663"/>
    <w:rsid w:val="009D37BC"/>
    <w:rsid w:val="009D3821"/>
    <w:rsid w:val="009D38F9"/>
    <w:rsid w:val="009D441A"/>
    <w:rsid w:val="009D4933"/>
    <w:rsid w:val="009D4D2B"/>
    <w:rsid w:val="009D51BB"/>
    <w:rsid w:val="009D57B2"/>
    <w:rsid w:val="009D65AB"/>
    <w:rsid w:val="009D67CB"/>
    <w:rsid w:val="009D6A97"/>
    <w:rsid w:val="009E014A"/>
    <w:rsid w:val="009E05E5"/>
    <w:rsid w:val="009E0671"/>
    <w:rsid w:val="009E090F"/>
    <w:rsid w:val="009E1348"/>
    <w:rsid w:val="009E15F0"/>
    <w:rsid w:val="009E18F6"/>
    <w:rsid w:val="009E1B37"/>
    <w:rsid w:val="009E1C3F"/>
    <w:rsid w:val="009E1F29"/>
    <w:rsid w:val="009E205D"/>
    <w:rsid w:val="009E2F98"/>
    <w:rsid w:val="009E3B47"/>
    <w:rsid w:val="009E4EF6"/>
    <w:rsid w:val="009E5371"/>
    <w:rsid w:val="009E5AF5"/>
    <w:rsid w:val="009E5F80"/>
    <w:rsid w:val="009E6228"/>
    <w:rsid w:val="009E6D6C"/>
    <w:rsid w:val="009E70C2"/>
    <w:rsid w:val="009E77A5"/>
    <w:rsid w:val="009E79A5"/>
    <w:rsid w:val="009E79CA"/>
    <w:rsid w:val="009E7D21"/>
    <w:rsid w:val="009F0294"/>
    <w:rsid w:val="009F0895"/>
    <w:rsid w:val="009F0B70"/>
    <w:rsid w:val="009F1A46"/>
    <w:rsid w:val="009F1F5D"/>
    <w:rsid w:val="009F2431"/>
    <w:rsid w:val="009F290E"/>
    <w:rsid w:val="009F2EAE"/>
    <w:rsid w:val="009F3363"/>
    <w:rsid w:val="009F33C7"/>
    <w:rsid w:val="009F373B"/>
    <w:rsid w:val="009F4136"/>
    <w:rsid w:val="009F421F"/>
    <w:rsid w:val="009F441D"/>
    <w:rsid w:val="009F493C"/>
    <w:rsid w:val="009F5977"/>
    <w:rsid w:val="009F5B93"/>
    <w:rsid w:val="009F6870"/>
    <w:rsid w:val="009F6956"/>
    <w:rsid w:val="009F6F89"/>
    <w:rsid w:val="009F70A7"/>
    <w:rsid w:val="009F716E"/>
    <w:rsid w:val="009F717C"/>
    <w:rsid w:val="009F732F"/>
    <w:rsid w:val="009F777F"/>
    <w:rsid w:val="009F78AE"/>
    <w:rsid w:val="00A006FA"/>
    <w:rsid w:val="00A008A4"/>
    <w:rsid w:val="00A0090C"/>
    <w:rsid w:val="00A00C89"/>
    <w:rsid w:val="00A00DD1"/>
    <w:rsid w:val="00A011A5"/>
    <w:rsid w:val="00A015A1"/>
    <w:rsid w:val="00A0228B"/>
    <w:rsid w:val="00A022FB"/>
    <w:rsid w:val="00A029B3"/>
    <w:rsid w:val="00A02B34"/>
    <w:rsid w:val="00A03123"/>
    <w:rsid w:val="00A0324F"/>
    <w:rsid w:val="00A032F8"/>
    <w:rsid w:val="00A044F2"/>
    <w:rsid w:val="00A04663"/>
    <w:rsid w:val="00A04BC4"/>
    <w:rsid w:val="00A04FF9"/>
    <w:rsid w:val="00A0512F"/>
    <w:rsid w:val="00A05256"/>
    <w:rsid w:val="00A059FC"/>
    <w:rsid w:val="00A06891"/>
    <w:rsid w:val="00A0696A"/>
    <w:rsid w:val="00A07157"/>
    <w:rsid w:val="00A0780E"/>
    <w:rsid w:val="00A07DF2"/>
    <w:rsid w:val="00A07E9D"/>
    <w:rsid w:val="00A10045"/>
    <w:rsid w:val="00A1026A"/>
    <w:rsid w:val="00A1066D"/>
    <w:rsid w:val="00A108A4"/>
    <w:rsid w:val="00A11239"/>
    <w:rsid w:val="00A11292"/>
    <w:rsid w:val="00A1147A"/>
    <w:rsid w:val="00A1156B"/>
    <w:rsid w:val="00A11F39"/>
    <w:rsid w:val="00A11F99"/>
    <w:rsid w:val="00A12AB4"/>
    <w:rsid w:val="00A12F85"/>
    <w:rsid w:val="00A13531"/>
    <w:rsid w:val="00A13AF4"/>
    <w:rsid w:val="00A13FF9"/>
    <w:rsid w:val="00A1424F"/>
    <w:rsid w:val="00A143C6"/>
    <w:rsid w:val="00A147B0"/>
    <w:rsid w:val="00A14FA6"/>
    <w:rsid w:val="00A15066"/>
    <w:rsid w:val="00A1547C"/>
    <w:rsid w:val="00A1570C"/>
    <w:rsid w:val="00A15C66"/>
    <w:rsid w:val="00A164EF"/>
    <w:rsid w:val="00A16DDC"/>
    <w:rsid w:val="00A17004"/>
    <w:rsid w:val="00A172EB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83E"/>
    <w:rsid w:val="00A23C2C"/>
    <w:rsid w:val="00A2445C"/>
    <w:rsid w:val="00A24C54"/>
    <w:rsid w:val="00A256BD"/>
    <w:rsid w:val="00A25805"/>
    <w:rsid w:val="00A261D9"/>
    <w:rsid w:val="00A26458"/>
    <w:rsid w:val="00A265F6"/>
    <w:rsid w:val="00A2688C"/>
    <w:rsid w:val="00A26CFB"/>
    <w:rsid w:val="00A3004D"/>
    <w:rsid w:val="00A30222"/>
    <w:rsid w:val="00A30440"/>
    <w:rsid w:val="00A309B1"/>
    <w:rsid w:val="00A30B6E"/>
    <w:rsid w:val="00A30F54"/>
    <w:rsid w:val="00A3109B"/>
    <w:rsid w:val="00A311DA"/>
    <w:rsid w:val="00A31BFC"/>
    <w:rsid w:val="00A32147"/>
    <w:rsid w:val="00A3231E"/>
    <w:rsid w:val="00A32433"/>
    <w:rsid w:val="00A33232"/>
    <w:rsid w:val="00A33F27"/>
    <w:rsid w:val="00A33FC1"/>
    <w:rsid w:val="00A34373"/>
    <w:rsid w:val="00A350C2"/>
    <w:rsid w:val="00A351B4"/>
    <w:rsid w:val="00A35B55"/>
    <w:rsid w:val="00A35CCE"/>
    <w:rsid w:val="00A36FAB"/>
    <w:rsid w:val="00A37C79"/>
    <w:rsid w:val="00A4071E"/>
    <w:rsid w:val="00A41496"/>
    <w:rsid w:val="00A42120"/>
    <w:rsid w:val="00A42301"/>
    <w:rsid w:val="00A4260D"/>
    <w:rsid w:val="00A42778"/>
    <w:rsid w:val="00A42D37"/>
    <w:rsid w:val="00A4313A"/>
    <w:rsid w:val="00A43481"/>
    <w:rsid w:val="00A43D7A"/>
    <w:rsid w:val="00A447F4"/>
    <w:rsid w:val="00A44B04"/>
    <w:rsid w:val="00A45518"/>
    <w:rsid w:val="00A4674D"/>
    <w:rsid w:val="00A46860"/>
    <w:rsid w:val="00A46DA9"/>
    <w:rsid w:val="00A472F1"/>
    <w:rsid w:val="00A47865"/>
    <w:rsid w:val="00A47BD8"/>
    <w:rsid w:val="00A50CD8"/>
    <w:rsid w:val="00A513F0"/>
    <w:rsid w:val="00A517BD"/>
    <w:rsid w:val="00A521B6"/>
    <w:rsid w:val="00A5223D"/>
    <w:rsid w:val="00A5229B"/>
    <w:rsid w:val="00A526D8"/>
    <w:rsid w:val="00A52CE5"/>
    <w:rsid w:val="00A5322A"/>
    <w:rsid w:val="00A532E2"/>
    <w:rsid w:val="00A53627"/>
    <w:rsid w:val="00A54515"/>
    <w:rsid w:val="00A545F7"/>
    <w:rsid w:val="00A54668"/>
    <w:rsid w:val="00A558A9"/>
    <w:rsid w:val="00A55CE2"/>
    <w:rsid w:val="00A56477"/>
    <w:rsid w:val="00A56944"/>
    <w:rsid w:val="00A575CE"/>
    <w:rsid w:val="00A57B1D"/>
    <w:rsid w:val="00A57CCD"/>
    <w:rsid w:val="00A602E5"/>
    <w:rsid w:val="00A603C3"/>
    <w:rsid w:val="00A606DB"/>
    <w:rsid w:val="00A60E61"/>
    <w:rsid w:val="00A614A5"/>
    <w:rsid w:val="00A61546"/>
    <w:rsid w:val="00A6165B"/>
    <w:rsid w:val="00A61B95"/>
    <w:rsid w:val="00A6232F"/>
    <w:rsid w:val="00A62523"/>
    <w:rsid w:val="00A62A33"/>
    <w:rsid w:val="00A62FED"/>
    <w:rsid w:val="00A63542"/>
    <w:rsid w:val="00A63707"/>
    <w:rsid w:val="00A63802"/>
    <w:rsid w:val="00A64025"/>
    <w:rsid w:val="00A64268"/>
    <w:rsid w:val="00A6546B"/>
    <w:rsid w:val="00A6594C"/>
    <w:rsid w:val="00A65B00"/>
    <w:rsid w:val="00A65CC9"/>
    <w:rsid w:val="00A65EF6"/>
    <w:rsid w:val="00A660B2"/>
    <w:rsid w:val="00A66216"/>
    <w:rsid w:val="00A6691C"/>
    <w:rsid w:val="00A672D1"/>
    <w:rsid w:val="00A675D1"/>
    <w:rsid w:val="00A7075D"/>
    <w:rsid w:val="00A70D4A"/>
    <w:rsid w:val="00A70DB8"/>
    <w:rsid w:val="00A710DA"/>
    <w:rsid w:val="00A71522"/>
    <w:rsid w:val="00A7157D"/>
    <w:rsid w:val="00A71F46"/>
    <w:rsid w:val="00A7245E"/>
    <w:rsid w:val="00A72B7F"/>
    <w:rsid w:val="00A72CE3"/>
    <w:rsid w:val="00A73017"/>
    <w:rsid w:val="00A731FB"/>
    <w:rsid w:val="00A7365D"/>
    <w:rsid w:val="00A73BB0"/>
    <w:rsid w:val="00A73F15"/>
    <w:rsid w:val="00A7461B"/>
    <w:rsid w:val="00A746EC"/>
    <w:rsid w:val="00A748E6"/>
    <w:rsid w:val="00A74AF9"/>
    <w:rsid w:val="00A7557E"/>
    <w:rsid w:val="00A75C1D"/>
    <w:rsid w:val="00A75F98"/>
    <w:rsid w:val="00A7692B"/>
    <w:rsid w:val="00A76CC2"/>
    <w:rsid w:val="00A76CE5"/>
    <w:rsid w:val="00A772E8"/>
    <w:rsid w:val="00A7742B"/>
    <w:rsid w:val="00A7760F"/>
    <w:rsid w:val="00A77FA9"/>
    <w:rsid w:val="00A803F3"/>
    <w:rsid w:val="00A803F9"/>
    <w:rsid w:val="00A82394"/>
    <w:rsid w:val="00A82FEC"/>
    <w:rsid w:val="00A837C9"/>
    <w:rsid w:val="00A83B01"/>
    <w:rsid w:val="00A84055"/>
    <w:rsid w:val="00A84282"/>
    <w:rsid w:val="00A8433E"/>
    <w:rsid w:val="00A84887"/>
    <w:rsid w:val="00A84DAB"/>
    <w:rsid w:val="00A86526"/>
    <w:rsid w:val="00A86CD6"/>
    <w:rsid w:val="00A86EBF"/>
    <w:rsid w:val="00A87CA1"/>
    <w:rsid w:val="00A90145"/>
    <w:rsid w:val="00A909C8"/>
    <w:rsid w:val="00A91523"/>
    <w:rsid w:val="00A916C6"/>
    <w:rsid w:val="00A9206D"/>
    <w:rsid w:val="00A92B0E"/>
    <w:rsid w:val="00A933A5"/>
    <w:rsid w:val="00A93D26"/>
    <w:rsid w:val="00A93DD4"/>
    <w:rsid w:val="00A9472E"/>
    <w:rsid w:val="00A948A7"/>
    <w:rsid w:val="00A950CA"/>
    <w:rsid w:val="00A95233"/>
    <w:rsid w:val="00A961D4"/>
    <w:rsid w:val="00A96857"/>
    <w:rsid w:val="00A96B80"/>
    <w:rsid w:val="00A96F4C"/>
    <w:rsid w:val="00A970F6"/>
    <w:rsid w:val="00A97164"/>
    <w:rsid w:val="00A971F1"/>
    <w:rsid w:val="00A97A1E"/>
    <w:rsid w:val="00A97D45"/>
    <w:rsid w:val="00A97FCB"/>
    <w:rsid w:val="00AA036B"/>
    <w:rsid w:val="00AA17CC"/>
    <w:rsid w:val="00AA1ED3"/>
    <w:rsid w:val="00AA2141"/>
    <w:rsid w:val="00AA2514"/>
    <w:rsid w:val="00AA36AC"/>
    <w:rsid w:val="00AA3959"/>
    <w:rsid w:val="00AA44F3"/>
    <w:rsid w:val="00AA4A91"/>
    <w:rsid w:val="00AA4E1B"/>
    <w:rsid w:val="00AA54FB"/>
    <w:rsid w:val="00AA5854"/>
    <w:rsid w:val="00AA60F2"/>
    <w:rsid w:val="00AA7001"/>
    <w:rsid w:val="00AA7119"/>
    <w:rsid w:val="00AA7856"/>
    <w:rsid w:val="00AA7D03"/>
    <w:rsid w:val="00AB1CC2"/>
    <w:rsid w:val="00AB21D1"/>
    <w:rsid w:val="00AB22C4"/>
    <w:rsid w:val="00AB2995"/>
    <w:rsid w:val="00AB304C"/>
    <w:rsid w:val="00AB3142"/>
    <w:rsid w:val="00AB3CD2"/>
    <w:rsid w:val="00AB4AD5"/>
    <w:rsid w:val="00AB56B2"/>
    <w:rsid w:val="00AB5731"/>
    <w:rsid w:val="00AB62DC"/>
    <w:rsid w:val="00AB6CAE"/>
    <w:rsid w:val="00AB7060"/>
    <w:rsid w:val="00AB713D"/>
    <w:rsid w:val="00AB72DF"/>
    <w:rsid w:val="00AB740C"/>
    <w:rsid w:val="00AB7E41"/>
    <w:rsid w:val="00AC0491"/>
    <w:rsid w:val="00AC0F06"/>
    <w:rsid w:val="00AC1423"/>
    <w:rsid w:val="00AC1634"/>
    <w:rsid w:val="00AC1648"/>
    <w:rsid w:val="00AC1751"/>
    <w:rsid w:val="00AC1DD8"/>
    <w:rsid w:val="00AC2341"/>
    <w:rsid w:val="00AC2516"/>
    <w:rsid w:val="00AC2BD2"/>
    <w:rsid w:val="00AC3202"/>
    <w:rsid w:val="00AC3BA8"/>
    <w:rsid w:val="00AC4090"/>
    <w:rsid w:val="00AC422D"/>
    <w:rsid w:val="00AC4670"/>
    <w:rsid w:val="00AC4BBC"/>
    <w:rsid w:val="00AC4EC9"/>
    <w:rsid w:val="00AC527C"/>
    <w:rsid w:val="00AC55CC"/>
    <w:rsid w:val="00AC55FD"/>
    <w:rsid w:val="00AC58FB"/>
    <w:rsid w:val="00AC5A7F"/>
    <w:rsid w:val="00AC5AF9"/>
    <w:rsid w:val="00AC5F92"/>
    <w:rsid w:val="00AC5FD1"/>
    <w:rsid w:val="00AC6326"/>
    <w:rsid w:val="00AC6933"/>
    <w:rsid w:val="00AC6C82"/>
    <w:rsid w:val="00AC6F2E"/>
    <w:rsid w:val="00AC7063"/>
    <w:rsid w:val="00AC71E0"/>
    <w:rsid w:val="00AC775C"/>
    <w:rsid w:val="00AC7909"/>
    <w:rsid w:val="00AC7AA1"/>
    <w:rsid w:val="00AD03B7"/>
    <w:rsid w:val="00AD0681"/>
    <w:rsid w:val="00AD1C9C"/>
    <w:rsid w:val="00AD1D41"/>
    <w:rsid w:val="00AD2332"/>
    <w:rsid w:val="00AD2409"/>
    <w:rsid w:val="00AD2699"/>
    <w:rsid w:val="00AD27FB"/>
    <w:rsid w:val="00AD2950"/>
    <w:rsid w:val="00AD34CE"/>
    <w:rsid w:val="00AD3C52"/>
    <w:rsid w:val="00AD419E"/>
    <w:rsid w:val="00AD4EE6"/>
    <w:rsid w:val="00AD5057"/>
    <w:rsid w:val="00AD53D9"/>
    <w:rsid w:val="00AD54B4"/>
    <w:rsid w:val="00AD5704"/>
    <w:rsid w:val="00AD6FFE"/>
    <w:rsid w:val="00AD7114"/>
    <w:rsid w:val="00AD7272"/>
    <w:rsid w:val="00AD72B1"/>
    <w:rsid w:val="00AE005E"/>
    <w:rsid w:val="00AE03E9"/>
    <w:rsid w:val="00AE06BA"/>
    <w:rsid w:val="00AE0941"/>
    <w:rsid w:val="00AE0FE8"/>
    <w:rsid w:val="00AE1752"/>
    <w:rsid w:val="00AE184C"/>
    <w:rsid w:val="00AE1852"/>
    <w:rsid w:val="00AE199A"/>
    <w:rsid w:val="00AE19B6"/>
    <w:rsid w:val="00AE2B39"/>
    <w:rsid w:val="00AE2C47"/>
    <w:rsid w:val="00AE2D80"/>
    <w:rsid w:val="00AE3252"/>
    <w:rsid w:val="00AE3356"/>
    <w:rsid w:val="00AE368A"/>
    <w:rsid w:val="00AE4485"/>
    <w:rsid w:val="00AE4561"/>
    <w:rsid w:val="00AE4BB6"/>
    <w:rsid w:val="00AE505A"/>
    <w:rsid w:val="00AE5141"/>
    <w:rsid w:val="00AE5631"/>
    <w:rsid w:val="00AE59B5"/>
    <w:rsid w:val="00AE5BC4"/>
    <w:rsid w:val="00AE5D12"/>
    <w:rsid w:val="00AE5F32"/>
    <w:rsid w:val="00AE60FD"/>
    <w:rsid w:val="00AE6194"/>
    <w:rsid w:val="00AE75D6"/>
    <w:rsid w:val="00AE764B"/>
    <w:rsid w:val="00AF022B"/>
    <w:rsid w:val="00AF0803"/>
    <w:rsid w:val="00AF1176"/>
    <w:rsid w:val="00AF1523"/>
    <w:rsid w:val="00AF182C"/>
    <w:rsid w:val="00AF2691"/>
    <w:rsid w:val="00AF27CC"/>
    <w:rsid w:val="00AF28A7"/>
    <w:rsid w:val="00AF28DD"/>
    <w:rsid w:val="00AF2FBD"/>
    <w:rsid w:val="00AF32CA"/>
    <w:rsid w:val="00AF3B93"/>
    <w:rsid w:val="00AF4A6D"/>
    <w:rsid w:val="00AF4EF3"/>
    <w:rsid w:val="00AF539E"/>
    <w:rsid w:val="00AF61FA"/>
    <w:rsid w:val="00AF6256"/>
    <w:rsid w:val="00AF6713"/>
    <w:rsid w:val="00AF6AEC"/>
    <w:rsid w:val="00AF6C62"/>
    <w:rsid w:val="00AF7780"/>
    <w:rsid w:val="00AF7A10"/>
    <w:rsid w:val="00AF7CB4"/>
    <w:rsid w:val="00AF7D81"/>
    <w:rsid w:val="00AF7E13"/>
    <w:rsid w:val="00B002A1"/>
    <w:rsid w:val="00B0035E"/>
    <w:rsid w:val="00B00AEB"/>
    <w:rsid w:val="00B00D06"/>
    <w:rsid w:val="00B01948"/>
    <w:rsid w:val="00B019A5"/>
    <w:rsid w:val="00B01C2D"/>
    <w:rsid w:val="00B01D2D"/>
    <w:rsid w:val="00B0268A"/>
    <w:rsid w:val="00B02931"/>
    <w:rsid w:val="00B02BE0"/>
    <w:rsid w:val="00B030BC"/>
    <w:rsid w:val="00B03387"/>
    <w:rsid w:val="00B0370E"/>
    <w:rsid w:val="00B0387E"/>
    <w:rsid w:val="00B03C82"/>
    <w:rsid w:val="00B03F6D"/>
    <w:rsid w:val="00B0410D"/>
    <w:rsid w:val="00B04B4D"/>
    <w:rsid w:val="00B04FC0"/>
    <w:rsid w:val="00B051FF"/>
    <w:rsid w:val="00B05325"/>
    <w:rsid w:val="00B05488"/>
    <w:rsid w:val="00B05772"/>
    <w:rsid w:val="00B05C59"/>
    <w:rsid w:val="00B0623E"/>
    <w:rsid w:val="00B06463"/>
    <w:rsid w:val="00B0654C"/>
    <w:rsid w:val="00B06E1F"/>
    <w:rsid w:val="00B06F1D"/>
    <w:rsid w:val="00B06F85"/>
    <w:rsid w:val="00B07279"/>
    <w:rsid w:val="00B073A9"/>
    <w:rsid w:val="00B07534"/>
    <w:rsid w:val="00B075E3"/>
    <w:rsid w:val="00B108AB"/>
    <w:rsid w:val="00B10A68"/>
    <w:rsid w:val="00B10AFC"/>
    <w:rsid w:val="00B10BF1"/>
    <w:rsid w:val="00B10ED0"/>
    <w:rsid w:val="00B10F95"/>
    <w:rsid w:val="00B11152"/>
    <w:rsid w:val="00B11778"/>
    <w:rsid w:val="00B117C7"/>
    <w:rsid w:val="00B11AC0"/>
    <w:rsid w:val="00B123FE"/>
    <w:rsid w:val="00B126A2"/>
    <w:rsid w:val="00B12EC2"/>
    <w:rsid w:val="00B130EA"/>
    <w:rsid w:val="00B1366C"/>
    <w:rsid w:val="00B13B24"/>
    <w:rsid w:val="00B13EF3"/>
    <w:rsid w:val="00B1414B"/>
    <w:rsid w:val="00B141E2"/>
    <w:rsid w:val="00B1473A"/>
    <w:rsid w:val="00B14C80"/>
    <w:rsid w:val="00B14E31"/>
    <w:rsid w:val="00B15507"/>
    <w:rsid w:val="00B15825"/>
    <w:rsid w:val="00B15E55"/>
    <w:rsid w:val="00B160AA"/>
    <w:rsid w:val="00B162AC"/>
    <w:rsid w:val="00B16945"/>
    <w:rsid w:val="00B173DE"/>
    <w:rsid w:val="00B17ACB"/>
    <w:rsid w:val="00B17F85"/>
    <w:rsid w:val="00B20268"/>
    <w:rsid w:val="00B20327"/>
    <w:rsid w:val="00B2044A"/>
    <w:rsid w:val="00B205B2"/>
    <w:rsid w:val="00B20B9F"/>
    <w:rsid w:val="00B20EBC"/>
    <w:rsid w:val="00B217EC"/>
    <w:rsid w:val="00B21802"/>
    <w:rsid w:val="00B21933"/>
    <w:rsid w:val="00B21BC1"/>
    <w:rsid w:val="00B21E37"/>
    <w:rsid w:val="00B22B3A"/>
    <w:rsid w:val="00B22D4E"/>
    <w:rsid w:val="00B236A4"/>
    <w:rsid w:val="00B23B71"/>
    <w:rsid w:val="00B24093"/>
    <w:rsid w:val="00B24D7D"/>
    <w:rsid w:val="00B25661"/>
    <w:rsid w:val="00B267C3"/>
    <w:rsid w:val="00B269A8"/>
    <w:rsid w:val="00B26A91"/>
    <w:rsid w:val="00B26F02"/>
    <w:rsid w:val="00B274C7"/>
    <w:rsid w:val="00B27559"/>
    <w:rsid w:val="00B27962"/>
    <w:rsid w:val="00B27DC7"/>
    <w:rsid w:val="00B30369"/>
    <w:rsid w:val="00B3059A"/>
    <w:rsid w:val="00B30688"/>
    <w:rsid w:val="00B3077F"/>
    <w:rsid w:val="00B308ED"/>
    <w:rsid w:val="00B30A78"/>
    <w:rsid w:val="00B31235"/>
    <w:rsid w:val="00B31A17"/>
    <w:rsid w:val="00B31EC2"/>
    <w:rsid w:val="00B328EB"/>
    <w:rsid w:val="00B33179"/>
    <w:rsid w:val="00B336CA"/>
    <w:rsid w:val="00B33783"/>
    <w:rsid w:val="00B33A2A"/>
    <w:rsid w:val="00B340BD"/>
    <w:rsid w:val="00B34278"/>
    <w:rsid w:val="00B34A64"/>
    <w:rsid w:val="00B34B24"/>
    <w:rsid w:val="00B35397"/>
    <w:rsid w:val="00B35510"/>
    <w:rsid w:val="00B35646"/>
    <w:rsid w:val="00B35743"/>
    <w:rsid w:val="00B3588B"/>
    <w:rsid w:val="00B35B51"/>
    <w:rsid w:val="00B35C52"/>
    <w:rsid w:val="00B370CF"/>
    <w:rsid w:val="00B374C0"/>
    <w:rsid w:val="00B37F06"/>
    <w:rsid w:val="00B409DF"/>
    <w:rsid w:val="00B415F7"/>
    <w:rsid w:val="00B417CD"/>
    <w:rsid w:val="00B41C68"/>
    <w:rsid w:val="00B41D95"/>
    <w:rsid w:val="00B41FB5"/>
    <w:rsid w:val="00B4340D"/>
    <w:rsid w:val="00B43929"/>
    <w:rsid w:val="00B43A60"/>
    <w:rsid w:val="00B43E07"/>
    <w:rsid w:val="00B44A43"/>
    <w:rsid w:val="00B44F3C"/>
    <w:rsid w:val="00B452DF"/>
    <w:rsid w:val="00B45528"/>
    <w:rsid w:val="00B45601"/>
    <w:rsid w:val="00B45E12"/>
    <w:rsid w:val="00B466C4"/>
    <w:rsid w:val="00B468CA"/>
    <w:rsid w:val="00B47249"/>
    <w:rsid w:val="00B475BF"/>
    <w:rsid w:val="00B47A2A"/>
    <w:rsid w:val="00B47A8F"/>
    <w:rsid w:val="00B47B24"/>
    <w:rsid w:val="00B50445"/>
    <w:rsid w:val="00B508AA"/>
    <w:rsid w:val="00B50CFF"/>
    <w:rsid w:val="00B50E4D"/>
    <w:rsid w:val="00B50EBB"/>
    <w:rsid w:val="00B5316D"/>
    <w:rsid w:val="00B53C5F"/>
    <w:rsid w:val="00B53C86"/>
    <w:rsid w:val="00B54545"/>
    <w:rsid w:val="00B546A4"/>
    <w:rsid w:val="00B54C7F"/>
    <w:rsid w:val="00B5591D"/>
    <w:rsid w:val="00B55C07"/>
    <w:rsid w:val="00B55D33"/>
    <w:rsid w:val="00B55F8B"/>
    <w:rsid w:val="00B568A7"/>
    <w:rsid w:val="00B56E87"/>
    <w:rsid w:val="00B56F0F"/>
    <w:rsid w:val="00B57B19"/>
    <w:rsid w:val="00B57BA9"/>
    <w:rsid w:val="00B60640"/>
    <w:rsid w:val="00B60822"/>
    <w:rsid w:val="00B60D9D"/>
    <w:rsid w:val="00B61050"/>
    <w:rsid w:val="00B626EF"/>
    <w:rsid w:val="00B6288A"/>
    <w:rsid w:val="00B63A3C"/>
    <w:rsid w:val="00B640A4"/>
    <w:rsid w:val="00B64EE8"/>
    <w:rsid w:val="00B655C1"/>
    <w:rsid w:val="00B65B39"/>
    <w:rsid w:val="00B65FCD"/>
    <w:rsid w:val="00B66413"/>
    <w:rsid w:val="00B66AF2"/>
    <w:rsid w:val="00B66E2F"/>
    <w:rsid w:val="00B67E66"/>
    <w:rsid w:val="00B701E8"/>
    <w:rsid w:val="00B7027A"/>
    <w:rsid w:val="00B70EC4"/>
    <w:rsid w:val="00B710B7"/>
    <w:rsid w:val="00B71F6E"/>
    <w:rsid w:val="00B720BD"/>
    <w:rsid w:val="00B723BE"/>
    <w:rsid w:val="00B73134"/>
    <w:rsid w:val="00B7336B"/>
    <w:rsid w:val="00B737C4"/>
    <w:rsid w:val="00B7390E"/>
    <w:rsid w:val="00B7402B"/>
    <w:rsid w:val="00B74903"/>
    <w:rsid w:val="00B74B57"/>
    <w:rsid w:val="00B755EC"/>
    <w:rsid w:val="00B757D8"/>
    <w:rsid w:val="00B75A45"/>
    <w:rsid w:val="00B75B65"/>
    <w:rsid w:val="00B75CAF"/>
    <w:rsid w:val="00B75CBC"/>
    <w:rsid w:val="00B75E63"/>
    <w:rsid w:val="00B76143"/>
    <w:rsid w:val="00B767F0"/>
    <w:rsid w:val="00B76C53"/>
    <w:rsid w:val="00B76F4F"/>
    <w:rsid w:val="00B775E5"/>
    <w:rsid w:val="00B7788D"/>
    <w:rsid w:val="00B77C3C"/>
    <w:rsid w:val="00B77F6D"/>
    <w:rsid w:val="00B77FD4"/>
    <w:rsid w:val="00B80844"/>
    <w:rsid w:val="00B810E6"/>
    <w:rsid w:val="00B817A8"/>
    <w:rsid w:val="00B81D38"/>
    <w:rsid w:val="00B8220B"/>
    <w:rsid w:val="00B82334"/>
    <w:rsid w:val="00B82AC6"/>
    <w:rsid w:val="00B82DDF"/>
    <w:rsid w:val="00B82F9A"/>
    <w:rsid w:val="00B830AA"/>
    <w:rsid w:val="00B838E7"/>
    <w:rsid w:val="00B83AB2"/>
    <w:rsid w:val="00B8458B"/>
    <w:rsid w:val="00B84705"/>
    <w:rsid w:val="00B850A3"/>
    <w:rsid w:val="00B85179"/>
    <w:rsid w:val="00B85277"/>
    <w:rsid w:val="00B852C0"/>
    <w:rsid w:val="00B85429"/>
    <w:rsid w:val="00B85679"/>
    <w:rsid w:val="00B8576A"/>
    <w:rsid w:val="00B860B6"/>
    <w:rsid w:val="00B86F57"/>
    <w:rsid w:val="00B87CA9"/>
    <w:rsid w:val="00B909FB"/>
    <w:rsid w:val="00B91964"/>
    <w:rsid w:val="00B919F8"/>
    <w:rsid w:val="00B932D8"/>
    <w:rsid w:val="00B93855"/>
    <w:rsid w:val="00B9436F"/>
    <w:rsid w:val="00B94F91"/>
    <w:rsid w:val="00B9552C"/>
    <w:rsid w:val="00B95B96"/>
    <w:rsid w:val="00B96338"/>
    <w:rsid w:val="00BA0338"/>
    <w:rsid w:val="00BA0788"/>
    <w:rsid w:val="00BA0963"/>
    <w:rsid w:val="00BA0DB3"/>
    <w:rsid w:val="00BA1A55"/>
    <w:rsid w:val="00BA2330"/>
    <w:rsid w:val="00BA24B1"/>
    <w:rsid w:val="00BA2ADE"/>
    <w:rsid w:val="00BA33D5"/>
    <w:rsid w:val="00BA38ED"/>
    <w:rsid w:val="00BA3AB4"/>
    <w:rsid w:val="00BA3B0A"/>
    <w:rsid w:val="00BA3B2B"/>
    <w:rsid w:val="00BA3FAB"/>
    <w:rsid w:val="00BA426B"/>
    <w:rsid w:val="00BA451E"/>
    <w:rsid w:val="00BA5797"/>
    <w:rsid w:val="00BA5F30"/>
    <w:rsid w:val="00BA5FE8"/>
    <w:rsid w:val="00BA62F4"/>
    <w:rsid w:val="00BA6514"/>
    <w:rsid w:val="00BA6B06"/>
    <w:rsid w:val="00BA7813"/>
    <w:rsid w:val="00BA7A8F"/>
    <w:rsid w:val="00BB018A"/>
    <w:rsid w:val="00BB0288"/>
    <w:rsid w:val="00BB04B6"/>
    <w:rsid w:val="00BB0A3C"/>
    <w:rsid w:val="00BB0E66"/>
    <w:rsid w:val="00BB0FB1"/>
    <w:rsid w:val="00BB1287"/>
    <w:rsid w:val="00BB1795"/>
    <w:rsid w:val="00BB1A3A"/>
    <w:rsid w:val="00BB1C8F"/>
    <w:rsid w:val="00BB2831"/>
    <w:rsid w:val="00BB378B"/>
    <w:rsid w:val="00BB3C71"/>
    <w:rsid w:val="00BB4278"/>
    <w:rsid w:val="00BB4C4A"/>
    <w:rsid w:val="00BB4EF1"/>
    <w:rsid w:val="00BB535B"/>
    <w:rsid w:val="00BB54FB"/>
    <w:rsid w:val="00BB688B"/>
    <w:rsid w:val="00BB6ABA"/>
    <w:rsid w:val="00BB6CDA"/>
    <w:rsid w:val="00BB6FF8"/>
    <w:rsid w:val="00BB70A6"/>
    <w:rsid w:val="00BB77BD"/>
    <w:rsid w:val="00BB790E"/>
    <w:rsid w:val="00BC004B"/>
    <w:rsid w:val="00BC0143"/>
    <w:rsid w:val="00BC0999"/>
    <w:rsid w:val="00BC0EF9"/>
    <w:rsid w:val="00BC1120"/>
    <w:rsid w:val="00BC1A59"/>
    <w:rsid w:val="00BC1EE5"/>
    <w:rsid w:val="00BC2C7A"/>
    <w:rsid w:val="00BC3160"/>
    <w:rsid w:val="00BC3389"/>
    <w:rsid w:val="00BC3944"/>
    <w:rsid w:val="00BC3A07"/>
    <w:rsid w:val="00BC3E42"/>
    <w:rsid w:val="00BC482A"/>
    <w:rsid w:val="00BC499B"/>
    <w:rsid w:val="00BC503B"/>
    <w:rsid w:val="00BC559C"/>
    <w:rsid w:val="00BC5B04"/>
    <w:rsid w:val="00BC6329"/>
    <w:rsid w:val="00BC67B4"/>
    <w:rsid w:val="00BC6B0A"/>
    <w:rsid w:val="00BC7330"/>
    <w:rsid w:val="00BC7B55"/>
    <w:rsid w:val="00BC7E8D"/>
    <w:rsid w:val="00BD075C"/>
    <w:rsid w:val="00BD0819"/>
    <w:rsid w:val="00BD0A2F"/>
    <w:rsid w:val="00BD0CCF"/>
    <w:rsid w:val="00BD0DC0"/>
    <w:rsid w:val="00BD0F4F"/>
    <w:rsid w:val="00BD15AC"/>
    <w:rsid w:val="00BD2216"/>
    <w:rsid w:val="00BD2A90"/>
    <w:rsid w:val="00BD3228"/>
    <w:rsid w:val="00BD34FA"/>
    <w:rsid w:val="00BD3808"/>
    <w:rsid w:val="00BD3D67"/>
    <w:rsid w:val="00BD429C"/>
    <w:rsid w:val="00BD445E"/>
    <w:rsid w:val="00BD447E"/>
    <w:rsid w:val="00BD46E1"/>
    <w:rsid w:val="00BD4C79"/>
    <w:rsid w:val="00BD4F74"/>
    <w:rsid w:val="00BD569B"/>
    <w:rsid w:val="00BD5DD1"/>
    <w:rsid w:val="00BD6306"/>
    <w:rsid w:val="00BD71C7"/>
    <w:rsid w:val="00BD75B1"/>
    <w:rsid w:val="00BD7AD9"/>
    <w:rsid w:val="00BD7EE3"/>
    <w:rsid w:val="00BD7FFB"/>
    <w:rsid w:val="00BE1000"/>
    <w:rsid w:val="00BE1573"/>
    <w:rsid w:val="00BE1747"/>
    <w:rsid w:val="00BE18C1"/>
    <w:rsid w:val="00BE1B77"/>
    <w:rsid w:val="00BE1E1A"/>
    <w:rsid w:val="00BE1E6B"/>
    <w:rsid w:val="00BE1EB1"/>
    <w:rsid w:val="00BE27B6"/>
    <w:rsid w:val="00BE30EA"/>
    <w:rsid w:val="00BE321C"/>
    <w:rsid w:val="00BE3345"/>
    <w:rsid w:val="00BE34CE"/>
    <w:rsid w:val="00BE5111"/>
    <w:rsid w:val="00BE597B"/>
    <w:rsid w:val="00BE5AC5"/>
    <w:rsid w:val="00BE6232"/>
    <w:rsid w:val="00BE6432"/>
    <w:rsid w:val="00BE6999"/>
    <w:rsid w:val="00BE6C72"/>
    <w:rsid w:val="00BE6DC7"/>
    <w:rsid w:val="00BE70F0"/>
    <w:rsid w:val="00BE7ABC"/>
    <w:rsid w:val="00BE7FA9"/>
    <w:rsid w:val="00BF06D6"/>
    <w:rsid w:val="00BF0CDB"/>
    <w:rsid w:val="00BF1B21"/>
    <w:rsid w:val="00BF1BC8"/>
    <w:rsid w:val="00BF26A0"/>
    <w:rsid w:val="00BF3561"/>
    <w:rsid w:val="00BF397C"/>
    <w:rsid w:val="00BF3CCB"/>
    <w:rsid w:val="00BF41AD"/>
    <w:rsid w:val="00BF461D"/>
    <w:rsid w:val="00BF4747"/>
    <w:rsid w:val="00BF5143"/>
    <w:rsid w:val="00BF51AB"/>
    <w:rsid w:val="00BF54B0"/>
    <w:rsid w:val="00BF5C4C"/>
    <w:rsid w:val="00BF5D7C"/>
    <w:rsid w:val="00BF5F35"/>
    <w:rsid w:val="00BF6027"/>
    <w:rsid w:val="00BF6556"/>
    <w:rsid w:val="00BF6777"/>
    <w:rsid w:val="00BF6B38"/>
    <w:rsid w:val="00BF72BE"/>
    <w:rsid w:val="00BF7793"/>
    <w:rsid w:val="00BF780D"/>
    <w:rsid w:val="00BF7C47"/>
    <w:rsid w:val="00C010AF"/>
    <w:rsid w:val="00C0118F"/>
    <w:rsid w:val="00C0200F"/>
    <w:rsid w:val="00C0283B"/>
    <w:rsid w:val="00C03215"/>
    <w:rsid w:val="00C0363B"/>
    <w:rsid w:val="00C037D0"/>
    <w:rsid w:val="00C03E12"/>
    <w:rsid w:val="00C04B97"/>
    <w:rsid w:val="00C0526C"/>
    <w:rsid w:val="00C05A89"/>
    <w:rsid w:val="00C05C6D"/>
    <w:rsid w:val="00C05F9F"/>
    <w:rsid w:val="00C05FBC"/>
    <w:rsid w:val="00C065B3"/>
    <w:rsid w:val="00C0691D"/>
    <w:rsid w:val="00C06CFF"/>
    <w:rsid w:val="00C06F36"/>
    <w:rsid w:val="00C07174"/>
    <w:rsid w:val="00C07584"/>
    <w:rsid w:val="00C07729"/>
    <w:rsid w:val="00C1048D"/>
    <w:rsid w:val="00C10622"/>
    <w:rsid w:val="00C10872"/>
    <w:rsid w:val="00C10989"/>
    <w:rsid w:val="00C133BB"/>
    <w:rsid w:val="00C13B39"/>
    <w:rsid w:val="00C13BC3"/>
    <w:rsid w:val="00C148D1"/>
    <w:rsid w:val="00C14AF2"/>
    <w:rsid w:val="00C14CAB"/>
    <w:rsid w:val="00C15315"/>
    <w:rsid w:val="00C15827"/>
    <w:rsid w:val="00C15995"/>
    <w:rsid w:val="00C160C4"/>
    <w:rsid w:val="00C16208"/>
    <w:rsid w:val="00C16268"/>
    <w:rsid w:val="00C1698A"/>
    <w:rsid w:val="00C16DB2"/>
    <w:rsid w:val="00C16E53"/>
    <w:rsid w:val="00C16EA3"/>
    <w:rsid w:val="00C17286"/>
    <w:rsid w:val="00C174FD"/>
    <w:rsid w:val="00C17568"/>
    <w:rsid w:val="00C1771F"/>
    <w:rsid w:val="00C21154"/>
    <w:rsid w:val="00C21AEA"/>
    <w:rsid w:val="00C21EE4"/>
    <w:rsid w:val="00C21F64"/>
    <w:rsid w:val="00C221E1"/>
    <w:rsid w:val="00C222C7"/>
    <w:rsid w:val="00C237C7"/>
    <w:rsid w:val="00C242BF"/>
    <w:rsid w:val="00C24425"/>
    <w:rsid w:val="00C24561"/>
    <w:rsid w:val="00C25D60"/>
    <w:rsid w:val="00C26896"/>
    <w:rsid w:val="00C26A59"/>
    <w:rsid w:val="00C27EBE"/>
    <w:rsid w:val="00C30C05"/>
    <w:rsid w:val="00C30C3A"/>
    <w:rsid w:val="00C30F34"/>
    <w:rsid w:val="00C3129E"/>
    <w:rsid w:val="00C3143B"/>
    <w:rsid w:val="00C315FB"/>
    <w:rsid w:val="00C31905"/>
    <w:rsid w:val="00C31BF8"/>
    <w:rsid w:val="00C31D64"/>
    <w:rsid w:val="00C32824"/>
    <w:rsid w:val="00C338C5"/>
    <w:rsid w:val="00C33D30"/>
    <w:rsid w:val="00C34008"/>
    <w:rsid w:val="00C35439"/>
    <w:rsid w:val="00C35993"/>
    <w:rsid w:val="00C365B4"/>
    <w:rsid w:val="00C36692"/>
    <w:rsid w:val="00C369C2"/>
    <w:rsid w:val="00C37796"/>
    <w:rsid w:val="00C37A73"/>
    <w:rsid w:val="00C37ADB"/>
    <w:rsid w:val="00C37FD9"/>
    <w:rsid w:val="00C409AF"/>
    <w:rsid w:val="00C40B4F"/>
    <w:rsid w:val="00C40D84"/>
    <w:rsid w:val="00C40FEF"/>
    <w:rsid w:val="00C41769"/>
    <w:rsid w:val="00C41CFA"/>
    <w:rsid w:val="00C4271D"/>
    <w:rsid w:val="00C42C2F"/>
    <w:rsid w:val="00C42F2D"/>
    <w:rsid w:val="00C436FC"/>
    <w:rsid w:val="00C43D64"/>
    <w:rsid w:val="00C44260"/>
    <w:rsid w:val="00C443DF"/>
    <w:rsid w:val="00C44880"/>
    <w:rsid w:val="00C448A5"/>
    <w:rsid w:val="00C449B2"/>
    <w:rsid w:val="00C449DB"/>
    <w:rsid w:val="00C44A7A"/>
    <w:rsid w:val="00C454C3"/>
    <w:rsid w:val="00C4568B"/>
    <w:rsid w:val="00C45C85"/>
    <w:rsid w:val="00C45CAC"/>
    <w:rsid w:val="00C460D1"/>
    <w:rsid w:val="00C46710"/>
    <w:rsid w:val="00C46E60"/>
    <w:rsid w:val="00C4713B"/>
    <w:rsid w:val="00C50142"/>
    <w:rsid w:val="00C5033A"/>
    <w:rsid w:val="00C50882"/>
    <w:rsid w:val="00C51067"/>
    <w:rsid w:val="00C51091"/>
    <w:rsid w:val="00C513A6"/>
    <w:rsid w:val="00C515C6"/>
    <w:rsid w:val="00C51934"/>
    <w:rsid w:val="00C51FAC"/>
    <w:rsid w:val="00C529C0"/>
    <w:rsid w:val="00C52C73"/>
    <w:rsid w:val="00C52DA0"/>
    <w:rsid w:val="00C52DCF"/>
    <w:rsid w:val="00C52F27"/>
    <w:rsid w:val="00C52FA4"/>
    <w:rsid w:val="00C53141"/>
    <w:rsid w:val="00C53522"/>
    <w:rsid w:val="00C539A5"/>
    <w:rsid w:val="00C5435D"/>
    <w:rsid w:val="00C544DE"/>
    <w:rsid w:val="00C54615"/>
    <w:rsid w:val="00C55863"/>
    <w:rsid w:val="00C55C16"/>
    <w:rsid w:val="00C55E15"/>
    <w:rsid w:val="00C55F29"/>
    <w:rsid w:val="00C572D3"/>
    <w:rsid w:val="00C57515"/>
    <w:rsid w:val="00C578BB"/>
    <w:rsid w:val="00C57CF6"/>
    <w:rsid w:val="00C60187"/>
    <w:rsid w:val="00C606BF"/>
    <w:rsid w:val="00C607E3"/>
    <w:rsid w:val="00C60986"/>
    <w:rsid w:val="00C60B0B"/>
    <w:rsid w:val="00C61B84"/>
    <w:rsid w:val="00C61C39"/>
    <w:rsid w:val="00C61F81"/>
    <w:rsid w:val="00C622DF"/>
    <w:rsid w:val="00C622E9"/>
    <w:rsid w:val="00C626CB"/>
    <w:rsid w:val="00C62A9B"/>
    <w:rsid w:val="00C62F30"/>
    <w:rsid w:val="00C633D2"/>
    <w:rsid w:val="00C63457"/>
    <w:rsid w:val="00C63C13"/>
    <w:rsid w:val="00C643AE"/>
    <w:rsid w:val="00C64655"/>
    <w:rsid w:val="00C648CD"/>
    <w:rsid w:val="00C64900"/>
    <w:rsid w:val="00C64E61"/>
    <w:rsid w:val="00C65007"/>
    <w:rsid w:val="00C6505C"/>
    <w:rsid w:val="00C652F5"/>
    <w:rsid w:val="00C65565"/>
    <w:rsid w:val="00C65766"/>
    <w:rsid w:val="00C65B81"/>
    <w:rsid w:val="00C65E04"/>
    <w:rsid w:val="00C66939"/>
    <w:rsid w:val="00C669C9"/>
    <w:rsid w:val="00C66AEC"/>
    <w:rsid w:val="00C66BFE"/>
    <w:rsid w:val="00C671A1"/>
    <w:rsid w:val="00C671BE"/>
    <w:rsid w:val="00C67ED9"/>
    <w:rsid w:val="00C702F6"/>
    <w:rsid w:val="00C72256"/>
    <w:rsid w:val="00C72431"/>
    <w:rsid w:val="00C7245A"/>
    <w:rsid w:val="00C7260A"/>
    <w:rsid w:val="00C72712"/>
    <w:rsid w:val="00C727FD"/>
    <w:rsid w:val="00C7340B"/>
    <w:rsid w:val="00C73468"/>
    <w:rsid w:val="00C73A8F"/>
    <w:rsid w:val="00C7400D"/>
    <w:rsid w:val="00C742DA"/>
    <w:rsid w:val="00C74E00"/>
    <w:rsid w:val="00C74F8F"/>
    <w:rsid w:val="00C75F04"/>
    <w:rsid w:val="00C77510"/>
    <w:rsid w:val="00C7766E"/>
    <w:rsid w:val="00C77EED"/>
    <w:rsid w:val="00C80115"/>
    <w:rsid w:val="00C8070F"/>
    <w:rsid w:val="00C80966"/>
    <w:rsid w:val="00C80FEC"/>
    <w:rsid w:val="00C812EB"/>
    <w:rsid w:val="00C81E24"/>
    <w:rsid w:val="00C823E9"/>
    <w:rsid w:val="00C82B86"/>
    <w:rsid w:val="00C82C8A"/>
    <w:rsid w:val="00C82FA3"/>
    <w:rsid w:val="00C83855"/>
    <w:rsid w:val="00C83AC6"/>
    <w:rsid w:val="00C83D8B"/>
    <w:rsid w:val="00C83FDD"/>
    <w:rsid w:val="00C84B07"/>
    <w:rsid w:val="00C850AE"/>
    <w:rsid w:val="00C850FC"/>
    <w:rsid w:val="00C85518"/>
    <w:rsid w:val="00C85756"/>
    <w:rsid w:val="00C85987"/>
    <w:rsid w:val="00C85B18"/>
    <w:rsid w:val="00C85F28"/>
    <w:rsid w:val="00C8633B"/>
    <w:rsid w:val="00C865AF"/>
    <w:rsid w:val="00C86F06"/>
    <w:rsid w:val="00C86FD7"/>
    <w:rsid w:val="00C87308"/>
    <w:rsid w:val="00C87908"/>
    <w:rsid w:val="00C87D7D"/>
    <w:rsid w:val="00C90B34"/>
    <w:rsid w:val="00C91206"/>
    <w:rsid w:val="00C91860"/>
    <w:rsid w:val="00C91D65"/>
    <w:rsid w:val="00C92231"/>
    <w:rsid w:val="00C92FFD"/>
    <w:rsid w:val="00C931E2"/>
    <w:rsid w:val="00C93586"/>
    <w:rsid w:val="00C9376E"/>
    <w:rsid w:val="00C93DFA"/>
    <w:rsid w:val="00C93E50"/>
    <w:rsid w:val="00C93ED9"/>
    <w:rsid w:val="00C94374"/>
    <w:rsid w:val="00C94645"/>
    <w:rsid w:val="00C94BFA"/>
    <w:rsid w:val="00C950D1"/>
    <w:rsid w:val="00C95E4A"/>
    <w:rsid w:val="00C96382"/>
    <w:rsid w:val="00C96799"/>
    <w:rsid w:val="00C9690B"/>
    <w:rsid w:val="00C97582"/>
    <w:rsid w:val="00C97766"/>
    <w:rsid w:val="00C97767"/>
    <w:rsid w:val="00CA020D"/>
    <w:rsid w:val="00CA0549"/>
    <w:rsid w:val="00CA0702"/>
    <w:rsid w:val="00CA079C"/>
    <w:rsid w:val="00CA07E8"/>
    <w:rsid w:val="00CA0F80"/>
    <w:rsid w:val="00CA1265"/>
    <w:rsid w:val="00CA1397"/>
    <w:rsid w:val="00CA2A0F"/>
    <w:rsid w:val="00CA38B1"/>
    <w:rsid w:val="00CA3BB4"/>
    <w:rsid w:val="00CA3CCA"/>
    <w:rsid w:val="00CA48B8"/>
    <w:rsid w:val="00CA5C20"/>
    <w:rsid w:val="00CA65BD"/>
    <w:rsid w:val="00CA7068"/>
    <w:rsid w:val="00CA7208"/>
    <w:rsid w:val="00CA7863"/>
    <w:rsid w:val="00CA7AC4"/>
    <w:rsid w:val="00CA7CCF"/>
    <w:rsid w:val="00CA7F5B"/>
    <w:rsid w:val="00CB0B03"/>
    <w:rsid w:val="00CB0E54"/>
    <w:rsid w:val="00CB15DE"/>
    <w:rsid w:val="00CB19C7"/>
    <w:rsid w:val="00CB2A80"/>
    <w:rsid w:val="00CB2CB0"/>
    <w:rsid w:val="00CB2CF4"/>
    <w:rsid w:val="00CB31D8"/>
    <w:rsid w:val="00CB3268"/>
    <w:rsid w:val="00CB3C29"/>
    <w:rsid w:val="00CB3F94"/>
    <w:rsid w:val="00CB40EF"/>
    <w:rsid w:val="00CB44AE"/>
    <w:rsid w:val="00CB4AA1"/>
    <w:rsid w:val="00CB5040"/>
    <w:rsid w:val="00CB51A6"/>
    <w:rsid w:val="00CB555B"/>
    <w:rsid w:val="00CB5E3E"/>
    <w:rsid w:val="00CB5F37"/>
    <w:rsid w:val="00CB67A0"/>
    <w:rsid w:val="00CB6D35"/>
    <w:rsid w:val="00CB6DAD"/>
    <w:rsid w:val="00CB75DE"/>
    <w:rsid w:val="00CB77DD"/>
    <w:rsid w:val="00CB7A72"/>
    <w:rsid w:val="00CC0431"/>
    <w:rsid w:val="00CC08BD"/>
    <w:rsid w:val="00CC0BE4"/>
    <w:rsid w:val="00CC11AE"/>
    <w:rsid w:val="00CC14A5"/>
    <w:rsid w:val="00CC1527"/>
    <w:rsid w:val="00CC1F9C"/>
    <w:rsid w:val="00CC25B2"/>
    <w:rsid w:val="00CC2A14"/>
    <w:rsid w:val="00CC2E15"/>
    <w:rsid w:val="00CC3045"/>
    <w:rsid w:val="00CC3EF1"/>
    <w:rsid w:val="00CC41ED"/>
    <w:rsid w:val="00CC44DE"/>
    <w:rsid w:val="00CC4941"/>
    <w:rsid w:val="00CC500C"/>
    <w:rsid w:val="00CC59CC"/>
    <w:rsid w:val="00CC5E1A"/>
    <w:rsid w:val="00CC6065"/>
    <w:rsid w:val="00CC6216"/>
    <w:rsid w:val="00CC6462"/>
    <w:rsid w:val="00CC694C"/>
    <w:rsid w:val="00CC69D2"/>
    <w:rsid w:val="00CC6F25"/>
    <w:rsid w:val="00CC74FC"/>
    <w:rsid w:val="00CC7970"/>
    <w:rsid w:val="00CC7E5B"/>
    <w:rsid w:val="00CC7E93"/>
    <w:rsid w:val="00CC7FCC"/>
    <w:rsid w:val="00CC7FE3"/>
    <w:rsid w:val="00CD04A7"/>
    <w:rsid w:val="00CD0585"/>
    <w:rsid w:val="00CD05D2"/>
    <w:rsid w:val="00CD05E5"/>
    <w:rsid w:val="00CD06A4"/>
    <w:rsid w:val="00CD0BEE"/>
    <w:rsid w:val="00CD0D1F"/>
    <w:rsid w:val="00CD2819"/>
    <w:rsid w:val="00CD2932"/>
    <w:rsid w:val="00CD2B51"/>
    <w:rsid w:val="00CD33C1"/>
    <w:rsid w:val="00CD385E"/>
    <w:rsid w:val="00CD3F09"/>
    <w:rsid w:val="00CD3F4E"/>
    <w:rsid w:val="00CD5129"/>
    <w:rsid w:val="00CD525B"/>
    <w:rsid w:val="00CD5A12"/>
    <w:rsid w:val="00CD5ED7"/>
    <w:rsid w:val="00CD63EC"/>
    <w:rsid w:val="00CD6A3A"/>
    <w:rsid w:val="00CD6E80"/>
    <w:rsid w:val="00CD7333"/>
    <w:rsid w:val="00CD7460"/>
    <w:rsid w:val="00CD79CF"/>
    <w:rsid w:val="00CD7B4D"/>
    <w:rsid w:val="00CD7D4B"/>
    <w:rsid w:val="00CE0240"/>
    <w:rsid w:val="00CE05FA"/>
    <w:rsid w:val="00CE176D"/>
    <w:rsid w:val="00CE1C59"/>
    <w:rsid w:val="00CE1CF2"/>
    <w:rsid w:val="00CE2423"/>
    <w:rsid w:val="00CE256F"/>
    <w:rsid w:val="00CE2635"/>
    <w:rsid w:val="00CE2CD1"/>
    <w:rsid w:val="00CE3184"/>
    <w:rsid w:val="00CE34F3"/>
    <w:rsid w:val="00CE3601"/>
    <w:rsid w:val="00CE4118"/>
    <w:rsid w:val="00CE5971"/>
    <w:rsid w:val="00CE628E"/>
    <w:rsid w:val="00CE65C5"/>
    <w:rsid w:val="00CE6E70"/>
    <w:rsid w:val="00CE7151"/>
    <w:rsid w:val="00CE7647"/>
    <w:rsid w:val="00CE7B78"/>
    <w:rsid w:val="00CF00E9"/>
    <w:rsid w:val="00CF06AC"/>
    <w:rsid w:val="00CF09BB"/>
    <w:rsid w:val="00CF0E86"/>
    <w:rsid w:val="00CF1879"/>
    <w:rsid w:val="00CF1BEC"/>
    <w:rsid w:val="00CF1CBF"/>
    <w:rsid w:val="00CF1D8F"/>
    <w:rsid w:val="00CF21DA"/>
    <w:rsid w:val="00CF2574"/>
    <w:rsid w:val="00CF2863"/>
    <w:rsid w:val="00CF30CE"/>
    <w:rsid w:val="00CF3BD3"/>
    <w:rsid w:val="00CF3DBD"/>
    <w:rsid w:val="00CF4E99"/>
    <w:rsid w:val="00CF5168"/>
    <w:rsid w:val="00CF5729"/>
    <w:rsid w:val="00CF5883"/>
    <w:rsid w:val="00CF5A64"/>
    <w:rsid w:val="00CF5B2F"/>
    <w:rsid w:val="00CF5EC2"/>
    <w:rsid w:val="00CF620C"/>
    <w:rsid w:val="00CF62D6"/>
    <w:rsid w:val="00CF650C"/>
    <w:rsid w:val="00CF6759"/>
    <w:rsid w:val="00CF6977"/>
    <w:rsid w:val="00CF6D67"/>
    <w:rsid w:val="00CF7430"/>
    <w:rsid w:val="00CF799B"/>
    <w:rsid w:val="00D013A9"/>
    <w:rsid w:val="00D01C60"/>
    <w:rsid w:val="00D01FD3"/>
    <w:rsid w:val="00D028E9"/>
    <w:rsid w:val="00D02E7A"/>
    <w:rsid w:val="00D0305F"/>
    <w:rsid w:val="00D038CC"/>
    <w:rsid w:val="00D040FE"/>
    <w:rsid w:val="00D046CB"/>
    <w:rsid w:val="00D04BA3"/>
    <w:rsid w:val="00D04EB2"/>
    <w:rsid w:val="00D054A0"/>
    <w:rsid w:val="00D06A54"/>
    <w:rsid w:val="00D06BE4"/>
    <w:rsid w:val="00D07010"/>
    <w:rsid w:val="00D0703A"/>
    <w:rsid w:val="00D07AFD"/>
    <w:rsid w:val="00D07BB0"/>
    <w:rsid w:val="00D105DB"/>
    <w:rsid w:val="00D1079F"/>
    <w:rsid w:val="00D113DE"/>
    <w:rsid w:val="00D113F8"/>
    <w:rsid w:val="00D114D5"/>
    <w:rsid w:val="00D117CC"/>
    <w:rsid w:val="00D11A1D"/>
    <w:rsid w:val="00D11F92"/>
    <w:rsid w:val="00D1225A"/>
    <w:rsid w:val="00D126DC"/>
    <w:rsid w:val="00D128E5"/>
    <w:rsid w:val="00D12B45"/>
    <w:rsid w:val="00D134A5"/>
    <w:rsid w:val="00D138DC"/>
    <w:rsid w:val="00D13CE6"/>
    <w:rsid w:val="00D15644"/>
    <w:rsid w:val="00D1572D"/>
    <w:rsid w:val="00D15AB5"/>
    <w:rsid w:val="00D15EB0"/>
    <w:rsid w:val="00D16258"/>
    <w:rsid w:val="00D162CF"/>
    <w:rsid w:val="00D162F3"/>
    <w:rsid w:val="00D163CB"/>
    <w:rsid w:val="00D169EF"/>
    <w:rsid w:val="00D17468"/>
    <w:rsid w:val="00D17903"/>
    <w:rsid w:val="00D17E2D"/>
    <w:rsid w:val="00D203D4"/>
    <w:rsid w:val="00D20835"/>
    <w:rsid w:val="00D20A57"/>
    <w:rsid w:val="00D21A66"/>
    <w:rsid w:val="00D220CB"/>
    <w:rsid w:val="00D22D1A"/>
    <w:rsid w:val="00D22D39"/>
    <w:rsid w:val="00D22E1E"/>
    <w:rsid w:val="00D23474"/>
    <w:rsid w:val="00D2393C"/>
    <w:rsid w:val="00D23D72"/>
    <w:rsid w:val="00D24493"/>
    <w:rsid w:val="00D25013"/>
    <w:rsid w:val="00D25899"/>
    <w:rsid w:val="00D26313"/>
    <w:rsid w:val="00D267A8"/>
    <w:rsid w:val="00D26AE4"/>
    <w:rsid w:val="00D26F98"/>
    <w:rsid w:val="00D27269"/>
    <w:rsid w:val="00D27D94"/>
    <w:rsid w:val="00D27F9D"/>
    <w:rsid w:val="00D3004A"/>
    <w:rsid w:val="00D302CC"/>
    <w:rsid w:val="00D30919"/>
    <w:rsid w:val="00D30CA2"/>
    <w:rsid w:val="00D310FC"/>
    <w:rsid w:val="00D31312"/>
    <w:rsid w:val="00D316A1"/>
    <w:rsid w:val="00D32C22"/>
    <w:rsid w:val="00D33735"/>
    <w:rsid w:val="00D33DB3"/>
    <w:rsid w:val="00D34001"/>
    <w:rsid w:val="00D34470"/>
    <w:rsid w:val="00D358F8"/>
    <w:rsid w:val="00D35A29"/>
    <w:rsid w:val="00D35D36"/>
    <w:rsid w:val="00D3735B"/>
    <w:rsid w:val="00D377C6"/>
    <w:rsid w:val="00D37B41"/>
    <w:rsid w:val="00D37F0B"/>
    <w:rsid w:val="00D400F3"/>
    <w:rsid w:val="00D4064C"/>
    <w:rsid w:val="00D40C80"/>
    <w:rsid w:val="00D40F22"/>
    <w:rsid w:val="00D413FF"/>
    <w:rsid w:val="00D4172B"/>
    <w:rsid w:val="00D41D13"/>
    <w:rsid w:val="00D4229F"/>
    <w:rsid w:val="00D43512"/>
    <w:rsid w:val="00D43B59"/>
    <w:rsid w:val="00D43B6A"/>
    <w:rsid w:val="00D44492"/>
    <w:rsid w:val="00D447EF"/>
    <w:rsid w:val="00D45244"/>
    <w:rsid w:val="00D452B8"/>
    <w:rsid w:val="00D466D6"/>
    <w:rsid w:val="00D475E7"/>
    <w:rsid w:val="00D47A35"/>
    <w:rsid w:val="00D47E9F"/>
    <w:rsid w:val="00D506D4"/>
    <w:rsid w:val="00D51776"/>
    <w:rsid w:val="00D517C7"/>
    <w:rsid w:val="00D51B1A"/>
    <w:rsid w:val="00D51F84"/>
    <w:rsid w:val="00D5205C"/>
    <w:rsid w:val="00D5247C"/>
    <w:rsid w:val="00D52606"/>
    <w:rsid w:val="00D54028"/>
    <w:rsid w:val="00D5424E"/>
    <w:rsid w:val="00D54AB4"/>
    <w:rsid w:val="00D54D80"/>
    <w:rsid w:val="00D55D5A"/>
    <w:rsid w:val="00D5616F"/>
    <w:rsid w:val="00D56733"/>
    <w:rsid w:val="00D5686A"/>
    <w:rsid w:val="00D56EBF"/>
    <w:rsid w:val="00D56FC9"/>
    <w:rsid w:val="00D57102"/>
    <w:rsid w:val="00D57BB3"/>
    <w:rsid w:val="00D602AF"/>
    <w:rsid w:val="00D605BE"/>
    <w:rsid w:val="00D60F01"/>
    <w:rsid w:val="00D60F44"/>
    <w:rsid w:val="00D6102C"/>
    <w:rsid w:val="00D61080"/>
    <w:rsid w:val="00D61ED4"/>
    <w:rsid w:val="00D6270E"/>
    <w:rsid w:val="00D62DF5"/>
    <w:rsid w:val="00D6355D"/>
    <w:rsid w:val="00D6372A"/>
    <w:rsid w:val="00D638F2"/>
    <w:rsid w:val="00D6396F"/>
    <w:rsid w:val="00D63F8F"/>
    <w:rsid w:val="00D646C4"/>
    <w:rsid w:val="00D64C0C"/>
    <w:rsid w:val="00D65494"/>
    <w:rsid w:val="00D66DEB"/>
    <w:rsid w:val="00D67FD3"/>
    <w:rsid w:val="00D7013A"/>
    <w:rsid w:val="00D708A8"/>
    <w:rsid w:val="00D70C7F"/>
    <w:rsid w:val="00D70D07"/>
    <w:rsid w:val="00D70D7B"/>
    <w:rsid w:val="00D70F8E"/>
    <w:rsid w:val="00D71539"/>
    <w:rsid w:val="00D7168C"/>
    <w:rsid w:val="00D716AF"/>
    <w:rsid w:val="00D71998"/>
    <w:rsid w:val="00D71FD5"/>
    <w:rsid w:val="00D72465"/>
    <w:rsid w:val="00D72D3A"/>
    <w:rsid w:val="00D7304E"/>
    <w:rsid w:val="00D73785"/>
    <w:rsid w:val="00D73C4C"/>
    <w:rsid w:val="00D7468C"/>
    <w:rsid w:val="00D74C1E"/>
    <w:rsid w:val="00D74D02"/>
    <w:rsid w:val="00D7555C"/>
    <w:rsid w:val="00D75691"/>
    <w:rsid w:val="00D75964"/>
    <w:rsid w:val="00D76CFE"/>
    <w:rsid w:val="00D76ECE"/>
    <w:rsid w:val="00D77C35"/>
    <w:rsid w:val="00D80173"/>
    <w:rsid w:val="00D80282"/>
    <w:rsid w:val="00D80624"/>
    <w:rsid w:val="00D8092F"/>
    <w:rsid w:val="00D80AAE"/>
    <w:rsid w:val="00D813EC"/>
    <w:rsid w:val="00D814DB"/>
    <w:rsid w:val="00D81D40"/>
    <w:rsid w:val="00D8218D"/>
    <w:rsid w:val="00D825E9"/>
    <w:rsid w:val="00D82635"/>
    <w:rsid w:val="00D837C1"/>
    <w:rsid w:val="00D83F43"/>
    <w:rsid w:val="00D83FF5"/>
    <w:rsid w:val="00D845D7"/>
    <w:rsid w:val="00D85C5F"/>
    <w:rsid w:val="00D865E6"/>
    <w:rsid w:val="00D86639"/>
    <w:rsid w:val="00D86A84"/>
    <w:rsid w:val="00D86BA6"/>
    <w:rsid w:val="00D8776D"/>
    <w:rsid w:val="00D90055"/>
    <w:rsid w:val="00D905CE"/>
    <w:rsid w:val="00D92A78"/>
    <w:rsid w:val="00D92C73"/>
    <w:rsid w:val="00D935CA"/>
    <w:rsid w:val="00D93874"/>
    <w:rsid w:val="00D94303"/>
    <w:rsid w:val="00D944CD"/>
    <w:rsid w:val="00D9559A"/>
    <w:rsid w:val="00D95C0B"/>
    <w:rsid w:val="00D95C71"/>
    <w:rsid w:val="00D9664B"/>
    <w:rsid w:val="00D9786B"/>
    <w:rsid w:val="00D9787D"/>
    <w:rsid w:val="00D97DE2"/>
    <w:rsid w:val="00DA0235"/>
    <w:rsid w:val="00DA1385"/>
    <w:rsid w:val="00DA1692"/>
    <w:rsid w:val="00DA1EC6"/>
    <w:rsid w:val="00DA24A7"/>
    <w:rsid w:val="00DA24BD"/>
    <w:rsid w:val="00DA28D7"/>
    <w:rsid w:val="00DA2FA4"/>
    <w:rsid w:val="00DA31BE"/>
    <w:rsid w:val="00DA32B0"/>
    <w:rsid w:val="00DA3462"/>
    <w:rsid w:val="00DA35E2"/>
    <w:rsid w:val="00DA546C"/>
    <w:rsid w:val="00DA553D"/>
    <w:rsid w:val="00DA5D10"/>
    <w:rsid w:val="00DA5D91"/>
    <w:rsid w:val="00DA615F"/>
    <w:rsid w:val="00DA61BF"/>
    <w:rsid w:val="00DA6659"/>
    <w:rsid w:val="00DA695C"/>
    <w:rsid w:val="00DA699F"/>
    <w:rsid w:val="00DA6F0F"/>
    <w:rsid w:val="00DA70C2"/>
    <w:rsid w:val="00DA71FA"/>
    <w:rsid w:val="00DA7EDA"/>
    <w:rsid w:val="00DB048B"/>
    <w:rsid w:val="00DB0C4A"/>
    <w:rsid w:val="00DB121F"/>
    <w:rsid w:val="00DB1870"/>
    <w:rsid w:val="00DB1DAD"/>
    <w:rsid w:val="00DB1DE5"/>
    <w:rsid w:val="00DB22B4"/>
    <w:rsid w:val="00DB3A4A"/>
    <w:rsid w:val="00DB41F5"/>
    <w:rsid w:val="00DB47A3"/>
    <w:rsid w:val="00DB49DA"/>
    <w:rsid w:val="00DB53FC"/>
    <w:rsid w:val="00DB5943"/>
    <w:rsid w:val="00DB5993"/>
    <w:rsid w:val="00DB63CE"/>
    <w:rsid w:val="00DB642D"/>
    <w:rsid w:val="00DB66EF"/>
    <w:rsid w:val="00DB68FA"/>
    <w:rsid w:val="00DB69B0"/>
    <w:rsid w:val="00DB6B27"/>
    <w:rsid w:val="00DB7CFE"/>
    <w:rsid w:val="00DB7D3E"/>
    <w:rsid w:val="00DC05B4"/>
    <w:rsid w:val="00DC075C"/>
    <w:rsid w:val="00DC0AF6"/>
    <w:rsid w:val="00DC0FCB"/>
    <w:rsid w:val="00DC15B8"/>
    <w:rsid w:val="00DC19B2"/>
    <w:rsid w:val="00DC228C"/>
    <w:rsid w:val="00DC2A3C"/>
    <w:rsid w:val="00DC2E21"/>
    <w:rsid w:val="00DC31D4"/>
    <w:rsid w:val="00DC34E2"/>
    <w:rsid w:val="00DC36EA"/>
    <w:rsid w:val="00DC3880"/>
    <w:rsid w:val="00DC5134"/>
    <w:rsid w:val="00DC5459"/>
    <w:rsid w:val="00DC5893"/>
    <w:rsid w:val="00DC60CA"/>
    <w:rsid w:val="00DC6B02"/>
    <w:rsid w:val="00DC7661"/>
    <w:rsid w:val="00DC781E"/>
    <w:rsid w:val="00DC7B82"/>
    <w:rsid w:val="00DC7C35"/>
    <w:rsid w:val="00DC7EBD"/>
    <w:rsid w:val="00DD039D"/>
    <w:rsid w:val="00DD067E"/>
    <w:rsid w:val="00DD06D0"/>
    <w:rsid w:val="00DD0D78"/>
    <w:rsid w:val="00DD113D"/>
    <w:rsid w:val="00DD115A"/>
    <w:rsid w:val="00DD1887"/>
    <w:rsid w:val="00DD248D"/>
    <w:rsid w:val="00DD28AB"/>
    <w:rsid w:val="00DD3619"/>
    <w:rsid w:val="00DD3901"/>
    <w:rsid w:val="00DD3917"/>
    <w:rsid w:val="00DD3C78"/>
    <w:rsid w:val="00DD4418"/>
    <w:rsid w:val="00DD4471"/>
    <w:rsid w:val="00DD448B"/>
    <w:rsid w:val="00DD48B0"/>
    <w:rsid w:val="00DD499E"/>
    <w:rsid w:val="00DD54B0"/>
    <w:rsid w:val="00DD58B9"/>
    <w:rsid w:val="00DD6D33"/>
    <w:rsid w:val="00DD7093"/>
    <w:rsid w:val="00DD739A"/>
    <w:rsid w:val="00DD7981"/>
    <w:rsid w:val="00DD7A4B"/>
    <w:rsid w:val="00DE0FDF"/>
    <w:rsid w:val="00DE175F"/>
    <w:rsid w:val="00DE1BA4"/>
    <w:rsid w:val="00DE1FDE"/>
    <w:rsid w:val="00DE20FE"/>
    <w:rsid w:val="00DE262D"/>
    <w:rsid w:val="00DE2971"/>
    <w:rsid w:val="00DE2BF1"/>
    <w:rsid w:val="00DE3310"/>
    <w:rsid w:val="00DE3575"/>
    <w:rsid w:val="00DE450F"/>
    <w:rsid w:val="00DE46F1"/>
    <w:rsid w:val="00DE4868"/>
    <w:rsid w:val="00DE5130"/>
    <w:rsid w:val="00DE552C"/>
    <w:rsid w:val="00DE55E6"/>
    <w:rsid w:val="00DE5D70"/>
    <w:rsid w:val="00DE6110"/>
    <w:rsid w:val="00DE62D7"/>
    <w:rsid w:val="00DE6EC2"/>
    <w:rsid w:val="00DE709A"/>
    <w:rsid w:val="00DE7C65"/>
    <w:rsid w:val="00DE7E62"/>
    <w:rsid w:val="00DF0939"/>
    <w:rsid w:val="00DF0A88"/>
    <w:rsid w:val="00DF118E"/>
    <w:rsid w:val="00DF13D4"/>
    <w:rsid w:val="00DF1414"/>
    <w:rsid w:val="00DF193D"/>
    <w:rsid w:val="00DF1B87"/>
    <w:rsid w:val="00DF1ECC"/>
    <w:rsid w:val="00DF2BF7"/>
    <w:rsid w:val="00DF2C3D"/>
    <w:rsid w:val="00DF2E5A"/>
    <w:rsid w:val="00DF2FA4"/>
    <w:rsid w:val="00DF347C"/>
    <w:rsid w:val="00DF414F"/>
    <w:rsid w:val="00DF4AD7"/>
    <w:rsid w:val="00DF4F2C"/>
    <w:rsid w:val="00DF5090"/>
    <w:rsid w:val="00DF5368"/>
    <w:rsid w:val="00DF547E"/>
    <w:rsid w:val="00DF58B1"/>
    <w:rsid w:val="00DF5A71"/>
    <w:rsid w:val="00DF5E3D"/>
    <w:rsid w:val="00DF5F55"/>
    <w:rsid w:val="00DF6D5F"/>
    <w:rsid w:val="00DF7374"/>
    <w:rsid w:val="00DF7546"/>
    <w:rsid w:val="00DF758E"/>
    <w:rsid w:val="00DF77ED"/>
    <w:rsid w:val="00DF7B69"/>
    <w:rsid w:val="00E0045C"/>
    <w:rsid w:val="00E006B1"/>
    <w:rsid w:val="00E0085B"/>
    <w:rsid w:val="00E00926"/>
    <w:rsid w:val="00E00E17"/>
    <w:rsid w:val="00E012BD"/>
    <w:rsid w:val="00E01482"/>
    <w:rsid w:val="00E01694"/>
    <w:rsid w:val="00E01A42"/>
    <w:rsid w:val="00E01CBB"/>
    <w:rsid w:val="00E01CFC"/>
    <w:rsid w:val="00E01F36"/>
    <w:rsid w:val="00E021C3"/>
    <w:rsid w:val="00E03010"/>
    <w:rsid w:val="00E03348"/>
    <w:rsid w:val="00E03D2F"/>
    <w:rsid w:val="00E03F2C"/>
    <w:rsid w:val="00E049D0"/>
    <w:rsid w:val="00E05438"/>
    <w:rsid w:val="00E056D1"/>
    <w:rsid w:val="00E056F8"/>
    <w:rsid w:val="00E05745"/>
    <w:rsid w:val="00E0586D"/>
    <w:rsid w:val="00E05C3E"/>
    <w:rsid w:val="00E05D8B"/>
    <w:rsid w:val="00E061AA"/>
    <w:rsid w:val="00E066E5"/>
    <w:rsid w:val="00E0716E"/>
    <w:rsid w:val="00E079D9"/>
    <w:rsid w:val="00E1015A"/>
    <w:rsid w:val="00E10A10"/>
    <w:rsid w:val="00E10A13"/>
    <w:rsid w:val="00E11A3F"/>
    <w:rsid w:val="00E11E35"/>
    <w:rsid w:val="00E11F35"/>
    <w:rsid w:val="00E1223C"/>
    <w:rsid w:val="00E12349"/>
    <w:rsid w:val="00E12FB1"/>
    <w:rsid w:val="00E12FD2"/>
    <w:rsid w:val="00E1315B"/>
    <w:rsid w:val="00E133D5"/>
    <w:rsid w:val="00E1354F"/>
    <w:rsid w:val="00E1372C"/>
    <w:rsid w:val="00E13A78"/>
    <w:rsid w:val="00E14B8A"/>
    <w:rsid w:val="00E14BE2"/>
    <w:rsid w:val="00E14D2C"/>
    <w:rsid w:val="00E150C5"/>
    <w:rsid w:val="00E152AB"/>
    <w:rsid w:val="00E15423"/>
    <w:rsid w:val="00E15893"/>
    <w:rsid w:val="00E164C8"/>
    <w:rsid w:val="00E164F7"/>
    <w:rsid w:val="00E16ABF"/>
    <w:rsid w:val="00E16E03"/>
    <w:rsid w:val="00E204BE"/>
    <w:rsid w:val="00E2273B"/>
    <w:rsid w:val="00E23584"/>
    <w:rsid w:val="00E23684"/>
    <w:rsid w:val="00E23CFF"/>
    <w:rsid w:val="00E23D85"/>
    <w:rsid w:val="00E24B6D"/>
    <w:rsid w:val="00E24D19"/>
    <w:rsid w:val="00E250F7"/>
    <w:rsid w:val="00E2567B"/>
    <w:rsid w:val="00E256D8"/>
    <w:rsid w:val="00E257FB"/>
    <w:rsid w:val="00E25CBE"/>
    <w:rsid w:val="00E26452"/>
    <w:rsid w:val="00E27059"/>
    <w:rsid w:val="00E27072"/>
    <w:rsid w:val="00E27C81"/>
    <w:rsid w:val="00E307B9"/>
    <w:rsid w:val="00E307E4"/>
    <w:rsid w:val="00E30D08"/>
    <w:rsid w:val="00E31909"/>
    <w:rsid w:val="00E31AF5"/>
    <w:rsid w:val="00E31FEA"/>
    <w:rsid w:val="00E322DE"/>
    <w:rsid w:val="00E327F3"/>
    <w:rsid w:val="00E3367E"/>
    <w:rsid w:val="00E33A63"/>
    <w:rsid w:val="00E342F2"/>
    <w:rsid w:val="00E34BC7"/>
    <w:rsid w:val="00E34E6C"/>
    <w:rsid w:val="00E35060"/>
    <w:rsid w:val="00E35C8F"/>
    <w:rsid w:val="00E360F3"/>
    <w:rsid w:val="00E361D3"/>
    <w:rsid w:val="00E36C6E"/>
    <w:rsid w:val="00E373C7"/>
    <w:rsid w:val="00E37653"/>
    <w:rsid w:val="00E37D7C"/>
    <w:rsid w:val="00E37EBA"/>
    <w:rsid w:val="00E37EE5"/>
    <w:rsid w:val="00E40D42"/>
    <w:rsid w:val="00E40D80"/>
    <w:rsid w:val="00E40F8A"/>
    <w:rsid w:val="00E4175E"/>
    <w:rsid w:val="00E41D61"/>
    <w:rsid w:val="00E42053"/>
    <w:rsid w:val="00E42EA1"/>
    <w:rsid w:val="00E43000"/>
    <w:rsid w:val="00E43312"/>
    <w:rsid w:val="00E433A8"/>
    <w:rsid w:val="00E44248"/>
    <w:rsid w:val="00E444C9"/>
    <w:rsid w:val="00E44713"/>
    <w:rsid w:val="00E4479D"/>
    <w:rsid w:val="00E45177"/>
    <w:rsid w:val="00E452E6"/>
    <w:rsid w:val="00E458E3"/>
    <w:rsid w:val="00E45E54"/>
    <w:rsid w:val="00E46550"/>
    <w:rsid w:val="00E46F75"/>
    <w:rsid w:val="00E47673"/>
    <w:rsid w:val="00E47D91"/>
    <w:rsid w:val="00E505DF"/>
    <w:rsid w:val="00E50E6F"/>
    <w:rsid w:val="00E50EF8"/>
    <w:rsid w:val="00E511BA"/>
    <w:rsid w:val="00E514E6"/>
    <w:rsid w:val="00E517B9"/>
    <w:rsid w:val="00E517D5"/>
    <w:rsid w:val="00E51EB7"/>
    <w:rsid w:val="00E53379"/>
    <w:rsid w:val="00E54D2E"/>
    <w:rsid w:val="00E55149"/>
    <w:rsid w:val="00E55A2E"/>
    <w:rsid w:val="00E56364"/>
    <w:rsid w:val="00E5663C"/>
    <w:rsid w:val="00E567C0"/>
    <w:rsid w:val="00E56A82"/>
    <w:rsid w:val="00E57A2B"/>
    <w:rsid w:val="00E57AD6"/>
    <w:rsid w:val="00E57BE3"/>
    <w:rsid w:val="00E6049A"/>
    <w:rsid w:val="00E611B3"/>
    <w:rsid w:val="00E6190A"/>
    <w:rsid w:val="00E6243F"/>
    <w:rsid w:val="00E6377E"/>
    <w:rsid w:val="00E64C4E"/>
    <w:rsid w:val="00E64EE6"/>
    <w:rsid w:val="00E651C5"/>
    <w:rsid w:val="00E656E0"/>
    <w:rsid w:val="00E659EA"/>
    <w:rsid w:val="00E65E99"/>
    <w:rsid w:val="00E65ED4"/>
    <w:rsid w:val="00E65F57"/>
    <w:rsid w:val="00E66505"/>
    <w:rsid w:val="00E66A75"/>
    <w:rsid w:val="00E66D34"/>
    <w:rsid w:val="00E674D2"/>
    <w:rsid w:val="00E67A77"/>
    <w:rsid w:val="00E70351"/>
    <w:rsid w:val="00E70802"/>
    <w:rsid w:val="00E70D8D"/>
    <w:rsid w:val="00E710FB"/>
    <w:rsid w:val="00E71172"/>
    <w:rsid w:val="00E71A36"/>
    <w:rsid w:val="00E71B38"/>
    <w:rsid w:val="00E71B72"/>
    <w:rsid w:val="00E71DF7"/>
    <w:rsid w:val="00E720FC"/>
    <w:rsid w:val="00E72415"/>
    <w:rsid w:val="00E7284C"/>
    <w:rsid w:val="00E72FF8"/>
    <w:rsid w:val="00E73A75"/>
    <w:rsid w:val="00E73EF4"/>
    <w:rsid w:val="00E74A41"/>
    <w:rsid w:val="00E75777"/>
    <w:rsid w:val="00E75B64"/>
    <w:rsid w:val="00E75C82"/>
    <w:rsid w:val="00E75DE8"/>
    <w:rsid w:val="00E76A09"/>
    <w:rsid w:val="00E76A41"/>
    <w:rsid w:val="00E76C67"/>
    <w:rsid w:val="00E80170"/>
    <w:rsid w:val="00E80A75"/>
    <w:rsid w:val="00E80AED"/>
    <w:rsid w:val="00E81221"/>
    <w:rsid w:val="00E81534"/>
    <w:rsid w:val="00E81949"/>
    <w:rsid w:val="00E819B2"/>
    <w:rsid w:val="00E81ADF"/>
    <w:rsid w:val="00E81DB8"/>
    <w:rsid w:val="00E839BA"/>
    <w:rsid w:val="00E83BCC"/>
    <w:rsid w:val="00E83EDF"/>
    <w:rsid w:val="00E8400C"/>
    <w:rsid w:val="00E8421D"/>
    <w:rsid w:val="00E85728"/>
    <w:rsid w:val="00E85A29"/>
    <w:rsid w:val="00E85B65"/>
    <w:rsid w:val="00E85F7C"/>
    <w:rsid w:val="00E86E8D"/>
    <w:rsid w:val="00E86FDB"/>
    <w:rsid w:val="00E871F5"/>
    <w:rsid w:val="00E8746A"/>
    <w:rsid w:val="00E87F96"/>
    <w:rsid w:val="00E90083"/>
    <w:rsid w:val="00E90153"/>
    <w:rsid w:val="00E90329"/>
    <w:rsid w:val="00E904EA"/>
    <w:rsid w:val="00E90520"/>
    <w:rsid w:val="00E90903"/>
    <w:rsid w:val="00E91197"/>
    <w:rsid w:val="00E911D0"/>
    <w:rsid w:val="00E91D55"/>
    <w:rsid w:val="00E91EC4"/>
    <w:rsid w:val="00E92192"/>
    <w:rsid w:val="00E92457"/>
    <w:rsid w:val="00E92552"/>
    <w:rsid w:val="00E92BF3"/>
    <w:rsid w:val="00E934E0"/>
    <w:rsid w:val="00E935ED"/>
    <w:rsid w:val="00E93699"/>
    <w:rsid w:val="00E93999"/>
    <w:rsid w:val="00E94270"/>
    <w:rsid w:val="00E95160"/>
    <w:rsid w:val="00E95196"/>
    <w:rsid w:val="00E95A64"/>
    <w:rsid w:val="00E95B9E"/>
    <w:rsid w:val="00E95E00"/>
    <w:rsid w:val="00E95F85"/>
    <w:rsid w:val="00E96083"/>
    <w:rsid w:val="00E96E5B"/>
    <w:rsid w:val="00E96F4E"/>
    <w:rsid w:val="00E97686"/>
    <w:rsid w:val="00E97CD2"/>
    <w:rsid w:val="00EA1159"/>
    <w:rsid w:val="00EA123B"/>
    <w:rsid w:val="00EA1555"/>
    <w:rsid w:val="00EA1D50"/>
    <w:rsid w:val="00EA1DAA"/>
    <w:rsid w:val="00EA2548"/>
    <w:rsid w:val="00EA2707"/>
    <w:rsid w:val="00EA2758"/>
    <w:rsid w:val="00EA306B"/>
    <w:rsid w:val="00EA3458"/>
    <w:rsid w:val="00EA3823"/>
    <w:rsid w:val="00EA400E"/>
    <w:rsid w:val="00EA49B6"/>
    <w:rsid w:val="00EA4B4A"/>
    <w:rsid w:val="00EA5151"/>
    <w:rsid w:val="00EA538A"/>
    <w:rsid w:val="00EA5B63"/>
    <w:rsid w:val="00EA5F05"/>
    <w:rsid w:val="00EA6FA1"/>
    <w:rsid w:val="00EA7038"/>
    <w:rsid w:val="00EA744B"/>
    <w:rsid w:val="00EA78C8"/>
    <w:rsid w:val="00EA7905"/>
    <w:rsid w:val="00EA7A0D"/>
    <w:rsid w:val="00EB02C0"/>
    <w:rsid w:val="00EB0E6D"/>
    <w:rsid w:val="00EB0F5C"/>
    <w:rsid w:val="00EB135B"/>
    <w:rsid w:val="00EB1478"/>
    <w:rsid w:val="00EB16B8"/>
    <w:rsid w:val="00EB1AF5"/>
    <w:rsid w:val="00EB2138"/>
    <w:rsid w:val="00EB26B1"/>
    <w:rsid w:val="00EB276B"/>
    <w:rsid w:val="00EB2A6D"/>
    <w:rsid w:val="00EB2AAF"/>
    <w:rsid w:val="00EB36F1"/>
    <w:rsid w:val="00EB3F02"/>
    <w:rsid w:val="00EB4453"/>
    <w:rsid w:val="00EB479D"/>
    <w:rsid w:val="00EB5A5A"/>
    <w:rsid w:val="00EB5DBD"/>
    <w:rsid w:val="00EB5DC5"/>
    <w:rsid w:val="00EB6469"/>
    <w:rsid w:val="00EB6A21"/>
    <w:rsid w:val="00EB6C05"/>
    <w:rsid w:val="00EB7277"/>
    <w:rsid w:val="00EC035D"/>
    <w:rsid w:val="00EC0C08"/>
    <w:rsid w:val="00EC1112"/>
    <w:rsid w:val="00EC1F92"/>
    <w:rsid w:val="00EC28F3"/>
    <w:rsid w:val="00EC2A8A"/>
    <w:rsid w:val="00EC2B57"/>
    <w:rsid w:val="00EC2DD1"/>
    <w:rsid w:val="00EC3256"/>
    <w:rsid w:val="00EC331D"/>
    <w:rsid w:val="00EC4128"/>
    <w:rsid w:val="00EC42D0"/>
    <w:rsid w:val="00EC4B95"/>
    <w:rsid w:val="00EC52CD"/>
    <w:rsid w:val="00EC5C51"/>
    <w:rsid w:val="00EC5E82"/>
    <w:rsid w:val="00EC6290"/>
    <w:rsid w:val="00EC66B2"/>
    <w:rsid w:val="00EC6E0E"/>
    <w:rsid w:val="00EC7344"/>
    <w:rsid w:val="00ED0249"/>
    <w:rsid w:val="00ED0385"/>
    <w:rsid w:val="00ED0847"/>
    <w:rsid w:val="00ED092D"/>
    <w:rsid w:val="00ED0F7C"/>
    <w:rsid w:val="00ED152F"/>
    <w:rsid w:val="00ED1533"/>
    <w:rsid w:val="00ED1835"/>
    <w:rsid w:val="00ED2008"/>
    <w:rsid w:val="00ED209E"/>
    <w:rsid w:val="00ED224E"/>
    <w:rsid w:val="00ED2358"/>
    <w:rsid w:val="00ED24C6"/>
    <w:rsid w:val="00ED2829"/>
    <w:rsid w:val="00ED28F9"/>
    <w:rsid w:val="00ED2CAE"/>
    <w:rsid w:val="00ED2EA2"/>
    <w:rsid w:val="00ED3682"/>
    <w:rsid w:val="00ED382C"/>
    <w:rsid w:val="00ED3F9E"/>
    <w:rsid w:val="00ED4101"/>
    <w:rsid w:val="00ED4276"/>
    <w:rsid w:val="00ED59A9"/>
    <w:rsid w:val="00ED5A6C"/>
    <w:rsid w:val="00ED6049"/>
    <w:rsid w:val="00ED641E"/>
    <w:rsid w:val="00ED6FB8"/>
    <w:rsid w:val="00ED6FE7"/>
    <w:rsid w:val="00ED73FA"/>
    <w:rsid w:val="00ED74C5"/>
    <w:rsid w:val="00EE02AE"/>
    <w:rsid w:val="00EE0515"/>
    <w:rsid w:val="00EE0DC2"/>
    <w:rsid w:val="00EE1904"/>
    <w:rsid w:val="00EE20D9"/>
    <w:rsid w:val="00EE260B"/>
    <w:rsid w:val="00EE2B83"/>
    <w:rsid w:val="00EE3A22"/>
    <w:rsid w:val="00EE3E62"/>
    <w:rsid w:val="00EE4235"/>
    <w:rsid w:val="00EE43BE"/>
    <w:rsid w:val="00EE43C8"/>
    <w:rsid w:val="00EE4AC7"/>
    <w:rsid w:val="00EE5089"/>
    <w:rsid w:val="00EE53BB"/>
    <w:rsid w:val="00EE53DC"/>
    <w:rsid w:val="00EE5F6F"/>
    <w:rsid w:val="00EE615F"/>
    <w:rsid w:val="00EE6868"/>
    <w:rsid w:val="00EE70AC"/>
    <w:rsid w:val="00EE7657"/>
    <w:rsid w:val="00EE7B03"/>
    <w:rsid w:val="00EE7BDC"/>
    <w:rsid w:val="00EE7DE0"/>
    <w:rsid w:val="00EE7E72"/>
    <w:rsid w:val="00EF0053"/>
    <w:rsid w:val="00EF00D2"/>
    <w:rsid w:val="00EF0543"/>
    <w:rsid w:val="00EF05F9"/>
    <w:rsid w:val="00EF06FB"/>
    <w:rsid w:val="00EF13A3"/>
    <w:rsid w:val="00EF17F9"/>
    <w:rsid w:val="00EF1A40"/>
    <w:rsid w:val="00EF1D23"/>
    <w:rsid w:val="00EF2866"/>
    <w:rsid w:val="00EF29E8"/>
    <w:rsid w:val="00EF2CF7"/>
    <w:rsid w:val="00EF3A63"/>
    <w:rsid w:val="00EF3CAA"/>
    <w:rsid w:val="00EF3FC4"/>
    <w:rsid w:val="00EF42EA"/>
    <w:rsid w:val="00EF4785"/>
    <w:rsid w:val="00EF4A94"/>
    <w:rsid w:val="00EF5282"/>
    <w:rsid w:val="00EF5692"/>
    <w:rsid w:val="00EF59B6"/>
    <w:rsid w:val="00EF5C3B"/>
    <w:rsid w:val="00EF6040"/>
    <w:rsid w:val="00EF66C3"/>
    <w:rsid w:val="00EF7135"/>
    <w:rsid w:val="00F0030D"/>
    <w:rsid w:val="00F01251"/>
    <w:rsid w:val="00F0220E"/>
    <w:rsid w:val="00F022B0"/>
    <w:rsid w:val="00F02A96"/>
    <w:rsid w:val="00F02FD2"/>
    <w:rsid w:val="00F0410F"/>
    <w:rsid w:val="00F04F5E"/>
    <w:rsid w:val="00F04F6F"/>
    <w:rsid w:val="00F05AE0"/>
    <w:rsid w:val="00F05C48"/>
    <w:rsid w:val="00F06042"/>
    <w:rsid w:val="00F06627"/>
    <w:rsid w:val="00F067E2"/>
    <w:rsid w:val="00F075F8"/>
    <w:rsid w:val="00F07659"/>
    <w:rsid w:val="00F07789"/>
    <w:rsid w:val="00F07B8F"/>
    <w:rsid w:val="00F07B9F"/>
    <w:rsid w:val="00F07C40"/>
    <w:rsid w:val="00F07D01"/>
    <w:rsid w:val="00F07F1C"/>
    <w:rsid w:val="00F07FA9"/>
    <w:rsid w:val="00F10079"/>
    <w:rsid w:val="00F10A9F"/>
    <w:rsid w:val="00F10BB4"/>
    <w:rsid w:val="00F113A4"/>
    <w:rsid w:val="00F11BB2"/>
    <w:rsid w:val="00F11C21"/>
    <w:rsid w:val="00F11FDF"/>
    <w:rsid w:val="00F1211F"/>
    <w:rsid w:val="00F1215C"/>
    <w:rsid w:val="00F121AD"/>
    <w:rsid w:val="00F1251C"/>
    <w:rsid w:val="00F131EB"/>
    <w:rsid w:val="00F132C3"/>
    <w:rsid w:val="00F13E71"/>
    <w:rsid w:val="00F13F7D"/>
    <w:rsid w:val="00F13FED"/>
    <w:rsid w:val="00F148CC"/>
    <w:rsid w:val="00F14CEC"/>
    <w:rsid w:val="00F156C6"/>
    <w:rsid w:val="00F15992"/>
    <w:rsid w:val="00F15C16"/>
    <w:rsid w:val="00F15C94"/>
    <w:rsid w:val="00F161EC"/>
    <w:rsid w:val="00F16D8A"/>
    <w:rsid w:val="00F170EC"/>
    <w:rsid w:val="00F17DB5"/>
    <w:rsid w:val="00F2010C"/>
    <w:rsid w:val="00F2026E"/>
    <w:rsid w:val="00F209B9"/>
    <w:rsid w:val="00F20AFF"/>
    <w:rsid w:val="00F20E27"/>
    <w:rsid w:val="00F21167"/>
    <w:rsid w:val="00F2172B"/>
    <w:rsid w:val="00F21C80"/>
    <w:rsid w:val="00F21F46"/>
    <w:rsid w:val="00F227E0"/>
    <w:rsid w:val="00F22AE1"/>
    <w:rsid w:val="00F22B10"/>
    <w:rsid w:val="00F23141"/>
    <w:rsid w:val="00F231F9"/>
    <w:rsid w:val="00F235A0"/>
    <w:rsid w:val="00F235C7"/>
    <w:rsid w:val="00F23D2A"/>
    <w:rsid w:val="00F247A5"/>
    <w:rsid w:val="00F248AA"/>
    <w:rsid w:val="00F24F7E"/>
    <w:rsid w:val="00F251F7"/>
    <w:rsid w:val="00F25291"/>
    <w:rsid w:val="00F25341"/>
    <w:rsid w:val="00F25D91"/>
    <w:rsid w:val="00F260DF"/>
    <w:rsid w:val="00F261C3"/>
    <w:rsid w:val="00F2693D"/>
    <w:rsid w:val="00F26A32"/>
    <w:rsid w:val="00F27AFA"/>
    <w:rsid w:val="00F27E01"/>
    <w:rsid w:val="00F27E95"/>
    <w:rsid w:val="00F309AB"/>
    <w:rsid w:val="00F30CFA"/>
    <w:rsid w:val="00F31AFB"/>
    <w:rsid w:val="00F3247B"/>
    <w:rsid w:val="00F327CE"/>
    <w:rsid w:val="00F3292B"/>
    <w:rsid w:val="00F33C0E"/>
    <w:rsid w:val="00F34422"/>
    <w:rsid w:val="00F346E4"/>
    <w:rsid w:val="00F34BAD"/>
    <w:rsid w:val="00F34BE7"/>
    <w:rsid w:val="00F351DE"/>
    <w:rsid w:val="00F353C4"/>
    <w:rsid w:val="00F35B32"/>
    <w:rsid w:val="00F3626C"/>
    <w:rsid w:val="00F36623"/>
    <w:rsid w:val="00F36BD8"/>
    <w:rsid w:val="00F37023"/>
    <w:rsid w:val="00F373B5"/>
    <w:rsid w:val="00F41175"/>
    <w:rsid w:val="00F412C4"/>
    <w:rsid w:val="00F412F7"/>
    <w:rsid w:val="00F41AE9"/>
    <w:rsid w:val="00F41C8B"/>
    <w:rsid w:val="00F41EA9"/>
    <w:rsid w:val="00F424FA"/>
    <w:rsid w:val="00F42E42"/>
    <w:rsid w:val="00F4333D"/>
    <w:rsid w:val="00F4356D"/>
    <w:rsid w:val="00F43C65"/>
    <w:rsid w:val="00F44FBF"/>
    <w:rsid w:val="00F450E3"/>
    <w:rsid w:val="00F45380"/>
    <w:rsid w:val="00F454C1"/>
    <w:rsid w:val="00F4617E"/>
    <w:rsid w:val="00F47A37"/>
    <w:rsid w:val="00F47E20"/>
    <w:rsid w:val="00F47F70"/>
    <w:rsid w:val="00F5005C"/>
    <w:rsid w:val="00F50A8A"/>
    <w:rsid w:val="00F5173F"/>
    <w:rsid w:val="00F5320C"/>
    <w:rsid w:val="00F53578"/>
    <w:rsid w:val="00F535A6"/>
    <w:rsid w:val="00F5440C"/>
    <w:rsid w:val="00F54BDD"/>
    <w:rsid w:val="00F552AD"/>
    <w:rsid w:val="00F553CA"/>
    <w:rsid w:val="00F553EC"/>
    <w:rsid w:val="00F555F8"/>
    <w:rsid w:val="00F55A74"/>
    <w:rsid w:val="00F56469"/>
    <w:rsid w:val="00F571A8"/>
    <w:rsid w:val="00F57816"/>
    <w:rsid w:val="00F57B83"/>
    <w:rsid w:val="00F601F4"/>
    <w:rsid w:val="00F603D1"/>
    <w:rsid w:val="00F60816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2BFC"/>
    <w:rsid w:val="00F63B54"/>
    <w:rsid w:val="00F63F26"/>
    <w:rsid w:val="00F64514"/>
    <w:rsid w:val="00F64B89"/>
    <w:rsid w:val="00F651FA"/>
    <w:rsid w:val="00F65892"/>
    <w:rsid w:val="00F66045"/>
    <w:rsid w:val="00F66382"/>
    <w:rsid w:val="00F66587"/>
    <w:rsid w:val="00F66ED3"/>
    <w:rsid w:val="00F67433"/>
    <w:rsid w:val="00F70219"/>
    <w:rsid w:val="00F70943"/>
    <w:rsid w:val="00F7107C"/>
    <w:rsid w:val="00F71449"/>
    <w:rsid w:val="00F714D5"/>
    <w:rsid w:val="00F71CC2"/>
    <w:rsid w:val="00F71D08"/>
    <w:rsid w:val="00F72EC7"/>
    <w:rsid w:val="00F7334A"/>
    <w:rsid w:val="00F7334D"/>
    <w:rsid w:val="00F74195"/>
    <w:rsid w:val="00F74480"/>
    <w:rsid w:val="00F74A2D"/>
    <w:rsid w:val="00F74B40"/>
    <w:rsid w:val="00F751C9"/>
    <w:rsid w:val="00F75306"/>
    <w:rsid w:val="00F75B81"/>
    <w:rsid w:val="00F762AC"/>
    <w:rsid w:val="00F768EC"/>
    <w:rsid w:val="00F76F9E"/>
    <w:rsid w:val="00F773A4"/>
    <w:rsid w:val="00F77418"/>
    <w:rsid w:val="00F80DF0"/>
    <w:rsid w:val="00F80F36"/>
    <w:rsid w:val="00F81374"/>
    <w:rsid w:val="00F819B9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5397"/>
    <w:rsid w:val="00F8548C"/>
    <w:rsid w:val="00F85704"/>
    <w:rsid w:val="00F85CC7"/>
    <w:rsid w:val="00F85FAA"/>
    <w:rsid w:val="00F86407"/>
    <w:rsid w:val="00F86F30"/>
    <w:rsid w:val="00F87125"/>
    <w:rsid w:val="00F87870"/>
    <w:rsid w:val="00F87FCB"/>
    <w:rsid w:val="00F87FFB"/>
    <w:rsid w:val="00F9020A"/>
    <w:rsid w:val="00F90C2D"/>
    <w:rsid w:val="00F916B0"/>
    <w:rsid w:val="00F919C7"/>
    <w:rsid w:val="00F91B0C"/>
    <w:rsid w:val="00F932CF"/>
    <w:rsid w:val="00F93528"/>
    <w:rsid w:val="00F9356D"/>
    <w:rsid w:val="00F937FA"/>
    <w:rsid w:val="00F939B3"/>
    <w:rsid w:val="00F93F44"/>
    <w:rsid w:val="00F944FB"/>
    <w:rsid w:val="00F95519"/>
    <w:rsid w:val="00F960DF"/>
    <w:rsid w:val="00F962AE"/>
    <w:rsid w:val="00F965F1"/>
    <w:rsid w:val="00F966E4"/>
    <w:rsid w:val="00F96E3C"/>
    <w:rsid w:val="00F97F0A"/>
    <w:rsid w:val="00FA0969"/>
    <w:rsid w:val="00FA1EB4"/>
    <w:rsid w:val="00FA2EF8"/>
    <w:rsid w:val="00FA3960"/>
    <w:rsid w:val="00FA4034"/>
    <w:rsid w:val="00FA429C"/>
    <w:rsid w:val="00FA43BE"/>
    <w:rsid w:val="00FA45DA"/>
    <w:rsid w:val="00FA473A"/>
    <w:rsid w:val="00FA482B"/>
    <w:rsid w:val="00FA4B6B"/>
    <w:rsid w:val="00FA4BB4"/>
    <w:rsid w:val="00FA4F11"/>
    <w:rsid w:val="00FA5387"/>
    <w:rsid w:val="00FA53AD"/>
    <w:rsid w:val="00FA5AB5"/>
    <w:rsid w:val="00FA6085"/>
    <w:rsid w:val="00FA6474"/>
    <w:rsid w:val="00FA653D"/>
    <w:rsid w:val="00FA6DFE"/>
    <w:rsid w:val="00FB048C"/>
    <w:rsid w:val="00FB0F05"/>
    <w:rsid w:val="00FB0F63"/>
    <w:rsid w:val="00FB100F"/>
    <w:rsid w:val="00FB10EC"/>
    <w:rsid w:val="00FB20B3"/>
    <w:rsid w:val="00FB2661"/>
    <w:rsid w:val="00FB2BA7"/>
    <w:rsid w:val="00FB3114"/>
    <w:rsid w:val="00FB342E"/>
    <w:rsid w:val="00FB346C"/>
    <w:rsid w:val="00FB361C"/>
    <w:rsid w:val="00FB3CA2"/>
    <w:rsid w:val="00FB3EDA"/>
    <w:rsid w:val="00FB3F40"/>
    <w:rsid w:val="00FB424B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B97"/>
    <w:rsid w:val="00FC0955"/>
    <w:rsid w:val="00FC196E"/>
    <w:rsid w:val="00FC1E21"/>
    <w:rsid w:val="00FC237B"/>
    <w:rsid w:val="00FC2475"/>
    <w:rsid w:val="00FC27DB"/>
    <w:rsid w:val="00FC2DB5"/>
    <w:rsid w:val="00FC405B"/>
    <w:rsid w:val="00FC4A49"/>
    <w:rsid w:val="00FC4AFD"/>
    <w:rsid w:val="00FC557F"/>
    <w:rsid w:val="00FC57DE"/>
    <w:rsid w:val="00FC5B34"/>
    <w:rsid w:val="00FC5E2C"/>
    <w:rsid w:val="00FC63BD"/>
    <w:rsid w:val="00FC7780"/>
    <w:rsid w:val="00FC7831"/>
    <w:rsid w:val="00FC7835"/>
    <w:rsid w:val="00FC7D3C"/>
    <w:rsid w:val="00FC7E7B"/>
    <w:rsid w:val="00FD013F"/>
    <w:rsid w:val="00FD0226"/>
    <w:rsid w:val="00FD05BE"/>
    <w:rsid w:val="00FD0B46"/>
    <w:rsid w:val="00FD0D75"/>
    <w:rsid w:val="00FD13E6"/>
    <w:rsid w:val="00FD1400"/>
    <w:rsid w:val="00FD1799"/>
    <w:rsid w:val="00FD1B70"/>
    <w:rsid w:val="00FD2290"/>
    <w:rsid w:val="00FD26EE"/>
    <w:rsid w:val="00FD31EA"/>
    <w:rsid w:val="00FD3879"/>
    <w:rsid w:val="00FD3C1A"/>
    <w:rsid w:val="00FD3D7B"/>
    <w:rsid w:val="00FD4002"/>
    <w:rsid w:val="00FD4335"/>
    <w:rsid w:val="00FD4429"/>
    <w:rsid w:val="00FD4817"/>
    <w:rsid w:val="00FD490C"/>
    <w:rsid w:val="00FD5044"/>
    <w:rsid w:val="00FD5491"/>
    <w:rsid w:val="00FD67A7"/>
    <w:rsid w:val="00FD718E"/>
    <w:rsid w:val="00FD776C"/>
    <w:rsid w:val="00FD7C08"/>
    <w:rsid w:val="00FD7C42"/>
    <w:rsid w:val="00FE0341"/>
    <w:rsid w:val="00FE05AC"/>
    <w:rsid w:val="00FE05C3"/>
    <w:rsid w:val="00FE0A60"/>
    <w:rsid w:val="00FE0AF7"/>
    <w:rsid w:val="00FE12DD"/>
    <w:rsid w:val="00FE1415"/>
    <w:rsid w:val="00FE26D7"/>
    <w:rsid w:val="00FE2A98"/>
    <w:rsid w:val="00FE2ACA"/>
    <w:rsid w:val="00FE2F44"/>
    <w:rsid w:val="00FE330A"/>
    <w:rsid w:val="00FE3356"/>
    <w:rsid w:val="00FE3491"/>
    <w:rsid w:val="00FE3819"/>
    <w:rsid w:val="00FE3D10"/>
    <w:rsid w:val="00FE49B1"/>
    <w:rsid w:val="00FE5185"/>
    <w:rsid w:val="00FE6040"/>
    <w:rsid w:val="00FE606D"/>
    <w:rsid w:val="00FE6461"/>
    <w:rsid w:val="00FE697A"/>
    <w:rsid w:val="00FE69EB"/>
    <w:rsid w:val="00FE6A80"/>
    <w:rsid w:val="00FE717F"/>
    <w:rsid w:val="00FE76A9"/>
    <w:rsid w:val="00FE76BA"/>
    <w:rsid w:val="00FE7729"/>
    <w:rsid w:val="00FE7832"/>
    <w:rsid w:val="00FE795E"/>
    <w:rsid w:val="00FE7B6F"/>
    <w:rsid w:val="00FE7E87"/>
    <w:rsid w:val="00FE7FD7"/>
    <w:rsid w:val="00FF0073"/>
    <w:rsid w:val="00FF060A"/>
    <w:rsid w:val="00FF0DEA"/>
    <w:rsid w:val="00FF0F86"/>
    <w:rsid w:val="00FF0F90"/>
    <w:rsid w:val="00FF1A9B"/>
    <w:rsid w:val="00FF1CFB"/>
    <w:rsid w:val="00FF258C"/>
    <w:rsid w:val="00FF269A"/>
    <w:rsid w:val="00FF278D"/>
    <w:rsid w:val="00FF28BF"/>
    <w:rsid w:val="00FF2972"/>
    <w:rsid w:val="00FF299C"/>
    <w:rsid w:val="00FF29E7"/>
    <w:rsid w:val="00FF2B9F"/>
    <w:rsid w:val="00FF302B"/>
    <w:rsid w:val="00FF4261"/>
    <w:rsid w:val="00FF430C"/>
    <w:rsid w:val="00FF4FEA"/>
    <w:rsid w:val="00FF5097"/>
    <w:rsid w:val="00FF5286"/>
    <w:rsid w:val="00FF5CD4"/>
    <w:rsid w:val="00FF60CC"/>
    <w:rsid w:val="00FF61D2"/>
    <w:rsid w:val="00FF6511"/>
    <w:rsid w:val="00FF65C3"/>
    <w:rsid w:val="00FF6C9F"/>
    <w:rsid w:val="00FF7188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B095C3"/>
  <w15:chartTrackingRefBased/>
  <w15:docId w15:val="{E5D41107-85E0-4284-8D8B-1F8259F5F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14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54AB4"/>
    <w:pPr>
      <w:ind w:left="540"/>
    </w:pPr>
    <w:rPr>
      <w:rFonts w:ascii="Angsana New" w:hAnsi="Angsana New" w:cs="Angsana New"/>
      <w:b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D54AB4"/>
    <w:rPr>
      <w:rFonts w:ascii="Angsana New" w:hAnsi="Angsana New" w:cs="Angsana New"/>
      <w:b/>
      <w:bCs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semiHidden/>
    <w:rsid w:val="009B4B24"/>
    <w:rPr>
      <w:sz w:val="16"/>
      <w:szCs w:val="16"/>
    </w:rPr>
  </w:style>
  <w:style w:type="paragraph" w:styleId="CommentText">
    <w:name w:val="annotation text"/>
    <w:basedOn w:val="Normal"/>
    <w:semiHidden/>
    <w:rsid w:val="009B4B2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B4B24"/>
    <w:rPr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190BBC"/>
    <w:rPr>
      <w:rFonts w:ascii="Arial" w:hAnsi="Arial" w:cs="Angsana New"/>
      <w:sz w:val="22"/>
      <w:szCs w:val="22"/>
    </w:rPr>
  </w:style>
  <w:style w:type="character" w:customStyle="1" w:styleId="Heading6Char">
    <w:name w:val="Heading 6 Char"/>
    <w:link w:val="Heading6"/>
    <w:rsid w:val="001B78A4"/>
    <w:rPr>
      <w:rFonts w:cs="EucrosiaUPC"/>
      <w:b/>
      <w:bCs/>
      <w:sz w:val="32"/>
      <w:szCs w:val="32"/>
      <w:u w:val="single"/>
    </w:rPr>
  </w:style>
  <w:style w:type="character" w:customStyle="1" w:styleId="Heading6Char1">
    <w:name w:val="Heading 6 Char1"/>
    <w:rsid w:val="0015506F"/>
    <w:rPr>
      <w:rFonts w:cs="EucrosiaUPC"/>
      <w:b/>
      <w:bCs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F8955-AD6E-40F7-B66B-9AF0CB1C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413</Words>
  <Characters>1598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2019-08-09T08:21:00Z</cp:lastPrinted>
  <dcterms:created xsi:type="dcterms:W3CDTF">2019-08-13T11:23:00Z</dcterms:created>
  <dcterms:modified xsi:type="dcterms:W3CDTF">2019-08-13T11:33:00Z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