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B93" w:rsidRPr="00B10F95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หมายเหตุ</w:t>
      </w: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  <w:t>สารบัญ</w:t>
      </w:r>
    </w:p>
    <w:p w:rsidR="00AF3B93" w:rsidRPr="00B0623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Cs w:val="22"/>
        </w:rPr>
      </w:pPr>
    </w:p>
    <w:p w:rsidR="00AF3B93" w:rsidRPr="00B10F95" w:rsidRDefault="00C44260" w:rsidP="004361AD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:rsidR="004D4FDD" w:rsidRDefault="00C44260" w:rsidP="005F14AA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B755EC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D54AB4" w:rsidRPr="00B10F95" w:rsidRDefault="00483A9D" w:rsidP="005F14AA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9C002F" w:rsidRPr="00B10F95" w:rsidRDefault="00483A9D" w:rsidP="005F14AA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bookmarkStart w:id="0" w:name="_GoBack"/>
      <w:bookmarkEnd w:id="0"/>
    </w:p>
    <w:p w:rsidR="00AF3B93" w:rsidRDefault="00B755EC" w:rsidP="005F14AA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</w:t>
      </w:r>
      <w:r w:rsidR="00377609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</w:p>
    <w:p w:rsidR="000D4F53" w:rsidRPr="009A57B8" w:rsidRDefault="000D4F53" w:rsidP="000D4F53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57B8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AF3B93" w:rsidRDefault="00483A9D" w:rsidP="005F14AA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B7788D" w:rsidRDefault="002040F7" w:rsidP="00C44260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871709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7546AF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B7788D" w:rsidRDefault="00B7788D" w:rsidP="00C44260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261320" w:rsidRDefault="00261320" w:rsidP="00261320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79743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(ขาดทุน)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  <w:r w:rsidR="007D4B2C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7546AF" w:rsidRDefault="007546AF" w:rsidP="00261320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747B6E" w:rsidRDefault="00261320" w:rsidP="00157325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6118D6" w:rsidRPr="00A36FAB" w:rsidRDefault="006118D6" w:rsidP="004E2D71">
      <w:pPr>
        <w:pStyle w:val="index"/>
        <w:numPr>
          <w:ilvl w:val="0"/>
          <w:numId w:val="18"/>
        </w:numPr>
        <w:tabs>
          <w:tab w:val="clear" w:pos="720"/>
        </w:tabs>
        <w:spacing w:after="0" w:line="240" w:lineRule="auto"/>
        <w:ind w:hanging="72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36FAB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741147" w:rsidRPr="00157325" w:rsidRDefault="00741147" w:rsidP="00580BC4">
      <w:pPr>
        <w:pStyle w:val="index"/>
        <w:tabs>
          <w:tab w:val="clear" w:pos="1134"/>
        </w:tabs>
        <w:spacing w:after="0"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3057D6" w:rsidRPr="00B10F95" w:rsidRDefault="00117FF0" w:rsidP="006175B8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Cs w:val="22"/>
          <w:lang w:bidi="th-TH"/>
        </w:rPr>
        <w:br w:type="page"/>
      </w:r>
      <w:r w:rsidR="003057D6" w:rsidRPr="00B10F9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6175B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3057D6" w:rsidRPr="00B10F95">
        <w:rPr>
          <w:rFonts w:ascii="Angsana New" w:hAnsi="Angsana New" w:cs="Angsana New"/>
          <w:sz w:val="30"/>
          <w:szCs w:val="30"/>
          <w:cs/>
        </w:rPr>
        <w:t>นี้</w:t>
      </w:r>
    </w:p>
    <w:p w:rsidR="0083298D" w:rsidRPr="00700018" w:rsidRDefault="0083298D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3298D" w:rsidRPr="007047EA" w:rsidRDefault="00117FF0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คณะ</w:t>
      </w:r>
      <w:r w:rsidR="00323BAD" w:rsidRPr="00B10F95">
        <w:rPr>
          <w:rFonts w:ascii="Angsana New" w:hAnsi="Angsana New" w:cs="Angsana New"/>
          <w:sz w:val="30"/>
          <w:szCs w:val="30"/>
          <w:cs/>
        </w:rPr>
        <w:t>กรรมการได้อนุมัติให้ออก</w:t>
      </w:r>
      <w:r w:rsidR="0083298D" w:rsidRPr="00B10F9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175B8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="006175B8" w:rsidRPr="00590644">
        <w:rPr>
          <w:rFonts w:ascii="Angsana New" w:hAnsi="Angsana New" w:cs="Angsana New" w:hint="cs"/>
          <w:sz w:val="30"/>
          <w:szCs w:val="30"/>
          <w:cs/>
        </w:rPr>
        <w:t>กาล</w:t>
      </w:r>
      <w:r w:rsidR="0083298D" w:rsidRPr="001461DC">
        <w:rPr>
          <w:rFonts w:ascii="Angsana New" w:hAnsi="Angsana New" w:cs="Angsana New"/>
          <w:sz w:val="30"/>
          <w:szCs w:val="30"/>
          <w:cs/>
        </w:rPr>
        <w:t>นี้เมื่อวันที่</w:t>
      </w:r>
      <w:r w:rsidR="001461DC">
        <w:rPr>
          <w:rFonts w:ascii="Angsana New" w:hAnsi="Angsana New" w:cs="Angsana New"/>
          <w:sz w:val="30"/>
          <w:szCs w:val="30"/>
        </w:rPr>
        <w:t xml:space="preserve"> </w:t>
      </w:r>
      <w:r w:rsidR="007546AF">
        <w:rPr>
          <w:rFonts w:ascii="Angsana New" w:hAnsi="Angsana New" w:cs="Angsana New"/>
          <w:sz w:val="30"/>
          <w:szCs w:val="30"/>
        </w:rPr>
        <w:t>14</w:t>
      </w:r>
      <w:r w:rsidR="001461DC">
        <w:rPr>
          <w:rFonts w:ascii="Angsana New" w:hAnsi="Angsana New" w:cs="Angsana New"/>
          <w:sz w:val="30"/>
          <w:szCs w:val="30"/>
        </w:rPr>
        <w:t xml:space="preserve"> </w:t>
      </w:r>
      <w:r w:rsidR="008B62F8" w:rsidRPr="00F4669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1461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67D6" w:rsidRPr="001461DC">
        <w:rPr>
          <w:rFonts w:ascii="Angsana New" w:hAnsi="Angsana New" w:cs="Angsana New"/>
          <w:sz w:val="30"/>
          <w:szCs w:val="30"/>
        </w:rPr>
        <w:t>2562</w:t>
      </w:r>
    </w:p>
    <w:p w:rsidR="0083298D" w:rsidRPr="00D55D5A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057D6" w:rsidRPr="00B10F95" w:rsidRDefault="003057D6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10F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83298D" w:rsidRPr="00700018" w:rsidRDefault="0083298D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F87FFB" w:rsidRDefault="007546AF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7FFB" w:rsidRPr="0089184D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บริษัทดำเนินธุรกิจหลักเกี่ยวกับการผลิตและจำหน</w:t>
      </w:r>
      <w:r w:rsidR="006D6C75" w:rsidRPr="0089184D">
        <w:rPr>
          <w:rFonts w:ascii="Angsana New" w:hAnsi="Angsana New" w:cs="Angsana New"/>
          <w:sz w:val="30"/>
          <w:szCs w:val="30"/>
          <w:cs/>
        </w:rPr>
        <w:t>่ายเครื่องดื่ม</w:t>
      </w:r>
    </w:p>
    <w:p w:rsidR="00ED153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871709" w:rsidRPr="00CC41ED" w:rsidRDefault="00871709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FB3">
        <w:rPr>
          <w:rFonts w:ascii="Angsana New" w:hAnsi="Angsana New" w:cs="Angsana New" w:hint="cs"/>
          <w:sz w:val="30"/>
          <w:szCs w:val="30"/>
          <w:cs/>
        </w:rPr>
        <w:t>รายละเอียดของ</w:t>
      </w:r>
      <w:r w:rsidR="00377609" w:rsidRPr="00556FB3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="00CC41ED" w:rsidRPr="00556FB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CF620C" w:rsidRPr="00556FB3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="00CF620C" w:rsidRPr="00DE709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2781E">
        <w:rPr>
          <w:rFonts w:ascii="Angsana New" w:hAnsi="Angsana New" w:cs="Angsana New"/>
          <w:sz w:val="30"/>
          <w:szCs w:val="30"/>
        </w:rPr>
        <w:t xml:space="preserve">30 </w:t>
      </w:r>
      <w:r w:rsidR="0052781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F620C" w:rsidRPr="00DE709A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="00EB6A21" w:rsidRPr="00DE709A">
        <w:rPr>
          <w:rFonts w:ascii="Angsana New" w:hAnsi="Angsana New" w:cs="Angsana New"/>
          <w:sz w:val="30"/>
          <w:szCs w:val="30"/>
        </w:rPr>
        <w:t>62</w:t>
      </w:r>
      <w:r w:rsidR="00AB740C" w:rsidRPr="00DE709A">
        <w:rPr>
          <w:rFonts w:ascii="Angsana New" w:hAnsi="Angsana New" w:cs="Angsana New"/>
          <w:sz w:val="30"/>
          <w:szCs w:val="30"/>
        </w:rPr>
        <w:t xml:space="preserve"> </w:t>
      </w:r>
      <w:r w:rsidR="00CF620C" w:rsidRPr="00DE709A">
        <w:rPr>
          <w:rFonts w:ascii="Angsana New" w:hAnsi="Angsana New" w:cs="Angsana New" w:hint="cs"/>
          <w:sz w:val="30"/>
          <w:szCs w:val="30"/>
          <w:cs/>
        </w:rPr>
        <w:t>และ</w:t>
      </w:r>
      <w:r w:rsidR="00556FB3" w:rsidRPr="00DE709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CF620C" w:rsidRPr="00DE709A">
        <w:rPr>
          <w:rFonts w:ascii="Angsana New" w:hAnsi="Angsana New" w:cs="Angsana New" w:hint="cs"/>
          <w:sz w:val="30"/>
          <w:szCs w:val="30"/>
          <w:cs/>
        </w:rPr>
        <w:t xml:space="preserve"> 31 ธันวาคม 25</w:t>
      </w:r>
      <w:r w:rsidR="00EB6A21" w:rsidRPr="00DE709A">
        <w:rPr>
          <w:rFonts w:ascii="Angsana New" w:hAnsi="Angsana New" w:cs="Angsana New"/>
          <w:sz w:val="30"/>
          <w:szCs w:val="30"/>
        </w:rPr>
        <w:t>61</w:t>
      </w:r>
      <w:r w:rsidRPr="00DE709A">
        <w:rPr>
          <w:rFonts w:ascii="Angsana New" w:hAnsi="Angsana New" w:cs="Angsana New" w:hint="cs"/>
          <w:sz w:val="30"/>
          <w:szCs w:val="30"/>
          <w:cs/>
        </w:rPr>
        <w:t xml:space="preserve"> ได้</w:t>
      </w:r>
      <w:r w:rsidRPr="00556FB3">
        <w:rPr>
          <w:rFonts w:ascii="Angsana New" w:hAnsi="Angsana New" w:cs="Angsana New" w:hint="cs"/>
          <w:sz w:val="30"/>
          <w:szCs w:val="30"/>
          <w:cs/>
        </w:rPr>
        <w:t>เปิดเผยไว้ในหมายเหตุ</w:t>
      </w:r>
      <w:r>
        <w:rPr>
          <w:rFonts w:ascii="Angsana New" w:hAnsi="Angsana New" w:cs="Angsana New" w:hint="cs"/>
          <w:sz w:val="30"/>
          <w:szCs w:val="30"/>
          <w:cs/>
        </w:rPr>
        <w:t>ประกอบ</w:t>
      </w:r>
      <w:r w:rsidR="00D27D94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งบการเงินระหว่างกาลข้อ </w:t>
      </w:r>
      <w:r w:rsidR="006D1DBC">
        <w:rPr>
          <w:rFonts w:ascii="Angsana New" w:hAnsi="Angsana New" w:cs="Angsana New"/>
          <w:sz w:val="30"/>
          <w:szCs w:val="30"/>
        </w:rPr>
        <w:t>5</w:t>
      </w:r>
      <w:r w:rsidR="00CC41ED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C41ED">
        <w:rPr>
          <w:rFonts w:ascii="Angsana New" w:hAnsi="Angsana New" w:cs="Angsana New"/>
          <w:sz w:val="30"/>
          <w:szCs w:val="30"/>
        </w:rPr>
        <w:t xml:space="preserve">6 </w:t>
      </w:r>
      <w:r w:rsidR="00CC41ED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:rsidR="00D27D94" w:rsidRDefault="00D27D94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4D4FDD" w:rsidRPr="0089184D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89184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6175B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D54AB4" w:rsidRPr="00700018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794629" w:rsidRPr="0089184D" w:rsidRDefault="00794629" w:rsidP="00B41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89184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794629" w:rsidRPr="00700018" w:rsidRDefault="00794629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DC19B2" w:rsidRDefault="001C4C90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งบการเงินระหว่างกาลนี้</w:t>
      </w:r>
      <w:r w:rsidR="007546AF" w:rsidRPr="00A42301">
        <w:rPr>
          <w:rFonts w:ascii="Angsana New" w:hAnsi="Angsana New" w:cs="Angsana New" w:hint="cs"/>
          <w:spacing w:val="1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3939DA">
        <w:rPr>
          <w:rFonts w:ascii="Angsana New" w:hAnsi="Angsana New" w:cs="Angsana New" w:hint="cs"/>
          <w:spacing w:val="1"/>
          <w:sz w:val="30"/>
          <w:szCs w:val="30"/>
          <w:cs/>
        </w:rPr>
        <w:t xml:space="preserve"> (</w:t>
      </w:r>
      <w:r w:rsidR="003939DA">
        <w:rPr>
          <w:rFonts w:ascii="Angsana New" w:hAnsi="Angsana New" w:cs="Angsana New"/>
          <w:spacing w:val="1"/>
          <w:sz w:val="30"/>
          <w:szCs w:val="30"/>
        </w:rPr>
        <w:t>“</w:t>
      </w:r>
      <w:r w:rsidR="003939DA">
        <w:rPr>
          <w:rFonts w:ascii="Angsana New" w:hAnsi="Angsana New" w:cs="Angsana New" w:hint="cs"/>
          <w:spacing w:val="1"/>
          <w:sz w:val="30"/>
          <w:szCs w:val="30"/>
          <w:cs/>
        </w:rPr>
        <w:t>งบการเงินระหว่างกาล</w:t>
      </w:r>
      <w:r w:rsidR="003939DA">
        <w:rPr>
          <w:rFonts w:ascii="Angsana New" w:hAnsi="Angsana New" w:cs="Angsana New"/>
          <w:spacing w:val="1"/>
          <w:sz w:val="30"/>
          <w:szCs w:val="30"/>
        </w:rPr>
        <w:t>”</w:t>
      </w:r>
      <w:r w:rsidR="003939DA">
        <w:rPr>
          <w:rFonts w:ascii="Angsana New" w:hAnsi="Angsana New" w:cs="Angsana New" w:hint="cs"/>
          <w:spacing w:val="1"/>
          <w:sz w:val="30"/>
          <w:szCs w:val="30"/>
          <w:cs/>
        </w:rPr>
        <w:t xml:space="preserve">) </w:t>
      </w:r>
      <w:r w:rsidR="006175B8" w:rsidRPr="00A42301">
        <w:rPr>
          <w:rFonts w:ascii="Angsana New" w:hAnsi="Angsana New" w:cs="Angsana New"/>
          <w:spacing w:val="1"/>
          <w:sz w:val="30"/>
          <w:szCs w:val="30"/>
          <w:cs/>
        </w:rPr>
        <w:t>ตามมาตรฐานการบัญชี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ฉบับที</w:t>
      </w:r>
      <w:r w:rsidR="007546AF" w:rsidRPr="00A42301">
        <w:rPr>
          <w:rFonts w:ascii="Angsana New" w:hAnsi="Angsana New" w:cs="Angsana New" w:hint="cs"/>
          <w:spacing w:val="1"/>
          <w:sz w:val="30"/>
          <w:szCs w:val="30"/>
          <w:cs/>
        </w:rPr>
        <w:t>่</w:t>
      </w:r>
      <w:r w:rsidR="00A42301"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34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เรื่อง</w:t>
      </w:r>
      <w:r w:rsidR="004E5AD2"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="001553E3" w:rsidRPr="00A42301">
        <w:rPr>
          <w:rFonts w:ascii="Angsana New" w:hAnsi="Angsana New" w:cs="Angsana New" w:hint="cs"/>
          <w:i/>
          <w:iCs/>
          <w:spacing w:val="1"/>
          <w:sz w:val="30"/>
          <w:szCs w:val="30"/>
          <w:cs/>
        </w:rPr>
        <w:t>การ</w:t>
      </w:r>
      <w:r w:rsidR="00A64025" w:rsidRPr="00A42301">
        <w:rPr>
          <w:rFonts w:ascii="Angsana New" w:hAnsi="Angsana New" w:cs="Angsana New" w:hint="cs"/>
          <w:i/>
          <w:iCs/>
          <w:spacing w:val="1"/>
          <w:sz w:val="30"/>
          <w:szCs w:val="30"/>
          <w:cs/>
        </w:rPr>
        <w:t>รายงานทาง</w:t>
      </w:r>
      <w:r w:rsidRPr="00A42301">
        <w:rPr>
          <w:rFonts w:ascii="Angsana New" w:hAnsi="Angsana New" w:cs="Angsana New"/>
          <w:i/>
          <w:iCs/>
          <w:spacing w:val="1"/>
          <w:sz w:val="30"/>
          <w:szCs w:val="30"/>
          <w:cs/>
        </w:rPr>
        <w:t>การเงินระหว่างกาล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D70F8E" w:rsidRPr="00A42301">
        <w:rPr>
          <w:rFonts w:ascii="Angsana New" w:hAnsi="Angsana New" w:cs="Angsana New"/>
          <w:spacing w:val="1"/>
          <w:sz w:val="30"/>
          <w:szCs w:val="30"/>
          <w:cs/>
        </w:rPr>
        <w:t xml:space="preserve">ฯ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E92BF3" w:rsidRPr="00A42301" w:rsidRDefault="00E92BF3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pacing w:val="1"/>
          <w:sz w:val="30"/>
          <w:szCs w:val="30"/>
        </w:rPr>
      </w:pPr>
    </w:p>
    <w:p w:rsidR="002A2204" w:rsidRPr="00700018" w:rsidRDefault="001C4C90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00018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D4172B">
        <w:rPr>
          <w:rFonts w:ascii="Angsana New" w:hAnsi="Angsana New" w:cs="Angsana New"/>
          <w:sz w:val="30"/>
          <w:szCs w:val="30"/>
          <w:cs/>
        </w:rPr>
        <w:t>บปีสิ้นสุ</w:t>
      </w:r>
      <w:r w:rsidR="00D4172B" w:rsidRPr="00265515">
        <w:rPr>
          <w:rFonts w:ascii="Angsana New" w:hAnsi="Angsana New" w:cs="Angsana New"/>
          <w:sz w:val="30"/>
          <w:szCs w:val="30"/>
          <w:cs/>
        </w:rPr>
        <w:t>ดวั</w:t>
      </w:r>
      <w:r w:rsidR="00D4172B" w:rsidRPr="009F6956">
        <w:rPr>
          <w:rFonts w:ascii="Angsana New" w:hAnsi="Angsana New" w:cs="Angsana New"/>
          <w:sz w:val="30"/>
          <w:szCs w:val="30"/>
          <w:cs/>
        </w:rPr>
        <w:t xml:space="preserve">นที่ 31 ธันวาคม </w:t>
      </w:r>
      <w:r w:rsidR="00265515" w:rsidRPr="009F6956">
        <w:rPr>
          <w:rFonts w:ascii="Angsana New" w:hAnsi="Angsana New" w:cs="Angsana New"/>
          <w:sz w:val="30"/>
          <w:szCs w:val="30"/>
          <w:cs/>
        </w:rPr>
        <w:t>25</w:t>
      </w:r>
      <w:r w:rsidR="006B4413" w:rsidRPr="009F6956">
        <w:rPr>
          <w:rFonts w:ascii="Angsana New" w:hAnsi="Angsana New" w:cs="Angsana New"/>
          <w:sz w:val="30"/>
          <w:szCs w:val="30"/>
        </w:rPr>
        <w:t>61</w:t>
      </w:r>
      <w:r w:rsidRPr="00700018">
        <w:rPr>
          <w:rFonts w:ascii="Angsana New" w:hAnsi="Angsana New" w:cs="Angsana New"/>
          <w:sz w:val="30"/>
          <w:szCs w:val="30"/>
        </w:rPr>
        <w:t xml:space="preserve"> </w:t>
      </w:r>
      <w:r w:rsidR="00A64025">
        <w:rPr>
          <w:rFonts w:ascii="Angsana New" w:hAnsi="Angsana New" w:cs="Angsana New"/>
          <w:sz w:val="30"/>
          <w:szCs w:val="30"/>
        </w:rPr>
        <w:br/>
      </w:r>
      <w:r w:rsidRPr="00700018">
        <w:rPr>
          <w:rFonts w:ascii="Angsana New" w:hAnsi="Angsana New" w:cs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="00EA400E">
        <w:rPr>
          <w:rFonts w:ascii="Angsana New" w:hAnsi="Angsana New" w:cs="Angsana New"/>
          <w:sz w:val="30"/>
          <w:szCs w:val="30"/>
          <w:cs/>
        </w:rPr>
        <w:t>ที่ได้เคยนำเสนอรายงานไปแล้ว</w:t>
      </w:r>
      <w:r w:rsidR="00EA400E">
        <w:rPr>
          <w:rFonts w:ascii="Angsana New" w:hAnsi="Angsana New" w:cs="Angsana New"/>
          <w:sz w:val="30"/>
          <w:szCs w:val="30"/>
        </w:rPr>
        <w:br/>
      </w:r>
      <w:r w:rsidRPr="00EA400E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265515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EA400E">
        <w:rPr>
          <w:rFonts w:ascii="Angsana New" w:hAnsi="Angsana New" w:cs="Angsana New"/>
          <w:sz w:val="30"/>
          <w:szCs w:val="30"/>
          <w:cs/>
        </w:rPr>
        <w:t>สำหรั</w:t>
      </w:r>
      <w:r w:rsidR="00265515">
        <w:rPr>
          <w:rFonts w:ascii="Angsana New" w:hAnsi="Angsana New" w:cs="Angsana New"/>
          <w:sz w:val="30"/>
          <w:szCs w:val="30"/>
          <w:cs/>
        </w:rPr>
        <w:t>บปีสิ้นสุด</w:t>
      </w:r>
      <w:r w:rsidR="00265515" w:rsidRPr="00471556">
        <w:rPr>
          <w:rFonts w:ascii="Angsana New" w:hAnsi="Angsana New" w:cs="Angsana New"/>
          <w:sz w:val="30"/>
          <w:szCs w:val="30"/>
          <w:cs/>
        </w:rPr>
        <w:t>วันที่ 31 ธันวาคม 25</w:t>
      </w:r>
      <w:r w:rsidR="006B4413" w:rsidRPr="00471556">
        <w:rPr>
          <w:rFonts w:ascii="Angsana New" w:hAnsi="Angsana New" w:cs="Angsana New"/>
          <w:sz w:val="30"/>
          <w:szCs w:val="30"/>
        </w:rPr>
        <w:t>61</w:t>
      </w:r>
    </w:p>
    <w:p w:rsidR="009F70A7" w:rsidRDefault="009F70A7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9F70A7" w:rsidRPr="009F70A7" w:rsidRDefault="009F70A7" w:rsidP="009F70A7">
      <w:pPr>
        <w:rPr>
          <w:rFonts w:ascii="Angsana New" w:hAnsi="Angsana New" w:cs="Angsana New"/>
          <w:sz w:val="30"/>
          <w:szCs w:val="30"/>
        </w:rPr>
      </w:pPr>
    </w:p>
    <w:p w:rsidR="009F70A7" w:rsidRDefault="009F70A7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2A2204" w:rsidRDefault="002A2204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9F70A7" w:rsidRDefault="009F70A7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9F70A7" w:rsidRDefault="009F70A7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9F70A7" w:rsidRDefault="009F70A7" w:rsidP="00896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DE262D" w:rsidRPr="003D24B5" w:rsidRDefault="00DE262D" w:rsidP="00B41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D24B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การใช้วิจารณญาณ</w:t>
      </w:r>
      <w:r w:rsidRPr="003D24B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3D24B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การประมาณการและนโยบายการบัญชี</w:t>
      </w:r>
      <w:r w:rsidRPr="003D24B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:rsidR="00DE262D" w:rsidRPr="00DE262D" w:rsidRDefault="00DE262D" w:rsidP="00DE2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DE262D" w:rsidRPr="007047EA" w:rsidRDefault="00DE262D" w:rsidP="00DE2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E262D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457073">
        <w:rPr>
          <w:rFonts w:ascii="Angsana New" w:hAnsi="Angsana New" w:cs="Angsana New"/>
          <w:sz w:val="30"/>
          <w:szCs w:val="30"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DE262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DE262D">
        <w:rPr>
          <w:rFonts w:ascii="Angsana New" w:hAnsi="Angsana New" w:cs="Angsana New" w:hint="cs"/>
          <w:sz w:val="30"/>
          <w:szCs w:val="30"/>
          <w:cs/>
        </w:rPr>
        <w:t>เว้นแต่การรับรู้รายได้ที่ต้องใช้วิจารณญาณเพิ่มเติมในการพิจารณาจังหวะเวลาในการส่งมอบการควบคุม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เพื่อประเมินว่าจะรับรู้รายได้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ณ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เวลาใดเวลาหนึ่งหรือ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 w:hint="cs"/>
          <w:sz w:val="30"/>
          <w:szCs w:val="30"/>
          <w:cs/>
        </w:rPr>
        <w:t>รับรู้ตลอดช่วงเวลาหนึ่งตามข้อกำหนดของมาตรฐานการรายงานทางการเงินฉบับที่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15 </w:t>
      </w:r>
      <w:r w:rsidRPr="00DE262D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396B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90396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DE262D">
        <w:rPr>
          <w:rFonts w:ascii="Angsana New" w:hAnsi="Angsana New" w:cs="Angsana New"/>
          <w:sz w:val="30"/>
          <w:szCs w:val="30"/>
          <w:cs/>
        </w:rPr>
        <w:t>(“</w:t>
      </w:r>
      <w:r w:rsidRPr="00DE262D">
        <w:rPr>
          <w:rFonts w:ascii="Angsana New" w:hAnsi="Angsana New" w:cs="Angsana New"/>
          <w:sz w:val="30"/>
          <w:szCs w:val="30"/>
        </w:rPr>
        <w:t xml:space="preserve">TFRS 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15”) </w:t>
      </w:r>
      <w:r w:rsidRPr="00DE262D">
        <w:rPr>
          <w:rFonts w:ascii="Angsana New" w:hAnsi="Angsana New" w:cs="Angsana New" w:hint="cs"/>
          <w:sz w:val="30"/>
          <w:szCs w:val="30"/>
          <w:cs/>
        </w:rPr>
        <w:t>ที่กลุ่มบริษัทถือปฏิบัติเป็นครั้งแรกแทนมาตรฐานการบัญชีฉบับที่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18 </w:t>
      </w:r>
      <w:r w:rsidRPr="00DE262D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37DD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="00126C9D">
        <w:rPr>
          <w:rFonts w:ascii="Angsana New" w:hAnsi="Angsana New" w:cs="Angsana New"/>
          <w:i/>
          <w:iCs/>
          <w:sz w:val="30"/>
          <w:szCs w:val="30"/>
        </w:rPr>
        <w:br/>
      </w:r>
      <w:r w:rsidRPr="00DE262D">
        <w:rPr>
          <w:rFonts w:ascii="Angsana New" w:hAnsi="Angsana New" w:cs="Angsana New"/>
          <w:sz w:val="30"/>
          <w:szCs w:val="30"/>
          <w:cs/>
        </w:rPr>
        <w:t>(“</w:t>
      </w:r>
      <w:r w:rsidRPr="00DE262D">
        <w:rPr>
          <w:rFonts w:ascii="Angsana New" w:hAnsi="Angsana New" w:cs="Angsana New"/>
          <w:sz w:val="30"/>
          <w:szCs w:val="30"/>
        </w:rPr>
        <w:t xml:space="preserve">TAS </w:t>
      </w:r>
      <w:r w:rsidRPr="00DE262D">
        <w:rPr>
          <w:rFonts w:ascii="Angsana New" w:hAnsi="Angsana New" w:cs="Angsana New"/>
          <w:sz w:val="30"/>
          <w:szCs w:val="30"/>
          <w:cs/>
        </w:rPr>
        <w:t xml:space="preserve">18”) </w:t>
      </w:r>
      <w:r w:rsidRPr="00DE262D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1254D6" w:rsidRDefault="001254D6" w:rsidP="0012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85BEC" w:rsidRPr="00985BEC" w:rsidRDefault="00985BEC" w:rsidP="00985B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5BEC">
        <w:rPr>
          <w:rFonts w:ascii="Angsana New" w:hAnsi="Angsana New"/>
          <w:sz w:val="30"/>
          <w:szCs w:val="30"/>
          <w:cs/>
        </w:rPr>
        <w:t>ตาม</w:t>
      </w:r>
      <w:r w:rsidRPr="00985BEC">
        <w:rPr>
          <w:rFonts w:ascii="Angsana New" w:hAnsi="Angsana New"/>
          <w:sz w:val="30"/>
          <w:szCs w:val="30"/>
        </w:rPr>
        <w:t xml:space="preserve"> TFRS 15</w:t>
      </w:r>
      <w:r w:rsidRPr="00985BEC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985BEC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985BEC">
        <w:rPr>
          <w:rFonts w:ascii="Angsana New" w:hAnsi="Angsana New"/>
          <w:sz w:val="30"/>
          <w:szCs w:val="30"/>
          <w:cs/>
        </w:rPr>
        <w:t>ควบคุม</w:t>
      </w:r>
      <w:r w:rsidRPr="00985BEC">
        <w:rPr>
          <w:rFonts w:ascii="Angsana New" w:hAnsi="Angsana New" w:hint="cs"/>
          <w:sz w:val="30"/>
          <w:szCs w:val="30"/>
          <w:cs/>
        </w:rPr>
        <w:t>ใน</w:t>
      </w:r>
      <w:r w:rsidRPr="00985BEC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985BEC">
        <w:rPr>
          <w:rFonts w:ascii="Angsana New" w:hAnsi="Angsana New"/>
          <w:sz w:val="30"/>
          <w:szCs w:val="30"/>
        </w:rPr>
        <w:t xml:space="preserve"> </w:t>
      </w:r>
      <w:r w:rsidRPr="00985BEC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985BEC">
        <w:rPr>
          <w:rFonts w:ascii="Angsana New" w:hAnsi="Angsana New"/>
          <w:sz w:val="30"/>
          <w:szCs w:val="30"/>
          <w:cs/>
        </w:rPr>
        <w:t>กลุ่มบริษัท</w:t>
      </w:r>
      <w:r w:rsidRPr="00985BEC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985BEC">
        <w:rPr>
          <w:rFonts w:ascii="Angsana New" w:hAnsi="Angsana New"/>
          <w:sz w:val="30"/>
          <w:szCs w:val="30"/>
          <w:cs/>
        </w:rPr>
        <w:t>และมีการใช้</w:t>
      </w:r>
      <w:r w:rsidRPr="00985BEC">
        <w:rPr>
          <w:rFonts w:ascii="Angsana New" w:hAnsi="Angsana New" w:hint="cs"/>
          <w:sz w:val="30"/>
          <w:szCs w:val="30"/>
          <w:cs/>
        </w:rPr>
        <w:t>วิจารณญาณ</w:t>
      </w:r>
      <w:r w:rsidRPr="00985BEC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เวลาใดเวลาหนึ่งหรือรับรู้ตลอดช่วงเวลาหนึ่ง</w:t>
      </w:r>
      <w:r w:rsidRPr="00985BEC">
        <w:rPr>
          <w:rFonts w:ascii="Angsana New" w:hAnsi="Angsana New" w:hint="cs"/>
          <w:sz w:val="30"/>
          <w:szCs w:val="30"/>
          <w:cs/>
        </w:rPr>
        <w:t xml:space="preserve"> </w:t>
      </w:r>
      <w:r w:rsidRPr="00985BEC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985BEC">
        <w:rPr>
          <w:rFonts w:ascii="Angsana New" w:hAnsi="Angsana New"/>
          <w:sz w:val="30"/>
          <w:szCs w:val="30"/>
        </w:rPr>
        <w:t>TAS 18</w:t>
      </w:r>
      <w:r w:rsidR="007626AF">
        <w:rPr>
          <w:rFonts w:ascii="Angsana New" w:hAnsi="Angsana New"/>
          <w:sz w:val="30"/>
          <w:szCs w:val="30"/>
        </w:rPr>
        <w:br/>
      </w:r>
      <w:r w:rsidRPr="00985BEC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985BEC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985BEC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="007626AF">
        <w:rPr>
          <w:rFonts w:ascii="Angsana New" w:hAnsi="Angsana New"/>
          <w:sz w:val="30"/>
          <w:szCs w:val="30"/>
        </w:rPr>
        <w:t xml:space="preserve"> </w:t>
      </w:r>
      <w:r w:rsidRPr="00985BEC">
        <w:rPr>
          <w:rFonts w:ascii="Angsana New" w:hAnsi="Angsana New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 ณ วันสิ้นรอบระยะเวลารายงาน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85BEC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85BEC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1254D6" w:rsidRDefault="001254D6" w:rsidP="0012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41D95" w:rsidRPr="00B41D95" w:rsidRDefault="003939DA" w:rsidP="0012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939DA">
        <w:rPr>
          <w:rFonts w:ascii="Angsana New" w:hAnsi="Angsana New" w:cs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3939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39DA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มาตรฐานการรายงานทางการเงินที่ออกใหม่ที่เกี่ยวกับการดำเนินงานของกลุ่มบริษั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Pr="003939DA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</w:t>
      </w:r>
      <w:r w:rsidR="00126C9D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</w:t>
      </w:r>
      <w:r w:rsidRPr="003939DA">
        <w:rPr>
          <w:rFonts w:ascii="Angsana New" w:hAnsi="Angsana New" w:cs="Angsana New" w:hint="cs"/>
          <w:sz w:val="30"/>
          <w:szCs w:val="30"/>
          <w:cs/>
        </w:rPr>
        <w:t>ข้อ</w:t>
      </w:r>
      <w:r w:rsidRPr="003939DA">
        <w:rPr>
          <w:rFonts w:ascii="Angsana New" w:hAnsi="Angsana New" w:cs="Angsana New"/>
          <w:sz w:val="30"/>
          <w:szCs w:val="30"/>
          <w:cs/>
        </w:rPr>
        <w:t xml:space="preserve"> </w:t>
      </w:r>
      <w:r w:rsidR="00C578BB">
        <w:rPr>
          <w:rFonts w:ascii="Angsana New" w:hAnsi="Angsana New" w:cs="Angsana New"/>
          <w:sz w:val="30"/>
          <w:szCs w:val="30"/>
        </w:rPr>
        <w:t>1</w:t>
      </w:r>
      <w:r w:rsidRPr="003939DA">
        <w:rPr>
          <w:rFonts w:ascii="Angsana New" w:hAnsi="Angsana New" w:cs="Angsana New"/>
          <w:sz w:val="30"/>
          <w:szCs w:val="30"/>
        </w:rPr>
        <w:t>3</w:t>
      </w:r>
    </w:p>
    <w:p w:rsidR="00904EDF" w:rsidRPr="00904EDF" w:rsidRDefault="00904EDF" w:rsidP="0090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2448B1" w:rsidRDefault="002448B1" w:rsidP="00B415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sectPr w:rsidR="002448B1" w:rsidSect="00F66382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589" w:gutter="0"/>
          <w:pgNumType w:start="14"/>
          <w:cols w:space="720"/>
        </w:sectPr>
      </w:pPr>
    </w:p>
    <w:p w:rsidR="00C315FB" w:rsidRPr="00F02A96" w:rsidRDefault="00C315FB" w:rsidP="00C315F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F02A9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1C7DF8" w:rsidRPr="00367292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:rsidR="000B789D" w:rsidRDefault="000B789D" w:rsidP="00527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="Angsana New" w:hAnsi="Angsana New" w:cs="Angsana New"/>
          <w:b/>
          <w:sz w:val="30"/>
          <w:szCs w:val="30"/>
        </w:rPr>
      </w:pPr>
      <w:r w:rsidRPr="000B789D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D1079F" w:rsidRPr="000B789D">
        <w:rPr>
          <w:rFonts w:ascii="Angsana New" w:hAnsi="Angsana New" w:cs="Angsana New"/>
          <w:b/>
          <w:sz w:val="30"/>
          <w:szCs w:val="30"/>
          <w:cs/>
        </w:rPr>
        <w:t>การร่วมค้า</w:t>
      </w:r>
      <w:r w:rsidRPr="000B789D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="00D1079F" w:rsidRPr="000B789D">
        <w:rPr>
          <w:rFonts w:ascii="Angsana New" w:hAnsi="Angsana New" w:cs="Angsana New" w:hint="cs"/>
          <w:b/>
          <w:sz w:val="30"/>
          <w:szCs w:val="30"/>
          <w:cs/>
        </w:rPr>
        <w:t>บริษัทย่อย</w:t>
      </w:r>
      <w:r w:rsidRPr="000B789D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</w:t>
      </w:r>
      <w:r w:rsidR="0096668B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ประกอบงบการเงินระหว่างกาล</w:t>
      </w:r>
      <w:r w:rsidRPr="000B789D">
        <w:rPr>
          <w:rFonts w:ascii="Angsana New" w:hAnsi="Angsana New" w:cs="Angsana New" w:hint="cs"/>
          <w:b/>
          <w:sz w:val="30"/>
          <w:szCs w:val="30"/>
          <w:cs/>
        </w:rPr>
        <w:t>ข้อ</w:t>
      </w:r>
      <w:r w:rsidRPr="000B789D">
        <w:rPr>
          <w:rFonts w:ascii="Angsana New" w:hAnsi="Angsana New" w:cs="Angsana New"/>
          <w:bCs/>
          <w:sz w:val="30"/>
          <w:szCs w:val="30"/>
        </w:rPr>
        <w:t xml:space="preserve"> </w:t>
      </w:r>
      <w:r>
        <w:rPr>
          <w:rFonts w:ascii="Angsana New" w:hAnsi="Angsana New" w:cs="Angsana New"/>
          <w:bCs/>
          <w:sz w:val="30"/>
          <w:szCs w:val="30"/>
        </w:rPr>
        <w:t>5</w:t>
      </w:r>
      <w:r w:rsidRPr="000B789D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0B789D">
        <w:rPr>
          <w:rFonts w:ascii="Angsana New" w:hAnsi="Angsana New" w:cs="Angsana New"/>
          <w:b/>
          <w:sz w:val="30"/>
          <w:szCs w:val="30"/>
          <w:cs/>
        </w:rPr>
        <w:t>และ</w:t>
      </w:r>
      <w:r w:rsidRPr="000B789D">
        <w:rPr>
          <w:rFonts w:ascii="Angsana New" w:hAnsi="Angsana New" w:cs="Angsana New"/>
          <w:bCs/>
          <w:sz w:val="30"/>
          <w:szCs w:val="30"/>
        </w:rPr>
        <w:t xml:space="preserve"> </w:t>
      </w:r>
      <w:r>
        <w:rPr>
          <w:rFonts w:ascii="Angsana New" w:hAnsi="Angsana New" w:cs="Angsana New"/>
          <w:bCs/>
          <w:sz w:val="30"/>
          <w:szCs w:val="30"/>
        </w:rPr>
        <w:t>6</w:t>
      </w:r>
      <w:r w:rsidRPr="000B789D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0B789D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="00C648CD">
        <w:rPr>
          <w:rFonts w:ascii="Angsana New" w:hAnsi="Angsana New" w:cs="Angsana New" w:hint="cs"/>
          <w:b/>
          <w:sz w:val="30"/>
          <w:szCs w:val="30"/>
          <w:cs/>
        </w:rPr>
        <w:t>ความสัมพันธ์กับผู้บริหารสำคัญและ</w:t>
      </w:r>
      <w:r w:rsidRPr="000B789D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อื่นที่มีรายการระหว่างกันที่มีนัยสำคัญในระหว่างงวดมีดังต่อไปนี้</w:t>
      </w:r>
    </w:p>
    <w:p w:rsidR="00A731FB" w:rsidRDefault="00A731FB" w:rsidP="00527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81" w:type="dxa"/>
        <w:tblInd w:w="547" w:type="dxa"/>
        <w:tblLook w:val="04A0" w:firstRow="1" w:lastRow="0" w:firstColumn="1" w:lastColumn="0" w:noHBand="0" w:noVBand="1"/>
      </w:tblPr>
      <w:tblGrid>
        <w:gridCol w:w="3611"/>
        <w:gridCol w:w="1440"/>
        <w:gridCol w:w="4230"/>
      </w:tblGrid>
      <w:tr w:rsidR="00A731FB" w:rsidRPr="00B55F8B" w:rsidTr="00F962AE">
        <w:trPr>
          <w:trHeight w:val="434"/>
          <w:tblHeader/>
        </w:trPr>
        <w:tc>
          <w:tcPr>
            <w:tcW w:w="3611" w:type="dxa"/>
          </w:tcPr>
          <w:p w:rsidR="00A731FB" w:rsidRPr="00B55F8B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5F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ชื่อกิจการ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หรือบุคคล</w:t>
            </w:r>
          </w:p>
        </w:tc>
        <w:tc>
          <w:tcPr>
            <w:tcW w:w="1440" w:type="dxa"/>
          </w:tcPr>
          <w:p w:rsidR="00A731FB" w:rsidRPr="00B55F8B" w:rsidRDefault="00A731FB" w:rsidP="00F962AE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55F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230" w:type="dxa"/>
          </w:tcPr>
          <w:p w:rsidR="00A731FB" w:rsidRPr="00B55F8B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5F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A731FB" w:rsidRPr="00B55F8B" w:rsidTr="00F962AE">
        <w:trPr>
          <w:trHeight w:val="434"/>
          <w:tblHeader/>
        </w:trPr>
        <w:tc>
          <w:tcPr>
            <w:tcW w:w="3611" w:type="dxa"/>
          </w:tcPr>
          <w:p w:rsidR="00A731FB" w:rsidRPr="00B55F8B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:rsidR="00A731FB" w:rsidRPr="00B55F8B" w:rsidRDefault="00A731FB" w:rsidP="00F962AE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55F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230" w:type="dxa"/>
          </w:tcPr>
          <w:p w:rsidR="00A731FB" w:rsidRPr="00B55F8B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A731FB" w:rsidRPr="00CA18EA" w:rsidTr="00F962AE">
        <w:tc>
          <w:tcPr>
            <w:tcW w:w="3611" w:type="dxa"/>
          </w:tcPr>
          <w:p w:rsidR="00A731FB" w:rsidRPr="00CA18EA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</w:tcPr>
          <w:p w:rsidR="00A731FB" w:rsidRPr="00CA18EA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230" w:type="dxa"/>
          </w:tcPr>
          <w:p w:rsidR="00A731FB" w:rsidRPr="00CA18EA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F33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บุคคลที่มีอำนาจและความรับผิดชอบในการ</w:t>
            </w:r>
            <w:r w:rsidRPr="009F33C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       </w:t>
            </w:r>
            <w:r w:rsidRPr="009F33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วางแผน สั่งการและควบคุมกิจกรรมต่างๆ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9F33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9F33C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9F33C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กิจการไม่ว่าทางตรงหรือทางอ้อม ทั้งนี้รวมถึงเป็นผู้ถือหุ้นรายใหญ่และเป็นกรรมการของบริษัท</w:t>
            </w:r>
          </w:p>
        </w:tc>
      </w:tr>
      <w:tr w:rsidR="00A731FB" w:rsidRPr="00250612" w:rsidTr="00F962AE">
        <w:tc>
          <w:tcPr>
            <w:tcW w:w="3611" w:type="dxa"/>
          </w:tcPr>
          <w:p w:rsidR="00A731FB" w:rsidRPr="00B55F8B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55F8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40" w:type="dxa"/>
          </w:tcPr>
          <w:p w:rsidR="00A731FB" w:rsidRPr="00B55F8B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55F8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230" w:type="dxa"/>
          </w:tcPr>
          <w:p w:rsidR="00A731FB" w:rsidRPr="00250612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  <w:lang w:val="en-US" w:eastAsia="en-US"/>
              </w:rPr>
            </w:pPr>
            <w:r w:rsidRPr="00250612">
              <w:rPr>
                <w:rFonts w:ascii="Angsana New" w:hAnsi="Angsana New" w:hint="cs"/>
                <w:spacing w:val="2"/>
                <w:sz w:val="30"/>
                <w:szCs w:val="30"/>
                <w:cs/>
                <w:lang w:val="en-US" w:eastAsia="en-US"/>
              </w:rPr>
              <w:t>เป็นผู้ถือหุ้นรายใหญ่และเป็นกรรมการของบริษัท</w:t>
            </w:r>
          </w:p>
        </w:tc>
      </w:tr>
      <w:tr w:rsidR="00A731FB" w:rsidRPr="00CA18EA" w:rsidTr="00F962AE">
        <w:tc>
          <w:tcPr>
            <w:tcW w:w="3611" w:type="dxa"/>
          </w:tcPr>
          <w:p w:rsidR="00A731FB" w:rsidRPr="00CA18EA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ไอ แอม กรีนที จำกัด</w:t>
            </w:r>
          </w:p>
        </w:tc>
        <w:tc>
          <w:tcPr>
            <w:tcW w:w="1440" w:type="dxa"/>
          </w:tcPr>
          <w:p w:rsidR="00A731FB" w:rsidRPr="00CA18EA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230" w:type="dxa"/>
          </w:tcPr>
          <w:p w:rsidR="00A731FB" w:rsidRPr="00CA18EA" w:rsidRDefault="00A731FB" w:rsidP="00F962AE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A18E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มีผู้ถือหุ้นร่วมกันและญาติสนิทของกรรมการของบริษัทเป็นกรรมการ</w:t>
            </w:r>
          </w:p>
        </w:tc>
      </w:tr>
    </w:tbl>
    <w:p w:rsidR="000B789D" w:rsidRDefault="000B789D" w:rsidP="00A73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:rsidR="0052781E" w:rsidRPr="0052781E" w:rsidRDefault="0052781E" w:rsidP="00527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52781E">
        <w:rPr>
          <w:rFonts w:ascii="Angsana New" w:hAnsi="Angsana New" w:cs="Angsana New"/>
          <w:sz w:val="30"/>
          <w:szCs w:val="30"/>
          <w:cs/>
          <w:lang w:val="x-none" w:eastAsia="x-none"/>
        </w:rPr>
        <w:t>รายการที่สำคัญกับบุคคลหรือกิจการที่เกี่ยวข้องกันสำหรับงวดสามเดือน</w:t>
      </w:r>
      <w:r w:rsidRPr="0052781E">
        <w:rPr>
          <w:rFonts w:ascii="Angsana New" w:hAnsi="Angsana New" w:cs="Angsana New" w:hint="cs"/>
          <w:sz w:val="30"/>
          <w:szCs w:val="30"/>
          <w:cs/>
          <w:lang w:eastAsia="x-none"/>
        </w:rPr>
        <w:t>และหกเดือน</w:t>
      </w:r>
      <w:r w:rsidRPr="0052781E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สิ้นสุดวันที่ </w:t>
      </w:r>
      <w:r w:rsidRPr="0052781E">
        <w:rPr>
          <w:rFonts w:ascii="Angsana New" w:hAnsi="Angsana New" w:cs="Angsana New"/>
          <w:sz w:val="30"/>
          <w:szCs w:val="30"/>
          <w:lang w:eastAsia="x-none"/>
        </w:rPr>
        <w:t xml:space="preserve">30 </w:t>
      </w:r>
      <w:r w:rsidRPr="0052781E">
        <w:rPr>
          <w:rFonts w:ascii="Angsana New" w:hAnsi="Angsana New" w:cs="Angsana New" w:hint="cs"/>
          <w:sz w:val="30"/>
          <w:szCs w:val="30"/>
          <w:cs/>
          <w:lang w:eastAsia="x-none"/>
        </w:rPr>
        <w:t>มิถุนายน</w:t>
      </w:r>
      <w:r w:rsidRPr="0052781E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52781E">
        <w:rPr>
          <w:rFonts w:ascii="Angsana New" w:hAnsi="Angsana New" w:cs="Angsana New"/>
          <w:sz w:val="30"/>
          <w:szCs w:val="30"/>
          <w:lang w:val="x-none" w:eastAsia="x-none"/>
        </w:rPr>
        <w:t>25</w:t>
      </w:r>
      <w:r w:rsidRPr="0052781E">
        <w:rPr>
          <w:rFonts w:ascii="Angsana New" w:hAnsi="Angsana New" w:cs="Angsana New" w:hint="cs"/>
          <w:sz w:val="30"/>
          <w:szCs w:val="30"/>
          <w:cs/>
          <w:lang w:val="x-none" w:eastAsia="x-none"/>
        </w:rPr>
        <w:t>6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2</w:t>
      </w:r>
      <w:r w:rsidRPr="0052781E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52781E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และ </w:t>
      </w:r>
      <w:r w:rsidRPr="0052781E">
        <w:rPr>
          <w:rFonts w:ascii="Angsana New" w:hAnsi="Angsana New" w:cs="Angsana New"/>
          <w:sz w:val="30"/>
          <w:szCs w:val="30"/>
          <w:lang w:val="x-none" w:eastAsia="x-none"/>
        </w:rPr>
        <w:t>256</w:t>
      </w:r>
      <w:r>
        <w:rPr>
          <w:rFonts w:ascii="Angsana New" w:hAnsi="Angsana New" w:cs="Angsana New" w:hint="cs"/>
          <w:sz w:val="30"/>
          <w:szCs w:val="30"/>
          <w:cs/>
          <w:lang w:val="x-none" w:eastAsia="x-none"/>
        </w:rPr>
        <w:t>1</w:t>
      </w:r>
      <w:r w:rsidRPr="0052781E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Pr="0052781E">
        <w:rPr>
          <w:rFonts w:ascii="Angsana New" w:hAnsi="Angsana New" w:cs="Angsana New"/>
          <w:sz w:val="30"/>
          <w:szCs w:val="30"/>
          <w:cs/>
          <w:lang w:val="x-none" w:eastAsia="x-none"/>
        </w:rPr>
        <w:t>สรุปได้ดังนี้</w:t>
      </w:r>
    </w:p>
    <w:p w:rsidR="0052781E" w:rsidRPr="0052781E" w:rsidRDefault="0052781E" w:rsidP="00527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170"/>
        <w:gridCol w:w="270"/>
        <w:gridCol w:w="1170"/>
      </w:tblGrid>
      <w:tr w:rsidR="0052781E" w:rsidRPr="0052781E" w:rsidTr="0077393F">
        <w:trPr>
          <w:tblHeader/>
        </w:trPr>
        <w:tc>
          <w:tcPr>
            <w:tcW w:w="3870" w:type="dxa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81E" w:rsidRPr="0052781E" w:rsidTr="0077393F">
        <w:trPr>
          <w:tblHeader/>
        </w:trPr>
        <w:tc>
          <w:tcPr>
            <w:tcW w:w="3870" w:type="dxa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278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78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52781E" w:rsidRPr="0052781E" w:rsidTr="0077393F">
        <w:trPr>
          <w:tblHeader/>
        </w:trPr>
        <w:tc>
          <w:tcPr>
            <w:tcW w:w="3870" w:type="dxa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52781E" w:rsidRPr="0052781E" w:rsidRDefault="0052781E" w:rsidP="005278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278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278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173A1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18,885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C21154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115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A731FB" w:rsidRPr="00C21154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11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C21154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C21154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211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C21154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C21154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2115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  <w:tc>
          <w:tcPr>
            <w:tcW w:w="270" w:type="dxa"/>
          </w:tcPr>
          <w:p w:rsidR="00A731FB" w:rsidRPr="00C21154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C21154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1154">
              <w:rPr>
                <w:rFonts w:ascii="Angsana New" w:hAnsi="Angsana New" w:cs="Angsana New"/>
                <w:sz w:val="30"/>
                <w:szCs w:val="30"/>
              </w:rPr>
              <w:t>1,829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105,359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64,334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105,359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59,723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648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31FB" w:rsidRPr="0052781E" w:rsidTr="003C726B">
        <w:tc>
          <w:tcPr>
            <w:tcW w:w="3870" w:type="dxa"/>
          </w:tcPr>
          <w:p w:rsidR="00A731FB" w:rsidRPr="000241A5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41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9,125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9,958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9,125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9,958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9,447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10,371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9,447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10,371</w:t>
            </w:r>
          </w:p>
        </w:tc>
      </w:tr>
    </w:tbl>
    <w:p w:rsidR="00CC694C" w:rsidRDefault="00CC694C" w:rsidP="00527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170"/>
        <w:gridCol w:w="270"/>
        <w:gridCol w:w="1170"/>
      </w:tblGrid>
      <w:tr w:rsidR="0052781E" w:rsidRPr="0052781E" w:rsidTr="00545396">
        <w:trPr>
          <w:tblHeader/>
        </w:trPr>
        <w:tc>
          <w:tcPr>
            <w:tcW w:w="3870" w:type="dxa"/>
          </w:tcPr>
          <w:p w:rsidR="0052781E" w:rsidRPr="0052781E" w:rsidRDefault="007F6669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br w:type="page"/>
            </w:r>
          </w:p>
        </w:tc>
        <w:tc>
          <w:tcPr>
            <w:tcW w:w="2520" w:type="dxa"/>
            <w:gridSpan w:val="3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396" w:rsidRPr="0052781E" w:rsidTr="00545396">
        <w:trPr>
          <w:tblHeader/>
        </w:trPr>
        <w:tc>
          <w:tcPr>
            <w:tcW w:w="38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278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278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278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78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52781E" w:rsidRPr="0052781E" w:rsidTr="00545396">
        <w:trPr>
          <w:tblHeader/>
        </w:trPr>
        <w:tc>
          <w:tcPr>
            <w:tcW w:w="3870" w:type="dxa"/>
          </w:tcPr>
          <w:p w:rsidR="0052781E" w:rsidRPr="0052781E" w:rsidRDefault="0052781E" w:rsidP="0052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52781E" w:rsidRPr="0052781E" w:rsidRDefault="0052781E" w:rsidP="005278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278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278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32,243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1,200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2,479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4,511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31FB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:rsidR="00A731FB" w:rsidRPr="0052781E" w:rsidRDefault="00A731FB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31FB" w:rsidRPr="0052781E" w:rsidRDefault="00A731FB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5396" w:rsidRPr="0052781E" w:rsidTr="003C726B">
        <w:tc>
          <w:tcPr>
            <w:tcW w:w="38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545396" w:rsidRPr="0052781E" w:rsidRDefault="00770557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172,568</w:t>
            </w: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204,542</w:t>
            </w: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770557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172,568</w:t>
            </w: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175,689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</w:tr>
      <w:tr w:rsidR="00A731FB" w:rsidRPr="0052781E" w:rsidTr="003C726B">
        <w:tc>
          <w:tcPr>
            <w:tcW w:w="38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:rsidR="00A731FB" w:rsidRPr="0052781E" w:rsidRDefault="00A731FB" w:rsidP="00A73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31FB" w:rsidRPr="0052781E" w:rsidRDefault="00A731FB" w:rsidP="00A731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686</w:t>
            </w:r>
          </w:p>
        </w:tc>
      </w:tr>
      <w:tr w:rsidR="00545396" w:rsidRPr="0052781E" w:rsidTr="003C726B">
        <w:tc>
          <w:tcPr>
            <w:tcW w:w="38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5396" w:rsidRPr="0052781E" w:rsidTr="003C726B">
        <w:tc>
          <w:tcPr>
            <w:tcW w:w="3870" w:type="dxa"/>
          </w:tcPr>
          <w:p w:rsidR="00545396" w:rsidRPr="00DB69B0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B69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5396" w:rsidRPr="0052781E" w:rsidTr="003C726B">
        <w:tc>
          <w:tcPr>
            <w:tcW w:w="38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5396" w:rsidRPr="0052781E" w:rsidTr="003C726B">
        <w:tc>
          <w:tcPr>
            <w:tcW w:w="38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:rsidR="00545396" w:rsidRPr="00770557" w:rsidRDefault="00DB69B0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B69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153C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B69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153C1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17,806</w:t>
            </w: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1153C1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DB69B0" w:rsidRPr="00DB69B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17,806</w:t>
            </w:r>
          </w:p>
        </w:tc>
      </w:tr>
      <w:tr w:rsidR="00545396" w:rsidRPr="0052781E" w:rsidTr="003C726B">
        <w:tc>
          <w:tcPr>
            <w:tcW w:w="38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45396" w:rsidRPr="00770557" w:rsidRDefault="00DB69B0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B69B0">
              <w:rPr>
                <w:rFonts w:ascii="Angsana New" w:hAnsi="Angsana New" w:cs="Angsana New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45396" w:rsidRPr="0052781E" w:rsidRDefault="00DB69B0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69B0">
              <w:rPr>
                <w:rFonts w:ascii="Angsana New" w:hAnsi="Angsana New" w:cs="Angsana New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:rsidR="00545396" w:rsidRPr="0052781E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</w:tr>
      <w:tr w:rsidR="00545396" w:rsidRPr="0052781E" w:rsidTr="003C726B">
        <w:tc>
          <w:tcPr>
            <w:tcW w:w="3870" w:type="dxa"/>
          </w:tcPr>
          <w:p w:rsidR="00545396" w:rsidRPr="00DB69B0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B69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45396" w:rsidRPr="00DB69B0" w:rsidRDefault="001153C1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DB69B0" w:rsidRPr="00DB69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:rsidR="00545396" w:rsidRPr="00DB69B0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45396" w:rsidRPr="00DB69B0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69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18,633</w:t>
            </w:r>
          </w:p>
        </w:tc>
        <w:tc>
          <w:tcPr>
            <w:tcW w:w="270" w:type="dxa"/>
          </w:tcPr>
          <w:p w:rsidR="00545396" w:rsidRPr="00DB69B0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45396" w:rsidRPr="00DB69B0" w:rsidRDefault="001153C1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DB69B0" w:rsidRPr="00DB69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:rsidR="00545396" w:rsidRPr="00DB69B0" w:rsidRDefault="00545396" w:rsidP="0054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45396" w:rsidRPr="0052781E" w:rsidRDefault="00545396" w:rsidP="005453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69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18,633</w:t>
            </w:r>
          </w:p>
        </w:tc>
      </w:tr>
    </w:tbl>
    <w:p w:rsidR="00545396" w:rsidRDefault="00545396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5D51CD" w:rsidRDefault="00594EFF" w:rsidP="00A950C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190BBC" w:rsidRPr="00700018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190BBC" w:rsidRPr="00700018">
        <w:rPr>
          <w:rFonts w:ascii="Angsana New" w:hAnsi="Angsana New"/>
          <w:sz w:val="30"/>
          <w:szCs w:val="30"/>
        </w:rPr>
        <w:t xml:space="preserve"> </w:t>
      </w:r>
      <w:r w:rsidR="00973FA8" w:rsidRPr="00700018">
        <w:rPr>
          <w:rFonts w:ascii="Angsana New" w:hAnsi="Angsana New"/>
          <w:sz w:val="30"/>
          <w:szCs w:val="30"/>
        </w:rPr>
        <w:t>3</w:t>
      </w:r>
      <w:r w:rsidR="00973FA8">
        <w:rPr>
          <w:rFonts w:ascii="Angsana New" w:hAnsi="Angsana New" w:hint="cs"/>
          <w:sz w:val="30"/>
          <w:szCs w:val="30"/>
          <w:cs/>
        </w:rPr>
        <w:t>0</w:t>
      </w:r>
      <w:r w:rsidR="00973FA8" w:rsidRPr="00700018">
        <w:rPr>
          <w:rFonts w:ascii="Angsana New" w:hAnsi="Angsana New"/>
          <w:sz w:val="30"/>
          <w:szCs w:val="30"/>
        </w:rPr>
        <w:t xml:space="preserve"> </w:t>
      </w:r>
      <w:r w:rsidR="00973FA8">
        <w:rPr>
          <w:rFonts w:ascii="Angsana New" w:hAnsi="Angsana New" w:hint="cs"/>
          <w:sz w:val="30"/>
          <w:szCs w:val="30"/>
          <w:cs/>
        </w:rPr>
        <w:t>มิถุนายน</w:t>
      </w:r>
      <w:r w:rsidR="00190BBC" w:rsidRPr="00700018">
        <w:rPr>
          <w:rFonts w:ascii="Angsana New" w:hAnsi="Angsana New"/>
          <w:sz w:val="30"/>
          <w:szCs w:val="30"/>
          <w:cs/>
        </w:rPr>
        <w:t xml:space="preserve"> </w:t>
      </w:r>
      <w:r w:rsidR="00E42EA1">
        <w:rPr>
          <w:rFonts w:ascii="Angsana New" w:hAnsi="Angsana New"/>
          <w:sz w:val="30"/>
          <w:szCs w:val="30"/>
        </w:rPr>
        <w:t>256</w:t>
      </w:r>
      <w:r w:rsidR="004267D6">
        <w:rPr>
          <w:rFonts w:ascii="Angsana New" w:hAnsi="Angsana New"/>
          <w:sz w:val="30"/>
          <w:szCs w:val="30"/>
          <w:lang w:val="en-US"/>
        </w:rPr>
        <w:t>2</w:t>
      </w:r>
      <w:r w:rsidR="00AB740C">
        <w:rPr>
          <w:rFonts w:ascii="Angsana New" w:hAnsi="Angsana New"/>
          <w:sz w:val="30"/>
          <w:szCs w:val="30"/>
          <w:lang w:val="en-US"/>
        </w:rPr>
        <w:t xml:space="preserve"> </w:t>
      </w:r>
      <w:r w:rsidR="00190BBC" w:rsidRPr="00700018">
        <w:rPr>
          <w:rFonts w:ascii="Angsana New" w:hAnsi="Angsana New"/>
          <w:sz w:val="30"/>
          <w:szCs w:val="30"/>
          <w:cs/>
        </w:rPr>
        <w:t>และ</w:t>
      </w:r>
      <w:r w:rsidR="00556FB3">
        <w:rPr>
          <w:rFonts w:ascii="Angsana New" w:hAnsi="Angsana New" w:hint="cs"/>
          <w:sz w:val="30"/>
          <w:szCs w:val="30"/>
          <w:cs/>
        </w:rPr>
        <w:t>วันที่</w:t>
      </w:r>
      <w:r w:rsidR="00190BBC" w:rsidRPr="00700018">
        <w:rPr>
          <w:rFonts w:ascii="Angsana New" w:hAnsi="Angsana New"/>
          <w:sz w:val="30"/>
          <w:szCs w:val="30"/>
        </w:rPr>
        <w:t xml:space="preserve"> 31 </w:t>
      </w:r>
      <w:r w:rsidR="00190BBC" w:rsidRPr="007000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02275D">
        <w:rPr>
          <w:rFonts w:ascii="Angsana New" w:hAnsi="Angsana New"/>
          <w:sz w:val="30"/>
          <w:szCs w:val="30"/>
        </w:rPr>
        <w:t>256</w:t>
      </w:r>
      <w:r w:rsidR="004267D6">
        <w:rPr>
          <w:rFonts w:ascii="Angsana New" w:hAnsi="Angsana New"/>
          <w:sz w:val="30"/>
          <w:szCs w:val="30"/>
          <w:lang w:val="en-US"/>
        </w:rPr>
        <w:t>1</w:t>
      </w:r>
      <w:r w:rsidR="00AB740C">
        <w:rPr>
          <w:rFonts w:ascii="Angsana New" w:hAnsi="Angsana New"/>
          <w:sz w:val="30"/>
          <w:szCs w:val="30"/>
          <w:lang w:val="en-US"/>
        </w:rPr>
        <w:t xml:space="preserve"> </w:t>
      </w:r>
      <w:r w:rsidR="00190BBC" w:rsidRPr="00700018">
        <w:rPr>
          <w:rFonts w:ascii="Angsana New" w:hAnsi="Angsana New"/>
          <w:sz w:val="30"/>
          <w:szCs w:val="30"/>
          <w:cs/>
        </w:rPr>
        <w:t>มีดังนี้</w:t>
      </w:r>
    </w:p>
    <w:p w:rsidR="005D51CD" w:rsidRPr="00BE7FA9" w:rsidRDefault="005D51CD" w:rsidP="00594EF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24"/>
          <w:szCs w:val="24"/>
          <w:vertAlign w:val="superscript"/>
          <w:lang w:val="en-US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080"/>
        <w:gridCol w:w="90"/>
      </w:tblGrid>
      <w:tr w:rsidR="001E18AB" w:rsidRPr="005D0474" w:rsidTr="00ED3682">
        <w:tc>
          <w:tcPr>
            <w:tcW w:w="3780" w:type="dxa"/>
          </w:tcPr>
          <w:p w:rsidR="001E18AB" w:rsidRPr="005D0474" w:rsidRDefault="001E18AB" w:rsidP="0005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E18AB" w:rsidRPr="001E18AB" w:rsidRDefault="001E18AB" w:rsidP="001E1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18AB" w:rsidRPr="005D0474" w:rsidRDefault="001E18AB" w:rsidP="00054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</w:tcPr>
          <w:p w:rsidR="001E18AB" w:rsidRPr="00D26AE4" w:rsidRDefault="001E18AB" w:rsidP="00D90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28C" w:rsidRPr="005D0474" w:rsidTr="00ED3682">
        <w:tc>
          <w:tcPr>
            <w:tcW w:w="3780" w:type="dxa"/>
          </w:tcPr>
          <w:p w:rsidR="00DC228C" w:rsidRPr="005D0474" w:rsidRDefault="00DC228C" w:rsidP="00DC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C228C" w:rsidRPr="00973FA8" w:rsidRDefault="00973FA8" w:rsidP="0097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3FA8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73FA8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973FA8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973FA8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DC228C" w:rsidRPr="00973FA8" w:rsidRDefault="00DC228C" w:rsidP="00DC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C228C" w:rsidRPr="00973FA8" w:rsidRDefault="00DC228C" w:rsidP="00DC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3FA8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DC228C" w:rsidRPr="00973FA8" w:rsidRDefault="00DC228C" w:rsidP="00DC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228C" w:rsidRPr="00973FA8" w:rsidRDefault="00973FA8" w:rsidP="00DC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3FA8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73FA8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973FA8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973FA8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DC228C" w:rsidRPr="005D0474" w:rsidRDefault="00DC228C" w:rsidP="00DC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C228C" w:rsidRPr="005D0474" w:rsidRDefault="00DC228C" w:rsidP="00DC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4267D6" w:rsidRPr="005D0474" w:rsidTr="00ED3682">
        <w:tc>
          <w:tcPr>
            <w:tcW w:w="3780" w:type="dxa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4267D6" w:rsidRPr="005D0474" w:rsidRDefault="004267D6" w:rsidP="0097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267D6" w:rsidRPr="005D0474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267D6" w:rsidRPr="005D0474" w:rsidTr="00A950CA">
        <w:trPr>
          <w:trHeight w:val="335"/>
        </w:trPr>
        <w:tc>
          <w:tcPr>
            <w:tcW w:w="3780" w:type="dxa"/>
          </w:tcPr>
          <w:p w:rsidR="004267D6" w:rsidRPr="00A950CA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90" w:type="dxa"/>
            <w:gridSpan w:val="8"/>
          </w:tcPr>
          <w:p w:rsidR="004267D6" w:rsidRPr="005D0474" w:rsidRDefault="004267D6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267D6" w:rsidRPr="005D0474" w:rsidTr="00ED3682">
        <w:tc>
          <w:tcPr>
            <w:tcW w:w="3780" w:type="dxa"/>
          </w:tcPr>
          <w:p w:rsidR="004267D6" w:rsidRPr="001E18AB" w:rsidRDefault="00271A78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267D6" w:rsidRPr="00042564" w:rsidRDefault="00770557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62,793</w:t>
            </w:r>
          </w:p>
        </w:tc>
        <w:tc>
          <w:tcPr>
            <w:tcW w:w="270" w:type="dxa"/>
          </w:tcPr>
          <w:p w:rsidR="004267D6" w:rsidRPr="00DC228C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267D6" w:rsidRPr="00DC228C" w:rsidRDefault="004267D6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36,745</w:t>
            </w:r>
          </w:p>
        </w:tc>
        <w:tc>
          <w:tcPr>
            <w:tcW w:w="270" w:type="dxa"/>
          </w:tcPr>
          <w:p w:rsidR="004267D6" w:rsidRPr="00DC228C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267D6" w:rsidRPr="006D2749" w:rsidRDefault="00770557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62,793</w:t>
            </w:r>
          </w:p>
        </w:tc>
        <w:tc>
          <w:tcPr>
            <w:tcW w:w="270" w:type="dxa"/>
          </w:tcPr>
          <w:p w:rsidR="004267D6" w:rsidRPr="006D2749" w:rsidRDefault="004267D6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:rsidR="004267D6" w:rsidRPr="00F31A3A" w:rsidRDefault="004267D6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1A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36,745</w:t>
            </w:r>
          </w:p>
        </w:tc>
      </w:tr>
      <w:tr w:rsidR="00D56FC9" w:rsidRPr="005D0474" w:rsidTr="00594EFF">
        <w:trPr>
          <w:trHeight w:val="287"/>
        </w:trPr>
        <w:tc>
          <w:tcPr>
            <w:tcW w:w="3780" w:type="dxa"/>
          </w:tcPr>
          <w:p w:rsidR="00D56FC9" w:rsidRPr="00594EFF" w:rsidRDefault="00D56FC9" w:rsidP="001B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56FC9" w:rsidRPr="00A950CA" w:rsidRDefault="00D56FC9" w:rsidP="001B14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D56FC9" w:rsidRPr="00A950CA" w:rsidRDefault="00D56FC9" w:rsidP="001B14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D56FC9" w:rsidRPr="00A950CA" w:rsidRDefault="00D56FC9" w:rsidP="001B14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6FC9" w:rsidRPr="00A950CA" w:rsidRDefault="00D56FC9" w:rsidP="001B14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D56FC9" w:rsidRPr="00A950CA" w:rsidRDefault="00D56FC9" w:rsidP="001B14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D56FC9" w:rsidRPr="00A950CA" w:rsidRDefault="00D56FC9" w:rsidP="001B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:rsidR="00D56FC9" w:rsidRPr="00A950CA" w:rsidRDefault="00D56FC9" w:rsidP="001B149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F1ECC" w:rsidRPr="005D0474" w:rsidTr="00594EFF">
        <w:trPr>
          <w:trHeight w:val="287"/>
        </w:trPr>
        <w:tc>
          <w:tcPr>
            <w:tcW w:w="3780" w:type="dxa"/>
          </w:tcPr>
          <w:p w:rsidR="00DF1ECC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:rsidR="00DF1ECC" w:rsidRPr="00946235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5D047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244B3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5D047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946235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F1ECC" w:rsidRPr="00244B3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1ECC" w:rsidRPr="005D0474" w:rsidTr="00DF1ECC">
        <w:trPr>
          <w:trHeight w:val="287"/>
        </w:trPr>
        <w:tc>
          <w:tcPr>
            <w:tcW w:w="3780" w:type="dxa"/>
          </w:tcPr>
          <w:p w:rsidR="00DF1ECC" w:rsidRPr="00C65E0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5E0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DF1ECC" w:rsidRPr="00770557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05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244B3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44B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6D2749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F1ECC" w:rsidRPr="00244B3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44B34">
              <w:rPr>
                <w:rFonts w:ascii="Angsana New" w:hAnsi="Angsana New" w:cs="Angsana New"/>
                <w:sz w:val="30"/>
                <w:szCs w:val="30"/>
              </w:rPr>
              <w:t>4,93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F1ECC" w:rsidRPr="005D0474" w:rsidTr="00DF1ECC">
        <w:trPr>
          <w:trHeight w:val="287"/>
        </w:trPr>
        <w:tc>
          <w:tcPr>
            <w:tcW w:w="3780" w:type="dxa"/>
          </w:tcPr>
          <w:p w:rsidR="00DF1ECC" w:rsidRPr="00C65E0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1ECC" w:rsidRPr="006D2749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1ECC" w:rsidRPr="00244B3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44B34">
              <w:rPr>
                <w:rFonts w:ascii="Angsana New" w:hAnsi="Angsana New" w:cs="Angsana New"/>
                <w:sz w:val="30"/>
                <w:szCs w:val="30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1ECC" w:rsidRPr="006D2749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DF1ECC" w:rsidRPr="00244B3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213</w:t>
            </w:r>
          </w:p>
        </w:tc>
      </w:tr>
      <w:tr w:rsidR="00DF1ECC" w:rsidRPr="005D0474" w:rsidTr="00DF1ECC">
        <w:trPr>
          <w:trHeight w:val="287"/>
        </w:trPr>
        <w:tc>
          <w:tcPr>
            <w:tcW w:w="3780" w:type="dxa"/>
          </w:tcPr>
          <w:p w:rsidR="00DF1ECC" w:rsidRPr="00C65E0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1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1ECC" w:rsidRPr="00946235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1ECC" w:rsidRP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:rsidR="00DF1ECC" w:rsidRP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1ECC" w:rsidRPr="00946235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DF1ECC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1ECC" w:rsidRP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5,149</w:t>
            </w:r>
          </w:p>
        </w:tc>
      </w:tr>
      <w:tr w:rsidR="00DF1ECC" w:rsidRPr="005D0474" w:rsidTr="00DF1ECC">
        <w:trPr>
          <w:trHeight w:val="287"/>
        </w:trPr>
        <w:tc>
          <w:tcPr>
            <w:tcW w:w="3780" w:type="dxa"/>
          </w:tcPr>
          <w:p w:rsidR="00DF1ECC" w:rsidRPr="001E18A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5D047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5D047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1ECC" w:rsidRPr="005D0474" w:rsidTr="00ED3682">
        <w:trPr>
          <w:gridAfter w:val="1"/>
          <w:wAfter w:w="90" w:type="dxa"/>
        </w:trPr>
        <w:tc>
          <w:tcPr>
            <w:tcW w:w="378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ระยะสั้นแก่บริษัทย่อย   </w:t>
            </w:r>
          </w:p>
        </w:tc>
        <w:tc>
          <w:tcPr>
            <w:tcW w:w="11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1ECC" w:rsidRPr="00EF59B6" w:rsidTr="00ED3682">
        <w:tc>
          <w:tcPr>
            <w:tcW w:w="3780" w:type="dxa"/>
          </w:tcPr>
          <w:p w:rsidR="00DF1ECC" w:rsidRPr="00EF59B6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E34F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อิชิตัน เพาเวอร์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1ECC" w:rsidRPr="00B36F2A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1ECC" w:rsidRPr="00946235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62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1ECC" w:rsidRPr="00946235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:rsidR="00DF1ECC" w:rsidRPr="00946235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100,000</w:t>
            </w:r>
          </w:p>
        </w:tc>
      </w:tr>
    </w:tbl>
    <w:p w:rsidR="00594EFF" w:rsidRPr="00A950CA" w:rsidRDefault="00594EFF" w:rsidP="00594E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20" w:lineRule="atLeast"/>
        <w:ind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594EFF" w:rsidRPr="005D0474" w:rsidTr="00A950CA">
        <w:tc>
          <w:tcPr>
            <w:tcW w:w="3780" w:type="dxa"/>
          </w:tcPr>
          <w:p w:rsidR="00594EFF" w:rsidRPr="005D0474" w:rsidRDefault="00594EFF" w:rsidP="00F9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490" w:type="dxa"/>
            <w:gridSpan w:val="7"/>
          </w:tcPr>
          <w:p w:rsidR="00594EFF" w:rsidRDefault="00594EFF" w:rsidP="00F962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4EFF" w:rsidRPr="005D0474" w:rsidTr="00A950CA">
        <w:tc>
          <w:tcPr>
            <w:tcW w:w="3780" w:type="dxa"/>
          </w:tcPr>
          <w:p w:rsidR="00594EFF" w:rsidRPr="005D0474" w:rsidRDefault="00594EFF" w:rsidP="00F9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94EFF" w:rsidRPr="00F216D9" w:rsidRDefault="00594EFF" w:rsidP="00F962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1,570</w:t>
            </w:r>
          </w:p>
        </w:tc>
        <w:tc>
          <w:tcPr>
            <w:tcW w:w="270" w:type="dxa"/>
          </w:tcPr>
          <w:p w:rsidR="00594EFF" w:rsidRPr="005D0474" w:rsidRDefault="00594EFF" w:rsidP="00F962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94EFF" w:rsidRPr="00F216D9" w:rsidRDefault="00594EFF" w:rsidP="00A950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1,474</w:t>
            </w:r>
          </w:p>
        </w:tc>
        <w:tc>
          <w:tcPr>
            <w:tcW w:w="270" w:type="dxa"/>
          </w:tcPr>
          <w:p w:rsidR="00594EFF" w:rsidRPr="005D0474" w:rsidRDefault="00594EFF" w:rsidP="00F962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94EFF" w:rsidRPr="00F216D9" w:rsidRDefault="00594EFF" w:rsidP="00A950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1,570</w:t>
            </w:r>
          </w:p>
        </w:tc>
        <w:tc>
          <w:tcPr>
            <w:tcW w:w="270" w:type="dxa"/>
          </w:tcPr>
          <w:p w:rsidR="00594EFF" w:rsidRPr="005D0474" w:rsidRDefault="00594EFF" w:rsidP="00F9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94EFF" w:rsidRPr="00F216D9" w:rsidRDefault="00594EFF" w:rsidP="00A950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1,474</w:t>
            </w:r>
          </w:p>
        </w:tc>
      </w:tr>
    </w:tbl>
    <w:p w:rsidR="00594EFF" w:rsidRPr="00594EFF" w:rsidRDefault="00594EFF" w:rsidP="00BE7F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20" w:lineRule="atLeast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:rsidR="00BB1C8F" w:rsidRPr="0058651E" w:rsidRDefault="00BB1C8F" w:rsidP="00BB1C8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58651E"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ลูกหนี้การค้า</w:t>
      </w:r>
    </w:p>
    <w:p w:rsidR="00BB1C8F" w:rsidRPr="00594EFF" w:rsidRDefault="00BB1C8F" w:rsidP="00BB1C8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  <w:lang w:val="en-US"/>
        </w:rPr>
      </w:pPr>
      <w:bookmarkStart w:id="1" w:name="OLE_LINK1"/>
      <w:bookmarkStart w:id="2" w:name="OLE_LINK2"/>
    </w:p>
    <w:bookmarkEnd w:id="1"/>
    <w:bookmarkEnd w:id="2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170"/>
        <w:gridCol w:w="270"/>
        <w:gridCol w:w="1170"/>
        <w:gridCol w:w="270"/>
        <w:gridCol w:w="1170"/>
        <w:gridCol w:w="270"/>
        <w:gridCol w:w="1170"/>
      </w:tblGrid>
      <w:tr w:rsidR="00A950CA" w:rsidRPr="005D0474" w:rsidTr="00A950CA">
        <w:tc>
          <w:tcPr>
            <w:tcW w:w="2700" w:type="dxa"/>
          </w:tcPr>
          <w:p w:rsidR="00A950CA" w:rsidRPr="005D0474" w:rsidRDefault="00A950CA" w:rsidP="001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50CA" w:rsidRPr="00A4230F" w:rsidRDefault="00A950CA" w:rsidP="001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950CA" w:rsidRPr="00966B7D" w:rsidRDefault="00A950CA" w:rsidP="001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950CA" w:rsidRPr="005D0474" w:rsidRDefault="00A950CA" w:rsidP="001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950CA" w:rsidRPr="00D26AE4" w:rsidRDefault="00A950CA" w:rsidP="001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0CA" w:rsidRPr="005D0474" w:rsidTr="00A950CA">
        <w:tc>
          <w:tcPr>
            <w:tcW w:w="270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50CA" w:rsidRPr="00973FA8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950CA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3FA8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950CA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3FA8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A950CA" w:rsidRPr="005D0474" w:rsidTr="00A950CA">
        <w:tc>
          <w:tcPr>
            <w:tcW w:w="270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50CA" w:rsidRPr="00A950CA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950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A950CA" w:rsidRPr="005D0474" w:rsidTr="00A950CA">
        <w:tc>
          <w:tcPr>
            <w:tcW w:w="2700" w:type="dxa"/>
          </w:tcPr>
          <w:p w:rsidR="00A950CA" w:rsidRPr="005D0474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50CA" w:rsidRPr="005D0474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:rsidR="00A950CA" w:rsidRPr="005D0474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950CA" w:rsidRPr="005D0474" w:rsidTr="00A950CA">
        <w:tc>
          <w:tcPr>
            <w:tcW w:w="2700" w:type="dxa"/>
          </w:tcPr>
          <w:p w:rsidR="00A950CA" w:rsidRPr="004E2B36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2B3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A950CA" w:rsidRPr="00A950CA" w:rsidRDefault="00A950CA" w:rsidP="00A950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Pr="004A6B2C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50CA" w:rsidRPr="004A6B2C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Pr="004A6B2C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50CA" w:rsidRPr="004A6B2C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Pr="004A6B2C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50CA" w:rsidRPr="004A6B2C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950CA" w:rsidRPr="004A6B2C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50CA" w:rsidRPr="005D0474" w:rsidTr="00A950CA">
        <w:tc>
          <w:tcPr>
            <w:tcW w:w="2700" w:type="dxa"/>
          </w:tcPr>
          <w:p w:rsidR="00A950CA" w:rsidRPr="004E2B36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2B36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A950CA" w:rsidRPr="00A950CA" w:rsidRDefault="00A950CA" w:rsidP="00A950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50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950CA" w:rsidRPr="00D81D72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62,793</w:t>
            </w:r>
          </w:p>
        </w:tc>
        <w:tc>
          <w:tcPr>
            <w:tcW w:w="270" w:type="dxa"/>
          </w:tcPr>
          <w:p w:rsidR="00A950CA" w:rsidRPr="00D81D72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950CA" w:rsidRPr="00D81D72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36,745</w:t>
            </w:r>
          </w:p>
        </w:tc>
        <w:tc>
          <w:tcPr>
            <w:tcW w:w="270" w:type="dxa"/>
          </w:tcPr>
          <w:p w:rsidR="00A950CA" w:rsidRPr="00D81D72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950CA" w:rsidRPr="00D81D72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62,793</w:t>
            </w:r>
          </w:p>
        </w:tc>
        <w:tc>
          <w:tcPr>
            <w:tcW w:w="270" w:type="dxa"/>
          </w:tcPr>
          <w:p w:rsidR="00A950CA" w:rsidRPr="00D81D72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950CA" w:rsidRPr="00D81D72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36,745</w:t>
            </w:r>
          </w:p>
        </w:tc>
      </w:tr>
      <w:tr w:rsidR="00A950CA" w:rsidRPr="005D0474" w:rsidTr="00A950CA">
        <w:tc>
          <w:tcPr>
            <w:tcW w:w="2700" w:type="dxa"/>
          </w:tcPr>
          <w:p w:rsidR="00A950CA" w:rsidRPr="004E2B36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50CA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50CA" w:rsidRPr="00F11FDF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62,793</w:t>
            </w:r>
          </w:p>
        </w:tc>
        <w:tc>
          <w:tcPr>
            <w:tcW w:w="270" w:type="dxa"/>
          </w:tcPr>
          <w:p w:rsidR="00A950CA" w:rsidRPr="00763D80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50CA" w:rsidRPr="00763D80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36,745</w:t>
            </w:r>
          </w:p>
        </w:tc>
        <w:tc>
          <w:tcPr>
            <w:tcW w:w="270" w:type="dxa"/>
          </w:tcPr>
          <w:p w:rsidR="00A950CA" w:rsidRPr="00763D80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50CA" w:rsidRPr="00F11FDF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62,793</w:t>
            </w:r>
          </w:p>
        </w:tc>
        <w:tc>
          <w:tcPr>
            <w:tcW w:w="270" w:type="dxa"/>
          </w:tcPr>
          <w:p w:rsidR="00A950CA" w:rsidRPr="00763D80" w:rsidRDefault="00A950CA" w:rsidP="0042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50CA" w:rsidRPr="00763D80" w:rsidRDefault="00A950CA" w:rsidP="004267D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36,745</w:t>
            </w:r>
          </w:p>
        </w:tc>
      </w:tr>
    </w:tbl>
    <w:p w:rsidR="00DF1ECC" w:rsidRDefault="00DF1ECC">
      <w: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170"/>
        <w:gridCol w:w="270"/>
        <w:gridCol w:w="1170"/>
        <w:gridCol w:w="270"/>
        <w:gridCol w:w="1170"/>
        <w:gridCol w:w="270"/>
        <w:gridCol w:w="1170"/>
      </w:tblGrid>
      <w:tr w:rsidR="00DF1ECC" w:rsidRPr="005D0474" w:rsidTr="00393500">
        <w:tc>
          <w:tcPr>
            <w:tcW w:w="2700" w:type="dxa"/>
          </w:tcPr>
          <w:p w:rsidR="00DF1ECC" w:rsidRPr="00594EFF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:rsidR="00DF1ECC" w:rsidRPr="00966B7D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F1ECC" w:rsidRPr="00D26AE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ECC" w:rsidRPr="005D0474" w:rsidTr="00DF1ECC">
        <w:tc>
          <w:tcPr>
            <w:tcW w:w="2700" w:type="dxa"/>
          </w:tcPr>
          <w:p w:rsidR="00DF1ECC" w:rsidRPr="00594EFF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F1ECC" w:rsidRPr="00973FA8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1ECC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3FA8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1ECC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3FA8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F1ECC" w:rsidRPr="005D0474" w:rsidTr="00DF1ECC">
        <w:tc>
          <w:tcPr>
            <w:tcW w:w="2700" w:type="dxa"/>
          </w:tcPr>
          <w:p w:rsidR="00DF1ECC" w:rsidRPr="00594EFF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F1ECC" w:rsidRPr="00A950CA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5D0474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DF1ECC" w:rsidRPr="005D0474" w:rsidTr="0007613F">
        <w:tc>
          <w:tcPr>
            <w:tcW w:w="2700" w:type="dxa"/>
          </w:tcPr>
          <w:p w:rsidR="00DF1ECC" w:rsidRPr="00594EFF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DF1ECC" w:rsidRPr="005D0474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F1ECC" w:rsidRPr="005D0474" w:rsidTr="00DF1ECC">
        <w:tc>
          <w:tcPr>
            <w:tcW w:w="2700" w:type="dxa"/>
          </w:tcPr>
          <w:p w:rsidR="00DF1ECC" w:rsidRPr="00594EFF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94E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8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F1ECC" w:rsidRPr="00594EFF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1ECC" w:rsidRPr="00594EF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1ECC" w:rsidRPr="005D0474" w:rsidTr="00A950CA">
        <w:tc>
          <w:tcPr>
            <w:tcW w:w="2700" w:type="dxa"/>
          </w:tcPr>
          <w:p w:rsidR="00DF1ECC" w:rsidRPr="008427C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7CB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942,344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707,855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942,344</w:t>
            </w:r>
          </w:p>
        </w:tc>
        <w:tc>
          <w:tcPr>
            <w:tcW w:w="270" w:type="dxa"/>
          </w:tcPr>
          <w:p w:rsidR="00DF1ECC" w:rsidRPr="00D81D72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707,855</w:t>
            </w:r>
          </w:p>
        </w:tc>
      </w:tr>
      <w:tr w:rsidR="00DF1ECC" w:rsidRPr="005D0474" w:rsidTr="00A950CA">
        <w:tc>
          <w:tcPr>
            <w:tcW w:w="2700" w:type="dxa"/>
          </w:tcPr>
          <w:p w:rsidR="00DF1ECC" w:rsidRPr="008427C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D81D72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1ECC" w:rsidRPr="005D0474" w:rsidTr="00A950CA">
        <w:tc>
          <w:tcPr>
            <w:tcW w:w="2700" w:type="dxa"/>
          </w:tcPr>
          <w:p w:rsidR="00DF1ECC" w:rsidRPr="008427C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7CB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1ECC" w:rsidRPr="00D81D72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1ECC" w:rsidRPr="005D0474" w:rsidTr="00A950CA">
        <w:tc>
          <w:tcPr>
            <w:tcW w:w="2700" w:type="dxa"/>
          </w:tcPr>
          <w:p w:rsidR="00DF1ECC" w:rsidRPr="008427C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427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Pr="008427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427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F1ECC" w:rsidRPr="00D81D72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</w:t>
            </w:r>
          </w:p>
        </w:tc>
      </w:tr>
      <w:tr w:rsidR="00DF1ECC" w:rsidRPr="005D0474" w:rsidTr="00A950CA">
        <w:tc>
          <w:tcPr>
            <w:tcW w:w="2700" w:type="dxa"/>
          </w:tcPr>
          <w:p w:rsidR="00DF1ECC" w:rsidRPr="008427C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427CB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8427C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427CB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  <w:tc>
          <w:tcPr>
            <w:tcW w:w="270" w:type="dxa"/>
          </w:tcPr>
          <w:p w:rsidR="00DF1ECC" w:rsidRPr="00D81D72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</w:tr>
      <w:tr w:rsidR="00DF1ECC" w:rsidRPr="005D0474" w:rsidTr="00A950CA">
        <w:tc>
          <w:tcPr>
            <w:tcW w:w="2700" w:type="dxa"/>
          </w:tcPr>
          <w:p w:rsidR="00DF1ECC" w:rsidRPr="008427C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945,144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710,999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1ECC" w:rsidRPr="00F11FDF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945,144</w:t>
            </w:r>
          </w:p>
        </w:tc>
        <w:tc>
          <w:tcPr>
            <w:tcW w:w="270" w:type="dxa"/>
          </w:tcPr>
          <w:p w:rsidR="00DF1ECC" w:rsidRPr="00763D80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710,999</w:t>
            </w:r>
          </w:p>
        </w:tc>
      </w:tr>
      <w:tr w:rsidR="00DF1ECC" w:rsidRPr="005D0474" w:rsidTr="00A950CA">
        <w:tc>
          <w:tcPr>
            <w:tcW w:w="2700" w:type="dxa"/>
          </w:tcPr>
          <w:p w:rsidR="00DF1ECC" w:rsidRPr="00A950CA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F1ECC" w:rsidRPr="00A950CA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1ECC" w:rsidRPr="00A950CA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F1ECC" w:rsidRPr="00A950CA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1ECC" w:rsidRPr="00A950CA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F1ECC" w:rsidRPr="00A950CA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1ECC" w:rsidRPr="00A950CA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F1ECC" w:rsidRPr="00A950CA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1ECC" w:rsidRPr="00A950CA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F1ECC" w:rsidRPr="005D0474" w:rsidTr="00A950CA">
        <w:tc>
          <w:tcPr>
            <w:tcW w:w="2700" w:type="dxa"/>
          </w:tcPr>
          <w:p w:rsidR="00DF1ECC" w:rsidRPr="008427CB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27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DF1ECC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1,007,937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747,744</w:t>
            </w:r>
          </w:p>
        </w:tc>
        <w:tc>
          <w:tcPr>
            <w:tcW w:w="270" w:type="dxa"/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1,007,937</w:t>
            </w:r>
          </w:p>
        </w:tc>
        <w:tc>
          <w:tcPr>
            <w:tcW w:w="270" w:type="dxa"/>
          </w:tcPr>
          <w:p w:rsidR="00DF1ECC" w:rsidRPr="00C87A2A" w:rsidRDefault="00DF1ECC" w:rsidP="00DF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F1ECC" w:rsidRPr="008427CB" w:rsidRDefault="00DF1ECC" w:rsidP="00DF1E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747,744</w:t>
            </w:r>
          </w:p>
        </w:tc>
      </w:tr>
    </w:tbl>
    <w:p w:rsidR="00A950CA" w:rsidRPr="00DB47A3" w:rsidRDefault="00A950CA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:rsidR="003C1B77" w:rsidRDefault="003C44E0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โดยปกติ</w:t>
      </w:r>
      <w:r w:rsidR="003C1B77" w:rsidRPr="00700018">
        <w:rPr>
          <w:rFonts w:ascii="Angsana New" w:hAnsi="Angsana New"/>
          <w:sz w:val="30"/>
          <w:szCs w:val="30"/>
          <w:cs/>
        </w:rPr>
        <w:t>ระยะเวลาการให้สินเชื่อแก่ล</w:t>
      </w:r>
      <w:r w:rsidR="00B173DE" w:rsidRPr="00700018">
        <w:rPr>
          <w:rFonts w:ascii="Angsana New" w:hAnsi="Angsana New"/>
          <w:sz w:val="30"/>
          <w:szCs w:val="30"/>
          <w:cs/>
        </w:rPr>
        <w:t>ูกค้าของ</w:t>
      </w:r>
      <w:r w:rsidR="002D63BA">
        <w:rPr>
          <w:rFonts w:ascii="Angsana New" w:hAnsi="Angsana New" w:hint="cs"/>
          <w:sz w:val="30"/>
          <w:szCs w:val="30"/>
          <w:cs/>
        </w:rPr>
        <w:t>กลุ่ม</w:t>
      </w:r>
      <w:r w:rsidR="00B173DE" w:rsidRPr="00700018">
        <w:rPr>
          <w:rFonts w:ascii="Angsana New" w:hAnsi="Angsana New"/>
          <w:sz w:val="30"/>
          <w:szCs w:val="30"/>
          <w:cs/>
        </w:rPr>
        <w:t>บริษัทมีระยะเวลา</w:t>
      </w:r>
      <w:r w:rsidR="00F60CF3" w:rsidRPr="00700018">
        <w:rPr>
          <w:rFonts w:ascii="Angsana New" w:hAnsi="Angsana New"/>
          <w:sz w:val="30"/>
          <w:szCs w:val="30"/>
          <w:cs/>
        </w:rPr>
        <w:t>ตั้งแต่</w:t>
      </w:r>
      <w:r w:rsidR="00B173DE" w:rsidRPr="00700018">
        <w:rPr>
          <w:rFonts w:ascii="Angsana New" w:hAnsi="Angsana New"/>
          <w:sz w:val="30"/>
          <w:szCs w:val="30"/>
        </w:rPr>
        <w:t xml:space="preserve"> 30</w:t>
      </w:r>
      <w:r w:rsidR="003C1B77" w:rsidRPr="00700018">
        <w:rPr>
          <w:rFonts w:ascii="Angsana New" w:hAnsi="Angsana New"/>
          <w:sz w:val="30"/>
          <w:szCs w:val="30"/>
        </w:rPr>
        <w:t xml:space="preserve"> </w:t>
      </w:r>
      <w:r w:rsidR="00B173DE" w:rsidRPr="00700018">
        <w:rPr>
          <w:rFonts w:ascii="Angsana New" w:hAnsi="Angsana New"/>
          <w:sz w:val="30"/>
          <w:szCs w:val="30"/>
          <w:cs/>
        </w:rPr>
        <w:t>วัน</w:t>
      </w:r>
      <w:r w:rsidR="005B68CB">
        <w:rPr>
          <w:rFonts w:ascii="Angsana New" w:hAnsi="Angsana New"/>
          <w:sz w:val="30"/>
          <w:szCs w:val="30"/>
          <w:lang w:val="en-US"/>
        </w:rPr>
        <w:t xml:space="preserve"> </w:t>
      </w:r>
      <w:r w:rsidR="00F60CF3" w:rsidRPr="00700018">
        <w:rPr>
          <w:rFonts w:ascii="Angsana New" w:hAnsi="Angsana New"/>
          <w:sz w:val="30"/>
          <w:szCs w:val="30"/>
          <w:cs/>
        </w:rPr>
        <w:t>ถึง</w:t>
      </w:r>
      <w:r w:rsidR="00E83EDF">
        <w:rPr>
          <w:rFonts w:ascii="Angsana New" w:hAnsi="Angsana New"/>
          <w:sz w:val="30"/>
          <w:szCs w:val="30"/>
        </w:rPr>
        <w:t xml:space="preserve"> </w:t>
      </w:r>
      <w:r w:rsidR="00E83EDF">
        <w:rPr>
          <w:rFonts w:ascii="Angsana New" w:hAnsi="Angsana New"/>
          <w:sz w:val="30"/>
          <w:szCs w:val="30"/>
          <w:lang w:val="en-US"/>
        </w:rPr>
        <w:t>60</w:t>
      </w:r>
      <w:r w:rsidR="00F60CF3" w:rsidRPr="00700018">
        <w:rPr>
          <w:rFonts w:ascii="Angsana New" w:hAnsi="Angsana New"/>
          <w:sz w:val="30"/>
          <w:szCs w:val="30"/>
          <w:cs/>
        </w:rPr>
        <w:t xml:space="preserve"> วัน</w:t>
      </w:r>
    </w:p>
    <w:p w:rsidR="00DB47A3" w:rsidRPr="00DB47A3" w:rsidRDefault="00DB47A3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9860BC" w:rsidRPr="00CA65BD" w:rsidRDefault="00CA65BD" w:rsidP="009860BC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C65007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</w:t>
      </w:r>
      <w:r w:rsidR="005D0474" w:rsidRPr="00C65007">
        <w:rPr>
          <w:rFonts w:ascii="Angsana New" w:hAnsi="Angsana New" w:cs="Angsana New" w:hint="cs"/>
          <w:b/>
          <w:bCs/>
          <w:sz w:val="30"/>
          <w:szCs w:val="30"/>
          <w:cs/>
        </w:rPr>
        <w:t>ใ</w:t>
      </w:r>
      <w:r w:rsidR="00422FB3" w:rsidRPr="00C65007">
        <w:rPr>
          <w:rFonts w:ascii="Angsana New" w:hAnsi="Angsana New" w:cs="Angsana New" w:hint="cs"/>
          <w:b/>
          <w:bCs/>
          <w:sz w:val="30"/>
          <w:szCs w:val="30"/>
          <w:cs/>
        </w:rPr>
        <w:t>น</w:t>
      </w:r>
      <w:r w:rsidR="0016708A" w:rsidRPr="00C65007">
        <w:rPr>
          <w:rFonts w:ascii="Angsana New" w:hAnsi="Angsana New" w:cs="Angsana New" w:hint="cs"/>
          <w:b/>
          <w:bCs/>
          <w:sz w:val="30"/>
          <w:szCs w:val="30"/>
          <w:cs/>
        </w:rPr>
        <w:t>การร่วมค้า</w:t>
      </w:r>
    </w:p>
    <w:p w:rsidR="00E45177" w:rsidRPr="00DB47A3" w:rsidRDefault="00E45177" w:rsidP="00E45177">
      <w:pPr>
        <w:pStyle w:val="BodyText2"/>
        <w:spacing w:line="260" w:lineRule="atLeast"/>
        <w:ind w:firstLine="0"/>
        <w:jc w:val="thaiDistribute"/>
        <w:rPr>
          <w:rFonts w:ascii="Angsana New" w:hAnsi="Angsana New"/>
          <w:lang w:val="en-US"/>
        </w:rPr>
      </w:pPr>
    </w:p>
    <w:p w:rsidR="00E45177" w:rsidRDefault="00E45177" w:rsidP="00E45177">
      <w:pPr>
        <w:pStyle w:val="BodyText2"/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640419">
        <w:rPr>
          <w:rFonts w:ascii="Angsana New" w:hAnsi="Angsana New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>
        <w:rPr>
          <w:rFonts w:ascii="Angsana New" w:hAnsi="Angsana New"/>
          <w:sz w:val="30"/>
          <w:szCs w:val="30"/>
          <w:cs/>
        </w:rPr>
        <w:t>หก</w:t>
      </w:r>
      <w:r w:rsidRPr="00EF59B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Pr="00EF59B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EF59B6">
        <w:rPr>
          <w:rFonts w:ascii="Angsana New" w:hAnsi="Angsana New"/>
          <w:sz w:val="30"/>
          <w:szCs w:val="30"/>
        </w:rPr>
        <w:t xml:space="preserve"> </w:t>
      </w:r>
      <w:r w:rsidRPr="00EF59B6">
        <w:rPr>
          <w:rFonts w:ascii="Angsana New" w:hAnsi="Angsana New"/>
          <w:sz w:val="30"/>
          <w:szCs w:val="30"/>
          <w:cs/>
        </w:rPr>
        <w:t xml:space="preserve">และ </w:t>
      </w:r>
      <w:r w:rsidRPr="00EF59B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lang w:val="en-US"/>
        </w:rPr>
        <w:t>61</w:t>
      </w:r>
      <w:r w:rsidRPr="00EF59B6">
        <w:rPr>
          <w:rFonts w:ascii="Angsana New" w:hAnsi="Angsana New"/>
          <w:sz w:val="30"/>
          <w:szCs w:val="30"/>
        </w:rPr>
        <w:t xml:space="preserve"> </w:t>
      </w:r>
      <w:r w:rsidRPr="00EF59B6">
        <w:rPr>
          <w:rFonts w:ascii="Angsana New" w:hAnsi="Angsana New"/>
          <w:sz w:val="30"/>
          <w:szCs w:val="30"/>
          <w:cs/>
        </w:rPr>
        <w:t>มีดังนี้</w:t>
      </w:r>
    </w:p>
    <w:p w:rsidR="00E45177" w:rsidRPr="00DB47A3" w:rsidRDefault="00E45177" w:rsidP="00E45177">
      <w:pPr>
        <w:pStyle w:val="BodyText2"/>
        <w:spacing w:line="260" w:lineRule="atLeast"/>
        <w:ind w:firstLine="0"/>
        <w:jc w:val="thaiDistribute"/>
        <w:rPr>
          <w:rFonts w:ascii="Angsana New" w:hAnsi="Angsana New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E45177" w:rsidRPr="005D0474" w:rsidTr="003C726B">
        <w:tc>
          <w:tcPr>
            <w:tcW w:w="3780" w:type="dxa"/>
          </w:tcPr>
          <w:p w:rsidR="00E45177" w:rsidRPr="005D0474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E45177" w:rsidRPr="00366DC9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45177" w:rsidRPr="005D0474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E45177" w:rsidRPr="00D26AE4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177" w:rsidRPr="005D0474" w:rsidTr="00E45177">
        <w:tc>
          <w:tcPr>
            <w:tcW w:w="3780" w:type="dxa"/>
          </w:tcPr>
          <w:p w:rsidR="00E45177" w:rsidRPr="005D0474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45177" w:rsidRPr="005D0474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45177" w:rsidRPr="005D0474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5D0474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45177" w:rsidRPr="005D0474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E45177" w:rsidRPr="005D0474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45177" w:rsidRPr="005D0474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Pr="005D0474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45177" w:rsidRPr="005D0474" w:rsidTr="003C726B">
        <w:tc>
          <w:tcPr>
            <w:tcW w:w="3780" w:type="dxa"/>
          </w:tcPr>
          <w:p w:rsidR="00E45177" w:rsidRPr="005D0474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E45177" w:rsidRPr="005D0474" w:rsidRDefault="00E45177" w:rsidP="003C72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45177" w:rsidRPr="005D0474" w:rsidTr="00E45177">
        <w:tc>
          <w:tcPr>
            <w:tcW w:w="3780" w:type="dxa"/>
          </w:tcPr>
          <w:p w:rsidR="00E45177" w:rsidRPr="00266BE4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E45177" w:rsidRPr="004A6B2C" w:rsidRDefault="00E45177" w:rsidP="003C72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5177" w:rsidRPr="004A6B2C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4A6B2C" w:rsidRDefault="00E45177" w:rsidP="003C72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5177" w:rsidRPr="004A6B2C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E45177" w:rsidRPr="004A6B2C" w:rsidRDefault="00E45177" w:rsidP="003C72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5177" w:rsidRPr="004A6B2C" w:rsidRDefault="00E45177" w:rsidP="003C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Pr="004A6B2C" w:rsidRDefault="00E45177" w:rsidP="003C72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5177" w:rsidRPr="005D0474" w:rsidTr="00E45177">
        <w:tc>
          <w:tcPr>
            <w:tcW w:w="3780" w:type="dxa"/>
          </w:tcPr>
          <w:p w:rsidR="00E45177" w:rsidRPr="00266BE4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66BE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66BE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66BE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E45177" w:rsidRPr="004A6B2C" w:rsidRDefault="00617931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BE1EB1">
              <w:rPr>
                <w:rFonts w:ascii="Angsana New" w:hAnsi="Angsana New" w:cs="Angsana New"/>
                <w:sz w:val="30"/>
                <w:szCs w:val="30"/>
              </w:rPr>
              <w:t>6,</w:t>
            </w:r>
            <w:r>
              <w:rPr>
                <w:rFonts w:ascii="Angsana New" w:hAnsi="Angsana New" w:cs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4A6B2C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61,202</w:t>
            </w: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E45177" w:rsidRPr="004A6B2C" w:rsidRDefault="00617931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BE1EB1">
              <w:rPr>
                <w:rFonts w:ascii="Angsana New" w:hAnsi="Angsana New" w:cs="Angsana New"/>
                <w:sz w:val="30"/>
                <w:szCs w:val="30"/>
              </w:rPr>
              <w:t>6,970</w:t>
            </w: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Pr="004A6B2C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61,270</w:t>
            </w:r>
          </w:p>
        </w:tc>
      </w:tr>
      <w:tr w:rsidR="00E45177" w:rsidRPr="005D0474" w:rsidTr="00E45177">
        <w:tc>
          <w:tcPr>
            <w:tcW w:w="3780" w:type="dxa"/>
          </w:tcPr>
          <w:p w:rsidR="00E45177" w:rsidRPr="00266BE4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170" w:type="dxa"/>
          </w:tcPr>
          <w:p w:rsidR="00E45177" w:rsidRPr="004A6B2C" w:rsidRDefault="00617931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104,400</w:t>
            </w: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4A6B2C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158,700</w:t>
            </w: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E45177" w:rsidRPr="004A6B2C" w:rsidRDefault="00617931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104,400</w:t>
            </w: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Pr="004A6B2C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158,700</w:t>
            </w:r>
          </w:p>
        </w:tc>
      </w:tr>
      <w:tr w:rsidR="00E45177" w:rsidRPr="005D0474" w:rsidTr="00E45177">
        <w:tc>
          <w:tcPr>
            <w:tcW w:w="3780" w:type="dxa"/>
          </w:tcPr>
          <w:p w:rsidR="00E45177" w:rsidRPr="00266BE4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ขาดทุนสุทธิ</w:t>
            </w:r>
            <w:r w:rsidRPr="00266BE4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</w:tcPr>
          <w:p w:rsidR="00E45177" w:rsidRPr="004A6B2C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4A6B2C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E45177" w:rsidRPr="004A6B2C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Pr="004A6B2C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5177" w:rsidRPr="005D0474" w:rsidTr="00E45177">
        <w:tc>
          <w:tcPr>
            <w:tcW w:w="3780" w:type="dxa"/>
          </w:tcPr>
          <w:p w:rsidR="00E45177" w:rsidRPr="00626A53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6A53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26A53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70" w:type="dxa"/>
          </w:tcPr>
          <w:p w:rsidR="00E45177" w:rsidRPr="00640419" w:rsidRDefault="00617931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(11,255)</w:t>
            </w:r>
          </w:p>
        </w:tc>
        <w:tc>
          <w:tcPr>
            <w:tcW w:w="270" w:type="dxa"/>
          </w:tcPr>
          <w:p w:rsidR="00E45177" w:rsidRPr="00626A53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640419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0419">
              <w:rPr>
                <w:rFonts w:ascii="Angsana New" w:hAnsi="Angsana New" w:cs="Angsana New"/>
                <w:sz w:val="30"/>
                <w:szCs w:val="30"/>
              </w:rPr>
              <w:t>(86,796)</w:t>
            </w:r>
          </w:p>
        </w:tc>
        <w:tc>
          <w:tcPr>
            <w:tcW w:w="270" w:type="dxa"/>
          </w:tcPr>
          <w:p w:rsidR="00E45177" w:rsidRPr="00626A53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E45177" w:rsidRPr="00626A53" w:rsidRDefault="00617931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5177" w:rsidRPr="00626A53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Pr="00626A53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45177" w:rsidRPr="005D0474" w:rsidTr="00E45177">
        <w:tc>
          <w:tcPr>
            <w:tcW w:w="3780" w:type="dxa"/>
          </w:tcPr>
          <w:p w:rsidR="00E45177" w:rsidRPr="00626A53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6A5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:rsidR="00E45177" w:rsidRPr="00640419" w:rsidRDefault="00A93D26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5177" w:rsidRPr="00626A53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640419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04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5177" w:rsidRPr="00626A53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E45177" w:rsidRPr="00626A53" w:rsidRDefault="00617931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(18,100)</w:t>
            </w:r>
          </w:p>
        </w:tc>
        <w:tc>
          <w:tcPr>
            <w:tcW w:w="270" w:type="dxa"/>
          </w:tcPr>
          <w:p w:rsidR="00E45177" w:rsidRPr="00626A53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Pr="00626A53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(107,500)</w:t>
            </w:r>
          </w:p>
        </w:tc>
      </w:tr>
      <w:tr w:rsidR="00E45177" w:rsidRPr="005D0474" w:rsidTr="00E45177">
        <w:tc>
          <w:tcPr>
            <w:tcW w:w="3780" w:type="dxa"/>
          </w:tcPr>
          <w:p w:rsid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:rsidR="00E45177" w:rsidRPr="00640419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640419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5177" w:rsidRPr="005D0474" w:rsidTr="00E45177">
        <w:tc>
          <w:tcPr>
            <w:tcW w:w="3780" w:type="dxa"/>
          </w:tcPr>
          <w:p w:rsid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</w:t>
            </w:r>
            <w:r w:rsidR="00A950C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45177" w:rsidRPr="00640419" w:rsidRDefault="00617931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(6,828)</w:t>
            </w: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45177" w:rsidRPr="00640419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0419">
              <w:rPr>
                <w:rFonts w:ascii="Angsana New" w:hAnsi="Angsana New" w:cs="Angsana New"/>
                <w:sz w:val="30"/>
                <w:szCs w:val="30"/>
              </w:rPr>
              <w:t>(20,715)</w:t>
            </w: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E45177" w:rsidRPr="004A6B2C" w:rsidRDefault="00617931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E45177" w:rsidRPr="004A6B2C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45177" w:rsidRPr="005D0474" w:rsidTr="00E45177">
        <w:tc>
          <w:tcPr>
            <w:tcW w:w="3780" w:type="dxa"/>
          </w:tcPr>
          <w:p w:rsidR="00E45177" w:rsidRPr="0058651E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5B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5177" w:rsidRPr="00640419" w:rsidRDefault="0010748C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173,251</w:t>
            </w: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5177" w:rsidRPr="00640419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04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112,391</w:t>
            </w: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E45177" w:rsidRPr="004A6B2C" w:rsidRDefault="00617931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173,270</w:t>
            </w:r>
          </w:p>
        </w:tc>
        <w:tc>
          <w:tcPr>
            <w:tcW w:w="270" w:type="dxa"/>
          </w:tcPr>
          <w:p w:rsidR="00E45177" w:rsidRPr="004A6B2C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E45177" w:rsidRPr="004A6B2C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112,470</w:t>
            </w:r>
          </w:p>
        </w:tc>
      </w:tr>
    </w:tbl>
    <w:p w:rsidR="003040B3" w:rsidRPr="00946235" w:rsidRDefault="003040B3" w:rsidP="0094623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60768E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0"/>
          <w:szCs w:val="30"/>
        </w:rPr>
        <w:t>10</w:t>
      </w:r>
      <w:r w:rsidRPr="0060768E">
        <w:rPr>
          <w:rFonts w:ascii="Angsana New" w:hAnsi="Angsana New"/>
          <w:sz w:val="30"/>
          <w:szCs w:val="30"/>
          <w:cs/>
        </w:rPr>
        <w:t xml:space="preserve"> มกราคม 256</w:t>
      </w:r>
      <w:r>
        <w:rPr>
          <w:rFonts w:ascii="Angsana New" w:hAnsi="Angsana New"/>
          <w:sz w:val="30"/>
          <w:szCs w:val="30"/>
        </w:rPr>
        <w:t>2</w:t>
      </w:r>
      <w:r w:rsidRPr="0060768E">
        <w:rPr>
          <w:rFonts w:ascii="Angsana New" w:hAnsi="Angsana New"/>
          <w:sz w:val="30"/>
          <w:szCs w:val="30"/>
          <w:cs/>
        </w:rPr>
        <w:t xml:space="preserve"> บริษัท</w:t>
      </w:r>
      <w:r w:rsidRPr="00710BB2">
        <w:rPr>
          <w:rFonts w:ascii="Angsana New" w:hAnsi="Angsana New"/>
          <w:sz w:val="30"/>
          <w:szCs w:val="30"/>
          <w:cs/>
        </w:rPr>
        <w:t xml:space="preserve">ได้รับจดหมายจากการร่วมค้าเรียกให้ชำระเงินทุนจัดตั้งบริษัทเพิ่มอีกเป็นจำนวนเงิน </w:t>
      </w:r>
      <w:r>
        <w:rPr>
          <w:rFonts w:ascii="Angsana New" w:hAnsi="Angsana New"/>
          <w:sz w:val="30"/>
          <w:szCs w:val="30"/>
        </w:rPr>
        <w:t>45</w:t>
      </w:r>
      <w:r w:rsidRPr="00710BB2">
        <w:rPr>
          <w:rFonts w:ascii="Angsana New" w:hAnsi="Angsana New"/>
          <w:sz w:val="30"/>
          <w:szCs w:val="30"/>
        </w:rPr>
        <w:t>,</w:t>
      </w:r>
      <w:r w:rsidRPr="00710BB2">
        <w:rPr>
          <w:rFonts w:ascii="Angsana New" w:hAnsi="Angsana New"/>
          <w:sz w:val="30"/>
          <w:szCs w:val="30"/>
          <w:cs/>
        </w:rPr>
        <w:t xml:space="preserve">000 ล้านรูเปียอินโดนีเซีย (หรือเทียบเท่า </w:t>
      </w:r>
      <w:r>
        <w:rPr>
          <w:rFonts w:ascii="Angsana New" w:hAnsi="Angsana New"/>
          <w:sz w:val="30"/>
          <w:szCs w:val="30"/>
        </w:rPr>
        <w:t>104.4</w:t>
      </w:r>
      <w:r w:rsidRPr="00710BB2">
        <w:rPr>
          <w:rFonts w:ascii="Angsana New" w:hAnsi="Angsana New"/>
          <w:sz w:val="30"/>
          <w:szCs w:val="30"/>
          <w:cs/>
        </w:rPr>
        <w:t xml:space="preserve"> ล้านบาท) โดยมีวัตถุประสงค์เพื่อเป็นเงินทุนหมุนเวียน บริษัทได้จ่ายชำระเงินทุนดังกล่าวแล้วเมื่อวันที่ </w:t>
      </w:r>
      <w:r>
        <w:rPr>
          <w:rFonts w:ascii="Angsana New" w:hAnsi="Angsana New"/>
          <w:sz w:val="30"/>
          <w:szCs w:val="30"/>
        </w:rPr>
        <w:t>23</w:t>
      </w:r>
      <w:r w:rsidRPr="00710BB2">
        <w:rPr>
          <w:rFonts w:ascii="Angsana New" w:hAnsi="Angsana New"/>
          <w:sz w:val="30"/>
          <w:szCs w:val="30"/>
          <w:cs/>
        </w:rPr>
        <w:t xml:space="preserve"> มกราคม 256</w:t>
      </w:r>
      <w:r>
        <w:rPr>
          <w:rFonts w:ascii="Angsana New" w:hAnsi="Angsana New"/>
          <w:sz w:val="30"/>
          <w:szCs w:val="30"/>
        </w:rPr>
        <w:t>2</w:t>
      </w:r>
      <w:r w:rsidRPr="00710BB2">
        <w:rPr>
          <w:rFonts w:ascii="Angsana New" w:hAnsi="Angsana New"/>
          <w:sz w:val="30"/>
          <w:szCs w:val="30"/>
          <w:cs/>
        </w:rPr>
        <w:t xml:space="preserve">  และการร่วมค้าได้จดทะเบียนเพิ่มทุนกับ </w:t>
      </w:r>
      <w:r w:rsidRPr="00710BB2">
        <w:rPr>
          <w:rFonts w:ascii="Angsana New" w:hAnsi="Angsana New"/>
          <w:sz w:val="30"/>
          <w:szCs w:val="30"/>
        </w:rPr>
        <w:t xml:space="preserve">Indonesia Investment Coordinating Board </w:t>
      </w:r>
      <w:r w:rsidRPr="00710BB2">
        <w:rPr>
          <w:rFonts w:ascii="Angsana New" w:hAnsi="Angsana New"/>
          <w:sz w:val="30"/>
          <w:szCs w:val="30"/>
          <w:cs/>
        </w:rPr>
        <w:t>แล้วเมื่อวันที่ 2</w:t>
      </w:r>
      <w:r>
        <w:rPr>
          <w:rFonts w:ascii="Angsana New" w:hAnsi="Angsana New"/>
          <w:sz w:val="30"/>
          <w:szCs w:val="30"/>
        </w:rPr>
        <w:t>3</w:t>
      </w:r>
      <w:r w:rsidRPr="00710BB2">
        <w:rPr>
          <w:rFonts w:ascii="Angsana New" w:hAnsi="Angsana New"/>
          <w:sz w:val="30"/>
          <w:szCs w:val="30"/>
          <w:cs/>
        </w:rPr>
        <w:t xml:space="preserve"> มกราคม 256</w:t>
      </w:r>
      <w:r>
        <w:rPr>
          <w:rFonts w:ascii="Angsana New" w:hAnsi="Angsana New"/>
          <w:sz w:val="30"/>
          <w:szCs w:val="30"/>
        </w:rPr>
        <w:t>2</w:t>
      </w:r>
    </w:p>
    <w:p w:rsidR="00366DC9" w:rsidRDefault="00366DC9" w:rsidP="006961D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:rsidR="00DA28D7" w:rsidRPr="00635D49" w:rsidRDefault="006961D5" w:rsidP="00F0410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635D49">
        <w:rPr>
          <w:rFonts w:ascii="Angsana New" w:hAnsi="Angsana New"/>
          <w:sz w:val="30"/>
          <w:szCs w:val="30"/>
          <w:cs/>
        </w:rPr>
        <w:t xml:space="preserve">เนื่องจากยอดขายเครื่องดื่ม แบรนด์ </w:t>
      </w:r>
      <w:r w:rsidRPr="00635D49">
        <w:rPr>
          <w:rFonts w:ascii="Angsana New" w:hAnsi="Angsana New"/>
          <w:sz w:val="30"/>
          <w:szCs w:val="30"/>
        </w:rPr>
        <w:t>“</w:t>
      </w:r>
      <w:proofErr w:type="spellStart"/>
      <w:r w:rsidRPr="00635D49">
        <w:rPr>
          <w:rFonts w:ascii="Angsana New" w:hAnsi="Angsana New"/>
          <w:sz w:val="30"/>
          <w:szCs w:val="30"/>
          <w:cs/>
        </w:rPr>
        <w:t>อิชิตัน</w:t>
      </w:r>
      <w:proofErr w:type="spellEnd"/>
      <w:r w:rsidRPr="00635D49">
        <w:rPr>
          <w:rFonts w:ascii="Angsana New" w:hAnsi="Angsana New"/>
          <w:sz w:val="30"/>
          <w:szCs w:val="30"/>
        </w:rPr>
        <w:t xml:space="preserve">” </w:t>
      </w:r>
      <w:r w:rsidRPr="00635D49">
        <w:rPr>
          <w:rFonts w:ascii="Angsana New" w:hAnsi="Angsana New"/>
          <w:sz w:val="30"/>
          <w:szCs w:val="30"/>
          <w:cs/>
        </w:rPr>
        <w:t xml:space="preserve">ในประเทศอินโดนีเซียไม่เป็นไปตามที่คาดการณ์และประมาณไว้เบื้องต้นอย่างมีนัยสำคัญ ผู้บริหารของบริษัทเชื่อว่ามูลค่าของเงินลงทุนใน </w:t>
      </w:r>
      <w:r w:rsidRPr="00635D49">
        <w:rPr>
          <w:rFonts w:ascii="Angsana New" w:hAnsi="Angsana New"/>
          <w:sz w:val="30"/>
          <w:szCs w:val="30"/>
        </w:rPr>
        <w:t xml:space="preserve">PTI </w:t>
      </w:r>
      <w:r w:rsidRPr="00635D49">
        <w:rPr>
          <w:rFonts w:ascii="Angsana New" w:hAnsi="Angsana New"/>
          <w:sz w:val="30"/>
          <w:szCs w:val="30"/>
          <w:cs/>
        </w:rPr>
        <w:t>อาจเกิดการด้อยค่า และได้ประเมินมูลค่าที่คาดว่</w:t>
      </w:r>
      <w:r w:rsidRPr="00635D49">
        <w:rPr>
          <w:rFonts w:ascii="Angsana New" w:hAnsi="Angsana New" w:hint="cs"/>
          <w:sz w:val="30"/>
          <w:szCs w:val="30"/>
          <w:cs/>
          <w:lang w:val="en-US"/>
        </w:rPr>
        <w:t>า</w:t>
      </w:r>
      <w:r w:rsidRPr="00635D49">
        <w:rPr>
          <w:rFonts w:ascii="Angsana New" w:hAnsi="Angsana New"/>
          <w:sz w:val="30"/>
          <w:szCs w:val="30"/>
          <w:cs/>
        </w:rPr>
        <w:t xml:space="preserve">จะได้รับคืนซึ่งคำนวณจากมูลค่ายุติธรรมหักต้นทุนในการขายของเงินลงทุนใน </w:t>
      </w:r>
      <w:r w:rsidRPr="00635D49">
        <w:rPr>
          <w:rFonts w:ascii="Angsana New" w:hAnsi="Angsana New"/>
          <w:sz w:val="30"/>
          <w:szCs w:val="30"/>
        </w:rPr>
        <w:t xml:space="preserve">PTI </w:t>
      </w:r>
      <w:r w:rsidRPr="00635D49">
        <w:rPr>
          <w:rFonts w:ascii="Angsana New" w:hAnsi="Angsana New"/>
          <w:sz w:val="30"/>
          <w:szCs w:val="30"/>
          <w:cs/>
        </w:rPr>
        <w:t>จากผลการประเมินดังกล่าวและดุลยพินิจของผู้บริหาร บริษัทบันทึกขา</w:t>
      </w:r>
      <w:r w:rsidR="00EB4453" w:rsidRPr="00635D49">
        <w:rPr>
          <w:rFonts w:ascii="Angsana New" w:hAnsi="Angsana New"/>
          <w:sz w:val="30"/>
          <w:szCs w:val="30"/>
          <w:cs/>
        </w:rPr>
        <w:t>ดทุนจากการด้อยค่าของเงินลงทุน</w:t>
      </w:r>
      <w:r w:rsidR="00C93DFA" w:rsidRPr="00635D49">
        <w:rPr>
          <w:rFonts w:ascii="Angsana New" w:hAnsi="Angsana New"/>
          <w:sz w:val="30"/>
          <w:szCs w:val="30"/>
          <w:cs/>
        </w:rPr>
        <w:t>ใน</w:t>
      </w:r>
      <w:r w:rsidR="00A92B0E" w:rsidRPr="00635D49">
        <w:rPr>
          <w:rFonts w:ascii="Angsana New" w:hAnsi="Angsana New" w:hint="cs"/>
          <w:sz w:val="30"/>
          <w:szCs w:val="30"/>
          <w:cs/>
          <w:lang w:val="en-US"/>
        </w:rPr>
        <w:t>งบกำไรขาดทุน</w:t>
      </w:r>
      <w:r w:rsidR="00A92B0E" w:rsidRPr="00467F62">
        <w:rPr>
          <w:rFonts w:ascii="Angsana New" w:hAnsi="Angsana New" w:hint="cs"/>
          <w:spacing w:val="-2"/>
          <w:sz w:val="30"/>
          <w:szCs w:val="30"/>
          <w:cs/>
          <w:lang w:val="en-US"/>
        </w:rPr>
        <w:t>เบ็ดเสร็จของ</w:t>
      </w:r>
      <w:r w:rsidR="00C93DFA" w:rsidRPr="00467F62">
        <w:rPr>
          <w:rFonts w:ascii="Angsana New" w:hAnsi="Angsana New"/>
          <w:spacing w:val="-2"/>
          <w:sz w:val="30"/>
          <w:szCs w:val="30"/>
          <w:cs/>
        </w:rPr>
        <w:t>งบ</w:t>
      </w:r>
      <w:r w:rsidR="00C93DFA" w:rsidRPr="00467F62">
        <w:rPr>
          <w:rFonts w:ascii="Angsana New" w:hAnsi="Angsana New" w:hint="cs"/>
          <w:spacing w:val="-2"/>
          <w:sz w:val="30"/>
          <w:szCs w:val="30"/>
          <w:cs/>
        </w:rPr>
        <w:t>การเงิน</w:t>
      </w:r>
      <w:r w:rsidR="00C93DFA" w:rsidRPr="00467F62">
        <w:rPr>
          <w:rFonts w:ascii="Angsana New" w:hAnsi="Angsana New"/>
          <w:spacing w:val="-2"/>
          <w:sz w:val="30"/>
          <w:szCs w:val="30"/>
          <w:cs/>
        </w:rPr>
        <w:t>เฉพาะกิจการสำหรับ</w:t>
      </w:r>
      <w:r w:rsidR="00C93DFA" w:rsidRPr="00467F62">
        <w:rPr>
          <w:rFonts w:ascii="Angsana New" w:hAnsi="Angsana New" w:hint="cs"/>
          <w:spacing w:val="-2"/>
          <w:sz w:val="30"/>
          <w:szCs w:val="30"/>
          <w:cs/>
          <w:lang w:val="en-US"/>
        </w:rPr>
        <w:t>งวด</w:t>
      </w:r>
      <w:r w:rsidR="00E45177" w:rsidRPr="00467F62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สามเดือนและหกเดือน</w:t>
      </w:r>
      <w:r w:rsidR="00E45177" w:rsidRPr="00467F62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="00E45177" w:rsidRPr="00467F62">
        <w:rPr>
          <w:rFonts w:ascii="Angsana New" w:hAnsi="Angsana New"/>
          <w:spacing w:val="-2"/>
          <w:sz w:val="30"/>
          <w:szCs w:val="30"/>
        </w:rPr>
        <w:t xml:space="preserve"> </w:t>
      </w:r>
      <w:r w:rsidR="00E45177" w:rsidRPr="00467F62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E45177" w:rsidRPr="00467F62">
        <w:rPr>
          <w:rFonts w:ascii="Angsana New" w:hAnsi="Angsana New" w:hint="cs"/>
          <w:spacing w:val="-2"/>
          <w:sz w:val="30"/>
          <w:szCs w:val="30"/>
          <w:cs/>
          <w:lang w:val="en-US"/>
        </w:rPr>
        <w:t>มิถุนายน</w:t>
      </w:r>
      <w:r w:rsidR="00E45177" w:rsidRPr="00467F62">
        <w:rPr>
          <w:rFonts w:ascii="Angsana New" w:hAnsi="Angsana New"/>
          <w:spacing w:val="-2"/>
          <w:sz w:val="30"/>
          <w:szCs w:val="30"/>
        </w:rPr>
        <w:t xml:space="preserve"> </w:t>
      </w:r>
      <w:r w:rsidR="00C93DFA" w:rsidRPr="00467F62">
        <w:rPr>
          <w:rFonts w:ascii="Angsana New" w:hAnsi="Angsana New"/>
          <w:spacing w:val="-2"/>
          <w:sz w:val="30"/>
          <w:szCs w:val="30"/>
        </w:rPr>
        <w:t>25</w:t>
      </w:r>
      <w:r w:rsidR="00ED24C6" w:rsidRPr="00467F62">
        <w:rPr>
          <w:rFonts w:ascii="Angsana New" w:hAnsi="Angsana New"/>
          <w:spacing w:val="-2"/>
          <w:sz w:val="30"/>
          <w:szCs w:val="30"/>
          <w:lang w:val="en-US"/>
        </w:rPr>
        <w:t>62</w:t>
      </w:r>
      <w:r w:rsidR="00EB4453" w:rsidRPr="00467F62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EB4453" w:rsidRPr="00467F62">
        <w:rPr>
          <w:rFonts w:ascii="Angsana New" w:hAnsi="Angsana New" w:hint="cs"/>
          <w:spacing w:val="-2"/>
          <w:sz w:val="30"/>
          <w:szCs w:val="30"/>
          <w:cs/>
          <w:lang w:val="en-US"/>
        </w:rPr>
        <w:t>เป็นจำนวนเงิน</w:t>
      </w:r>
      <w:r w:rsidR="00E36C6E" w:rsidRPr="00635D49">
        <w:rPr>
          <w:rFonts w:ascii="Angsana New" w:hAnsi="Angsana New"/>
          <w:sz w:val="30"/>
          <w:szCs w:val="30"/>
          <w:lang w:val="en-US"/>
        </w:rPr>
        <w:t xml:space="preserve"> </w:t>
      </w:r>
      <w:r w:rsidR="0010748C" w:rsidRPr="00635D49">
        <w:rPr>
          <w:rFonts w:ascii="Angsana New" w:hAnsi="Angsana New"/>
          <w:sz w:val="30"/>
          <w:szCs w:val="30"/>
          <w:lang w:val="en-US"/>
        </w:rPr>
        <w:t>8.1</w:t>
      </w:r>
      <w:r w:rsidR="00635D49" w:rsidRPr="00635D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B4453" w:rsidRPr="00635D4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467F6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43F06" w:rsidRPr="00635D4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743F06" w:rsidRPr="00635D49">
        <w:rPr>
          <w:rFonts w:ascii="Angsana New" w:hAnsi="Angsana New"/>
          <w:sz w:val="30"/>
          <w:szCs w:val="30"/>
          <w:lang w:val="en-US"/>
        </w:rPr>
        <w:t xml:space="preserve">18.1 </w:t>
      </w:r>
      <w:r w:rsidR="00743F06" w:rsidRPr="00635D4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467F6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43F06" w:rsidRPr="00635D49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="00E720FC" w:rsidRPr="00635D49">
        <w:rPr>
          <w:rFonts w:ascii="Angsana New" w:hAnsi="Angsana New"/>
          <w:sz w:val="30"/>
          <w:szCs w:val="30"/>
          <w:lang w:val="en-US"/>
        </w:rPr>
        <w:t xml:space="preserve"> </w:t>
      </w:r>
      <w:r w:rsidR="00E720FC" w:rsidRPr="00635D49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EB4453" w:rsidRPr="00635D49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สำหรับปีสิ้นสุดวันที่</w:t>
      </w:r>
      <w:r w:rsidR="00A92B0E" w:rsidRPr="00635D49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E720FC" w:rsidRPr="00635D49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E720FC" w:rsidRPr="00635D49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21580B" w:rsidRPr="00635D49">
        <w:rPr>
          <w:rFonts w:ascii="Angsana New" w:hAnsi="Angsana New"/>
          <w:i/>
          <w:iCs/>
          <w:sz w:val="30"/>
          <w:szCs w:val="30"/>
          <w:lang w:val="en-US"/>
        </w:rPr>
        <w:t>2561</w:t>
      </w:r>
      <w:r w:rsidR="00E720FC" w:rsidRPr="00635D49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21580B" w:rsidRPr="00635D49">
        <w:rPr>
          <w:rFonts w:ascii="Angsana New" w:hAnsi="Angsana New"/>
          <w:i/>
          <w:iCs/>
          <w:sz w:val="30"/>
          <w:szCs w:val="30"/>
          <w:lang w:val="en-US"/>
        </w:rPr>
        <w:t>133.0</w:t>
      </w:r>
      <w:r w:rsidR="0021580B" w:rsidRPr="00635D49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E720FC" w:rsidRPr="00635D49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E720FC" w:rsidRPr="00635D49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A92B0E" w:rsidRPr="00635D49"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</w:t>
      </w:r>
      <w:r w:rsidR="00467F62">
        <w:rPr>
          <w:rFonts w:ascii="Angsana New" w:hAnsi="Angsana New"/>
          <w:sz w:val="30"/>
          <w:szCs w:val="30"/>
          <w:cs/>
          <w:lang w:val="en-US"/>
        </w:rPr>
        <w:br/>
      </w:r>
      <w:r w:rsidR="00A92B0E" w:rsidRPr="00635D49">
        <w:rPr>
          <w:rFonts w:ascii="Angsana New" w:hAnsi="Angsana New" w:hint="cs"/>
          <w:sz w:val="30"/>
          <w:szCs w:val="30"/>
          <w:cs/>
          <w:lang w:val="en-US"/>
        </w:rPr>
        <w:t xml:space="preserve">มีมูลค่าตามบัญชีของเงินลงทุนในการร่วมค้า ณ วันที่ </w:t>
      </w:r>
      <w:r w:rsidR="00E45177" w:rsidRPr="00635D49">
        <w:rPr>
          <w:rFonts w:ascii="Angsana New" w:hAnsi="Angsana New"/>
          <w:sz w:val="30"/>
          <w:szCs w:val="30"/>
          <w:lang w:val="en-US"/>
        </w:rPr>
        <w:t xml:space="preserve">30 </w:t>
      </w:r>
      <w:r w:rsidR="00E45177" w:rsidRPr="00635D49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ED24C6" w:rsidRPr="00635D49">
        <w:rPr>
          <w:rFonts w:ascii="Angsana New" w:hAnsi="Angsana New"/>
          <w:sz w:val="30"/>
          <w:szCs w:val="30"/>
          <w:lang w:val="en-US"/>
        </w:rPr>
        <w:t>2562</w:t>
      </w:r>
      <w:r w:rsidR="00A92B0E" w:rsidRPr="00635D49">
        <w:rPr>
          <w:rFonts w:ascii="Angsana New" w:hAnsi="Angsana New" w:hint="cs"/>
          <w:sz w:val="30"/>
          <w:szCs w:val="30"/>
          <w:cs/>
          <w:lang w:val="en-US"/>
        </w:rPr>
        <w:t xml:space="preserve"> เป็นจำนวนเงิน </w:t>
      </w:r>
      <w:r w:rsidR="0010748C" w:rsidRPr="00635D49">
        <w:rPr>
          <w:rFonts w:ascii="Angsana New" w:hAnsi="Angsana New"/>
          <w:sz w:val="30"/>
          <w:szCs w:val="30"/>
          <w:lang w:val="en-US"/>
        </w:rPr>
        <w:t>173.3</w:t>
      </w:r>
      <w:r w:rsidR="00A92B0E" w:rsidRPr="00635D49">
        <w:rPr>
          <w:rFonts w:ascii="Angsana New" w:hAnsi="Angsana New"/>
          <w:sz w:val="30"/>
          <w:szCs w:val="30"/>
          <w:lang w:val="en-US"/>
        </w:rPr>
        <w:t xml:space="preserve"> </w:t>
      </w:r>
      <w:r w:rsidR="00A92B0E" w:rsidRPr="00635D4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635D49">
        <w:rPr>
          <w:rFonts w:ascii="Angsana New" w:hAnsi="Angsana New"/>
          <w:sz w:val="30"/>
          <w:szCs w:val="30"/>
          <w:cs/>
          <w:lang w:val="en-US"/>
        </w:rPr>
        <w:br/>
      </w:r>
      <w:r w:rsidR="00415DC5" w:rsidRPr="00635D49">
        <w:rPr>
          <w:rFonts w:ascii="Angsana New" w:hAnsi="Angsana New"/>
          <w:i/>
          <w:iCs/>
          <w:sz w:val="30"/>
          <w:szCs w:val="30"/>
          <w:lang w:val="en-US"/>
        </w:rPr>
        <w:t xml:space="preserve">(31 </w:t>
      </w:r>
      <w:r w:rsidR="00415DC5" w:rsidRPr="00635D49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415DC5" w:rsidRPr="00635D49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ED24C6" w:rsidRPr="00635D49">
        <w:rPr>
          <w:rFonts w:ascii="Angsana New" w:hAnsi="Angsana New"/>
          <w:i/>
          <w:iCs/>
          <w:sz w:val="30"/>
          <w:szCs w:val="30"/>
          <w:lang w:val="en-US"/>
        </w:rPr>
        <w:t>1: 87.0</w:t>
      </w:r>
      <w:r w:rsidR="00415DC5" w:rsidRPr="00635D4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15DC5" w:rsidRPr="00635D49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415DC5" w:rsidRPr="00635D49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:rsidR="00FD3D7B" w:rsidRDefault="00FD3D7B" w:rsidP="007B1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7B1539" w:rsidRPr="00F0410F" w:rsidRDefault="007B1539" w:rsidP="007B1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B1539" w:rsidRPr="00F0410F" w:rsidSect="001458A7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:rsidR="0050125F" w:rsidRPr="00493345" w:rsidRDefault="001A325E" w:rsidP="00453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เงินลงทุนในการร่วม</w:t>
      </w:r>
      <w:r w:rsidR="009F1F5D">
        <w:rPr>
          <w:rFonts w:ascii="Angsana New" w:hAnsi="Angsana New" w:cs="Angsana New" w:hint="cs"/>
          <w:sz w:val="30"/>
          <w:szCs w:val="30"/>
          <w:cs/>
        </w:rPr>
        <w:t>ค้า</w:t>
      </w:r>
      <w:r w:rsidR="00CE76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7647" w:rsidRPr="001C0CE9">
        <w:rPr>
          <w:rFonts w:ascii="Angsana New" w:hAnsi="Angsana New" w:cs="Angsana New"/>
          <w:sz w:val="30"/>
          <w:szCs w:val="30"/>
          <w:cs/>
        </w:rPr>
        <w:t>ณ</w:t>
      </w:r>
      <w:r w:rsidR="00CE7647" w:rsidRPr="001C0CE9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CE7647" w:rsidRPr="001C0CE9">
        <w:rPr>
          <w:rFonts w:ascii="Angsana New" w:hAnsi="Angsana New" w:cs="Angsana New"/>
          <w:sz w:val="30"/>
          <w:szCs w:val="30"/>
          <w:cs/>
        </w:rPr>
        <w:t>วันที่</w:t>
      </w:r>
      <w:r w:rsidR="00CE7647" w:rsidRPr="001C0CE9">
        <w:rPr>
          <w:rFonts w:ascii="Angsana New" w:hAnsi="Angsana New" w:cs="Angsana New"/>
          <w:sz w:val="30"/>
          <w:szCs w:val="30"/>
        </w:rPr>
        <w:t xml:space="preserve"> </w:t>
      </w:r>
      <w:r w:rsidR="00E45177" w:rsidRPr="00640419">
        <w:rPr>
          <w:rFonts w:ascii="Angsana New" w:hAnsi="Angsana New"/>
          <w:spacing w:val="-4"/>
          <w:sz w:val="30"/>
          <w:szCs w:val="30"/>
        </w:rPr>
        <w:t xml:space="preserve">30 </w:t>
      </w:r>
      <w:r w:rsidR="00E45177" w:rsidRPr="00E4517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CE7647" w:rsidRPr="00E45177">
        <w:rPr>
          <w:rFonts w:ascii="Angsana New" w:hAnsi="Angsana New" w:cs="Angsana New" w:hint="cs"/>
          <w:sz w:val="30"/>
          <w:szCs w:val="30"/>
          <w:cs/>
        </w:rPr>
        <w:t>25</w:t>
      </w:r>
      <w:r w:rsidR="00AC1634" w:rsidRPr="00E45177">
        <w:rPr>
          <w:rFonts w:ascii="Angsana New" w:hAnsi="Angsana New" w:cs="Angsana New" w:hint="cs"/>
          <w:sz w:val="30"/>
          <w:szCs w:val="30"/>
        </w:rPr>
        <w:t>6</w:t>
      </w:r>
      <w:r w:rsidR="00E23684" w:rsidRPr="00E45177">
        <w:rPr>
          <w:rFonts w:ascii="Angsana New" w:hAnsi="Angsana New" w:cs="Angsana New" w:hint="cs"/>
          <w:sz w:val="30"/>
          <w:szCs w:val="30"/>
        </w:rPr>
        <w:t>2</w:t>
      </w:r>
      <w:r w:rsidR="00AB740C" w:rsidRPr="00E45177">
        <w:rPr>
          <w:rFonts w:ascii="Angsana New" w:hAnsi="Angsana New" w:cs="Angsana New" w:hint="cs"/>
          <w:sz w:val="30"/>
          <w:szCs w:val="30"/>
        </w:rPr>
        <w:t xml:space="preserve"> </w:t>
      </w:r>
      <w:r w:rsidR="00CE7647" w:rsidRPr="00E45177">
        <w:rPr>
          <w:rFonts w:ascii="Angsana New" w:hAnsi="Angsana New" w:cs="Angsana New" w:hint="cs"/>
          <w:sz w:val="30"/>
          <w:szCs w:val="30"/>
          <w:cs/>
        </w:rPr>
        <w:t>และ</w:t>
      </w:r>
      <w:r w:rsidR="00556FB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CE7647">
        <w:rPr>
          <w:rFonts w:ascii="Angsana New" w:hAnsi="Angsana New" w:cs="Angsana New"/>
          <w:sz w:val="30"/>
          <w:szCs w:val="30"/>
        </w:rPr>
        <w:t xml:space="preserve"> </w:t>
      </w:r>
      <w:r w:rsidR="00CE7647" w:rsidRPr="001C0CE9">
        <w:rPr>
          <w:rFonts w:ascii="Angsana New" w:hAnsi="Angsana New" w:cs="Angsana New"/>
          <w:sz w:val="30"/>
          <w:szCs w:val="30"/>
          <w:rtl/>
          <w:cs/>
        </w:rPr>
        <w:t>31</w:t>
      </w:r>
      <w:r w:rsidR="00CE7647" w:rsidRPr="001C0CE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E7647">
        <w:rPr>
          <w:rFonts w:ascii="Angsana New" w:hAnsi="Angsana New" w:cs="Angsana New"/>
          <w:sz w:val="30"/>
          <w:szCs w:val="30"/>
        </w:rPr>
        <w:t>25</w:t>
      </w:r>
      <w:r w:rsidR="003A631F">
        <w:rPr>
          <w:rFonts w:ascii="Angsana New" w:hAnsi="Angsana New" w:cs="Angsana New"/>
          <w:sz w:val="30"/>
          <w:szCs w:val="30"/>
        </w:rPr>
        <w:t>6</w:t>
      </w:r>
      <w:r w:rsidR="00BD3808">
        <w:rPr>
          <w:rFonts w:ascii="Angsana New" w:hAnsi="Angsana New" w:cs="Angsana New"/>
          <w:sz w:val="30"/>
          <w:szCs w:val="30"/>
        </w:rPr>
        <w:t>1</w:t>
      </w:r>
      <w:r w:rsidR="00AB740C">
        <w:rPr>
          <w:rFonts w:ascii="Angsana New" w:hAnsi="Angsana New" w:cs="Angsana New"/>
          <w:sz w:val="30"/>
          <w:szCs w:val="30"/>
        </w:rPr>
        <w:t xml:space="preserve"> </w:t>
      </w:r>
      <w:r w:rsidR="00493345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1404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800"/>
        <w:gridCol w:w="1323"/>
        <w:gridCol w:w="927"/>
        <w:gridCol w:w="180"/>
        <w:gridCol w:w="930"/>
        <w:gridCol w:w="180"/>
        <w:gridCol w:w="900"/>
        <w:gridCol w:w="180"/>
        <w:gridCol w:w="873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622DF" w:rsidRPr="00C8434E" w:rsidTr="00C85756">
        <w:trPr>
          <w:cantSplit/>
        </w:trPr>
        <w:tc>
          <w:tcPr>
            <w:tcW w:w="2430" w:type="dxa"/>
          </w:tcPr>
          <w:p w:rsidR="00C622DF" w:rsidRPr="00C8434E" w:rsidRDefault="00C622DF" w:rsidP="00C8575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3" w:type="dxa"/>
            <w:gridSpan w:val="17"/>
          </w:tcPr>
          <w:p w:rsidR="00C622DF" w:rsidRPr="00C8434E" w:rsidRDefault="00C622DF" w:rsidP="00C85756">
            <w:pPr>
              <w:pStyle w:val="acctfourfigures"/>
              <w:tabs>
                <w:tab w:val="clear" w:pos="765"/>
                <w:tab w:val="decimal" w:pos="562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609D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622DF" w:rsidRPr="00C8434E" w:rsidTr="00C85756">
        <w:trPr>
          <w:cantSplit/>
          <w:tblHeader/>
        </w:trPr>
        <w:tc>
          <w:tcPr>
            <w:tcW w:w="2430" w:type="dxa"/>
          </w:tcPr>
          <w:p w:rsidR="00C622DF" w:rsidRPr="00C8434E" w:rsidRDefault="00C622DF" w:rsidP="00C8575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C622DF" w:rsidRPr="00C8434E" w:rsidRDefault="00C622DF" w:rsidP="00C8575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C622DF" w:rsidRPr="00C8434E" w:rsidRDefault="00C622DF" w:rsidP="00C8575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23" w:type="dxa"/>
            <w:vMerge w:val="restart"/>
          </w:tcPr>
          <w:p w:rsidR="00C622DF" w:rsidRPr="00C8434E" w:rsidRDefault="00C622DF" w:rsidP="00C8575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2037" w:type="dxa"/>
            <w:gridSpan w:val="3"/>
          </w:tcPr>
          <w:p w:rsidR="00C622DF" w:rsidRPr="00C8434E" w:rsidRDefault="00C622DF" w:rsidP="00C8575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:rsidR="00C622DF" w:rsidRPr="00C8434E" w:rsidRDefault="00C622DF" w:rsidP="00C8575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3" w:type="dxa"/>
            <w:gridSpan w:val="3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  <w:r w:rsidRPr="00C8434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C622DF" w:rsidRPr="00C8434E" w:rsidRDefault="00C622DF" w:rsidP="00C8575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C622DF" w:rsidRPr="00C8434E" w:rsidRDefault="00C622DF" w:rsidP="00C8575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C8434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E45177" w:rsidRPr="00C8434E" w:rsidTr="00C85756">
        <w:trPr>
          <w:cantSplit/>
          <w:tblHeader/>
        </w:trPr>
        <w:tc>
          <w:tcPr>
            <w:tcW w:w="2430" w:type="dxa"/>
          </w:tcPr>
          <w:p w:rsidR="00E45177" w:rsidRPr="00C8434E" w:rsidRDefault="00E45177" w:rsidP="00E451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vMerge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</w:tr>
      <w:tr w:rsidR="00E45177" w:rsidRPr="00C8434E" w:rsidTr="00C85756">
        <w:trPr>
          <w:cantSplit/>
          <w:tblHeader/>
        </w:trPr>
        <w:tc>
          <w:tcPr>
            <w:tcW w:w="2430" w:type="dxa"/>
          </w:tcPr>
          <w:p w:rsidR="00E45177" w:rsidRPr="00C8434E" w:rsidRDefault="00E45177" w:rsidP="00E451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vMerge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7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C85756" w:rsidRPr="00C8434E" w:rsidTr="00C85756">
        <w:trPr>
          <w:cantSplit/>
          <w:trHeight w:val="270"/>
        </w:trPr>
        <w:tc>
          <w:tcPr>
            <w:tcW w:w="2430" w:type="dxa"/>
          </w:tcPr>
          <w:p w:rsidR="00C85756" w:rsidRPr="00C8434E" w:rsidRDefault="00C85756" w:rsidP="00C85756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C85756" w:rsidRPr="00C8434E" w:rsidRDefault="00C85756" w:rsidP="00C85756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:rsidR="00C85756" w:rsidRPr="00C8434E" w:rsidRDefault="00C85756" w:rsidP="00C85756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37" w:type="dxa"/>
            <w:gridSpan w:val="3"/>
          </w:tcPr>
          <w:p w:rsidR="00C85756" w:rsidRPr="00C8434E" w:rsidRDefault="00C85756" w:rsidP="00C85756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273" w:type="dxa"/>
            <w:gridSpan w:val="11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C8434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8434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8434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85756" w:rsidRPr="00C8434E" w:rsidTr="00C85756">
        <w:trPr>
          <w:cantSplit/>
        </w:trPr>
        <w:tc>
          <w:tcPr>
            <w:tcW w:w="2430" w:type="dxa"/>
          </w:tcPr>
          <w:p w:rsidR="00C85756" w:rsidRPr="00C8434E" w:rsidRDefault="00C85756" w:rsidP="00C8575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:rsidR="00C85756" w:rsidRPr="00C8434E" w:rsidRDefault="00C85756" w:rsidP="00C85756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27" w:type="dxa"/>
          </w:tcPr>
          <w:p w:rsidR="00C85756" w:rsidRPr="00C8434E" w:rsidRDefault="00C85756" w:rsidP="00C8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30" w:type="dxa"/>
          </w:tcPr>
          <w:p w:rsidR="00C85756" w:rsidRPr="00C8434E" w:rsidRDefault="00C85756" w:rsidP="00C85756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85756" w:rsidRPr="00C8434E" w:rsidTr="00C85756">
        <w:trPr>
          <w:cantSplit/>
        </w:trPr>
        <w:tc>
          <w:tcPr>
            <w:tcW w:w="2430" w:type="dxa"/>
          </w:tcPr>
          <w:p w:rsidR="00C85756" w:rsidRPr="00C8434E" w:rsidRDefault="00C85756" w:rsidP="00C8575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ผลิตและจำหน่าย</w:t>
            </w:r>
          </w:p>
        </w:tc>
        <w:tc>
          <w:tcPr>
            <w:tcW w:w="1323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281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85756" w:rsidRPr="00C8434E" w:rsidTr="00C85756">
        <w:trPr>
          <w:cantSplit/>
        </w:trPr>
        <w:tc>
          <w:tcPr>
            <w:tcW w:w="2430" w:type="dxa"/>
          </w:tcPr>
          <w:p w:rsidR="00C85756" w:rsidRPr="00C8434E" w:rsidRDefault="00C85756" w:rsidP="00C8575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18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เครื่องดื่ม</w:t>
            </w:r>
          </w:p>
        </w:tc>
        <w:tc>
          <w:tcPr>
            <w:tcW w:w="1323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อินโดนีเซีย</w:t>
            </w:r>
          </w:p>
        </w:tc>
        <w:tc>
          <w:tcPr>
            <w:tcW w:w="927" w:type="dxa"/>
          </w:tcPr>
          <w:p w:rsidR="00C85756" w:rsidRPr="00C8434E" w:rsidRDefault="0010748C" w:rsidP="00C85756">
            <w:pPr>
              <w:pStyle w:val="acctfourfigures"/>
              <w:tabs>
                <w:tab w:val="clear" w:pos="765"/>
                <w:tab w:val="decimal" w:pos="56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56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50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10748C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1,270,741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1,061,941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85756" w:rsidRPr="00C8434E" w:rsidRDefault="0010748C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635,370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530,970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85756" w:rsidRPr="00C8434E" w:rsidRDefault="00571835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173,251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86,934</w:t>
            </w:r>
          </w:p>
        </w:tc>
      </w:tr>
      <w:tr w:rsidR="00C85756" w:rsidRPr="00C8434E" w:rsidTr="00C85756">
        <w:trPr>
          <w:cantSplit/>
        </w:trPr>
        <w:tc>
          <w:tcPr>
            <w:tcW w:w="2430" w:type="dxa"/>
          </w:tcPr>
          <w:p w:rsidR="00C85756" w:rsidRPr="00C8434E" w:rsidRDefault="00C85756" w:rsidP="00C85756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C85756" w:rsidRPr="00C8434E" w:rsidRDefault="00C85756" w:rsidP="00C8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</w:tcPr>
          <w:p w:rsidR="00C85756" w:rsidRPr="00C8434E" w:rsidRDefault="00C85756" w:rsidP="00C85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C85756" w:rsidRPr="00E36C6E" w:rsidRDefault="0010748C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635,370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530,970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C85756" w:rsidRPr="00E36C6E" w:rsidRDefault="00571835" w:rsidP="00C85756">
            <w:pPr>
              <w:pStyle w:val="acctfourfigures"/>
              <w:spacing w:line="36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173,251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C85756" w:rsidRPr="00C8434E" w:rsidRDefault="00C85756" w:rsidP="00C85756">
            <w:pPr>
              <w:pStyle w:val="acctfourfigures"/>
              <w:spacing w:line="36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86,934</w:t>
            </w:r>
          </w:p>
        </w:tc>
      </w:tr>
    </w:tbl>
    <w:p w:rsidR="00C622DF" w:rsidRPr="00C85756" w:rsidRDefault="00C622DF" w:rsidP="00C6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04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180"/>
        <w:gridCol w:w="99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622DF" w:rsidRPr="00C8434E" w:rsidTr="00102A9B">
        <w:trPr>
          <w:cantSplit/>
          <w:tblHeader/>
        </w:trPr>
        <w:tc>
          <w:tcPr>
            <w:tcW w:w="2970" w:type="dxa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70" w:type="dxa"/>
            <w:gridSpan w:val="19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434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22DF" w:rsidRPr="00C8434E" w:rsidTr="00102A9B">
        <w:trPr>
          <w:cantSplit/>
          <w:tblHeader/>
        </w:trPr>
        <w:tc>
          <w:tcPr>
            <w:tcW w:w="2970" w:type="dxa"/>
          </w:tcPr>
          <w:p w:rsidR="00C622DF" w:rsidRPr="00C8434E" w:rsidRDefault="00C622DF" w:rsidP="00C85756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:rsidR="00C622DF" w:rsidRPr="00C8434E" w:rsidRDefault="00C622DF" w:rsidP="00C8575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Merge w:val="restart"/>
          </w:tcPr>
          <w:p w:rsidR="00C622DF" w:rsidRPr="00C8434E" w:rsidRDefault="00C622DF" w:rsidP="00C8575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:rsidR="00C622DF" w:rsidRPr="00C8434E" w:rsidRDefault="00C622DF" w:rsidP="00C85756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C8434E">
              <w:rPr>
                <w:rFonts w:ascii="Angsana New" w:hAnsi="Angsana New" w:cs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</w:tcPr>
          <w:p w:rsidR="00C622DF" w:rsidRPr="00C8434E" w:rsidRDefault="00C622DF" w:rsidP="00C85756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b w:val="0"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b w:val="0"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C622DF" w:rsidRPr="00C8434E" w:rsidRDefault="00C622DF" w:rsidP="00C8575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C622DF" w:rsidRPr="00C8434E" w:rsidRDefault="00C622DF" w:rsidP="00C85756">
            <w:pPr>
              <w:pStyle w:val="acctmergecolhdg"/>
              <w:spacing w:line="360" w:lineRule="exact"/>
              <w:rPr>
                <w:b w:val="0"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C8434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-สุทธิ</w:t>
            </w:r>
          </w:p>
        </w:tc>
      </w:tr>
      <w:tr w:rsidR="00E45177" w:rsidRPr="00C8434E" w:rsidTr="00102A9B">
        <w:trPr>
          <w:cantSplit/>
          <w:tblHeader/>
        </w:trPr>
        <w:tc>
          <w:tcPr>
            <w:tcW w:w="2970" w:type="dxa"/>
          </w:tcPr>
          <w:p w:rsidR="00E45177" w:rsidRPr="00C8434E" w:rsidRDefault="00E45177" w:rsidP="00E45177">
            <w:pPr>
              <w:pStyle w:val="acctfourfigures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vMerge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7F0D3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0D3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7F0D3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7F0D3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31 ธันวาคม</w:t>
            </w:r>
          </w:p>
        </w:tc>
      </w:tr>
      <w:tr w:rsidR="00E45177" w:rsidRPr="00C8434E" w:rsidTr="00102A9B">
        <w:trPr>
          <w:cantSplit/>
          <w:tblHeader/>
        </w:trPr>
        <w:tc>
          <w:tcPr>
            <w:tcW w:w="2970" w:type="dxa"/>
          </w:tcPr>
          <w:p w:rsidR="00E45177" w:rsidRPr="00C8434E" w:rsidRDefault="00E45177" w:rsidP="00E45177">
            <w:pPr>
              <w:pStyle w:val="acctfourfigures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  <w:vMerge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E45177" w:rsidRPr="00C8434E" w:rsidRDefault="00E45177" w:rsidP="00E4517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C85756" w:rsidRPr="00C8434E" w:rsidTr="00102A9B">
        <w:trPr>
          <w:cantSplit/>
          <w:trHeight w:val="270"/>
        </w:trPr>
        <w:tc>
          <w:tcPr>
            <w:tcW w:w="2970" w:type="dxa"/>
          </w:tcPr>
          <w:p w:rsidR="00C85756" w:rsidRPr="00C8434E" w:rsidRDefault="00C85756" w:rsidP="00C85756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:rsidR="00C85756" w:rsidRPr="00C8434E" w:rsidRDefault="00C85756" w:rsidP="00C85756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8434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:rsidR="00C85756" w:rsidRPr="00C8434E" w:rsidRDefault="00C85756" w:rsidP="00C85756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50" w:type="dxa"/>
            <w:gridSpan w:val="15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</w:t>
            </w:r>
            <w:r w:rsidRPr="00C8434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85756" w:rsidRPr="00C8434E" w:rsidTr="00102A9B">
        <w:trPr>
          <w:cantSplit/>
        </w:trPr>
        <w:tc>
          <w:tcPr>
            <w:tcW w:w="2970" w:type="dxa"/>
          </w:tcPr>
          <w:p w:rsidR="00C85756" w:rsidRPr="00C8434E" w:rsidRDefault="00C85756" w:rsidP="00C85756">
            <w:pPr>
              <w:spacing w:line="360" w:lineRule="exact"/>
              <w:rPr>
                <w:sz w:val="28"/>
                <w:szCs w:val="28"/>
                <w:cs/>
              </w:rPr>
            </w:pPr>
            <w:r w:rsidRPr="00C8434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C85756" w:rsidRPr="00C8434E" w:rsidRDefault="00C85756" w:rsidP="00C85756">
            <w:pPr>
              <w:tabs>
                <w:tab w:val="clear" w:pos="454"/>
              </w:tabs>
              <w:spacing w:line="360" w:lineRule="exact"/>
              <w:ind w:right="-79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clear" w:pos="907"/>
                <w:tab w:val="decimal" w:pos="821"/>
              </w:tabs>
              <w:spacing w:line="360" w:lineRule="exact"/>
              <w:ind w:right="-79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C85756" w:rsidRPr="00C8434E" w:rsidRDefault="00C85756" w:rsidP="00C85756">
            <w:pPr>
              <w:tabs>
                <w:tab w:val="clear" w:pos="454"/>
                <w:tab w:val="clear" w:pos="907"/>
              </w:tabs>
              <w:spacing w:line="360" w:lineRule="exact"/>
              <w:ind w:right="-79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spacing w:line="360" w:lineRule="exac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461"/>
              </w:tabs>
              <w:spacing w:line="360" w:lineRule="exact"/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C85756" w:rsidRPr="00C8434E" w:rsidRDefault="00C85756" w:rsidP="00C85756">
            <w:pPr>
              <w:tabs>
                <w:tab w:val="clear" w:pos="454"/>
              </w:tabs>
              <w:spacing w:line="360" w:lineRule="exact"/>
              <w:ind w:right="-79"/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85756" w:rsidRPr="00C8434E" w:rsidRDefault="00C85756" w:rsidP="00C85756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C85756" w:rsidRPr="00C8434E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71835" w:rsidRPr="00C8434E" w:rsidTr="00102A9B">
        <w:trPr>
          <w:cantSplit/>
        </w:trPr>
        <w:tc>
          <w:tcPr>
            <w:tcW w:w="2970" w:type="dxa"/>
          </w:tcPr>
          <w:p w:rsidR="00571835" w:rsidRPr="00C8434E" w:rsidRDefault="00571835" w:rsidP="00571835">
            <w:pPr>
              <w:spacing w:line="360" w:lineRule="exact"/>
              <w:rPr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117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50</w:t>
            </w:r>
          </w:p>
        </w:tc>
        <w:tc>
          <w:tcPr>
            <w:tcW w:w="18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1,270,741</w:t>
            </w:r>
          </w:p>
        </w:tc>
        <w:tc>
          <w:tcPr>
            <w:tcW w:w="18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1,061,941</w:t>
            </w:r>
          </w:p>
        </w:tc>
        <w:tc>
          <w:tcPr>
            <w:tcW w:w="180" w:type="dxa"/>
          </w:tcPr>
          <w:p w:rsidR="00571835" w:rsidRPr="008F4178" w:rsidRDefault="00571835" w:rsidP="0057183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71835" w:rsidRPr="00C8434E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635,370</w:t>
            </w:r>
          </w:p>
        </w:tc>
        <w:tc>
          <w:tcPr>
            <w:tcW w:w="180" w:type="dxa"/>
          </w:tcPr>
          <w:p w:rsidR="00571835" w:rsidRPr="001119C2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530,970</w:t>
            </w:r>
          </w:p>
        </w:tc>
        <w:tc>
          <w:tcPr>
            <w:tcW w:w="180" w:type="dxa"/>
          </w:tcPr>
          <w:p w:rsidR="00571835" w:rsidRPr="001119C2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71835" w:rsidRPr="00EE4297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(462,100)</w:t>
            </w:r>
          </w:p>
        </w:tc>
        <w:tc>
          <w:tcPr>
            <w:tcW w:w="180" w:type="dxa"/>
          </w:tcPr>
          <w:p w:rsidR="00571835" w:rsidRPr="001119C2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71835" w:rsidRPr="00EE4297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(444,000)</w:t>
            </w:r>
          </w:p>
        </w:tc>
        <w:tc>
          <w:tcPr>
            <w:tcW w:w="180" w:type="dxa"/>
          </w:tcPr>
          <w:p w:rsidR="00571835" w:rsidRPr="001119C2" w:rsidRDefault="00571835" w:rsidP="0057183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71835" w:rsidRPr="00895026" w:rsidRDefault="00571835" w:rsidP="00571835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173,270</w:t>
            </w:r>
          </w:p>
        </w:tc>
        <w:tc>
          <w:tcPr>
            <w:tcW w:w="180" w:type="dxa"/>
          </w:tcPr>
          <w:p w:rsidR="00571835" w:rsidRPr="00895026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71835" w:rsidRPr="00895026" w:rsidRDefault="00571835" w:rsidP="00571835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86,970</w:t>
            </w:r>
          </w:p>
        </w:tc>
      </w:tr>
      <w:tr w:rsidR="00571835" w:rsidRPr="00C8434E" w:rsidTr="00102A9B">
        <w:trPr>
          <w:cantSplit/>
        </w:trPr>
        <w:tc>
          <w:tcPr>
            <w:tcW w:w="2970" w:type="dxa"/>
          </w:tcPr>
          <w:p w:rsidR="00571835" w:rsidRPr="00C8434E" w:rsidRDefault="00571835" w:rsidP="00571835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43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1835" w:rsidRPr="008F4178" w:rsidRDefault="00571835" w:rsidP="005718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571835" w:rsidRPr="008F4178" w:rsidRDefault="00571835" w:rsidP="0057183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71835" w:rsidRPr="00E36C6E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635,370</w:t>
            </w:r>
          </w:p>
        </w:tc>
        <w:tc>
          <w:tcPr>
            <w:tcW w:w="180" w:type="dxa"/>
          </w:tcPr>
          <w:p w:rsidR="00571835" w:rsidRPr="00595332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71835" w:rsidRPr="00595332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530,970</w:t>
            </w:r>
          </w:p>
        </w:tc>
        <w:tc>
          <w:tcPr>
            <w:tcW w:w="180" w:type="dxa"/>
          </w:tcPr>
          <w:p w:rsidR="00571835" w:rsidRPr="00595332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71835" w:rsidRPr="00FC7835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(462,100)</w:t>
            </w:r>
          </w:p>
        </w:tc>
        <w:tc>
          <w:tcPr>
            <w:tcW w:w="180" w:type="dxa"/>
          </w:tcPr>
          <w:p w:rsidR="00571835" w:rsidRPr="00595332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71835" w:rsidRPr="00EE4297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(444,000)</w:t>
            </w:r>
          </w:p>
        </w:tc>
        <w:tc>
          <w:tcPr>
            <w:tcW w:w="180" w:type="dxa"/>
          </w:tcPr>
          <w:p w:rsidR="00571835" w:rsidRPr="00595332" w:rsidRDefault="00571835" w:rsidP="0057183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71835" w:rsidRPr="00FC7835" w:rsidRDefault="00571835" w:rsidP="00571835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173,270</w:t>
            </w:r>
          </w:p>
        </w:tc>
        <w:tc>
          <w:tcPr>
            <w:tcW w:w="180" w:type="dxa"/>
          </w:tcPr>
          <w:p w:rsidR="00571835" w:rsidRPr="00895026" w:rsidRDefault="00571835" w:rsidP="00571835">
            <w:pPr>
              <w:pStyle w:val="acctfourfigures"/>
              <w:tabs>
                <w:tab w:val="decimal" w:pos="551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71835" w:rsidRPr="00895026" w:rsidRDefault="00571835" w:rsidP="00571835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86,970</w:t>
            </w:r>
          </w:p>
        </w:tc>
      </w:tr>
    </w:tbl>
    <w:p w:rsidR="00C622DF" w:rsidRPr="00C85756" w:rsidRDefault="00C622DF" w:rsidP="006D6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6961D5" w:rsidRPr="006D694B" w:rsidRDefault="006961D5" w:rsidP="006D6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694B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480ECA" w:rsidRDefault="00480ECA" w:rsidP="006F1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/>
          <w:i/>
          <w:iCs/>
          <w:sz w:val="30"/>
          <w:szCs w:val="30"/>
        </w:rPr>
        <w:sectPr w:rsidR="00480ECA" w:rsidSect="00B16945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A350C2" w:rsidRDefault="00A350C2" w:rsidP="004E426A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50C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4E426A" w:rsidRPr="004E426A" w:rsidRDefault="004E426A" w:rsidP="004E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</w:rPr>
      </w:pPr>
    </w:p>
    <w:p w:rsidR="006F10F1" w:rsidRDefault="005A7203" w:rsidP="004E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t>เงินลงทุน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45177" w:rsidRPr="00640419">
        <w:rPr>
          <w:rFonts w:ascii="Angsana New" w:hAnsi="Angsana New"/>
          <w:spacing w:val="-4"/>
          <w:sz w:val="30"/>
          <w:szCs w:val="30"/>
        </w:rPr>
        <w:t xml:space="preserve">30 </w:t>
      </w:r>
      <w:r w:rsidR="00E45177" w:rsidRPr="00E4517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</w:t>
      </w:r>
      <w:r w:rsidR="008932AD">
        <w:rPr>
          <w:rFonts w:ascii="Angsana New" w:hAnsi="Angsana New" w:cs="Angsana New"/>
          <w:sz w:val="30"/>
          <w:szCs w:val="30"/>
        </w:rPr>
        <w:t>6</w:t>
      </w:r>
      <w:r w:rsidR="00102A9B"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>และ</w:t>
      </w:r>
      <w:r w:rsidR="00556FB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</w:t>
      </w:r>
      <w:r w:rsidR="003A631F">
        <w:rPr>
          <w:rFonts w:ascii="Angsana New" w:hAnsi="Angsana New" w:cs="Angsana New"/>
          <w:sz w:val="30"/>
          <w:szCs w:val="30"/>
        </w:rPr>
        <w:t>6</w:t>
      </w:r>
      <w:r w:rsidR="00C85756">
        <w:rPr>
          <w:rFonts w:ascii="Angsana New" w:hAnsi="Angsana New" w:cs="Angsana New" w:hint="cs"/>
          <w:sz w:val="30"/>
          <w:szCs w:val="30"/>
          <w:cs/>
        </w:rPr>
        <w:t>1</w:t>
      </w:r>
      <w:r w:rsidRPr="00F8282A">
        <w:rPr>
          <w:rFonts w:ascii="Angsana New" w:hAnsi="Angsana New" w:cs="Angsana New"/>
          <w:sz w:val="30"/>
          <w:szCs w:val="30"/>
        </w:rPr>
        <w:t xml:space="preserve"> </w:t>
      </w:r>
      <w:r w:rsidR="00B655C1">
        <w:rPr>
          <w:rFonts w:ascii="Angsana New" w:hAnsi="Angsana New" w:cs="Angsana New"/>
          <w:sz w:val="30"/>
          <w:szCs w:val="30"/>
          <w:cs/>
        </w:rPr>
        <w:t>และเงินปันผลรับ</w:t>
      </w:r>
      <w:r w:rsidRPr="005B0F5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45177">
        <w:rPr>
          <w:rFonts w:ascii="Angsana New" w:hAnsi="Angsana New" w:cs="Angsana New" w:hint="cs"/>
          <w:sz w:val="30"/>
          <w:szCs w:val="30"/>
          <w:cs/>
        </w:rPr>
        <w:t>หก</w:t>
      </w:r>
      <w:r w:rsidRPr="005B0F57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45177" w:rsidRPr="00640419">
        <w:rPr>
          <w:rFonts w:ascii="Angsana New" w:hAnsi="Angsana New"/>
          <w:spacing w:val="-4"/>
          <w:sz w:val="30"/>
          <w:szCs w:val="30"/>
        </w:rPr>
        <w:t xml:space="preserve">30 </w:t>
      </w:r>
      <w:r w:rsidR="00E45177" w:rsidRPr="00E4517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="008932AD">
        <w:rPr>
          <w:rFonts w:ascii="Angsana New" w:hAnsi="Angsana New" w:cs="Angsana New"/>
          <w:sz w:val="30"/>
          <w:szCs w:val="30"/>
        </w:rPr>
        <w:t>256</w:t>
      </w:r>
      <w:r w:rsidR="00C85756"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</w:t>
      </w:r>
      <w:r w:rsidR="003A631F">
        <w:rPr>
          <w:rFonts w:ascii="Angsana New" w:hAnsi="Angsana New" w:cs="Angsana New"/>
          <w:sz w:val="30"/>
          <w:szCs w:val="30"/>
        </w:rPr>
        <w:t>6</w:t>
      </w:r>
      <w:r w:rsidR="00C85756">
        <w:rPr>
          <w:rFonts w:ascii="Angsana New" w:hAnsi="Angsana New" w:cs="Angsana New" w:hint="cs"/>
          <w:sz w:val="30"/>
          <w:szCs w:val="30"/>
          <w:cs/>
        </w:rPr>
        <w:t>1</w:t>
      </w:r>
      <w:r w:rsidRPr="00F8282A">
        <w:rPr>
          <w:rFonts w:ascii="Angsana New" w:hAnsi="Angsana New" w:cs="Angsana New"/>
          <w:sz w:val="30"/>
          <w:szCs w:val="30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C85756" w:rsidRPr="009B7F00" w:rsidRDefault="00C85756" w:rsidP="00C8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32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170"/>
        <w:gridCol w:w="972"/>
        <w:gridCol w:w="180"/>
        <w:gridCol w:w="990"/>
        <w:gridCol w:w="180"/>
        <w:gridCol w:w="981"/>
        <w:gridCol w:w="180"/>
        <w:gridCol w:w="990"/>
        <w:gridCol w:w="180"/>
        <w:gridCol w:w="945"/>
        <w:gridCol w:w="180"/>
        <w:gridCol w:w="990"/>
        <w:gridCol w:w="180"/>
        <w:gridCol w:w="972"/>
        <w:gridCol w:w="180"/>
        <w:gridCol w:w="1004"/>
      </w:tblGrid>
      <w:tr w:rsidR="00C85756" w:rsidRPr="005A7203" w:rsidTr="00102A9B">
        <w:trPr>
          <w:cantSplit/>
        </w:trPr>
        <w:tc>
          <w:tcPr>
            <w:tcW w:w="2610" w:type="dxa"/>
          </w:tcPr>
          <w:p w:rsidR="00C85756" w:rsidRPr="005A7203" w:rsidRDefault="00C85756" w:rsidP="00102A9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4" w:type="dxa"/>
            <w:gridSpan w:val="17"/>
          </w:tcPr>
          <w:p w:rsidR="00C85756" w:rsidRPr="005A7203" w:rsidRDefault="00C85756" w:rsidP="00102A9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C85756" w:rsidRPr="005A7203" w:rsidTr="00102A9B">
        <w:trPr>
          <w:cantSplit/>
          <w:tblHeader/>
        </w:trPr>
        <w:tc>
          <w:tcPr>
            <w:tcW w:w="2610" w:type="dxa"/>
          </w:tcPr>
          <w:p w:rsidR="00C85756" w:rsidRPr="005A7203" w:rsidRDefault="00C85756" w:rsidP="00102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85756" w:rsidRPr="005A7203" w:rsidRDefault="00C85756" w:rsidP="00102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C85756" w:rsidRPr="005A7203" w:rsidRDefault="00C85756" w:rsidP="00102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85756" w:rsidRPr="005A7203" w:rsidRDefault="00C85756" w:rsidP="00102A9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C85756" w:rsidRPr="005A7203" w:rsidRDefault="00C85756" w:rsidP="00102A9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142" w:type="dxa"/>
            <w:gridSpan w:val="3"/>
          </w:tcPr>
          <w:p w:rsidR="00C85756" w:rsidRPr="005A7203" w:rsidRDefault="00C85756" w:rsidP="00102A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  <w:r w:rsidRPr="005A7203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:rsidR="00C85756" w:rsidRPr="005A7203" w:rsidRDefault="00C85756" w:rsidP="00102A9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1" w:type="dxa"/>
            <w:gridSpan w:val="3"/>
          </w:tcPr>
          <w:p w:rsidR="00C85756" w:rsidRPr="005A7203" w:rsidRDefault="00C85756" w:rsidP="00102A9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85756" w:rsidRPr="005A7203" w:rsidRDefault="00C85756" w:rsidP="00102A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5A720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:rsidR="00C85756" w:rsidRPr="005A7203" w:rsidRDefault="00C85756" w:rsidP="00102A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:rsidR="00C85756" w:rsidRPr="005A7203" w:rsidRDefault="00C85756" w:rsidP="00102A9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85756" w:rsidRPr="005A7203" w:rsidRDefault="00C85756" w:rsidP="00102A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C85756" w:rsidRPr="005A7203" w:rsidRDefault="00C85756" w:rsidP="00102A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56" w:type="dxa"/>
            <w:gridSpan w:val="3"/>
          </w:tcPr>
          <w:p w:rsidR="001008FA" w:rsidRDefault="009F33C7" w:rsidP="001008F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1D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</w:p>
          <w:p w:rsidR="00C85756" w:rsidRPr="005911CD" w:rsidRDefault="009F33C7" w:rsidP="001008F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</w:t>
            </w:r>
            <w:r w:rsidR="00E451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เดือนสิ้นสุด</w:t>
            </w:r>
            <w:r w:rsidR="008B64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</w:t>
            </w:r>
          </w:p>
        </w:tc>
      </w:tr>
      <w:tr w:rsidR="00C85756" w:rsidRPr="005A7203" w:rsidTr="00102A9B">
        <w:trPr>
          <w:cantSplit/>
          <w:tblHeader/>
        </w:trPr>
        <w:tc>
          <w:tcPr>
            <w:tcW w:w="2610" w:type="dxa"/>
          </w:tcPr>
          <w:p w:rsidR="00C85756" w:rsidRPr="005A7203" w:rsidRDefault="00C85756" w:rsidP="00C8575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C85756" w:rsidRDefault="00E45177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0419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Pr="00E45177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:rsidR="00C85756" w:rsidRDefault="00E45177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0419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Pr="00E45177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C85756" w:rsidRDefault="00E45177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0419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Pr="00E45177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C85756" w:rsidRDefault="00E45177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0419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Pr="00E45177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:rsidR="00C85756" w:rsidRDefault="007F0D39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D39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Pr="007F0D39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C85756" w:rsidRPr="005A7203" w:rsidTr="00102A9B">
        <w:trPr>
          <w:cantSplit/>
          <w:tblHeader/>
        </w:trPr>
        <w:tc>
          <w:tcPr>
            <w:tcW w:w="2610" w:type="dxa"/>
          </w:tcPr>
          <w:p w:rsidR="00C85756" w:rsidRPr="005A7203" w:rsidRDefault="00C85756" w:rsidP="00C8575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C85756" w:rsidRPr="005A7203" w:rsidTr="00102A9B">
        <w:trPr>
          <w:cantSplit/>
          <w:trHeight w:val="270"/>
        </w:trPr>
        <w:tc>
          <w:tcPr>
            <w:tcW w:w="2610" w:type="dxa"/>
          </w:tcPr>
          <w:p w:rsidR="00C85756" w:rsidRPr="005A7203" w:rsidRDefault="00C85756" w:rsidP="00C8575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85756" w:rsidRPr="005A7203" w:rsidRDefault="00C85756" w:rsidP="00C8575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85756" w:rsidRPr="005A7203" w:rsidRDefault="00C85756" w:rsidP="00C8575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:rsidR="00C85756" w:rsidRPr="005A7203" w:rsidRDefault="00C85756" w:rsidP="00C8575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C85756" w:rsidRPr="005A7203" w:rsidRDefault="00C85756" w:rsidP="00C85756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2" w:type="dxa"/>
            <w:gridSpan w:val="11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A720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85756" w:rsidRPr="005A7203" w:rsidTr="00102A9B">
        <w:trPr>
          <w:cantSplit/>
        </w:trPr>
        <w:tc>
          <w:tcPr>
            <w:tcW w:w="2610" w:type="dxa"/>
          </w:tcPr>
          <w:p w:rsidR="00C85756" w:rsidRPr="007F1E61" w:rsidRDefault="00C85756" w:rsidP="00C8575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1E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40" w:type="dxa"/>
          </w:tcPr>
          <w:p w:rsidR="00C85756" w:rsidRPr="006D1DFD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C85756" w:rsidRPr="005A7203" w:rsidRDefault="00C85756" w:rsidP="00C8575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:rsidR="00C85756" w:rsidRPr="005A7203" w:rsidRDefault="00C85756" w:rsidP="00C857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71835" w:rsidRPr="005A7203" w:rsidTr="00102A9B">
        <w:trPr>
          <w:cantSplit/>
        </w:trPr>
        <w:tc>
          <w:tcPr>
            <w:tcW w:w="2610" w:type="dxa"/>
          </w:tcPr>
          <w:p w:rsidR="00571835" w:rsidRPr="005A7203" w:rsidRDefault="00571835" w:rsidP="0057183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691F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บริษัท อิชิตัน เพาเวอร์ จำกัด</w:t>
            </w:r>
          </w:p>
        </w:tc>
        <w:tc>
          <w:tcPr>
            <w:tcW w:w="1440" w:type="dxa"/>
          </w:tcPr>
          <w:p w:rsidR="00571835" w:rsidRPr="007F1E61" w:rsidRDefault="00571835" w:rsidP="005718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1E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จำหน่ายเครื่องดื่ม</w:t>
            </w:r>
          </w:p>
        </w:tc>
        <w:tc>
          <w:tcPr>
            <w:tcW w:w="1170" w:type="dxa"/>
          </w:tcPr>
          <w:p w:rsidR="00571835" w:rsidRPr="005A7203" w:rsidRDefault="00571835" w:rsidP="005718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72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</w:tcPr>
          <w:p w:rsidR="00571835" w:rsidRPr="005A7203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</w:tcPr>
          <w:p w:rsidR="00571835" w:rsidRPr="005A7203" w:rsidRDefault="00571835" w:rsidP="0057183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571835" w:rsidRPr="005A7203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571835" w:rsidRPr="005A7203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571835" w:rsidRPr="005A7203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71835" w:rsidRPr="005A7203" w:rsidTr="00102A9B">
        <w:trPr>
          <w:cantSplit/>
        </w:trPr>
        <w:tc>
          <w:tcPr>
            <w:tcW w:w="2610" w:type="dxa"/>
          </w:tcPr>
          <w:p w:rsidR="00571835" w:rsidRPr="005A7203" w:rsidRDefault="00571835" w:rsidP="0057183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571835" w:rsidRPr="005A7203" w:rsidRDefault="00571835" w:rsidP="0057183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71835" w:rsidRPr="005A7203" w:rsidRDefault="00571835" w:rsidP="0057183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571835" w:rsidRPr="005911CD" w:rsidRDefault="00571835" w:rsidP="0057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71835" w:rsidRPr="005911CD" w:rsidRDefault="00571835" w:rsidP="0057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180" w:type="dxa"/>
          </w:tcPr>
          <w:p w:rsidR="00571835" w:rsidRPr="005A7203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71835" w:rsidRPr="005911CD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180" w:type="dxa"/>
          </w:tcPr>
          <w:p w:rsidR="00571835" w:rsidRPr="005A7203" w:rsidRDefault="00571835" w:rsidP="0057183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:rsidR="00571835" w:rsidRPr="005A7203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571835" w:rsidRPr="005A7203" w:rsidRDefault="00571835" w:rsidP="0057183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:rsidR="00571835" w:rsidRPr="005A7203" w:rsidRDefault="00571835" w:rsidP="0057183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6F10F1" w:rsidRPr="009B7F00" w:rsidRDefault="006F10F1" w:rsidP="006F1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F10F1" w:rsidRPr="006D694B" w:rsidRDefault="006F10F1" w:rsidP="006F1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F10F1" w:rsidRDefault="006F10F1" w:rsidP="006F1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/>
          <w:i/>
          <w:iCs/>
          <w:sz w:val="30"/>
          <w:szCs w:val="30"/>
        </w:rPr>
        <w:sectPr w:rsidR="006F10F1" w:rsidSect="00B16945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24ED9" w:rsidRPr="00495DE4" w:rsidRDefault="00724ED9" w:rsidP="00A350C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95DE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724ED9" w:rsidRPr="000479F8" w:rsidRDefault="00724ED9" w:rsidP="00724ED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45177" w:rsidRPr="00E45177" w:rsidRDefault="00E45177" w:rsidP="00E4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E45177">
        <w:rPr>
          <w:rFonts w:ascii="Angsana New" w:hAnsi="Angsana New" w:cs="Angsana New"/>
          <w:b/>
          <w:sz w:val="30"/>
          <w:szCs w:val="30"/>
          <w:cs/>
          <w:lang w:val="x-none" w:eastAsia="x-none"/>
        </w:rPr>
        <w:t>ก</w:t>
      </w:r>
      <w:r w:rsidRPr="00E45177">
        <w:rPr>
          <w:rFonts w:ascii="Angsana New" w:hAnsi="Angsana New" w:cs="Angsana New"/>
          <w:sz w:val="30"/>
          <w:szCs w:val="30"/>
          <w:cs/>
          <w:lang w:val="x-none" w:eastAsia="x-none"/>
        </w:rPr>
        <w:t>ารซื้อ จำหน่าย และโอนที่ดิน อาคารและอุปกรณ์ระหว่างงวด</w:t>
      </w:r>
      <w:r w:rsidRPr="00E45177">
        <w:rPr>
          <w:rFonts w:ascii="Angsana New" w:hAnsi="Angsana New" w:cs="Angsana New" w:hint="cs"/>
          <w:sz w:val="30"/>
          <w:szCs w:val="30"/>
          <w:cs/>
          <w:lang w:eastAsia="x-none"/>
        </w:rPr>
        <w:t>หก</w:t>
      </w:r>
      <w:r w:rsidRPr="00E45177">
        <w:rPr>
          <w:rFonts w:ascii="Angsana New" w:hAnsi="Angsana New" w:cs="Angsana New"/>
          <w:sz w:val="30"/>
          <w:szCs w:val="30"/>
          <w:cs/>
          <w:lang w:val="x-none" w:eastAsia="x-none"/>
        </w:rPr>
        <w:t>เดือนสิ้นสุดวันที่ 30 มิถุนายน 25</w:t>
      </w:r>
      <w:r w:rsidRPr="00E45177">
        <w:rPr>
          <w:rFonts w:ascii="Angsana New" w:hAnsi="Angsana New" w:cs="Angsana New" w:hint="cs"/>
          <w:sz w:val="30"/>
          <w:szCs w:val="30"/>
          <w:cs/>
          <w:lang w:val="x-none" w:eastAsia="x-none"/>
        </w:rPr>
        <w:t>6</w:t>
      </w:r>
      <w:r>
        <w:rPr>
          <w:rFonts w:ascii="Angsana New" w:hAnsi="Angsana New" w:cs="Angsana New" w:hint="cs"/>
          <w:sz w:val="30"/>
          <w:szCs w:val="30"/>
          <w:cs/>
          <w:lang w:val="x-none" w:eastAsia="x-none"/>
        </w:rPr>
        <w:t>2</w:t>
      </w:r>
      <w:r w:rsidRPr="00E45177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Pr="00E45177">
        <w:rPr>
          <w:rFonts w:ascii="Angsana New" w:hAnsi="Angsana New" w:cs="Angsana New"/>
          <w:sz w:val="30"/>
          <w:szCs w:val="30"/>
          <w:cs/>
          <w:lang w:val="x-none" w:eastAsia="x-none"/>
        </w:rPr>
        <w:t>มีดังนี้</w:t>
      </w:r>
    </w:p>
    <w:p w:rsidR="00E45177" w:rsidRPr="00E45177" w:rsidRDefault="00E45177" w:rsidP="00E4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078"/>
        <w:gridCol w:w="270"/>
        <w:gridCol w:w="1171"/>
        <w:gridCol w:w="237"/>
        <w:gridCol w:w="1114"/>
        <w:gridCol w:w="270"/>
        <w:gridCol w:w="1080"/>
      </w:tblGrid>
      <w:tr w:rsidR="00E45177" w:rsidRPr="00E45177" w:rsidTr="003C726B">
        <w:trPr>
          <w:tblHeader/>
        </w:trPr>
        <w:tc>
          <w:tcPr>
            <w:tcW w:w="2157" w:type="pct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pct"/>
            <w:gridSpan w:val="3"/>
          </w:tcPr>
          <w:p w:rsidR="00E45177" w:rsidRPr="00E45177" w:rsidRDefault="00F247A5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451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</w:t>
            </w:r>
            <w:r w:rsidRPr="00E451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129" w:type="pct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2" w:type="pct"/>
            <w:gridSpan w:val="3"/>
          </w:tcPr>
          <w:p w:rsidR="00E45177" w:rsidRPr="00E45177" w:rsidRDefault="00F247A5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4517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5177" w:rsidRPr="00F0410F" w:rsidTr="003C726B">
        <w:trPr>
          <w:trHeight w:val="1109"/>
          <w:tblHeader/>
        </w:trPr>
        <w:tc>
          <w:tcPr>
            <w:tcW w:w="2157" w:type="pct"/>
          </w:tcPr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</w:p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</w:tcPr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และการโอนออก</w:t>
            </w:r>
            <w:r w:rsidRPr="00F041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vAlign w:val="bottom"/>
          </w:tcPr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</w:p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</w:tcPr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และการโอนออก</w:t>
            </w:r>
            <w:r w:rsidRPr="00F041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45177" w:rsidRPr="00F0410F" w:rsidTr="003C726B">
        <w:trPr>
          <w:tblHeader/>
        </w:trPr>
        <w:tc>
          <w:tcPr>
            <w:tcW w:w="2157" w:type="pct"/>
          </w:tcPr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3" w:type="pct"/>
            <w:gridSpan w:val="7"/>
          </w:tcPr>
          <w:p w:rsidR="00E45177" w:rsidRPr="00F0410F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E4D" w:rsidRPr="00F0410F" w:rsidTr="003C726B">
        <w:trPr>
          <w:tblHeader/>
        </w:trPr>
        <w:tc>
          <w:tcPr>
            <w:tcW w:w="215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8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4,08</w:t>
            </w:r>
            <w:r w:rsidR="00D17E2D" w:rsidRPr="00F0410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4,08</w:t>
            </w:r>
            <w:r w:rsidR="00D17E2D" w:rsidRPr="00F0410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4E4D" w:rsidRPr="00F0410F" w:rsidTr="003C726B">
        <w:trPr>
          <w:tblHeader/>
        </w:trPr>
        <w:tc>
          <w:tcPr>
            <w:tcW w:w="215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998</w:t>
            </w:r>
          </w:p>
        </w:tc>
        <w:tc>
          <w:tcPr>
            <w:tcW w:w="14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  <w:tc>
          <w:tcPr>
            <w:tcW w:w="129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998</w:t>
            </w:r>
          </w:p>
        </w:tc>
        <w:tc>
          <w:tcPr>
            <w:tcW w:w="14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</w:tr>
      <w:tr w:rsidR="001C4E4D" w:rsidRPr="00F0410F" w:rsidTr="003C726B">
        <w:trPr>
          <w:tblHeader/>
        </w:trPr>
        <w:tc>
          <w:tcPr>
            <w:tcW w:w="215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58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14,767</w:t>
            </w:r>
          </w:p>
        </w:tc>
        <w:tc>
          <w:tcPr>
            <w:tcW w:w="14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(54)</w:t>
            </w:r>
          </w:p>
        </w:tc>
        <w:tc>
          <w:tcPr>
            <w:tcW w:w="129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14,767</w:t>
            </w:r>
          </w:p>
        </w:tc>
        <w:tc>
          <w:tcPr>
            <w:tcW w:w="14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</w:rPr>
              <w:t>(54)</w:t>
            </w:r>
          </w:p>
        </w:tc>
      </w:tr>
      <w:tr w:rsidR="001C4E4D" w:rsidRPr="00F0410F" w:rsidTr="003C726B">
        <w:trPr>
          <w:tblHeader/>
        </w:trPr>
        <w:tc>
          <w:tcPr>
            <w:tcW w:w="215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1C4E4D" w:rsidRPr="00F0410F" w:rsidRDefault="00F0410F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1C4E4D" w:rsidRPr="00F0410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  <w:tc>
          <w:tcPr>
            <w:tcW w:w="14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1C4E4D" w:rsidRPr="00F0410F" w:rsidRDefault="00A11239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</w:t>
            </w:r>
            <w:r w:rsidR="003055C4">
              <w:rPr>
                <w:rFonts w:ascii="Angsana New" w:hAnsi="Angsana New" w:cs="Angsana New"/>
                <w:sz w:val="30"/>
                <w:szCs w:val="30"/>
              </w:rPr>
              <w:t>086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1C4E4D" w:rsidRPr="00F0410F" w:rsidRDefault="003055C4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1C4E4D" w:rsidRPr="00F0410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  <w:tc>
          <w:tcPr>
            <w:tcW w:w="14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1C4E4D" w:rsidRPr="00F0410F" w:rsidRDefault="003055C4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(11,086)</w:t>
            </w:r>
          </w:p>
        </w:tc>
      </w:tr>
      <w:tr w:rsidR="001C4E4D" w:rsidRPr="00F0410F" w:rsidTr="003C726B">
        <w:trPr>
          <w:tblHeader/>
        </w:trPr>
        <w:tc>
          <w:tcPr>
            <w:tcW w:w="215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1C4E4D" w:rsidRPr="00F0410F" w:rsidRDefault="00F0410F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</w:t>
            </w:r>
            <w:r w:rsidR="001C4E4D" w:rsidRPr="00F0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14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055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11,145</w:t>
            </w:r>
            <w:r w:rsidRPr="00F0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1C4E4D" w:rsidRPr="00F0410F" w:rsidRDefault="003055C4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</w:t>
            </w:r>
            <w:r w:rsidR="001C4E4D" w:rsidRPr="00F0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147" w:type="pct"/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1C4E4D" w:rsidRPr="00F0410F" w:rsidRDefault="001C4E4D" w:rsidP="001C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055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11,145</w:t>
            </w:r>
            <w:r w:rsidRPr="00F0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E45177" w:rsidRPr="00883637" w:rsidRDefault="00E45177" w:rsidP="007F0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:rsidR="00D70F8E" w:rsidRDefault="00F450E3" w:rsidP="00D70F8E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D51BB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5F009B" w:rsidRPr="009D51BB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883637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:rsidR="002F632B" w:rsidRPr="00D70F8E" w:rsidRDefault="002F632B" w:rsidP="002F6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C4941" w:rsidRPr="00700018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0001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CC4941" w:rsidRPr="0023032A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CC4941" w:rsidRPr="00700018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0018">
        <w:rPr>
          <w:rFonts w:ascii="Angsana New" w:hAnsi="Angsana New" w:cs="Angsana New"/>
          <w:spacing w:val="-4"/>
          <w:sz w:val="30"/>
          <w:szCs w:val="30"/>
          <w:cs/>
        </w:rPr>
        <w:t>ผู้บริหารเห็นว่า</w:t>
      </w:r>
      <w:r w:rsidR="00517E96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700018">
        <w:rPr>
          <w:rFonts w:ascii="Angsana New" w:hAnsi="Angsana New" w:cs="Angsana New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700018">
        <w:rPr>
          <w:rFonts w:ascii="Angsana New" w:hAnsi="Angsana New" w:cs="Angsana New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700018">
        <w:rPr>
          <w:rFonts w:ascii="Angsana New" w:hAnsi="Angsana New" w:cs="Angsana New"/>
          <w:sz w:val="30"/>
          <w:szCs w:val="30"/>
          <w:cs/>
        </w:rPr>
        <w:t>พิจารณาว่า</w:t>
      </w:r>
      <w:r w:rsidR="00517E9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00018">
        <w:rPr>
          <w:rFonts w:ascii="Angsana New" w:hAnsi="Angsana New" w:cs="Angsana New"/>
          <w:sz w:val="30"/>
          <w:szCs w:val="30"/>
          <w:cs/>
        </w:rPr>
        <w:t>บริษัทมีส่วนงานที่รายงานเพียงส่วนงานเดียว</w:t>
      </w:r>
    </w:p>
    <w:p w:rsidR="003C25B9" w:rsidRPr="0023032A" w:rsidRDefault="003C25B9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396A2A" w:rsidRPr="00700018" w:rsidRDefault="000E6EF8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0001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7000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396A2A" w:rsidRPr="0023032A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6"/>
          <w:szCs w:val="26"/>
        </w:rPr>
      </w:pPr>
    </w:p>
    <w:p w:rsidR="001511D0" w:rsidRDefault="00087C94" w:rsidP="00D82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D82635">
        <w:rPr>
          <w:rFonts w:ascii="Angsana New" w:hAnsi="Angsana New" w:cs="Angsana New" w:hint="cs"/>
          <w:spacing w:val="-4"/>
          <w:sz w:val="30"/>
          <w:szCs w:val="30"/>
          <w:cs/>
        </w:rPr>
        <w:t>ในการนำเสนอข้อมูลทางการเงินจำแนกตามเขตภูมิศาสตร์นั้น</w:t>
      </w:r>
      <w:r w:rsidRPr="00D8263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D82635">
        <w:rPr>
          <w:rFonts w:ascii="Angsana New" w:hAnsi="Angsana New" w:cs="Angsana New" w:hint="cs"/>
          <w:spacing w:val="-4"/>
          <w:sz w:val="30"/>
          <w:szCs w:val="30"/>
          <w:cs/>
        </w:rPr>
        <w:t>รายได้จะจำแนกโดยใช้สถานที่ตั้งของลูกค้า</w:t>
      </w:r>
    </w:p>
    <w:p w:rsidR="00B47A8F" w:rsidRPr="00005754" w:rsidRDefault="007F0D39" w:rsidP="00E4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4"/>
          <w:sz w:val="26"/>
          <w:szCs w:val="26"/>
        </w:rPr>
        <w:br w:type="page"/>
      </w:r>
      <w:r w:rsidR="00E45177" w:rsidRPr="00005754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รายได้</w:t>
      </w:r>
      <w:r w:rsidR="006212E2">
        <w:rPr>
          <w:rFonts w:ascii="Angsana New" w:hAnsi="Angsana New" w:cs="Angsana New" w:hint="cs"/>
          <w:spacing w:val="-2"/>
          <w:sz w:val="30"/>
          <w:szCs w:val="30"/>
          <w:cs/>
        </w:rPr>
        <w:t>จำแนกตาม</w:t>
      </w:r>
      <w:r w:rsidR="00E45177" w:rsidRPr="00005754">
        <w:rPr>
          <w:rFonts w:ascii="Angsana New" w:hAnsi="Angsana New" w:cs="Angsana New"/>
          <w:spacing w:val="-2"/>
          <w:sz w:val="30"/>
          <w:szCs w:val="30"/>
          <w:cs/>
        </w:rPr>
        <w:t>เขตภูมิศาสตร์</w:t>
      </w:r>
      <w:r w:rsidR="006212E2">
        <w:rPr>
          <w:rFonts w:ascii="Angsana New" w:hAnsi="Angsana New" w:cs="Angsana New" w:hint="cs"/>
          <w:spacing w:val="-2"/>
          <w:sz w:val="30"/>
          <w:szCs w:val="30"/>
          <w:cs/>
        </w:rPr>
        <w:t>หลักและจังหวะเวลาในการรับรู้รายได้</w:t>
      </w:r>
      <w:r w:rsidR="00E45177" w:rsidRPr="00005754">
        <w:rPr>
          <w:rFonts w:ascii="Angsana New" w:hAnsi="Angsana New" w:cs="Angsana New"/>
          <w:spacing w:val="-2"/>
          <w:sz w:val="30"/>
          <w:szCs w:val="30"/>
          <w:cs/>
        </w:rPr>
        <w:t>ของกลุ่มบริษัท</w:t>
      </w:r>
      <w:r w:rsidR="00E45177" w:rsidRPr="00005754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สำหรับงวดสามเดือนและ</w:t>
      </w:r>
      <w:r w:rsidR="006212E2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E45177" w:rsidRPr="00005754">
        <w:rPr>
          <w:rFonts w:ascii="Angsana New" w:hAnsi="Angsana New" w:cs="Angsana New" w:hint="cs"/>
          <w:spacing w:val="-2"/>
          <w:sz w:val="30"/>
          <w:szCs w:val="30"/>
          <w:cs/>
        </w:rPr>
        <w:t>หกเดือนสิ้นสุด</w:t>
      </w:r>
      <w:r w:rsidR="00E45177" w:rsidRPr="00005754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="00E45177" w:rsidRPr="000057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30 มิถุนายน </w:t>
      </w:r>
      <w:r w:rsidR="00E45177" w:rsidRPr="00005754">
        <w:rPr>
          <w:rFonts w:ascii="Angsana New" w:hAnsi="Angsana New" w:cs="Angsana New"/>
          <w:spacing w:val="-2"/>
          <w:sz w:val="30"/>
          <w:szCs w:val="30"/>
          <w:cs/>
        </w:rPr>
        <w:t>25</w:t>
      </w:r>
      <w:r w:rsidR="00E45177" w:rsidRPr="00005754">
        <w:rPr>
          <w:rFonts w:ascii="Angsana New" w:hAnsi="Angsana New" w:cs="Angsana New"/>
          <w:spacing w:val="-2"/>
          <w:sz w:val="30"/>
          <w:szCs w:val="30"/>
        </w:rPr>
        <w:t>6</w:t>
      </w:r>
      <w:r w:rsidR="00E45177" w:rsidRPr="00005754">
        <w:rPr>
          <w:rFonts w:ascii="Angsana New" w:hAnsi="Angsana New" w:cs="Angsana New" w:hint="cs"/>
          <w:spacing w:val="-2"/>
          <w:sz w:val="30"/>
          <w:szCs w:val="30"/>
          <w:cs/>
        </w:rPr>
        <w:t>2</w:t>
      </w:r>
      <w:r w:rsidR="00E45177" w:rsidRPr="0000575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45177" w:rsidRPr="00005754">
        <w:rPr>
          <w:rFonts w:ascii="Angsana New" w:hAnsi="Angsana New" w:cs="Angsana New" w:hint="cs"/>
          <w:spacing w:val="-2"/>
          <w:sz w:val="30"/>
          <w:szCs w:val="30"/>
          <w:cs/>
        </w:rPr>
        <w:t>และ 2561 มีดังนี้</w:t>
      </w:r>
    </w:p>
    <w:p w:rsidR="0016012B" w:rsidRPr="001511D0" w:rsidRDefault="0016012B" w:rsidP="00005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ind w:left="547"/>
        <w:jc w:val="thaiDistribute"/>
        <w:rPr>
          <w:rFonts w:ascii="Angsana New" w:hAnsi="Angsana New" w:cs="Angsana New"/>
          <w:sz w:val="14"/>
          <w:szCs w:val="14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E45177" w:rsidRPr="00E45177" w:rsidTr="003C726B">
        <w:tc>
          <w:tcPr>
            <w:tcW w:w="3777" w:type="dxa"/>
          </w:tcPr>
          <w:p w:rsidR="00E45177" w:rsidRPr="00E45177" w:rsidRDefault="00B47A8F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13" w:type="dxa"/>
            <w:gridSpan w:val="3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51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177" w:rsidRPr="00E45177" w:rsidTr="00E45177">
        <w:tc>
          <w:tcPr>
            <w:tcW w:w="3777" w:type="dxa"/>
          </w:tcPr>
          <w:p w:rsidR="00E45177" w:rsidRPr="00EC035D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3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C03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EC03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45177" w:rsidRPr="00005754" w:rsidTr="003C726B">
        <w:tc>
          <w:tcPr>
            <w:tcW w:w="3777" w:type="dxa"/>
          </w:tcPr>
          <w:p w:rsidR="00E45177" w:rsidRPr="0093351B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403" w:type="dxa"/>
            <w:gridSpan w:val="7"/>
          </w:tcPr>
          <w:p w:rsidR="00E45177" w:rsidRPr="00005754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7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0575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057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01C60" w:rsidRPr="00E45177" w:rsidTr="003C726B">
        <w:tc>
          <w:tcPr>
            <w:tcW w:w="3777" w:type="dxa"/>
          </w:tcPr>
          <w:p w:rsidR="00D01C60" w:rsidRPr="00E45177" w:rsidRDefault="000D48DB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5403" w:type="dxa"/>
            <w:gridSpan w:val="7"/>
          </w:tcPr>
          <w:p w:rsidR="00D01C60" w:rsidRPr="00E45177" w:rsidRDefault="00D01C60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E45177" w:rsidRPr="00E45177" w:rsidTr="00E45177">
        <w:tc>
          <w:tcPr>
            <w:tcW w:w="3777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:rsidR="00E45177" w:rsidRPr="00E45177" w:rsidRDefault="00E4175E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1,200,188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870,709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E45177" w:rsidRPr="00E45177" w:rsidRDefault="00E4175E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1,200,285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P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860,024</w:t>
            </w:r>
          </w:p>
        </w:tc>
      </w:tr>
      <w:tr w:rsidR="00E45177" w:rsidRPr="00E45177" w:rsidTr="00E45177">
        <w:tc>
          <w:tcPr>
            <w:tcW w:w="3777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177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:rsidR="00E45177" w:rsidRPr="00E45177" w:rsidRDefault="00E4175E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444,899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462,287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E45177" w:rsidRPr="00E45177" w:rsidRDefault="00E4175E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444,899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P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462,287</w:t>
            </w:r>
          </w:p>
        </w:tc>
      </w:tr>
      <w:tr w:rsidR="00E45177" w:rsidRPr="00E45177" w:rsidTr="00E45177">
        <w:tc>
          <w:tcPr>
            <w:tcW w:w="3777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51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E45177" w:rsidRPr="00E45177" w:rsidRDefault="00E4175E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</w:t>
            </w:r>
            <w:r w:rsidR="00B545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,087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5177" w:rsidRP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1,332,996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E45177" w:rsidRPr="00E45177" w:rsidRDefault="00E4175E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1,645,184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E45177" w:rsidRP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1,322,311</w:t>
            </w:r>
          </w:p>
        </w:tc>
      </w:tr>
      <w:tr w:rsidR="00520821" w:rsidRPr="0093351B" w:rsidTr="00520821">
        <w:tc>
          <w:tcPr>
            <w:tcW w:w="3777" w:type="dxa"/>
          </w:tcPr>
          <w:p w:rsidR="00520821" w:rsidRPr="0093351B" w:rsidRDefault="00520821" w:rsidP="00520821">
            <w:pPr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520821" w:rsidRPr="0093351B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:rsidR="00520821" w:rsidRPr="0093351B" w:rsidRDefault="00520821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20821" w:rsidRPr="0093351B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:rsidR="00520821" w:rsidRPr="0093351B" w:rsidRDefault="00520821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520821" w:rsidRPr="0093351B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:rsidR="00520821" w:rsidRPr="0093351B" w:rsidRDefault="00520821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520821" w:rsidRPr="0093351B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</w:tr>
      <w:tr w:rsidR="00520821" w:rsidRPr="005D0474" w:rsidTr="00520821">
        <w:tc>
          <w:tcPr>
            <w:tcW w:w="3777" w:type="dxa"/>
          </w:tcPr>
          <w:p w:rsidR="00520821" w:rsidRPr="00520821" w:rsidRDefault="00520821" w:rsidP="0052082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:rsidR="00520821" w:rsidRPr="00520821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20821" w:rsidRPr="00520821" w:rsidRDefault="00520821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20821" w:rsidRPr="00520821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20821" w:rsidRPr="00520821" w:rsidRDefault="00520821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:rsidR="00520821" w:rsidRPr="00520821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20821" w:rsidRPr="00520821" w:rsidRDefault="00520821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520821" w:rsidRPr="00520821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20821" w:rsidRPr="005D0474" w:rsidTr="00520821">
        <w:tc>
          <w:tcPr>
            <w:tcW w:w="3777" w:type="dxa"/>
          </w:tcPr>
          <w:p w:rsidR="00520821" w:rsidRPr="00520821" w:rsidRDefault="00520821" w:rsidP="0052082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0821">
              <w:rPr>
                <w:rFonts w:ascii="Angsana New" w:hAnsi="Angsana New" w:cs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520821" w:rsidRPr="00520821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0821">
              <w:rPr>
                <w:rFonts w:ascii="Angsana New" w:hAnsi="Angsana New" w:cs="Angsana New"/>
                <w:sz w:val="30"/>
                <w:szCs w:val="30"/>
              </w:rPr>
              <w:t>1,645,087</w:t>
            </w:r>
          </w:p>
        </w:tc>
        <w:tc>
          <w:tcPr>
            <w:tcW w:w="270" w:type="dxa"/>
          </w:tcPr>
          <w:p w:rsidR="00520821" w:rsidRPr="00520821" w:rsidRDefault="00520821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20821" w:rsidRPr="00520821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0821">
              <w:rPr>
                <w:rFonts w:ascii="Angsana New" w:hAnsi="Angsana New" w:cs="Angsana New"/>
                <w:sz w:val="30"/>
                <w:szCs w:val="30"/>
              </w:rPr>
              <w:t>1,332,996</w:t>
            </w:r>
          </w:p>
        </w:tc>
        <w:tc>
          <w:tcPr>
            <w:tcW w:w="270" w:type="dxa"/>
          </w:tcPr>
          <w:p w:rsidR="00520821" w:rsidRPr="00520821" w:rsidRDefault="00520821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520821" w:rsidRPr="00520821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0821">
              <w:rPr>
                <w:rFonts w:ascii="Angsana New" w:hAnsi="Angsana New" w:cs="Angsana New"/>
                <w:sz w:val="30"/>
                <w:szCs w:val="30"/>
              </w:rPr>
              <w:t>1,645,184</w:t>
            </w:r>
          </w:p>
        </w:tc>
        <w:tc>
          <w:tcPr>
            <w:tcW w:w="270" w:type="dxa"/>
          </w:tcPr>
          <w:p w:rsidR="00520821" w:rsidRPr="00520821" w:rsidRDefault="00520821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520821" w:rsidRPr="00520821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0821">
              <w:rPr>
                <w:rFonts w:ascii="Angsana New" w:hAnsi="Angsana New" w:cs="Angsana New"/>
                <w:sz w:val="30"/>
                <w:szCs w:val="30"/>
              </w:rPr>
              <w:t>1,322,311</w:t>
            </w:r>
          </w:p>
        </w:tc>
      </w:tr>
      <w:tr w:rsidR="00520821" w:rsidRPr="005D0474" w:rsidTr="00520821">
        <w:tc>
          <w:tcPr>
            <w:tcW w:w="3777" w:type="dxa"/>
          </w:tcPr>
          <w:p w:rsidR="00520821" w:rsidRPr="0058651E" w:rsidRDefault="00520821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520821" w:rsidRPr="00971D63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1,645,087</w:t>
            </w:r>
          </w:p>
        </w:tc>
        <w:tc>
          <w:tcPr>
            <w:tcW w:w="270" w:type="dxa"/>
          </w:tcPr>
          <w:p w:rsidR="00520821" w:rsidRPr="00971D63" w:rsidRDefault="00520821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20821" w:rsidRPr="00971D63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1,332,996</w:t>
            </w:r>
          </w:p>
        </w:tc>
        <w:tc>
          <w:tcPr>
            <w:tcW w:w="270" w:type="dxa"/>
          </w:tcPr>
          <w:p w:rsidR="00520821" w:rsidRPr="00971D63" w:rsidRDefault="00520821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520821" w:rsidRPr="00971D63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1,645,184</w:t>
            </w:r>
          </w:p>
        </w:tc>
        <w:tc>
          <w:tcPr>
            <w:tcW w:w="270" w:type="dxa"/>
          </w:tcPr>
          <w:p w:rsidR="00520821" w:rsidRPr="00971D63" w:rsidRDefault="00520821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520821" w:rsidRPr="00971D63" w:rsidRDefault="00520821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1,322,311</w:t>
            </w:r>
          </w:p>
        </w:tc>
      </w:tr>
    </w:tbl>
    <w:p w:rsidR="00E45177" w:rsidRPr="0093351B" w:rsidRDefault="00E45177" w:rsidP="0093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547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E45177" w:rsidRPr="00E45177" w:rsidTr="003C726B">
        <w:tc>
          <w:tcPr>
            <w:tcW w:w="3777" w:type="dxa"/>
          </w:tcPr>
          <w:p w:rsidR="00E45177" w:rsidRPr="0093351B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13" w:type="dxa"/>
            <w:gridSpan w:val="3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51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177" w:rsidRPr="00E45177" w:rsidTr="00E45177">
        <w:tc>
          <w:tcPr>
            <w:tcW w:w="3777" w:type="dxa"/>
          </w:tcPr>
          <w:p w:rsidR="00E45177" w:rsidRPr="00EC035D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3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C03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C03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C03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EC03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45177" w:rsidRPr="00005754" w:rsidTr="003C726B">
        <w:tc>
          <w:tcPr>
            <w:tcW w:w="3777" w:type="dxa"/>
          </w:tcPr>
          <w:p w:rsidR="00E45177" w:rsidRPr="0093351B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403" w:type="dxa"/>
            <w:gridSpan w:val="7"/>
          </w:tcPr>
          <w:p w:rsidR="00E45177" w:rsidRPr="00005754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7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0575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057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D48DB" w:rsidRPr="00E45177" w:rsidTr="003C726B">
        <w:tc>
          <w:tcPr>
            <w:tcW w:w="3777" w:type="dxa"/>
          </w:tcPr>
          <w:p w:rsidR="000D48DB" w:rsidRPr="00E45177" w:rsidRDefault="000D48DB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5403" w:type="dxa"/>
            <w:gridSpan w:val="7"/>
          </w:tcPr>
          <w:p w:rsidR="000D48DB" w:rsidRPr="00E45177" w:rsidRDefault="000D48DB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E45177" w:rsidRPr="00E45177" w:rsidTr="00E45177">
        <w:tc>
          <w:tcPr>
            <w:tcW w:w="3777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:rsidR="00E45177" w:rsidRPr="00E45177" w:rsidRDefault="00E710FB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2,091,833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1,839,869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E45177" w:rsidRPr="00E45177" w:rsidRDefault="00E710FB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2,091,990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P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1,655,021</w:t>
            </w:r>
          </w:p>
        </w:tc>
      </w:tr>
      <w:tr w:rsidR="00E45177" w:rsidRPr="00E45177" w:rsidTr="00E45177">
        <w:tc>
          <w:tcPr>
            <w:tcW w:w="3777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177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:rsidR="00E45177" w:rsidRPr="00E45177" w:rsidRDefault="00E710FB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872,617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5177" w:rsidRP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814,674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E45177" w:rsidRPr="00E45177" w:rsidRDefault="00E710FB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872,617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E45177" w:rsidRP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sz w:val="30"/>
                <w:szCs w:val="30"/>
              </w:rPr>
              <w:t>814,674</w:t>
            </w:r>
          </w:p>
        </w:tc>
      </w:tr>
      <w:tr w:rsidR="00E45177" w:rsidRPr="00E45177" w:rsidTr="00E45177">
        <w:tc>
          <w:tcPr>
            <w:tcW w:w="3777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517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E45177" w:rsidRPr="00E45177" w:rsidRDefault="00E710FB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2,964,450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5177" w:rsidRP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2,654,543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E45177" w:rsidRPr="00E45177" w:rsidRDefault="00E710FB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2,964,607</w:t>
            </w:r>
          </w:p>
        </w:tc>
        <w:tc>
          <w:tcPr>
            <w:tcW w:w="270" w:type="dxa"/>
          </w:tcPr>
          <w:p w:rsidR="00E45177" w:rsidRPr="00E45177" w:rsidRDefault="00E45177" w:rsidP="00E4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E45177" w:rsidRPr="00E45177" w:rsidRDefault="00E45177" w:rsidP="00E451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2,469,695</w:t>
            </w:r>
          </w:p>
        </w:tc>
      </w:tr>
      <w:tr w:rsidR="00795FF4" w:rsidRPr="0093351B" w:rsidTr="0093351B">
        <w:trPr>
          <w:trHeight w:val="98"/>
        </w:trPr>
        <w:tc>
          <w:tcPr>
            <w:tcW w:w="3777" w:type="dxa"/>
          </w:tcPr>
          <w:p w:rsidR="00795FF4" w:rsidRPr="0093351B" w:rsidRDefault="00795FF4" w:rsidP="0079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795FF4" w:rsidRPr="0093351B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:rsidR="00795FF4" w:rsidRPr="0093351B" w:rsidRDefault="00795FF4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95FF4" w:rsidRPr="0093351B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:rsidR="00795FF4" w:rsidRPr="0093351B" w:rsidRDefault="00795FF4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795FF4" w:rsidRPr="0093351B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:rsidR="00795FF4" w:rsidRPr="0093351B" w:rsidRDefault="00795FF4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795FF4" w:rsidRPr="0093351B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</w:tr>
      <w:tr w:rsidR="00795FF4" w:rsidRPr="005D0474" w:rsidTr="00795FF4">
        <w:tc>
          <w:tcPr>
            <w:tcW w:w="3777" w:type="dxa"/>
          </w:tcPr>
          <w:p w:rsidR="00795FF4" w:rsidRPr="00520821" w:rsidRDefault="00795FF4" w:rsidP="0079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:rsidR="00795FF4" w:rsidRPr="00520821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5FF4" w:rsidRPr="00520821" w:rsidRDefault="00795FF4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5FF4" w:rsidRPr="00520821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5FF4" w:rsidRPr="00520821" w:rsidRDefault="00795FF4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:rsidR="00795FF4" w:rsidRPr="00520821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5FF4" w:rsidRPr="00520821" w:rsidRDefault="00795FF4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795FF4" w:rsidRPr="00520821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5FF4" w:rsidRPr="005D0474" w:rsidTr="00795FF4">
        <w:tc>
          <w:tcPr>
            <w:tcW w:w="3777" w:type="dxa"/>
          </w:tcPr>
          <w:p w:rsidR="00795FF4" w:rsidRPr="002B06BB" w:rsidRDefault="00795FF4" w:rsidP="0079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06BB">
              <w:rPr>
                <w:rFonts w:ascii="Angsana New" w:hAnsi="Angsana New" w:cs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795FF4" w:rsidRPr="00DC6B02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B02">
              <w:rPr>
                <w:rFonts w:ascii="Angsana New" w:hAnsi="Angsana New" w:cs="Angsana New"/>
                <w:sz w:val="30"/>
                <w:szCs w:val="30"/>
              </w:rPr>
              <w:t>2,964,450</w:t>
            </w:r>
          </w:p>
        </w:tc>
        <w:tc>
          <w:tcPr>
            <w:tcW w:w="270" w:type="dxa"/>
          </w:tcPr>
          <w:p w:rsidR="00795FF4" w:rsidRPr="00DC6B02" w:rsidRDefault="00795FF4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95FF4" w:rsidRPr="00DC6B02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B02">
              <w:rPr>
                <w:rFonts w:ascii="Angsana New" w:hAnsi="Angsana New" w:cs="Angsana New"/>
                <w:sz w:val="30"/>
                <w:szCs w:val="30"/>
              </w:rPr>
              <w:t>2,654,543</w:t>
            </w:r>
          </w:p>
        </w:tc>
        <w:tc>
          <w:tcPr>
            <w:tcW w:w="270" w:type="dxa"/>
          </w:tcPr>
          <w:p w:rsidR="00795FF4" w:rsidRPr="00DC6B02" w:rsidRDefault="00795FF4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795FF4" w:rsidRPr="00DC6B02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B02">
              <w:rPr>
                <w:rFonts w:ascii="Angsana New" w:hAnsi="Angsana New" w:cs="Angsana New"/>
                <w:sz w:val="30"/>
                <w:szCs w:val="30"/>
              </w:rPr>
              <w:t>2,964,607</w:t>
            </w:r>
          </w:p>
        </w:tc>
        <w:tc>
          <w:tcPr>
            <w:tcW w:w="270" w:type="dxa"/>
          </w:tcPr>
          <w:p w:rsidR="00795FF4" w:rsidRPr="00DC6B02" w:rsidRDefault="00795FF4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795FF4" w:rsidRPr="00DC6B02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C6B02">
              <w:rPr>
                <w:rFonts w:ascii="Angsana New" w:hAnsi="Angsana New" w:cs="Angsana New"/>
                <w:sz w:val="30"/>
                <w:szCs w:val="30"/>
              </w:rPr>
              <w:t>2,469,695</w:t>
            </w:r>
          </w:p>
        </w:tc>
      </w:tr>
      <w:tr w:rsidR="00795FF4" w:rsidRPr="005D0474" w:rsidTr="00795FF4">
        <w:tc>
          <w:tcPr>
            <w:tcW w:w="3777" w:type="dxa"/>
          </w:tcPr>
          <w:p w:rsidR="00795FF4" w:rsidRPr="0058651E" w:rsidRDefault="00795FF4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795FF4" w:rsidRPr="00971D63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2,964,450</w:t>
            </w:r>
          </w:p>
        </w:tc>
        <w:tc>
          <w:tcPr>
            <w:tcW w:w="270" w:type="dxa"/>
          </w:tcPr>
          <w:p w:rsidR="00795FF4" w:rsidRPr="00971D63" w:rsidRDefault="00795FF4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95FF4" w:rsidRPr="00971D63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2,654,543</w:t>
            </w:r>
          </w:p>
        </w:tc>
        <w:tc>
          <w:tcPr>
            <w:tcW w:w="270" w:type="dxa"/>
          </w:tcPr>
          <w:p w:rsidR="00795FF4" w:rsidRPr="00971D63" w:rsidRDefault="00795FF4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795FF4" w:rsidRPr="00971D63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2,964,607</w:t>
            </w:r>
          </w:p>
        </w:tc>
        <w:tc>
          <w:tcPr>
            <w:tcW w:w="270" w:type="dxa"/>
          </w:tcPr>
          <w:p w:rsidR="00795FF4" w:rsidRPr="00971D63" w:rsidRDefault="00795FF4" w:rsidP="009F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795FF4" w:rsidRPr="00971D63" w:rsidRDefault="00795FF4" w:rsidP="009F70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51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2,469,695</w:t>
            </w:r>
          </w:p>
        </w:tc>
      </w:tr>
    </w:tbl>
    <w:p w:rsidR="00E1223C" w:rsidRPr="001511D0" w:rsidRDefault="00E1223C" w:rsidP="00005754">
      <w:pPr>
        <w:pStyle w:val="BodyText2"/>
        <w:tabs>
          <w:tab w:val="left" w:pos="540"/>
        </w:tabs>
        <w:spacing w:line="120" w:lineRule="exact"/>
        <w:ind w:left="0" w:firstLine="0"/>
        <w:jc w:val="thaiDistribute"/>
        <w:rPr>
          <w:rFonts w:ascii="Angsana New" w:hAnsi="Angsana New"/>
          <w:sz w:val="10"/>
          <w:szCs w:val="10"/>
          <w:lang w:val="en-US" w:eastAsia="en-US"/>
        </w:rPr>
      </w:pPr>
    </w:p>
    <w:p w:rsidR="003C726B" w:rsidRPr="00B47A8F" w:rsidRDefault="00E1223C" w:rsidP="00B47A8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26"/>
          <w:szCs w:val="26"/>
          <w:lang w:val="en-US" w:eastAsia="en-US"/>
        </w:rPr>
      </w:pPr>
      <w:r>
        <w:rPr>
          <w:rFonts w:ascii="Angsana New" w:hAnsi="Angsana New"/>
          <w:sz w:val="26"/>
          <w:szCs w:val="26"/>
          <w:lang w:val="en-US" w:eastAsia="en-US"/>
        </w:rPr>
        <w:t xml:space="preserve">           </w:t>
      </w:r>
      <w:r w:rsidR="00B47A8F">
        <w:rPr>
          <w:rFonts w:ascii="Angsana New" w:hAnsi="Angsana New"/>
          <w:sz w:val="26"/>
          <w:szCs w:val="26"/>
          <w:lang w:val="en-US" w:eastAsia="en-US"/>
        </w:rPr>
        <w:t xml:space="preserve">  </w:t>
      </w:r>
      <w:r w:rsidR="003C726B" w:rsidRPr="003C72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3C726B" w:rsidRPr="001511D0" w:rsidRDefault="003C726B" w:rsidP="00005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jc w:val="thaiDistribute"/>
        <w:rPr>
          <w:rFonts w:ascii="Angsana New" w:hAnsi="Angsana New" w:cs="Angsana New"/>
          <w:sz w:val="14"/>
          <w:szCs w:val="14"/>
          <w:lang w:val="x-none" w:eastAsia="x-none"/>
        </w:rPr>
      </w:pPr>
    </w:p>
    <w:p w:rsidR="003C726B" w:rsidRPr="00005754" w:rsidRDefault="003C726B" w:rsidP="003C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05754">
        <w:rPr>
          <w:rFonts w:ascii="Angsana New" w:hAnsi="Angsana New" w:cs="Angsana New" w:hint="cs"/>
          <w:sz w:val="30"/>
          <w:szCs w:val="30"/>
          <w:cs/>
          <w:lang w:val="x-none"/>
        </w:rPr>
        <w:t>กลุ่ม</w:t>
      </w:r>
      <w:r w:rsidRPr="00005754">
        <w:rPr>
          <w:rFonts w:ascii="Angsana New" w:hAnsi="Angsana New" w:cs="Angsana New" w:hint="cs"/>
          <w:sz w:val="30"/>
          <w:szCs w:val="30"/>
          <w:cs/>
        </w:rPr>
        <w:t xml:space="preserve">บริษัทมีรายได้จากลูกค้ารายหนึ่งของกลุ่มบริษัทและบริษัทสำหรับงวดสามเดือนและหกเดือนสิ้นสุดวันที่ </w:t>
      </w:r>
      <w:r w:rsidR="00C37FD9" w:rsidRPr="00005754">
        <w:rPr>
          <w:rFonts w:ascii="Angsana New" w:hAnsi="Angsana New" w:cs="Angsana New"/>
          <w:sz w:val="30"/>
          <w:szCs w:val="30"/>
        </w:rPr>
        <w:br/>
      </w:r>
      <w:r w:rsidRPr="007F0D3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30 มิถุนายน </w:t>
      </w:r>
      <w:r w:rsidRPr="007F0D39">
        <w:rPr>
          <w:rFonts w:ascii="Angsana New" w:hAnsi="Angsana New" w:cs="Angsana New"/>
          <w:spacing w:val="-2"/>
          <w:sz w:val="30"/>
          <w:szCs w:val="30"/>
        </w:rPr>
        <w:t>256</w:t>
      </w:r>
      <w:r w:rsidRPr="007F0D39">
        <w:rPr>
          <w:rFonts w:ascii="Angsana New" w:hAnsi="Angsana New" w:cs="Angsana New" w:hint="cs"/>
          <w:spacing w:val="-2"/>
          <w:sz w:val="30"/>
          <w:szCs w:val="30"/>
          <w:cs/>
        </w:rPr>
        <w:t>2</w:t>
      </w:r>
      <w:r w:rsidRPr="007F0D3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F0D39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เป็นจำนวนเงินประมาณ</w:t>
      </w:r>
      <w:r w:rsidR="002232D0" w:rsidRPr="007F0D39">
        <w:rPr>
          <w:rFonts w:ascii="Angsana New" w:hAnsi="Angsana New" w:cs="Angsana New"/>
          <w:spacing w:val="-2"/>
          <w:sz w:val="30"/>
          <w:szCs w:val="30"/>
        </w:rPr>
        <w:t xml:space="preserve"> 1,1</w:t>
      </w:r>
      <w:r w:rsidR="00CE2423" w:rsidRPr="007F0D39">
        <w:rPr>
          <w:rFonts w:ascii="Angsana New" w:hAnsi="Angsana New" w:cs="Angsana New"/>
          <w:spacing w:val="-2"/>
          <w:sz w:val="30"/>
          <w:szCs w:val="30"/>
        </w:rPr>
        <w:t>50</w:t>
      </w:r>
      <w:r w:rsidR="00CB0E54" w:rsidRPr="007F0D39">
        <w:rPr>
          <w:rFonts w:ascii="Angsana New" w:hAnsi="Angsana New" w:cs="Angsana New"/>
          <w:spacing w:val="-2"/>
          <w:sz w:val="30"/>
          <w:szCs w:val="30"/>
        </w:rPr>
        <w:t>.</w:t>
      </w:r>
      <w:r w:rsidR="00CE2423" w:rsidRPr="007F0D39">
        <w:rPr>
          <w:rFonts w:ascii="Angsana New" w:hAnsi="Angsana New" w:cs="Angsana New"/>
          <w:spacing w:val="-2"/>
          <w:sz w:val="30"/>
          <w:szCs w:val="30"/>
        </w:rPr>
        <w:t>7</w:t>
      </w:r>
      <w:r w:rsidRPr="007F0D3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F0D39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และ</w:t>
      </w:r>
      <w:r w:rsidR="00CB0E54" w:rsidRPr="007F0D39">
        <w:rPr>
          <w:rFonts w:ascii="Angsana New" w:hAnsi="Angsana New" w:cs="Angsana New"/>
          <w:spacing w:val="-2"/>
          <w:sz w:val="30"/>
          <w:szCs w:val="30"/>
        </w:rPr>
        <w:t xml:space="preserve"> 2,01</w:t>
      </w:r>
      <w:r w:rsidR="00D20835" w:rsidRPr="007F0D39">
        <w:rPr>
          <w:rFonts w:ascii="Angsana New" w:hAnsi="Angsana New" w:cs="Angsana New"/>
          <w:spacing w:val="-2"/>
          <w:sz w:val="30"/>
          <w:szCs w:val="30"/>
        </w:rPr>
        <w:t>1</w:t>
      </w:r>
      <w:r w:rsidR="00CB0E54" w:rsidRPr="007F0D39">
        <w:rPr>
          <w:rFonts w:ascii="Angsana New" w:hAnsi="Angsana New" w:cs="Angsana New"/>
          <w:spacing w:val="-2"/>
          <w:sz w:val="30"/>
          <w:szCs w:val="30"/>
        </w:rPr>
        <w:t>.</w:t>
      </w:r>
      <w:r w:rsidR="00D20835" w:rsidRPr="007F0D39">
        <w:rPr>
          <w:rFonts w:ascii="Angsana New" w:hAnsi="Angsana New" w:cs="Angsana New"/>
          <w:spacing w:val="-2"/>
          <w:sz w:val="30"/>
          <w:szCs w:val="30"/>
        </w:rPr>
        <w:t>1</w:t>
      </w:r>
      <w:r w:rsidRPr="007F0D3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F0D39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ตามลำดับ สำหรับงบการเงินรวม</w:t>
      </w:r>
      <w:r w:rsidRPr="007F0D3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sz w:val="30"/>
          <w:szCs w:val="30"/>
          <w:cs/>
        </w:rPr>
        <w:t>และเป็นจำนวนเงินประมาณ</w:t>
      </w:r>
      <w:r w:rsidR="00CB0E54" w:rsidRPr="00005754">
        <w:rPr>
          <w:rFonts w:ascii="Angsana New" w:hAnsi="Angsana New" w:cs="Angsana New"/>
          <w:sz w:val="30"/>
          <w:szCs w:val="30"/>
        </w:rPr>
        <w:t xml:space="preserve"> </w:t>
      </w:r>
      <w:r w:rsidR="00D20835" w:rsidRPr="00005754">
        <w:rPr>
          <w:rFonts w:ascii="Angsana New" w:hAnsi="Angsana New" w:cs="Angsana New"/>
          <w:sz w:val="30"/>
          <w:szCs w:val="30"/>
        </w:rPr>
        <w:t>1</w:t>
      </w:r>
      <w:r w:rsidR="00CB0E54" w:rsidRPr="00005754">
        <w:rPr>
          <w:rFonts w:ascii="Angsana New" w:hAnsi="Angsana New" w:cs="Angsana New"/>
          <w:sz w:val="30"/>
          <w:szCs w:val="30"/>
        </w:rPr>
        <w:t>,</w:t>
      </w:r>
      <w:r w:rsidR="00D20835" w:rsidRPr="00005754">
        <w:rPr>
          <w:rFonts w:ascii="Angsana New" w:hAnsi="Angsana New" w:cs="Angsana New"/>
          <w:sz w:val="30"/>
          <w:szCs w:val="30"/>
        </w:rPr>
        <w:t>151</w:t>
      </w:r>
      <w:r w:rsidR="00CB0E54" w:rsidRPr="00005754">
        <w:rPr>
          <w:rFonts w:ascii="Angsana New" w:hAnsi="Angsana New" w:cs="Angsana New"/>
          <w:sz w:val="30"/>
          <w:szCs w:val="30"/>
        </w:rPr>
        <w:t>.</w:t>
      </w:r>
      <w:r w:rsidR="00D20835" w:rsidRPr="00005754">
        <w:rPr>
          <w:rFonts w:ascii="Angsana New" w:hAnsi="Angsana New" w:cs="Angsana New"/>
          <w:sz w:val="30"/>
          <w:szCs w:val="30"/>
        </w:rPr>
        <w:t>3</w:t>
      </w:r>
      <w:r w:rsidRPr="00005754">
        <w:rPr>
          <w:rFonts w:ascii="Angsana New" w:hAnsi="Angsana New" w:cs="Angsana New"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CB0E54" w:rsidRPr="00005754">
        <w:rPr>
          <w:rFonts w:ascii="Angsana New" w:hAnsi="Angsana New" w:cs="Angsana New"/>
          <w:sz w:val="30"/>
          <w:szCs w:val="30"/>
        </w:rPr>
        <w:t xml:space="preserve"> 2,01</w:t>
      </w:r>
      <w:r w:rsidR="00D20835" w:rsidRPr="00005754">
        <w:rPr>
          <w:rFonts w:ascii="Angsana New" w:hAnsi="Angsana New" w:cs="Angsana New"/>
          <w:sz w:val="30"/>
          <w:szCs w:val="30"/>
        </w:rPr>
        <w:t>2</w:t>
      </w:r>
      <w:r w:rsidR="00CB0E54" w:rsidRPr="00005754">
        <w:rPr>
          <w:rFonts w:ascii="Angsana New" w:hAnsi="Angsana New" w:cs="Angsana New"/>
          <w:sz w:val="30"/>
          <w:szCs w:val="30"/>
        </w:rPr>
        <w:t>.</w:t>
      </w:r>
      <w:r w:rsidR="00D20835" w:rsidRPr="00005754">
        <w:rPr>
          <w:rFonts w:ascii="Angsana New" w:hAnsi="Angsana New" w:cs="Angsana New"/>
          <w:sz w:val="30"/>
          <w:szCs w:val="30"/>
        </w:rPr>
        <w:t>0</w:t>
      </w:r>
      <w:r w:rsidRPr="00005754">
        <w:rPr>
          <w:rFonts w:ascii="Angsana New" w:hAnsi="Angsana New" w:cs="Angsana New"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สำหรับงบการเงินเฉพาะกิจการ </w:t>
      </w:r>
      <w:r w:rsidRPr="00005754">
        <w:rPr>
          <w:rFonts w:ascii="Angsana New" w:hAnsi="Angsana New" w:cs="Angsana New"/>
          <w:i/>
          <w:iCs/>
          <w:sz w:val="30"/>
          <w:szCs w:val="30"/>
        </w:rPr>
        <w:t>(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สำหรับงวดสามเดือนและหกเดือนสิ้นสุดวันที่ 30 มิถุนายน </w:t>
      </w:r>
      <w:r w:rsidRPr="00005754">
        <w:rPr>
          <w:rFonts w:ascii="Angsana New" w:hAnsi="Angsana New" w:cs="Angsana New"/>
          <w:i/>
          <w:iCs/>
          <w:sz w:val="30"/>
          <w:szCs w:val="30"/>
        </w:rPr>
        <w:t>256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1 เป็นจำนวนเงินประมาณ</w:t>
      </w:r>
      <w:r w:rsidRPr="0000575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847.8</w:t>
      </w:r>
      <w:r w:rsidRPr="0000575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Pr="00005754">
        <w:rPr>
          <w:rFonts w:ascii="Angsana New" w:hAnsi="Angsana New" w:cs="Angsana New"/>
          <w:i/>
          <w:iCs/>
          <w:sz w:val="30"/>
          <w:szCs w:val="30"/>
        </w:rPr>
        <w:t xml:space="preserve">1,707.3 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 สำหรับงบการเงินรวม</w:t>
      </w:r>
      <w:r w:rsidR="007F0D3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และเป็นจำนวนเงินประมาณ</w:t>
      </w:r>
      <w:r w:rsidRPr="0000575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37FD9" w:rsidRPr="00005754">
        <w:rPr>
          <w:rFonts w:ascii="Angsana New" w:hAnsi="Angsana New" w:cs="Angsana New"/>
          <w:i/>
          <w:iCs/>
          <w:sz w:val="30"/>
          <w:szCs w:val="30"/>
        </w:rPr>
        <w:t>818.2</w:t>
      </w:r>
      <w:r w:rsidRPr="0000575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C37FD9" w:rsidRPr="00005754">
        <w:rPr>
          <w:rFonts w:ascii="Angsana New" w:hAnsi="Angsana New" w:cs="Angsana New"/>
          <w:i/>
          <w:iCs/>
          <w:sz w:val="30"/>
          <w:szCs w:val="30"/>
        </w:rPr>
        <w:t>1,513.6</w:t>
      </w:r>
      <w:r w:rsidR="007F0D39">
        <w:rPr>
          <w:rFonts w:ascii="Angsana New" w:hAnsi="Angsana New" w:cs="Angsana New"/>
          <w:i/>
          <w:iCs/>
          <w:sz w:val="30"/>
          <w:szCs w:val="30"/>
        </w:rPr>
        <w:br/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F0D3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7F0D3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สำหรับงบการเงินเฉพาะกิจการ)</w:t>
      </w:r>
      <w:r w:rsidRPr="00005754">
        <w:rPr>
          <w:rFonts w:ascii="Angsana New" w:hAnsi="Angsana New" w:cs="Angsana New"/>
          <w:sz w:val="30"/>
          <w:szCs w:val="30"/>
        </w:rPr>
        <w:t xml:space="preserve"> </w:t>
      </w:r>
      <w:r w:rsidRPr="00005754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จากรายได้รวมของกลุ่มบริษัทและบริษัท</w:t>
      </w:r>
    </w:p>
    <w:p w:rsidR="00A2383E" w:rsidRPr="00EB4453" w:rsidRDefault="00E1223C" w:rsidP="00E1223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 xml:space="preserve">   </w:t>
      </w:r>
      <w:r w:rsidR="00A2383E" w:rsidRPr="00EB4453">
        <w:rPr>
          <w:rFonts w:ascii="Angsana New" w:hAnsi="Angsana New" w:cs="Angsana New" w:hint="cs"/>
          <w:b/>
          <w:bCs/>
          <w:sz w:val="30"/>
          <w:szCs w:val="30"/>
          <w:cs/>
        </w:rPr>
        <w:t>ภาษีเงินได้</w:t>
      </w:r>
    </w:p>
    <w:p w:rsidR="002C2BC5" w:rsidRPr="00EB4453" w:rsidRDefault="002C2BC5" w:rsidP="002C2BC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C37FD9" w:rsidRDefault="00C37FD9" w:rsidP="00C37FD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B4453">
        <w:rPr>
          <w:rFonts w:ascii="Angsana New" w:hAnsi="Angsana New" w:hint="cs"/>
          <w:sz w:val="30"/>
          <w:szCs w:val="30"/>
          <w:cs/>
        </w:rPr>
        <w:t>การรับรู้ภาษี</w:t>
      </w:r>
      <w:r>
        <w:rPr>
          <w:rFonts w:ascii="Angsana New" w:hAnsi="Angsana New" w:hint="cs"/>
          <w:sz w:val="30"/>
          <w:szCs w:val="30"/>
          <w:cs/>
        </w:rPr>
        <w:t>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  <w:cs/>
        </w:rPr>
        <w:br/>
      </w:r>
      <w:r w:rsidRPr="0007090D">
        <w:rPr>
          <w:rFonts w:ascii="Angsana New" w:hAnsi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>
        <w:rPr>
          <w:rFonts w:ascii="Angsana New" w:hAnsi="Angsana New" w:hint="cs"/>
          <w:sz w:val="30"/>
          <w:szCs w:val="30"/>
          <w:cs/>
          <w:lang w:val="en-US"/>
        </w:rPr>
        <w:t>เงินได้</w:t>
      </w:r>
      <w:r w:rsidRPr="0007090D">
        <w:rPr>
          <w:rFonts w:ascii="Angsana New" w:hAnsi="Angsana New" w:hint="cs"/>
          <w:sz w:val="30"/>
          <w:szCs w:val="30"/>
          <w:cs/>
        </w:rPr>
        <w:t>ของงวดระหว่างกาล อัตราภาษีเงินได้</w:t>
      </w:r>
      <w:r w:rsidRPr="0007090D">
        <w:rPr>
          <w:rFonts w:ascii="Angsana New" w:hAnsi="Angsana New"/>
          <w:sz w:val="30"/>
          <w:szCs w:val="30"/>
          <w:lang w:val="en-US"/>
        </w:rPr>
        <w:br/>
      </w:r>
      <w:r w:rsidRPr="00C133BB">
        <w:rPr>
          <w:rFonts w:ascii="Angsana New" w:hAnsi="Angsana New" w:hint="cs"/>
          <w:sz w:val="30"/>
          <w:szCs w:val="30"/>
          <w:cs/>
        </w:rPr>
        <w:t>ที่แท้จริงของ</w:t>
      </w:r>
      <w:r w:rsidRPr="00C133BB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133BB">
        <w:rPr>
          <w:rFonts w:ascii="Angsana New" w:hAnsi="Angsana New" w:hint="cs"/>
          <w:sz w:val="30"/>
          <w:szCs w:val="30"/>
          <w:cs/>
        </w:rPr>
        <w:t>บริษัท</w:t>
      </w:r>
      <w:r w:rsidRPr="00C133BB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C133BB">
        <w:rPr>
          <w:rFonts w:ascii="Angsana New" w:hAnsi="Angsana New" w:hint="cs"/>
          <w:sz w:val="30"/>
          <w:szCs w:val="30"/>
          <w:cs/>
        </w:rPr>
        <w:t>ในการดำเนินงานต่อเนื่อง</w:t>
      </w:r>
      <w:r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Pr="0007090D">
        <w:rPr>
          <w:rFonts w:ascii="Angsana New" w:hAnsi="Angsana New" w:hint="cs"/>
          <w:sz w:val="30"/>
          <w:szCs w:val="30"/>
          <w:cs/>
        </w:rPr>
        <w:t>สามเดือน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0709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30 </w:t>
      </w:r>
      <w:r w:rsidRPr="00C91FA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91FA8">
        <w:rPr>
          <w:rFonts w:ascii="Angsana New" w:hAnsi="Angsana New"/>
          <w:sz w:val="30"/>
          <w:szCs w:val="30"/>
        </w:rPr>
        <w:t>25</w:t>
      </w:r>
      <w:r w:rsidRPr="00C91FA8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C91FA8">
        <w:rPr>
          <w:rFonts w:ascii="Angsana New" w:hAnsi="Angsana New" w:hint="cs"/>
          <w:sz w:val="30"/>
          <w:szCs w:val="30"/>
          <w:cs/>
          <w:lang w:val="en-US"/>
        </w:rPr>
        <w:t xml:space="preserve"> มียอดติดลบร้อยละ</w:t>
      </w:r>
      <w:r w:rsidRPr="00C91FA8">
        <w:rPr>
          <w:rFonts w:ascii="Angsana New" w:hAnsi="Angsana New"/>
          <w:sz w:val="30"/>
          <w:szCs w:val="30"/>
          <w:lang w:val="en-US"/>
        </w:rPr>
        <w:t xml:space="preserve"> </w:t>
      </w:r>
      <w:r w:rsidR="00FB7B97">
        <w:rPr>
          <w:rFonts w:ascii="Angsana New" w:hAnsi="Angsana New"/>
          <w:sz w:val="30"/>
          <w:szCs w:val="30"/>
          <w:lang w:val="en-US"/>
        </w:rPr>
        <w:t>1</w:t>
      </w:r>
      <w:r w:rsidR="00397748">
        <w:rPr>
          <w:rFonts w:ascii="Angsana New" w:hAnsi="Angsana New"/>
          <w:sz w:val="30"/>
          <w:szCs w:val="30"/>
          <w:lang w:val="en-US"/>
        </w:rPr>
        <w:t>3</w:t>
      </w:r>
      <w:r w:rsidRPr="00C91FA8">
        <w:rPr>
          <w:rFonts w:ascii="Angsana New" w:hAnsi="Angsana New"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sz w:val="30"/>
          <w:szCs w:val="30"/>
          <w:cs/>
          <w:lang w:val="en-US"/>
        </w:rPr>
        <w:t>และติดลบร้อยละ</w:t>
      </w:r>
      <w:r w:rsidRPr="00C91FA8">
        <w:rPr>
          <w:rFonts w:ascii="Angsana New" w:hAnsi="Angsana New"/>
          <w:sz w:val="30"/>
          <w:szCs w:val="30"/>
          <w:lang w:val="en-US"/>
        </w:rPr>
        <w:t xml:space="preserve"> </w:t>
      </w:r>
      <w:r w:rsidR="00397748">
        <w:rPr>
          <w:rFonts w:ascii="Angsana New" w:hAnsi="Angsana New"/>
          <w:sz w:val="30"/>
          <w:szCs w:val="30"/>
          <w:lang w:val="en-US"/>
        </w:rPr>
        <w:t>8</w:t>
      </w:r>
      <w:r w:rsidRPr="00C91FA8">
        <w:rPr>
          <w:rFonts w:ascii="Angsana New" w:hAnsi="Angsana New"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C91FA8">
        <w:rPr>
          <w:rFonts w:ascii="Angsana New" w:hAnsi="Angsana New"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สำหรับงบการเงินรวม </w:t>
      </w:r>
      <w:r w:rsidRPr="00C91FA8">
        <w:rPr>
          <w:rFonts w:ascii="Angsana New" w:hAnsi="Angsana New" w:hint="cs"/>
          <w:sz w:val="30"/>
          <w:szCs w:val="30"/>
          <w:cs/>
        </w:rPr>
        <w:t>และมียอดติดลบ</w:t>
      </w:r>
      <w:r w:rsidRPr="00C91FA8">
        <w:rPr>
          <w:rFonts w:ascii="Angsana New" w:hAnsi="Angsana New"/>
          <w:sz w:val="30"/>
          <w:szCs w:val="30"/>
        </w:rPr>
        <w:br/>
      </w:r>
      <w:r w:rsidRPr="00C91FA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E6F0A">
        <w:rPr>
          <w:rFonts w:ascii="Angsana New" w:hAnsi="Angsana New"/>
          <w:sz w:val="30"/>
          <w:szCs w:val="30"/>
          <w:lang w:val="en-US"/>
        </w:rPr>
        <w:t>1</w:t>
      </w:r>
      <w:r w:rsidR="00397748">
        <w:rPr>
          <w:rFonts w:ascii="Angsana New" w:hAnsi="Angsana New"/>
          <w:sz w:val="30"/>
          <w:szCs w:val="30"/>
          <w:lang w:val="en-US"/>
        </w:rPr>
        <w:t>3</w:t>
      </w:r>
      <w:r w:rsidRPr="00C91FA8">
        <w:rPr>
          <w:rFonts w:ascii="Angsana New" w:hAnsi="Angsana New"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sz w:val="30"/>
          <w:szCs w:val="30"/>
          <w:cs/>
          <w:lang w:val="en-US"/>
        </w:rPr>
        <w:t xml:space="preserve">และติดลบร้อยละ </w:t>
      </w:r>
      <w:r w:rsidR="00397748">
        <w:rPr>
          <w:rFonts w:ascii="Angsana New" w:hAnsi="Angsana New"/>
          <w:sz w:val="30"/>
          <w:szCs w:val="30"/>
          <w:lang w:val="en-US"/>
        </w:rPr>
        <w:t>8</w:t>
      </w:r>
      <w:r w:rsidRPr="00C91FA8">
        <w:rPr>
          <w:rFonts w:ascii="Angsana New" w:hAnsi="Angsana New"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sz w:val="30"/>
          <w:szCs w:val="30"/>
          <w:cs/>
          <w:lang w:val="en-US"/>
        </w:rPr>
        <w:t xml:space="preserve">ตามลำดับ </w:t>
      </w:r>
      <w:r w:rsidRPr="00C91FA8">
        <w:rPr>
          <w:rFonts w:ascii="Angsana New" w:hAnsi="Angsana New" w:hint="cs"/>
          <w:sz w:val="30"/>
          <w:szCs w:val="30"/>
          <w:cs/>
        </w:rPr>
        <w:t xml:space="preserve">สำหรับงบการเงินเฉพาะกิจการ 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สำหรับงวด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>สามเดือน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และหกเดือน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 xml:space="preserve">สิ้นสุดวันที่ 30 มิถุนายน </w:t>
      </w:r>
      <w:r w:rsidRPr="00C91FA8">
        <w:rPr>
          <w:rFonts w:ascii="Angsana New" w:hAnsi="Angsana New"/>
          <w:i/>
          <w:iCs/>
          <w:sz w:val="30"/>
          <w:szCs w:val="30"/>
        </w:rPr>
        <w:t>25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>6</w:t>
      </w:r>
      <w:r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มียอดติดลบร้อยละ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>
        <w:rPr>
          <w:rFonts w:ascii="Angsana New" w:hAnsi="Angsana New"/>
          <w:i/>
          <w:iCs/>
          <w:sz w:val="30"/>
          <w:szCs w:val="30"/>
          <w:lang w:val="en-US"/>
        </w:rPr>
        <w:t>51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และติดลบร้อยละ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>
        <w:rPr>
          <w:rFonts w:ascii="Angsana New" w:hAnsi="Angsana New"/>
          <w:i/>
          <w:iCs/>
          <w:sz w:val="30"/>
          <w:szCs w:val="30"/>
          <w:lang w:val="en-US"/>
        </w:rPr>
        <w:t>105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ตามลำดับ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สำหรับงบการเงินรวม 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 xml:space="preserve">และมียอดติดลบร้อยละ </w:t>
      </w:r>
      <w:r>
        <w:rPr>
          <w:rFonts w:ascii="Angsana New" w:hAnsi="Angsana New"/>
          <w:i/>
          <w:iCs/>
          <w:sz w:val="30"/>
          <w:szCs w:val="30"/>
          <w:lang w:val="en-US"/>
        </w:rPr>
        <w:t>61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และติดลบร้อยละ </w:t>
      </w:r>
      <w:r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0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ตามลำดับ 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>สำหรับงบการเงินเฉพาะกิจการ)</w:t>
      </w:r>
      <w:r w:rsidRPr="00C91FA8">
        <w:rPr>
          <w:rFonts w:ascii="Angsana New" w:hAnsi="Angsana New" w:hint="cs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การเปลี่ยนแปลงในอัตราภาษีเงินได้ที่แท้จริงมีสาเหตุหลักจากผลแตกต่าง</w:t>
      </w:r>
      <w:r w:rsidRPr="00B3059A">
        <w:rPr>
          <w:rFonts w:ascii="Angsana New" w:hAnsi="Angsana New" w:hint="cs"/>
          <w:sz w:val="30"/>
          <w:szCs w:val="30"/>
          <w:cs/>
        </w:rPr>
        <w:t>ของ</w:t>
      </w:r>
      <w:r w:rsidRPr="00590644">
        <w:rPr>
          <w:rFonts w:ascii="Angsana New" w:hAnsi="Angsana New" w:hint="cs"/>
          <w:spacing w:val="-4"/>
          <w:sz w:val="30"/>
          <w:szCs w:val="30"/>
          <w:cs/>
        </w:rPr>
        <w:t>รายได้และค่าใช้จ่ายทางบัญชีและทางภาษี ซึ่งกลุ่มบริษัท</w:t>
      </w:r>
      <w:r w:rsidRPr="00590644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และบริษัท</w:t>
      </w:r>
      <w:r w:rsidRPr="00590644">
        <w:rPr>
          <w:rFonts w:ascii="Angsana New" w:hAnsi="Angsana New" w:hint="cs"/>
          <w:spacing w:val="-4"/>
          <w:sz w:val="30"/>
          <w:szCs w:val="30"/>
          <w:cs/>
        </w:rPr>
        <w:t>มีกำไรสุทธิในจำนวนที่เป็นสาระสำคัญซึ่งเกิดจาก</w:t>
      </w:r>
      <w:r w:rsidRPr="00B3059A">
        <w:rPr>
          <w:rFonts w:ascii="Angsana New" w:hAnsi="Angsana New" w:hint="cs"/>
          <w:sz w:val="30"/>
          <w:szCs w:val="30"/>
          <w:cs/>
        </w:rPr>
        <w:t>ธุรกรรมที่ได้รับการส่งเสริมการลงทุน โดยกำไรสุทธิจากธุรกรรมดังกล่าวไม่ต้องเสียภาษี</w:t>
      </w:r>
    </w:p>
    <w:p w:rsidR="001656E6" w:rsidRPr="001656E6" w:rsidRDefault="001656E6" w:rsidP="00E10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8443B9" w:rsidRPr="00A17004" w:rsidRDefault="008443B9" w:rsidP="001615AC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A17004">
        <w:rPr>
          <w:rFonts w:ascii="Angsana New" w:hAnsi="Angsana New" w:cs="Angsana New" w:hint="cs"/>
          <w:b/>
          <w:bCs/>
          <w:sz w:val="30"/>
          <w:szCs w:val="30"/>
          <w:cs/>
        </w:rPr>
        <w:t>กำไร</w:t>
      </w:r>
      <w:r w:rsidR="006B2A3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6B2A3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(ขาดทุน) </w:t>
      </w:r>
      <w:r w:rsidRPr="00A17004">
        <w:rPr>
          <w:rFonts w:ascii="Angsana New" w:hAnsi="Angsana New" w:cs="Angsana New" w:hint="cs"/>
          <w:b/>
          <w:bCs/>
          <w:sz w:val="30"/>
          <w:szCs w:val="30"/>
          <w:cs/>
        </w:rPr>
        <w:t>ต่อหุ้น</w:t>
      </w:r>
      <w:r w:rsidR="00176837" w:rsidRPr="00A17004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:rsidR="00DD28AB" w:rsidRPr="00DD28AB" w:rsidRDefault="00DD28AB" w:rsidP="00DD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:rsidR="00DD28AB" w:rsidRPr="00DD28AB" w:rsidRDefault="00DD28AB" w:rsidP="00DD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28AB">
        <w:rPr>
          <w:rFonts w:ascii="Angsana New" w:hAnsi="Angsana New" w:cs="Angsana New"/>
          <w:spacing w:val="-1"/>
          <w:sz w:val="30"/>
          <w:szCs w:val="30"/>
          <w:cs/>
        </w:rPr>
        <w:t>กำไร</w:t>
      </w:r>
      <w:r w:rsidRPr="00DD28AB">
        <w:rPr>
          <w:rFonts w:ascii="Angsana New" w:hAnsi="Angsana New" w:cs="Angsana New"/>
          <w:spacing w:val="-1"/>
          <w:sz w:val="30"/>
          <w:szCs w:val="30"/>
        </w:rPr>
        <w:t xml:space="preserve"> (</w:t>
      </w:r>
      <w:r w:rsidRPr="00DD28AB">
        <w:rPr>
          <w:rFonts w:ascii="Angsana New" w:hAnsi="Angsana New" w:cs="Angsana New" w:hint="cs"/>
          <w:spacing w:val="-1"/>
          <w:sz w:val="30"/>
          <w:szCs w:val="30"/>
          <w:cs/>
        </w:rPr>
        <w:t>ขาดทุน</w:t>
      </w:r>
      <w:r w:rsidRPr="00DD28AB">
        <w:rPr>
          <w:rFonts w:ascii="Angsana New" w:hAnsi="Angsana New" w:cs="Angsana New"/>
          <w:spacing w:val="-1"/>
          <w:sz w:val="30"/>
          <w:szCs w:val="30"/>
        </w:rPr>
        <w:t xml:space="preserve">) </w:t>
      </w:r>
      <w:r w:rsidRPr="00DD28AB">
        <w:rPr>
          <w:rFonts w:ascii="Angsana New" w:hAnsi="Angsana New" w:cs="Angsana New"/>
          <w:spacing w:val="-1"/>
          <w:sz w:val="30"/>
          <w:szCs w:val="30"/>
          <w:cs/>
        </w:rPr>
        <w:t>ต่อหุ้นขั้นพื้นฐานสำหรับงวดสามเดือน</w:t>
      </w:r>
      <w:r w:rsidRPr="00DD28AB">
        <w:rPr>
          <w:rFonts w:ascii="Angsana New" w:hAnsi="Angsana New" w:cs="Angsana New" w:hint="cs"/>
          <w:spacing w:val="-1"/>
          <w:sz w:val="30"/>
          <w:szCs w:val="30"/>
          <w:cs/>
        </w:rPr>
        <w:t>และหกเดือน</w:t>
      </w:r>
      <w:r w:rsidRPr="00DD28AB">
        <w:rPr>
          <w:rFonts w:ascii="Angsana New" w:hAnsi="Angsana New" w:cs="Angsana New"/>
          <w:spacing w:val="-1"/>
          <w:sz w:val="30"/>
          <w:szCs w:val="30"/>
          <w:cs/>
        </w:rPr>
        <w:t>สิ้นสุดวันที่ 30 มิถุนายน 25</w:t>
      </w:r>
      <w:r w:rsidRPr="00DD28AB">
        <w:rPr>
          <w:rFonts w:ascii="Angsana New" w:hAnsi="Angsana New" w:cs="Angsana New" w:hint="cs"/>
          <w:spacing w:val="-1"/>
          <w:sz w:val="30"/>
          <w:szCs w:val="30"/>
          <w:cs/>
        </w:rPr>
        <w:t>6</w:t>
      </w:r>
      <w:r>
        <w:rPr>
          <w:rFonts w:ascii="Angsana New" w:hAnsi="Angsana New" w:cs="Angsana New"/>
          <w:spacing w:val="-1"/>
          <w:sz w:val="30"/>
          <w:szCs w:val="30"/>
        </w:rPr>
        <w:t>2</w:t>
      </w:r>
      <w:r w:rsidRPr="00DD28AB">
        <w:rPr>
          <w:rFonts w:ascii="Angsana New" w:hAnsi="Angsana New" w:cs="Angsana New" w:hint="cs"/>
          <w:spacing w:val="-1"/>
          <w:sz w:val="30"/>
          <w:szCs w:val="30"/>
          <w:cs/>
        </w:rPr>
        <w:t xml:space="preserve"> </w:t>
      </w:r>
      <w:r w:rsidRPr="00DD28AB">
        <w:rPr>
          <w:rFonts w:ascii="Angsana New" w:hAnsi="Angsana New" w:cs="Angsana New"/>
          <w:spacing w:val="-1"/>
          <w:sz w:val="30"/>
          <w:szCs w:val="30"/>
          <w:cs/>
        </w:rPr>
        <w:t>และ</w:t>
      </w:r>
      <w:r w:rsidRPr="00DD28AB">
        <w:rPr>
          <w:rFonts w:ascii="Angsana New" w:hAnsi="Angsana New" w:cs="Angsana New"/>
          <w:spacing w:val="-1"/>
          <w:sz w:val="30"/>
          <w:szCs w:val="30"/>
        </w:rPr>
        <w:t xml:space="preserve"> 256</w:t>
      </w:r>
      <w:r>
        <w:rPr>
          <w:rFonts w:ascii="Angsana New" w:hAnsi="Angsana New" w:cs="Angsana New"/>
          <w:spacing w:val="-1"/>
          <w:sz w:val="30"/>
          <w:szCs w:val="30"/>
        </w:rPr>
        <w:t>1</w:t>
      </w:r>
      <w:r w:rsidRPr="00DD28AB">
        <w:rPr>
          <w:rFonts w:ascii="Angsana New" w:hAnsi="Angsana New" w:cs="Angsana New" w:hint="cs"/>
          <w:spacing w:val="-1"/>
          <w:sz w:val="30"/>
          <w:szCs w:val="30"/>
          <w:cs/>
        </w:rPr>
        <w:t xml:space="preserve"> </w:t>
      </w:r>
      <w:r w:rsidRPr="00DD28AB">
        <w:rPr>
          <w:rFonts w:ascii="Angsana New" w:hAnsi="Angsana New" w:cs="Angsana New"/>
          <w:spacing w:val="-1"/>
          <w:sz w:val="30"/>
          <w:szCs w:val="30"/>
          <w:cs/>
        </w:rPr>
        <w:t>คำนวณจากกำไร</w:t>
      </w:r>
      <w:r w:rsidRPr="00DD28AB">
        <w:rPr>
          <w:rFonts w:ascii="Angsana New" w:hAnsi="Angsana New" w:cs="Angsana New"/>
          <w:spacing w:val="-1"/>
          <w:sz w:val="30"/>
          <w:szCs w:val="30"/>
        </w:rPr>
        <w:t xml:space="preserve"> (</w:t>
      </w:r>
      <w:r w:rsidRPr="00DD28AB">
        <w:rPr>
          <w:rFonts w:ascii="Angsana New" w:hAnsi="Angsana New" w:cs="Angsana New" w:hint="cs"/>
          <w:spacing w:val="-1"/>
          <w:sz w:val="30"/>
          <w:szCs w:val="30"/>
          <w:cs/>
        </w:rPr>
        <w:t>ขาดทุน</w:t>
      </w:r>
      <w:r w:rsidRPr="00DD28AB">
        <w:rPr>
          <w:rFonts w:ascii="Angsana New" w:hAnsi="Angsana New" w:cs="Angsana New"/>
          <w:spacing w:val="-1"/>
          <w:sz w:val="30"/>
          <w:szCs w:val="30"/>
        </w:rPr>
        <w:t xml:space="preserve">) </w:t>
      </w:r>
      <w:r w:rsidRPr="00DD28AB">
        <w:rPr>
          <w:rFonts w:ascii="Angsana New" w:hAnsi="Angsana New" w:cs="Angsana New"/>
          <w:spacing w:val="-1"/>
          <w:sz w:val="30"/>
          <w:szCs w:val="30"/>
          <w:cs/>
        </w:rPr>
        <w:t>สำหรับงวด</w:t>
      </w:r>
      <w:r w:rsidRPr="00DD28AB">
        <w:rPr>
          <w:rFonts w:ascii="Angsana New" w:hAnsi="Angsana New" w:cs="Angsana New"/>
          <w:spacing w:val="-1"/>
          <w:sz w:val="30"/>
          <w:szCs w:val="30"/>
        </w:rPr>
        <w:t xml:space="preserve"> </w:t>
      </w:r>
      <w:r w:rsidRPr="00DD28AB">
        <w:rPr>
          <w:rFonts w:ascii="Angsana New" w:hAnsi="Angsana New" w:cs="Angsana New"/>
          <w:spacing w:val="-1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ที่เป็นส่วนของผู้ถือหุ้นสามัญของบริษัทและจำนวนหุ้นสามัญที่ออกจำหน่ายแล้วระหว่างงวดโดยแสดง</w:t>
      </w:r>
      <w:r w:rsidRPr="00DD28AB">
        <w:rPr>
          <w:rFonts w:ascii="Angsana New" w:hAnsi="Angsana New" w:cs="Angsana New"/>
          <w:sz w:val="30"/>
          <w:szCs w:val="30"/>
          <w:cs/>
        </w:rPr>
        <w:t>การคำนวณดังนี้</w:t>
      </w:r>
    </w:p>
    <w:p w:rsidR="00DD28AB" w:rsidRPr="00DD28AB" w:rsidRDefault="00DD28AB" w:rsidP="00DD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:rsidR="00DD28AB" w:rsidRPr="00DD28AB" w:rsidRDefault="00DD28AB" w:rsidP="00DD28AB">
      <w:pPr>
        <w:spacing w:line="240" w:lineRule="auto"/>
        <w:rPr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D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D2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D28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สำหรับงวดที่เป็นส่วน</w:t>
            </w:r>
          </w:p>
        </w:tc>
        <w:tc>
          <w:tcPr>
            <w:tcW w:w="1170" w:type="dxa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8AB" w:rsidRPr="00DD28AB" w:rsidRDefault="0035087F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B21B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21B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(30,371)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DD28AB" w:rsidRPr="00DD28AB" w:rsidRDefault="0035087F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7F0D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21B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DD28AB" w:rsidRPr="00DD28AB" w:rsidRDefault="00F95519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D28AB"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20,611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8AB" w:rsidRPr="00DD28AB" w:rsidRDefault="0035087F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DD28AB" w:rsidRPr="00DD28AB" w:rsidRDefault="0035087F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ต่อหุ้น (ขั้นพื้นฐาน)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2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8AB" w:rsidRPr="00DD28AB" w:rsidRDefault="005A5848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</w:t>
            </w:r>
            <w:r w:rsidR="00B21B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(0.02)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DD28AB" w:rsidRPr="00DD28AB" w:rsidRDefault="005A5848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</w:t>
            </w:r>
            <w:r w:rsidR="007F0D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DD28AB" w:rsidRPr="00DD28AB" w:rsidRDefault="00F95519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D28AB"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16012B" w:rsidRDefault="0016012B" w:rsidP="00DD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16012B" w:rsidRDefault="0016012B" w:rsidP="00DD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16012B" w:rsidRDefault="0016012B" w:rsidP="00DD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16012B" w:rsidRDefault="0016012B" w:rsidP="00DD2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DD28AB" w:rsidRPr="00DD28AB" w:rsidTr="00614DC0">
        <w:tc>
          <w:tcPr>
            <w:tcW w:w="3780" w:type="dxa"/>
          </w:tcPr>
          <w:p w:rsidR="00DD28AB" w:rsidRPr="00DD28AB" w:rsidRDefault="0016012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80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108" w:firstLine="2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D2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D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D28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D2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DD28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D28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สำหรับงวดที่เป็นส่วน</w:t>
            </w:r>
          </w:p>
        </w:tc>
        <w:tc>
          <w:tcPr>
            <w:tcW w:w="1170" w:type="dxa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8AB" w:rsidRPr="00DD28AB" w:rsidRDefault="00E93699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7F0D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50,991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2,539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DD28AB" w:rsidRPr="00DD28AB" w:rsidRDefault="00E93699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  <w:r w:rsidR="007F0D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6,787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(37,736)</w:t>
            </w: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8AB" w:rsidRPr="00DD28AB" w:rsidRDefault="00E93699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DD28AB" w:rsidRPr="00DD28AB" w:rsidRDefault="00E93699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1,300,000</w:t>
            </w: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8AB" w:rsidRPr="00DD28AB" w:rsidTr="00614DC0">
        <w:tc>
          <w:tcPr>
            <w:tcW w:w="378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DD28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ต่อหุ้น (ขั้นพื้นฐาน)</w:t>
            </w: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D2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8AB" w:rsidRPr="00DD28AB" w:rsidRDefault="00E93699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7F0D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0.00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:rsidR="00DD28AB" w:rsidRPr="00DD28AB" w:rsidRDefault="00E93699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:rsidR="00DD28AB" w:rsidRPr="00DD28AB" w:rsidRDefault="00DD28AB" w:rsidP="00DD2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DD28AB" w:rsidRPr="00DD28AB" w:rsidRDefault="00DD28AB" w:rsidP="00DD28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(0.03)</w:t>
            </w:r>
          </w:p>
        </w:tc>
      </w:tr>
    </w:tbl>
    <w:p w:rsidR="00DD28AB" w:rsidRPr="00146C88" w:rsidRDefault="00DD28AB" w:rsidP="008F410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4"/>
          <w:szCs w:val="24"/>
          <w:lang w:val="en-US" w:eastAsia="en-US"/>
        </w:rPr>
      </w:pPr>
    </w:p>
    <w:p w:rsidR="003F5BE3" w:rsidRDefault="003F5BE3" w:rsidP="00802D6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BE3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:rsidR="003F5BE3" w:rsidRPr="00146C88" w:rsidRDefault="003F5BE3" w:rsidP="003F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:rsidR="003F5BE3" w:rsidRPr="003F5BE3" w:rsidRDefault="003F5BE3" w:rsidP="003F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  <w:r w:rsidRPr="003F5BE3">
        <w:rPr>
          <w:rFonts w:ascii="Angsana New" w:hAnsi="Angsana New" w:cs="Angsana New"/>
          <w:sz w:val="30"/>
          <w:szCs w:val="30"/>
          <w:cs/>
        </w:rPr>
        <w:t>เงินปันผล</w:t>
      </w:r>
      <w:r w:rsidRPr="003F5BE3">
        <w:rPr>
          <w:rFonts w:ascii="Angsana New" w:hAnsi="Angsana New" w:cs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3F5BE3">
        <w:rPr>
          <w:rFonts w:ascii="Angsana New" w:hAnsi="Angsana New" w:cs="Angsana New"/>
          <w:sz w:val="30"/>
          <w:szCs w:val="30"/>
          <w:cs/>
        </w:rPr>
        <w:t>ดังนี้</w:t>
      </w:r>
      <w:r w:rsidRPr="003F5BE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078"/>
        <w:gridCol w:w="1620"/>
        <w:gridCol w:w="1800"/>
        <w:gridCol w:w="1260"/>
        <w:gridCol w:w="236"/>
        <w:gridCol w:w="1186"/>
      </w:tblGrid>
      <w:tr w:rsidR="00FD5044" w:rsidRPr="003F5BE3" w:rsidTr="00C606BF">
        <w:tc>
          <w:tcPr>
            <w:tcW w:w="3078" w:type="dxa"/>
            <w:shd w:val="clear" w:color="auto" w:fill="auto"/>
            <w:vAlign w:val="bottom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3F5BE3" w:rsidRPr="0016012B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12B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3F5BE3" w:rsidRPr="0016012B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12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:rsidR="003F5BE3" w:rsidRPr="0016012B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2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F5BE3" w:rsidRPr="0016012B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2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:rsidR="003F5BE3" w:rsidRPr="0016012B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:rsidR="003F5BE3" w:rsidRPr="0016012B" w:rsidDel="00D43E7A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12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D5044" w:rsidRPr="003F5BE3" w:rsidTr="00C606BF">
        <w:tc>
          <w:tcPr>
            <w:tcW w:w="3078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D50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D50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5044" w:rsidRPr="003F5BE3" w:rsidTr="00C606BF">
        <w:tc>
          <w:tcPr>
            <w:tcW w:w="3078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D50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D50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5044" w:rsidRPr="003F5BE3" w:rsidTr="00C606BF">
        <w:tc>
          <w:tcPr>
            <w:tcW w:w="3078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BF26A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ประจำปี </w:t>
            </w:r>
            <w:r w:rsidR="00BF26A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FD504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D504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:rsidR="003F5BE3" w:rsidRPr="00FD5044" w:rsidRDefault="00146C88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3F5BE3" w:rsidRPr="00FD504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F5BE3"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D452B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F5BE3" w:rsidRPr="00FD504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F5BE3" w:rsidRPr="00CB3268" w:rsidRDefault="003F5BE3" w:rsidP="0080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32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1601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:rsidR="003F5BE3" w:rsidRPr="00CB3268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:rsidR="003F5BE3" w:rsidRPr="00CB3268" w:rsidRDefault="00146C88" w:rsidP="0080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32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</w:p>
        </w:tc>
      </w:tr>
      <w:tr w:rsidR="00FD5044" w:rsidRPr="003F5BE3" w:rsidTr="00C606BF">
        <w:tc>
          <w:tcPr>
            <w:tcW w:w="3078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D5044" w:rsidRPr="003F5BE3" w:rsidTr="00C606BF">
        <w:tc>
          <w:tcPr>
            <w:tcW w:w="3078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D50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D50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5044" w:rsidRPr="003F5BE3" w:rsidTr="00C606BF">
        <w:tc>
          <w:tcPr>
            <w:tcW w:w="3078" w:type="dxa"/>
            <w:shd w:val="clear" w:color="auto" w:fill="auto"/>
          </w:tcPr>
          <w:p w:rsidR="003F5BE3" w:rsidRPr="00FD5044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BF26A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ประจำปี </w:t>
            </w:r>
            <w:r w:rsidR="00BF26A0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620" w:type="dxa"/>
            <w:shd w:val="clear" w:color="auto" w:fill="auto"/>
          </w:tcPr>
          <w:p w:rsidR="003F5BE3" w:rsidRPr="00FD5044" w:rsidRDefault="00146C88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FD504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D504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52B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3F5BE3" w:rsidRPr="00FD5044" w:rsidRDefault="00146C88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5044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FD5044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D452B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D504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3F5BE3" w:rsidRPr="00CB3268" w:rsidRDefault="00146C88" w:rsidP="0080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32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36" w:type="dxa"/>
            <w:shd w:val="clear" w:color="auto" w:fill="auto"/>
          </w:tcPr>
          <w:p w:rsidR="003F5BE3" w:rsidRPr="00CB3268" w:rsidRDefault="003F5BE3" w:rsidP="00FD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:rsidR="003F5BE3" w:rsidRPr="00CB3268" w:rsidRDefault="00146C88" w:rsidP="0080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32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</w:t>
            </w:r>
          </w:p>
        </w:tc>
      </w:tr>
    </w:tbl>
    <w:p w:rsidR="00AA3959" w:rsidRDefault="00AA3959" w:rsidP="00AA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73916" w:rsidRPr="001615AC" w:rsidRDefault="00A22316" w:rsidP="001615AC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51B8D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Pr="00251B8D">
        <w:rPr>
          <w:rFonts w:ascii="Angsana New" w:hAnsi="Angsana New" w:cs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265515" w:rsidRDefault="00265515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13"/>
        <w:gridCol w:w="2007"/>
        <w:gridCol w:w="252"/>
        <w:gridCol w:w="1998"/>
      </w:tblGrid>
      <w:tr w:rsidR="00C8070F" w:rsidRPr="005D0474" w:rsidTr="00C8070F">
        <w:tc>
          <w:tcPr>
            <w:tcW w:w="5013" w:type="dxa"/>
          </w:tcPr>
          <w:p w:rsidR="0016012B" w:rsidRPr="00266BE4" w:rsidRDefault="0016012B" w:rsidP="00D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10F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007" w:type="dxa"/>
          </w:tcPr>
          <w:p w:rsidR="0016012B" w:rsidRPr="004A6B2C" w:rsidRDefault="0016012B" w:rsidP="00DB7C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16012B" w:rsidRPr="004A6B2C" w:rsidRDefault="0016012B" w:rsidP="00DB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</w:tcPr>
          <w:p w:rsidR="0016012B" w:rsidRPr="004A6B2C" w:rsidRDefault="0016012B" w:rsidP="00DB7C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64F" w:rsidRPr="005D0474" w:rsidTr="00C8070F">
        <w:tc>
          <w:tcPr>
            <w:tcW w:w="5013" w:type="dxa"/>
          </w:tcPr>
          <w:p w:rsidR="00A521B6" w:rsidRPr="005D0474" w:rsidRDefault="00A521B6" w:rsidP="00D47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07" w:type="dxa"/>
          </w:tcPr>
          <w:p w:rsidR="00A521B6" w:rsidRPr="00A521B6" w:rsidRDefault="00A521B6" w:rsidP="0008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A521B6" w:rsidRPr="005D0474" w:rsidRDefault="00A521B6" w:rsidP="00D47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:rsidR="00A521B6" w:rsidRPr="00D26AE4" w:rsidRDefault="00A521B6" w:rsidP="00C8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  <w:tab w:val="left" w:pos="1650"/>
                <w:tab w:val="left" w:pos="2052"/>
              </w:tabs>
              <w:spacing w:line="240" w:lineRule="auto"/>
              <w:ind w:left="-106" w:right="-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</w:t>
            </w:r>
            <w:r w:rsidR="00C807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ะ</w:t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02A9B" w:rsidRPr="005D0474" w:rsidTr="00C8070F">
        <w:tc>
          <w:tcPr>
            <w:tcW w:w="5013" w:type="dxa"/>
          </w:tcPr>
          <w:p w:rsidR="00102A9B" w:rsidRPr="005D0474" w:rsidRDefault="00102A9B" w:rsidP="0010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7" w:type="dxa"/>
            <w:gridSpan w:val="3"/>
          </w:tcPr>
          <w:p w:rsidR="00102A9B" w:rsidRPr="005D0474" w:rsidRDefault="00102A9B" w:rsidP="00102A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8070F" w:rsidRPr="005D0474" w:rsidTr="00C8070F">
        <w:trPr>
          <w:trHeight w:val="380"/>
        </w:trPr>
        <w:tc>
          <w:tcPr>
            <w:tcW w:w="5013" w:type="dxa"/>
          </w:tcPr>
          <w:p w:rsidR="00C8070F" w:rsidRPr="00251B8D" w:rsidRDefault="00C8070F" w:rsidP="0008064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C8070F" w:rsidRPr="0008064F" w:rsidRDefault="00C8070F" w:rsidP="00C8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     </w:t>
            </w:r>
            <w:r w:rsidRPr="0008064F">
              <w:rPr>
                <w:rFonts w:ascii="Angsana New" w:hAnsi="Angsana New" w:cs="Angsana New"/>
                <w:sz w:val="30"/>
                <w:szCs w:val="30"/>
              </w:rPr>
              <w:t>103,760</w:t>
            </w:r>
          </w:p>
        </w:tc>
        <w:tc>
          <w:tcPr>
            <w:tcW w:w="252" w:type="dxa"/>
          </w:tcPr>
          <w:p w:rsidR="00C8070F" w:rsidRPr="004A6B2C" w:rsidRDefault="00C8070F" w:rsidP="0008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C8070F" w:rsidRPr="004A6B2C" w:rsidRDefault="00C8070F" w:rsidP="00C807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1513"/>
                <w:tab w:val="left" w:pos="1628"/>
                <w:tab w:val="left" w:pos="1778"/>
                <w:tab w:val="left" w:pos="1873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Angsana New" w:hAnsi="Angsana New" w:cs="Angsana New"/>
                <w:sz w:val="30"/>
                <w:szCs w:val="30"/>
              </w:rPr>
              <w:t>103,760</w:t>
            </w:r>
          </w:p>
        </w:tc>
      </w:tr>
      <w:tr w:rsidR="00C8070F" w:rsidRPr="005D0474" w:rsidTr="00C8070F">
        <w:trPr>
          <w:trHeight w:val="460"/>
        </w:trPr>
        <w:tc>
          <w:tcPr>
            <w:tcW w:w="5013" w:type="dxa"/>
          </w:tcPr>
          <w:p w:rsidR="00C8070F" w:rsidRPr="00251B8D" w:rsidRDefault="00C8070F" w:rsidP="0008064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B8D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:rsidR="00C8070F" w:rsidRPr="00E505DF" w:rsidRDefault="00C8070F" w:rsidP="00C8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  <w:r w:rsidRPr="00E505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103,760</w:t>
            </w:r>
          </w:p>
        </w:tc>
        <w:tc>
          <w:tcPr>
            <w:tcW w:w="252" w:type="dxa"/>
          </w:tcPr>
          <w:p w:rsidR="00C8070F" w:rsidRPr="00E505DF" w:rsidRDefault="00C8070F" w:rsidP="0008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</w:tcPr>
          <w:p w:rsidR="00C8070F" w:rsidRPr="00E505DF" w:rsidRDefault="00C8070F" w:rsidP="00C8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                 </w:t>
            </w:r>
            <w:r w:rsidRPr="00E505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103,760</w:t>
            </w:r>
          </w:p>
        </w:tc>
      </w:tr>
    </w:tbl>
    <w:p w:rsidR="0016012B" w:rsidRDefault="0016012B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34BE7" w:rsidRPr="00DA28D7" w:rsidRDefault="0016012B" w:rsidP="007D31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  <w:r w:rsidR="00F34BE7" w:rsidRPr="00DA28D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สัญญาสำคัญที่ทำกับกิจการที่ไม่เกี่ยวข้องกัน</w:t>
      </w:r>
    </w:p>
    <w:p w:rsidR="00F34BE7" w:rsidRPr="00DA28D7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DE3310" w:rsidRPr="00987DF3" w:rsidRDefault="00DE3310" w:rsidP="00DE3310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F1A0A">
        <w:rPr>
          <w:rFonts w:ascii="Angsana New" w:hAnsi="Angsana New" w:hint="cs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2906AD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B50445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บริษัทมีสัญญาที่สำคัญกับกิจการที่ไม่เกี่ยวข้องกัน</w:t>
      </w:r>
      <w:r w:rsidR="00AE06BA">
        <w:rPr>
          <w:rFonts w:ascii="Angsana New" w:hAnsi="Angsana New" w:hint="cs"/>
          <w:sz w:val="30"/>
          <w:szCs w:val="30"/>
          <w:cs/>
          <w:lang w:val="en-US"/>
        </w:rPr>
        <w:t xml:space="preserve">ที่มีการเปลี่ยนแปลงในระหว่างงวดหกเดือนสิ้นสุดวันที่ </w:t>
      </w:r>
      <w:r w:rsidR="00AE06BA">
        <w:rPr>
          <w:rFonts w:ascii="Angsana New" w:hAnsi="Angsana New"/>
          <w:sz w:val="30"/>
          <w:szCs w:val="30"/>
          <w:lang w:val="en-US"/>
        </w:rPr>
        <w:t>30</w:t>
      </w:r>
      <w:r w:rsidR="00AE06BA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AE06BA">
        <w:rPr>
          <w:rFonts w:ascii="Angsana New" w:hAnsi="Angsana New"/>
          <w:sz w:val="30"/>
          <w:szCs w:val="30"/>
          <w:lang w:val="en-US"/>
        </w:rPr>
        <w:t xml:space="preserve"> 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:rsidR="00DE3310" w:rsidRDefault="00DE3310" w:rsidP="00DE3310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35510" w:rsidRPr="00251B8D" w:rsidRDefault="00B35510" w:rsidP="00B35510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51B8D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251B8D">
        <w:rPr>
          <w:rFonts w:ascii="Angsana New" w:hAnsi="Angsana New" w:hint="cs"/>
          <w:i/>
          <w:iCs/>
          <w:sz w:val="30"/>
          <w:szCs w:val="30"/>
          <w:cs/>
        </w:rPr>
        <w:t>แต่งตั้งผู้</w:t>
      </w:r>
      <w:r w:rsidRPr="00251B8D">
        <w:rPr>
          <w:rFonts w:ascii="Angsana New" w:hAnsi="Angsana New"/>
          <w:i/>
          <w:iCs/>
          <w:sz w:val="30"/>
          <w:szCs w:val="30"/>
          <w:cs/>
        </w:rPr>
        <w:t>จัดจำหน่ายสินค้า</w:t>
      </w:r>
    </w:p>
    <w:p w:rsidR="00B35510" w:rsidRPr="00D74794" w:rsidRDefault="00B35510" w:rsidP="00B35510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D845D7" w:rsidRDefault="00C626CB" w:rsidP="00621430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3"/>
          <w:sz w:val="30"/>
          <w:szCs w:val="30"/>
          <w:cs/>
        </w:rPr>
      </w:pPr>
      <w:r w:rsidRPr="00C626CB">
        <w:rPr>
          <w:rFonts w:ascii="Angsana New" w:hAnsi="Angsana New" w:hint="cs"/>
          <w:spacing w:val="-3"/>
          <w:sz w:val="30"/>
          <w:szCs w:val="30"/>
          <w:cs/>
        </w:rPr>
        <w:t>บริษัทมีสัญญาแต่งตั้งผู้จัดจำหน่ายสินค้ากับบริษัทในประเทศ</w:t>
      </w:r>
      <w:r w:rsidR="00725327">
        <w:rPr>
          <w:rFonts w:ascii="Angsana New" w:hAnsi="Angsana New" w:hint="cs"/>
          <w:spacing w:val="-3"/>
          <w:sz w:val="30"/>
          <w:szCs w:val="30"/>
          <w:cs/>
          <w:lang w:val="en-US"/>
        </w:rPr>
        <w:t>แห่งหนึ่ง</w:t>
      </w:r>
      <w:r w:rsidR="00F66382">
        <w:rPr>
          <w:rFonts w:ascii="Angsana New" w:hAnsi="Angsana New"/>
          <w:spacing w:val="-3"/>
          <w:sz w:val="30"/>
          <w:szCs w:val="30"/>
          <w:lang w:val="en-US"/>
        </w:rPr>
        <w:t xml:space="preserve">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ภายใต้เงื่อนไขของสัญญา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บริษัทตกลงที่จะชำระค่าจัดจำหน่ายสินค้าตามอัตราที่กำหนดในสัญญา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AE06BA">
        <w:rPr>
          <w:rFonts w:ascii="Angsana New" w:hAnsi="Angsana New" w:hint="cs"/>
          <w:spacing w:val="-3"/>
          <w:sz w:val="30"/>
          <w:szCs w:val="30"/>
          <w:cs/>
        </w:rPr>
        <w:t>ซึ่ง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มีผลบังคับใช้ตั้งแต่วันที่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1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กุมภาพันธ์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25</w:t>
      </w:r>
      <w:r w:rsidR="00314AF9">
        <w:rPr>
          <w:rFonts w:ascii="Angsana New" w:hAnsi="Angsana New"/>
          <w:spacing w:val="-3"/>
          <w:sz w:val="30"/>
          <w:szCs w:val="30"/>
          <w:lang w:val="en-US"/>
        </w:rPr>
        <w:t>62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ถึงวันที่</w:t>
      </w:r>
      <w:r w:rsidR="00F66382">
        <w:rPr>
          <w:rFonts w:ascii="Angsana New" w:hAnsi="Angsana New"/>
          <w:spacing w:val="-3"/>
          <w:sz w:val="30"/>
          <w:szCs w:val="30"/>
        </w:rPr>
        <w:br/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31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มกราคม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256</w:t>
      </w:r>
      <w:r w:rsidR="003D603B">
        <w:rPr>
          <w:rFonts w:ascii="Angsana New" w:hAnsi="Angsana New"/>
          <w:spacing w:val="-3"/>
          <w:sz w:val="30"/>
          <w:szCs w:val="30"/>
          <w:lang w:val="en-US"/>
        </w:rPr>
        <w:t>5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และสามารถต่ออายุสัญญาได้โดยอัตโนมัติครั้งละ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3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ปี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จนกว่าฝ่ายใดฝ่ายหนึ่งจะบอกเลิกสัญญาล่วงหน้าไม่น้อยกว่า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6 </w:t>
      </w:r>
      <w:r w:rsidRPr="00C626CB">
        <w:rPr>
          <w:rFonts w:ascii="Angsana New" w:hAnsi="Angsana New" w:hint="cs"/>
          <w:spacing w:val="-3"/>
          <w:sz w:val="30"/>
          <w:szCs w:val="30"/>
          <w:cs/>
        </w:rPr>
        <w:t>เดือนก่อนวันสิ้นสุดสัญญา</w:t>
      </w:r>
      <w:r w:rsidRPr="00C626CB">
        <w:rPr>
          <w:rFonts w:ascii="Angsana New" w:hAnsi="Angsana New"/>
          <w:spacing w:val="-3"/>
          <w:sz w:val="30"/>
          <w:szCs w:val="30"/>
          <w:cs/>
        </w:rPr>
        <w:t xml:space="preserve"> </w:t>
      </w:r>
    </w:p>
    <w:p w:rsidR="00B47A8F" w:rsidRPr="00AE06BA" w:rsidRDefault="00B47A8F" w:rsidP="00B35510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B35510" w:rsidRPr="00D34470" w:rsidRDefault="00B35510" w:rsidP="00B35510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34470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D34470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ขนส่งภายในประเทศ</w:t>
      </w:r>
    </w:p>
    <w:p w:rsidR="00B35510" w:rsidRPr="00AE06BA" w:rsidRDefault="00B35510" w:rsidP="00B35510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35510" w:rsidRDefault="00B35510" w:rsidP="00B35510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34470">
        <w:rPr>
          <w:rFonts w:ascii="Angsana New" w:hAnsi="Angsana New"/>
          <w:sz w:val="30"/>
          <w:szCs w:val="30"/>
          <w:cs/>
        </w:rPr>
        <w:t>บริษัท</w:t>
      </w:r>
      <w:r w:rsidRPr="00D34470">
        <w:rPr>
          <w:rFonts w:ascii="Angsana New" w:hAnsi="Angsana New" w:hint="cs"/>
          <w:sz w:val="30"/>
          <w:szCs w:val="30"/>
          <w:cs/>
        </w:rPr>
        <w:t>มี</w:t>
      </w:r>
      <w:r w:rsidRPr="00D34470">
        <w:rPr>
          <w:rFonts w:ascii="Angsana New" w:hAnsi="Angsana New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ขนส่ง</w:t>
      </w:r>
      <w:r w:rsidRPr="00D34470">
        <w:rPr>
          <w:rFonts w:ascii="Angsana New" w:hAnsi="Angsana New" w:hint="cs"/>
          <w:sz w:val="30"/>
          <w:szCs w:val="30"/>
          <w:cs/>
        </w:rPr>
        <w:t>ภายในประเทศ</w:t>
      </w:r>
      <w:r w:rsidRPr="00D34470">
        <w:rPr>
          <w:rFonts w:ascii="Angsana New" w:hAnsi="Angsana New"/>
          <w:sz w:val="30"/>
          <w:szCs w:val="30"/>
          <w:cs/>
        </w:rPr>
        <w:t>กับบริษัทในประเทศแห่งหนึ่ง ภายใต้เงื่อนไขของสัญญา บริษัทตกลงที่จะ</w:t>
      </w:r>
      <w:r w:rsidRPr="00071B0A">
        <w:rPr>
          <w:rFonts w:ascii="Angsana New" w:hAnsi="Angsana New"/>
          <w:spacing w:val="-4"/>
          <w:sz w:val="30"/>
          <w:szCs w:val="30"/>
          <w:cs/>
        </w:rPr>
        <w:t>จ่ายค่าใช้จ่ายต่างๆ และปฏิบัติตามเงื่อนไขที่กำหนดไว้ในสัญญา สัญญาฉบับนี้มีผลบังคับใช้ตั้งแต่วันที่</w:t>
      </w:r>
      <w:r w:rsidRPr="00071B0A">
        <w:rPr>
          <w:rFonts w:ascii="Angsana New" w:hAnsi="Angsana New"/>
          <w:spacing w:val="-4"/>
          <w:sz w:val="30"/>
          <w:szCs w:val="30"/>
          <w:lang w:val="en-US"/>
        </w:rPr>
        <w:t xml:space="preserve"> 1</w:t>
      </w:r>
      <w:r w:rsidRPr="00071B0A">
        <w:rPr>
          <w:rFonts w:ascii="Angsana New" w:hAnsi="Angsana New"/>
          <w:spacing w:val="-4"/>
          <w:sz w:val="30"/>
          <w:szCs w:val="30"/>
        </w:rPr>
        <w:t xml:space="preserve"> </w:t>
      </w:r>
      <w:r w:rsidRPr="00071B0A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Pr="00071B0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71B0A">
        <w:rPr>
          <w:rFonts w:ascii="Angsana New" w:hAnsi="Angsana New"/>
          <w:spacing w:val="-4"/>
          <w:sz w:val="30"/>
          <w:szCs w:val="30"/>
        </w:rPr>
        <w:t>25</w:t>
      </w:r>
      <w:r w:rsidR="005942D2">
        <w:rPr>
          <w:rFonts w:ascii="Angsana New" w:hAnsi="Angsana New"/>
          <w:spacing w:val="-4"/>
          <w:sz w:val="30"/>
          <w:szCs w:val="30"/>
          <w:lang w:val="en-US"/>
        </w:rPr>
        <w:t>62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Pr="00D34470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D34470">
        <w:rPr>
          <w:rFonts w:ascii="Angsana New" w:hAnsi="Angsana New"/>
          <w:sz w:val="30"/>
          <w:szCs w:val="30"/>
        </w:rPr>
        <w:t xml:space="preserve">31 </w:t>
      </w:r>
      <w:r w:rsidRPr="00D34470">
        <w:rPr>
          <w:rFonts w:ascii="Angsana New" w:hAnsi="Angsana New" w:hint="cs"/>
          <w:sz w:val="30"/>
          <w:szCs w:val="30"/>
          <w:cs/>
        </w:rPr>
        <w:t>มีนาคม</w:t>
      </w:r>
      <w:r w:rsidRPr="00D34470">
        <w:rPr>
          <w:rFonts w:ascii="Angsana New" w:hAnsi="Angsana New"/>
          <w:sz w:val="30"/>
          <w:szCs w:val="30"/>
          <w:cs/>
        </w:rPr>
        <w:t xml:space="preserve"> </w:t>
      </w:r>
      <w:r w:rsidRPr="00D34470">
        <w:rPr>
          <w:rFonts w:ascii="Angsana New" w:hAnsi="Angsana New"/>
          <w:sz w:val="30"/>
          <w:szCs w:val="30"/>
        </w:rPr>
        <w:t>25</w:t>
      </w:r>
      <w:r w:rsidR="005942D2">
        <w:rPr>
          <w:rFonts w:ascii="Angsana New" w:hAnsi="Angsana New"/>
          <w:sz w:val="30"/>
          <w:szCs w:val="30"/>
          <w:lang w:val="en-US"/>
        </w:rPr>
        <w:t>67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Pr="00D34470">
        <w:rPr>
          <w:rFonts w:ascii="Angsana New" w:hAnsi="Angsana New"/>
          <w:sz w:val="30"/>
          <w:szCs w:val="30"/>
          <w:cs/>
        </w:rPr>
        <w:t>และสามารถต่ออายุสัญญาได้โดย</w:t>
      </w:r>
      <w:r w:rsidRPr="00D34470">
        <w:rPr>
          <w:rFonts w:ascii="Angsana New" w:hAnsi="Angsana New" w:hint="cs"/>
          <w:sz w:val="30"/>
          <w:szCs w:val="30"/>
          <w:cs/>
        </w:rPr>
        <w:t>อัตโนมัติครั้งละ</w:t>
      </w:r>
      <w:r w:rsidRPr="00D34470">
        <w:rPr>
          <w:rFonts w:ascii="Angsana New" w:hAnsi="Angsana New"/>
          <w:sz w:val="30"/>
          <w:szCs w:val="30"/>
          <w:lang w:val="en-US"/>
        </w:rPr>
        <w:t xml:space="preserve"> 5</w:t>
      </w:r>
      <w:r w:rsidRPr="00D34470">
        <w:rPr>
          <w:rFonts w:ascii="Angsana New" w:hAnsi="Angsana New" w:hint="cs"/>
          <w:sz w:val="30"/>
          <w:szCs w:val="30"/>
          <w:cs/>
          <w:lang w:val="en-US"/>
        </w:rPr>
        <w:t xml:space="preserve"> ปี จนกว่าฝ่ายใดฝ่ายหนึ่งจะบอกเลิกสัญญาล่วงหน้า</w:t>
      </w:r>
      <w:r w:rsidRPr="00D34470">
        <w:rPr>
          <w:rFonts w:ascii="Angsana New" w:hAnsi="Angsana New"/>
          <w:sz w:val="30"/>
          <w:szCs w:val="30"/>
          <w:cs/>
        </w:rPr>
        <w:t>ไม่น้อยกว่า</w:t>
      </w:r>
      <w:r w:rsidRPr="00D34470">
        <w:rPr>
          <w:rFonts w:ascii="Angsana New" w:hAnsi="Angsana New" w:hint="cs"/>
          <w:sz w:val="30"/>
          <w:szCs w:val="30"/>
          <w:cs/>
        </w:rPr>
        <w:t xml:space="preserve"> </w:t>
      </w:r>
      <w:r w:rsidRPr="00D34470">
        <w:rPr>
          <w:rFonts w:ascii="Angsana New" w:hAnsi="Angsana New"/>
          <w:sz w:val="30"/>
          <w:szCs w:val="30"/>
          <w:lang w:val="en-US"/>
        </w:rPr>
        <w:t>6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Pr="00D34470">
        <w:rPr>
          <w:rFonts w:ascii="Angsana New" w:hAnsi="Angsana New" w:hint="cs"/>
          <w:sz w:val="30"/>
          <w:szCs w:val="30"/>
          <w:cs/>
        </w:rPr>
        <w:t>เดือน</w:t>
      </w:r>
      <w:r w:rsidRPr="00D34470">
        <w:rPr>
          <w:rFonts w:ascii="Angsana New" w:hAnsi="Angsana New"/>
          <w:sz w:val="30"/>
          <w:szCs w:val="30"/>
          <w:cs/>
        </w:rPr>
        <w:t>ก่อนวันสิ้นสุดสัญญา</w:t>
      </w:r>
    </w:p>
    <w:p w:rsidR="009822F6" w:rsidRPr="00AE06BA" w:rsidRDefault="009822F6" w:rsidP="00B35510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</w:rPr>
      </w:pPr>
    </w:p>
    <w:p w:rsidR="002D2CF1" w:rsidRPr="00A32147" w:rsidRDefault="002D2CF1" w:rsidP="0025117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2147">
        <w:rPr>
          <w:rFonts w:ascii="Angsana New" w:hAnsi="Angsana New" w:cs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A32147" w:rsidRPr="008B33B6" w:rsidRDefault="00A32147" w:rsidP="00D84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12"/>
          <w:szCs w:val="12"/>
        </w:rPr>
      </w:pPr>
    </w:p>
    <w:p w:rsidR="002C364B" w:rsidRPr="00A32147" w:rsidRDefault="009D0B90" w:rsidP="00251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214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32147">
        <w:rPr>
          <w:rFonts w:ascii="Angsana New" w:hAnsi="Angsana New" w:hint="cs"/>
          <w:sz w:val="30"/>
          <w:szCs w:val="30"/>
          <w:cs/>
        </w:rPr>
        <w:t>ที่ออกใหม่</w:t>
      </w:r>
      <w:r w:rsidR="00675A68">
        <w:rPr>
          <w:rFonts w:ascii="Angsana New" w:hAnsi="Angsana New" w:hint="cs"/>
          <w:sz w:val="30"/>
          <w:szCs w:val="30"/>
          <w:cs/>
        </w:rPr>
        <w:t>ซึ่ง</w:t>
      </w:r>
      <w:r w:rsidRPr="00A32147">
        <w:rPr>
          <w:rFonts w:ascii="Angsana New" w:hAnsi="Angsana New" w:hint="cs"/>
          <w:sz w:val="30"/>
          <w:szCs w:val="30"/>
          <w:cs/>
        </w:rPr>
        <w:t>เกี่ยวกับการดำเนินงานของกลุ่มบริษัท</w:t>
      </w:r>
      <w:r w:rsidR="00675A68">
        <w:rPr>
          <w:rFonts w:ascii="Angsana New" w:hAnsi="Angsana New" w:hint="cs"/>
          <w:sz w:val="30"/>
          <w:szCs w:val="30"/>
          <w:cs/>
        </w:rPr>
        <w:t>และ</w:t>
      </w:r>
      <w:r w:rsidRPr="00A32147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</w:t>
      </w:r>
      <w:r w:rsidR="00911E6D" w:rsidRPr="00A32147">
        <w:rPr>
          <w:rFonts w:ascii="Angsana New" w:hAnsi="Angsana New" w:hint="cs"/>
          <w:sz w:val="30"/>
          <w:szCs w:val="30"/>
          <w:cs/>
        </w:rPr>
        <w:t>ของบริษัท</w:t>
      </w:r>
      <w:r w:rsidRPr="00A32147">
        <w:rPr>
          <w:rFonts w:ascii="Angsana New" w:hAnsi="Angsana New" w:hint="cs"/>
          <w:sz w:val="30"/>
          <w:szCs w:val="30"/>
          <w:cs/>
        </w:rPr>
        <w:t xml:space="preserve"> เมื่อนำมาถือปฏิบัติเป็นครั้งแรก</w:t>
      </w:r>
      <w:r w:rsidRPr="00A32147">
        <w:rPr>
          <w:rFonts w:ascii="Angsana New" w:hAnsi="Angsana New"/>
          <w:sz w:val="30"/>
          <w:szCs w:val="30"/>
        </w:rPr>
        <w:t xml:space="preserve"> </w:t>
      </w:r>
      <w:r w:rsidR="00675A68">
        <w:rPr>
          <w:rFonts w:ascii="Angsana New" w:hAnsi="Angsana New" w:hint="cs"/>
          <w:sz w:val="30"/>
          <w:szCs w:val="30"/>
          <w:cs/>
        </w:rPr>
        <w:t>โดย</w:t>
      </w:r>
      <w:r w:rsidRPr="00A3214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32147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A32147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A32147">
        <w:rPr>
          <w:rFonts w:ascii="Angsana New" w:hAnsi="Angsana New" w:hint="cs"/>
          <w:sz w:val="30"/>
          <w:szCs w:val="30"/>
          <w:cs/>
        </w:rPr>
        <w:t xml:space="preserve"> </w:t>
      </w:r>
      <w:r w:rsidRPr="00A32147">
        <w:rPr>
          <w:rFonts w:ascii="Angsana New" w:hAnsi="Angsana New"/>
          <w:sz w:val="30"/>
          <w:szCs w:val="30"/>
        </w:rPr>
        <w:t>1</w:t>
      </w:r>
      <w:r w:rsidRPr="00A32147">
        <w:rPr>
          <w:rFonts w:ascii="Angsana New" w:hAnsi="Angsana New"/>
          <w:sz w:val="30"/>
          <w:szCs w:val="30"/>
          <w:cs/>
        </w:rPr>
        <w:t xml:space="preserve"> มกราคม </w:t>
      </w:r>
      <w:r w:rsidRPr="00A32147">
        <w:rPr>
          <w:rFonts w:ascii="Angsana New" w:hAnsi="Angsana New"/>
          <w:sz w:val="30"/>
          <w:szCs w:val="30"/>
        </w:rPr>
        <w:t xml:space="preserve">2563 </w:t>
      </w:r>
      <w:r w:rsidRPr="00A32147">
        <w:rPr>
          <w:rFonts w:ascii="Angsana New" w:hAnsi="Angsana New" w:hint="cs"/>
          <w:sz w:val="30"/>
          <w:szCs w:val="30"/>
          <w:cs/>
        </w:rPr>
        <w:t>มีดังต่อไปนี้</w:t>
      </w:r>
      <w:r w:rsidRPr="00A32147">
        <w:rPr>
          <w:rFonts w:ascii="Angsana New" w:hAnsi="Angsana New"/>
          <w:sz w:val="30"/>
          <w:szCs w:val="30"/>
        </w:rPr>
        <w:t xml:space="preserve"> </w:t>
      </w:r>
    </w:p>
    <w:p w:rsidR="00A32147" w:rsidRPr="00A32147" w:rsidRDefault="00A32147" w:rsidP="00A321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20" w:lineRule="auto"/>
        <w:ind w:left="360"/>
        <w:jc w:val="thaiDistribute"/>
        <w:rPr>
          <w:rFonts w:ascii="Angsana New" w:hAnsi="Angsana New"/>
          <w:sz w:val="32"/>
          <w:szCs w:val="32"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3960"/>
        <w:gridCol w:w="5418"/>
      </w:tblGrid>
      <w:tr w:rsidR="002C364B" w:rsidRPr="00A32147" w:rsidTr="00251175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shd w:val="clear" w:color="auto" w:fill="D9D9D9"/>
                <w:cs/>
              </w:rPr>
            </w:pPr>
            <w:r w:rsidRPr="00A3214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418" w:type="dxa"/>
            <w:shd w:val="clear" w:color="auto" w:fill="auto"/>
            <w:vAlign w:val="bottom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A3214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C364B" w:rsidRPr="00A32147" w:rsidTr="00251175">
        <w:tc>
          <w:tcPr>
            <w:tcW w:w="3960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3214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A32147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5418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C364B" w:rsidRPr="00A32147" w:rsidTr="00251175">
        <w:tc>
          <w:tcPr>
            <w:tcW w:w="3960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A32147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418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C364B" w:rsidRPr="00A32147" w:rsidTr="00251175">
        <w:tc>
          <w:tcPr>
            <w:tcW w:w="3960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3214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A32147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5418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32147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A32147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2C364B" w:rsidRPr="00A32147" w:rsidTr="00251175">
        <w:tc>
          <w:tcPr>
            <w:tcW w:w="3960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A32147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418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C364B" w:rsidRPr="00A32147" w:rsidTr="00251175">
        <w:tc>
          <w:tcPr>
            <w:tcW w:w="3960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32147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418" w:type="dxa"/>
            <w:shd w:val="clear" w:color="auto" w:fill="auto"/>
          </w:tcPr>
          <w:p w:rsidR="002C364B" w:rsidRPr="00A32147" w:rsidRDefault="002C364B" w:rsidP="00293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2147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</w:tbl>
    <w:p w:rsidR="002C364B" w:rsidRPr="00A32147" w:rsidRDefault="002C364B" w:rsidP="00A32147">
      <w:pPr>
        <w:pStyle w:val="block"/>
        <w:spacing w:after="0" w:line="200" w:lineRule="exact"/>
        <w:ind w:left="0"/>
        <w:jc w:val="thaiDistribute"/>
        <w:rPr>
          <w:rFonts w:ascii="Angsana New" w:hAnsi="Angsana New" w:cs="Angsana New"/>
          <w:sz w:val="30"/>
          <w:szCs w:val="30"/>
          <w:lang w:val="x-none" w:eastAsia="x-none" w:bidi="th-TH"/>
        </w:rPr>
      </w:pPr>
    </w:p>
    <w:p w:rsidR="00A32147" w:rsidRPr="008B33B6" w:rsidRDefault="00A32147" w:rsidP="00A3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jc w:val="thaiDistribute"/>
        <w:rPr>
          <w:rFonts w:ascii="Angsana New" w:hAnsi="Angsana New" w:cs="Angsana New"/>
          <w:i/>
          <w:iCs/>
          <w:sz w:val="8"/>
          <w:szCs w:val="8"/>
        </w:rPr>
      </w:pPr>
    </w:p>
    <w:p w:rsidR="00D845D7" w:rsidRDefault="002C364B" w:rsidP="00B47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32147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A32147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6B5F26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</w:t>
      </w:r>
      <w:r w:rsidR="006559EB">
        <w:rPr>
          <w:rFonts w:ascii="Angsana New" w:hAnsi="Angsana New" w:cs="Angsana New" w:hint="cs"/>
          <w:i/>
          <w:iCs/>
          <w:sz w:val="30"/>
          <w:szCs w:val="30"/>
          <w:cs/>
        </w:rPr>
        <w:t>ข้อง</w:t>
      </w:r>
      <w:r w:rsidR="006B5F26">
        <w:rPr>
          <w:rFonts w:ascii="Angsana New" w:hAnsi="Angsana New" w:cs="Angsana New" w:hint="cs"/>
          <w:i/>
          <w:iCs/>
          <w:sz w:val="30"/>
          <w:szCs w:val="30"/>
          <w:cs/>
        </w:rPr>
        <w:t>กับ</w:t>
      </w:r>
      <w:r w:rsidRPr="00A32147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:rsidR="002C364B" w:rsidRPr="00A32147" w:rsidRDefault="002C364B" w:rsidP="006B5F2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3214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2C364B" w:rsidRPr="006B5F26" w:rsidRDefault="002C364B" w:rsidP="00D41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6B5F26" w:rsidRDefault="006B5F26" w:rsidP="006B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B5F2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6B5F26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6B5F26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6B5F2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6B5F26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:rsidR="006B5F26" w:rsidRDefault="006B5F26" w:rsidP="006B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6B5F26" w:rsidRPr="006B5F26" w:rsidRDefault="006B5F26" w:rsidP="006B5F2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6B5F2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6B5F2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6B5F2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6B5F26" w:rsidRPr="006B5F26" w:rsidRDefault="006B5F26" w:rsidP="006B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6B5F26" w:rsidRPr="006B5F26" w:rsidRDefault="006B5F26" w:rsidP="006B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B5F2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มาตรฐานการรายงานทางการเงินฉบับที่ </w:t>
      </w:r>
      <w:r w:rsidRPr="006B5F26">
        <w:rPr>
          <w:rFonts w:ascii="Angsana New" w:hAnsi="Angsana New"/>
          <w:sz w:val="30"/>
          <w:szCs w:val="30"/>
        </w:rPr>
        <w:t>16</w:t>
      </w:r>
      <w:r w:rsidRPr="006B5F26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6B5F26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</w:t>
      </w:r>
      <w:r w:rsidRPr="006B5F26">
        <w:rPr>
          <w:rFonts w:ascii="Angsana New" w:hAnsi="Angsana New"/>
          <w:color w:val="000000"/>
          <w:sz w:val="30"/>
          <w:szCs w:val="30"/>
        </w:rPr>
        <w:t xml:space="preserve"> </w:t>
      </w:r>
      <w:r w:rsidRPr="006B5F26">
        <w:rPr>
          <w:rFonts w:ascii="Angsana New" w:hAnsi="Angsana New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</w:t>
      </w:r>
      <w:r w:rsidRPr="006B5F26">
        <w:rPr>
          <w:rFonts w:ascii="Angsana New" w:hAnsi="Angsana New"/>
          <w:sz w:val="30"/>
          <w:szCs w:val="30"/>
          <w:cs/>
        </w:rPr>
        <w:t>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6B5F2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bookmarkStart w:id="5" w:name="_Hlk15581419"/>
      <w:bookmarkStart w:id="6" w:name="_Hlk15582558"/>
      <w:r w:rsidRPr="006B5F26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 w:rsidRPr="006B5F2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5"/>
      <w:r w:rsidRPr="006B5F26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6"/>
    </w:p>
    <w:p w:rsidR="006B5F26" w:rsidRPr="006B5F26" w:rsidRDefault="006B5F26" w:rsidP="006B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6B5F26" w:rsidRDefault="006B5F26" w:rsidP="006B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5F2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6B5F26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6B5F26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6B5F26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6B5F26" w:rsidRPr="006B5F26" w:rsidRDefault="006B5F26" w:rsidP="006B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6B5F26" w:rsidRPr="006B5F26" w:rsidRDefault="006B5F26" w:rsidP="00D41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7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6B5F26" w:rsidRPr="006B5F26" w:rsidSect="00C606BF">
      <w:pgSz w:w="11909" w:h="16834" w:code="9"/>
      <w:pgMar w:top="691" w:right="1152" w:bottom="44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2AE" w:rsidRDefault="00F962AE" w:rsidP="004956B4">
      <w:r>
        <w:separator/>
      </w:r>
    </w:p>
  </w:endnote>
  <w:endnote w:type="continuationSeparator" w:id="0">
    <w:p w:rsidR="00F962AE" w:rsidRDefault="00F962A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2AE" w:rsidRPr="006D0100" w:rsidRDefault="00F962AE" w:rsidP="006D0100">
    <w:pPr>
      <w:pStyle w:val="Footer"/>
      <w:jc w:val="center"/>
      <w:rPr>
        <w:rFonts w:ascii="Angsana New" w:hAnsi="Angsana New"/>
        <w:sz w:val="30"/>
        <w:szCs w:val="30"/>
        <w:cs/>
      </w:rPr>
    </w:pPr>
    <w:r w:rsidRPr="006D0100">
      <w:rPr>
        <w:rFonts w:ascii="Angsana New" w:hAnsi="Angsana New"/>
        <w:sz w:val="30"/>
        <w:szCs w:val="30"/>
      </w:rPr>
      <w:fldChar w:fldCharType="begin"/>
    </w:r>
    <w:r w:rsidRPr="006D0100">
      <w:rPr>
        <w:rFonts w:ascii="Angsana New" w:hAnsi="Angsana New"/>
        <w:sz w:val="30"/>
        <w:szCs w:val="30"/>
      </w:rPr>
      <w:instrText xml:space="preserve"> PAGE   \* MERGEFORMAT </w:instrText>
    </w:r>
    <w:r w:rsidRPr="006D0100">
      <w:rPr>
        <w:rFonts w:ascii="Angsana New" w:hAnsi="Angsana New"/>
        <w:sz w:val="30"/>
        <w:szCs w:val="30"/>
      </w:rPr>
      <w:fldChar w:fldCharType="separate"/>
    </w:r>
    <w:r w:rsidRPr="006D0100">
      <w:rPr>
        <w:rFonts w:ascii="Angsana New" w:hAnsi="Angsana New"/>
        <w:noProof/>
        <w:sz w:val="30"/>
        <w:szCs w:val="30"/>
      </w:rPr>
      <w:t>2</w:t>
    </w:r>
    <w:r w:rsidRPr="006D0100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2AE" w:rsidRPr="00553844" w:rsidRDefault="00F962AE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29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F962AE" w:rsidRDefault="00F962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2AE" w:rsidRPr="006D0100" w:rsidRDefault="00F962AE" w:rsidP="006D0100">
    <w:pPr>
      <w:pStyle w:val="Footer"/>
      <w:jc w:val="center"/>
      <w:rPr>
        <w:rFonts w:ascii="Angsana New" w:hAnsi="Angsana New"/>
        <w:sz w:val="30"/>
        <w:szCs w:val="30"/>
      </w:rPr>
    </w:pPr>
    <w:r w:rsidRPr="006D0100">
      <w:rPr>
        <w:rFonts w:ascii="Angsana New" w:hAnsi="Angsana New"/>
        <w:sz w:val="30"/>
        <w:szCs w:val="30"/>
      </w:rPr>
      <w:fldChar w:fldCharType="begin"/>
    </w:r>
    <w:r w:rsidRPr="006D0100">
      <w:rPr>
        <w:rFonts w:ascii="Angsana New" w:hAnsi="Angsana New"/>
        <w:sz w:val="30"/>
        <w:szCs w:val="30"/>
      </w:rPr>
      <w:instrText xml:space="preserve"> PAGE   \* MERGEFORMAT </w:instrText>
    </w:r>
    <w:r w:rsidRPr="006D0100">
      <w:rPr>
        <w:rFonts w:ascii="Angsana New" w:hAnsi="Angsana New"/>
        <w:sz w:val="30"/>
        <w:szCs w:val="30"/>
      </w:rPr>
      <w:fldChar w:fldCharType="separate"/>
    </w:r>
    <w:r w:rsidRPr="006D0100">
      <w:rPr>
        <w:rFonts w:ascii="Angsana New" w:hAnsi="Angsana New"/>
        <w:noProof/>
        <w:sz w:val="30"/>
        <w:szCs w:val="30"/>
      </w:rPr>
      <w:t>2</w:t>
    </w:r>
    <w:r w:rsidRPr="006D010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2AE" w:rsidRDefault="00F962AE" w:rsidP="004956B4">
      <w:r>
        <w:separator/>
      </w:r>
    </w:p>
  </w:footnote>
  <w:footnote w:type="continuationSeparator" w:id="0">
    <w:p w:rsidR="00F962AE" w:rsidRDefault="00F962A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2AE" w:rsidRDefault="00F962AE" w:rsidP="00F93F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:rsidR="00F962AE" w:rsidRDefault="00F962AE" w:rsidP="00505AE5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:rsidR="00F962AE" w:rsidRPr="00B755EC" w:rsidRDefault="00F962AE" w:rsidP="00505AE5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0 มิถุนายน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:rsidR="00F962AE" w:rsidRPr="00A65EF6" w:rsidRDefault="00F962AE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2AE" w:rsidRPr="00406DA7" w:rsidRDefault="00F962AE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:rsidR="00F962AE" w:rsidRPr="00406DA7" w:rsidRDefault="00F962AE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:rsidR="00F962AE" w:rsidRPr="002E2783" w:rsidRDefault="00F962AE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F962AE" w:rsidRPr="00A65EF6" w:rsidRDefault="00F962AE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31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 w:cs="Angsana New"/>
        <w:b/>
        <w:bCs/>
        <w:sz w:val="32"/>
        <w:szCs w:val="32"/>
      </w:rPr>
      <w:t>2549</w:t>
    </w:r>
  </w:p>
  <w:p w:rsidR="00F962AE" w:rsidRDefault="00F962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4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DD02F56"/>
    <w:multiLevelType w:val="hybridMultilevel"/>
    <w:tmpl w:val="5F1630BC"/>
    <w:lvl w:ilvl="0" w:tplc="C448B55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3EF4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C004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609A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402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FE7D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7EB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2A9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D62A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EA91265"/>
    <w:multiLevelType w:val="multilevel"/>
    <w:tmpl w:val="36F250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4C62F9E"/>
    <w:multiLevelType w:val="hybridMultilevel"/>
    <w:tmpl w:val="10887438"/>
    <w:lvl w:ilvl="0" w:tplc="AB74EB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3"/>
  </w:num>
  <w:num w:numId="15">
    <w:abstractNumId w:val="15"/>
  </w:num>
  <w:num w:numId="16">
    <w:abstractNumId w:val="19"/>
  </w:num>
  <w:num w:numId="17">
    <w:abstractNumId w:val="21"/>
  </w:num>
  <w:num w:numId="18">
    <w:abstractNumId w:val="16"/>
  </w:num>
  <w:num w:numId="19">
    <w:abstractNumId w:val="18"/>
  </w:num>
  <w:num w:numId="20">
    <w:abstractNumId w:val="11"/>
  </w:num>
  <w:num w:numId="21">
    <w:abstractNumId w:val="10"/>
  </w:num>
  <w:num w:numId="2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28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B0"/>
    <w:rsid w:val="00001386"/>
    <w:rsid w:val="0000189E"/>
    <w:rsid w:val="000019C7"/>
    <w:rsid w:val="000020A3"/>
    <w:rsid w:val="00002354"/>
    <w:rsid w:val="000024BB"/>
    <w:rsid w:val="0000260E"/>
    <w:rsid w:val="00002E6E"/>
    <w:rsid w:val="0000325F"/>
    <w:rsid w:val="000035C5"/>
    <w:rsid w:val="00003BF5"/>
    <w:rsid w:val="00005754"/>
    <w:rsid w:val="0000598A"/>
    <w:rsid w:val="000067EA"/>
    <w:rsid w:val="00006CB7"/>
    <w:rsid w:val="00006EA8"/>
    <w:rsid w:val="00007B0D"/>
    <w:rsid w:val="00010F6F"/>
    <w:rsid w:val="000115C7"/>
    <w:rsid w:val="000117D5"/>
    <w:rsid w:val="00011902"/>
    <w:rsid w:val="00011D6F"/>
    <w:rsid w:val="000128E4"/>
    <w:rsid w:val="00013356"/>
    <w:rsid w:val="0001388D"/>
    <w:rsid w:val="000139ED"/>
    <w:rsid w:val="00013CC3"/>
    <w:rsid w:val="00015EBC"/>
    <w:rsid w:val="00015FE5"/>
    <w:rsid w:val="00016556"/>
    <w:rsid w:val="000166BF"/>
    <w:rsid w:val="00016DFA"/>
    <w:rsid w:val="00016EDD"/>
    <w:rsid w:val="00017083"/>
    <w:rsid w:val="0001741F"/>
    <w:rsid w:val="00017AFD"/>
    <w:rsid w:val="00017D9D"/>
    <w:rsid w:val="00017FE0"/>
    <w:rsid w:val="000208B0"/>
    <w:rsid w:val="000209D5"/>
    <w:rsid w:val="000217CE"/>
    <w:rsid w:val="00021B6C"/>
    <w:rsid w:val="0002275D"/>
    <w:rsid w:val="00022964"/>
    <w:rsid w:val="000229B0"/>
    <w:rsid w:val="00023E11"/>
    <w:rsid w:val="000241A5"/>
    <w:rsid w:val="0002460E"/>
    <w:rsid w:val="000246AA"/>
    <w:rsid w:val="000251B2"/>
    <w:rsid w:val="00025C34"/>
    <w:rsid w:val="00025DB7"/>
    <w:rsid w:val="00026473"/>
    <w:rsid w:val="000301D2"/>
    <w:rsid w:val="00030B93"/>
    <w:rsid w:val="00030C38"/>
    <w:rsid w:val="00030F16"/>
    <w:rsid w:val="0003147E"/>
    <w:rsid w:val="00031A09"/>
    <w:rsid w:val="00031E1B"/>
    <w:rsid w:val="0003239E"/>
    <w:rsid w:val="000323B8"/>
    <w:rsid w:val="00032713"/>
    <w:rsid w:val="00033075"/>
    <w:rsid w:val="0003337D"/>
    <w:rsid w:val="0003380D"/>
    <w:rsid w:val="000339B8"/>
    <w:rsid w:val="00033E6A"/>
    <w:rsid w:val="000347F7"/>
    <w:rsid w:val="00034E21"/>
    <w:rsid w:val="000358DB"/>
    <w:rsid w:val="00035AA5"/>
    <w:rsid w:val="00035E55"/>
    <w:rsid w:val="00035ECC"/>
    <w:rsid w:val="00036016"/>
    <w:rsid w:val="0003607B"/>
    <w:rsid w:val="00036350"/>
    <w:rsid w:val="00037006"/>
    <w:rsid w:val="000374B2"/>
    <w:rsid w:val="000376C3"/>
    <w:rsid w:val="00037738"/>
    <w:rsid w:val="00037B04"/>
    <w:rsid w:val="00040536"/>
    <w:rsid w:val="00040A6E"/>
    <w:rsid w:val="000411D1"/>
    <w:rsid w:val="000411DD"/>
    <w:rsid w:val="00042564"/>
    <w:rsid w:val="00042835"/>
    <w:rsid w:val="00042A9F"/>
    <w:rsid w:val="00042ECD"/>
    <w:rsid w:val="00043076"/>
    <w:rsid w:val="00043D08"/>
    <w:rsid w:val="00043DE3"/>
    <w:rsid w:val="00043E11"/>
    <w:rsid w:val="000444F4"/>
    <w:rsid w:val="00045718"/>
    <w:rsid w:val="00045D3C"/>
    <w:rsid w:val="00046CF1"/>
    <w:rsid w:val="00046CF5"/>
    <w:rsid w:val="00046EFA"/>
    <w:rsid w:val="00047143"/>
    <w:rsid w:val="0004760F"/>
    <w:rsid w:val="00047953"/>
    <w:rsid w:val="000479F8"/>
    <w:rsid w:val="00047D14"/>
    <w:rsid w:val="00050254"/>
    <w:rsid w:val="0005054B"/>
    <w:rsid w:val="000509FB"/>
    <w:rsid w:val="00050A00"/>
    <w:rsid w:val="00050ED5"/>
    <w:rsid w:val="000511AA"/>
    <w:rsid w:val="00051245"/>
    <w:rsid w:val="00051448"/>
    <w:rsid w:val="00051BA5"/>
    <w:rsid w:val="00051DE7"/>
    <w:rsid w:val="00052D8D"/>
    <w:rsid w:val="00054082"/>
    <w:rsid w:val="00054118"/>
    <w:rsid w:val="000542CF"/>
    <w:rsid w:val="000546CC"/>
    <w:rsid w:val="000546D0"/>
    <w:rsid w:val="000557F1"/>
    <w:rsid w:val="00055960"/>
    <w:rsid w:val="00055AED"/>
    <w:rsid w:val="00055C1D"/>
    <w:rsid w:val="00055D63"/>
    <w:rsid w:val="000567FA"/>
    <w:rsid w:val="00056FBB"/>
    <w:rsid w:val="000574DA"/>
    <w:rsid w:val="00057A9F"/>
    <w:rsid w:val="000602BF"/>
    <w:rsid w:val="000604AB"/>
    <w:rsid w:val="0006088D"/>
    <w:rsid w:val="00060AFE"/>
    <w:rsid w:val="000615D9"/>
    <w:rsid w:val="00061FAE"/>
    <w:rsid w:val="00062018"/>
    <w:rsid w:val="000620F1"/>
    <w:rsid w:val="000622B0"/>
    <w:rsid w:val="000627FA"/>
    <w:rsid w:val="0006325D"/>
    <w:rsid w:val="0006372F"/>
    <w:rsid w:val="0006385D"/>
    <w:rsid w:val="00063913"/>
    <w:rsid w:val="00064291"/>
    <w:rsid w:val="00064598"/>
    <w:rsid w:val="000646A7"/>
    <w:rsid w:val="00064A25"/>
    <w:rsid w:val="00064A87"/>
    <w:rsid w:val="00064C1D"/>
    <w:rsid w:val="000651DF"/>
    <w:rsid w:val="000655AA"/>
    <w:rsid w:val="000656E1"/>
    <w:rsid w:val="00065C80"/>
    <w:rsid w:val="00066456"/>
    <w:rsid w:val="00066C93"/>
    <w:rsid w:val="00066E02"/>
    <w:rsid w:val="00067502"/>
    <w:rsid w:val="00067807"/>
    <w:rsid w:val="00067D22"/>
    <w:rsid w:val="000707AB"/>
    <w:rsid w:val="0007090D"/>
    <w:rsid w:val="00070A5A"/>
    <w:rsid w:val="00070EE3"/>
    <w:rsid w:val="0007195B"/>
    <w:rsid w:val="00071A52"/>
    <w:rsid w:val="00071A9B"/>
    <w:rsid w:val="00071DAF"/>
    <w:rsid w:val="00071E86"/>
    <w:rsid w:val="000720A2"/>
    <w:rsid w:val="0007262D"/>
    <w:rsid w:val="00072882"/>
    <w:rsid w:val="00072A07"/>
    <w:rsid w:val="00072CEB"/>
    <w:rsid w:val="000730CF"/>
    <w:rsid w:val="000733C5"/>
    <w:rsid w:val="00073A84"/>
    <w:rsid w:val="00073DFD"/>
    <w:rsid w:val="000744FA"/>
    <w:rsid w:val="000746E6"/>
    <w:rsid w:val="0007509B"/>
    <w:rsid w:val="000751B4"/>
    <w:rsid w:val="000754D3"/>
    <w:rsid w:val="00075D1B"/>
    <w:rsid w:val="0007673F"/>
    <w:rsid w:val="00076882"/>
    <w:rsid w:val="00076BD5"/>
    <w:rsid w:val="0007719F"/>
    <w:rsid w:val="0007722B"/>
    <w:rsid w:val="0007788F"/>
    <w:rsid w:val="000802D8"/>
    <w:rsid w:val="0008064F"/>
    <w:rsid w:val="0008091F"/>
    <w:rsid w:val="0008093E"/>
    <w:rsid w:val="00080951"/>
    <w:rsid w:val="00080C6B"/>
    <w:rsid w:val="000814EA"/>
    <w:rsid w:val="000818EA"/>
    <w:rsid w:val="00081E66"/>
    <w:rsid w:val="000824B2"/>
    <w:rsid w:val="00082617"/>
    <w:rsid w:val="000829ED"/>
    <w:rsid w:val="00082F02"/>
    <w:rsid w:val="0008356D"/>
    <w:rsid w:val="000835AA"/>
    <w:rsid w:val="00083A5C"/>
    <w:rsid w:val="00083D2B"/>
    <w:rsid w:val="0008473C"/>
    <w:rsid w:val="00084C37"/>
    <w:rsid w:val="000850FA"/>
    <w:rsid w:val="00085139"/>
    <w:rsid w:val="000857D6"/>
    <w:rsid w:val="00085E2E"/>
    <w:rsid w:val="00086020"/>
    <w:rsid w:val="00086493"/>
    <w:rsid w:val="000865C6"/>
    <w:rsid w:val="00086CF8"/>
    <w:rsid w:val="00086F05"/>
    <w:rsid w:val="000871C6"/>
    <w:rsid w:val="00087C94"/>
    <w:rsid w:val="00087C9A"/>
    <w:rsid w:val="00087F52"/>
    <w:rsid w:val="0009090A"/>
    <w:rsid w:val="00091012"/>
    <w:rsid w:val="000910F1"/>
    <w:rsid w:val="00091BA6"/>
    <w:rsid w:val="00092DB4"/>
    <w:rsid w:val="00092DE2"/>
    <w:rsid w:val="0009301E"/>
    <w:rsid w:val="00093518"/>
    <w:rsid w:val="00093F94"/>
    <w:rsid w:val="0009449F"/>
    <w:rsid w:val="00094B7D"/>
    <w:rsid w:val="00095B60"/>
    <w:rsid w:val="0009744D"/>
    <w:rsid w:val="0009756E"/>
    <w:rsid w:val="000977BB"/>
    <w:rsid w:val="00097C35"/>
    <w:rsid w:val="000A023B"/>
    <w:rsid w:val="000A07C2"/>
    <w:rsid w:val="000A0CB9"/>
    <w:rsid w:val="000A1096"/>
    <w:rsid w:val="000A114E"/>
    <w:rsid w:val="000A195D"/>
    <w:rsid w:val="000A2230"/>
    <w:rsid w:val="000A2E14"/>
    <w:rsid w:val="000A3372"/>
    <w:rsid w:val="000A3A8F"/>
    <w:rsid w:val="000A3C37"/>
    <w:rsid w:val="000A41CC"/>
    <w:rsid w:val="000A453C"/>
    <w:rsid w:val="000A4A52"/>
    <w:rsid w:val="000A540D"/>
    <w:rsid w:val="000A54B0"/>
    <w:rsid w:val="000A5989"/>
    <w:rsid w:val="000A5B0C"/>
    <w:rsid w:val="000A5E2E"/>
    <w:rsid w:val="000A65DC"/>
    <w:rsid w:val="000A670C"/>
    <w:rsid w:val="000A6AB3"/>
    <w:rsid w:val="000A6C35"/>
    <w:rsid w:val="000A717A"/>
    <w:rsid w:val="000B05E8"/>
    <w:rsid w:val="000B067D"/>
    <w:rsid w:val="000B0E74"/>
    <w:rsid w:val="000B1A92"/>
    <w:rsid w:val="000B1B44"/>
    <w:rsid w:val="000B1B4D"/>
    <w:rsid w:val="000B1F39"/>
    <w:rsid w:val="000B2289"/>
    <w:rsid w:val="000B2649"/>
    <w:rsid w:val="000B321E"/>
    <w:rsid w:val="000B3695"/>
    <w:rsid w:val="000B3C38"/>
    <w:rsid w:val="000B4055"/>
    <w:rsid w:val="000B47B9"/>
    <w:rsid w:val="000B4CAC"/>
    <w:rsid w:val="000B525F"/>
    <w:rsid w:val="000B5904"/>
    <w:rsid w:val="000B5A57"/>
    <w:rsid w:val="000B65AA"/>
    <w:rsid w:val="000B686F"/>
    <w:rsid w:val="000B7097"/>
    <w:rsid w:val="000B74AA"/>
    <w:rsid w:val="000B789D"/>
    <w:rsid w:val="000B78AD"/>
    <w:rsid w:val="000B7A60"/>
    <w:rsid w:val="000B7B06"/>
    <w:rsid w:val="000C0696"/>
    <w:rsid w:val="000C07C2"/>
    <w:rsid w:val="000C0946"/>
    <w:rsid w:val="000C09B1"/>
    <w:rsid w:val="000C1CA3"/>
    <w:rsid w:val="000C250F"/>
    <w:rsid w:val="000C27C3"/>
    <w:rsid w:val="000C2868"/>
    <w:rsid w:val="000C2A04"/>
    <w:rsid w:val="000C2E7C"/>
    <w:rsid w:val="000C3312"/>
    <w:rsid w:val="000C384D"/>
    <w:rsid w:val="000C3A16"/>
    <w:rsid w:val="000C3F87"/>
    <w:rsid w:val="000C4106"/>
    <w:rsid w:val="000C4A31"/>
    <w:rsid w:val="000C4D46"/>
    <w:rsid w:val="000C582D"/>
    <w:rsid w:val="000C5E50"/>
    <w:rsid w:val="000C5EA8"/>
    <w:rsid w:val="000C65A5"/>
    <w:rsid w:val="000C66A9"/>
    <w:rsid w:val="000C681B"/>
    <w:rsid w:val="000C6C59"/>
    <w:rsid w:val="000C6D34"/>
    <w:rsid w:val="000C7315"/>
    <w:rsid w:val="000C7485"/>
    <w:rsid w:val="000C74E8"/>
    <w:rsid w:val="000D008C"/>
    <w:rsid w:val="000D048B"/>
    <w:rsid w:val="000D119D"/>
    <w:rsid w:val="000D15B7"/>
    <w:rsid w:val="000D1774"/>
    <w:rsid w:val="000D1814"/>
    <w:rsid w:val="000D1AB9"/>
    <w:rsid w:val="000D1B87"/>
    <w:rsid w:val="000D1D63"/>
    <w:rsid w:val="000D212C"/>
    <w:rsid w:val="000D24AE"/>
    <w:rsid w:val="000D34EF"/>
    <w:rsid w:val="000D3EAB"/>
    <w:rsid w:val="000D4097"/>
    <w:rsid w:val="000D41FB"/>
    <w:rsid w:val="000D428C"/>
    <w:rsid w:val="000D48DB"/>
    <w:rsid w:val="000D4F53"/>
    <w:rsid w:val="000D5CEE"/>
    <w:rsid w:val="000D60F1"/>
    <w:rsid w:val="000D6A75"/>
    <w:rsid w:val="000D79DC"/>
    <w:rsid w:val="000E06E7"/>
    <w:rsid w:val="000E082F"/>
    <w:rsid w:val="000E0D72"/>
    <w:rsid w:val="000E153B"/>
    <w:rsid w:val="000E164C"/>
    <w:rsid w:val="000E20B6"/>
    <w:rsid w:val="000E2820"/>
    <w:rsid w:val="000E2E74"/>
    <w:rsid w:val="000E38E4"/>
    <w:rsid w:val="000E3B9F"/>
    <w:rsid w:val="000E48A6"/>
    <w:rsid w:val="000E5368"/>
    <w:rsid w:val="000E579F"/>
    <w:rsid w:val="000E58BE"/>
    <w:rsid w:val="000E5977"/>
    <w:rsid w:val="000E5E40"/>
    <w:rsid w:val="000E68BB"/>
    <w:rsid w:val="000E68D5"/>
    <w:rsid w:val="000E6CEA"/>
    <w:rsid w:val="000E6EF8"/>
    <w:rsid w:val="000E746C"/>
    <w:rsid w:val="000E74E0"/>
    <w:rsid w:val="000E7E13"/>
    <w:rsid w:val="000E7EAF"/>
    <w:rsid w:val="000E7FB0"/>
    <w:rsid w:val="000F0A19"/>
    <w:rsid w:val="000F0E7D"/>
    <w:rsid w:val="000F1D59"/>
    <w:rsid w:val="000F1F86"/>
    <w:rsid w:val="000F2B79"/>
    <w:rsid w:val="000F2E5F"/>
    <w:rsid w:val="000F3060"/>
    <w:rsid w:val="000F3191"/>
    <w:rsid w:val="000F31D2"/>
    <w:rsid w:val="000F3369"/>
    <w:rsid w:val="000F37A7"/>
    <w:rsid w:val="000F406B"/>
    <w:rsid w:val="000F411B"/>
    <w:rsid w:val="000F45B3"/>
    <w:rsid w:val="000F4F97"/>
    <w:rsid w:val="000F5658"/>
    <w:rsid w:val="000F606A"/>
    <w:rsid w:val="000F6218"/>
    <w:rsid w:val="000F6274"/>
    <w:rsid w:val="000F6CBE"/>
    <w:rsid w:val="0010017D"/>
    <w:rsid w:val="001008FA"/>
    <w:rsid w:val="001012FE"/>
    <w:rsid w:val="00101F99"/>
    <w:rsid w:val="001024A7"/>
    <w:rsid w:val="00102911"/>
    <w:rsid w:val="00102A9B"/>
    <w:rsid w:val="001034AA"/>
    <w:rsid w:val="00103A30"/>
    <w:rsid w:val="0010414B"/>
    <w:rsid w:val="00104528"/>
    <w:rsid w:val="00104B0C"/>
    <w:rsid w:val="00104EA2"/>
    <w:rsid w:val="001051A0"/>
    <w:rsid w:val="001052C0"/>
    <w:rsid w:val="00105A94"/>
    <w:rsid w:val="00105CB6"/>
    <w:rsid w:val="00106526"/>
    <w:rsid w:val="00106FF3"/>
    <w:rsid w:val="001072F9"/>
    <w:rsid w:val="00107314"/>
    <w:rsid w:val="0010748C"/>
    <w:rsid w:val="0010750C"/>
    <w:rsid w:val="00107788"/>
    <w:rsid w:val="001077C4"/>
    <w:rsid w:val="00107B90"/>
    <w:rsid w:val="00107C28"/>
    <w:rsid w:val="00107DDB"/>
    <w:rsid w:val="001108D3"/>
    <w:rsid w:val="00110EF7"/>
    <w:rsid w:val="00110FCB"/>
    <w:rsid w:val="00111DD2"/>
    <w:rsid w:val="00111F58"/>
    <w:rsid w:val="00112281"/>
    <w:rsid w:val="00112903"/>
    <w:rsid w:val="00112A20"/>
    <w:rsid w:val="00112C51"/>
    <w:rsid w:val="00112E81"/>
    <w:rsid w:val="001148F2"/>
    <w:rsid w:val="001153C1"/>
    <w:rsid w:val="001161D1"/>
    <w:rsid w:val="0011747F"/>
    <w:rsid w:val="001174A5"/>
    <w:rsid w:val="00117FF0"/>
    <w:rsid w:val="00120302"/>
    <w:rsid w:val="00120992"/>
    <w:rsid w:val="00120B1A"/>
    <w:rsid w:val="001232B7"/>
    <w:rsid w:val="00123466"/>
    <w:rsid w:val="00123501"/>
    <w:rsid w:val="00123A97"/>
    <w:rsid w:val="00123B16"/>
    <w:rsid w:val="00124623"/>
    <w:rsid w:val="001249E8"/>
    <w:rsid w:val="001254D6"/>
    <w:rsid w:val="001256EA"/>
    <w:rsid w:val="00125D21"/>
    <w:rsid w:val="00126233"/>
    <w:rsid w:val="00126C10"/>
    <w:rsid w:val="00126C9D"/>
    <w:rsid w:val="0012702F"/>
    <w:rsid w:val="00127299"/>
    <w:rsid w:val="00127C9A"/>
    <w:rsid w:val="00130E23"/>
    <w:rsid w:val="00130F68"/>
    <w:rsid w:val="00131479"/>
    <w:rsid w:val="00131542"/>
    <w:rsid w:val="00132190"/>
    <w:rsid w:val="00132296"/>
    <w:rsid w:val="001327F7"/>
    <w:rsid w:val="00132A5C"/>
    <w:rsid w:val="00133143"/>
    <w:rsid w:val="0013336A"/>
    <w:rsid w:val="00133444"/>
    <w:rsid w:val="001335FD"/>
    <w:rsid w:val="00133A76"/>
    <w:rsid w:val="00134237"/>
    <w:rsid w:val="00134420"/>
    <w:rsid w:val="0013458B"/>
    <w:rsid w:val="00134A68"/>
    <w:rsid w:val="00134D81"/>
    <w:rsid w:val="00135187"/>
    <w:rsid w:val="001351E3"/>
    <w:rsid w:val="00135AD2"/>
    <w:rsid w:val="001366DC"/>
    <w:rsid w:val="001366F0"/>
    <w:rsid w:val="0013676B"/>
    <w:rsid w:val="001376B4"/>
    <w:rsid w:val="00137A90"/>
    <w:rsid w:val="00137CCD"/>
    <w:rsid w:val="00137ED7"/>
    <w:rsid w:val="001404B8"/>
    <w:rsid w:val="00140C10"/>
    <w:rsid w:val="00140FB7"/>
    <w:rsid w:val="00141346"/>
    <w:rsid w:val="00141D9A"/>
    <w:rsid w:val="00142117"/>
    <w:rsid w:val="001422E0"/>
    <w:rsid w:val="00142A7D"/>
    <w:rsid w:val="0014403C"/>
    <w:rsid w:val="00144632"/>
    <w:rsid w:val="001455B6"/>
    <w:rsid w:val="001455D3"/>
    <w:rsid w:val="001458A7"/>
    <w:rsid w:val="00146187"/>
    <w:rsid w:val="001461DC"/>
    <w:rsid w:val="00146BF8"/>
    <w:rsid w:val="00146C88"/>
    <w:rsid w:val="00146FA4"/>
    <w:rsid w:val="001471DE"/>
    <w:rsid w:val="001472BD"/>
    <w:rsid w:val="001478C2"/>
    <w:rsid w:val="00147C2A"/>
    <w:rsid w:val="0015017C"/>
    <w:rsid w:val="00150196"/>
    <w:rsid w:val="00150738"/>
    <w:rsid w:val="00150A2B"/>
    <w:rsid w:val="00150CCB"/>
    <w:rsid w:val="00150FC1"/>
    <w:rsid w:val="001511D0"/>
    <w:rsid w:val="00151876"/>
    <w:rsid w:val="00151C7C"/>
    <w:rsid w:val="00151D84"/>
    <w:rsid w:val="00152B69"/>
    <w:rsid w:val="001536A9"/>
    <w:rsid w:val="00154055"/>
    <w:rsid w:val="00154468"/>
    <w:rsid w:val="00154BBE"/>
    <w:rsid w:val="00154F5D"/>
    <w:rsid w:val="0015506F"/>
    <w:rsid w:val="001553E3"/>
    <w:rsid w:val="001555D6"/>
    <w:rsid w:val="00156E9B"/>
    <w:rsid w:val="001570EB"/>
    <w:rsid w:val="00157325"/>
    <w:rsid w:val="0015797C"/>
    <w:rsid w:val="0015799B"/>
    <w:rsid w:val="00157B67"/>
    <w:rsid w:val="00157BB8"/>
    <w:rsid w:val="00160107"/>
    <w:rsid w:val="00160114"/>
    <w:rsid w:val="0016012B"/>
    <w:rsid w:val="00160852"/>
    <w:rsid w:val="00160CDD"/>
    <w:rsid w:val="00160E84"/>
    <w:rsid w:val="00160FCF"/>
    <w:rsid w:val="00161335"/>
    <w:rsid w:val="001615AC"/>
    <w:rsid w:val="001616E2"/>
    <w:rsid w:val="00161A9E"/>
    <w:rsid w:val="00161D24"/>
    <w:rsid w:val="001620C9"/>
    <w:rsid w:val="00162114"/>
    <w:rsid w:val="001623D4"/>
    <w:rsid w:val="0016262C"/>
    <w:rsid w:val="00164C0C"/>
    <w:rsid w:val="00164E46"/>
    <w:rsid w:val="0016546E"/>
    <w:rsid w:val="001656E6"/>
    <w:rsid w:val="001661F6"/>
    <w:rsid w:val="00166673"/>
    <w:rsid w:val="0016708A"/>
    <w:rsid w:val="0016711F"/>
    <w:rsid w:val="00167C51"/>
    <w:rsid w:val="00167F3D"/>
    <w:rsid w:val="001703B0"/>
    <w:rsid w:val="0017099D"/>
    <w:rsid w:val="00170C09"/>
    <w:rsid w:val="00170F1C"/>
    <w:rsid w:val="001710A3"/>
    <w:rsid w:val="00171CAF"/>
    <w:rsid w:val="00171D05"/>
    <w:rsid w:val="00171D75"/>
    <w:rsid w:val="00171DAA"/>
    <w:rsid w:val="00171E80"/>
    <w:rsid w:val="00172239"/>
    <w:rsid w:val="00172B37"/>
    <w:rsid w:val="001731EE"/>
    <w:rsid w:val="001733A0"/>
    <w:rsid w:val="00173D00"/>
    <w:rsid w:val="00173F05"/>
    <w:rsid w:val="00174DDA"/>
    <w:rsid w:val="00174E25"/>
    <w:rsid w:val="0017620C"/>
    <w:rsid w:val="001762F1"/>
    <w:rsid w:val="00176362"/>
    <w:rsid w:val="00176837"/>
    <w:rsid w:val="00176E6A"/>
    <w:rsid w:val="00177277"/>
    <w:rsid w:val="0017740B"/>
    <w:rsid w:val="00177B7F"/>
    <w:rsid w:val="00177DAB"/>
    <w:rsid w:val="00177FF2"/>
    <w:rsid w:val="001801A0"/>
    <w:rsid w:val="001805A7"/>
    <w:rsid w:val="001808C6"/>
    <w:rsid w:val="0018159A"/>
    <w:rsid w:val="001817CB"/>
    <w:rsid w:val="0018244F"/>
    <w:rsid w:val="001829C5"/>
    <w:rsid w:val="00183199"/>
    <w:rsid w:val="001831D4"/>
    <w:rsid w:val="001833FE"/>
    <w:rsid w:val="0018342E"/>
    <w:rsid w:val="00183906"/>
    <w:rsid w:val="00183F7E"/>
    <w:rsid w:val="001846BA"/>
    <w:rsid w:val="00184878"/>
    <w:rsid w:val="00184DF0"/>
    <w:rsid w:val="00184E0C"/>
    <w:rsid w:val="001853ED"/>
    <w:rsid w:val="001853F3"/>
    <w:rsid w:val="001854F3"/>
    <w:rsid w:val="00185BC0"/>
    <w:rsid w:val="00186164"/>
    <w:rsid w:val="00186CED"/>
    <w:rsid w:val="001873FA"/>
    <w:rsid w:val="00187796"/>
    <w:rsid w:val="0019029E"/>
    <w:rsid w:val="00190BBC"/>
    <w:rsid w:val="00190ED2"/>
    <w:rsid w:val="00191529"/>
    <w:rsid w:val="001915A5"/>
    <w:rsid w:val="00191B63"/>
    <w:rsid w:val="00192018"/>
    <w:rsid w:val="00192266"/>
    <w:rsid w:val="00192398"/>
    <w:rsid w:val="00192BA2"/>
    <w:rsid w:val="00192DE7"/>
    <w:rsid w:val="0019312C"/>
    <w:rsid w:val="0019338D"/>
    <w:rsid w:val="001938AD"/>
    <w:rsid w:val="001942D5"/>
    <w:rsid w:val="001943B2"/>
    <w:rsid w:val="00194B3C"/>
    <w:rsid w:val="00194BD3"/>
    <w:rsid w:val="00195293"/>
    <w:rsid w:val="001954A4"/>
    <w:rsid w:val="00195A28"/>
    <w:rsid w:val="00195BBD"/>
    <w:rsid w:val="001962E8"/>
    <w:rsid w:val="001967DE"/>
    <w:rsid w:val="00197256"/>
    <w:rsid w:val="001972A1"/>
    <w:rsid w:val="00197460"/>
    <w:rsid w:val="00197867"/>
    <w:rsid w:val="00197EC9"/>
    <w:rsid w:val="00197F31"/>
    <w:rsid w:val="001A032E"/>
    <w:rsid w:val="001A0417"/>
    <w:rsid w:val="001A04C7"/>
    <w:rsid w:val="001A0BB9"/>
    <w:rsid w:val="001A1AD9"/>
    <w:rsid w:val="001A2081"/>
    <w:rsid w:val="001A2331"/>
    <w:rsid w:val="001A28C3"/>
    <w:rsid w:val="001A30AB"/>
    <w:rsid w:val="001A325E"/>
    <w:rsid w:val="001A348A"/>
    <w:rsid w:val="001A3552"/>
    <w:rsid w:val="001A3C18"/>
    <w:rsid w:val="001A41A2"/>
    <w:rsid w:val="001A4270"/>
    <w:rsid w:val="001A4413"/>
    <w:rsid w:val="001A4A7F"/>
    <w:rsid w:val="001A5104"/>
    <w:rsid w:val="001A5C80"/>
    <w:rsid w:val="001A5EB3"/>
    <w:rsid w:val="001A7328"/>
    <w:rsid w:val="001A744C"/>
    <w:rsid w:val="001A788A"/>
    <w:rsid w:val="001B06EC"/>
    <w:rsid w:val="001B0ABD"/>
    <w:rsid w:val="001B0C5E"/>
    <w:rsid w:val="001B1491"/>
    <w:rsid w:val="001B1C98"/>
    <w:rsid w:val="001B25B0"/>
    <w:rsid w:val="001B2CEA"/>
    <w:rsid w:val="001B2F76"/>
    <w:rsid w:val="001B30B9"/>
    <w:rsid w:val="001B337F"/>
    <w:rsid w:val="001B37E8"/>
    <w:rsid w:val="001B3FEE"/>
    <w:rsid w:val="001B5DC8"/>
    <w:rsid w:val="001B5F90"/>
    <w:rsid w:val="001B6335"/>
    <w:rsid w:val="001B6F32"/>
    <w:rsid w:val="001B78A4"/>
    <w:rsid w:val="001C0A81"/>
    <w:rsid w:val="001C0E9B"/>
    <w:rsid w:val="001C1152"/>
    <w:rsid w:val="001C14E2"/>
    <w:rsid w:val="001C1562"/>
    <w:rsid w:val="001C16DA"/>
    <w:rsid w:val="001C1E63"/>
    <w:rsid w:val="001C2373"/>
    <w:rsid w:val="001C290F"/>
    <w:rsid w:val="001C371E"/>
    <w:rsid w:val="001C445F"/>
    <w:rsid w:val="001C4685"/>
    <w:rsid w:val="001C48B9"/>
    <w:rsid w:val="001C493F"/>
    <w:rsid w:val="001C4C90"/>
    <w:rsid w:val="001C4E4D"/>
    <w:rsid w:val="001C5564"/>
    <w:rsid w:val="001C5821"/>
    <w:rsid w:val="001C5E19"/>
    <w:rsid w:val="001C612D"/>
    <w:rsid w:val="001C6207"/>
    <w:rsid w:val="001C697B"/>
    <w:rsid w:val="001C6AAF"/>
    <w:rsid w:val="001C78A0"/>
    <w:rsid w:val="001C7C61"/>
    <w:rsid w:val="001C7DF8"/>
    <w:rsid w:val="001C7E9D"/>
    <w:rsid w:val="001D03FA"/>
    <w:rsid w:val="001D0562"/>
    <w:rsid w:val="001D0899"/>
    <w:rsid w:val="001D140B"/>
    <w:rsid w:val="001D231E"/>
    <w:rsid w:val="001D26BB"/>
    <w:rsid w:val="001D2C35"/>
    <w:rsid w:val="001D3706"/>
    <w:rsid w:val="001D3B53"/>
    <w:rsid w:val="001D3E7B"/>
    <w:rsid w:val="001D4635"/>
    <w:rsid w:val="001D5853"/>
    <w:rsid w:val="001D64D0"/>
    <w:rsid w:val="001D6BC4"/>
    <w:rsid w:val="001D6D9A"/>
    <w:rsid w:val="001D6FCC"/>
    <w:rsid w:val="001D7310"/>
    <w:rsid w:val="001D7728"/>
    <w:rsid w:val="001D7C08"/>
    <w:rsid w:val="001E03F2"/>
    <w:rsid w:val="001E0A62"/>
    <w:rsid w:val="001E18AB"/>
    <w:rsid w:val="001E1AA2"/>
    <w:rsid w:val="001E1C75"/>
    <w:rsid w:val="001E20CE"/>
    <w:rsid w:val="001E2672"/>
    <w:rsid w:val="001E3D6B"/>
    <w:rsid w:val="001E3E06"/>
    <w:rsid w:val="001E3E26"/>
    <w:rsid w:val="001E4C89"/>
    <w:rsid w:val="001E4F3B"/>
    <w:rsid w:val="001E4FBC"/>
    <w:rsid w:val="001E592A"/>
    <w:rsid w:val="001E60FD"/>
    <w:rsid w:val="001E6CA3"/>
    <w:rsid w:val="001E75C6"/>
    <w:rsid w:val="001E789C"/>
    <w:rsid w:val="001E7D86"/>
    <w:rsid w:val="001F0293"/>
    <w:rsid w:val="001F02EF"/>
    <w:rsid w:val="001F096F"/>
    <w:rsid w:val="001F0B27"/>
    <w:rsid w:val="001F0E79"/>
    <w:rsid w:val="001F0FD7"/>
    <w:rsid w:val="001F0FE3"/>
    <w:rsid w:val="001F1A7B"/>
    <w:rsid w:val="001F1C62"/>
    <w:rsid w:val="001F3E9F"/>
    <w:rsid w:val="001F429E"/>
    <w:rsid w:val="001F4A05"/>
    <w:rsid w:val="001F50FA"/>
    <w:rsid w:val="001F57CF"/>
    <w:rsid w:val="001F5975"/>
    <w:rsid w:val="001F5C62"/>
    <w:rsid w:val="001F600D"/>
    <w:rsid w:val="001F610E"/>
    <w:rsid w:val="001F6311"/>
    <w:rsid w:val="001F669A"/>
    <w:rsid w:val="001F6FF4"/>
    <w:rsid w:val="001F74F5"/>
    <w:rsid w:val="002006A9"/>
    <w:rsid w:val="00200793"/>
    <w:rsid w:val="00200B9B"/>
    <w:rsid w:val="0020178D"/>
    <w:rsid w:val="00201953"/>
    <w:rsid w:val="00202650"/>
    <w:rsid w:val="002026FC"/>
    <w:rsid w:val="00202FB4"/>
    <w:rsid w:val="00203AEB"/>
    <w:rsid w:val="002040F7"/>
    <w:rsid w:val="00204B6D"/>
    <w:rsid w:val="00204D9D"/>
    <w:rsid w:val="00204EA0"/>
    <w:rsid w:val="00204F22"/>
    <w:rsid w:val="00204F23"/>
    <w:rsid w:val="00205549"/>
    <w:rsid w:val="0020569D"/>
    <w:rsid w:val="00205856"/>
    <w:rsid w:val="002058C4"/>
    <w:rsid w:val="00205CD7"/>
    <w:rsid w:val="00205D06"/>
    <w:rsid w:val="0020731A"/>
    <w:rsid w:val="00207A73"/>
    <w:rsid w:val="0021056F"/>
    <w:rsid w:val="00210FB4"/>
    <w:rsid w:val="00211566"/>
    <w:rsid w:val="00211981"/>
    <w:rsid w:val="00211E97"/>
    <w:rsid w:val="00212167"/>
    <w:rsid w:val="002137E7"/>
    <w:rsid w:val="00213D42"/>
    <w:rsid w:val="002149D8"/>
    <w:rsid w:val="00215568"/>
    <w:rsid w:val="0021580B"/>
    <w:rsid w:val="0021584F"/>
    <w:rsid w:val="00215EB8"/>
    <w:rsid w:val="00216BA2"/>
    <w:rsid w:val="00217029"/>
    <w:rsid w:val="00217072"/>
    <w:rsid w:val="00217432"/>
    <w:rsid w:val="00217F75"/>
    <w:rsid w:val="00220A96"/>
    <w:rsid w:val="00220E27"/>
    <w:rsid w:val="00221929"/>
    <w:rsid w:val="002221F8"/>
    <w:rsid w:val="002225FF"/>
    <w:rsid w:val="00222BB0"/>
    <w:rsid w:val="00223252"/>
    <w:rsid w:val="002232D0"/>
    <w:rsid w:val="00223312"/>
    <w:rsid w:val="0022343F"/>
    <w:rsid w:val="002248A1"/>
    <w:rsid w:val="00224D68"/>
    <w:rsid w:val="002259E3"/>
    <w:rsid w:val="00225E36"/>
    <w:rsid w:val="002267B0"/>
    <w:rsid w:val="00227AD1"/>
    <w:rsid w:val="0023032A"/>
    <w:rsid w:val="002303B0"/>
    <w:rsid w:val="0023098B"/>
    <w:rsid w:val="002309A9"/>
    <w:rsid w:val="00230A38"/>
    <w:rsid w:val="00230CCF"/>
    <w:rsid w:val="00230D2F"/>
    <w:rsid w:val="00231242"/>
    <w:rsid w:val="00232149"/>
    <w:rsid w:val="00232242"/>
    <w:rsid w:val="00232273"/>
    <w:rsid w:val="00232C02"/>
    <w:rsid w:val="00232F0E"/>
    <w:rsid w:val="00232FDA"/>
    <w:rsid w:val="0023329F"/>
    <w:rsid w:val="00233375"/>
    <w:rsid w:val="002338FB"/>
    <w:rsid w:val="00233E3F"/>
    <w:rsid w:val="002342E9"/>
    <w:rsid w:val="0023442A"/>
    <w:rsid w:val="00234892"/>
    <w:rsid w:val="00235235"/>
    <w:rsid w:val="00235800"/>
    <w:rsid w:val="002358A4"/>
    <w:rsid w:val="00236512"/>
    <w:rsid w:val="00237C56"/>
    <w:rsid w:val="00240217"/>
    <w:rsid w:val="00240639"/>
    <w:rsid w:val="00240C04"/>
    <w:rsid w:val="0024107E"/>
    <w:rsid w:val="0024165F"/>
    <w:rsid w:val="00241682"/>
    <w:rsid w:val="002417A1"/>
    <w:rsid w:val="002417F3"/>
    <w:rsid w:val="002418B9"/>
    <w:rsid w:val="002418BE"/>
    <w:rsid w:val="002418FD"/>
    <w:rsid w:val="00241D03"/>
    <w:rsid w:val="00242393"/>
    <w:rsid w:val="00242C4E"/>
    <w:rsid w:val="00242F4F"/>
    <w:rsid w:val="0024311E"/>
    <w:rsid w:val="00243EBF"/>
    <w:rsid w:val="00243FA1"/>
    <w:rsid w:val="0024462F"/>
    <w:rsid w:val="002448B1"/>
    <w:rsid w:val="00244940"/>
    <w:rsid w:val="00244ADB"/>
    <w:rsid w:val="002451C8"/>
    <w:rsid w:val="00245C87"/>
    <w:rsid w:val="0024656D"/>
    <w:rsid w:val="002471E5"/>
    <w:rsid w:val="002476F9"/>
    <w:rsid w:val="00247A3D"/>
    <w:rsid w:val="00247E42"/>
    <w:rsid w:val="00250076"/>
    <w:rsid w:val="00250612"/>
    <w:rsid w:val="00250C18"/>
    <w:rsid w:val="00251175"/>
    <w:rsid w:val="0025125F"/>
    <w:rsid w:val="002516FF"/>
    <w:rsid w:val="002519CD"/>
    <w:rsid w:val="00251B8D"/>
    <w:rsid w:val="00251F3D"/>
    <w:rsid w:val="00252004"/>
    <w:rsid w:val="00252690"/>
    <w:rsid w:val="00252981"/>
    <w:rsid w:val="00252AE0"/>
    <w:rsid w:val="00252BE0"/>
    <w:rsid w:val="00254FDD"/>
    <w:rsid w:val="00254FE5"/>
    <w:rsid w:val="002553A4"/>
    <w:rsid w:val="002555ED"/>
    <w:rsid w:val="0025574B"/>
    <w:rsid w:val="00255CAC"/>
    <w:rsid w:val="00256260"/>
    <w:rsid w:val="00256315"/>
    <w:rsid w:val="0025658F"/>
    <w:rsid w:val="002565CD"/>
    <w:rsid w:val="002566F1"/>
    <w:rsid w:val="00256A5C"/>
    <w:rsid w:val="00256F73"/>
    <w:rsid w:val="002570C5"/>
    <w:rsid w:val="00257279"/>
    <w:rsid w:val="00257AC3"/>
    <w:rsid w:val="00257C1A"/>
    <w:rsid w:val="00257E2F"/>
    <w:rsid w:val="002605D8"/>
    <w:rsid w:val="00261320"/>
    <w:rsid w:val="00261720"/>
    <w:rsid w:val="00261A53"/>
    <w:rsid w:val="00261BED"/>
    <w:rsid w:val="00261F1B"/>
    <w:rsid w:val="00263CB5"/>
    <w:rsid w:val="00263D28"/>
    <w:rsid w:val="00265129"/>
    <w:rsid w:val="002652D1"/>
    <w:rsid w:val="00265515"/>
    <w:rsid w:val="0026574A"/>
    <w:rsid w:val="00265A63"/>
    <w:rsid w:val="00265CBD"/>
    <w:rsid w:val="00265E56"/>
    <w:rsid w:val="0026650D"/>
    <w:rsid w:val="00266AAB"/>
    <w:rsid w:val="00266BE4"/>
    <w:rsid w:val="002674F4"/>
    <w:rsid w:val="00267C46"/>
    <w:rsid w:val="00267E7B"/>
    <w:rsid w:val="00270017"/>
    <w:rsid w:val="002703C8"/>
    <w:rsid w:val="00270CCA"/>
    <w:rsid w:val="00270CDE"/>
    <w:rsid w:val="00271180"/>
    <w:rsid w:val="0027132C"/>
    <w:rsid w:val="00271782"/>
    <w:rsid w:val="00271A78"/>
    <w:rsid w:val="00271AEB"/>
    <w:rsid w:val="00271B96"/>
    <w:rsid w:val="00271EFD"/>
    <w:rsid w:val="00272521"/>
    <w:rsid w:val="00272D68"/>
    <w:rsid w:val="002732A1"/>
    <w:rsid w:val="00273916"/>
    <w:rsid w:val="00274476"/>
    <w:rsid w:val="00275011"/>
    <w:rsid w:val="002755B2"/>
    <w:rsid w:val="002756CC"/>
    <w:rsid w:val="00275788"/>
    <w:rsid w:val="00275E9B"/>
    <w:rsid w:val="00275F65"/>
    <w:rsid w:val="002768F7"/>
    <w:rsid w:val="0027711B"/>
    <w:rsid w:val="002777F5"/>
    <w:rsid w:val="00277BBC"/>
    <w:rsid w:val="0028023A"/>
    <w:rsid w:val="00280704"/>
    <w:rsid w:val="0028117E"/>
    <w:rsid w:val="0028118A"/>
    <w:rsid w:val="00281245"/>
    <w:rsid w:val="002814CD"/>
    <w:rsid w:val="0028161B"/>
    <w:rsid w:val="00281C47"/>
    <w:rsid w:val="00281D2D"/>
    <w:rsid w:val="00282EFF"/>
    <w:rsid w:val="00282F2D"/>
    <w:rsid w:val="00283CE2"/>
    <w:rsid w:val="0028424C"/>
    <w:rsid w:val="00284ABF"/>
    <w:rsid w:val="002855D8"/>
    <w:rsid w:val="002863A1"/>
    <w:rsid w:val="00286CAF"/>
    <w:rsid w:val="00286D24"/>
    <w:rsid w:val="00286EF0"/>
    <w:rsid w:val="00286F9A"/>
    <w:rsid w:val="002872E9"/>
    <w:rsid w:val="0028757A"/>
    <w:rsid w:val="002876F6"/>
    <w:rsid w:val="00287EC0"/>
    <w:rsid w:val="0029023E"/>
    <w:rsid w:val="002906AD"/>
    <w:rsid w:val="00290C6E"/>
    <w:rsid w:val="00290CCF"/>
    <w:rsid w:val="00290EE6"/>
    <w:rsid w:val="002913B6"/>
    <w:rsid w:val="00291E91"/>
    <w:rsid w:val="00292BCB"/>
    <w:rsid w:val="002930C7"/>
    <w:rsid w:val="002933E4"/>
    <w:rsid w:val="002934A0"/>
    <w:rsid w:val="00293CA3"/>
    <w:rsid w:val="002942DC"/>
    <w:rsid w:val="002949DA"/>
    <w:rsid w:val="00294BB1"/>
    <w:rsid w:val="002968AE"/>
    <w:rsid w:val="00297190"/>
    <w:rsid w:val="002976EE"/>
    <w:rsid w:val="00297E00"/>
    <w:rsid w:val="002A0CA3"/>
    <w:rsid w:val="002A16EC"/>
    <w:rsid w:val="002A1DCE"/>
    <w:rsid w:val="002A2204"/>
    <w:rsid w:val="002A25FE"/>
    <w:rsid w:val="002A2B0B"/>
    <w:rsid w:val="002A32B9"/>
    <w:rsid w:val="002A3760"/>
    <w:rsid w:val="002A3885"/>
    <w:rsid w:val="002A3D9E"/>
    <w:rsid w:val="002A47DD"/>
    <w:rsid w:val="002A5350"/>
    <w:rsid w:val="002A56B4"/>
    <w:rsid w:val="002A5CF3"/>
    <w:rsid w:val="002A617F"/>
    <w:rsid w:val="002A63F5"/>
    <w:rsid w:val="002A7600"/>
    <w:rsid w:val="002A79AB"/>
    <w:rsid w:val="002A7B57"/>
    <w:rsid w:val="002B0228"/>
    <w:rsid w:val="002B06BB"/>
    <w:rsid w:val="002B0CE8"/>
    <w:rsid w:val="002B117B"/>
    <w:rsid w:val="002B2576"/>
    <w:rsid w:val="002B270C"/>
    <w:rsid w:val="002B28E0"/>
    <w:rsid w:val="002B28F3"/>
    <w:rsid w:val="002B3537"/>
    <w:rsid w:val="002B3B3B"/>
    <w:rsid w:val="002B48DA"/>
    <w:rsid w:val="002B4F4F"/>
    <w:rsid w:val="002B5796"/>
    <w:rsid w:val="002B6A9F"/>
    <w:rsid w:val="002B6ACD"/>
    <w:rsid w:val="002B6F1E"/>
    <w:rsid w:val="002B6FCE"/>
    <w:rsid w:val="002B7512"/>
    <w:rsid w:val="002C01F5"/>
    <w:rsid w:val="002C0666"/>
    <w:rsid w:val="002C0C93"/>
    <w:rsid w:val="002C0DB3"/>
    <w:rsid w:val="002C13BE"/>
    <w:rsid w:val="002C140D"/>
    <w:rsid w:val="002C16B3"/>
    <w:rsid w:val="002C1833"/>
    <w:rsid w:val="002C1A22"/>
    <w:rsid w:val="002C1A62"/>
    <w:rsid w:val="002C1EDF"/>
    <w:rsid w:val="002C2179"/>
    <w:rsid w:val="002C286C"/>
    <w:rsid w:val="002C2986"/>
    <w:rsid w:val="002C2BC5"/>
    <w:rsid w:val="002C30C8"/>
    <w:rsid w:val="002C314E"/>
    <w:rsid w:val="002C364B"/>
    <w:rsid w:val="002C3926"/>
    <w:rsid w:val="002C3A3F"/>
    <w:rsid w:val="002C40ED"/>
    <w:rsid w:val="002C4494"/>
    <w:rsid w:val="002C4BD5"/>
    <w:rsid w:val="002C4EC5"/>
    <w:rsid w:val="002C515C"/>
    <w:rsid w:val="002C5232"/>
    <w:rsid w:val="002C63B5"/>
    <w:rsid w:val="002C649E"/>
    <w:rsid w:val="002C6538"/>
    <w:rsid w:val="002C670A"/>
    <w:rsid w:val="002D001E"/>
    <w:rsid w:val="002D0288"/>
    <w:rsid w:val="002D0361"/>
    <w:rsid w:val="002D0543"/>
    <w:rsid w:val="002D058E"/>
    <w:rsid w:val="002D0EC8"/>
    <w:rsid w:val="002D17EE"/>
    <w:rsid w:val="002D185E"/>
    <w:rsid w:val="002D1927"/>
    <w:rsid w:val="002D1F45"/>
    <w:rsid w:val="002D2CF1"/>
    <w:rsid w:val="002D4457"/>
    <w:rsid w:val="002D48C1"/>
    <w:rsid w:val="002D4E0C"/>
    <w:rsid w:val="002D5498"/>
    <w:rsid w:val="002D63BA"/>
    <w:rsid w:val="002D642B"/>
    <w:rsid w:val="002D6CD6"/>
    <w:rsid w:val="002D72DC"/>
    <w:rsid w:val="002D7503"/>
    <w:rsid w:val="002D7884"/>
    <w:rsid w:val="002E10D2"/>
    <w:rsid w:val="002E138F"/>
    <w:rsid w:val="002E15E2"/>
    <w:rsid w:val="002E1ACD"/>
    <w:rsid w:val="002E1D78"/>
    <w:rsid w:val="002E2301"/>
    <w:rsid w:val="002E2783"/>
    <w:rsid w:val="002E2BBD"/>
    <w:rsid w:val="002E2BFB"/>
    <w:rsid w:val="002E2FB9"/>
    <w:rsid w:val="002E30E6"/>
    <w:rsid w:val="002E3319"/>
    <w:rsid w:val="002E359E"/>
    <w:rsid w:val="002E364B"/>
    <w:rsid w:val="002E36DF"/>
    <w:rsid w:val="002E3E55"/>
    <w:rsid w:val="002E41B8"/>
    <w:rsid w:val="002E4B25"/>
    <w:rsid w:val="002E595B"/>
    <w:rsid w:val="002E59B6"/>
    <w:rsid w:val="002E63D1"/>
    <w:rsid w:val="002E6F0A"/>
    <w:rsid w:val="002E7250"/>
    <w:rsid w:val="002E747C"/>
    <w:rsid w:val="002E765B"/>
    <w:rsid w:val="002E7887"/>
    <w:rsid w:val="002F0B2D"/>
    <w:rsid w:val="002F0C2D"/>
    <w:rsid w:val="002F18A6"/>
    <w:rsid w:val="002F18A7"/>
    <w:rsid w:val="002F1A0A"/>
    <w:rsid w:val="002F1BC6"/>
    <w:rsid w:val="002F1CD1"/>
    <w:rsid w:val="002F30C5"/>
    <w:rsid w:val="002F31B8"/>
    <w:rsid w:val="002F3217"/>
    <w:rsid w:val="002F32E6"/>
    <w:rsid w:val="002F3961"/>
    <w:rsid w:val="002F3E36"/>
    <w:rsid w:val="002F452A"/>
    <w:rsid w:val="002F4A63"/>
    <w:rsid w:val="002F5269"/>
    <w:rsid w:val="002F54D9"/>
    <w:rsid w:val="002F632B"/>
    <w:rsid w:val="002F668F"/>
    <w:rsid w:val="002F69C4"/>
    <w:rsid w:val="002F71AC"/>
    <w:rsid w:val="002F7F64"/>
    <w:rsid w:val="00300121"/>
    <w:rsid w:val="00300ACC"/>
    <w:rsid w:val="00300CE4"/>
    <w:rsid w:val="00300EC5"/>
    <w:rsid w:val="003010B2"/>
    <w:rsid w:val="00302038"/>
    <w:rsid w:val="0030208F"/>
    <w:rsid w:val="00302266"/>
    <w:rsid w:val="0030243F"/>
    <w:rsid w:val="00302C0F"/>
    <w:rsid w:val="00302F93"/>
    <w:rsid w:val="003030FC"/>
    <w:rsid w:val="00303EAD"/>
    <w:rsid w:val="003040B3"/>
    <w:rsid w:val="00304EF1"/>
    <w:rsid w:val="00304FAF"/>
    <w:rsid w:val="00305033"/>
    <w:rsid w:val="003055C4"/>
    <w:rsid w:val="003057D6"/>
    <w:rsid w:val="00305820"/>
    <w:rsid w:val="00305961"/>
    <w:rsid w:val="00306A3B"/>
    <w:rsid w:val="00306CFA"/>
    <w:rsid w:val="00306F9A"/>
    <w:rsid w:val="0030704E"/>
    <w:rsid w:val="0030751A"/>
    <w:rsid w:val="00307563"/>
    <w:rsid w:val="003078E9"/>
    <w:rsid w:val="003104FB"/>
    <w:rsid w:val="003105B1"/>
    <w:rsid w:val="00310BA8"/>
    <w:rsid w:val="00310E10"/>
    <w:rsid w:val="00310E93"/>
    <w:rsid w:val="0031100B"/>
    <w:rsid w:val="003110B2"/>
    <w:rsid w:val="00311211"/>
    <w:rsid w:val="00311378"/>
    <w:rsid w:val="00311607"/>
    <w:rsid w:val="0031186A"/>
    <w:rsid w:val="00311B09"/>
    <w:rsid w:val="003120A8"/>
    <w:rsid w:val="0031453C"/>
    <w:rsid w:val="00314AF9"/>
    <w:rsid w:val="00314DA1"/>
    <w:rsid w:val="00314DE7"/>
    <w:rsid w:val="00315BF1"/>
    <w:rsid w:val="00315C44"/>
    <w:rsid w:val="0031634C"/>
    <w:rsid w:val="00317455"/>
    <w:rsid w:val="00317552"/>
    <w:rsid w:val="00317668"/>
    <w:rsid w:val="003204EC"/>
    <w:rsid w:val="00320784"/>
    <w:rsid w:val="00320A6D"/>
    <w:rsid w:val="00320AEA"/>
    <w:rsid w:val="00320B40"/>
    <w:rsid w:val="003215F4"/>
    <w:rsid w:val="00321B07"/>
    <w:rsid w:val="00321C93"/>
    <w:rsid w:val="00322E96"/>
    <w:rsid w:val="00323BAD"/>
    <w:rsid w:val="00324CBA"/>
    <w:rsid w:val="0032504B"/>
    <w:rsid w:val="00325604"/>
    <w:rsid w:val="00325AD0"/>
    <w:rsid w:val="00326060"/>
    <w:rsid w:val="003264C2"/>
    <w:rsid w:val="003265FD"/>
    <w:rsid w:val="003266FA"/>
    <w:rsid w:val="0032679C"/>
    <w:rsid w:val="00326C74"/>
    <w:rsid w:val="003271F2"/>
    <w:rsid w:val="00327CE3"/>
    <w:rsid w:val="00327D39"/>
    <w:rsid w:val="00327E9E"/>
    <w:rsid w:val="00327EC3"/>
    <w:rsid w:val="00330101"/>
    <w:rsid w:val="0033047F"/>
    <w:rsid w:val="00330769"/>
    <w:rsid w:val="00330924"/>
    <w:rsid w:val="00330C02"/>
    <w:rsid w:val="00331106"/>
    <w:rsid w:val="003314CD"/>
    <w:rsid w:val="00332147"/>
    <w:rsid w:val="0033214D"/>
    <w:rsid w:val="00332601"/>
    <w:rsid w:val="00333C41"/>
    <w:rsid w:val="003348FB"/>
    <w:rsid w:val="003351CB"/>
    <w:rsid w:val="00335DA8"/>
    <w:rsid w:val="00335E62"/>
    <w:rsid w:val="00336054"/>
    <w:rsid w:val="003363F6"/>
    <w:rsid w:val="003367CA"/>
    <w:rsid w:val="00337998"/>
    <w:rsid w:val="00337E8B"/>
    <w:rsid w:val="0034049F"/>
    <w:rsid w:val="0034098D"/>
    <w:rsid w:val="00341EE6"/>
    <w:rsid w:val="00342178"/>
    <w:rsid w:val="0034284B"/>
    <w:rsid w:val="00342DE8"/>
    <w:rsid w:val="00342F81"/>
    <w:rsid w:val="00343033"/>
    <w:rsid w:val="00343E5D"/>
    <w:rsid w:val="0034431D"/>
    <w:rsid w:val="00344735"/>
    <w:rsid w:val="003447AF"/>
    <w:rsid w:val="0034514C"/>
    <w:rsid w:val="0034527F"/>
    <w:rsid w:val="00345527"/>
    <w:rsid w:val="0034556C"/>
    <w:rsid w:val="00345E34"/>
    <w:rsid w:val="00345EF3"/>
    <w:rsid w:val="00346B32"/>
    <w:rsid w:val="00347B73"/>
    <w:rsid w:val="00347CE0"/>
    <w:rsid w:val="00347EF8"/>
    <w:rsid w:val="00350299"/>
    <w:rsid w:val="00350781"/>
    <w:rsid w:val="0035087F"/>
    <w:rsid w:val="00350B0A"/>
    <w:rsid w:val="003514CB"/>
    <w:rsid w:val="0035197F"/>
    <w:rsid w:val="00351ADA"/>
    <w:rsid w:val="00351E06"/>
    <w:rsid w:val="00352670"/>
    <w:rsid w:val="0035267D"/>
    <w:rsid w:val="0035300D"/>
    <w:rsid w:val="0035378D"/>
    <w:rsid w:val="003539F8"/>
    <w:rsid w:val="0035432B"/>
    <w:rsid w:val="0035472E"/>
    <w:rsid w:val="00354EC6"/>
    <w:rsid w:val="003550EF"/>
    <w:rsid w:val="00355A24"/>
    <w:rsid w:val="00355AD2"/>
    <w:rsid w:val="00355D86"/>
    <w:rsid w:val="00355E7A"/>
    <w:rsid w:val="0035645C"/>
    <w:rsid w:val="00356838"/>
    <w:rsid w:val="003569AB"/>
    <w:rsid w:val="00356A46"/>
    <w:rsid w:val="00356C53"/>
    <w:rsid w:val="00356C86"/>
    <w:rsid w:val="0035727D"/>
    <w:rsid w:val="00357C07"/>
    <w:rsid w:val="003603F0"/>
    <w:rsid w:val="003617B3"/>
    <w:rsid w:val="0036183B"/>
    <w:rsid w:val="00362F94"/>
    <w:rsid w:val="003631EE"/>
    <w:rsid w:val="0036379E"/>
    <w:rsid w:val="00363D03"/>
    <w:rsid w:val="00364C1C"/>
    <w:rsid w:val="00364ED8"/>
    <w:rsid w:val="00365002"/>
    <w:rsid w:val="0036521A"/>
    <w:rsid w:val="00365260"/>
    <w:rsid w:val="00365967"/>
    <w:rsid w:val="00365A86"/>
    <w:rsid w:val="003663EE"/>
    <w:rsid w:val="00366466"/>
    <w:rsid w:val="00366981"/>
    <w:rsid w:val="00366DC9"/>
    <w:rsid w:val="00367292"/>
    <w:rsid w:val="003702BD"/>
    <w:rsid w:val="00370351"/>
    <w:rsid w:val="003703FD"/>
    <w:rsid w:val="003705CE"/>
    <w:rsid w:val="00370900"/>
    <w:rsid w:val="003711A5"/>
    <w:rsid w:val="003712DA"/>
    <w:rsid w:val="003716AD"/>
    <w:rsid w:val="00371A95"/>
    <w:rsid w:val="00373957"/>
    <w:rsid w:val="0037399C"/>
    <w:rsid w:val="00373C16"/>
    <w:rsid w:val="00373D38"/>
    <w:rsid w:val="00374268"/>
    <w:rsid w:val="0037459D"/>
    <w:rsid w:val="00374A94"/>
    <w:rsid w:val="00374C95"/>
    <w:rsid w:val="00374D1A"/>
    <w:rsid w:val="003753B4"/>
    <w:rsid w:val="00375649"/>
    <w:rsid w:val="00376028"/>
    <w:rsid w:val="003762B9"/>
    <w:rsid w:val="00377205"/>
    <w:rsid w:val="00377609"/>
    <w:rsid w:val="003776C4"/>
    <w:rsid w:val="00377FA6"/>
    <w:rsid w:val="0038030A"/>
    <w:rsid w:val="0038030F"/>
    <w:rsid w:val="00381044"/>
    <w:rsid w:val="00381EDF"/>
    <w:rsid w:val="003821BA"/>
    <w:rsid w:val="003825C3"/>
    <w:rsid w:val="0038390C"/>
    <w:rsid w:val="00384607"/>
    <w:rsid w:val="00384751"/>
    <w:rsid w:val="00385489"/>
    <w:rsid w:val="0038621C"/>
    <w:rsid w:val="003865EE"/>
    <w:rsid w:val="00387265"/>
    <w:rsid w:val="00387278"/>
    <w:rsid w:val="003873D5"/>
    <w:rsid w:val="00387935"/>
    <w:rsid w:val="00387FB3"/>
    <w:rsid w:val="003900AD"/>
    <w:rsid w:val="003904D0"/>
    <w:rsid w:val="0039079C"/>
    <w:rsid w:val="003911E4"/>
    <w:rsid w:val="003912AB"/>
    <w:rsid w:val="00391932"/>
    <w:rsid w:val="00391CA4"/>
    <w:rsid w:val="00391D76"/>
    <w:rsid w:val="00391FA3"/>
    <w:rsid w:val="00392577"/>
    <w:rsid w:val="00392650"/>
    <w:rsid w:val="00392C78"/>
    <w:rsid w:val="003931CD"/>
    <w:rsid w:val="0039323E"/>
    <w:rsid w:val="00393453"/>
    <w:rsid w:val="003939DA"/>
    <w:rsid w:val="00393F8C"/>
    <w:rsid w:val="0039455D"/>
    <w:rsid w:val="00395BAD"/>
    <w:rsid w:val="00396A2A"/>
    <w:rsid w:val="0039711C"/>
    <w:rsid w:val="00397226"/>
    <w:rsid w:val="003974D1"/>
    <w:rsid w:val="00397748"/>
    <w:rsid w:val="00397BCF"/>
    <w:rsid w:val="00397DE5"/>
    <w:rsid w:val="00397F91"/>
    <w:rsid w:val="003A09E6"/>
    <w:rsid w:val="003A1006"/>
    <w:rsid w:val="003A112E"/>
    <w:rsid w:val="003A13B1"/>
    <w:rsid w:val="003A15E0"/>
    <w:rsid w:val="003A357F"/>
    <w:rsid w:val="003A36FA"/>
    <w:rsid w:val="003A42AC"/>
    <w:rsid w:val="003A442E"/>
    <w:rsid w:val="003A4A94"/>
    <w:rsid w:val="003A5139"/>
    <w:rsid w:val="003A5CA3"/>
    <w:rsid w:val="003A5E4D"/>
    <w:rsid w:val="003A5F65"/>
    <w:rsid w:val="003A5FAD"/>
    <w:rsid w:val="003A605B"/>
    <w:rsid w:val="003A631F"/>
    <w:rsid w:val="003A64FE"/>
    <w:rsid w:val="003A66B2"/>
    <w:rsid w:val="003A691F"/>
    <w:rsid w:val="003A695A"/>
    <w:rsid w:val="003A6988"/>
    <w:rsid w:val="003A6D92"/>
    <w:rsid w:val="003A7034"/>
    <w:rsid w:val="003A7AA2"/>
    <w:rsid w:val="003A7BCB"/>
    <w:rsid w:val="003B05E1"/>
    <w:rsid w:val="003B1275"/>
    <w:rsid w:val="003B1612"/>
    <w:rsid w:val="003B1A0E"/>
    <w:rsid w:val="003B2004"/>
    <w:rsid w:val="003B22FF"/>
    <w:rsid w:val="003B24F3"/>
    <w:rsid w:val="003B2AAE"/>
    <w:rsid w:val="003B2B7F"/>
    <w:rsid w:val="003B2C16"/>
    <w:rsid w:val="003B3097"/>
    <w:rsid w:val="003B3C7D"/>
    <w:rsid w:val="003B3E01"/>
    <w:rsid w:val="003B464F"/>
    <w:rsid w:val="003B485D"/>
    <w:rsid w:val="003B4D85"/>
    <w:rsid w:val="003B4E8C"/>
    <w:rsid w:val="003B5D0E"/>
    <w:rsid w:val="003B617D"/>
    <w:rsid w:val="003B6528"/>
    <w:rsid w:val="003B65C0"/>
    <w:rsid w:val="003B741A"/>
    <w:rsid w:val="003B758F"/>
    <w:rsid w:val="003C0152"/>
    <w:rsid w:val="003C03A3"/>
    <w:rsid w:val="003C0B51"/>
    <w:rsid w:val="003C17D0"/>
    <w:rsid w:val="003C1B77"/>
    <w:rsid w:val="003C1DB3"/>
    <w:rsid w:val="003C1E75"/>
    <w:rsid w:val="003C23B0"/>
    <w:rsid w:val="003C23EB"/>
    <w:rsid w:val="003C25B9"/>
    <w:rsid w:val="003C27B9"/>
    <w:rsid w:val="003C2BBB"/>
    <w:rsid w:val="003C2EEC"/>
    <w:rsid w:val="003C301C"/>
    <w:rsid w:val="003C3352"/>
    <w:rsid w:val="003C37BB"/>
    <w:rsid w:val="003C3DFE"/>
    <w:rsid w:val="003C4107"/>
    <w:rsid w:val="003C415B"/>
    <w:rsid w:val="003C4205"/>
    <w:rsid w:val="003C44E0"/>
    <w:rsid w:val="003C4CD3"/>
    <w:rsid w:val="003C50B0"/>
    <w:rsid w:val="003C511D"/>
    <w:rsid w:val="003C5480"/>
    <w:rsid w:val="003C59FE"/>
    <w:rsid w:val="003C5F6B"/>
    <w:rsid w:val="003C6421"/>
    <w:rsid w:val="003C6D5A"/>
    <w:rsid w:val="003C726B"/>
    <w:rsid w:val="003D0AAE"/>
    <w:rsid w:val="003D14A2"/>
    <w:rsid w:val="003D1F0B"/>
    <w:rsid w:val="003D2309"/>
    <w:rsid w:val="003D24B5"/>
    <w:rsid w:val="003D250C"/>
    <w:rsid w:val="003D29A9"/>
    <w:rsid w:val="003D30A5"/>
    <w:rsid w:val="003D3461"/>
    <w:rsid w:val="003D393F"/>
    <w:rsid w:val="003D5360"/>
    <w:rsid w:val="003D5BEE"/>
    <w:rsid w:val="003D603B"/>
    <w:rsid w:val="003D66C4"/>
    <w:rsid w:val="003D7D4A"/>
    <w:rsid w:val="003E026E"/>
    <w:rsid w:val="003E0A2C"/>
    <w:rsid w:val="003E0B8C"/>
    <w:rsid w:val="003E1488"/>
    <w:rsid w:val="003E18AF"/>
    <w:rsid w:val="003E23B6"/>
    <w:rsid w:val="003E2473"/>
    <w:rsid w:val="003E2603"/>
    <w:rsid w:val="003E26F4"/>
    <w:rsid w:val="003E2ACC"/>
    <w:rsid w:val="003E3238"/>
    <w:rsid w:val="003E41F1"/>
    <w:rsid w:val="003E4D59"/>
    <w:rsid w:val="003E522E"/>
    <w:rsid w:val="003E54AD"/>
    <w:rsid w:val="003E7008"/>
    <w:rsid w:val="003E72DF"/>
    <w:rsid w:val="003E76AA"/>
    <w:rsid w:val="003E7796"/>
    <w:rsid w:val="003E78EE"/>
    <w:rsid w:val="003F094C"/>
    <w:rsid w:val="003F0C5C"/>
    <w:rsid w:val="003F0F33"/>
    <w:rsid w:val="003F20A7"/>
    <w:rsid w:val="003F288C"/>
    <w:rsid w:val="003F33AD"/>
    <w:rsid w:val="003F388D"/>
    <w:rsid w:val="003F3C4A"/>
    <w:rsid w:val="003F435C"/>
    <w:rsid w:val="003F5006"/>
    <w:rsid w:val="003F51E7"/>
    <w:rsid w:val="003F5777"/>
    <w:rsid w:val="003F5BE3"/>
    <w:rsid w:val="003F637B"/>
    <w:rsid w:val="003F64EF"/>
    <w:rsid w:val="003F65E4"/>
    <w:rsid w:val="003F6E5B"/>
    <w:rsid w:val="003F7BAC"/>
    <w:rsid w:val="004010BF"/>
    <w:rsid w:val="004013AF"/>
    <w:rsid w:val="004016DD"/>
    <w:rsid w:val="00401741"/>
    <w:rsid w:val="00401CBD"/>
    <w:rsid w:val="00401EE8"/>
    <w:rsid w:val="0040238F"/>
    <w:rsid w:val="004023B1"/>
    <w:rsid w:val="004023DB"/>
    <w:rsid w:val="00402694"/>
    <w:rsid w:val="00402947"/>
    <w:rsid w:val="00403012"/>
    <w:rsid w:val="00403266"/>
    <w:rsid w:val="0040353F"/>
    <w:rsid w:val="004036D9"/>
    <w:rsid w:val="00403AC0"/>
    <w:rsid w:val="00403F95"/>
    <w:rsid w:val="004042B4"/>
    <w:rsid w:val="00404852"/>
    <w:rsid w:val="0040589D"/>
    <w:rsid w:val="004065D6"/>
    <w:rsid w:val="00406BB2"/>
    <w:rsid w:val="00406C28"/>
    <w:rsid w:val="00406DA7"/>
    <w:rsid w:val="0041078E"/>
    <w:rsid w:val="00410BE1"/>
    <w:rsid w:val="00410D89"/>
    <w:rsid w:val="00410EAA"/>
    <w:rsid w:val="004110B1"/>
    <w:rsid w:val="00411250"/>
    <w:rsid w:val="00411A21"/>
    <w:rsid w:val="00412261"/>
    <w:rsid w:val="0041246F"/>
    <w:rsid w:val="004127A6"/>
    <w:rsid w:val="00412D81"/>
    <w:rsid w:val="004130C9"/>
    <w:rsid w:val="00413374"/>
    <w:rsid w:val="004133A5"/>
    <w:rsid w:val="00413596"/>
    <w:rsid w:val="004137EA"/>
    <w:rsid w:val="004141A4"/>
    <w:rsid w:val="00414628"/>
    <w:rsid w:val="004148AB"/>
    <w:rsid w:val="00414946"/>
    <w:rsid w:val="00415DC5"/>
    <w:rsid w:val="0041721B"/>
    <w:rsid w:val="0042024C"/>
    <w:rsid w:val="004208A0"/>
    <w:rsid w:val="00420FBD"/>
    <w:rsid w:val="00421A49"/>
    <w:rsid w:val="00421E41"/>
    <w:rsid w:val="00422001"/>
    <w:rsid w:val="004221A4"/>
    <w:rsid w:val="00422492"/>
    <w:rsid w:val="0042265F"/>
    <w:rsid w:val="00422968"/>
    <w:rsid w:val="00422B40"/>
    <w:rsid w:val="00422F19"/>
    <w:rsid w:val="00422FB3"/>
    <w:rsid w:val="0042343D"/>
    <w:rsid w:val="00423640"/>
    <w:rsid w:val="00423F03"/>
    <w:rsid w:val="004246BD"/>
    <w:rsid w:val="00424AEB"/>
    <w:rsid w:val="00425E17"/>
    <w:rsid w:val="004261D9"/>
    <w:rsid w:val="00426436"/>
    <w:rsid w:val="004267D6"/>
    <w:rsid w:val="004272F7"/>
    <w:rsid w:val="0042768F"/>
    <w:rsid w:val="00427BF3"/>
    <w:rsid w:val="00427D3B"/>
    <w:rsid w:val="00427E80"/>
    <w:rsid w:val="004302B8"/>
    <w:rsid w:val="00430355"/>
    <w:rsid w:val="00430C26"/>
    <w:rsid w:val="00430C81"/>
    <w:rsid w:val="00431806"/>
    <w:rsid w:val="004319F8"/>
    <w:rsid w:val="00431AE9"/>
    <w:rsid w:val="00431E16"/>
    <w:rsid w:val="00432C77"/>
    <w:rsid w:val="00432D5F"/>
    <w:rsid w:val="00432FE6"/>
    <w:rsid w:val="004343ED"/>
    <w:rsid w:val="00434678"/>
    <w:rsid w:val="004355EA"/>
    <w:rsid w:val="00435946"/>
    <w:rsid w:val="00435EC8"/>
    <w:rsid w:val="004361AD"/>
    <w:rsid w:val="004367BE"/>
    <w:rsid w:val="00437174"/>
    <w:rsid w:val="00437247"/>
    <w:rsid w:val="004375C4"/>
    <w:rsid w:val="004377C6"/>
    <w:rsid w:val="00437B65"/>
    <w:rsid w:val="00440532"/>
    <w:rsid w:val="004407D8"/>
    <w:rsid w:val="0044081C"/>
    <w:rsid w:val="0044213A"/>
    <w:rsid w:val="00442437"/>
    <w:rsid w:val="004425E7"/>
    <w:rsid w:val="00442B78"/>
    <w:rsid w:val="00442DF7"/>
    <w:rsid w:val="004433C2"/>
    <w:rsid w:val="00443848"/>
    <w:rsid w:val="00444068"/>
    <w:rsid w:val="00444509"/>
    <w:rsid w:val="00444C4B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737"/>
    <w:rsid w:val="00446FAC"/>
    <w:rsid w:val="004479B7"/>
    <w:rsid w:val="00447BF9"/>
    <w:rsid w:val="00447EFF"/>
    <w:rsid w:val="0045004B"/>
    <w:rsid w:val="004500DC"/>
    <w:rsid w:val="0045013E"/>
    <w:rsid w:val="0045015F"/>
    <w:rsid w:val="004506E8"/>
    <w:rsid w:val="004514E1"/>
    <w:rsid w:val="00451990"/>
    <w:rsid w:val="004519DF"/>
    <w:rsid w:val="00451B7C"/>
    <w:rsid w:val="00452E74"/>
    <w:rsid w:val="004530CB"/>
    <w:rsid w:val="004532DB"/>
    <w:rsid w:val="00453DAF"/>
    <w:rsid w:val="00453DE1"/>
    <w:rsid w:val="00453FCA"/>
    <w:rsid w:val="004540A3"/>
    <w:rsid w:val="00454D30"/>
    <w:rsid w:val="0045536C"/>
    <w:rsid w:val="0045545D"/>
    <w:rsid w:val="00455C0B"/>
    <w:rsid w:val="004562E2"/>
    <w:rsid w:val="00457073"/>
    <w:rsid w:val="0045709B"/>
    <w:rsid w:val="0045734B"/>
    <w:rsid w:val="004575C8"/>
    <w:rsid w:val="00457CFE"/>
    <w:rsid w:val="00460259"/>
    <w:rsid w:val="00460BCC"/>
    <w:rsid w:val="00460C30"/>
    <w:rsid w:val="00461620"/>
    <w:rsid w:val="00462282"/>
    <w:rsid w:val="00462306"/>
    <w:rsid w:val="0046244E"/>
    <w:rsid w:val="00462BCF"/>
    <w:rsid w:val="00463248"/>
    <w:rsid w:val="004638EC"/>
    <w:rsid w:val="00463A82"/>
    <w:rsid w:val="00464041"/>
    <w:rsid w:val="00464166"/>
    <w:rsid w:val="004642F9"/>
    <w:rsid w:val="0046458B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E3D"/>
    <w:rsid w:val="00466F05"/>
    <w:rsid w:val="00466F9E"/>
    <w:rsid w:val="00467CC0"/>
    <w:rsid w:val="00467F62"/>
    <w:rsid w:val="0047088F"/>
    <w:rsid w:val="004710DF"/>
    <w:rsid w:val="004714A4"/>
    <w:rsid w:val="00471556"/>
    <w:rsid w:val="004715F8"/>
    <w:rsid w:val="0047195F"/>
    <w:rsid w:val="00471C5F"/>
    <w:rsid w:val="00472181"/>
    <w:rsid w:val="004726EF"/>
    <w:rsid w:val="004736A8"/>
    <w:rsid w:val="00473E1A"/>
    <w:rsid w:val="004748FA"/>
    <w:rsid w:val="00474B36"/>
    <w:rsid w:val="00474CBA"/>
    <w:rsid w:val="00474D51"/>
    <w:rsid w:val="00474E68"/>
    <w:rsid w:val="00474FE7"/>
    <w:rsid w:val="004755CF"/>
    <w:rsid w:val="004756A7"/>
    <w:rsid w:val="004758DA"/>
    <w:rsid w:val="00475B03"/>
    <w:rsid w:val="0047793B"/>
    <w:rsid w:val="00477BD5"/>
    <w:rsid w:val="00477F18"/>
    <w:rsid w:val="00480E51"/>
    <w:rsid w:val="00480ECA"/>
    <w:rsid w:val="00481099"/>
    <w:rsid w:val="00481306"/>
    <w:rsid w:val="0048174C"/>
    <w:rsid w:val="00482C4B"/>
    <w:rsid w:val="00482D28"/>
    <w:rsid w:val="004830A0"/>
    <w:rsid w:val="0048331A"/>
    <w:rsid w:val="004837DD"/>
    <w:rsid w:val="00483A9D"/>
    <w:rsid w:val="00484FBA"/>
    <w:rsid w:val="00485E66"/>
    <w:rsid w:val="004864AE"/>
    <w:rsid w:val="00486E45"/>
    <w:rsid w:val="00487356"/>
    <w:rsid w:val="00487A80"/>
    <w:rsid w:val="00487CAE"/>
    <w:rsid w:val="00487DB9"/>
    <w:rsid w:val="00490227"/>
    <w:rsid w:val="004906F0"/>
    <w:rsid w:val="004908AB"/>
    <w:rsid w:val="00490B0C"/>
    <w:rsid w:val="00490EC3"/>
    <w:rsid w:val="004911F6"/>
    <w:rsid w:val="004912B5"/>
    <w:rsid w:val="00491B1D"/>
    <w:rsid w:val="00492159"/>
    <w:rsid w:val="004922EB"/>
    <w:rsid w:val="00492B5A"/>
    <w:rsid w:val="00492BF1"/>
    <w:rsid w:val="00493055"/>
    <w:rsid w:val="00493345"/>
    <w:rsid w:val="00493636"/>
    <w:rsid w:val="00493947"/>
    <w:rsid w:val="00493FA4"/>
    <w:rsid w:val="00494131"/>
    <w:rsid w:val="00494425"/>
    <w:rsid w:val="00494D9E"/>
    <w:rsid w:val="004956B4"/>
    <w:rsid w:val="00495DE4"/>
    <w:rsid w:val="00496472"/>
    <w:rsid w:val="00496664"/>
    <w:rsid w:val="00496BBF"/>
    <w:rsid w:val="004976BF"/>
    <w:rsid w:val="00497A3F"/>
    <w:rsid w:val="004A11D2"/>
    <w:rsid w:val="004A159B"/>
    <w:rsid w:val="004A16EB"/>
    <w:rsid w:val="004A18A1"/>
    <w:rsid w:val="004A244E"/>
    <w:rsid w:val="004A33E0"/>
    <w:rsid w:val="004A35CC"/>
    <w:rsid w:val="004A3B8B"/>
    <w:rsid w:val="004A4314"/>
    <w:rsid w:val="004A438F"/>
    <w:rsid w:val="004A451B"/>
    <w:rsid w:val="004A45ED"/>
    <w:rsid w:val="004A4701"/>
    <w:rsid w:val="004A52FF"/>
    <w:rsid w:val="004A5C31"/>
    <w:rsid w:val="004A5EC8"/>
    <w:rsid w:val="004A6A7D"/>
    <w:rsid w:val="004A6B2C"/>
    <w:rsid w:val="004A6CEE"/>
    <w:rsid w:val="004A7D21"/>
    <w:rsid w:val="004B0411"/>
    <w:rsid w:val="004B068E"/>
    <w:rsid w:val="004B06E3"/>
    <w:rsid w:val="004B098F"/>
    <w:rsid w:val="004B139C"/>
    <w:rsid w:val="004B15C8"/>
    <w:rsid w:val="004B19F7"/>
    <w:rsid w:val="004B1B32"/>
    <w:rsid w:val="004B2794"/>
    <w:rsid w:val="004B2C00"/>
    <w:rsid w:val="004B2E5B"/>
    <w:rsid w:val="004B3E4F"/>
    <w:rsid w:val="004B439F"/>
    <w:rsid w:val="004B4A6B"/>
    <w:rsid w:val="004B4AB9"/>
    <w:rsid w:val="004B5492"/>
    <w:rsid w:val="004B591B"/>
    <w:rsid w:val="004B59E6"/>
    <w:rsid w:val="004B5EB6"/>
    <w:rsid w:val="004B6AA6"/>
    <w:rsid w:val="004B6E9D"/>
    <w:rsid w:val="004B7597"/>
    <w:rsid w:val="004C0463"/>
    <w:rsid w:val="004C07C8"/>
    <w:rsid w:val="004C0B8E"/>
    <w:rsid w:val="004C1BE4"/>
    <w:rsid w:val="004C1F4A"/>
    <w:rsid w:val="004C20D9"/>
    <w:rsid w:val="004C24D2"/>
    <w:rsid w:val="004C24F2"/>
    <w:rsid w:val="004C25DE"/>
    <w:rsid w:val="004C2F0A"/>
    <w:rsid w:val="004C30AE"/>
    <w:rsid w:val="004C3D7F"/>
    <w:rsid w:val="004C3EE2"/>
    <w:rsid w:val="004C473E"/>
    <w:rsid w:val="004C474D"/>
    <w:rsid w:val="004C49BB"/>
    <w:rsid w:val="004C52E5"/>
    <w:rsid w:val="004C5337"/>
    <w:rsid w:val="004C6798"/>
    <w:rsid w:val="004C7D29"/>
    <w:rsid w:val="004D0AFE"/>
    <w:rsid w:val="004D0FB2"/>
    <w:rsid w:val="004D15A0"/>
    <w:rsid w:val="004D2480"/>
    <w:rsid w:val="004D2517"/>
    <w:rsid w:val="004D2A89"/>
    <w:rsid w:val="004D3A74"/>
    <w:rsid w:val="004D3B30"/>
    <w:rsid w:val="004D3C09"/>
    <w:rsid w:val="004D3D1E"/>
    <w:rsid w:val="004D4E85"/>
    <w:rsid w:val="004D4FDD"/>
    <w:rsid w:val="004D5169"/>
    <w:rsid w:val="004D5A79"/>
    <w:rsid w:val="004D5FC5"/>
    <w:rsid w:val="004D64A7"/>
    <w:rsid w:val="004D6875"/>
    <w:rsid w:val="004D6F95"/>
    <w:rsid w:val="004D6FA5"/>
    <w:rsid w:val="004D70CA"/>
    <w:rsid w:val="004D7266"/>
    <w:rsid w:val="004D765B"/>
    <w:rsid w:val="004D7C72"/>
    <w:rsid w:val="004D7F52"/>
    <w:rsid w:val="004E0203"/>
    <w:rsid w:val="004E03DC"/>
    <w:rsid w:val="004E08EA"/>
    <w:rsid w:val="004E0A8F"/>
    <w:rsid w:val="004E1011"/>
    <w:rsid w:val="004E134F"/>
    <w:rsid w:val="004E16A0"/>
    <w:rsid w:val="004E16B7"/>
    <w:rsid w:val="004E182D"/>
    <w:rsid w:val="004E1EE7"/>
    <w:rsid w:val="004E222B"/>
    <w:rsid w:val="004E23F3"/>
    <w:rsid w:val="004E27FA"/>
    <w:rsid w:val="004E2A4D"/>
    <w:rsid w:val="004E2B36"/>
    <w:rsid w:val="004E2D13"/>
    <w:rsid w:val="004E2D71"/>
    <w:rsid w:val="004E35FA"/>
    <w:rsid w:val="004E3A8C"/>
    <w:rsid w:val="004E3C86"/>
    <w:rsid w:val="004E3D6A"/>
    <w:rsid w:val="004E426A"/>
    <w:rsid w:val="004E42CD"/>
    <w:rsid w:val="004E49BE"/>
    <w:rsid w:val="004E4AE8"/>
    <w:rsid w:val="004E4E7E"/>
    <w:rsid w:val="004E4F2D"/>
    <w:rsid w:val="004E50F1"/>
    <w:rsid w:val="004E5950"/>
    <w:rsid w:val="004E5AD2"/>
    <w:rsid w:val="004E5FE8"/>
    <w:rsid w:val="004E6706"/>
    <w:rsid w:val="004E785E"/>
    <w:rsid w:val="004E7DF4"/>
    <w:rsid w:val="004F0689"/>
    <w:rsid w:val="004F1146"/>
    <w:rsid w:val="004F1975"/>
    <w:rsid w:val="004F26F9"/>
    <w:rsid w:val="004F28C9"/>
    <w:rsid w:val="004F31EF"/>
    <w:rsid w:val="004F398B"/>
    <w:rsid w:val="004F3A98"/>
    <w:rsid w:val="004F3FBB"/>
    <w:rsid w:val="004F4656"/>
    <w:rsid w:val="004F514A"/>
    <w:rsid w:val="004F5BCB"/>
    <w:rsid w:val="004F5C51"/>
    <w:rsid w:val="004F63D5"/>
    <w:rsid w:val="004F778B"/>
    <w:rsid w:val="00500015"/>
    <w:rsid w:val="005003CA"/>
    <w:rsid w:val="00500CE0"/>
    <w:rsid w:val="0050125F"/>
    <w:rsid w:val="00501266"/>
    <w:rsid w:val="00501536"/>
    <w:rsid w:val="0050168F"/>
    <w:rsid w:val="00502847"/>
    <w:rsid w:val="00502A58"/>
    <w:rsid w:val="00502B01"/>
    <w:rsid w:val="00502B1A"/>
    <w:rsid w:val="00503C4D"/>
    <w:rsid w:val="00503C55"/>
    <w:rsid w:val="00504C46"/>
    <w:rsid w:val="00505AE5"/>
    <w:rsid w:val="00505E8B"/>
    <w:rsid w:val="005069A7"/>
    <w:rsid w:val="00506E3E"/>
    <w:rsid w:val="00507959"/>
    <w:rsid w:val="00507D3A"/>
    <w:rsid w:val="0051039A"/>
    <w:rsid w:val="005116C1"/>
    <w:rsid w:val="005116F8"/>
    <w:rsid w:val="005118D6"/>
    <w:rsid w:val="00511933"/>
    <w:rsid w:val="00511A40"/>
    <w:rsid w:val="00513A05"/>
    <w:rsid w:val="00513A86"/>
    <w:rsid w:val="00513EE9"/>
    <w:rsid w:val="005146C7"/>
    <w:rsid w:val="00514776"/>
    <w:rsid w:val="005147A3"/>
    <w:rsid w:val="00514BF1"/>
    <w:rsid w:val="00514EEF"/>
    <w:rsid w:val="00515038"/>
    <w:rsid w:val="005159AD"/>
    <w:rsid w:val="00515D19"/>
    <w:rsid w:val="00516034"/>
    <w:rsid w:val="005166B5"/>
    <w:rsid w:val="00516BA2"/>
    <w:rsid w:val="00516E02"/>
    <w:rsid w:val="005173A1"/>
    <w:rsid w:val="00517DF8"/>
    <w:rsid w:val="00517E96"/>
    <w:rsid w:val="005202CE"/>
    <w:rsid w:val="00520351"/>
    <w:rsid w:val="00520466"/>
    <w:rsid w:val="00520821"/>
    <w:rsid w:val="00520992"/>
    <w:rsid w:val="00520E71"/>
    <w:rsid w:val="00521564"/>
    <w:rsid w:val="0052295B"/>
    <w:rsid w:val="00522FA9"/>
    <w:rsid w:val="005230DD"/>
    <w:rsid w:val="00523A80"/>
    <w:rsid w:val="00523FA6"/>
    <w:rsid w:val="0052449C"/>
    <w:rsid w:val="00524832"/>
    <w:rsid w:val="005251B4"/>
    <w:rsid w:val="00525621"/>
    <w:rsid w:val="00525A92"/>
    <w:rsid w:val="00525BED"/>
    <w:rsid w:val="00525F53"/>
    <w:rsid w:val="0052667F"/>
    <w:rsid w:val="00526BAB"/>
    <w:rsid w:val="00526CB0"/>
    <w:rsid w:val="00526CF5"/>
    <w:rsid w:val="00526D20"/>
    <w:rsid w:val="00527341"/>
    <w:rsid w:val="0052781E"/>
    <w:rsid w:val="0053070D"/>
    <w:rsid w:val="00530779"/>
    <w:rsid w:val="0053094A"/>
    <w:rsid w:val="005309E1"/>
    <w:rsid w:val="005313B5"/>
    <w:rsid w:val="0053180A"/>
    <w:rsid w:val="00531CCA"/>
    <w:rsid w:val="00531DF4"/>
    <w:rsid w:val="00531F05"/>
    <w:rsid w:val="00532397"/>
    <w:rsid w:val="005329C5"/>
    <w:rsid w:val="00532DBF"/>
    <w:rsid w:val="00532E1B"/>
    <w:rsid w:val="00533232"/>
    <w:rsid w:val="0053326D"/>
    <w:rsid w:val="00533605"/>
    <w:rsid w:val="005336C4"/>
    <w:rsid w:val="00533A13"/>
    <w:rsid w:val="00533C23"/>
    <w:rsid w:val="00534246"/>
    <w:rsid w:val="00534E83"/>
    <w:rsid w:val="0053578A"/>
    <w:rsid w:val="005361E1"/>
    <w:rsid w:val="0053640B"/>
    <w:rsid w:val="005371AE"/>
    <w:rsid w:val="00537259"/>
    <w:rsid w:val="005379C2"/>
    <w:rsid w:val="00537D6A"/>
    <w:rsid w:val="00537F5F"/>
    <w:rsid w:val="0054001B"/>
    <w:rsid w:val="00540138"/>
    <w:rsid w:val="005408BC"/>
    <w:rsid w:val="00540B35"/>
    <w:rsid w:val="00541245"/>
    <w:rsid w:val="0054176F"/>
    <w:rsid w:val="00541C70"/>
    <w:rsid w:val="00541F68"/>
    <w:rsid w:val="005422EE"/>
    <w:rsid w:val="005426BE"/>
    <w:rsid w:val="00542854"/>
    <w:rsid w:val="00542B41"/>
    <w:rsid w:val="00542D03"/>
    <w:rsid w:val="005432C3"/>
    <w:rsid w:val="00543CB5"/>
    <w:rsid w:val="00543CF6"/>
    <w:rsid w:val="00544340"/>
    <w:rsid w:val="0054449F"/>
    <w:rsid w:val="0054477B"/>
    <w:rsid w:val="00544C6B"/>
    <w:rsid w:val="00545029"/>
    <w:rsid w:val="00545396"/>
    <w:rsid w:val="005456C4"/>
    <w:rsid w:val="0054583C"/>
    <w:rsid w:val="0054597E"/>
    <w:rsid w:val="005460B5"/>
    <w:rsid w:val="005467A1"/>
    <w:rsid w:val="00546990"/>
    <w:rsid w:val="00546A3C"/>
    <w:rsid w:val="00546F31"/>
    <w:rsid w:val="0055031C"/>
    <w:rsid w:val="0055067F"/>
    <w:rsid w:val="005506E2"/>
    <w:rsid w:val="005508B9"/>
    <w:rsid w:val="005509C8"/>
    <w:rsid w:val="005514F3"/>
    <w:rsid w:val="00551E25"/>
    <w:rsid w:val="00552A8E"/>
    <w:rsid w:val="00553844"/>
    <w:rsid w:val="00553930"/>
    <w:rsid w:val="00553D54"/>
    <w:rsid w:val="005551C4"/>
    <w:rsid w:val="00555AA1"/>
    <w:rsid w:val="005560F4"/>
    <w:rsid w:val="0055693C"/>
    <w:rsid w:val="00556A9A"/>
    <w:rsid w:val="00556BF1"/>
    <w:rsid w:val="00556FB3"/>
    <w:rsid w:val="00557799"/>
    <w:rsid w:val="00557937"/>
    <w:rsid w:val="00557E47"/>
    <w:rsid w:val="00557EFA"/>
    <w:rsid w:val="00557F44"/>
    <w:rsid w:val="005602D5"/>
    <w:rsid w:val="00560445"/>
    <w:rsid w:val="0056046D"/>
    <w:rsid w:val="00561379"/>
    <w:rsid w:val="00562498"/>
    <w:rsid w:val="0056392D"/>
    <w:rsid w:val="00563A8A"/>
    <w:rsid w:val="00563C9F"/>
    <w:rsid w:val="0056419F"/>
    <w:rsid w:val="00564824"/>
    <w:rsid w:val="00564C5F"/>
    <w:rsid w:val="00565278"/>
    <w:rsid w:val="00565517"/>
    <w:rsid w:val="00566399"/>
    <w:rsid w:val="00567017"/>
    <w:rsid w:val="005675BD"/>
    <w:rsid w:val="00567F40"/>
    <w:rsid w:val="00570320"/>
    <w:rsid w:val="00571835"/>
    <w:rsid w:val="0057258E"/>
    <w:rsid w:val="00572611"/>
    <w:rsid w:val="00572796"/>
    <w:rsid w:val="00572B2F"/>
    <w:rsid w:val="00572BA9"/>
    <w:rsid w:val="00573449"/>
    <w:rsid w:val="00573653"/>
    <w:rsid w:val="005739D4"/>
    <w:rsid w:val="00574520"/>
    <w:rsid w:val="00575BFF"/>
    <w:rsid w:val="00576229"/>
    <w:rsid w:val="0057633B"/>
    <w:rsid w:val="005767E7"/>
    <w:rsid w:val="005769E7"/>
    <w:rsid w:val="00576E1F"/>
    <w:rsid w:val="00576E24"/>
    <w:rsid w:val="0057739F"/>
    <w:rsid w:val="005776D5"/>
    <w:rsid w:val="00577928"/>
    <w:rsid w:val="0058000D"/>
    <w:rsid w:val="00580222"/>
    <w:rsid w:val="00580B72"/>
    <w:rsid w:val="00580BC4"/>
    <w:rsid w:val="00580F65"/>
    <w:rsid w:val="0058129F"/>
    <w:rsid w:val="00582580"/>
    <w:rsid w:val="00582EEF"/>
    <w:rsid w:val="0058390B"/>
    <w:rsid w:val="00583FD7"/>
    <w:rsid w:val="00584291"/>
    <w:rsid w:val="005846BE"/>
    <w:rsid w:val="0058554A"/>
    <w:rsid w:val="00585974"/>
    <w:rsid w:val="005859E0"/>
    <w:rsid w:val="00586331"/>
    <w:rsid w:val="0058651E"/>
    <w:rsid w:val="00586F07"/>
    <w:rsid w:val="005879D9"/>
    <w:rsid w:val="005900A1"/>
    <w:rsid w:val="00590644"/>
    <w:rsid w:val="00590D69"/>
    <w:rsid w:val="00591359"/>
    <w:rsid w:val="005918D3"/>
    <w:rsid w:val="005920EA"/>
    <w:rsid w:val="00592302"/>
    <w:rsid w:val="0059258E"/>
    <w:rsid w:val="005925D9"/>
    <w:rsid w:val="00592BAC"/>
    <w:rsid w:val="00592D54"/>
    <w:rsid w:val="00593406"/>
    <w:rsid w:val="005938FA"/>
    <w:rsid w:val="005940EB"/>
    <w:rsid w:val="005942D2"/>
    <w:rsid w:val="00594860"/>
    <w:rsid w:val="00594A8D"/>
    <w:rsid w:val="00594C44"/>
    <w:rsid w:val="00594D32"/>
    <w:rsid w:val="00594EFF"/>
    <w:rsid w:val="005961AF"/>
    <w:rsid w:val="00596507"/>
    <w:rsid w:val="00596540"/>
    <w:rsid w:val="00596833"/>
    <w:rsid w:val="00596C0F"/>
    <w:rsid w:val="00596E52"/>
    <w:rsid w:val="0059797C"/>
    <w:rsid w:val="005979ED"/>
    <w:rsid w:val="00597B6B"/>
    <w:rsid w:val="00597D34"/>
    <w:rsid w:val="005A0850"/>
    <w:rsid w:val="005A0CE1"/>
    <w:rsid w:val="005A2018"/>
    <w:rsid w:val="005A237A"/>
    <w:rsid w:val="005A2619"/>
    <w:rsid w:val="005A364F"/>
    <w:rsid w:val="005A36DC"/>
    <w:rsid w:val="005A37A4"/>
    <w:rsid w:val="005A3860"/>
    <w:rsid w:val="005A3EDF"/>
    <w:rsid w:val="005A4273"/>
    <w:rsid w:val="005A4C62"/>
    <w:rsid w:val="005A5302"/>
    <w:rsid w:val="005A554C"/>
    <w:rsid w:val="005A5848"/>
    <w:rsid w:val="005A5C08"/>
    <w:rsid w:val="005A5D4C"/>
    <w:rsid w:val="005A5E8B"/>
    <w:rsid w:val="005A6531"/>
    <w:rsid w:val="005A6614"/>
    <w:rsid w:val="005A68A2"/>
    <w:rsid w:val="005A68B6"/>
    <w:rsid w:val="005A7203"/>
    <w:rsid w:val="005A7B5A"/>
    <w:rsid w:val="005A7C24"/>
    <w:rsid w:val="005A7DB8"/>
    <w:rsid w:val="005A7E65"/>
    <w:rsid w:val="005A7ED0"/>
    <w:rsid w:val="005B099A"/>
    <w:rsid w:val="005B0D96"/>
    <w:rsid w:val="005B1206"/>
    <w:rsid w:val="005B17E1"/>
    <w:rsid w:val="005B1922"/>
    <w:rsid w:val="005B1A62"/>
    <w:rsid w:val="005B1E97"/>
    <w:rsid w:val="005B245D"/>
    <w:rsid w:val="005B250B"/>
    <w:rsid w:val="005B2BDE"/>
    <w:rsid w:val="005B32A7"/>
    <w:rsid w:val="005B407E"/>
    <w:rsid w:val="005B4514"/>
    <w:rsid w:val="005B53BE"/>
    <w:rsid w:val="005B5D3C"/>
    <w:rsid w:val="005B63A7"/>
    <w:rsid w:val="005B68CB"/>
    <w:rsid w:val="005B73F5"/>
    <w:rsid w:val="005C0429"/>
    <w:rsid w:val="005C15D9"/>
    <w:rsid w:val="005C1BDC"/>
    <w:rsid w:val="005C1F9C"/>
    <w:rsid w:val="005C2135"/>
    <w:rsid w:val="005C215A"/>
    <w:rsid w:val="005C21AE"/>
    <w:rsid w:val="005C22D8"/>
    <w:rsid w:val="005C2310"/>
    <w:rsid w:val="005C23BD"/>
    <w:rsid w:val="005C263A"/>
    <w:rsid w:val="005C2C28"/>
    <w:rsid w:val="005C31B6"/>
    <w:rsid w:val="005C3AE2"/>
    <w:rsid w:val="005C3B99"/>
    <w:rsid w:val="005C471F"/>
    <w:rsid w:val="005C4771"/>
    <w:rsid w:val="005C48E4"/>
    <w:rsid w:val="005C4EAC"/>
    <w:rsid w:val="005C5317"/>
    <w:rsid w:val="005C5BF2"/>
    <w:rsid w:val="005C5D2A"/>
    <w:rsid w:val="005C6264"/>
    <w:rsid w:val="005C63AB"/>
    <w:rsid w:val="005C646B"/>
    <w:rsid w:val="005C6608"/>
    <w:rsid w:val="005C711F"/>
    <w:rsid w:val="005C7D60"/>
    <w:rsid w:val="005C7E85"/>
    <w:rsid w:val="005D0388"/>
    <w:rsid w:val="005D0474"/>
    <w:rsid w:val="005D0C4D"/>
    <w:rsid w:val="005D0E39"/>
    <w:rsid w:val="005D0EF7"/>
    <w:rsid w:val="005D109B"/>
    <w:rsid w:val="005D1629"/>
    <w:rsid w:val="005D166C"/>
    <w:rsid w:val="005D220D"/>
    <w:rsid w:val="005D2252"/>
    <w:rsid w:val="005D246A"/>
    <w:rsid w:val="005D2F2C"/>
    <w:rsid w:val="005D3689"/>
    <w:rsid w:val="005D3704"/>
    <w:rsid w:val="005D3AE3"/>
    <w:rsid w:val="005D40B6"/>
    <w:rsid w:val="005D4653"/>
    <w:rsid w:val="005D47C2"/>
    <w:rsid w:val="005D4BD6"/>
    <w:rsid w:val="005D51CD"/>
    <w:rsid w:val="005D64A0"/>
    <w:rsid w:val="005D65BB"/>
    <w:rsid w:val="005D66C9"/>
    <w:rsid w:val="005D676E"/>
    <w:rsid w:val="005D707B"/>
    <w:rsid w:val="005D74F9"/>
    <w:rsid w:val="005D7AF6"/>
    <w:rsid w:val="005D7EEA"/>
    <w:rsid w:val="005E0AE7"/>
    <w:rsid w:val="005E105A"/>
    <w:rsid w:val="005E1352"/>
    <w:rsid w:val="005E1356"/>
    <w:rsid w:val="005E17FF"/>
    <w:rsid w:val="005E2240"/>
    <w:rsid w:val="005E2E9B"/>
    <w:rsid w:val="005E2F87"/>
    <w:rsid w:val="005E362A"/>
    <w:rsid w:val="005E3B08"/>
    <w:rsid w:val="005E3CEB"/>
    <w:rsid w:val="005E4AC6"/>
    <w:rsid w:val="005E4ADB"/>
    <w:rsid w:val="005E5732"/>
    <w:rsid w:val="005E5A9C"/>
    <w:rsid w:val="005E5AC2"/>
    <w:rsid w:val="005E69E1"/>
    <w:rsid w:val="005E6D1F"/>
    <w:rsid w:val="005E734A"/>
    <w:rsid w:val="005E7C1D"/>
    <w:rsid w:val="005F009B"/>
    <w:rsid w:val="005F0256"/>
    <w:rsid w:val="005F025E"/>
    <w:rsid w:val="005F0A9E"/>
    <w:rsid w:val="005F0EBD"/>
    <w:rsid w:val="005F1064"/>
    <w:rsid w:val="005F1236"/>
    <w:rsid w:val="005F14AA"/>
    <w:rsid w:val="005F1CE4"/>
    <w:rsid w:val="005F26C3"/>
    <w:rsid w:val="005F3AFE"/>
    <w:rsid w:val="005F3D05"/>
    <w:rsid w:val="005F40C3"/>
    <w:rsid w:val="005F41FE"/>
    <w:rsid w:val="005F59FB"/>
    <w:rsid w:val="005F6554"/>
    <w:rsid w:val="005F75E9"/>
    <w:rsid w:val="00600225"/>
    <w:rsid w:val="00600594"/>
    <w:rsid w:val="00600E67"/>
    <w:rsid w:val="00601138"/>
    <w:rsid w:val="00601212"/>
    <w:rsid w:val="006016CD"/>
    <w:rsid w:val="00601BD3"/>
    <w:rsid w:val="00602EDA"/>
    <w:rsid w:val="006030D0"/>
    <w:rsid w:val="006034AB"/>
    <w:rsid w:val="00603F88"/>
    <w:rsid w:val="00604726"/>
    <w:rsid w:val="00604822"/>
    <w:rsid w:val="00604913"/>
    <w:rsid w:val="00604B69"/>
    <w:rsid w:val="00605576"/>
    <w:rsid w:val="0060560D"/>
    <w:rsid w:val="00605ECE"/>
    <w:rsid w:val="00606B60"/>
    <w:rsid w:val="00606C88"/>
    <w:rsid w:val="00607061"/>
    <w:rsid w:val="00607259"/>
    <w:rsid w:val="00607657"/>
    <w:rsid w:val="006104D4"/>
    <w:rsid w:val="00610A37"/>
    <w:rsid w:val="00610B40"/>
    <w:rsid w:val="00610B8B"/>
    <w:rsid w:val="00610F35"/>
    <w:rsid w:val="0061136F"/>
    <w:rsid w:val="00611835"/>
    <w:rsid w:val="006118D6"/>
    <w:rsid w:val="00611D39"/>
    <w:rsid w:val="00612D9B"/>
    <w:rsid w:val="006131FE"/>
    <w:rsid w:val="00613202"/>
    <w:rsid w:val="00613DFB"/>
    <w:rsid w:val="00613E2A"/>
    <w:rsid w:val="00614405"/>
    <w:rsid w:val="00614DC0"/>
    <w:rsid w:val="00614F36"/>
    <w:rsid w:val="00614F92"/>
    <w:rsid w:val="00615087"/>
    <w:rsid w:val="006154D9"/>
    <w:rsid w:val="00615AE1"/>
    <w:rsid w:val="00615BA1"/>
    <w:rsid w:val="006162E1"/>
    <w:rsid w:val="0061630F"/>
    <w:rsid w:val="00616F95"/>
    <w:rsid w:val="00617302"/>
    <w:rsid w:val="006174BC"/>
    <w:rsid w:val="006175B8"/>
    <w:rsid w:val="00617931"/>
    <w:rsid w:val="00620195"/>
    <w:rsid w:val="006202B3"/>
    <w:rsid w:val="006204FE"/>
    <w:rsid w:val="00620589"/>
    <w:rsid w:val="00620CE2"/>
    <w:rsid w:val="006212E2"/>
    <w:rsid w:val="00621430"/>
    <w:rsid w:val="00621B12"/>
    <w:rsid w:val="0062233D"/>
    <w:rsid w:val="006226A2"/>
    <w:rsid w:val="00622FA6"/>
    <w:rsid w:val="00622FF7"/>
    <w:rsid w:val="00623082"/>
    <w:rsid w:val="006230F3"/>
    <w:rsid w:val="0062327F"/>
    <w:rsid w:val="00623410"/>
    <w:rsid w:val="00623A3B"/>
    <w:rsid w:val="00624CB5"/>
    <w:rsid w:val="00624EA0"/>
    <w:rsid w:val="006264CF"/>
    <w:rsid w:val="00626608"/>
    <w:rsid w:val="00626A53"/>
    <w:rsid w:val="0062726E"/>
    <w:rsid w:val="006310B1"/>
    <w:rsid w:val="00631410"/>
    <w:rsid w:val="0063196E"/>
    <w:rsid w:val="00632426"/>
    <w:rsid w:val="006333FD"/>
    <w:rsid w:val="00634330"/>
    <w:rsid w:val="00635170"/>
    <w:rsid w:val="0063528A"/>
    <w:rsid w:val="00635737"/>
    <w:rsid w:val="00635926"/>
    <w:rsid w:val="00635ACB"/>
    <w:rsid w:val="00635CC2"/>
    <w:rsid w:val="00635D49"/>
    <w:rsid w:val="00636AA5"/>
    <w:rsid w:val="00636F68"/>
    <w:rsid w:val="0063702F"/>
    <w:rsid w:val="006373DD"/>
    <w:rsid w:val="00637503"/>
    <w:rsid w:val="00637D2D"/>
    <w:rsid w:val="00637F9C"/>
    <w:rsid w:val="00640BB7"/>
    <w:rsid w:val="00641889"/>
    <w:rsid w:val="00641D33"/>
    <w:rsid w:val="00641E1A"/>
    <w:rsid w:val="0064296C"/>
    <w:rsid w:val="0064298F"/>
    <w:rsid w:val="00642AA5"/>
    <w:rsid w:val="00642B29"/>
    <w:rsid w:val="00643730"/>
    <w:rsid w:val="00643782"/>
    <w:rsid w:val="0064380D"/>
    <w:rsid w:val="00643D2F"/>
    <w:rsid w:val="00643F05"/>
    <w:rsid w:val="0064411B"/>
    <w:rsid w:val="006443B7"/>
    <w:rsid w:val="006443BC"/>
    <w:rsid w:val="00644C1E"/>
    <w:rsid w:val="006450FE"/>
    <w:rsid w:val="006450FF"/>
    <w:rsid w:val="00645446"/>
    <w:rsid w:val="00645E44"/>
    <w:rsid w:val="00645EDD"/>
    <w:rsid w:val="00646A52"/>
    <w:rsid w:val="00646AF6"/>
    <w:rsid w:val="00646B66"/>
    <w:rsid w:val="00646EF8"/>
    <w:rsid w:val="006505C6"/>
    <w:rsid w:val="00651DD7"/>
    <w:rsid w:val="006531A3"/>
    <w:rsid w:val="00654590"/>
    <w:rsid w:val="00654C82"/>
    <w:rsid w:val="00654CF7"/>
    <w:rsid w:val="00654E1B"/>
    <w:rsid w:val="0065502F"/>
    <w:rsid w:val="006559EB"/>
    <w:rsid w:val="00655A90"/>
    <w:rsid w:val="006560E5"/>
    <w:rsid w:val="006566FA"/>
    <w:rsid w:val="00656F1E"/>
    <w:rsid w:val="0065713A"/>
    <w:rsid w:val="00657773"/>
    <w:rsid w:val="00657928"/>
    <w:rsid w:val="00657982"/>
    <w:rsid w:val="006602C1"/>
    <w:rsid w:val="00660C9C"/>
    <w:rsid w:val="00661157"/>
    <w:rsid w:val="00661E58"/>
    <w:rsid w:val="00662036"/>
    <w:rsid w:val="00662FB8"/>
    <w:rsid w:val="006631D6"/>
    <w:rsid w:val="006631DF"/>
    <w:rsid w:val="0066335F"/>
    <w:rsid w:val="00663820"/>
    <w:rsid w:val="00663DEB"/>
    <w:rsid w:val="00664174"/>
    <w:rsid w:val="00664999"/>
    <w:rsid w:val="00664A47"/>
    <w:rsid w:val="00664BC8"/>
    <w:rsid w:val="00665CC7"/>
    <w:rsid w:val="00665ED4"/>
    <w:rsid w:val="006664C6"/>
    <w:rsid w:val="00666D6B"/>
    <w:rsid w:val="00667205"/>
    <w:rsid w:val="006677CA"/>
    <w:rsid w:val="00670179"/>
    <w:rsid w:val="0067035C"/>
    <w:rsid w:val="006703DD"/>
    <w:rsid w:val="006704E3"/>
    <w:rsid w:val="00670A25"/>
    <w:rsid w:val="00670C1C"/>
    <w:rsid w:val="00670D24"/>
    <w:rsid w:val="00670D39"/>
    <w:rsid w:val="00671066"/>
    <w:rsid w:val="0067151A"/>
    <w:rsid w:val="00671549"/>
    <w:rsid w:val="006716B8"/>
    <w:rsid w:val="00672A50"/>
    <w:rsid w:val="00673249"/>
    <w:rsid w:val="00674065"/>
    <w:rsid w:val="006742DC"/>
    <w:rsid w:val="00674385"/>
    <w:rsid w:val="006749DA"/>
    <w:rsid w:val="00675231"/>
    <w:rsid w:val="00675A68"/>
    <w:rsid w:val="006765B0"/>
    <w:rsid w:val="0067694A"/>
    <w:rsid w:val="00676E38"/>
    <w:rsid w:val="0067769D"/>
    <w:rsid w:val="006802B9"/>
    <w:rsid w:val="0068041B"/>
    <w:rsid w:val="006805BB"/>
    <w:rsid w:val="006806B0"/>
    <w:rsid w:val="00680CA3"/>
    <w:rsid w:val="00680E45"/>
    <w:rsid w:val="00680F63"/>
    <w:rsid w:val="00681048"/>
    <w:rsid w:val="006811C7"/>
    <w:rsid w:val="00681A91"/>
    <w:rsid w:val="00681E09"/>
    <w:rsid w:val="00682201"/>
    <w:rsid w:val="00682DA9"/>
    <w:rsid w:val="00683821"/>
    <w:rsid w:val="00683B27"/>
    <w:rsid w:val="00683CB6"/>
    <w:rsid w:val="00684C56"/>
    <w:rsid w:val="00685444"/>
    <w:rsid w:val="006854FF"/>
    <w:rsid w:val="00685C0F"/>
    <w:rsid w:val="0068608C"/>
    <w:rsid w:val="0068691D"/>
    <w:rsid w:val="00686F8D"/>
    <w:rsid w:val="00690174"/>
    <w:rsid w:val="00691959"/>
    <w:rsid w:val="00691B2F"/>
    <w:rsid w:val="00691C34"/>
    <w:rsid w:val="00691CFA"/>
    <w:rsid w:val="006924BE"/>
    <w:rsid w:val="006926DC"/>
    <w:rsid w:val="00692ABA"/>
    <w:rsid w:val="00692EA7"/>
    <w:rsid w:val="00692EEF"/>
    <w:rsid w:val="00693933"/>
    <w:rsid w:val="00693BA5"/>
    <w:rsid w:val="00693F40"/>
    <w:rsid w:val="00694B8F"/>
    <w:rsid w:val="00694D2E"/>
    <w:rsid w:val="006958CA"/>
    <w:rsid w:val="006961D5"/>
    <w:rsid w:val="00696613"/>
    <w:rsid w:val="00696B23"/>
    <w:rsid w:val="00696DF0"/>
    <w:rsid w:val="006972E5"/>
    <w:rsid w:val="00697A07"/>
    <w:rsid w:val="00697D07"/>
    <w:rsid w:val="006A0390"/>
    <w:rsid w:val="006A0681"/>
    <w:rsid w:val="006A0708"/>
    <w:rsid w:val="006A0D6C"/>
    <w:rsid w:val="006A0F87"/>
    <w:rsid w:val="006A101F"/>
    <w:rsid w:val="006A11E6"/>
    <w:rsid w:val="006A1D1D"/>
    <w:rsid w:val="006A1FAC"/>
    <w:rsid w:val="006A39E1"/>
    <w:rsid w:val="006A4065"/>
    <w:rsid w:val="006A431E"/>
    <w:rsid w:val="006A4667"/>
    <w:rsid w:val="006A4904"/>
    <w:rsid w:val="006A51CA"/>
    <w:rsid w:val="006A562C"/>
    <w:rsid w:val="006A59B4"/>
    <w:rsid w:val="006A6373"/>
    <w:rsid w:val="006A66BB"/>
    <w:rsid w:val="006A6890"/>
    <w:rsid w:val="006A6D4C"/>
    <w:rsid w:val="006A7432"/>
    <w:rsid w:val="006B0991"/>
    <w:rsid w:val="006B1232"/>
    <w:rsid w:val="006B12D3"/>
    <w:rsid w:val="006B183F"/>
    <w:rsid w:val="006B2043"/>
    <w:rsid w:val="006B20FB"/>
    <w:rsid w:val="006B2A30"/>
    <w:rsid w:val="006B2B83"/>
    <w:rsid w:val="006B331D"/>
    <w:rsid w:val="006B340B"/>
    <w:rsid w:val="006B3672"/>
    <w:rsid w:val="006B3C03"/>
    <w:rsid w:val="006B4413"/>
    <w:rsid w:val="006B5F26"/>
    <w:rsid w:val="006B6B46"/>
    <w:rsid w:val="006B795C"/>
    <w:rsid w:val="006C07E3"/>
    <w:rsid w:val="006C0D4F"/>
    <w:rsid w:val="006C147F"/>
    <w:rsid w:val="006C1A92"/>
    <w:rsid w:val="006C2179"/>
    <w:rsid w:val="006C24D9"/>
    <w:rsid w:val="006C35A9"/>
    <w:rsid w:val="006C3DBB"/>
    <w:rsid w:val="006C4733"/>
    <w:rsid w:val="006C60C7"/>
    <w:rsid w:val="006C6595"/>
    <w:rsid w:val="006C6721"/>
    <w:rsid w:val="006C69F2"/>
    <w:rsid w:val="006C6B0D"/>
    <w:rsid w:val="006C6C70"/>
    <w:rsid w:val="006C6D6D"/>
    <w:rsid w:val="006C6E1D"/>
    <w:rsid w:val="006C6E49"/>
    <w:rsid w:val="006C6FF7"/>
    <w:rsid w:val="006C730D"/>
    <w:rsid w:val="006D0100"/>
    <w:rsid w:val="006D10CE"/>
    <w:rsid w:val="006D1770"/>
    <w:rsid w:val="006D1DBC"/>
    <w:rsid w:val="006D1DFD"/>
    <w:rsid w:val="006D2749"/>
    <w:rsid w:val="006D3093"/>
    <w:rsid w:val="006D31E2"/>
    <w:rsid w:val="006D338E"/>
    <w:rsid w:val="006D3F59"/>
    <w:rsid w:val="006D40F4"/>
    <w:rsid w:val="006D44F7"/>
    <w:rsid w:val="006D47AF"/>
    <w:rsid w:val="006D488F"/>
    <w:rsid w:val="006D5587"/>
    <w:rsid w:val="006D694B"/>
    <w:rsid w:val="006D6C75"/>
    <w:rsid w:val="006D7262"/>
    <w:rsid w:val="006D782B"/>
    <w:rsid w:val="006D7E9B"/>
    <w:rsid w:val="006E11AE"/>
    <w:rsid w:val="006E15A8"/>
    <w:rsid w:val="006E21CC"/>
    <w:rsid w:val="006E271A"/>
    <w:rsid w:val="006E2781"/>
    <w:rsid w:val="006E2B8F"/>
    <w:rsid w:val="006E3024"/>
    <w:rsid w:val="006E3C7A"/>
    <w:rsid w:val="006E4799"/>
    <w:rsid w:val="006E4BF2"/>
    <w:rsid w:val="006E4E7F"/>
    <w:rsid w:val="006E55EC"/>
    <w:rsid w:val="006E569C"/>
    <w:rsid w:val="006E57C8"/>
    <w:rsid w:val="006E62BE"/>
    <w:rsid w:val="006E62C5"/>
    <w:rsid w:val="006E6E23"/>
    <w:rsid w:val="006E6F8A"/>
    <w:rsid w:val="006E7920"/>
    <w:rsid w:val="006F001C"/>
    <w:rsid w:val="006F0C8F"/>
    <w:rsid w:val="006F0CAB"/>
    <w:rsid w:val="006F0F9E"/>
    <w:rsid w:val="006F10F1"/>
    <w:rsid w:val="006F13B9"/>
    <w:rsid w:val="006F1983"/>
    <w:rsid w:val="006F2514"/>
    <w:rsid w:val="006F2A58"/>
    <w:rsid w:val="006F3B41"/>
    <w:rsid w:val="006F3B5C"/>
    <w:rsid w:val="006F3B5D"/>
    <w:rsid w:val="006F3D83"/>
    <w:rsid w:val="006F40B2"/>
    <w:rsid w:val="006F4623"/>
    <w:rsid w:val="006F54FA"/>
    <w:rsid w:val="006F59EC"/>
    <w:rsid w:val="006F5C15"/>
    <w:rsid w:val="006F5F6C"/>
    <w:rsid w:val="006F6885"/>
    <w:rsid w:val="006F708D"/>
    <w:rsid w:val="006F73C8"/>
    <w:rsid w:val="006F7B62"/>
    <w:rsid w:val="006F7D0B"/>
    <w:rsid w:val="006F7E34"/>
    <w:rsid w:val="006F7FE6"/>
    <w:rsid w:val="00700018"/>
    <w:rsid w:val="007000AE"/>
    <w:rsid w:val="00701343"/>
    <w:rsid w:val="00701867"/>
    <w:rsid w:val="007024E1"/>
    <w:rsid w:val="00702703"/>
    <w:rsid w:val="0070280E"/>
    <w:rsid w:val="00703076"/>
    <w:rsid w:val="0070328B"/>
    <w:rsid w:val="00703793"/>
    <w:rsid w:val="00704050"/>
    <w:rsid w:val="007045F3"/>
    <w:rsid w:val="007047EA"/>
    <w:rsid w:val="007054F8"/>
    <w:rsid w:val="007055E1"/>
    <w:rsid w:val="00705EE4"/>
    <w:rsid w:val="0070650B"/>
    <w:rsid w:val="00706B58"/>
    <w:rsid w:val="00706D13"/>
    <w:rsid w:val="00707447"/>
    <w:rsid w:val="00707505"/>
    <w:rsid w:val="00707E55"/>
    <w:rsid w:val="00710EAC"/>
    <w:rsid w:val="00711008"/>
    <w:rsid w:val="00711EE6"/>
    <w:rsid w:val="007126C1"/>
    <w:rsid w:val="007127C1"/>
    <w:rsid w:val="00712D2A"/>
    <w:rsid w:val="007131F6"/>
    <w:rsid w:val="007132F9"/>
    <w:rsid w:val="00713D58"/>
    <w:rsid w:val="00713F16"/>
    <w:rsid w:val="007142C7"/>
    <w:rsid w:val="007143E5"/>
    <w:rsid w:val="007148B3"/>
    <w:rsid w:val="0071494E"/>
    <w:rsid w:val="0071508E"/>
    <w:rsid w:val="007155C3"/>
    <w:rsid w:val="00715A29"/>
    <w:rsid w:val="00716052"/>
    <w:rsid w:val="00716E36"/>
    <w:rsid w:val="00716EAB"/>
    <w:rsid w:val="0071736D"/>
    <w:rsid w:val="00720732"/>
    <w:rsid w:val="00720F08"/>
    <w:rsid w:val="00721025"/>
    <w:rsid w:val="0072192A"/>
    <w:rsid w:val="00721B18"/>
    <w:rsid w:val="00721FC2"/>
    <w:rsid w:val="0072292C"/>
    <w:rsid w:val="007239C7"/>
    <w:rsid w:val="00724038"/>
    <w:rsid w:val="007241BE"/>
    <w:rsid w:val="0072461D"/>
    <w:rsid w:val="00724720"/>
    <w:rsid w:val="00724E68"/>
    <w:rsid w:val="00724ED9"/>
    <w:rsid w:val="007250E3"/>
    <w:rsid w:val="00725327"/>
    <w:rsid w:val="00725548"/>
    <w:rsid w:val="00725771"/>
    <w:rsid w:val="0072618F"/>
    <w:rsid w:val="0072663E"/>
    <w:rsid w:val="0073013A"/>
    <w:rsid w:val="00730594"/>
    <w:rsid w:val="00731221"/>
    <w:rsid w:val="00731D02"/>
    <w:rsid w:val="00731D20"/>
    <w:rsid w:val="00732338"/>
    <w:rsid w:val="007328D2"/>
    <w:rsid w:val="00732C16"/>
    <w:rsid w:val="00732C1A"/>
    <w:rsid w:val="0073320D"/>
    <w:rsid w:val="007332D3"/>
    <w:rsid w:val="0073374D"/>
    <w:rsid w:val="007342B7"/>
    <w:rsid w:val="0073458C"/>
    <w:rsid w:val="00734603"/>
    <w:rsid w:val="00735875"/>
    <w:rsid w:val="007359AD"/>
    <w:rsid w:val="00735B4B"/>
    <w:rsid w:val="007360CA"/>
    <w:rsid w:val="0073743E"/>
    <w:rsid w:val="00741066"/>
    <w:rsid w:val="00741147"/>
    <w:rsid w:val="007417DB"/>
    <w:rsid w:val="00742805"/>
    <w:rsid w:val="00742D24"/>
    <w:rsid w:val="00742D51"/>
    <w:rsid w:val="00742E3D"/>
    <w:rsid w:val="0074305A"/>
    <w:rsid w:val="00743A53"/>
    <w:rsid w:val="00743AB3"/>
    <w:rsid w:val="00743C5E"/>
    <w:rsid w:val="00743E7F"/>
    <w:rsid w:val="00743F06"/>
    <w:rsid w:val="00744922"/>
    <w:rsid w:val="007451C9"/>
    <w:rsid w:val="007453B1"/>
    <w:rsid w:val="0074576E"/>
    <w:rsid w:val="00745BA6"/>
    <w:rsid w:val="00745D39"/>
    <w:rsid w:val="0074638F"/>
    <w:rsid w:val="007466E8"/>
    <w:rsid w:val="00746ED0"/>
    <w:rsid w:val="007470E5"/>
    <w:rsid w:val="0074723E"/>
    <w:rsid w:val="007472BC"/>
    <w:rsid w:val="00747B6E"/>
    <w:rsid w:val="00747C81"/>
    <w:rsid w:val="00747CC4"/>
    <w:rsid w:val="007503F3"/>
    <w:rsid w:val="00750F5A"/>
    <w:rsid w:val="007510C1"/>
    <w:rsid w:val="00751387"/>
    <w:rsid w:val="00751964"/>
    <w:rsid w:val="00751A53"/>
    <w:rsid w:val="00751D43"/>
    <w:rsid w:val="00751E2B"/>
    <w:rsid w:val="0075297A"/>
    <w:rsid w:val="00752AB4"/>
    <w:rsid w:val="00752C2E"/>
    <w:rsid w:val="00752CAE"/>
    <w:rsid w:val="00753463"/>
    <w:rsid w:val="007540C0"/>
    <w:rsid w:val="0075414F"/>
    <w:rsid w:val="007546AF"/>
    <w:rsid w:val="00754A80"/>
    <w:rsid w:val="00754CD0"/>
    <w:rsid w:val="00754EA1"/>
    <w:rsid w:val="007553E9"/>
    <w:rsid w:val="00755563"/>
    <w:rsid w:val="00755F55"/>
    <w:rsid w:val="007561C6"/>
    <w:rsid w:val="00756369"/>
    <w:rsid w:val="0075715B"/>
    <w:rsid w:val="00757696"/>
    <w:rsid w:val="00757836"/>
    <w:rsid w:val="007600BD"/>
    <w:rsid w:val="00760E27"/>
    <w:rsid w:val="00760FF2"/>
    <w:rsid w:val="00761F60"/>
    <w:rsid w:val="007626AF"/>
    <w:rsid w:val="00762BF4"/>
    <w:rsid w:val="00763088"/>
    <w:rsid w:val="0076376E"/>
    <w:rsid w:val="00763865"/>
    <w:rsid w:val="00763935"/>
    <w:rsid w:val="00763B01"/>
    <w:rsid w:val="00764F71"/>
    <w:rsid w:val="007658F4"/>
    <w:rsid w:val="0076598B"/>
    <w:rsid w:val="00765CE3"/>
    <w:rsid w:val="007662B6"/>
    <w:rsid w:val="00766434"/>
    <w:rsid w:val="007666EE"/>
    <w:rsid w:val="00766709"/>
    <w:rsid w:val="00770146"/>
    <w:rsid w:val="00770557"/>
    <w:rsid w:val="00770608"/>
    <w:rsid w:val="00770928"/>
    <w:rsid w:val="00770948"/>
    <w:rsid w:val="00770F97"/>
    <w:rsid w:val="00771010"/>
    <w:rsid w:val="00771800"/>
    <w:rsid w:val="00771912"/>
    <w:rsid w:val="00771ACB"/>
    <w:rsid w:val="007726DC"/>
    <w:rsid w:val="00772D19"/>
    <w:rsid w:val="0077393F"/>
    <w:rsid w:val="00773F15"/>
    <w:rsid w:val="00774506"/>
    <w:rsid w:val="007746D5"/>
    <w:rsid w:val="007746F5"/>
    <w:rsid w:val="007748B4"/>
    <w:rsid w:val="00774AEE"/>
    <w:rsid w:val="00774B54"/>
    <w:rsid w:val="00774EE7"/>
    <w:rsid w:val="00774F6F"/>
    <w:rsid w:val="00775072"/>
    <w:rsid w:val="00775BA3"/>
    <w:rsid w:val="00776A7B"/>
    <w:rsid w:val="00776B82"/>
    <w:rsid w:val="007779A6"/>
    <w:rsid w:val="00777A51"/>
    <w:rsid w:val="00781436"/>
    <w:rsid w:val="00781A22"/>
    <w:rsid w:val="00781CB6"/>
    <w:rsid w:val="0078236C"/>
    <w:rsid w:val="0078336D"/>
    <w:rsid w:val="0078372D"/>
    <w:rsid w:val="00783B79"/>
    <w:rsid w:val="00783C89"/>
    <w:rsid w:val="00783E79"/>
    <w:rsid w:val="0078414B"/>
    <w:rsid w:val="007849C5"/>
    <w:rsid w:val="00784C6B"/>
    <w:rsid w:val="00784F07"/>
    <w:rsid w:val="007850DF"/>
    <w:rsid w:val="00785479"/>
    <w:rsid w:val="007868C3"/>
    <w:rsid w:val="007875A8"/>
    <w:rsid w:val="00787C34"/>
    <w:rsid w:val="00787E8D"/>
    <w:rsid w:val="0079069A"/>
    <w:rsid w:val="00790DBF"/>
    <w:rsid w:val="00790F95"/>
    <w:rsid w:val="00791029"/>
    <w:rsid w:val="0079107F"/>
    <w:rsid w:val="007913CB"/>
    <w:rsid w:val="007915C9"/>
    <w:rsid w:val="00791B11"/>
    <w:rsid w:val="00791B88"/>
    <w:rsid w:val="007924CB"/>
    <w:rsid w:val="007927AE"/>
    <w:rsid w:val="00792C4C"/>
    <w:rsid w:val="00793188"/>
    <w:rsid w:val="0079415A"/>
    <w:rsid w:val="00794293"/>
    <w:rsid w:val="0079430A"/>
    <w:rsid w:val="00794629"/>
    <w:rsid w:val="007948BA"/>
    <w:rsid w:val="00794C87"/>
    <w:rsid w:val="00794CD5"/>
    <w:rsid w:val="00795455"/>
    <w:rsid w:val="007955EA"/>
    <w:rsid w:val="00795D5E"/>
    <w:rsid w:val="00795DBA"/>
    <w:rsid w:val="00795FF4"/>
    <w:rsid w:val="00796048"/>
    <w:rsid w:val="00796547"/>
    <w:rsid w:val="0079683A"/>
    <w:rsid w:val="007969A2"/>
    <w:rsid w:val="00796C67"/>
    <w:rsid w:val="0079743D"/>
    <w:rsid w:val="00797450"/>
    <w:rsid w:val="00797851"/>
    <w:rsid w:val="0079792C"/>
    <w:rsid w:val="00797AD6"/>
    <w:rsid w:val="00797DD2"/>
    <w:rsid w:val="007A01F2"/>
    <w:rsid w:val="007A0E2C"/>
    <w:rsid w:val="007A127F"/>
    <w:rsid w:val="007A13C4"/>
    <w:rsid w:val="007A1AA0"/>
    <w:rsid w:val="007A2474"/>
    <w:rsid w:val="007A2588"/>
    <w:rsid w:val="007A312B"/>
    <w:rsid w:val="007A3712"/>
    <w:rsid w:val="007A3C71"/>
    <w:rsid w:val="007A4656"/>
    <w:rsid w:val="007A46C8"/>
    <w:rsid w:val="007A4895"/>
    <w:rsid w:val="007A4B77"/>
    <w:rsid w:val="007A54CF"/>
    <w:rsid w:val="007A5528"/>
    <w:rsid w:val="007A5E55"/>
    <w:rsid w:val="007A601A"/>
    <w:rsid w:val="007A63B1"/>
    <w:rsid w:val="007A6409"/>
    <w:rsid w:val="007A64DF"/>
    <w:rsid w:val="007A68FB"/>
    <w:rsid w:val="007A6C11"/>
    <w:rsid w:val="007A6E52"/>
    <w:rsid w:val="007A7678"/>
    <w:rsid w:val="007A788D"/>
    <w:rsid w:val="007A7C12"/>
    <w:rsid w:val="007A7CA8"/>
    <w:rsid w:val="007B0301"/>
    <w:rsid w:val="007B0414"/>
    <w:rsid w:val="007B09EE"/>
    <w:rsid w:val="007B1539"/>
    <w:rsid w:val="007B1693"/>
    <w:rsid w:val="007B1C6E"/>
    <w:rsid w:val="007B1CBD"/>
    <w:rsid w:val="007B1CCF"/>
    <w:rsid w:val="007B2448"/>
    <w:rsid w:val="007B2A95"/>
    <w:rsid w:val="007B3213"/>
    <w:rsid w:val="007B37B3"/>
    <w:rsid w:val="007B39DE"/>
    <w:rsid w:val="007B3B92"/>
    <w:rsid w:val="007B3D8E"/>
    <w:rsid w:val="007B40AF"/>
    <w:rsid w:val="007B4C54"/>
    <w:rsid w:val="007B6258"/>
    <w:rsid w:val="007B62E1"/>
    <w:rsid w:val="007B63E5"/>
    <w:rsid w:val="007B6496"/>
    <w:rsid w:val="007B7B7D"/>
    <w:rsid w:val="007B7F14"/>
    <w:rsid w:val="007C089C"/>
    <w:rsid w:val="007C1395"/>
    <w:rsid w:val="007C16C4"/>
    <w:rsid w:val="007C2378"/>
    <w:rsid w:val="007C31CB"/>
    <w:rsid w:val="007C3521"/>
    <w:rsid w:val="007C3633"/>
    <w:rsid w:val="007C4596"/>
    <w:rsid w:val="007C48EB"/>
    <w:rsid w:val="007C49BF"/>
    <w:rsid w:val="007C4BFF"/>
    <w:rsid w:val="007C4C62"/>
    <w:rsid w:val="007C536A"/>
    <w:rsid w:val="007C54CC"/>
    <w:rsid w:val="007C5CA2"/>
    <w:rsid w:val="007C5E3E"/>
    <w:rsid w:val="007C626D"/>
    <w:rsid w:val="007C63DD"/>
    <w:rsid w:val="007C64F3"/>
    <w:rsid w:val="007C7C1A"/>
    <w:rsid w:val="007C7DC2"/>
    <w:rsid w:val="007D07EC"/>
    <w:rsid w:val="007D088E"/>
    <w:rsid w:val="007D1105"/>
    <w:rsid w:val="007D1218"/>
    <w:rsid w:val="007D125A"/>
    <w:rsid w:val="007D19BD"/>
    <w:rsid w:val="007D2024"/>
    <w:rsid w:val="007D2165"/>
    <w:rsid w:val="007D23F3"/>
    <w:rsid w:val="007D2EF9"/>
    <w:rsid w:val="007D316F"/>
    <w:rsid w:val="007D3D5C"/>
    <w:rsid w:val="007D40ED"/>
    <w:rsid w:val="007D4B2C"/>
    <w:rsid w:val="007D4C19"/>
    <w:rsid w:val="007D4C47"/>
    <w:rsid w:val="007D4CF1"/>
    <w:rsid w:val="007D5606"/>
    <w:rsid w:val="007D566C"/>
    <w:rsid w:val="007D570A"/>
    <w:rsid w:val="007D5717"/>
    <w:rsid w:val="007D5B9F"/>
    <w:rsid w:val="007D5C63"/>
    <w:rsid w:val="007D5D60"/>
    <w:rsid w:val="007D6228"/>
    <w:rsid w:val="007D69FA"/>
    <w:rsid w:val="007D7123"/>
    <w:rsid w:val="007D72B2"/>
    <w:rsid w:val="007E0331"/>
    <w:rsid w:val="007E08F1"/>
    <w:rsid w:val="007E0D64"/>
    <w:rsid w:val="007E0EC3"/>
    <w:rsid w:val="007E10B0"/>
    <w:rsid w:val="007E10FF"/>
    <w:rsid w:val="007E16AC"/>
    <w:rsid w:val="007E1CAA"/>
    <w:rsid w:val="007E23DC"/>
    <w:rsid w:val="007E279B"/>
    <w:rsid w:val="007E33DE"/>
    <w:rsid w:val="007E345A"/>
    <w:rsid w:val="007E3B19"/>
    <w:rsid w:val="007E4712"/>
    <w:rsid w:val="007E4E59"/>
    <w:rsid w:val="007E5226"/>
    <w:rsid w:val="007E562D"/>
    <w:rsid w:val="007E57AE"/>
    <w:rsid w:val="007E5FD2"/>
    <w:rsid w:val="007E66E7"/>
    <w:rsid w:val="007E690B"/>
    <w:rsid w:val="007E7534"/>
    <w:rsid w:val="007E783E"/>
    <w:rsid w:val="007E7B97"/>
    <w:rsid w:val="007E7E5D"/>
    <w:rsid w:val="007F0103"/>
    <w:rsid w:val="007F058F"/>
    <w:rsid w:val="007F0D39"/>
    <w:rsid w:val="007F121C"/>
    <w:rsid w:val="007F1583"/>
    <w:rsid w:val="007F1967"/>
    <w:rsid w:val="007F1DC9"/>
    <w:rsid w:val="007F1E61"/>
    <w:rsid w:val="007F1ED3"/>
    <w:rsid w:val="007F35A1"/>
    <w:rsid w:val="007F3615"/>
    <w:rsid w:val="007F3D23"/>
    <w:rsid w:val="007F40AB"/>
    <w:rsid w:val="007F4701"/>
    <w:rsid w:val="007F4D3D"/>
    <w:rsid w:val="007F4E27"/>
    <w:rsid w:val="007F4F6A"/>
    <w:rsid w:val="007F63D7"/>
    <w:rsid w:val="007F6669"/>
    <w:rsid w:val="007F6FDE"/>
    <w:rsid w:val="007F77A7"/>
    <w:rsid w:val="007F77D4"/>
    <w:rsid w:val="007F7C49"/>
    <w:rsid w:val="00800275"/>
    <w:rsid w:val="0080094E"/>
    <w:rsid w:val="0080103A"/>
    <w:rsid w:val="008021CB"/>
    <w:rsid w:val="00802A43"/>
    <w:rsid w:val="00802D60"/>
    <w:rsid w:val="00803930"/>
    <w:rsid w:val="00804418"/>
    <w:rsid w:val="008047A8"/>
    <w:rsid w:val="00804D90"/>
    <w:rsid w:val="0080522B"/>
    <w:rsid w:val="008052DF"/>
    <w:rsid w:val="00805401"/>
    <w:rsid w:val="00805867"/>
    <w:rsid w:val="0080594B"/>
    <w:rsid w:val="00805A17"/>
    <w:rsid w:val="00805A5F"/>
    <w:rsid w:val="0080616B"/>
    <w:rsid w:val="008065A3"/>
    <w:rsid w:val="00806A85"/>
    <w:rsid w:val="00807AE8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30FC"/>
    <w:rsid w:val="008132B2"/>
    <w:rsid w:val="0081355B"/>
    <w:rsid w:val="008137DB"/>
    <w:rsid w:val="008141CD"/>
    <w:rsid w:val="0081434D"/>
    <w:rsid w:val="00814408"/>
    <w:rsid w:val="00814556"/>
    <w:rsid w:val="008147E6"/>
    <w:rsid w:val="00814818"/>
    <w:rsid w:val="00814881"/>
    <w:rsid w:val="008152EB"/>
    <w:rsid w:val="00815CD7"/>
    <w:rsid w:val="00815F1B"/>
    <w:rsid w:val="008160EF"/>
    <w:rsid w:val="008168B8"/>
    <w:rsid w:val="00816ABC"/>
    <w:rsid w:val="00816E5A"/>
    <w:rsid w:val="00817073"/>
    <w:rsid w:val="008172DA"/>
    <w:rsid w:val="00817310"/>
    <w:rsid w:val="0081754C"/>
    <w:rsid w:val="00817B1E"/>
    <w:rsid w:val="00817D70"/>
    <w:rsid w:val="00817F6B"/>
    <w:rsid w:val="008207A9"/>
    <w:rsid w:val="008212F0"/>
    <w:rsid w:val="00821361"/>
    <w:rsid w:val="00822B13"/>
    <w:rsid w:val="00825CD2"/>
    <w:rsid w:val="008268F9"/>
    <w:rsid w:val="00827303"/>
    <w:rsid w:val="00827453"/>
    <w:rsid w:val="008276D7"/>
    <w:rsid w:val="00827A0D"/>
    <w:rsid w:val="00827C40"/>
    <w:rsid w:val="00830036"/>
    <w:rsid w:val="008300A4"/>
    <w:rsid w:val="008311B5"/>
    <w:rsid w:val="00831559"/>
    <w:rsid w:val="00831885"/>
    <w:rsid w:val="0083192A"/>
    <w:rsid w:val="00831C93"/>
    <w:rsid w:val="00831DC6"/>
    <w:rsid w:val="0083298D"/>
    <w:rsid w:val="008331B7"/>
    <w:rsid w:val="00833BAB"/>
    <w:rsid w:val="00834205"/>
    <w:rsid w:val="00834497"/>
    <w:rsid w:val="0083461B"/>
    <w:rsid w:val="00834703"/>
    <w:rsid w:val="00834DBD"/>
    <w:rsid w:val="00835113"/>
    <w:rsid w:val="0083517D"/>
    <w:rsid w:val="00835186"/>
    <w:rsid w:val="008357C8"/>
    <w:rsid w:val="00835ACB"/>
    <w:rsid w:val="00837323"/>
    <w:rsid w:val="0083761E"/>
    <w:rsid w:val="00837F6A"/>
    <w:rsid w:val="00840170"/>
    <w:rsid w:val="008402B2"/>
    <w:rsid w:val="0084039A"/>
    <w:rsid w:val="00840609"/>
    <w:rsid w:val="00840A0B"/>
    <w:rsid w:val="00840E3B"/>
    <w:rsid w:val="00840F3C"/>
    <w:rsid w:val="0084147E"/>
    <w:rsid w:val="00841651"/>
    <w:rsid w:val="00841D31"/>
    <w:rsid w:val="00842435"/>
    <w:rsid w:val="00842680"/>
    <w:rsid w:val="00842AC0"/>
    <w:rsid w:val="0084355D"/>
    <w:rsid w:val="00843724"/>
    <w:rsid w:val="0084424A"/>
    <w:rsid w:val="008443B9"/>
    <w:rsid w:val="0084483B"/>
    <w:rsid w:val="00844B47"/>
    <w:rsid w:val="00844EE6"/>
    <w:rsid w:val="00844F5F"/>
    <w:rsid w:val="00844F74"/>
    <w:rsid w:val="008450F7"/>
    <w:rsid w:val="00847052"/>
    <w:rsid w:val="008473F2"/>
    <w:rsid w:val="00847859"/>
    <w:rsid w:val="00851521"/>
    <w:rsid w:val="00851A74"/>
    <w:rsid w:val="00851BA6"/>
    <w:rsid w:val="00851EA4"/>
    <w:rsid w:val="008527EA"/>
    <w:rsid w:val="00852863"/>
    <w:rsid w:val="00852DD1"/>
    <w:rsid w:val="00852ED8"/>
    <w:rsid w:val="00852EE2"/>
    <w:rsid w:val="00853D2C"/>
    <w:rsid w:val="00854192"/>
    <w:rsid w:val="00854543"/>
    <w:rsid w:val="0085460D"/>
    <w:rsid w:val="00854729"/>
    <w:rsid w:val="008553F5"/>
    <w:rsid w:val="00855A96"/>
    <w:rsid w:val="00856063"/>
    <w:rsid w:val="00856E3A"/>
    <w:rsid w:val="00856EE2"/>
    <w:rsid w:val="0085704D"/>
    <w:rsid w:val="0085743D"/>
    <w:rsid w:val="00857784"/>
    <w:rsid w:val="008600FF"/>
    <w:rsid w:val="008604A5"/>
    <w:rsid w:val="008608A2"/>
    <w:rsid w:val="00860D1A"/>
    <w:rsid w:val="00861553"/>
    <w:rsid w:val="00861DD4"/>
    <w:rsid w:val="00862044"/>
    <w:rsid w:val="00862840"/>
    <w:rsid w:val="00862D14"/>
    <w:rsid w:val="00862DDD"/>
    <w:rsid w:val="00862EC1"/>
    <w:rsid w:val="00863635"/>
    <w:rsid w:val="008637D4"/>
    <w:rsid w:val="008639CF"/>
    <w:rsid w:val="00864130"/>
    <w:rsid w:val="00864493"/>
    <w:rsid w:val="00864FCC"/>
    <w:rsid w:val="0086528C"/>
    <w:rsid w:val="00865DF8"/>
    <w:rsid w:val="0086606C"/>
    <w:rsid w:val="008664EA"/>
    <w:rsid w:val="00866901"/>
    <w:rsid w:val="00866A0C"/>
    <w:rsid w:val="00866EB1"/>
    <w:rsid w:val="00867AB7"/>
    <w:rsid w:val="00867AE3"/>
    <w:rsid w:val="00867CC8"/>
    <w:rsid w:val="00867CCA"/>
    <w:rsid w:val="0087050D"/>
    <w:rsid w:val="008708A6"/>
    <w:rsid w:val="008709F0"/>
    <w:rsid w:val="00870EF1"/>
    <w:rsid w:val="00870F8C"/>
    <w:rsid w:val="0087116F"/>
    <w:rsid w:val="008712C9"/>
    <w:rsid w:val="008716B4"/>
    <w:rsid w:val="00871709"/>
    <w:rsid w:val="00871AA8"/>
    <w:rsid w:val="00871CB4"/>
    <w:rsid w:val="00871D39"/>
    <w:rsid w:val="00872AD9"/>
    <w:rsid w:val="00872F0A"/>
    <w:rsid w:val="00873FB4"/>
    <w:rsid w:val="008740EE"/>
    <w:rsid w:val="008744C0"/>
    <w:rsid w:val="00875229"/>
    <w:rsid w:val="008752F1"/>
    <w:rsid w:val="00875EBE"/>
    <w:rsid w:val="008772C9"/>
    <w:rsid w:val="00877300"/>
    <w:rsid w:val="008777AA"/>
    <w:rsid w:val="00877A7D"/>
    <w:rsid w:val="00877AA7"/>
    <w:rsid w:val="00877AB0"/>
    <w:rsid w:val="00877AD5"/>
    <w:rsid w:val="00877E6E"/>
    <w:rsid w:val="008800A8"/>
    <w:rsid w:val="00880278"/>
    <w:rsid w:val="00881FC4"/>
    <w:rsid w:val="00882F73"/>
    <w:rsid w:val="00883637"/>
    <w:rsid w:val="008839C8"/>
    <w:rsid w:val="00883B1A"/>
    <w:rsid w:val="00883E5C"/>
    <w:rsid w:val="0088422F"/>
    <w:rsid w:val="008842ED"/>
    <w:rsid w:val="00884A64"/>
    <w:rsid w:val="00885009"/>
    <w:rsid w:val="008854D6"/>
    <w:rsid w:val="00885754"/>
    <w:rsid w:val="008859FF"/>
    <w:rsid w:val="00885E25"/>
    <w:rsid w:val="00886177"/>
    <w:rsid w:val="008861D7"/>
    <w:rsid w:val="008863F9"/>
    <w:rsid w:val="0088661E"/>
    <w:rsid w:val="008867FC"/>
    <w:rsid w:val="00886B30"/>
    <w:rsid w:val="00886D50"/>
    <w:rsid w:val="00886FD4"/>
    <w:rsid w:val="00887045"/>
    <w:rsid w:val="00887271"/>
    <w:rsid w:val="00887508"/>
    <w:rsid w:val="00887647"/>
    <w:rsid w:val="008879E7"/>
    <w:rsid w:val="00887AFD"/>
    <w:rsid w:val="00887CD1"/>
    <w:rsid w:val="00887DD0"/>
    <w:rsid w:val="0089006A"/>
    <w:rsid w:val="008909D7"/>
    <w:rsid w:val="0089129A"/>
    <w:rsid w:val="008915B5"/>
    <w:rsid w:val="0089169D"/>
    <w:rsid w:val="0089184D"/>
    <w:rsid w:val="00891BA3"/>
    <w:rsid w:val="00892242"/>
    <w:rsid w:val="0089224B"/>
    <w:rsid w:val="00892F6D"/>
    <w:rsid w:val="008932AD"/>
    <w:rsid w:val="0089336A"/>
    <w:rsid w:val="008934C7"/>
    <w:rsid w:val="0089394D"/>
    <w:rsid w:val="00893DAB"/>
    <w:rsid w:val="008947F4"/>
    <w:rsid w:val="00895401"/>
    <w:rsid w:val="008955D5"/>
    <w:rsid w:val="00895DBA"/>
    <w:rsid w:val="008960C0"/>
    <w:rsid w:val="00896379"/>
    <w:rsid w:val="00896F2F"/>
    <w:rsid w:val="008972D5"/>
    <w:rsid w:val="008979C6"/>
    <w:rsid w:val="00897EDC"/>
    <w:rsid w:val="008A02D6"/>
    <w:rsid w:val="008A037B"/>
    <w:rsid w:val="008A06C6"/>
    <w:rsid w:val="008A09C2"/>
    <w:rsid w:val="008A1344"/>
    <w:rsid w:val="008A234E"/>
    <w:rsid w:val="008A2B7D"/>
    <w:rsid w:val="008A3104"/>
    <w:rsid w:val="008A31D3"/>
    <w:rsid w:val="008A35E3"/>
    <w:rsid w:val="008A4345"/>
    <w:rsid w:val="008A44FD"/>
    <w:rsid w:val="008A4EAC"/>
    <w:rsid w:val="008A4F82"/>
    <w:rsid w:val="008A509B"/>
    <w:rsid w:val="008A51B6"/>
    <w:rsid w:val="008A5B09"/>
    <w:rsid w:val="008A6434"/>
    <w:rsid w:val="008A6F6F"/>
    <w:rsid w:val="008A728E"/>
    <w:rsid w:val="008B0DF7"/>
    <w:rsid w:val="008B198A"/>
    <w:rsid w:val="008B1AE7"/>
    <w:rsid w:val="008B1C36"/>
    <w:rsid w:val="008B2348"/>
    <w:rsid w:val="008B3332"/>
    <w:rsid w:val="008B33B6"/>
    <w:rsid w:val="008B376D"/>
    <w:rsid w:val="008B3A38"/>
    <w:rsid w:val="008B3FA2"/>
    <w:rsid w:val="008B4BED"/>
    <w:rsid w:val="008B549F"/>
    <w:rsid w:val="008B59AC"/>
    <w:rsid w:val="008B5C85"/>
    <w:rsid w:val="008B62F8"/>
    <w:rsid w:val="008B6454"/>
    <w:rsid w:val="008B67E5"/>
    <w:rsid w:val="008B6C80"/>
    <w:rsid w:val="008B6E98"/>
    <w:rsid w:val="008B7C1F"/>
    <w:rsid w:val="008B7C3F"/>
    <w:rsid w:val="008B7C61"/>
    <w:rsid w:val="008B7FD8"/>
    <w:rsid w:val="008C0A64"/>
    <w:rsid w:val="008C0BE5"/>
    <w:rsid w:val="008C16D6"/>
    <w:rsid w:val="008C31B3"/>
    <w:rsid w:val="008C3644"/>
    <w:rsid w:val="008C4231"/>
    <w:rsid w:val="008C4555"/>
    <w:rsid w:val="008C4B41"/>
    <w:rsid w:val="008C4DD2"/>
    <w:rsid w:val="008C4FEB"/>
    <w:rsid w:val="008C501B"/>
    <w:rsid w:val="008C5361"/>
    <w:rsid w:val="008C589E"/>
    <w:rsid w:val="008C60F0"/>
    <w:rsid w:val="008C6551"/>
    <w:rsid w:val="008C69C0"/>
    <w:rsid w:val="008C6B48"/>
    <w:rsid w:val="008C700D"/>
    <w:rsid w:val="008C77FD"/>
    <w:rsid w:val="008C7875"/>
    <w:rsid w:val="008C7892"/>
    <w:rsid w:val="008D00F2"/>
    <w:rsid w:val="008D053E"/>
    <w:rsid w:val="008D06BE"/>
    <w:rsid w:val="008D0F25"/>
    <w:rsid w:val="008D1837"/>
    <w:rsid w:val="008D20AA"/>
    <w:rsid w:val="008D2B00"/>
    <w:rsid w:val="008D3692"/>
    <w:rsid w:val="008D4967"/>
    <w:rsid w:val="008D4B14"/>
    <w:rsid w:val="008D5234"/>
    <w:rsid w:val="008D538C"/>
    <w:rsid w:val="008D5D03"/>
    <w:rsid w:val="008D64B5"/>
    <w:rsid w:val="008D67FB"/>
    <w:rsid w:val="008D6D99"/>
    <w:rsid w:val="008D7234"/>
    <w:rsid w:val="008E0072"/>
    <w:rsid w:val="008E2C95"/>
    <w:rsid w:val="008E2FFE"/>
    <w:rsid w:val="008E353A"/>
    <w:rsid w:val="008E364D"/>
    <w:rsid w:val="008E3932"/>
    <w:rsid w:val="008E3FB0"/>
    <w:rsid w:val="008E41B2"/>
    <w:rsid w:val="008E5151"/>
    <w:rsid w:val="008E55AA"/>
    <w:rsid w:val="008E7659"/>
    <w:rsid w:val="008E7666"/>
    <w:rsid w:val="008E77D1"/>
    <w:rsid w:val="008E7BF7"/>
    <w:rsid w:val="008F0ACA"/>
    <w:rsid w:val="008F0CA6"/>
    <w:rsid w:val="008F11F4"/>
    <w:rsid w:val="008F13E6"/>
    <w:rsid w:val="008F1BBB"/>
    <w:rsid w:val="008F1CAE"/>
    <w:rsid w:val="008F1CD9"/>
    <w:rsid w:val="008F2B8D"/>
    <w:rsid w:val="008F3335"/>
    <w:rsid w:val="008F3372"/>
    <w:rsid w:val="008F3756"/>
    <w:rsid w:val="008F3DD0"/>
    <w:rsid w:val="008F4108"/>
    <w:rsid w:val="008F4D5E"/>
    <w:rsid w:val="008F515B"/>
    <w:rsid w:val="008F53BE"/>
    <w:rsid w:val="008F56FE"/>
    <w:rsid w:val="008F616A"/>
    <w:rsid w:val="008F65C3"/>
    <w:rsid w:val="008F6ACB"/>
    <w:rsid w:val="008F731A"/>
    <w:rsid w:val="008F73F8"/>
    <w:rsid w:val="008F749E"/>
    <w:rsid w:val="008F7FF0"/>
    <w:rsid w:val="00900336"/>
    <w:rsid w:val="00900565"/>
    <w:rsid w:val="00900704"/>
    <w:rsid w:val="00901CBE"/>
    <w:rsid w:val="00902784"/>
    <w:rsid w:val="00902F8D"/>
    <w:rsid w:val="00903082"/>
    <w:rsid w:val="0090341A"/>
    <w:rsid w:val="009037E4"/>
    <w:rsid w:val="00903836"/>
    <w:rsid w:val="0090396B"/>
    <w:rsid w:val="00903DD1"/>
    <w:rsid w:val="00904234"/>
    <w:rsid w:val="00904757"/>
    <w:rsid w:val="00904A4B"/>
    <w:rsid w:val="00904EDF"/>
    <w:rsid w:val="0090509B"/>
    <w:rsid w:val="00905357"/>
    <w:rsid w:val="00906912"/>
    <w:rsid w:val="00906999"/>
    <w:rsid w:val="00906C70"/>
    <w:rsid w:val="00906D48"/>
    <w:rsid w:val="00907166"/>
    <w:rsid w:val="009072AA"/>
    <w:rsid w:val="00910044"/>
    <w:rsid w:val="00910572"/>
    <w:rsid w:val="009106F4"/>
    <w:rsid w:val="0091071C"/>
    <w:rsid w:val="00910ABB"/>
    <w:rsid w:val="00910AED"/>
    <w:rsid w:val="00910B36"/>
    <w:rsid w:val="00910CC1"/>
    <w:rsid w:val="00911950"/>
    <w:rsid w:val="00911E6D"/>
    <w:rsid w:val="00912031"/>
    <w:rsid w:val="00912E6E"/>
    <w:rsid w:val="00913A62"/>
    <w:rsid w:val="00913EEE"/>
    <w:rsid w:val="0091423C"/>
    <w:rsid w:val="0091440A"/>
    <w:rsid w:val="0091497F"/>
    <w:rsid w:val="009155C4"/>
    <w:rsid w:val="00915770"/>
    <w:rsid w:val="00915C7E"/>
    <w:rsid w:val="00916110"/>
    <w:rsid w:val="00916117"/>
    <w:rsid w:val="00916A5C"/>
    <w:rsid w:val="00916E41"/>
    <w:rsid w:val="009172CA"/>
    <w:rsid w:val="0091741D"/>
    <w:rsid w:val="0091764F"/>
    <w:rsid w:val="00917F93"/>
    <w:rsid w:val="00920011"/>
    <w:rsid w:val="009202AC"/>
    <w:rsid w:val="0092033E"/>
    <w:rsid w:val="009206E1"/>
    <w:rsid w:val="00920F68"/>
    <w:rsid w:val="00921718"/>
    <w:rsid w:val="009219B1"/>
    <w:rsid w:val="009219E5"/>
    <w:rsid w:val="00921C4F"/>
    <w:rsid w:val="00921D3C"/>
    <w:rsid w:val="00921E8C"/>
    <w:rsid w:val="009226C6"/>
    <w:rsid w:val="00922A31"/>
    <w:rsid w:val="00922E05"/>
    <w:rsid w:val="00922EB2"/>
    <w:rsid w:val="00923038"/>
    <w:rsid w:val="00923452"/>
    <w:rsid w:val="0092355C"/>
    <w:rsid w:val="00923C11"/>
    <w:rsid w:val="00923F93"/>
    <w:rsid w:val="00924211"/>
    <w:rsid w:val="00924345"/>
    <w:rsid w:val="00924FF8"/>
    <w:rsid w:val="00925D7C"/>
    <w:rsid w:val="00925FDC"/>
    <w:rsid w:val="0092667F"/>
    <w:rsid w:val="00926C99"/>
    <w:rsid w:val="009274C2"/>
    <w:rsid w:val="009275D7"/>
    <w:rsid w:val="009279C2"/>
    <w:rsid w:val="00927DB3"/>
    <w:rsid w:val="009307C0"/>
    <w:rsid w:val="009310BD"/>
    <w:rsid w:val="009312EE"/>
    <w:rsid w:val="0093167A"/>
    <w:rsid w:val="00931B9E"/>
    <w:rsid w:val="00932307"/>
    <w:rsid w:val="0093237D"/>
    <w:rsid w:val="009326FE"/>
    <w:rsid w:val="00932CEF"/>
    <w:rsid w:val="00932D14"/>
    <w:rsid w:val="00932DBB"/>
    <w:rsid w:val="009330A9"/>
    <w:rsid w:val="0093313B"/>
    <w:rsid w:val="009331E6"/>
    <w:rsid w:val="0093351B"/>
    <w:rsid w:val="00933E25"/>
    <w:rsid w:val="00934028"/>
    <w:rsid w:val="009341F5"/>
    <w:rsid w:val="009343BC"/>
    <w:rsid w:val="00934E7C"/>
    <w:rsid w:val="0093519D"/>
    <w:rsid w:val="00935390"/>
    <w:rsid w:val="009354B6"/>
    <w:rsid w:val="0093599F"/>
    <w:rsid w:val="00935ACB"/>
    <w:rsid w:val="00936DC2"/>
    <w:rsid w:val="00936F97"/>
    <w:rsid w:val="00936FF1"/>
    <w:rsid w:val="00937232"/>
    <w:rsid w:val="0093745A"/>
    <w:rsid w:val="00937F93"/>
    <w:rsid w:val="009407BC"/>
    <w:rsid w:val="00940D68"/>
    <w:rsid w:val="00941280"/>
    <w:rsid w:val="00941F6F"/>
    <w:rsid w:val="0094230F"/>
    <w:rsid w:val="009429B7"/>
    <w:rsid w:val="00942DC2"/>
    <w:rsid w:val="0094306B"/>
    <w:rsid w:val="0094367B"/>
    <w:rsid w:val="009436BF"/>
    <w:rsid w:val="00943A3E"/>
    <w:rsid w:val="009446A4"/>
    <w:rsid w:val="00944D40"/>
    <w:rsid w:val="009451BD"/>
    <w:rsid w:val="00945237"/>
    <w:rsid w:val="00945A97"/>
    <w:rsid w:val="00946235"/>
    <w:rsid w:val="00946302"/>
    <w:rsid w:val="00946521"/>
    <w:rsid w:val="00946C8B"/>
    <w:rsid w:val="00947819"/>
    <w:rsid w:val="00947C06"/>
    <w:rsid w:val="00947E07"/>
    <w:rsid w:val="009503F6"/>
    <w:rsid w:val="00950AF3"/>
    <w:rsid w:val="00951BC7"/>
    <w:rsid w:val="009525F4"/>
    <w:rsid w:val="00952713"/>
    <w:rsid w:val="009527AE"/>
    <w:rsid w:val="00952933"/>
    <w:rsid w:val="00953F71"/>
    <w:rsid w:val="00954030"/>
    <w:rsid w:val="0095439C"/>
    <w:rsid w:val="00954526"/>
    <w:rsid w:val="00954966"/>
    <w:rsid w:val="00954AB5"/>
    <w:rsid w:val="00954C48"/>
    <w:rsid w:val="0095592B"/>
    <w:rsid w:val="009559BA"/>
    <w:rsid w:val="00955BD5"/>
    <w:rsid w:val="00956030"/>
    <w:rsid w:val="00956543"/>
    <w:rsid w:val="00956723"/>
    <w:rsid w:val="0095689D"/>
    <w:rsid w:val="00956963"/>
    <w:rsid w:val="00956CF4"/>
    <w:rsid w:val="0096040A"/>
    <w:rsid w:val="009608F1"/>
    <w:rsid w:val="009615E3"/>
    <w:rsid w:val="00961654"/>
    <w:rsid w:val="00961D52"/>
    <w:rsid w:val="00961F26"/>
    <w:rsid w:val="00962093"/>
    <w:rsid w:val="00962316"/>
    <w:rsid w:val="009623ED"/>
    <w:rsid w:val="00962ADE"/>
    <w:rsid w:val="00962B1C"/>
    <w:rsid w:val="00962D2E"/>
    <w:rsid w:val="00962DC7"/>
    <w:rsid w:val="0096304D"/>
    <w:rsid w:val="0096393B"/>
    <w:rsid w:val="00963D1B"/>
    <w:rsid w:val="00964198"/>
    <w:rsid w:val="009643BC"/>
    <w:rsid w:val="00965F93"/>
    <w:rsid w:val="009662B3"/>
    <w:rsid w:val="009664A6"/>
    <w:rsid w:val="0096668B"/>
    <w:rsid w:val="009666DB"/>
    <w:rsid w:val="00966B7D"/>
    <w:rsid w:val="00966ECB"/>
    <w:rsid w:val="00967DF3"/>
    <w:rsid w:val="00970539"/>
    <w:rsid w:val="00970755"/>
    <w:rsid w:val="00970828"/>
    <w:rsid w:val="00970839"/>
    <w:rsid w:val="00970B27"/>
    <w:rsid w:val="00970B49"/>
    <w:rsid w:val="0097138A"/>
    <w:rsid w:val="0097144B"/>
    <w:rsid w:val="009715AD"/>
    <w:rsid w:val="00971D63"/>
    <w:rsid w:val="00971EB9"/>
    <w:rsid w:val="009721F6"/>
    <w:rsid w:val="00972965"/>
    <w:rsid w:val="0097316B"/>
    <w:rsid w:val="00973352"/>
    <w:rsid w:val="0097388C"/>
    <w:rsid w:val="00973BF9"/>
    <w:rsid w:val="00973C5A"/>
    <w:rsid w:val="00973FA8"/>
    <w:rsid w:val="00974509"/>
    <w:rsid w:val="00974FC5"/>
    <w:rsid w:val="00975676"/>
    <w:rsid w:val="0097591C"/>
    <w:rsid w:val="00975FCA"/>
    <w:rsid w:val="0097614B"/>
    <w:rsid w:val="00976CAF"/>
    <w:rsid w:val="00976FBA"/>
    <w:rsid w:val="009774A5"/>
    <w:rsid w:val="0097778D"/>
    <w:rsid w:val="0098096C"/>
    <w:rsid w:val="009812D6"/>
    <w:rsid w:val="0098131C"/>
    <w:rsid w:val="00981391"/>
    <w:rsid w:val="00981451"/>
    <w:rsid w:val="00981F73"/>
    <w:rsid w:val="009822F6"/>
    <w:rsid w:val="0098260C"/>
    <w:rsid w:val="00983211"/>
    <w:rsid w:val="0098346F"/>
    <w:rsid w:val="0098353E"/>
    <w:rsid w:val="0098364E"/>
    <w:rsid w:val="00983B44"/>
    <w:rsid w:val="00983B87"/>
    <w:rsid w:val="00983F2A"/>
    <w:rsid w:val="00983F6B"/>
    <w:rsid w:val="0098449E"/>
    <w:rsid w:val="00984DC4"/>
    <w:rsid w:val="00984F12"/>
    <w:rsid w:val="009851A2"/>
    <w:rsid w:val="00985300"/>
    <w:rsid w:val="00985BEC"/>
    <w:rsid w:val="00985DF6"/>
    <w:rsid w:val="009860BC"/>
    <w:rsid w:val="0098633F"/>
    <w:rsid w:val="009863C3"/>
    <w:rsid w:val="00986CF8"/>
    <w:rsid w:val="00986D7F"/>
    <w:rsid w:val="00987712"/>
    <w:rsid w:val="009879AB"/>
    <w:rsid w:val="00990072"/>
    <w:rsid w:val="00990E8B"/>
    <w:rsid w:val="00991B0A"/>
    <w:rsid w:val="00991B24"/>
    <w:rsid w:val="0099365D"/>
    <w:rsid w:val="00993940"/>
    <w:rsid w:val="00993A14"/>
    <w:rsid w:val="00993C21"/>
    <w:rsid w:val="009940C0"/>
    <w:rsid w:val="00994DA9"/>
    <w:rsid w:val="009953B8"/>
    <w:rsid w:val="00995BEB"/>
    <w:rsid w:val="0099634A"/>
    <w:rsid w:val="009964B4"/>
    <w:rsid w:val="009967AB"/>
    <w:rsid w:val="009969B2"/>
    <w:rsid w:val="0099701A"/>
    <w:rsid w:val="00997317"/>
    <w:rsid w:val="00997393"/>
    <w:rsid w:val="00997626"/>
    <w:rsid w:val="009A0166"/>
    <w:rsid w:val="009A07E4"/>
    <w:rsid w:val="009A089D"/>
    <w:rsid w:val="009A0B1A"/>
    <w:rsid w:val="009A1323"/>
    <w:rsid w:val="009A1770"/>
    <w:rsid w:val="009A1B26"/>
    <w:rsid w:val="009A1B9B"/>
    <w:rsid w:val="009A1ED0"/>
    <w:rsid w:val="009A276D"/>
    <w:rsid w:val="009A280B"/>
    <w:rsid w:val="009A2CFE"/>
    <w:rsid w:val="009A3636"/>
    <w:rsid w:val="009A3A68"/>
    <w:rsid w:val="009A412C"/>
    <w:rsid w:val="009A478F"/>
    <w:rsid w:val="009A5333"/>
    <w:rsid w:val="009A5354"/>
    <w:rsid w:val="009A5CC1"/>
    <w:rsid w:val="009A690A"/>
    <w:rsid w:val="009A6A93"/>
    <w:rsid w:val="009A7663"/>
    <w:rsid w:val="009A77FF"/>
    <w:rsid w:val="009B0415"/>
    <w:rsid w:val="009B07A4"/>
    <w:rsid w:val="009B0C93"/>
    <w:rsid w:val="009B16CA"/>
    <w:rsid w:val="009B1A2B"/>
    <w:rsid w:val="009B22CA"/>
    <w:rsid w:val="009B2B86"/>
    <w:rsid w:val="009B38A2"/>
    <w:rsid w:val="009B3CFA"/>
    <w:rsid w:val="009B471B"/>
    <w:rsid w:val="009B4B22"/>
    <w:rsid w:val="009B4B24"/>
    <w:rsid w:val="009B4DAD"/>
    <w:rsid w:val="009B5002"/>
    <w:rsid w:val="009B509A"/>
    <w:rsid w:val="009B52AB"/>
    <w:rsid w:val="009B5711"/>
    <w:rsid w:val="009B59FE"/>
    <w:rsid w:val="009B5DEA"/>
    <w:rsid w:val="009B647D"/>
    <w:rsid w:val="009B66E0"/>
    <w:rsid w:val="009B6C06"/>
    <w:rsid w:val="009B7183"/>
    <w:rsid w:val="009B71E1"/>
    <w:rsid w:val="009B7332"/>
    <w:rsid w:val="009B76DC"/>
    <w:rsid w:val="009B7B43"/>
    <w:rsid w:val="009B7F00"/>
    <w:rsid w:val="009C002F"/>
    <w:rsid w:val="009C053E"/>
    <w:rsid w:val="009C0AD0"/>
    <w:rsid w:val="009C0BAB"/>
    <w:rsid w:val="009C0DC0"/>
    <w:rsid w:val="009C0EAF"/>
    <w:rsid w:val="009C127E"/>
    <w:rsid w:val="009C1A1E"/>
    <w:rsid w:val="009C1B92"/>
    <w:rsid w:val="009C1EF1"/>
    <w:rsid w:val="009C34AB"/>
    <w:rsid w:val="009C3CEA"/>
    <w:rsid w:val="009C4171"/>
    <w:rsid w:val="009C4B02"/>
    <w:rsid w:val="009C52DC"/>
    <w:rsid w:val="009C54C9"/>
    <w:rsid w:val="009C707E"/>
    <w:rsid w:val="009C7A6D"/>
    <w:rsid w:val="009C7EEC"/>
    <w:rsid w:val="009D0524"/>
    <w:rsid w:val="009D0664"/>
    <w:rsid w:val="009D0B90"/>
    <w:rsid w:val="009D12D1"/>
    <w:rsid w:val="009D156D"/>
    <w:rsid w:val="009D19CB"/>
    <w:rsid w:val="009D1B63"/>
    <w:rsid w:val="009D2276"/>
    <w:rsid w:val="009D2465"/>
    <w:rsid w:val="009D2C6D"/>
    <w:rsid w:val="009D2EB7"/>
    <w:rsid w:val="009D344B"/>
    <w:rsid w:val="009D355F"/>
    <w:rsid w:val="009D3663"/>
    <w:rsid w:val="009D37BC"/>
    <w:rsid w:val="009D3821"/>
    <w:rsid w:val="009D38F9"/>
    <w:rsid w:val="009D441A"/>
    <w:rsid w:val="009D4933"/>
    <w:rsid w:val="009D4D2B"/>
    <w:rsid w:val="009D51BB"/>
    <w:rsid w:val="009D57B2"/>
    <w:rsid w:val="009D65AB"/>
    <w:rsid w:val="009D67CB"/>
    <w:rsid w:val="009D6A97"/>
    <w:rsid w:val="009E014A"/>
    <w:rsid w:val="009E05E5"/>
    <w:rsid w:val="009E0671"/>
    <w:rsid w:val="009E090F"/>
    <w:rsid w:val="009E1348"/>
    <w:rsid w:val="009E15F0"/>
    <w:rsid w:val="009E18F6"/>
    <w:rsid w:val="009E1B37"/>
    <w:rsid w:val="009E1C3F"/>
    <w:rsid w:val="009E1F29"/>
    <w:rsid w:val="009E205D"/>
    <w:rsid w:val="009E2F98"/>
    <w:rsid w:val="009E3B47"/>
    <w:rsid w:val="009E4EF6"/>
    <w:rsid w:val="009E5371"/>
    <w:rsid w:val="009E5AF5"/>
    <w:rsid w:val="009E5F80"/>
    <w:rsid w:val="009E6228"/>
    <w:rsid w:val="009E6D6C"/>
    <w:rsid w:val="009E70C2"/>
    <w:rsid w:val="009E77A5"/>
    <w:rsid w:val="009E79A5"/>
    <w:rsid w:val="009E79CA"/>
    <w:rsid w:val="009E7D21"/>
    <w:rsid w:val="009F0294"/>
    <w:rsid w:val="009F0895"/>
    <w:rsid w:val="009F0B70"/>
    <w:rsid w:val="009F1A46"/>
    <w:rsid w:val="009F1F5D"/>
    <w:rsid w:val="009F2431"/>
    <w:rsid w:val="009F290E"/>
    <w:rsid w:val="009F2EAE"/>
    <w:rsid w:val="009F3363"/>
    <w:rsid w:val="009F33C7"/>
    <w:rsid w:val="009F373B"/>
    <w:rsid w:val="009F4136"/>
    <w:rsid w:val="009F421F"/>
    <w:rsid w:val="009F441D"/>
    <w:rsid w:val="009F493C"/>
    <w:rsid w:val="009F5977"/>
    <w:rsid w:val="009F5B93"/>
    <w:rsid w:val="009F6870"/>
    <w:rsid w:val="009F6956"/>
    <w:rsid w:val="009F6F89"/>
    <w:rsid w:val="009F70A7"/>
    <w:rsid w:val="009F716E"/>
    <w:rsid w:val="009F717C"/>
    <w:rsid w:val="009F732F"/>
    <w:rsid w:val="009F777F"/>
    <w:rsid w:val="009F78AE"/>
    <w:rsid w:val="00A006FA"/>
    <w:rsid w:val="00A008A4"/>
    <w:rsid w:val="00A0090C"/>
    <w:rsid w:val="00A00C89"/>
    <w:rsid w:val="00A00DD1"/>
    <w:rsid w:val="00A011A5"/>
    <w:rsid w:val="00A015A1"/>
    <w:rsid w:val="00A0228B"/>
    <w:rsid w:val="00A022FB"/>
    <w:rsid w:val="00A029B3"/>
    <w:rsid w:val="00A02B34"/>
    <w:rsid w:val="00A03123"/>
    <w:rsid w:val="00A0324F"/>
    <w:rsid w:val="00A032F8"/>
    <w:rsid w:val="00A044F2"/>
    <w:rsid w:val="00A04663"/>
    <w:rsid w:val="00A04BC4"/>
    <w:rsid w:val="00A04FF9"/>
    <w:rsid w:val="00A0512F"/>
    <w:rsid w:val="00A05256"/>
    <w:rsid w:val="00A059FC"/>
    <w:rsid w:val="00A06891"/>
    <w:rsid w:val="00A0696A"/>
    <w:rsid w:val="00A07157"/>
    <w:rsid w:val="00A0780E"/>
    <w:rsid w:val="00A07DF2"/>
    <w:rsid w:val="00A07E9D"/>
    <w:rsid w:val="00A10045"/>
    <w:rsid w:val="00A1026A"/>
    <w:rsid w:val="00A1066D"/>
    <w:rsid w:val="00A108A4"/>
    <w:rsid w:val="00A11239"/>
    <w:rsid w:val="00A11292"/>
    <w:rsid w:val="00A1147A"/>
    <w:rsid w:val="00A1156B"/>
    <w:rsid w:val="00A11F39"/>
    <w:rsid w:val="00A11F99"/>
    <w:rsid w:val="00A12AB4"/>
    <w:rsid w:val="00A12F85"/>
    <w:rsid w:val="00A13531"/>
    <w:rsid w:val="00A13AF4"/>
    <w:rsid w:val="00A13FF9"/>
    <w:rsid w:val="00A1424F"/>
    <w:rsid w:val="00A143C6"/>
    <w:rsid w:val="00A147B0"/>
    <w:rsid w:val="00A14FA6"/>
    <w:rsid w:val="00A15066"/>
    <w:rsid w:val="00A1547C"/>
    <w:rsid w:val="00A1570C"/>
    <w:rsid w:val="00A15C66"/>
    <w:rsid w:val="00A164EF"/>
    <w:rsid w:val="00A16DDC"/>
    <w:rsid w:val="00A17004"/>
    <w:rsid w:val="00A172EB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83E"/>
    <w:rsid w:val="00A23C2C"/>
    <w:rsid w:val="00A2445C"/>
    <w:rsid w:val="00A24C54"/>
    <w:rsid w:val="00A256BD"/>
    <w:rsid w:val="00A25805"/>
    <w:rsid w:val="00A261D9"/>
    <w:rsid w:val="00A26458"/>
    <w:rsid w:val="00A265F6"/>
    <w:rsid w:val="00A2688C"/>
    <w:rsid w:val="00A26CFB"/>
    <w:rsid w:val="00A3004D"/>
    <w:rsid w:val="00A30222"/>
    <w:rsid w:val="00A30440"/>
    <w:rsid w:val="00A309B1"/>
    <w:rsid w:val="00A30B6E"/>
    <w:rsid w:val="00A30F54"/>
    <w:rsid w:val="00A3109B"/>
    <w:rsid w:val="00A311DA"/>
    <w:rsid w:val="00A31BFC"/>
    <w:rsid w:val="00A32147"/>
    <w:rsid w:val="00A3231E"/>
    <w:rsid w:val="00A32433"/>
    <w:rsid w:val="00A33232"/>
    <w:rsid w:val="00A33F27"/>
    <w:rsid w:val="00A33FC1"/>
    <w:rsid w:val="00A34373"/>
    <w:rsid w:val="00A350C2"/>
    <w:rsid w:val="00A351B4"/>
    <w:rsid w:val="00A35B55"/>
    <w:rsid w:val="00A35CCE"/>
    <w:rsid w:val="00A36FAB"/>
    <w:rsid w:val="00A37C79"/>
    <w:rsid w:val="00A4071E"/>
    <w:rsid w:val="00A41496"/>
    <w:rsid w:val="00A42120"/>
    <w:rsid w:val="00A42301"/>
    <w:rsid w:val="00A4260D"/>
    <w:rsid w:val="00A42778"/>
    <w:rsid w:val="00A42D37"/>
    <w:rsid w:val="00A4313A"/>
    <w:rsid w:val="00A43481"/>
    <w:rsid w:val="00A43D7A"/>
    <w:rsid w:val="00A447F4"/>
    <w:rsid w:val="00A44B04"/>
    <w:rsid w:val="00A45518"/>
    <w:rsid w:val="00A4674D"/>
    <w:rsid w:val="00A46860"/>
    <w:rsid w:val="00A46DA9"/>
    <w:rsid w:val="00A472F1"/>
    <w:rsid w:val="00A47865"/>
    <w:rsid w:val="00A47BD8"/>
    <w:rsid w:val="00A50CD8"/>
    <w:rsid w:val="00A513F0"/>
    <w:rsid w:val="00A517BD"/>
    <w:rsid w:val="00A521B6"/>
    <w:rsid w:val="00A5223D"/>
    <w:rsid w:val="00A5229B"/>
    <w:rsid w:val="00A526D8"/>
    <w:rsid w:val="00A52CE5"/>
    <w:rsid w:val="00A5322A"/>
    <w:rsid w:val="00A532E2"/>
    <w:rsid w:val="00A53627"/>
    <w:rsid w:val="00A54515"/>
    <w:rsid w:val="00A545F7"/>
    <w:rsid w:val="00A54668"/>
    <w:rsid w:val="00A558A9"/>
    <w:rsid w:val="00A55CE2"/>
    <w:rsid w:val="00A56477"/>
    <w:rsid w:val="00A56944"/>
    <w:rsid w:val="00A575CE"/>
    <w:rsid w:val="00A57B1D"/>
    <w:rsid w:val="00A57CCD"/>
    <w:rsid w:val="00A602E5"/>
    <w:rsid w:val="00A603C3"/>
    <w:rsid w:val="00A606DB"/>
    <w:rsid w:val="00A60E61"/>
    <w:rsid w:val="00A614A5"/>
    <w:rsid w:val="00A61546"/>
    <w:rsid w:val="00A6165B"/>
    <w:rsid w:val="00A61B95"/>
    <w:rsid w:val="00A6232F"/>
    <w:rsid w:val="00A62523"/>
    <w:rsid w:val="00A62A33"/>
    <w:rsid w:val="00A62FED"/>
    <w:rsid w:val="00A63542"/>
    <w:rsid w:val="00A63707"/>
    <w:rsid w:val="00A63802"/>
    <w:rsid w:val="00A64025"/>
    <w:rsid w:val="00A64268"/>
    <w:rsid w:val="00A6546B"/>
    <w:rsid w:val="00A6594C"/>
    <w:rsid w:val="00A65B00"/>
    <w:rsid w:val="00A65CC9"/>
    <w:rsid w:val="00A65EF6"/>
    <w:rsid w:val="00A660B2"/>
    <w:rsid w:val="00A66216"/>
    <w:rsid w:val="00A6691C"/>
    <w:rsid w:val="00A672D1"/>
    <w:rsid w:val="00A675D1"/>
    <w:rsid w:val="00A7075D"/>
    <w:rsid w:val="00A70D4A"/>
    <w:rsid w:val="00A70DB8"/>
    <w:rsid w:val="00A710DA"/>
    <w:rsid w:val="00A71522"/>
    <w:rsid w:val="00A7157D"/>
    <w:rsid w:val="00A71F46"/>
    <w:rsid w:val="00A7245E"/>
    <w:rsid w:val="00A72B7F"/>
    <w:rsid w:val="00A72CE3"/>
    <w:rsid w:val="00A73017"/>
    <w:rsid w:val="00A731FB"/>
    <w:rsid w:val="00A7365D"/>
    <w:rsid w:val="00A73BB0"/>
    <w:rsid w:val="00A73F15"/>
    <w:rsid w:val="00A7461B"/>
    <w:rsid w:val="00A746EC"/>
    <w:rsid w:val="00A748E6"/>
    <w:rsid w:val="00A74AF9"/>
    <w:rsid w:val="00A7557E"/>
    <w:rsid w:val="00A75C1D"/>
    <w:rsid w:val="00A75F98"/>
    <w:rsid w:val="00A7692B"/>
    <w:rsid w:val="00A76CC2"/>
    <w:rsid w:val="00A76CE5"/>
    <w:rsid w:val="00A772E8"/>
    <w:rsid w:val="00A7742B"/>
    <w:rsid w:val="00A7760F"/>
    <w:rsid w:val="00A77FA9"/>
    <w:rsid w:val="00A803F3"/>
    <w:rsid w:val="00A803F9"/>
    <w:rsid w:val="00A82394"/>
    <w:rsid w:val="00A82FEC"/>
    <w:rsid w:val="00A837C9"/>
    <w:rsid w:val="00A83B01"/>
    <w:rsid w:val="00A84055"/>
    <w:rsid w:val="00A84282"/>
    <w:rsid w:val="00A8433E"/>
    <w:rsid w:val="00A84887"/>
    <w:rsid w:val="00A84DAB"/>
    <w:rsid w:val="00A86526"/>
    <w:rsid w:val="00A86CD6"/>
    <w:rsid w:val="00A86EBF"/>
    <w:rsid w:val="00A87CA1"/>
    <w:rsid w:val="00A90145"/>
    <w:rsid w:val="00A909C8"/>
    <w:rsid w:val="00A91523"/>
    <w:rsid w:val="00A916C6"/>
    <w:rsid w:val="00A9206D"/>
    <w:rsid w:val="00A92B0E"/>
    <w:rsid w:val="00A933A5"/>
    <w:rsid w:val="00A93D26"/>
    <w:rsid w:val="00A93DD4"/>
    <w:rsid w:val="00A9472E"/>
    <w:rsid w:val="00A948A7"/>
    <w:rsid w:val="00A950CA"/>
    <w:rsid w:val="00A95233"/>
    <w:rsid w:val="00A961D4"/>
    <w:rsid w:val="00A96857"/>
    <w:rsid w:val="00A96B80"/>
    <w:rsid w:val="00A96F4C"/>
    <w:rsid w:val="00A970F6"/>
    <w:rsid w:val="00A97164"/>
    <w:rsid w:val="00A971F1"/>
    <w:rsid w:val="00A97A1E"/>
    <w:rsid w:val="00A97D45"/>
    <w:rsid w:val="00A97FCB"/>
    <w:rsid w:val="00AA036B"/>
    <w:rsid w:val="00AA17CC"/>
    <w:rsid w:val="00AA1ED3"/>
    <w:rsid w:val="00AA2141"/>
    <w:rsid w:val="00AA2514"/>
    <w:rsid w:val="00AA36AC"/>
    <w:rsid w:val="00AA3959"/>
    <w:rsid w:val="00AA44F3"/>
    <w:rsid w:val="00AA4A91"/>
    <w:rsid w:val="00AA4E1B"/>
    <w:rsid w:val="00AA54FB"/>
    <w:rsid w:val="00AA5854"/>
    <w:rsid w:val="00AA60F2"/>
    <w:rsid w:val="00AA7001"/>
    <w:rsid w:val="00AA7119"/>
    <w:rsid w:val="00AA7856"/>
    <w:rsid w:val="00AA7D03"/>
    <w:rsid w:val="00AB1CC2"/>
    <w:rsid w:val="00AB21D1"/>
    <w:rsid w:val="00AB22C4"/>
    <w:rsid w:val="00AB2995"/>
    <w:rsid w:val="00AB304C"/>
    <w:rsid w:val="00AB3142"/>
    <w:rsid w:val="00AB3CD2"/>
    <w:rsid w:val="00AB4AD5"/>
    <w:rsid w:val="00AB56B2"/>
    <w:rsid w:val="00AB5731"/>
    <w:rsid w:val="00AB62DC"/>
    <w:rsid w:val="00AB6CAE"/>
    <w:rsid w:val="00AB7060"/>
    <w:rsid w:val="00AB713D"/>
    <w:rsid w:val="00AB72DF"/>
    <w:rsid w:val="00AB740C"/>
    <w:rsid w:val="00AB7E41"/>
    <w:rsid w:val="00AC0491"/>
    <w:rsid w:val="00AC0F06"/>
    <w:rsid w:val="00AC1423"/>
    <w:rsid w:val="00AC1634"/>
    <w:rsid w:val="00AC1648"/>
    <w:rsid w:val="00AC1751"/>
    <w:rsid w:val="00AC1DD8"/>
    <w:rsid w:val="00AC2341"/>
    <w:rsid w:val="00AC2516"/>
    <w:rsid w:val="00AC2BD2"/>
    <w:rsid w:val="00AC3202"/>
    <w:rsid w:val="00AC3BA8"/>
    <w:rsid w:val="00AC4090"/>
    <w:rsid w:val="00AC422D"/>
    <w:rsid w:val="00AC4670"/>
    <w:rsid w:val="00AC4BBC"/>
    <w:rsid w:val="00AC4EC9"/>
    <w:rsid w:val="00AC527C"/>
    <w:rsid w:val="00AC55CC"/>
    <w:rsid w:val="00AC55FD"/>
    <w:rsid w:val="00AC58FB"/>
    <w:rsid w:val="00AC5A7F"/>
    <w:rsid w:val="00AC5AF9"/>
    <w:rsid w:val="00AC5F92"/>
    <w:rsid w:val="00AC5FD1"/>
    <w:rsid w:val="00AC6326"/>
    <w:rsid w:val="00AC6933"/>
    <w:rsid w:val="00AC6C82"/>
    <w:rsid w:val="00AC6F2E"/>
    <w:rsid w:val="00AC7063"/>
    <w:rsid w:val="00AC71E0"/>
    <w:rsid w:val="00AC775C"/>
    <w:rsid w:val="00AC7909"/>
    <w:rsid w:val="00AC7AA1"/>
    <w:rsid w:val="00AD03B7"/>
    <w:rsid w:val="00AD0681"/>
    <w:rsid w:val="00AD1C9C"/>
    <w:rsid w:val="00AD1D41"/>
    <w:rsid w:val="00AD2332"/>
    <w:rsid w:val="00AD2409"/>
    <w:rsid w:val="00AD2699"/>
    <w:rsid w:val="00AD27FB"/>
    <w:rsid w:val="00AD2950"/>
    <w:rsid w:val="00AD34CE"/>
    <w:rsid w:val="00AD3C52"/>
    <w:rsid w:val="00AD419E"/>
    <w:rsid w:val="00AD4EE6"/>
    <w:rsid w:val="00AD5057"/>
    <w:rsid w:val="00AD53D9"/>
    <w:rsid w:val="00AD54B4"/>
    <w:rsid w:val="00AD5704"/>
    <w:rsid w:val="00AD6FFE"/>
    <w:rsid w:val="00AD7114"/>
    <w:rsid w:val="00AD7272"/>
    <w:rsid w:val="00AD72B1"/>
    <w:rsid w:val="00AE005E"/>
    <w:rsid w:val="00AE03E9"/>
    <w:rsid w:val="00AE06BA"/>
    <w:rsid w:val="00AE0941"/>
    <w:rsid w:val="00AE0FE8"/>
    <w:rsid w:val="00AE1752"/>
    <w:rsid w:val="00AE184C"/>
    <w:rsid w:val="00AE1852"/>
    <w:rsid w:val="00AE199A"/>
    <w:rsid w:val="00AE19B6"/>
    <w:rsid w:val="00AE2B39"/>
    <w:rsid w:val="00AE2C47"/>
    <w:rsid w:val="00AE2D80"/>
    <w:rsid w:val="00AE3252"/>
    <w:rsid w:val="00AE3356"/>
    <w:rsid w:val="00AE368A"/>
    <w:rsid w:val="00AE4485"/>
    <w:rsid w:val="00AE4561"/>
    <w:rsid w:val="00AE4BB6"/>
    <w:rsid w:val="00AE505A"/>
    <w:rsid w:val="00AE5141"/>
    <w:rsid w:val="00AE5631"/>
    <w:rsid w:val="00AE59B5"/>
    <w:rsid w:val="00AE5BC4"/>
    <w:rsid w:val="00AE5D12"/>
    <w:rsid w:val="00AE5F32"/>
    <w:rsid w:val="00AE60FD"/>
    <w:rsid w:val="00AE6194"/>
    <w:rsid w:val="00AE75D6"/>
    <w:rsid w:val="00AE764B"/>
    <w:rsid w:val="00AF022B"/>
    <w:rsid w:val="00AF0803"/>
    <w:rsid w:val="00AF1176"/>
    <w:rsid w:val="00AF1523"/>
    <w:rsid w:val="00AF182C"/>
    <w:rsid w:val="00AF2691"/>
    <w:rsid w:val="00AF27CC"/>
    <w:rsid w:val="00AF28A7"/>
    <w:rsid w:val="00AF28DD"/>
    <w:rsid w:val="00AF2FBD"/>
    <w:rsid w:val="00AF32CA"/>
    <w:rsid w:val="00AF3B93"/>
    <w:rsid w:val="00AF4A6D"/>
    <w:rsid w:val="00AF4EF3"/>
    <w:rsid w:val="00AF539E"/>
    <w:rsid w:val="00AF61FA"/>
    <w:rsid w:val="00AF6256"/>
    <w:rsid w:val="00AF6713"/>
    <w:rsid w:val="00AF6AEC"/>
    <w:rsid w:val="00AF6C62"/>
    <w:rsid w:val="00AF7780"/>
    <w:rsid w:val="00AF7A10"/>
    <w:rsid w:val="00AF7CB4"/>
    <w:rsid w:val="00AF7D81"/>
    <w:rsid w:val="00AF7E13"/>
    <w:rsid w:val="00B002A1"/>
    <w:rsid w:val="00B0035E"/>
    <w:rsid w:val="00B00AEB"/>
    <w:rsid w:val="00B00D06"/>
    <w:rsid w:val="00B01948"/>
    <w:rsid w:val="00B019A5"/>
    <w:rsid w:val="00B01C2D"/>
    <w:rsid w:val="00B01D2D"/>
    <w:rsid w:val="00B0268A"/>
    <w:rsid w:val="00B02931"/>
    <w:rsid w:val="00B02BE0"/>
    <w:rsid w:val="00B030BC"/>
    <w:rsid w:val="00B03387"/>
    <w:rsid w:val="00B0370E"/>
    <w:rsid w:val="00B0387E"/>
    <w:rsid w:val="00B03C82"/>
    <w:rsid w:val="00B03F6D"/>
    <w:rsid w:val="00B0410D"/>
    <w:rsid w:val="00B04B4D"/>
    <w:rsid w:val="00B04FC0"/>
    <w:rsid w:val="00B051FF"/>
    <w:rsid w:val="00B05325"/>
    <w:rsid w:val="00B05488"/>
    <w:rsid w:val="00B05772"/>
    <w:rsid w:val="00B05C59"/>
    <w:rsid w:val="00B0623E"/>
    <w:rsid w:val="00B06463"/>
    <w:rsid w:val="00B0654C"/>
    <w:rsid w:val="00B06E1F"/>
    <w:rsid w:val="00B06F1D"/>
    <w:rsid w:val="00B06F85"/>
    <w:rsid w:val="00B07279"/>
    <w:rsid w:val="00B073A9"/>
    <w:rsid w:val="00B07534"/>
    <w:rsid w:val="00B075E3"/>
    <w:rsid w:val="00B108AB"/>
    <w:rsid w:val="00B10A68"/>
    <w:rsid w:val="00B10AFC"/>
    <w:rsid w:val="00B10BF1"/>
    <w:rsid w:val="00B10ED0"/>
    <w:rsid w:val="00B10F95"/>
    <w:rsid w:val="00B11152"/>
    <w:rsid w:val="00B11778"/>
    <w:rsid w:val="00B117C7"/>
    <w:rsid w:val="00B11AC0"/>
    <w:rsid w:val="00B123FE"/>
    <w:rsid w:val="00B126A2"/>
    <w:rsid w:val="00B12EC2"/>
    <w:rsid w:val="00B130EA"/>
    <w:rsid w:val="00B1366C"/>
    <w:rsid w:val="00B13B24"/>
    <w:rsid w:val="00B13EF3"/>
    <w:rsid w:val="00B1414B"/>
    <w:rsid w:val="00B141E2"/>
    <w:rsid w:val="00B1473A"/>
    <w:rsid w:val="00B14C80"/>
    <w:rsid w:val="00B14E31"/>
    <w:rsid w:val="00B15507"/>
    <w:rsid w:val="00B15825"/>
    <w:rsid w:val="00B15E55"/>
    <w:rsid w:val="00B160AA"/>
    <w:rsid w:val="00B162AC"/>
    <w:rsid w:val="00B16945"/>
    <w:rsid w:val="00B173DE"/>
    <w:rsid w:val="00B17ACB"/>
    <w:rsid w:val="00B17F85"/>
    <w:rsid w:val="00B20268"/>
    <w:rsid w:val="00B20327"/>
    <w:rsid w:val="00B2044A"/>
    <w:rsid w:val="00B205B2"/>
    <w:rsid w:val="00B20B9F"/>
    <w:rsid w:val="00B20EBC"/>
    <w:rsid w:val="00B217EC"/>
    <w:rsid w:val="00B21802"/>
    <w:rsid w:val="00B21933"/>
    <w:rsid w:val="00B21BC1"/>
    <w:rsid w:val="00B21E37"/>
    <w:rsid w:val="00B22B3A"/>
    <w:rsid w:val="00B22D4E"/>
    <w:rsid w:val="00B236A4"/>
    <w:rsid w:val="00B23B71"/>
    <w:rsid w:val="00B24093"/>
    <w:rsid w:val="00B24D7D"/>
    <w:rsid w:val="00B25661"/>
    <w:rsid w:val="00B267C3"/>
    <w:rsid w:val="00B269A8"/>
    <w:rsid w:val="00B26A91"/>
    <w:rsid w:val="00B26F02"/>
    <w:rsid w:val="00B274C7"/>
    <w:rsid w:val="00B27559"/>
    <w:rsid w:val="00B27962"/>
    <w:rsid w:val="00B27DC7"/>
    <w:rsid w:val="00B30369"/>
    <w:rsid w:val="00B3059A"/>
    <w:rsid w:val="00B30688"/>
    <w:rsid w:val="00B3077F"/>
    <w:rsid w:val="00B308ED"/>
    <w:rsid w:val="00B31235"/>
    <w:rsid w:val="00B31A17"/>
    <w:rsid w:val="00B31EC2"/>
    <w:rsid w:val="00B328EB"/>
    <w:rsid w:val="00B33179"/>
    <w:rsid w:val="00B336CA"/>
    <w:rsid w:val="00B33783"/>
    <w:rsid w:val="00B33A2A"/>
    <w:rsid w:val="00B340BD"/>
    <w:rsid w:val="00B34278"/>
    <w:rsid w:val="00B34A64"/>
    <w:rsid w:val="00B34B24"/>
    <w:rsid w:val="00B35397"/>
    <w:rsid w:val="00B35510"/>
    <w:rsid w:val="00B35646"/>
    <w:rsid w:val="00B35743"/>
    <w:rsid w:val="00B3588B"/>
    <w:rsid w:val="00B35B51"/>
    <w:rsid w:val="00B35C52"/>
    <w:rsid w:val="00B370CF"/>
    <w:rsid w:val="00B374C0"/>
    <w:rsid w:val="00B37F06"/>
    <w:rsid w:val="00B409DF"/>
    <w:rsid w:val="00B415F7"/>
    <w:rsid w:val="00B417CD"/>
    <w:rsid w:val="00B41C68"/>
    <w:rsid w:val="00B41D95"/>
    <w:rsid w:val="00B41FB5"/>
    <w:rsid w:val="00B4340D"/>
    <w:rsid w:val="00B43929"/>
    <w:rsid w:val="00B43A60"/>
    <w:rsid w:val="00B43E07"/>
    <w:rsid w:val="00B44A43"/>
    <w:rsid w:val="00B44F3C"/>
    <w:rsid w:val="00B452DF"/>
    <w:rsid w:val="00B45528"/>
    <w:rsid w:val="00B45601"/>
    <w:rsid w:val="00B45E12"/>
    <w:rsid w:val="00B466C4"/>
    <w:rsid w:val="00B468CA"/>
    <w:rsid w:val="00B47249"/>
    <w:rsid w:val="00B475BF"/>
    <w:rsid w:val="00B47A2A"/>
    <w:rsid w:val="00B47A8F"/>
    <w:rsid w:val="00B47B24"/>
    <w:rsid w:val="00B50445"/>
    <w:rsid w:val="00B508AA"/>
    <w:rsid w:val="00B50CFF"/>
    <w:rsid w:val="00B50E4D"/>
    <w:rsid w:val="00B50EBB"/>
    <w:rsid w:val="00B5316D"/>
    <w:rsid w:val="00B53C5F"/>
    <w:rsid w:val="00B53C86"/>
    <w:rsid w:val="00B54545"/>
    <w:rsid w:val="00B546A4"/>
    <w:rsid w:val="00B54C7F"/>
    <w:rsid w:val="00B5591D"/>
    <w:rsid w:val="00B55C07"/>
    <w:rsid w:val="00B55D33"/>
    <w:rsid w:val="00B55F8B"/>
    <w:rsid w:val="00B568A7"/>
    <w:rsid w:val="00B56E87"/>
    <w:rsid w:val="00B56F0F"/>
    <w:rsid w:val="00B57B19"/>
    <w:rsid w:val="00B57BA9"/>
    <w:rsid w:val="00B60640"/>
    <w:rsid w:val="00B60822"/>
    <w:rsid w:val="00B60D9D"/>
    <w:rsid w:val="00B61050"/>
    <w:rsid w:val="00B626EF"/>
    <w:rsid w:val="00B6288A"/>
    <w:rsid w:val="00B63A3C"/>
    <w:rsid w:val="00B640A4"/>
    <w:rsid w:val="00B64EE8"/>
    <w:rsid w:val="00B655C1"/>
    <w:rsid w:val="00B65B39"/>
    <w:rsid w:val="00B65FCD"/>
    <w:rsid w:val="00B66413"/>
    <w:rsid w:val="00B66AF2"/>
    <w:rsid w:val="00B66E2F"/>
    <w:rsid w:val="00B67E66"/>
    <w:rsid w:val="00B701E8"/>
    <w:rsid w:val="00B7027A"/>
    <w:rsid w:val="00B70EC4"/>
    <w:rsid w:val="00B710B7"/>
    <w:rsid w:val="00B71F6E"/>
    <w:rsid w:val="00B720BD"/>
    <w:rsid w:val="00B723BE"/>
    <w:rsid w:val="00B73134"/>
    <w:rsid w:val="00B7336B"/>
    <w:rsid w:val="00B737C4"/>
    <w:rsid w:val="00B7390E"/>
    <w:rsid w:val="00B7402B"/>
    <w:rsid w:val="00B74903"/>
    <w:rsid w:val="00B74B57"/>
    <w:rsid w:val="00B755EC"/>
    <w:rsid w:val="00B757D8"/>
    <w:rsid w:val="00B75A45"/>
    <w:rsid w:val="00B75B65"/>
    <w:rsid w:val="00B75CAF"/>
    <w:rsid w:val="00B75CBC"/>
    <w:rsid w:val="00B75E63"/>
    <w:rsid w:val="00B76143"/>
    <w:rsid w:val="00B767F0"/>
    <w:rsid w:val="00B76C53"/>
    <w:rsid w:val="00B76F4F"/>
    <w:rsid w:val="00B775E5"/>
    <w:rsid w:val="00B7788D"/>
    <w:rsid w:val="00B77C3C"/>
    <w:rsid w:val="00B77F6D"/>
    <w:rsid w:val="00B77FD4"/>
    <w:rsid w:val="00B80844"/>
    <w:rsid w:val="00B810E6"/>
    <w:rsid w:val="00B817A8"/>
    <w:rsid w:val="00B81D38"/>
    <w:rsid w:val="00B8220B"/>
    <w:rsid w:val="00B82334"/>
    <w:rsid w:val="00B82AC6"/>
    <w:rsid w:val="00B82DDF"/>
    <w:rsid w:val="00B82F9A"/>
    <w:rsid w:val="00B830AA"/>
    <w:rsid w:val="00B838E7"/>
    <w:rsid w:val="00B83AB2"/>
    <w:rsid w:val="00B8458B"/>
    <w:rsid w:val="00B84705"/>
    <w:rsid w:val="00B850A3"/>
    <w:rsid w:val="00B85179"/>
    <w:rsid w:val="00B85277"/>
    <w:rsid w:val="00B852C0"/>
    <w:rsid w:val="00B85429"/>
    <w:rsid w:val="00B85679"/>
    <w:rsid w:val="00B8576A"/>
    <w:rsid w:val="00B860B6"/>
    <w:rsid w:val="00B86F57"/>
    <w:rsid w:val="00B87CA9"/>
    <w:rsid w:val="00B909FB"/>
    <w:rsid w:val="00B91964"/>
    <w:rsid w:val="00B919F8"/>
    <w:rsid w:val="00B932D8"/>
    <w:rsid w:val="00B93855"/>
    <w:rsid w:val="00B9436F"/>
    <w:rsid w:val="00B94F91"/>
    <w:rsid w:val="00B9552C"/>
    <w:rsid w:val="00B95B96"/>
    <w:rsid w:val="00B96338"/>
    <w:rsid w:val="00BA0338"/>
    <w:rsid w:val="00BA0788"/>
    <w:rsid w:val="00BA0963"/>
    <w:rsid w:val="00BA0DB3"/>
    <w:rsid w:val="00BA1A55"/>
    <w:rsid w:val="00BA2330"/>
    <w:rsid w:val="00BA24B1"/>
    <w:rsid w:val="00BA2ADE"/>
    <w:rsid w:val="00BA33D5"/>
    <w:rsid w:val="00BA38ED"/>
    <w:rsid w:val="00BA3AB4"/>
    <w:rsid w:val="00BA3B0A"/>
    <w:rsid w:val="00BA3B2B"/>
    <w:rsid w:val="00BA3FAB"/>
    <w:rsid w:val="00BA426B"/>
    <w:rsid w:val="00BA451E"/>
    <w:rsid w:val="00BA5797"/>
    <w:rsid w:val="00BA5F30"/>
    <w:rsid w:val="00BA5FE8"/>
    <w:rsid w:val="00BA62F4"/>
    <w:rsid w:val="00BA6514"/>
    <w:rsid w:val="00BA6B06"/>
    <w:rsid w:val="00BA7813"/>
    <w:rsid w:val="00BA7A8F"/>
    <w:rsid w:val="00BB018A"/>
    <w:rsid w:val="00BB0288"/>
    <w:rsid w:val="00BB04B6"/>
    <w:rsid w:val="00BB0A3C"/>
    <w:rsid w:val="00BB0E66"/>
    <w:rsid w:val="00BB0FB1"/>
    <w:rsid w:val="00BB1287"/>
    <w:rsid w:val="00BB1795"/>
    <w:rsid w:val="00BB1A3A"/>
    <w:rsid w:val="00BB1C8F"/>
    <w:rsid w:val="00BB2831"/>
    <w:rsid w:val="00BB378B"/>
    <w:rsid w:val="00BB3C71"/>
    <w:rsid w:val="00BB4278"/>
    <w:rsid w:val="00BB4C4A"/>
    <w:rsid w:val="00BB4EF1"/>
    <w:rsid w:val="00BB535B"/>
    <w:rsid w:val="00BB54FB"/>
    <w:rsid w:val="00BB688B"/>
    <w:rsid w:val="00BB6ABA"/>
    <w:rsid w:val="00BB6CDA"/>
    <w:rsid w:val="00BB6FF8"/>
    <w:rsid w:val="00BB70A6"/>
    <w:rsid w:val="00BB77BD"/>
    <w:rsid w:val="00BB790E"/>
    <w:rsid w:val="00BC004B"/>
    <w:rsid w:val="00BC0143"/>
    <w:rsid w:val="00BC0999"/>
    <w:rsid w:val="00BC0EF9"/>
    <w:rsid w:val="00BC1120"/>
    <w:rsid w:val="00BC1A59"/>
    <w:rsid w:val="00BC1EE5"/>
    <w:rsid w:val="00BC2C7A"/>
    <w:rsid w:val="00BC3160"/>
    <w:rsid w:val="00BC3389"/>
    <w:rsid w:val="00BC3944"/>
    <w:rsid w:val="00BC3A07"/>
    <w:rsid w:val="00BC3E42"/>
    <w:rsid w:val="00BC482A"/>
    <w:rsid w:val="00BC499B"/>
    <w:rsid w:val="00BC503B"/>
    <w:rsid w:val="00BC559C"/>
    <w:rsid w:val="00BC5B04"/>
    <w:rsid w:val="00BC6329"/>
    <w:rsid w:val="00BC67B4"/>
    <w:rsid w:val="00BC6B0A"/>
    <w:rsid w:val="00BC7330"/>
    <w:rsid w:val="00BC7B55"/>
    <w:rsid w:val="00BC7E8D"/>
    <w:rsid w:val="00BD075C"/>
    <w:rsid w:val="00BD0819"/>
    <w:rsid w:val="00BD0A2F"/>
    <w:rsid w:val="00BD0CCF"/>
    <w:rsid w:val="00BD0DC0"/>
    <w:rsid w:val="00BD0F4F"/>
    <w:rsid w:val="00BD15AC"/>
    <w:rsid w:val="00BD2216"/>
    <w:rsid w:val="00BD2A90"/>
    <w:rsid w:val="00BD3228"/>
    <w:rsid w:val="00BD34FA"/>
    <w:rsid w:val="00BD3808"/>
    <w:rsid w:val="00BD3D67"/>
    <w:rsid w:val="00BD429C"/>
    <w:rsid w:val="00BD445E"/>
    <w:rsid w:val="00BD447E"/>
    <w:rsid w:val="00BD46E1"/>
    <w:rsid w:val="00BD4C79"/>
    <w:rsid w:val="00BD4F74"/>
    <w:rsid w:val="00BD569B"/>
    <w:rsid w:val="00BD5C19"/>
    <w:rsid w:val="00BD5DD1"/>
    <w:rsid w:val="00BD6306"/>
    <w:rsid w:val="00BD71C7"/>
    <w:rsid w:val="00BD75B1"/>
    <w:rsid w:val="00BD7AD9"/>
    <w:rsid w:val="00BD7EE3"/>
    <w:rsid w:val="00BD7FFB"/>
    <w:rsid w:val="00BE1000"/>
    <w:rsid w:val="00BE1573"/>
    <w:rsid w:val="00BE1747"/>
    <w:rsid w:val="00BE18C1"/>
    <w:rsid w:val="00BE1B77"/>
    <w:rsid w:val="00BE1E1A"/>
    <w:rsid w:val="00BE1E6B"/>
    <w:rsid w:val="00BE1EB1"/>
    <w:rsid w:val="00BE27B6"/>
    <w:rsid w:val="00BE30EA"/>
    <w:rsid w:val="00BE321C"/>
    <w:rsid w:val="00BE3345"/>
    <w:rsid w:val="00BE34CE"/>
    <w:rsid w:val="00BE5111"/>
    <w:rsid w:val="00BE597B"/>
    <w:rsid w:val="00BE5AC5"/>
    <w:rsid w:val="00BE6232"/>
    <w:rsid w:val="00BE6432"/>
    <w:rsid w:val="00BE6999"/>
    <w:rsid w:val="00BE6C72"/>
    <w:rsid w:val="00BE6DC7"/>
    <w:rsid w:val="00BE70F0"/>
    <w:rsid w:val="00BE7ABC"/>
    <w:rsid w:val="00BE7FA9"/>
    <w:rsid w:val="00BF06D6"/>
    <w:rsid w:val="00BF0CDB"/>
    <w:rsid w:val="00BF1B21"/>
    <w:rsid w:val="00BF1BC8"/>
    <w:rsid w:val="00BF26A0"/>
    <w:rsid w:val="00BF3561"/>
    <w:rsid w:val="00BF397C"/>
    <w:rsid w:val="00BF3CCB"/>
    <w:rsid w:val="00BF41AD"/>
    <w:rsid w:val="00BF461D"/>
    <w:rsid w:val="00BF4747"/>
    <w:rsid w:val="00BF5143"/>
    <w:rsid w:val="00BF51AB"/>
    <w:rsid w:val="00BF54B0"/>
    <w:rsid w:val="00BF5C4C"/>
    <w:rsid w:val="00BF5D7C"/>
    <w:rsid w:val="00BF5F35"/>
    <w:rsid w:val="00BF6027"/>
    <w:rsid w:val="00BF6556"/>
    <w:rsid w:val="00BF6777"/>
    <w:rsid w:val="00BF6B38"/>
    <w:rsid w:val="00BF72BE"/>
    <w:rsid w:val="00BF7793"/>
    <w:rsid w:val="00BF780D"/>
    <w:rsid w:val="00BF7C47"/>
    <w:rsid w:val="00C010AF"/>
    <w:rsid w:val="00C0118F"/>
    <w:rsid w:val="00C0200F"/>
    <w:rsid w:val="00C0283B"/>
    <w:rsid w:val="00C03215"/>
    <w:rsid w:val="00C0363B"/>
    <w:rsid w:val="00C037D0"/>
    <w:rsid w:val="00C03E12"/>
    <w:rsid w:val="00C04B97"/>
    <w:rsid w:val="00C0526C"/>
    <w:rsid w:val="00C05A89"/>
    <w:rsid w:val="00C05C6D"/>
    <w:rsid w:val="00C05F9F"/>
    <w:rsid w:val="00C05FBC"/>
    <w:rsid w:val="00C065B3"/>
    <w:rsid w:val="00C0691D"/>
    <w:rsid w:val="00C06CFF"/>
    <w:rsid w:val="00C06F36"/>
    <w:rsid w:val="00C07174"/>
    <w:rsid w:val="00C07584"/>
    <w:rsid w:val="00C07729"/>
    <w:rsid w:val="00C1048D"/>
    <w:rsid w:val="00C10622"/>
    <w:rsid w:val="00C10872"/>
    <w:rsid w:val="00C10989"/>
    <w:rsid w:val="00C133BB"/>
    <w:rsid w:val="00C13B39"/>
    <w:rsid w:val="00C13BC3"/>
    <w:rsid w:val="00C148D1"/>
    <w:rsid w:val="00C14AF2"/>
    <w:rsid w:val="00C14CAB"/>
    <w:rsid w:val="00C15315"/>
    <w:rsid w:val="00C15827"/>
    <w:rsid w:val="00C15995"/>
    <w:rsid w:val="00C160C4"/>
    <w:rsid w:val="00C16208"/>
    <w:rsid w:val="00C16268"/>
    <w:rsid w:val="00C1698A"/>
    <w:rsid w:val="00C16DB2"/>
    <w:rsid w:val="00C16E53"/>
    <w:rsid w:val="00C16EA3"/>
    <w:rsid w:val="00C17286"/>
    <w:rsid w:val="00C174FD"/>
    <w:rsid w:val="00C17568"/>
    <w:rsid w:val="00C1771F"/>
    <w:rsid w:val="00C21154"/>
    <w:rsid w:val="00C21AEA"/>
    <w:rsid w:val="00C21EE4"/>
    <w:rsid w:val="00C21F64"/>
    <w:rsid w:val="00C221E1"/>
    <w:rsid w:val="00C222C7"/>
    <w:rsid w:val="00C237C7"/>
    <w:rsid w:val="00C242BF"/>
    <w:rsid w:val="00C24425"/>
    <w:rsid w:val="00C24561"/>
    <w:rsid w:val="00C25D60"/>
    <w:rsid w:val="00C26896"/>
    <w:rsid w:val="00C26A59"/>
    <w:rsid w:val="00C27EBE"/>
    <w:rsid w:val="00C30C05"/>
    <w:rsid w:val="00C30C3A"/>
    <w:rsid w:val="00C30F34"/>
    <w:rsid w:val="00C3129E"/>
    <w:rsid w:val="00C3143B"/>
    <w:rsid w:val="00C315FB"/>
    <w:rsid w:val="00C31905"/>
    <w:rsid w:val="00C31BF8"/>
    <w:rsid w:val="00C31D64"/>
    <w:rsid w:val="00C32824"/>
    <w:rsid w:val="00C338C5"/>
    <w:rsid w:val="00C33D30"/>
    <w:rsid w:val="00C34008"/>
    <w:rsid w:val="00C35439"/>
    <w:rsid w:val="00C35993"/>
    <w:rsid w:val="00C365B4"/>
    <w:rsid w:val="00C36692"/>
    <w:rsid w:val="00C369C2"/>
    <w:rsid w:val="00C37796"/>
    <w:rsid w:val="00C37A73"/>
    <w:rsid w:val="00C37ADB"/>
    <w:rsid w:val="00C37FD9"/>
    <w:rsid w:val="00C409AF"/>
    <w:rsid w:val="00C40B4F"/>
    <w:rsid w:val="00C40D84"/>
    <w:rsid w:val="00C40FEF"/>
    <w:rsid w:val="00C41769"/>
    <w:rsid w:val="00C41CFA"/>
    <w:rsid w:val="00C4271D"/>
    <w:rsid w:val="00C42C2F"/>
    <w:rsid w:val="00C42F2D"/>
    <w:rsid w:val="00C436FC"/>
    <w:rsid w:val="00C43D64"/>
    <w:rsid w:val="00C44260"/>
    <w:rsid w:val="00C443DF"/>
    <w:rsid w:val="00C44880"/>
    <w:rsid w:val="00C448A5"/>
    <w:rsid w:val="00C449B2"/>
    <w:rsid w:val="00C449DB"/>
    <w:rsid w:val="00C44A7A"/>
    <w:rsid w:val="00C454C3"/>
    <w:rsid w:val="00C4568B"/>
    <w:rsid w:val="00C45C85"/>
    <w:rsid w:val="00C45CAC"/>
    <w:rsid w:val="00C460D1"/>
    <w:rsid w:val="00C46710"/>
    <w:rsid w:val="00C46E60"/>
    <w:rsid w:val="00C4713B"/>
    <w:rsid w:val="00C50142"/>
    <w:rsid w:val="00C5033A"/>
    <w:rsid w:val="00C50882"/>
    <w:rsid w:val="00C51067"/>
    <w:rsid w:val="00C51091"/>
    <w:rsid w:val="00C513A6"/>
    <w:rsid w:val="00C515C6"/>
    <w:rsid w:val="00C51934"/>
    <w:rsid w:val="00C51FAC"/>
    <w:rsid w:val="00C529C0"/>
    <w:rsid w:val="00C52C73"/>
    <w:rsid w:val="00C52DA0"/>
    <w:rsid w:val="00C52DCF"/>
    <w:rsid w:val="00C52F27"/>
    <w:rsid w:val="00C52FA4"/>
    <w:rsid w:val="00C53141"/>
    <w:rsid w:val="00C53522"/>
    <w:rsid w:val="00C539A5"/>
    <w:rsid w:val="00C5435D"/>
    <w:rsid w:val="00C544DE"/>
    <w:rsid w:val="00C54615"/>
    <w:rsid w:val="00C55863"/>
    <w:rsid w:val="00C55C16"/>
    <w:rsid w:val="00C55E15"/>
    <w:rsid w:val="00C55F29"/>
    <w:rsid w:val="00C572D3"/>
    <w:rsid w:val="00C57515"/>
    <w:rsid w:val="00C578BB"/>
    <w:rsid w:val="00C57CF6"/>
    <w:rsid w:val="00C60187"/>
    <w:rsid w:val="00C606BF"/>
    <w:rsid w:val="00C607E3"/>
    <w:rsid w:val="00C60986"/>
    <w:rsid w:val="00C60B0B"/>
    <w:rsid w:val="00C61B84"/>
    <w:rsid w:val="00C61C39"/>
    <w:rsid w:val="00C61F81"/>
    <w:rsid w:val="00C622DF"/>
    <w:rsid w:val="00C622E9"/>
    <w:rsid w:val="00C626CB"/>
    <w:rsid w:val="00C62A9B"/>
    <w:rsid w:val="00C62F30"/>
    <w:rsid w:val="00C633D2"/>
    <w:rsid w:val="00C63457"/>
    <w:rsid w:val="00C63C13"/>
    <w:rsid w:val="00C643AE"/>
    <w:rsid w:val="00C64655"/>
    <w:rsid w:val="00C648CD"/>
    <w:rsid w:val="00C64900"/>
    <w:rsid w:val="00C64E61"/>
    <w:rsid w:val="00C65007"/>
    <w:rsid w:val="00C6505C"/>
    <w:rsid w:val="00C652F5"/>
    <w:rsid w:val="00C65565"/>
    <w:rsid w:val="00C65766"/>
    <w:rsid w:val="00C65B81"/>
    <w:rsid w:val="00C65E04"/>
    <w:rsid w:val="00C66939"/>
    <w:rsid w:val="00C669C9"/>
    <w:rsid w:val="00C66AEC"/>
    <w:rsid w:val="00C66BFE"/>
    <w:rsid w:val="00C671A1"/>
    <w:rsid w:val="00C671BE"/>
    <w:rsid w:val="00C67ED9"/>
    <w:rsid w:val="00C702F6"/>
    <w:rsid w:val="00C72256"/>
    <w:rsid w:val="00C72431"/>
    <w:rsid w:val="00C7245A"/>
    <w:rsid w:val="00C7260A"/>
    <w:rsid w:val="00C72712"/>
    <w:rsid w:val="00C727FD"/>
    <w:rsid w:val="00C7340B"/>
    <w:rsid w:val="00C73468"/>
    <w:rsid w:val="00C73A8F"/>
    <w:rsid w:val="00C7400D"/>
    <w:rsid w:val="00C742DA"/>
    <w:rsid w:val="00C74E00"/>
    <w:rsid w:val="00C74F8F"/>
    <w:rsid w:val="00C75F04"/>
    <w:rsid w:val="00C77510"/>
    <w:rsid w:val="00C7766E"/>
    <w:rsid w:val="00C77EED"/>
    <w:rsid w:val="00C80115"/>
    <w:rsid w:val="00C8070F"/>
    <w:rsid w:val="00C80966"/>
    <w:rsid w:val="00C80FEC"/>
    <w:rsid w:val="00C812EB"/>
    <w:rsid w:val="00C81E24"/>
    <w:rsid w:val="00C823E9"/>
    <w:rsid w:val="00C82B86"/>
    <w:rsid w:val="00C82C8A"/>
    <w:rsid w:val="00C82FA3"/>
    <w:rsid w:val="00C83855"/>
    <w:rsid w:val="00C83AC6"/>
    <w:rsid w:val="00C83D8B"/>
    <w:rsid w:val="00C83FDD"/>
    <w:rsid w:val="00C84B07"/>
    <w:rsid w:val="00C850AE"/>
    <w:rsid w:val="00C850FC"/>
    <w:rsid w:val="00C85518"/>
    <w:rsid w:val="00C85756"/>
    <w:rsid w:val="00C85987"/>
    <w:rsid w:val="00C85B18"/>
    <w:rsid w:val="00C85F28"/>
    <w:rsid w:val="00C8633B"/>
    <w:rsid w:val="00C865AF"/>
    <w:rsid w:val="00C86F06"/>
    <w:rsid w:val="00C86FD7"/>
    <w:rsid w:val="00C87308"/>
    <w:rsid w:val="00C87908"/>
    <w:rsid w:val="00C87D7D"/>
    <w:rsid w:val="00C90B34"/>
    <w:rsid w:val="00C91206"/>
    <w:rsid w:val="00C91860"/>
    <w:rsid w:val="00C91D65"/>
    <w:rsid w:val="00C92231"/>
    <w:rsid w:val="00C92FFD"/>
    <w:rsid w:val="00C931E2"/>
    <w:rsid w:val="00C93586"/>
    <w:rsid w:val="00C9376E"/>
    <w:rsid w:val="00C93DFA"/>
    <w:rsid w:val="00C93E50"/>
    <w:rsid w:val="00C93ED9"/>
    <w:rsid w:val="00C94374"/>
    <w:rsid w:val="00C94645"/>
    <w:rsid w:val="00C94BFA"/>
    <w:rsid w:val="00C950D1"/>
    <w:rsid w:val="00C95E4A"/>
    <w:rsid w:val="00C96382"/>
    <w:rsid w:val="00C96799"/>
    <w:rsid w:val="00C9690B"/>
    <w:rsid w:val="00C97582"/>
    <w:rsid w:val="00C97766"/>
    <w:rsid w:val="00C97767"/>
    <w:rsid w:val="00CA020D"/>
    <w:rsid w:val="00CA0549"/>
    <w:rsid w:val="00CA0702"/>
    <w:rsid w:val="00CA079C"/>
    <w:rsid w:val="00CA07E8"/>
    <w:rsid w:val="00CA0F80"/>
    <w:rsid w:val="00CA1265"/>
    <w:rsid w:val="00CA1397"/>
    <w:rsid w:val="00CA2A0F"/>
    <w:rsid w:val="00CA38B1"/>
    <w:rsid w:val="00CA3BB4"/>
    <w:rsid w:val="00CA3CCA"/>
    <w:rsid w:val="00CA48B8"/>
    <w:rsid w:val="00CA5C20"/>
    <w:rsid w:val="00CA65BD"/>
    <w:rsid w:val="00CA7068"/>
    <w:rsid w:val="00CA7208"/>
    <w:rsid w:val="00CA7863"/>
    <w:rsid w:val="00CA7AC4"/>
    <w:rsid w:val="00CA7CCF"/>
    <w:rsid w:val="00CA7F5B"/>
    <w:rsid w:val="00CB0B03"/>
    <w:rsid w:val="00CB0E54"/>
    <w:rsid w:val="00CB15DE"/>
    <w:rsid w:val="00CB19C7"/>
    <w:rsid w:val="00CB2A80"/>
    <w:rsid w:val="00CB2CB0"/>
    <w:rsid w:val="00CB2CF4"/>
    <w:rsid w:val="00CB31D8"/>
    <w:rsid w:val="00CB3268"/>
    <w:rsid w:val="00CB3C29"/>
    <w:rsid w:val="00CB3F94"/>
    <w:rsid w:val="00CB40EF"/>
    <w:rsid w:val="00CB44AE"/>
    <w:rsid w:val="00CB4AA1"/>
    <w:rsid w:val="00CB5040"/>
    <w:rsid w:val="00CB51A6"/>
    <w:rsid w:val="00CB555B"/>
    <w:rsid w:val="00CB5E3E"/>
    <w:rsid w:val="00CB5F37"/>
    <w:rsid w:val="00CB67A0"/>
    <w:rsid w:val="00CB6D35"/>
    <w:rsid w:val="00CB6DAD"/>
    <w:rsid w:val="00CB75DE"/>
    <w:rsid w:val="00CB77DD"/>
    <w:rsid w:val="00CB7A72"/>
    <w:rsid w:val="00CC0431"/>
    <w:rsid w:val="00CC08BD"/>
    <w:rsid w:val="00CC0BE4"/>
    <w:rsid w:val="00CC11AE"/>
    <w:rsid w:val="00CC14A5"/>
    <w:rsid w:val="00CC1527"/>
    <w:rsid w:val="00CC1F9C"/>
    <w:rsid w:val="00CC25B2"/>
    <w:rsid w:val="00CC2A14"/>
    <w:rsid w:val="00CC2E15"/>
    <w:rsid w:val="00CC3045"/>
    <w:rsid w:val="00CC3EF1"/>
    <w:rsid w:val="00CC41ED"/>
    <w:rsid w:val="00CC44DE"/>
    <w:rsid w:val="00CC4941"/>
    <w:rsid w:val="00CC500C"/>
    <w:rsid w:val="00CC59CC"/>
    <w:rsid w:val="00CC5E1A"/>
    <w:rsid w:val="00CC6065"/>
    <w:rsid w:val="00CC6216"/>
    <w:rsid w:val="00CC6462"/>
    <w:rsid w:val="00CC694C"/>
    <w:rsid w:val="00CC69D2"/>
    <w:rsid w:val="00CC6F25"/>
    <w:rsid w:val="00CC74FC"/>
    <w:rsid w:val="00CC7970"/>
    <w:rsid w:val="00CC7E5B"/>
    <w:rsid w:val="00CC7E93"/>
    <w:rsid w:val="00CC7FCC"/>
    <w:rsid w:val="00CC7FE3"/>
    <w:rsid w:val="00CD04A7"/>
    <w:rsid w:val="00CD0585"/>
    <w:rsid w:val="00CD05D2"/>
    <w:rsid w:val="00CD05E5"/>
    <w:rsid w:val="00CD06A4"/>
    <w:rsid w:val="00CD0BEE"/>
    <w:rsid w:val="00CD0D1F"/>
    <w:rsid w:val="00CD2819"/>
    <w:rsid w:val="00CD2932"/>
    <w:rsid w:val="00CD2B51"/>
    <w:rsid w:val="00CD33C1"/>
    <w:rsid w:val="00CD385E"/>
    <w:rsid w:val="00CD3F09"/>
    <w:rsid w:val="00CD3F4E"/>
    <w:rsid w:val="00CD5129"/>
    <w:rsid w:val="00CD525B"/>
    <w:rsid w:val="00CD5A12"/>
    <w:rsid w:val="00CD5ED7"/>
    <w:rsid w:val="00CD63EC"/>
    <w:rsid w:val="00CD6A3A"/>
    <w:rsid w:val="00CD6E80"/>
    <w:rsid w:val="00CD7333"/>
    <w:rsid w:val="00CD7460"/>
    <w:rsid w:val="00CD79CF"/>
    <w:rsid w:val="00CD7B4D"/>
    <w:rsid w:val="00CD7D4B"/>
    <w:rsid w:val="00CE0240"/>
    <w:rsid w:val="00CE05FA"/>
    <w:rsid w:val="00CE176D"/>
    <w:rsid w:val="00CE1C59"/>
    <w:rsid w:val="00CE1CF2"/>
    <w:rsid w:val="00CE2423"/>
    <w:rsid w:val="00CE256F"/>
    <w:rsid w:val="00CE2635"/>
    <w:rsid w:val="00CE2CD1"/>
    <w:rsid w:val="00CE3184"/>
    <w:rsid w:val="00CE34F3"/>
    <w:rsid w:val="00CE3601"/>
    <w:rsid w:val="00CE4118"/>
    <w:rsid w:val="00CE5971"/>
    <w:rsid w:val="00CE628E"/>
    <w:rsid w:val="00CE65C5"/>
    <w:rsid w:val="00CE6E70"/>
    <w:rsid w:val="00CE7151"/>
    <w:rsid w:val="00CE7647"/>
    <w:rsid w:val="00CE7B78"/>
    <w:rsid w:val="00CF00E9"/>
    <w:rsid w:val="00CF06AC"/>
    <w:rsid w:val="00CF09BB"/>
    <w:rsid w:val="00CF0E86"/>
    <w:rsid w:val="00CF1879"/>
    <w:rsid w:val="00CF1BEC"/>
    <w:rsid w:val="00CF1CBF"/>
    <w:rsid w:val="00CF1D8F"/>
    <w:rsid w:val="00CF21DA"/>
    <w:rsid w:val="00CF2574"/>
    <w:rsid w:val="00CF2863"/>
    <w:rsid w:val="00CF30CE"/>
    <w:rsid w:val="00CF3BD3"/>
    <w:rsid w:val="00CF3DBD"/>
    <w:rsid w:val="00CF4E99"/>
    <w:rsid w:val="00CF5168"/>
    <w:rsid w:val="00CF5729"/>
    <w:rsid w:val="00CF5883"/>
    <w:rsid w:val="00CF5A64"/>
    <w:rsid w:val="00CF5B2F"/>
    <w:rsid w:val="00CF5EC2"/>
    <w:rsid w:val="00CF620C"/>
    <w:rsid w:val="00CF62D6"/>
    <w:rsid w:val="00CF650C"/>
    <w:rsid w:val="00CF6759"/>
    <w:rsid w:val="00CF6977"/>
    <w:rsid w:val="00CF6D67"/>
    <w:rsid w:val="00CF7430"/>
    <w:rsid w:val="00CF799B"/>
    <w:rsid w:val="00D013A9"/>
    <w:rsid w:val="00D01C60"/>
    <w:rsid w:val="00D01FD3"/>
    <w:rsid w:val="00D028E9"/>
    <w:rsid w:val="00D02E7A"/>
    <w:rsid w:val="00D0305F"/>
    <w:rsid w:val="00D038CC"/>
    <w:rsid w:val="00D040FE"/>
    <w:rsid w:val="00D046CB"/>
    <w:rsid w:val="00D04BA3"/>
    <w:rsid w:val="00D04EB2"/>
    <w:rsid w:val="00D054A0"/>
    <w:rsid w:val="00D06A54"/>
    <w:rsid w:val="00D06BE4"/>
    <w:rsid w:val="00D07010"/>
    <w:rsid w:val="00D0703A"/>
    <w:rsid w:val="00D07AFD"/>
    <w:rsid w:val="00D07BB0"/>
    <w:rsid w:val="00D105DB"/>
    <w:rsid w:val="00D1079F"/>
    <w:rsid w:val="00D113DE"/>
    <w:rsid w:val="00D113F8"/>
    <w:rsid w:val="00D114D5"/>
    <w:rsid w:val="00D117CC"/>
    <w:rsid w:val="00D11A1D"/>
    <w:rsid w:val="00D11F92"/>
    <w:rsid w:val="00D1225A"/>
    <w:rsid w:val="00D126DC"/>
    <w:rsid w:val="00D128E5"/>
    <w:rsid w:val="00D12B45"/>
    <w:rsid w:val="00D134A5"/>
    <w:rsid w:val="00D138DC"/>
    <w:rsid w:val="00D13CE6"/>
    <w:rsid w:val="00D15644"/>
    <w:rsid w:val="00D1572D"/>
    <w:rsid w:val="00D15AB5"/>
    <w:rsid w:val="00D15EB0"/>
    <w:rsid w:val="00D16258"/>
    <w:rsid w:val="00D162CF"/>
    <w:rsid w:val="00D162F3"/>
    <w:rsid w:val="00D163CB"/>
    <w:rsid w:val="00D169EF"/>
    <w:rsid w:val="00D17468"/>
    <w:rsid w:val="00D17903"/>
    <w:rsid w:val="00D17E2D"/>
    <w:rsid w:val="00D203D4"/>
    <w:rsid w:val="00D20835"/>
    <w:rsid w:val="00D20A57"/>
    <w:rsid w:val="00D21A66"/>
    <w:rsid w:val="00D220CB"/>
    <w:rsid w:val="00D22D1A"/>
    <w:rsid w:val="00D22D39"/>
    <w:rsid w:val="00D22E1E"/>
    <w:rsid w:val="00D23474"/>
    <w:rsid w:val="00D2393C"/>
    <w:rsid w:val="00D23D72"/>
    <w:rsid w:val="00D24493"/>
    <w:rsid w:val="00D25013"/>
    <w:rsid w:val="00D25899"/>
    <w:rsid w:val="00D26313"/>
    <w:rsid w:val="00D267A8"/>
    <w:rsid w:val="00D26AE4"/>
    <w:rsid w:val="00D26F98"/>
    <w:rsid w:val="00D27269"/>
    <w:rsid w:val="00D27D94"/>
    <w:rsid w:val="00D27F9D"/>
    <w:rsid w:val="00D3004A"/>
    <w:rsid w:val="00D302CC"/>
    <w:rsid w:val="00D30919"/>
    <w:rsid w:val="00D30CA2"/>
    <w:rsid w:val="00D310FC"/>
    <w:rsid w:val="00D31312"/>
    <w:rsid w:val="00D316A1"/>
    <w:rsid w:val="00D32C22"/>
    <w:rsid w:val="00D33735"/>
    <w:rsid w:val="00D33DB3"/>
    <w:rsid w:val="00D34001"/>
    <w:rsid w:val="00D34470"/>
    <w:rsid w:val="00D358F8"/>
    <w:rsid w:val="00D35A29"/>
    <w:rsid w:val="00D35D36"/>
    <w:rsid w:val="00D3735B"/>
    <w:rsid w:val="00D377C6"/>
    <w:rsid w:val="00D37B41"/>
    <w:rsid w:val="00D37F0B"/>
    <w:rsid w:val="00D400F3"/>
    <w:rsid w:val="00D4064C"/>
    <w:rsid w:val="00D40C80"/>
    <w:rsid w:val="00D40F22"/>
    <w:rsid w:val="00D413FF"/>
    <w:rsid w:val="00D4172B"/>
    <w:rsid w:val="00D41D13"/>
    <w:rsid w:val="00D4229F"/>
    <w:rsid w:val="00D43512"/>
    <w:rsid w:val="00D43B59"/>
    <w:rsid w:val="00D43B6A"/>
    <w:rsid w:val="00D44492"/>
    <w:rsid w:val="00D447EF"/>
    <w:rsid w:val="00D45244"/>
    <w:rsid w:val="00D452B8"/>
    <w:rsid w:val="00D466D6"/>
    <w:rsid w:val="00D475E7"/>
    <w:rsid w:val="00D47A35"/>
    <w:rsid w:val="00D47E9F"/>
    <w:rsid w:val="00D506D4"/>
    <w:rsid w:val="00D51776"/>
    <w:rsid w:val="00D517C7"/>
    <w:rsid w:val="00D51B1A"/>
    <w:rsid w:val="00D51F84"/>
    <w:rsid w:val="00D5205C"/>
    <w:rsid w:val="00D5247C"/>
    <w:rsid w:val="00D52606"/>
    <w:rsid w:val="00D54028"/>
    <w:rsid w:val="00D5424E"/>
    <w:rsid w:val="00D54AB4"/>
    <w:rsid w:val="00D54D80"/>
    <w:rsid w:val="00D55D5A"/>
    <w:rsid w:val="00D5616F"/>
    <w:rsid w:val="00D56733"/>
    <w:rsid w:val="00D5686A"/>
    <w:rsid w:val="00D56EBF"/>
    <w:rsid w:val="00D56FC9"/>
    <w:rsid w:val="00D57102"/>
    <w:rsid w:val="00D57BB3"/>
    <w:rsid w:val="00D602AF"/>
    <w:rsid w:val="00D605BE"/>
    <w:rsid w:val="00D60F01"/>
    <w:rsid w:val="00D60F44"/>
    <w:rsid w:val="00D6102C"/>
    <w:rsid w:val="00D61080"/>
    <w:rsid w:val="00D61ED4"/>
    <w:rsid w:val="00D6270E"/>
    <w:rsid w:val="00D62DF5"/>
    <w:rsid w:val="00D6355D"/>
    <w:rsid w:val="00D6372A"/>
    <w:rsid w:val="00D638F2"/>
    <w:rsid w:val="00D6396F"/>
    <w:rsid w:val="00D63F8F"/>
    <w:rsid w:val="00D646C4"/>
    <w:rsid w:val="00D64C0C"/>
    <w:rsid w:val="00D65494"/>
    <w:rsid w:val="00D66DEB"/>
    <w:rsid w:val="00D67FD3"/>
    <w:rsid w:val="00D7013A"/>
    <w:rsid w:val="00D708A8"/>
    <w:rsid w:val="00D70C7F"/>
    <w:rsid w:val="00D70D07"/>
    <w:rsid w:val="00D70D7B"/>
    <w:rsid w:val="00D70F8E"/>
    <w:rsid w:val="00D71539"/>
    <w:rsid w:val="00D7168C"/>
    <w:rsid w:val="00D716AF"/>
    <w:rsid w:val="00D71998"/>
    <w:rsid w:val="00D71FD5"/>
    <w:rsid w:val="00D72465"/>
    <w:rsid w:val="00D72D3A"/>
    <w:rsid w:val="00D7304E"/>
    <w:rsid w:val="00D73785"/>
    <w:rsid w:val="00D73C4C"/>
    <w:rsid w:val="00D7468C"/>
    <w:rsid w:val="00D74C1E"/>
    <w:rsid w:val="00D74D02"/>
    <w:rsid w:val="00D7555C"/>
    <w:rsid w:val="00D75691"/>
    <w:rsid w:val="00D75964"/>
    <w:rsid w:val="00D76CFE"/>
    <w:rsid w:val="00D76ECE"/>
    <w:rsid w:val="00D77C35"/>
    <w:rsid w:val="00D80173"/>
    <w:rsid w:val="00D80282"/>
    <w:rsid w:val="00D80624"/>
    <w:rsid w:val="00D8092F"/>
    <w:rsid w:val="00D80AAE"/>
    <w:rsid w:val="00D813EC"/>
    <w:rsid w:val="00D814DB"/>
    <w:rsid w:val="00D81D40"/>
    <w:rsid w:val="00D8218D"/>
    <w:rsid w:val="00D825E9"/>
    <w:rsid w:val="00D82635"/>
    <w:rsid w:val="00D837C1"/>
    <w:rsid w:val="00D83F43"/>
    <w:rsid w:val="00D83FF5"/>
    <w:rsid w:val="00D845D7"/>
    <w:rsid w:val="00D85C5F"/>
    <w:rsid w:val="00D865E6"/>
    <w:rsid w:val="00D86639"/>
    <w:rsid w:val="00D86A84"/>
    <w:rsid w:val="00D86BA6"/>
    <w:rsid w:val="00D8776D"/>
    <w:rsid w:val="00D90055"/>
    <w:rsid w:val="00D905CE"/>
    <w:rsid w:val="00D92A78"/>
    <w:rsid w:val="00D92C73"/>
    <w:rsid w:val="00D935CA"/>
    <w:rsid w:val="00D93874"/>
    <w:rsid w:val="00D94303"/>
    <w:rsid w:val="00D944CD"/>
    <w:rsid w:val="00D9559A"/>
    <w:rsid w:val="00D95C0B"/>
    <w:rsid w:val="00D95C71"/>
    <w:rsid w:val="00D9664B"/>
    <w:rsid w:val="00D9786B"/>
    <w:rsid w:val="00D9787D"/>
    <w:rsid w:val="00D97DE2"/>
    <w:rsid w:val="00DA0235"/>
    <w:rsid w:val="00DA1385"/>
    <w:rsid w:val="00DA1692"/>
    <w:rsid w:val="00DA1EC6"/>
    <w:rsid w:val="00DA24A7"/>
    <w:rsid w:val="00DA24BD"/>
    <w:rsid w:val="00DA28D7"/>
    <w:rsid w:val="00DA2FA4"/>
    <w:rsid w:val="00DA31BE"/>
    <w:rsid w:val="00DA32B0"/>
    <w:rsid w:val="00DA3462"/>
    <w:rsid w:val="00DA35E2"/>
    <w:rsid w:val="00DA546C"/>
    <w:rsid w:val="00DA553D"/>
    <w:rsid w:val="00DA5D10"/>
    <w:rsid w:val="00DA5D91"/>
    <w:rsid w:val="00DA615F"/>
    <w:rsid w:val="00DA61BF"/>
    <w:rsid w:val="00DA6659"/>
    <w:rsid w:val="00DA695C"/>
    <w:rsid w:val="00DA699F"/>
    <w:rsid w:val="00DA6F0F"/>
    <w:rsid w:val="00DA70C2"/>
    <w:rsid w:val="00DA71FA"/>
    <w:rsid w:val="00DA7EDA"/>
    <w:rsid w:val="00DB048B"/>
    <w:rsid w:val="00DB0C4A"/>
    <w:rsid w:val="00DB121F"/>
    <w:rsid w:val="00DB1870"/>
    <w:rsid w:val="00DB1DAD"/>
    <w:rsid w:val="00DB1DE5"/>
    <w:rsid w:val="00DB22B4"/>
    <w:rsid w:val="00DB3A4A"/>
    <w:rsid w:val="00DB41F5"/>
    <w:rsid w:val="00DB47A3"/>
    <w:rsid w:val="00DB49DA"/>
    <w:rsid w:val="00DB53FC"/>
    <w:rsid w:val="00DB5943"/>
    <w:rsid w:val="00DB5993"/>
    <w:rsid w:val="00DB63CE"/>
    <w:rsid w:val="00DB642D"/>
    <w:rsid w:val="00DB66EF"/>
    <w:rsid w:val="00DB68FA"/>
    <w:rsid w:val="00DB69B0"/>
    <w:rsid w:val="00DB6B27"/>
    <w:rsid w:val="00DB7CFE"/>
    <w:rsid w:val="00DB7D3E"/>
    <w:rsid w:val="00DC05B4"/>
    <w:rsid w:val="00DC075C"/>
    <w:rsid w:val="00DC0AF6"/>
    <w:rsid w:val="00DC0FCB"/>
    <w:rsid w:val="00DC15B8"/>
    <w:rsid w:val="00DC19B2"/>
    <w:rsid w:val="00DC228C"/>
    <w:rsid w:val="00DC2A3C"/>
    <w:rsid w:val="00DC2E21"/>
    <w:rsid w:val="00DC31D4"/>
    <w:rsid w:val="00DC34E2"/>
    <w:rsid w:val="00DC36EA"/>
    <w:rsid w:val="00DC3880"/>
    <w:rsid w:val="00DC5134"/>
    <w:rsid w:val="00DC5459"/>
    <w:rsid w:val="00DC5893"/>
    <w:rsid w:val="00DC60CA"/>
    <w:rsid w:val="00DC6B02"/>
    <w:rsid w:val="00DC7661"/>
    <w:rsid w:val="00DC781E"/>
    <w:rsid w:val="00DC7B82"/>
    <w:rsid w:val="00DC7C35"/>
    <w:rsid w:val="00DC7EBD"/>
    <w:rsid w:val="00DD039D"/>
    <w:rsid w:val="00DD067E"/>
    <w:rsid w:val="00DD06D0"/>
    <w:rsid w:val="00DD0D78"/>
    <w:rsid w:val="00DD113D"/>
    <w:rsid w:val="00DD115A"/>
    <w:rsid w:val="00DD1887"/>
    <w:rsid w:val="00DD248D"/>
    <w:rsid w:val="00DD28AB"/>
    <w:rsid w:val="00DD3619"/>
    <w:rsid w:val="00DD3901"/>
    <w:rsid w:val="00DD3917"/>
    <w:rsid w:val="00DD3C78"/>
    <w:rsid w:val="00DD4418"/>
    <w:rsid w:val="00DD4471"/>
    <w:rsid w:val="00DD448B"/>
    <w:rsid w:val="00DD48B0"/>
    <w:rsid w:val="00DD499E"/>
    <w:rsid w:val="00DD54B0"/>
    <w:rsid w:val="00DD58B9"/>
    <w:rsid w:val="00DD6D33"/>
    <w:rsid w:val="00DD7093"/>
    <w:rsid w:val="00DD739A"/>
    <w:rsid w:val="00DD7981"/>
    <w:rsid w:val="00DD7A4B"/>
    <w:rsid w:val="00DE0FDF"/>
    <w:rsid w:val="00DE175F"/>
    <w:rsid w:val="00DE1BA4"/>
    <w:rsid w:val="00DE1FDE"/>
    <w:rsid w:val="00DE20FE"/>
    <w:rsid w:val="00DE262D"/>
    <w:rsid w:val="00DE2971"/>
    <w:rsid w:val="00DE2BF1"/>
    <w:rsid w:val="00DE3310"/>
    <w:rsid w:val="00DE3575"/>
    <w:rsid w:val="00DE450F"/>
    <w:rsid w:val="00DE46F1"/>
    <w:rsid w:val="00DE4868"/>
    <w:rsid w:val="00DE5130"/>
    <w:rsid w:val="00DE552C"/>
    <w:rsid w:val="00DE55E6"/>
    <w:rsid w:val="00DE5D70"/>
    <w:rsid w:val="00DE6110"/>
    <w:rsid w:val="00DE62D7"/>
    <w:rsid w:val="00DE6EC2"/>
    <w:rsid w:val="00DE709A"/>
    <w:rsid w:val="00DE7C65"/>
    <w:rsid w:val="00DE7E62"/>
    <w:rsid w:val="00DF0939"/>
    <w:rsid w:val="00DF0A88"/>
    <w:rsid w:val="00DF118E"/>
    <w:rsid w:val="00DF13D4"/>
    <w:rsid w:val="00DF1414"/>
    <w:rsid w:val="00DF193D"/>
    <w:rsid w:val="00DF1B87"/>
    <w:rsid w:val="00DF1ECC"/>
    <w:rsid w:val="00DF2BF7"/>
    <w:rsid w:val="00DF2C3D"/>
    <w:rsid w:val="00DF2E5A"/>
    <w:rsid w:val="00DF2FA4"/>
    <w:rsid w:val="00DF347C"/>
    <w:rsid w:val="00DF414F"/>
    <w:rsid w:val="00DF4AD7"/>
    <w:rsid w:val="00DF4F2C"/>
    <w:rsid w:val="00DF5090"/>
    <w:rsid w:val="00DF5368"/>
    <w:rsid w:val="00DF547E"/>
    <w:rsid w:val="00DF58B1"/>
    <w:rsid w:val="00DF5A71"/>
    <w:rsid w:val="00DF5E3D"/>
    <w:rsid w:val="00DF5F55"/>
    <w:rsid w:val="00DF6D5F"/>
    <w:rsid w:val="00DF7374"/>
    <w:rsid w:val="00DF7546"/>
    <w:rsid w:val="00DF758E"/>
    <w:rsid w:val="00DF77ED"/>
    <w:rsid w:val="00DF7B69"/>
    <w:rsid w:val="00E0045C"/>
    <w:rsid w:val="00E006B1"/>
    <w:rsid w:val="00E0085B"/>
    <w:rsid w:val="00E00926"/>
    <w:rsid w:val="00E00E17"/>
    <w:rsid w:val="00E012BD"/>
    <w:rsid w:val="00E01482"/>
    <w:rsid w:val="00E01694"/>
    <w:rsid w:val="00E01A42"/>
    <w:rsid w:val="00E01CBB"/>
    <w:rsid w:val="00E01CFC"/>
    <w:rsid w:val="00E01F36"/>
    <w:rsid w:val="00E021C3"/>
    <w:rsid w:val="00E03010"/>
    <w:rsid w:val="00E03348"/>
    <w:rsid w:val="00E03D2F"/>
    <w:rsid w:val="00E03F2C"/>
    <w:rsid w:val="00E049D0"/>
    <w:rsid w:val="00E05438"/>
    <w:rsid w:val="00E056D1"/>
    <w:rsid w:val="00E056F8"/>
    <w:rsid w:val="00E05745"/>
    <w:rsid w:val="00E0586D"/>
    <w:rsid w:val="00E05C3E"/>
    <w:rsid w:val="00E05D8B"/>
    <w:rsid w:val="00E061AA"/>
    <w:rsid w:val="00E066E5"/>
    <w:rsid w:val="00E0716E"/>
    <w:rsid w:val="00E079D9"/>
    <w:rsid w:val="00E1015A"/>
    <w:rsid w:val="00E10A10"/>
    <w:rsid w:val="00E10A13"/>
    <w:rsid w:val="00E11A3F"/>
    <w:rsid w:val="00E11E35"/>
    <w:rsid w:val="00E11F35"/>
    <w:rsid w:val="00E1223C"/>
    <w:rsid w:val="00E12349"/>
    <w:rsid w:val="00E12FB1"/>
    <w:rsid w:val="00E12FD2"/>
    <w:rsid w:val="00E1315B"/>
    <w:rsid w:val="00E133D5"/>
    <w:rsid w:val="00E1354F"/>
    <w:rsid w:val="00E1372C"/>
    <w:rsid w:val="00E13A78"/>
    <w:rsid w:val="00E14B8A"/>
    <w:rsid w:val="00E14BE2"/>
    <w:rsid w:val="00E14D2C"/>
    <w:rsid w:val="00E150C5"/>
    <w:rsid w:val="00E152AB"/>
    <w:rsid w:val="00E15423"/>
    <w:rsid w:val="00E15893"/>
    <w:rsid w:val="00E164C8"/>
    <w:rsid w:val="00E164F7"/>
    <w:rsid w:val="00E16ABF"/>
    <w:rsid w:val="00E16E03"/>
    <w:rsid w:val="00E204BE"/>
    <w:rsid w:val="00E2273B"/>
    <w:rsid w:val="00E23584"/>
    <w:rsid w:val="00E23684"/>
    <w:rsid w:val="00E23CFF"/>
    <w:rsid w:val="00E23D85"/>
    <w:rsid w:val="00E24B6D"/>
    <w:rsid w:val="00E24D19"/>
    <w:rsid w:val="00E250F7"/>
    <w:rsid w:val="00E2567B"/>
    <w:rsid w:val="00E256D8"/>
    <w:rsid w:val="00E257FB"/>
    <w:rsid w:val="00E25CBE"/>
    <w:rsid w:val="00E26452"/>
    <w:rsid w:val="00E27059"/>
    <w:rsid w:val="00E27072"/>
    <w:rsid w:val="00E27C81"/>
    <w:rsid w:val="00E307B9"/>
    <w:rsid w:val="00E307E4"/>
    <w:rsid w:val="00E30D08"/>
    <w:rsid w:val="00E31909"/>
    <w:rsid w:val="00E31AF5"/>
    <w:rsid w:val="00E31FEA"/>
    <w:rsid w:val="00E322DE"/>
    <w:rsid w:val="00E327F3"/>
    <w:rsid w:val="00E3367E"/>
    <w:rsid w:val="00E33A63"/>
    <w:rsid w:val="00E342F2"/>
    <w:rsid w:val="00E34BC7"/>
    <w:rsid w:val="00E34E6C"/>
    <w:rsid w:val="00E35060"/>
    <w:rsid w:val="00E35C8F"/>
    <w:rsid w:val="00E360F3"/>
    <w:rsid w:val="00E361D3"/>
    <w:rsid w:val="00E36C6E"/>
    <w:rsid w:val="00E373C7"/>
    <w:rsid w:val="00E37653"/>
    <w:rsid w:val="00E37D7C"/>
    <w:rsid w:val="00E37EBA"/>
    <w:rsid w:val="00E37EE5"/>
    <w:rsid w:val="00E40D42"/>
    <w:rsid w:val="00E40D80"/>
    <w:rsid w:val="00E40F8A"/>
    <w:rsid w:val="00E4175E"/>
    <w:rsid w:val="00E41D61"/>
    <w:rsid w:val="00E42053"/>
    <w:rsid w:val="00E42EA1"/>
    <w:rsid w:val="00E43000"/>
    <w:rsid w:val="00E43312"/>
    <w:rsid w:val="00E433A8"/>
    <w:rsid w:val="00E44248"/>
    <w:rsid w:val="00E444C9"/>
    <w:rsid w:val="00E44713"/>
    <w:rsid w:val="00E4479D"/>
    <w:rsid w:val="00E45177"/>
    <w:rsid w:val="00E452E6"/>
    <w:rsid w:val="00E458E3"/>
    <w:rsid w:val="00E45E54"/>
    <w:rsid w:val="00E46550"/>
    <w:rsid w:val="00E46F75"/>
    <w:rsid w:val="00E47673"/>
    <w:rsid w:val="00E47D91"/>
    <w:rsid w:val="00E505DF"/>
    <w:rsid w:val="00E50E6F"/>
    <w:rsid w:val="00E50EF8"/>
    <w:rsid w:val="00E511BA"/>
    <w:rsid w:val="00E514E6"/>
    <w:rsid w:val="00E517B9"/>
    <w:rsid w:val="00E517D5"/>
    <w:rsid w:val="00E51EB7"/>
    <w:rsid w:val="00E53379"/>
    <w:rsid w:val="00E54D2E"/>
    <w:rsid w:val="00E55149"/>
    <w:rsid w:val="00E55A2E"/>
    <w:rsid w:val="00E56364"/>
    <w:rsid w:val="00E5663C"/>
    <w:rsid w:val="00E567C0"/>
    <w:rsid w:val="00E56A82"/>
    <w:rsid w:val="00E57A2B"/>
    <w:rsid w:val="00E57AD6"/>
    <w:rsid w:val="00E57BE3"/>
    <w:rsid w:val="00E6049A"/>
    <w:rsid w:val="00E611B3"/>
    <w:rsid w:val="00E6190A"/>
    <w:rsid w:val="00E6243F"/>
    <w:rsid w:val="00E6377E"/>
    <w:rsid w:val="00E64C4E"/>
    <w:rsid w:val="00E64EE6"/>
    <w:rsid w:val="00E651C5"/>
    <w:rsid w:val="00E656E0"/>
    <w:rsid w:val="00E659EA"/>
    <w:rsid w:val="00E65E99"/>
    <w:rsid w:val="00E65ED4"/>
    <w:rsid w:val="00E65F57"/>
    <w:rsid w:val="00E66505"/>
    <w:rsid w:val="00E66A75"/>
    <w:rsid w:val="00E66D34"/>
    <w:rsid w:val="00E674D2"/>
    <w:rsid w:val="00E67A77"/>
    <w:rsid w:val="00E70351"/>
    <w:rsid w:val="00E70802"/>
    <w:rsid w:val="00E70D8D"/>
    <w:rsid w:val="00E710FB"/>
    <w:rsid w:val="00E71172"/>
    <w:rsid w:val="00E71A36"/>
    <w:rsid w:val="00E71B38"/>
    <w:rsid w:val="00E71B72"/>
    <w:rsid w:val="00E71DF7"/>
    <w:rsid w:val="00E720FC"/>
    <w:rsid w:val="00E72415"/>
    <w:rsid w:val="00E7284C"/>
    <w:rsid w:val="00E72FF8"/>
    <w:rsid w:val="00E73A75"/>
    <w:rsid w:val="00E73EF4"/>
    <w:rsid w:val="00E74A41"/>
    <w:rsid w:val="00E75777"/>
    <w:rsid w:val="00E75B64"/>
    <w:rsid w:val="00E75C82"/>
    <w:rsid w:val="00E75DE8"/>
    <w:rsid w:val="00E76A09"/>
    <w:rsid w:val="00E76A41"/>
    <w:rsid w:val="00E76C67"/>
    <w:rsid w:val="00E80170"/>
    <w:rsid w:val="00E80A75"/>
    <w:rsid w:val="00E80AED"/>
    <w:rsid w:val="00E81221"/>
    <w:rsid w:val="00E81534"/>
    <w:rsid w:val="00E81949"/>
    <w:rsid w:val="00E819B2"/>
    <w:rsid w:val="00E81ADF"/>
    <w:rsid w:val="00E81DB8"/>
    <w:rsid w:val="00E839BA"/>
    <w:rsid w:val="00E83BCC"/>
    <w:rsid w:val="00E83EDF"/>
    <w:rsid w:val="00E8400C"/>
    <w:rsid w:val="00E8421D"/>
    <w:rsid w:val="00E85728"/>
    <w:rsid w:val="00E85A29"/>
    <w:rsid w:val="00E85B65"/>
    <w:rsid w:val="00E85F7C"/>
    <w:rsid w:val="00E86E8D"/>
    <w:rsid w:val="00E86FDB"/>
    <w:rsid w:val="00E871F5"/>
    <w:rsid w:val="00E8746A"/>
    <w:rsid w:val="00E87F96"/>
    <w:rsid w:val="00E90083"/>
    <w:rsid w:val="00E90153"/>
    <w:rsid w:val="00E90329"/>
    <w:rsid w:val="00E904EA"/>
    <w:rsid w:val="00E90520"/>
    <w:rsid w:val="00E90903"/>
    <w:rsid w:val="00E91197"/>
    <w:rsid w:val="00E911D0"/>
    <w:rsid w:val="00E91D55"/>
    <w:rsid w:val="00E91EC4"/>
    <w:rsid w:val="00E92192"/>
    <w:rsid w:val="00E92457"/>
    <w:rsid w:val="00E92552"/>
    <w:rsid w:val="00E92BF3"/>
    <w:rsid w:val="00E934E0"/>
    <w:rsid w:val="00E935ED"/>
    <w:rsid w:val="00E93699"/>
    <w:rsid w:val="00E93999"/>
    <w:rsid w:val="00E94270"/>
    <w:rsid w:val="00E95160"/>
    <w:rsid w:val="00E95196"/>
    <w:rsid w:val="00E95A64"/>
    <w:rsid w:val="00E95B9E"/>
    <w:rsid w:val="00E95E00"/>
    <w:rsid w:val="00E95F85"/>
    <w:rsid w:val="00E96083"/>
    <w:rsid w:val="00E96E5B"/>
    <w:rsid w:val="00E96F4E"/>
    <w:rsid w:val="00E97686"/>
    <w:rsid w:val="00E97CD2"/>
    <w:rsid w:val="00EA1159"/>
    <w:rsid w:val="00EA123B"/>
    <w:rsid w:val="00EA1555"/>
    <w:rsid w:val="00EA1D50"/>
    <w:rsid w:val="00EA1DAA"/>
    <w:rsid w:val="00EA2548"/>
    <w:rsid w:val="00EA2707"/>
    <w:rsid w:val="00EA2758"/>
    <w:rsid w:val="00EA306B"/>
    <w:rsid w:val="00EA3458"/>
    <w:rsid w:val="00EA3823"/>
    <w:rsid w:val="00EA400E"/>
    <w:rsid w:val="00EA49B6"/>
    <w:rsid w:val="00EA4B4A"/>
    <w:rsid w:val="00EA5151"/>
    <w:rsid w:val="00EA538A"/>
    <w:rsid w:val="00EA5B63"/>
    <w:rsid w:val="00EA5F05"/>
    <w:rsid w:val="00EA6FA1"/>
    <w:rsid w:val="00EA7038"/>
    <w:rsid w:val="00EA744B"/>
    <w:rsid w:val="00EA78C8"/>
    <w:rsid w:val="00EA7905"/>
    <w:rsid w:val="00EA7A0D"/>
    <w:rsid w:val="00EB02C0"/>
    <w:rsid w:val="00EB0E6D"/>
    <w:rsid w:val="00EB0F5C"/>
    <w:rsid w:val="00EB135B"/>
    <w:rsid w:val="00EB1478"/>
    <w:rsid w:val="00EB16B8"/>
    <w:rsid w:val="00EB1AF5"/>
    <w:rsid w:val="00EB2138"/>
    <w:rsid w:val="00EB26B1"/>
    <w:rsid w:val="00EB276B"/>
    <w:rsid w:val="00EB2A6D"/>
    <w:rsid w:val="00EB2AAF"/>
    <w:rsid w:val="00EB36F1"/>
    <w:rsid w:val="00EB3F02"/>
    <w:rsid w:val="00EB4453"/>
    <w:rsid w:val="00EB479D"/>
    <w:rsid w:val="00EB5A5A"/>
    <w:rsid w:val="00EB5DBD"/>
    <w:rsid w:val="00EB5DC5"/>
    <w:rsid w:val="00EB6469"/>
    <w:rsid w:val="00EB6A21"/>
    <w:rsid w:val="00EB6C05"/>
    <w:rsid w:val="00EB7277"/>
    <w:rsid w:val="00EC035D"/>
    <w:rsid w:val="00EC0C08"/>
    <w:rsid w:val="00EC1112"/>
    <w:rsid w:val="00EC1F92"/>
    <w:rsid w:val="00EC28F3"/>
    <w:rsid w:val="00EC2A8A"/>
    <w:rsid w:val="00EC2B57"/>
    <w:rsid w:val="00EC2DD1"/>
    <w:rsid w:val="00EC3256"/>
    <w:rsid w:val="00EC331D"/>
    <w:rsid w:val="00EC4128"/>
    <w:rsid w:val="00EC42D0"/>
    <w:rsid w:val="00EC4B95"/>
    <w:rsid w:val="00EC52CD"/>
    <w:rsid w:val="00EC5C51"/>
    <w:rsid w:val="00EC5E82"/>
    <w:rsid w:val="00EC6290"/>
    <w:rsid w:val="00EC66B2"/>
    <w:rsid w:val="00EC6E0E"/>
    <w:rsid w:val="00EC7344"/>
    <w:rsid w:val="00ED0249"/>
    <w:rsid w:val="00ED0385"/>
    <w:rsid w:val="00ED0847"/>
    <w:rsid w:val="00ED092D"/>
    <w:rsid w:val="00ED0F7C"/>
    <w:rsid w:val="00ED152F"/>
    <w:rsid w:val="00ED1533"/>
    <w:rsid w:val="00ED1835"/>
    <w:rsid w:val="00ED2008"/>
    <w:rsid w:val="00ED209E"/>
    <w:rsid w:val="00ED224E"/>
    <w:rsid w:val="00ED2358"/>
    <w:rsid w:val="00ED24C6"/>
    <w:rsid w:val="00ED2829"/>
    <w:rsid w:val="00ED28F9"/>
    <w:rsid w:val="00ED2CAE"/>
    <w:rsid w:val="00ED2EA2"/>
    <w:rsid w:val="00ED3682"/>
    <w:rsid w:val="00ED382C"/>
    <w:rsid w:val="00ED3F9E"/>
    <w:rsid w:val="00ED4101"/>
    <w:rsid w:val="00ED4276"/>
    <w:rsid w:val="00ED59A9"/>
    <w:rsid w:val="00ED5A6C"/>
    <w:rsid w:val="00ED6049"/>
    <w:rsid w:val="00ED641E"/>
    <w:rsid w:val="00ED6FB8"/>
    <w:rsid w:val="00ED6FE7"/>
    <w:rsid w:val="00ED73FA"/>
    <w:rsid w:val="00ED74C5"/>
    <w:rsid w:val="00EE02AE"/>
    <w:rsid w:val="00EE0515"/>
    <w:rsid w:val="00EE0DC2"/>
    <w:rsid w:val="00EE1904"/>
    <w:rsid w:val="00EE20D9"/>
    <w:rsid w:val="00EE260B"/>
    <w:rsid w:val="00EE2B83"/>
    <w:rsid w:val="00EE3A22"/>
    <w:rsid w:val="00EE3E62"/>
    <w:rsid w:val="00EE4235"/>
    <w:rsid w:val="00EE43BE"/>
    <w:rsid w:val="00EE43C8"/>
    <w:rsid w:val="00EE4AC7"/>
    <w:rsid w:val="00EE5089"/>
    <w:rsid w:val="00EE53BB"/>
    <w:rsid w:val="00EE53DC"/>
    <w:rsid w:val="00EE5F6F"/>
    <w:rsid w:val="00EE615F"/>
    <w:rsid w:val="00EE6868"/>
    <w:rsid w:val="00EE70AC"/>
    <w:rsid w:val="00EE7657"/>
    <w:rsid w:val="00EE7B03"/>
    <w:rsid w:val="00EE7BDC"/>
    <w:rsid w:val="00EE7DE0"/>
    <w:rsid w:val="00EE7E72"/>
    <w:rsid w:val="00EF0053"/>
    <w:rsid w:val="00EF00D2"/>
    <w:rsid w:val="00EF0543"/>
    <w:rsid w:val="00EF05F9"/>
    <w:rsid w:val="00EF06FB"/>
    <w:rsid w:val="00EF13A3"/>
    <w:rsid w:val="00EF17F9"/>
    <w:rsid w:val="00EF1A40"/>
    <w:rsid w:val="00EF1D23"/>
    <w:rsid w:val="00EF2866"/>
    <w:rsid w:val="00EF29E8"/>
    <w:rsid w:val="00EF2CF7"/>
    <w:rsid w:val="00EF3A63"/>
    <w:rsid w:val="00EF3CAA"/>
    <w:rsid w:val="00EF3FC4"/>
    <w:rsid w:val="00EF42EA"/>
    <w:rsid w:val="00EF4785"/>
    <w:rsid w:val="00EF4A94"/>
    <w:rsid w:val="00EF5282"/>
    <w:rsid w:val="00EF5692"/>
    <w:rsid w:val="00EF59B6"/>
    <w:rsid w:val="00EF5C3B"/>
    <w:rsid w:val="00EF6040"/>
    <w:rsid w:val="00EF66C3"/>
    <w:rsid w:val="00EF7135"/>
    <w:rsid w:val="00F0030D"/>
    <w:rsid w:val="00F01251"/>
    <w:rsid w:val="00F0220E"/>
    <w:rsid w:val="00F022B0"/>
    <w:rsid w:val="00F02A96"/>
    <w:rsid w:val="00F02FD2"/>
    <w:rsid w:val="00F0410F"/>
    <w:rsid w:val="00F04F5E"/>
    <w:rsid w:val="00F04F6F"/>
    <w:rsid w:val="00F05AE0"/>
    <w:rsid w:val="00F05C48"/>
    <w:rsid w:val="00F06042"/>
    <w:rsid w:val="00F06627"/>
    <w:rsid w:val="00F067E2"/>
    <w:rsid w:val="00F075F8"/>
    <w:rsid w:val="00F07659"/>
    <w:rsid w:val="00F07789"/>
    <w:rsid w:val="00F07B8F"/>
    <w:rsid w:val="00F07B9F"/>
    <w:rsid w:val="00F07C40"/>
    <w:rsid w:val="00F07D01"/>
    <w:rsid w:val="00F07F1C"/>
    <w:rsid w:val="00F07FA9"/>
    <w:rsid w:val="00F10079"/>
    <w:rsid w:val="00F10A9F"/>
    <w:rsid w:val="00F10BB4"/>
    <w:rsid w:val="00F113A4"/>
    <w:rsid w:val="00F11BB2"/>
    <w:rsid w:val="00F11C21"/>
    <w:rsid w:val="00F11FDF"/>
    <w:rsid w:val="00F1211F"/>
    <w:rsid w:val="00F1215C"/>
    <w:rsid w:val="00F121AD"/>
    <w:rsid w:val="00F1251C"/>
    <w:rsid w:val="00F131EB"/>
    <w:rsid w:val="00F132C3"/>
    <w:rsid w:val="00F13E71"/>
    <w:rsid w:val="00F13F7D"/>
    <w:rsid w:val="00F13FED"/>
    <w:rsid w:val="00F148CC"/>
    <w:rsid w:val="00F14CEC"/>
    <w:rsid w:val="00F156C6"/>
    <w:rsid w:val="00F15992"/>
    <w:rsid w:val="00F15C16"/>
    <w:rsid w:val="00F15C94"/>
    <w:rsid w:val="00F161EC"/>
    <w:rsid w:val="00F16D8A"/>
    <w:rsid w:val="00F170EC"/>
    <w:rsid w:val="00F17DB5"/>
    <w:rsid w:val="00F2010C"/>
    <w:rsid w:val="00F2026E"/>
    <w:rsid w:val="00F209B9"/>
    <w:rsid w:val="00F20AFF"/>
    <w:rsid w:val="00F20E27"/>
    <w:rsid w:val="00F21167"/>
    <w:rsid w:val="00F2172B"/>
    <w:rsid w:val="00F21C80"/>
    <w:rsid w:val="00F21F46"/>
    <w:rsid w:val="00F227E0"/>
    <w:rsid w:val="00F22AE1"/>
    <w:rsid w:val="00F22B10"/>
    <w:rsid w:val="00F23141"/>
    <w:rsid w:val="00F231F9"/>
    <w:rsid w:val="00F235A0"/>
    <w:rsid w:val="00F235C7"/>
    <w:rsid w:val="00F23D2A"/>
    <w:rsid w:val="00F247A5"/>
    <w:rsid w:val="00F248AA"/>
    <w:rsid w:val="00F24F7E"/>
    <w:rsid w:val="00F251F7"/>
    <w:rsid w:val="00F25291"/>
    <w:rsid w:val="00F25341"/>
    <w:rsid w:val="00F25D91"/>
    <w:rsid w:val="00F260DF"/>
    <w:rsid w:val="00F261C3"/>
    <w:rsid w:val="00F2693D"/>
    <w:rsid w:val="00F26A32"/>
    <w:rsid w:val="00F27AFA"/>
    <w:rsid w:val="00F27E01"/>
    <w:rsid w:val="00F27E95"/>
    <w:rsid w:val="00F309AB"/>
    <w:rsid w:val="00F30CFA"/>
    <w:rsid w:val="00F31AFB"/>
    <w:rsid w:val="00F3247B"/>
    <w:rsid w:val="00F327CE"/>
    <w:rsid w:val="00F3292B"/>
    <w:rsid w:val="00F33C0E"/>
    <w:rsid w:val="00F34422"/>
    <w:rsid w:val="00F346E4"/>
    <w:rsid w:val="00F34BAD"/>
    <w:rsid w:val="00F34BE7"/>
    <w:rsid w:val="00F351DE"/>
    <w:rsid w:val="00F353C4"/>
    <w:rsid w:val="00F35B32"/>
    <w:rsid w:val="00F3626C"/>
    <w:rsid w:val="00F36623"/>
    <w:rsid w:val="00F36BD8"/>
    <w:rsid w:val="00F37023"/>
    <w:rsid w:val="00F373B5"/>
    <w:rsid w:val="00F41175"/>
    <w:rsid w:val="00F412C4"/>
    <w:rsid w:val="00F412F7"/>
    <w:rsid w:val="00F41AE9"/>
    <w:rsid w:val="00F41C8B"/>
    <w:rsid w:val="00F41EA9"/>
    <w:rsid w:val="00F424FA"/>
    <w:rsid w:val="00F42E42"/>
    <w:rsid w:val="00F4333D"/>
    <w:rsid w:val="00F4356D"/>
    <w:rsid w:val="00F43C65"/>
    <w:rsid w:val="00F44FBF"/>
    <w:rsid w:val="00F450E3"/>
    <w:rsid w:val="00F45380"/>
    <w:rsid w:val="00F454C1"/>
    <w:rsid w:val="00F4617E"/>
    <w:rsid w:val="00F47A37"/>
    <w:rsid w:val="00F47E20"/>
    <w:rsid w:val="00F47F70"/>
    <w:rsid w:val="00F5005C"/>
    <w:rsid w:val="00F50A8A"/>
    <w:rsid w:val="00F5173F"/>
    <w:rsid w:val="00F5320C"/>
    <w:rsid w:val="00F53578"/>
    <w:rsid w:val="00F535A6"/>
    <w:rsid w:val="00F5440C"/>
    <w:rsid w:val="00F54BDD"/>
    <w:rsid w:val="00F552AD"/>
    <w:rsid w:val="00F553CA"/>
    <w:rsid w:val="00F553EC"/>
    <w:rsid w:val="00F555F8"/>
    <w:rsid w:val="00F55A74"/>
    <w:rsid w:val="00F56469"/>
    <w:rsid w:val="00F571A8"/>
    <w:rsid w:val="00F57816"/>
    <w:rsid w:val="00F57B83"/>
    <w:rsid w:val="00F601F4"/>
    <w:rsid w:val="00F603D1"/>
    <w:rsid w:val="00F60816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2BFC"/>
    <w:rsid w:val="00F63B54"/>
    <w:rsid w:val="00F63F26"/>
    <w:rsid w:val="00F64514"/>
    <w:rsid w:val="00F64B89"/>
    <w:rsid w:val="00F651FA"/>
    <w:rsid w:val="00F65892"/>
    <w:rsid w:val="00F66045"/>
    <w:rsid w:val="00F66382"/>
    <w:rsid w:val="00F66587"/>
    <w:rsid w:val="00F66ED3"/>
    <w:rsid w:val="00F67433"/>
    <w:rsid w:val="00F70219"/>
    <w:rsid w:val="00F70943"/>
    <w:rsid w:val="00F7107C"/>
    <w:rsid w:val="00F71449"/>
    <w:rsid w:val="00F714D5"/>
    <w:rsid w:val="00F71CC2"/>
    <w:rsid w:val="00F71D08"/>
    <w:rsid w:val="00F72EC7"/>
    <w:rsid w:val="00F7334A"/>
    <w:rsid w:val="00F7334D"/>
    <w:rsid w:val="00F74195"/>
    <w:rsid w:val="00F74480"/>
    <w:rsid w:val="00F74A2D"/>
    <w:rsid w:val="00F74B40"/>
    <w:rsid w:val="00F751C9"/>
    <w:rsid w:val="00F75306"/>
    <w:rsid w:val="00F75B81"/>
    <w:rsid w:val="00F762AC"/>
    <w:rsid w:val="00F768EC"/>
    <w:rsid w:val="00F76F9E"/>
    <w:rsid w:val="00F773A4"/>
    <w:rsid w:val="00F77418"/>
    <w:rsid w:val="00F80DF0"/>
    <w:rsid w:val="00F80F36"/>
    <w:rsid w:val="00F81374"/>
    <w:rsid w:val="00F819B9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5397"/>
    <w:rsid w:val="00F8548C"/>
    <w:rsid w:val="00F85704"/>
    <w:rsid w:val="00F85CC7"/>
    <w:rsid w:val="00F85FAA"/>
    <w:rsid w:val="00F86407"/>
    <w:rsid w:val="00F86F30"/>
    <w:rsid w:val="00F87125"/>
    <w:rsid w:val="00F87870"/>
    <w:rsid w:val="00F87FCB"/>
    <w:rsid w:val="00F87FFB"/>
    <w:rsid w:val="00F9020A"/>
    <w:rsid w:val="00F90C2D"/>
    <w:rsid w:val="00F916B0"/>
    <w:rsid w:val="00F919C7"/>
    <w:rsid w:val="00F91B0C"/>
    <w:rsid w:val="00F932CF"/>
    <w:rsid w:val="00F93528"/>
    <w:rsid w:val="00F9356D"/>
    <w:rsid w:val="00F937FA"/>
    <w:rsid w:val="00F939B3"/>
    <w:rsid w:val="00F93F44"/>
    <w:rsid w:val="00F944FB"/>
    <w:rsid w:val="00F95519"/>
    <w:rsid w:val="00F960DF"/>
    <w:rsid w:val="00F962AE"/>
    <w:rsid w:val="00F965F1"/>
    <w:rsid w:val="00F966E4"/>
    <w:rsid w:val="00F96E3C"/>
    <w:rsid w:val="00F97F0A"/>
    <w:rsid w:val="00FA0969"/>
    <w:rsid w:val="00FA1EB4"/>
    <w:rsid w:val="00FA2EF8"/>
    <w:rsid w:val="00FA3960"/>
    <w:rsid w:val="00FA4034"/>
    <w:rsid w:val="00FA429C"/>
    <w:rsid w:val="00FA43BE"/>
    <w:rsid w:val="00FA45DA"/>
    <w:rsid w:val="00FA473A"/>
    <w:rsid w:val="00FA482B"/>
    <w:rsid w:val="00FA4B6B"/>
    <w:rsid w:val="00FA4BB4"/>
    <w:rsid w:val="00FA4F11"/>
    <w:rsid w:val="00FA5387"/>
    <w:rsid w:val="00FA53AD"/>
    <w:rsid w:val="00FA5AB5"/>
    <w:rsid w:val="00FA6085"/>
    <w:rsid w:val="00FA6474"/>
    <w:rsid w:val="00FA653D"/>
    <w:rsid w:val="00FA6DFE"/>
    <w:rsid w:val="00FB048C"/>
    <w:rsid w:val="00FB0F05"/>
    <w:rsid w:val="00FB0F63"/>
    <w:rsid w:val="00FB100F"/>
    <w:rsid w:val="00FB10EC"/>
    <w:rsid w:val="00FB20B3"/>
    <w:rsid w:val="00FB2661"/>
    <w:rsid w:val="00FB2BA7"/>
    <w:rsid w:val="00FB3114"/>
    <w:rsid w:val="00FB342E"/>
    <w:rsid w:val="00FB346C"/>
    <w:rsid w:val="00FB361C"/>
    <w:rsid w:val="00FB3CA2"/>
    <w:rsid w:val="00FB3EDA"/>
    <w:rsid w:val="00FB3F40"/>
    <w:rsid w:val="00FB424B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B97"/>
    <w:rsid w:val="00FC0955"/>
    <w:rsid w:val="00FC196E"/>
    <w:rsid w:val="00FC1E21"/>
    <w:rsid w:val="00FC237B"/>
    <w:rsid w:val="00FC2475"/>
    <w:rsid w:val="00FC27DB"/>
    <w:rsid w:val="00FC2DB5"/>
    <w:rsid w:val="00FC405B"/>
    <w:rsid w:val="00FC4A49"/>
    <w:rsid w:val="00FC4AFD"/>
    <w:rsid w:val="00FC557F"/>
    <w:rsid w:val="00FC57DE"/>
    <w:rsid w:val="00FC5B34"/>
    <w:rsid w:val="00FC5E2C"/>
    <w:rsid w:val="00FC63BD"/>
    <w:rsid w:val="00FC7780"/>
    <w:rsid w:val="00FC7831"/>
    <w:rsid w:val="00FC7835"/>
    <w:rsid w:val="00FC7D3C"/>
    <w:rsid w:val="00FC7E7B"/>
    <w:rsid w:val="00FD013F"/>
    <w:rsid w:val="00FD0226"/>
    <w:rsid w:val="00FD05BE"/>
    <w:rsid w:val="00FD0B46"/>
    <w:rsid w:val="00FD0D75"/>
    <w:rsid w:val="00FD13E6"/>
    <w:rsid w:val="00FD1400"/>
    <w:rsid w:val="00FD1799"/>
    <w:rsid w:val="00FD1B70"/>
    <w:rsid w:val="00FD2290"/>
    <w:rsid w:val="00FD26EE"/>
    <w:rsid w:val="00FD31EA"/>
    <w:rsid w:val="00FD3879"/>
    <w:rsid w:val="00FD3C1A"/>
    <w:rsid w:val="00FD3D7B"/>
    <w:rsid w:val="00FD4002"/>
    <w:rsid w:val="00FD4335"/>
    <w:rsid w:val="00FD4429"/>
    <w:rsid w:val="00FD4817"/>
    <w:rsid w:val="00FD490C"/>
    <w:rsid w:val="00FD5044"/>
    <w:rsid w:val="00FD5491"/>
    <w:rsid w:val="00FD67A7"/>
    <w:rsid w:val="00FD718E"/>
    <w:rsid w:val="00FD776C"/>
    <w:rsid w:val="00FD7C08"/>
    <w:rsid w:val="00FD7C42"/>
    <w:rsid w:val="00FE0341"/>
    <w:rsid w:val="00FE05AC"/>
    <w:rsid w:val="00FE05C3"/>
    <w:rsid w:val="00FE0A60"/>
    <w:rsid w:val="00FE0AF7"/>
    <w:rsid w:val="00FE12DD"/>
    <w:rsid w:val="00FE1415"/>
    <w:rsid w:val="00FE26D7"/>
    <w:rsid w:val="00FE2A98"/>
    <w:rsid w:val="00FE2ACA"/>
    <w:rsid w:val="00FE2F44"/>
    <w:rsid w:val="00FE330A"/>
    <w:rsid w:val="00FE3356"/>
    <w:rsid w:val="00FE3491"/>
    <w:rsid w:val="00FE3819"/>
    <w:rsid w:val="00FE3D10"/>
    <w:rsid w:val="00FE49B1"/>
    <w:rsid w:val="00FE5185"/>
    <w:rsid w:val="00FE6040"/>
    <w:rsid w:val="00FE606D"/>
    <w:rsid w:val="00FE6461"/>
    <w:rsid w:val="00FE697A"/>
    <w:rsid w:val="00FE69EB"/>
    <w:rsid w:val="00FE6A80"/>
    <w:rsid w:val="00FE717F"/>
    <w:rsid w:val="00FE76A9"/>
    <w:rsid w:val="00FE76BA"/>
    <w:rsid w:val="00FE7729"/>
    <w:rsid w:val="00FE7832"/>
    <w:rsid w:val="00FE795E"/>
    <w:rsid w:val="00FE7B6F"/>
    <w:rsid w:val="00FE7E87"/>
    <w:rsid w:val="00FE7FD7"/>
    <w:rsid w:val="00FF0073"/>
    <w:rsid w:val="00FF060A"/>
    <w:rsid w:val="00FF0DEA"/>
    <w:rsid w:val="00FF0F86"/>
    <w:rsid w:val="00FF0F90"/>
    <w:rsid w:val="00FF1A9B"/>
    <w:rsid w:val="00FF1CFB"/>
    <w:rsid w:val="00FF258C"/>
    <w:rsid w:val="00FF269A"/>
    <w:rsid w:val="00FF278D"/>
    <w:rsid w:val="00FF28BF"/>
    <w:rsid w:val="00FF2972"/>
    <w:rsid w:val="00FF299C"/>
    <w:rsid w:val="00FF29E7"/>
    <w:rsid w:val="00FF2B9F"/>
    <w:rsid w:val="00FF302B"/>
    <w:rsid w:val="00FF4261"/>
    <w:rsid w:val="00FF430C"/>
    <w:rsid w:val="00FF4FEA"/>
    <w:rsid w:val="00FF5097"/>
    <w:rsid w:val="00FF5286"/>
    <w:rsid w:val="00FF5CD4"/>
    <w:rsid w:val="00FF60CC"/>
    <w:rsid w:val="00FF61D2"/>
    <w:rsid w:val="00FF6511"/>
    <w:rsid w:val="00FF65C3"/>
    <w:rsid w:val="00FF6C9F"/>
    <w:rsid w:val="00FF7188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E5D41107-85E0-4284-8D8B-1F8259F5F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14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54AB4"/>
    <w:pPr>
      <w:ind w:left="540"/>
    </w:pPr>
    <w:rPr>
      <w:rFonts w:ascii="Angsana New" w:hAnsi="Angsana New" w:cs="Angsana New"/>
      <w:b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D54AB4"/>
    <w:rPr>
      <w:rFonts w:ascii="Angsana New" w:hAnsi="Angsana New" w:cs="Angsana New"/>
      <w:b/>
      <w:bCs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semiHidden/>
    <w:rsid w:val="009B4B24"/>
    <w:rPr>
      <w:sz w:val="16"/>
      <w:szCs w:val="16"/>
    </w:rPr>
  </w:style>
  <w:style w:type="paragraph" w:styleId="CommentText">
    <w:name w:val="annotation text"/>
    <w:basedOn w:val="Normal"/>
    <w:semiHidden/>
    <w:rsid w:val="009B4B2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B4B24"/>
    <w:rPr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190BBC"/>
    <w:rPr>
      <w:rFonts w:ascii="Arial" w:hAnsi="Arial" w:cs="Angsana New"/>
      <w:sz w:val="22"/>
      <w:szCs w:val="22"/>
    </w:rPr>
  </w:style>
  <w:style w:type="character" w:customStyle="1" w:styleId="Heading6Char">
    <w:name w:val="Heading 6 Char"/>
    <w:link w:val="Heading6"/>
    <w:rsid w:val="001B78A4"/>
    <w:rPr>
      <w:rFonts w:cs="EucrosiaUPC"/>
      <w:b/>
      <w:bCs/>
      <w:sz w:val="32"/>
      <w:szCs w:val="32"/>
      <w:u w:val="single"/>
    </w:rPr>
  </w:style>
  <w:style w:type="character" w:customStyle="1" w:styleId="Heading6Char1">
    <w:name w:val="Heading 6 Char1"/>
    <w:rsid w:val="0015506F"/>
    <w:rPr>
      <w:rFonts w:cs="EucrosiaUPC"/>
      <w:b/>
      <w:bCs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7DFDB-4FF4-4996-8044-FC2EA3FB1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3572</Words>
  <Characters>15150</Characters>
  <Application>Microsoft Office Word</Application>
  <DocSecurity>0</DocSecurity>
  <Lines>126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2019-08-09T08:21:00Z</cp:lastPrinted>
  <dcterms:created xsi:type="dcterms:W3CDTF">2019-08-13T11:24:00Z</dcterms:created>
  <dcterms:modified xsi:type="dcterms:W3CDTF">2019-08-13T11:27:00Z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