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:rsidR="00C25901" w:rsidRPr="00144E97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C04D5" w:rsidRPr="00144E97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0259E" w:rsidRPr="00144E97" w:rsidRDefault="0030259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C92416" w:rsidRPr="00144E97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671464" w:rsidRPr="00144E97" w:rsidRDefault="00671464" w:rsidP="0067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2" w:name="SubTitle"/>
      <w:bookmarkEnd w:id="0"/>
      <w:r w:rsidRPr="00144E97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</w:t>
      </w:r>
      <w:r w:rsidRPr="00144E97">
        <w:rPr>
          <w:rFonts w:ascii="Angsana New" w:hAnsi="Angsana New"/>
          <w:b/>
          <w:bCs/>
          <w:sz w:val="52"/>
          <w:szCs w:val="52"/>
        </w:rPr>
        <w:t xml:space="preserve"> </w:t>
      </w:r>
      <w:r w:rsidR="004C7997" w:rsidRPr="00144E97">
        <w:rPr>
          <w:rFonts w:ascii="Angsana New" w:hAnsi="Angsana New"/>
          <w:b/>
          <w:bCs/>
          <w:sz w:val="52"/>
          <w:szCs w:val="52"/>
        </w:rPr>
        <w:t>(</w:t>
      </w:r>
      <w:r w:rsidR="004C7997" w:rsidRPr="00144E97">
        <w:rPr>
          <w:rFonts w:ascii="Angsana New" w:hAnsi="Angsana New"/>
          <w:b/>
          <w:bCs/>
          <w:sz w:val="52"/>
          <w:szCs w:val="52"/>
          <w:cs/>
        </w:rPr>
        <w:t xml:space="preserve">มหาชน) </w:t>
      </w:r>
      <w:r w:rsidRPr="00144E9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C404E0" w:rsidRPr="00144E97" w:rsidRDefault="00C404E0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2"/>
    <w:p w:rsidR="008D7AF1" w:rsidRPr="00144E97" w:rsidRDefault="008D7AF1" w:rsidP="008D7AF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BB6C74">
        <w:rPr>
          <w:rFonts w:ascii="Angsana New" w:hAnsi="Angsana New" w:hint="cs"/>
          <w:sz w:val="32"/>
          <w:szCs w:val="32"/>
          <w:cs/>
        </w:rPr>
        <w:t>แบบย่อ</w:t>
      </w:r>
    </w:p>
    <w:p w:rsidR="008D7AF1" w:rsidRPr="00144E97" w:rsidRDefault="008D7AF1" w:rsidP="008D7AF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สำหรับงวด</w:t>
      </w:r>
      <w:r w:rsidRPr="00C956F9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Pr="00144E97">
        <w:rPr>
          <w:rFonts w:ascii="Angsana New" w:hAnsi="Angsana New"/>
          <w:sz w:val="32"/>
          <w:szCs w:val="32"/>
          <w:cs/>
        </w:rPr>
        <w:t>สิ้นสุดวันที่ 3</w:t>
      </w:r>
      <w:r w:rsidRPr="00144E97">
        <w:rPr>
          <w:rFonts w:ascii="Angsana New" w:hAnsi="Angsana New"/>
          <w:sz w:val="32"/>
          <w:szCs w:val="32"/>
        </w:rPr>
        <w:t xml:space="preserve">0 </w:t>
      </w:r>
      <w:r w:rsidRPr="00144E97">
        <w:rPr>
          <w:rFonts w:ascii="Angsana New" w:hAnsi="Angsana New"/>
          <w:sz w:val="32"/>
          <w:szCs w:val="32"/>
          <w:cs/>
        </w:rPr>
        <w:t>มิถุนายน 25</w:t>
      </w:r>
      <w:r>
        <w:rPr>
          <w:rFonts w:ascii="Angsana New" w:hAnsi="Angsana New"/>
          <w:sz w:val="32"/>
          <w:szCs w:val="32"/>
        </w:rPr>
        <w:t>62</w:t>
      </w:r>
    </w:p>
    <w:p w:rsidR="008D7AF1" w:rsidRPr="00144E97" w:rsidRDefault="008D7AF1" w:rsidP="008D7AF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:rsidR="008D7AF1" w:rsidRPr="00144E97" w:rsidRDefault="008D7AF1" w:rsidP="008D7AF1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BB6C74"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8D7AF1" w:rsidRPr="00144E97" w:rsidRDefault="008D7AF1" w:rsidP="008D7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00CDA" w:rsidRPr="00144E97" w:rsidRDefault="00600CDA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  <w:sectPr w:rsidR="00600CDA" w:rsidRPr="00144E97" w:rsidSect="009138E9"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bookmarkStart w:id="3" w:name="_Ref46730557"/>
      <w:bookmarkStart w:id="4" w:name="_GoBack"/>
      <w:bookmarkEnd w:id="3"/>
      <w:bookmarkEnd w:id="4"/>
    </w:p>
    <w:p w:rsidR="00B45224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9E37E3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9E37E3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9E37E3" w:rsidRPr="00144E97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C13E4C" w:rsidRPr="00144E97" w:rsidRDefault="00C13E4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:rsidR="00C13E4C" w:rsidRPr="00144E97" w:rsidRDefault="00C13E4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sz w:val="30"/>
        </w:rPr>
      </w:pPr>
      <w:r w:rsidRPr="00144E97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</w:rPr>
      </w:pP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เมก้า</w:t>
      </w:r>
      <w:r w:rsidRPr="00144E97">
        <w:rPr>
          <w:rFonts w:ascii="Angsana New" w:hAnsi="Angsana New"/>
          <w:b/>
          <w:bCs/>
          <w:sz w:val="30"/>
          <w:szCs w:val="30"/>
        </w:rPr>
        <w:t xml:space="preserve"> </w:t>
      </w:r>
      <w:r w:rsidRPr="00144E97">
        <w:rPr>
          <w:rFonts w:ascii="Angsana New" w:hAnsi="Angsana New"/>
          <w:b/>
          <w:bCs/>
          <w:sz w:val="30"/>
          <w:szCs w:val="30"/>
          <w:cs/>
        </w:rPr>
        <w:t>ไลฟ์ไซแอ็นซ์ จำกัด (มหาชน)</w:t>
      </w: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</w:rPr>
      </w:pPr>
    </w:p>
    <w:p w:rsidR="00B45224" w:rsidRPr="00144E97" w:rsidRDefault="00B45224" w:rsidP="00A703C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4151BA" w:rsidRPr="00A75815">
        <w:rPr>
          <w:rFonts w:ascii="Angsana New" w:hAnsi="Angsana New"/>
          <w:sz w:val="30"/>
          <w:szCs w:val="30"/>
          <w:cs/>
        </w:rPr>
        <w:t>3</w:t>
      </w:r>
      <w:r w:rsidR="008D7AF1">
        <w:rPr>
          <w:rFonts w:ascii="Angsana New" w:hAnsi="Angsana New"/>
          <w:sz w:val="30"/>
          <w:szCs w:val="30"/>
        </w:rPr>
        <w:t>0</w:t>
      </w:r>
      <w:r w:rsidR="004151BA" w:rsidRPr="00A75815">
        <w:rPr>
          <w:rFonts w:ascii="Angsana New" w:hAnsi="Angsana New"/>
          <w:sz w:val="30"/>
          <w:szCs w:val="30"/>
          <w:cs/>
        </w:rPr>
        <w:t xml:space="preserve"> </w:t>
      </w:r>
      <w:r w:rsidR="008D7AF1">
        <w:rPr>
          <w:rFonts w:ascii="Angsana New" w:hAnsi="Angsana New" w:hint="cs"/>
          <w:sz w:val="30"/>
          <w:szCs w:val="30"/>
          <w:cs/>
        </w:rPr>
        <w:t>มิถุนายน</w:t>
      </w:r>
      <w:r w:rsidR="004151BA" w:rsidRPr="00A75815">
        <w:rPr>
          <w:rFonts w:ascii="Angsana New" w:hAnsi="Angsana New"/>
          <w:sz w:val="30"/>
          <w:szCs w:val="30"/>
          <w:cs/>
        </w:rPr>
        <w:t xml:space="preserve"> 25</w:t>
      </w:r>
      <w:r w:rsidR="004151BA">
        <w:rPr>
          <w:rFonts w:ascii="Angsana New" w:hAnsi="Angsana New"/>
          <w:sz w:val="30"/>
          <w:szCs w:val="30"/>
        </w:rPr>
        <w:t>6</w:t>
      </w:r>
      <w:r w:rsidR="00123FB2">
        <w:rPr>
          <w:rFonts w:ascii="Angsana New" w:hAnsi="Angsana New"/>
          <w:sz w:val="30"/>
          <w:szCs w:val="30"/>
        </w:rPr>
        <w:t>2</w:t>
      </w:r>
      <w:r w:rsidR="00A703C8">
        <w:rPr>
          <w:rFonts w:ascii="Angsana New" w:hAnsi="Angsana New"/>
          <w:sz w:val="30"/>
          <w:szCs w:val="30"/>
        </w:rPr>
        <w:t xml:space="preserve"> </w:t>
      </w:r>
      <w:r w:rsidR="005B6CB0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9214A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</w:t>
      </w:r>
      <w:r w:rsidR="00A2016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A20169">
        <w:rPr>
          <w:rFonts w:ascii="Angsana New" w:hAnsi="Angsana New"/>
          <w:sz w:val="30"/>
          <w:szCs w:val="30"/>
        </w:rPr>
        <w:t xml:space="preserve">                                      30 </w:t>
      </w:r>
      <w:r w:rsidR="00A2016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20169">
        <w:rPr>
          <w:rFonts w:ascii="Angsana New" w:hAnsi="Angsana New"/>
          <w:sz w:val="30"/>
          <w:szCs w:val="30"/>
        </w:rPr>
        <w:t>2562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4D3133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5125A8">
        <w:rPr>
          <w:rFonts w:ascii="Angsana New" w:hAnsi="Angsana New" w:hint="cs"/>
          <w:sz w:val="30"/>
          <w:szCs w:val="30"/>
          <w:cs/>
        </w:rPr>
        <w:t>หก</w:t>
      </w:r>
      <w:r w:rsidRPr="00144E9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151BA">
        <w:rPr>
          <w:rFonts w:ascii="Angsana New" w:hAnsi="Angsana New"/>
          <w:sz w:val="30"/>
          <w:szCs w:val="30"/>
        </w:rPr>
        <w:t>3</w:t>
      </w:r>
      <w:r w:rsidR="008D7AF1">
        <w:rPr>
          <w:rFonts w:ascii="Angsana New" w:hAnsi="Angsana New" w:hint="cs"/>
          <w:sz w:val="30"/>
          <w:szCs w:val="30"/>
          <w:cs/>
        </w:rPr>
        <w:t>0</w:t>
      </w:r>
      <w:r w:rsidR="00A73C5C" w:rsidRPr="00144E97">
        <w:rPr>
          <w:rFonts w:ascii="Angsana New" w:hAnsi="Angsana New"/>
          <w:sz w:val="30"/>
          <w:szCs w:val="30"/>
        </w:rPr>
        <w:t xml:space="preserve"> </w:t>
      </w:r>
      <w:r w:rsidR="008D7AF1">
        <w:rPr>
          <w:rFonts w:ascii="Angsana New" w:hAnsi="Angsana New" w:hint="cs"/>
          <w:sz w:val="30"/>
          <w:szCs w:val="30"/>
          <w:cs/>
        </w:rPr>
        <w:t>มิถุนายน</w:t>
      </w:r>
      <w:r w:rsidR="00A73C5C" w:rsidRPr="00144E97">
        <w:rPr>
          <w:rFonts w:ascii="Angsana New" w:hAnsi="Angsana New"/>
          <w:sz w:val="30"/>
          <w:szCs w:val="30"/>
          <w:cs/>
        </w:rPr>
        <w:t xml:space="preserve"> </w:t>
      </w:r>
      <w:r w:rsidR="004A55BE" w:rsidRPr="00144E97">
        <w:rPr>
          <w:rFonts w:ascii="Angsana New" w:hAnsi="Angsana New"/>
          <w:sz w:val="30"/>
          <w:szCs w:val="30"/>
        </w:rPr>
        <w:t>2</w:t>
      </w:r>
      <w:r w:rsidR="004151BA">
        <w:rPr>
          <w:rFonts w:ascii="Angsana New" w:hAnsi="Angsana New"/>
          <w:sz w:val="30"/>
          <w:szCs w:val="30"/>
        </w:rPr>
        <w:t>56</w:t>
      </w:r>
      <w:r w:rsidR="00123FB2">
        <w:rPr>
          <w:rFonts w:ascii="Angsana New" w:hAnsi="Angsana New"/>
          <w:sz w:val="30"/>
          <w:szCs w:val="30"/>
        </w:rPr>
        <w:t>2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 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</w:t>
      </w:r>
      <w:r w:rsidR="001D3A48" w:rsidRPr="00144E97">
        <w:rPr>
          <w:rFonts w:ascii="Angsana New" w:hAnsi="Angsana New"/>
          <w:sz w:val="30"/>
          <w:szCs w:val="30"/>
          <w:cs/>
        </w:rPr>
        <w:t>รายงานทางการ</w:t>
      </w:r>
      <w:r w:rsidRPr="00144E97">
        <w:rPr>
          <w:rFonts w:ascii="Angsana New" w:hAnsi="Angsana New"/>
          <w:sz w:val="30"/>
          <w:szCs w:val="30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</w:t>
      </w:r>
      <w:r w:rsidR="00B75F19">
        <w:rPr>
          <w:rFonts w:ascii="Angsana New" w:hAnsi="Angsana New" w:hint="cs"/>
          <w:sz w:val="30"/>
          <w:szCs w:val="30"/>
          <w:cs/>
        </w:rPr>
        <w:t>ล</w:t>
      </w:r>
      <w:r w:rsidRPr="00144E97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:rsidR="00B45224" w:rsidRPr="00144E97" w:rsidRDefault="00B45224" w:rsidP="00A703C8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144E97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23FE5">
        <w:rPr>
          <w:rFonts w:ascii="Angsana New" w:hAnsi="Angsana New"/>
          <w:sz w:val="30"/>
          <w:szCs w:val="30"/>
          <w:cs/>
        </w:rPr>
        <w:t xml:space="preserve">2410 </w:t>
      </w:r>
      <w:r w:rsidRPr="00144E97">
        <w:rPr>
          <w:rFonts w:ascii="Angsana New" w:hAnsi="Angsana New"/>
          <w:spacing w:val="-2"/>
          <w:sz w:val="30"/>
          <w:szCs w:val="30"/>
        </w:rPr>
        <w:t>“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”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B156FF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กว่าการตรวจสอบตามมาตรฐานการสอบบัญชี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45224" w:rsidRPr="00144E97" w:rsidRDefault="00B45224" w:rsidP="00B4522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45224" w:rsidRPr="00144E97" w:rsidRDefault="00B45224" w:rsidP="00B4522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45224" w:rsidRPr="00144E97" w:rsidRDefault="00B45224" w:rsidP="00B4522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45224" w:rsidRPr="00144E97" w:rsidRDefault="00B45224" w:rsidP="00B45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B45224" w:rsidRPr="00144E97" w:rsidSect="009138E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cols w:space="720"/>
        </w:sectPr>
      </w:pPr>
    </w:p>
    <w:p w:rsidR="00B45224" w:rsidRPr="00144E97" w:rsidRDefault="00B45224" w:rsidP="00B45224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:rsidR="00E25946" w:rsidRPr="00144E97" w:rsidRDefault="00E25946" w:rsidP="00B45224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44E9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4A4E10">
        <w:rPr>
          <w:rFonts w:ascii="Angsana New" w:hAnsi="Angsana New"/>
          <w:spacing w:val="4"/>
          <w:sz w:val="30"/>
          <w:szCs w:val="30"/>
        </w:rPr>
        <w:t xml:space="preserve"> </w:t>
      </w:r>
      <w:r w:rsidR="00CC6C6D">
        <w:rPr>
          <w:rFonts w:ascii="Angsana New" w:hAnsi="Angsana New"/>
          <w:spacing w:val="4"/>
          <w:sz w:val="30"/>
          <w:szCs w:val="30"/>
        </w:rPr>
        <w:t xml:space="preserve">  </w:t>
      </w: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Pr="00144E97">
        <w:rPr>
          <w:rFonts w:ascii="Angsana New" w:hAnsi="Angsana New"/>
          <w:spacing w:val="4"/>
          <w:sz w:val="30"/>
          <w:szCs w:val="30"/>
        </w:rPr>
        <w:t xml:space="preserve">34 </w:t>
      </w: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เรื่อง </w:t>
      </w:r>
      <w:r w:rsidR="00C21CE2" w:rsidRPr="00144E97">
        <w:rPr>
          <w:rFonts w:ascii="Angsana New" w:hAnsi="Angsana New"/>
          <w:spacing w:val="4"/>
          <w:sz w:val="30"/>
          <w:szCs w:val="30"/>
          <w:cs/>
        </w:rPr>
        <w:t>การรายงานทางการเงิน</w:t>
      </w:r>
      <w:r w:rsidRPr="00144E97">
        <w:rPr>
          <w:rFonts w:ascii="Angsana New" w:hAnsi="Angsana New"/>
          <w:spacing w:val="4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(อรวรรณ</w:t>
      </w:r>
      <w:r w:rsidRPr="00144E97">
        <w:rPr>
          <w:rFonts w:ascii="Angsana New" w:hAnsi="Angsana New"/>
          <w:sz w:val="30"/>
          <w:szCs w:val="30"/>
        </w:rPr>
        <w:t> </w:t>
      </w:r>
      <w:r w:rsidRPr="00144E97">
        <w:rPr>
          <w:rFonts w:ascii="Angsana New" w:hAnsi="Angsana New"/>
          <w:sz w:val="30"/>
          <w:szCs w:val="30"/>
          <w:cs/>
        </w:rPr>
        <w:t>ชุณหกิจไพศาล)</w:t>
      </w: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144E97">
        <w:rPr>
          <w:rFonts w:ascii="Angsana New" w:hAnsi="Angsana New"/>
          <w:sz w:val="30"/>
          <w:szCs w:val="30"/>
        </w:rPr>
        <w:t>6105</w:t>
      </w: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382F0C" w:rsidRDefault="00C055A4" w:rsidP="00657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 </w:t>
      </w:r>
      <w:r w:rsidR="000F51F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8D7AF1">
        <w:rPr>
          <w:rFonts w:ascii="Angsana New" w:hAnsi="Angsana New" w:hint="cs"/>
          <w:sz w:val="30"/>
          <w:szCs w:val="30"/>
          <w:cs/>
        </w:rPr>
        <w:t>2562</w:t>
      </w:r>
    </w:p>
    <w:p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:rsidR="005F6E8F" w:rsidRPr="00DC339C" w:rsidRDefault="005F6E8F" w:rsidP="00944865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cs/>
          <w:lang w:val="en-US"/>
        </w:rPr>
      </w:pPr>
    </w:p>
    <w:sectPr w:rsidR="005F6E8F" w:rsidRPr="00DC339C" w:rsidSect="00944865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0DD" w:rsidRDefault="008100DD" w:rsidP="00FC04D5">
      <w:r>
        <w:separator/>
      </w:r>
    </w:p>
  </w:endnote>
  <w:endnote w:type="continuationSeparator" w:id="0">
    <w:p w:rsidR="008100DD" w:rsidRDefault="008100DD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26B" w:rsidRPr="00D8432A" w:rsidRDefault="00F7526B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5091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944865" w:rsidRPr="00944865" w:rsidRDefault="0094486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486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486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486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486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486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0DD" w:rsidRDefault="008100DD" w:rsidP="00FC04D5">
      <w:r>
        <w:separator/>
      </w:r>
    </w:p>
  </w:footnote>
  <w:footnote w:type="continuationSeparator" w:id="0">
    <w:p w:rsidR="008100DD" w:rsidRDefault="008100DD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26B" w:rsidRPr="006A1449" w:rsidRDefault="00F7526B" w:rsidP="006A1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26B" w:rsidRDefault="00F7526B" w:rsidP="00485DC7">
    <w:pPr>
      <w:rPr>
        <w:rFonts w:ascii="Angsana New" w:hAnsi="Angsana New"/>
        <w:b/>
        <w:bCs/>
        <w:sz w:val="32"/>
        <w:szCs w:val="32"/>
        <w:lang w:bidi="ar-SA"/>
      </w:rPr>
    </w:pPr>
  </w:p>
  <w:p w:rsidR="00944865" w:rsidRPr="001C28F5" w:rsidRDefault="00944865" w:rsidP="00485DC7">
    <w:pPr>
      <w:rPr>
        <w:rFonts w:ascii="Angsana New" w:hAnsi="Angsana New"/>
        <w:b/>
        <w:bCs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4EF3B77"/>
    <w:multiLevelType w:val="hybridMultilevel"/>
    <w:tmpl w:val="70B2F146"/>
    <w:lvl w:ilvl="0" w:tplc="73C273EA">
      <w:start w:val="1"/>
      <w:numFmt w:val="decimal"/>
      <w:lvlText w:val="(%1)"/>
      <w:lvlJc w:val="left"/>
      <w:pPr>
        <w:ind w:left="2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6" w:hanging="360"/>
      </w:pPr>
    </w:lvl>
    <w:lvl w:ilvl="2" w:tplc="0409001B" w:tentative="1">
      <w:start w:val="1"/>
      <w:numFmt w:val="lowerRoman"/>
      <w:lvlText w:val="%3."/>
      <w:lvlJc w:val="right"/>
      <w:pPr>
        <w:ind w:left="3586" w:hanging="180"/>
      </w:pPr>
    </w:lvl>
    <w:lvl w:ilvl="3" w:tplc="0409000F" w:tentative="1">
      <w:start w:val="1"/>
      <w:numFmt w:val="decimal"/>
      <w:lvlText w:val="%4."/>
      <w:lvlJc w:val="left"/>
      <w:pPr>
        <w:ind w:left="4306" w:hanging="360"/>
      </w:pPr>
    </w:lvl>
    <w:lvl w:ilvl="4" w:tplc="04090019" w:tentative="1">
      <w:start w:val="1"/>
      <w:numFmt w:val="lowerLetter"/>
      <w:lvlText w:val="%5."/>
      <w:lvlJc w:val="left"/>
      <w:pPr>
        <w:ind w:left="5026" w:hanging="360"/>
      </w:pPr>
    </w:lvl>
    <w:lvl w:ilvl="5" w:tplc="0409001B" w:tentative="1">
      <w:start w:val="1"/>
      <w:numFmt w:val="lowerRoman"/>
      <w:lvlText w:val="%6."/>
      <w:lvlJc w:val="right"/>
      <w:pPr>
        <w:ind w:left="5746" w:hanging="180"/>
      </w:pPr>
    </w:lvl>
    <w:lvl w:ilvl="6" w:tplc="0409000F" w:tentative="1">
      <w:start w:val="1"/>
      <w:numFmt w:val="decimal"/>
      <w:lvlText w:val="%7."/>
      <w:lvlJc w:val="left"/>
      <w:pPr>
        <w:ind w:left="6466" w:hanging="360"/>
      </w:pPr>
    </w:lvl>
    <w:lvl w:ilvl="7" w:tplc="04090019" w:tentative="1">
      <w:start w:val="1"/>
      <w:numFmt w:val="lowerLetter"/>
      <w:lvlText w:val="%8."/>
      <w:lvlJc w:val="left"/>
      <w:pPr>
        <w:ind w:left="7186" w:hanging="360"/>
      </w:pPr>
    </w:lvl>
    <w:lvl w:ilvl="8" w:tplc="040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9BF23630"/>
    <w:lvl w:ilvl="0" w:tplc="F842AC74">
      <w:numFmt w:val="bullet"/>
      <w:lvlText w:val="•"/>
      <w:lvlJc w:val="left"/>
      <w:pPr>
        <w:ind w:left="1924" w:hanging="360"/>
      </w:pPr>
      <w:rPr>
        <w:rFonts w:ascii="Times New Roman" w:eastAsia="Times New Roman" w:hAnsi="Times New Roman" w:cs="Times New Roman" w:hint="default"/>
      </w:rPr>
    </w:lvl>
    <w:lvl w:ilvl="1" w:tplc="5C548A76">
      <w:start w:val="1"/>
      <w:numFmt w:val="bullet"/>
      <w:lvlText w:val="o"/>
      <w:lvlJc w:val="left"/>
      <w:pPr>
        <w:ind w:left="264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36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08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0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2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24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96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684" w:hanging="360"/>
      </w:pPr>
      <w:rPr>
        <w:rFonts w:ascii="Wingdings" w:hAnsi="Wingdings" w:hint="default"/>
      </w:rPr>
    </w:lvl>
  </w:abstractNum>
  <w:abstractNum w:abstractNumId="21" w15:restartNumberingAfterBreak="0">
    <w:nsid w:val="4BA53103"/>
    <w:multiLevelType w:val="hybridMultilevel"/>
    <w:tmpl w:val="8D465028"/>
    <w:lvl w:ilvl="0" w:tplc="36F01CFE">
      <w:start w:val="4"/>
      <w:numFmt w:val="decimal"/>
      <w:lvlText w:val="(%1)"/>
      <w:lvlJc w:val="left"/>
      <w:pPr>
        <w:ind w:left="2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6" w:hanging="360"/>
      </w:pPr>
    </w:lvl>
    <w:lvl w:ilvl="2" w:tplc="0409001B" w:tentative="1">
      <w:start w:val="1"/>
      <w:numFmt w:val="lowerRoman"/>
      <w:lvlText w:val="%3."/>
      <w:lvlJc w:val="right"/>
      <w:pPr>
        <w:ind w:left="3946" w:hanging="180"/>
      </w:pPr>
    </w:lvl>
    <w:lvl w:ilvl="3" w:tplc="0409000F" w:tentative="1">
      <w:start w:val="1"/>
      <w:numFmt w:val="decimal"/>
      <w:lvlText w:val="%4."/>
      <w:lvlJc w:val="left"/>
      <w:pPr>
        <w:ind w:left="4666" w:hanging="360"/>
      </w:pPr>
    </w:lvl>
    <w:lvl w:ilvl="4" w:tplc="04090019" w:tentative="1">
      <w:start w:val="1"/>
      <w:numFmt w:val="lowerLetter"/>
      <w:lvlText w:val="%5."/>
      <w:lvlJc w:val="left"/>
      <w:pPr>
        <w:ind w:left="5386" w:hanging="360"/>
      </w:pPr>
    </w:lvl>
    <w:lvl w:ilvl="5" w:tplc="0409001B" w:tentative="1">
      <w:start w:val="1"/>
      <w:numFmt w:val="lowerRoman"/>
      <w:lvlText w:val="%6."/>
      <w:lvlJc w:val="right"/>
      <w:pPr>
        <w:ind w:left="6106" w:hanging="180"/>
      </w:pPr>
    </w:lvl>
    <w:lvl w:ilvl="6" w:tplc="0409000F" w:tentative="1">
      <w:start w:val="1"/>
      <w:numFmt w:val="decimal"/>
      <w:lvlText w:val="%7."/>
      <w:lvlJc w:val="left"/>
      <w:pPr>
        <w:ind w:left="6826" w:hanging="360"/>
      </w:pPr>
    </w:lvl>
    <w:lvl w:ilvl="7" w:tplc="04090019" w:tentative="1">
      <w:start w:val="1"/>
      <w:numFmt w:val="lowerLetter"/>
      <w:lvlText w:val="%8."/>
      <w:lvlJc w:val="left"/>
      <w:pPr>
        <w:ind w:left="7546" w:hanging="360"/>
      </w:pPr>
    </w:lvl>
    <w:lvl w:ilvl="8" w:tplc="040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22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117BB0"/>
    <w:multiLevelType w:val="hybridMultilevel"/>
    <w:tmpl w:val="31E43F98"/>
    <w:lvl w:ilvl="0" w:tplc="9E129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3"/>
  </w:num>
  <w:num w:numId="14">
    <w:abstractNumId w:val="16"/>
  </w:num>
  <w:num w:numId="15">
    <w:abstractNumId w:val="19"/>
  </w:num>
  <w:num w:numId="16">
    <w:abstractNumId w:val="25"/>
  </w:num>
  <w:num w:numId="17">
    <w:abstractNumId w:val="20"/>
  </w:num>
  <w:num w:numId="18">
    <w:abstractNumId w:val="26"/>
  </w:num>
  <w:num w:numId="19">
    <w:abstractNumId w:val="28"/>
  </w:num>
  <w:num w:numId="20">
    <w:abstractNumId w:val="10"/>
  </w:num>
  <w:num w:numId="21">
    <w:abstractNumId w:val="18"/>
  </w:num>
  <w:num w:numId="22">
    <w:abstractNumId w:val="22"/>
  </w:num>
  <w:num w:numId="23">
    <w:abstractNumId w:val="27"/>
  </w:num>
  <w:num w:numId="24">
    <w:abstractNumId w:val="24"/>
  </w:num>
  <w:num w:numId="25">
    <w:abstractNumId w:val="20"/>
  </w:num>
  <w:num w:numId="26">
    <w:abstractNumId w:val="14"/>
  </w:num>
  <w:num w:numId="27">
    <w:abstractNumId w:val="11"/>
  </w:num>
  <w:num w:numId="28">
    <w:abstractNumId w:val="13"/>
  </w:num>
  <w:num w:numId="29">
    <w:abstractNumId w:val="12"/>
  </w:num>
  <w:num w:numId="30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qQUAW+dVIywAAAA="/>
  </w:docVars>
  <w:rsids>
    <w:rsidRoot w:val="00B37214"/>
    <w:rsid w:val="000001CA"/>
    <w:rsid w:val="00000A70"/>
    <w:rsid w:val="000010F8"/>
    <w:rsid w:val="00001206"/>
    <w:rsid w:val="00001BA2"/>
    <w:rsid w:val="00001D11"/>
    <w:rsid w:val="00001D92"/>
    <w:rsid w:val="00001E78"/>
    <w:rsid w:val="000026D6"/>
    <w:rsid w:val="000027CE"/>
    <w:rsid w:val="00003D9F"/>
    <w:rsid w:val="000042F9"/>
    <w:rsid w:val="000045B5"/>
    <w:rsid w:val="00004D45"/>
    <w:rsid w:val="000057D4"/>
    <w:rsid w:val="0000739E"/>
    <w:rsid w:val="00007ED1"/>
    <w:rsid w:val="00007FE9"/>
    <w:rsid w:val="00010997"/>
    <w:rsid w:val="000111AC"/>
    <w:rsid w:val="00011695"/>
    <w:rsid w:val="0001222E"/>
    <w:rsid w:val="00012CB3"/>
    <w:rsid w:val="00012EF7"/>
    <w:rsid w:val="00013801"/>
    <w:rsid w:val="00013D0D"/>
    <w:rsid w:val="00014519"/>
    <w:rsid w:val="00015615"/>
    <w:rsid w:val="000165FA"/>
    <w:rsid w:val="00016872"/>
    <w:rsid w:val="00016AB9"/>
    <w:rsid w:val="00020F3F"/>
    <w:rsid w:val="00021FF3"/>
    <w:rsid w:val="0002247C"/>
    <w:rsid w:val="000232D6"/>
    <w:rsid w:val="000235EB"/>
    <w:rsid w:val="00023D95"/>
    <w:rsid w:val="00024041"/>
    <w:rsid w:val="00024301"/>
    <w:rsid w:val="000252B5"/>
    <w:rsid w:val="00025993"/>
    <w:rsid w:val="00026523"/>
    <w:rsid w:val="000266CF"/>
    <w:rsid w:val="0002744C"/>
    <w:rsid w:val="00027CED"/>
    <w:rsid w:val="00030960"/>
    <w:rsid w:val="0003173A"/>
    <w:rsid w:val="00031EDC"/>
    <w:rsid w:val="000324A7"/>
    <w:rsid w:val="0003252E"/>
    <w:rsid w:val="000336C0"/>
    <w:rsid w:val="000342AC"/>
    <w:rsid w:val="000346ED"/>
    <w:rsid w:val="00034CFD"/>
    <w:rsid w:val="0003507F"/>
    <w:rsid w:val="000353DF"/>
    <w:rsid w:val="0003684F"/>
    <w:rsid w:val="00037F6E"/>
    <w:rsid w:val="00040E04"/>
    <w:rsid w:val="00040E3F"/>
    <w:rsid w:val="000418A1"/>
    <w:rsid w:val="00041BBD"/>
    <w:rsid w:val="00042A8E"/>
    <w:rsid w:val="00043288"/>
    <w:rsid w:val="0004458E"/>
    <w:rsid w:val="00044E65"/>
    <w:rsid w:val="00044F64"/>
    <w:rsid w:val="00044FB0"/>
    <w:rsid w:val="0004543B"/>
    <w:rsid w:val="00045B2C"/>
    <w:rsid w:val="00046A1B"/>
    <w:rsid w:val="0004718D"/>
    <w:rsid w:val="000472A9"/>
    <w:rsid w:val="0004747C"/>
    <w:rsid w:val="00051121"/>
    <w:rsid w:val="00051978"/>
    <w:rsid w:val="00051BEC"/>
    <w:rsid w:val="00051DBE"/>
    <w:rsid w:val="00051DF9"/>
    <w:rsid w:val="00052250"/>
    <w:rsid w:val="0005255E"/>
    <w:rsid w:val="000527E9"/>
    <w:rsid w:val="00052F11"/>
    <w:rsid w:val="000538C9"/>
    <w:rsid w:val="00054417"/>
    <w:rsid w:val="00054816"/>
    <w:rsid w:val="00055263"/>
    <w:rsid w:val="00055C43"/>
    <w:rsid w:val="000560F0"/>
    <w:rsid w:val="000566A8"/>
    <w:rsid w:val="00056D4D"/>
    <w:rsid w:val="000571CC"/>
    <w:rsid w:val="00057454"/>
    <w:rsid w:val="00057CF9"/>
    <w:rsid w:val="000601B2"/>
    <w:rsid w:val="0006039A"/>
    <w:rsid w:val="000603C2"/>
    <w:rsid w:val="00060C6A"/>
    <w:rsid w:val="0006150B"/>
    <w:rsid w:val="00061B3C"/>
    <w:rsid w:val="00061CFB"/>
    <w:rsid w:val="00062511"/>
    <w:rsid w:val="00062DE0"/>
    <w:rsid w:val="000630FB"/>
    <w:rsid w:val="00063C0F"/>
    <w:rsid w:val="00063DCB"/>
    <w:rsid w:val="0006578C"/>
    <w:rsid w:val="00065B57"/>
    <w:rsid w:val="00065B7F"/>
    <w:rsid w:val="00066D5F"/>
    <w:rsid w:val="00067A04"/>
    <w:rsid w:val="00070612"/>
    <w:rsid w:val="00070B78"/>
    <w:rsid w:val="000713B2"/>
    <w:rsid w:val="000723A8"/>
    <w:rsid w:val="000727AC"/>
    <w:rsid w:val="0007326A"/>
    <w:rsid w:val="00073842"/>
    <w:rsid w:val="00073912"/>
    <w:rsid w:val="00074310"/>
    <w:rsid w:val="00075099"/>
    <w:rsid w:val="00075CAE"/>
    <w:rsid w:val="00075E1C"/>
    <w:rsid w:val="000765CB"/>
    <w:rsid w:val="00076F39"/>
    <w:rsid w:val="00077363"/>
    <w:rsid w:val="00080C86"/>
    <w:rsid w:val="00080E97"/>
    <w:rsid w:val="00081EAC"/>
    <w:rsid w:val="0008292C"/>
    <w:rsid w:val="00083AF8"/>
    <w:rsid w:val="000843DE"/>
    <w:rsid w:val="000847DC"/>
    <w:rsid w:val="00084AAE"/>
    <w:rsid w:val="000856C4"/>
    <w:rsid w:val="000857FC"/>
    <w:rsid w:val="0008598A"/>
    <w:rsid w:val="00086159"/>
    <w:rsid w:val="000862F6"/>
    <w:rsid w:val="00086DA5"/>
    <w:rsid w:val="0008701B"/>
    <w:rsid w:val="0008702C"/>
    <w:rsid w:val="000878C3"/>
    <w:rsid w:val="00087A5A"/>
    <w:rsid w:val="000901EA"/>
    <w:rsid w:val="00090702"/>
    <w:rsid w:val="00090735"/>
    <w:rsid w:val="000907EA"/>
    <w:rsid w:val="00091107"/>
    <w:rsid w:val="00091847"/>
    <w:rsid w:val="00092147"/>
    <w:rsid w:val="000922C3"/>
    <w:rsid w:val="00092927"/>
    <w:rsid w:val="00092A03"/>
    <w:rsid w:val="00092BF4"/>
    <w:rsid w:val="00093725"/>
    <w:rsid w:val="00093E68"/>
    <w:rsid w:val="00093FE5"/>
    <w:rsid w:val="0009412B"/>
    <w:rsid w:val="000948F3"/>
    <w:rsid w:val="00094D99"/>
    <w:rsid w:val="00095950"/>
    <w:rsid w:val="00095A3E"/>
    <w:rsid w:val="00095B5D"/>
    <w:rsid w:val="00095BCF"/>
    <w:rsid w:val="00095CC4"/>
    <w:rsid w:val="0009625A"/>
    <w:rsid w:val="00096AFB"/>
    <w:rsid w:val="0009705C"/>
    <w:rsid w:val="000973E5"/>
    <w:rsid w:val="00097626"/>
    <w:rsid w:val="0009774B"/>
    <w:rsid w:val="000A0F75"/>
    <w:rsid w:val="000A153B"/>
    <w:rsid w:val="000A2098"/>
    <w:rsid w:val="000A2156"/>
    <w:rsid w:val="000A2B4B"/>
    <w:rsid w:val="000A2BCD"/>
    <w:rsid w:val="000A2F93"/>
    <w:rsid w:val="000A3C65"/>
    <w:rsid w:val="000A459A"/>
    <w:rsid w:val="000A49EA"/>
    <w:rsid w:val="000A4D44"/>
    <w:rsid w:val="000A57C3"/>
    <w:rsid w:val="000A5C99"/>
    <w:rsid w:val="000A679F"/>
    <w:rsid w:val="000A68F4"/>
    <w:rsid w:val="000A77E1"/>
    <w:rsid w:val="000A7949"/>
    <w:rsid w:val="000B0B25"/>
    <w:rsid w:val="000B0D28"/>
    <w:rsid w:val="000B12ED"/>
    <w:rsid w:val="000B1721"/>
    <w:rsid w:val="000B17F3"/>
    <w:rsid w:val="000B1950"/>
    <w:rsid w:val="000B1A70"/>
    <w:rsid w:val="000B2A41"/>
    <w:rsid w:val="000B300C"/>
    <w:rsid w:val="000B3061"/>
    <w:rsid w:val="000B309A"/>
    <w:rsid w:val="000B3137"/>
    <w:rsid w:val="000B39BD"/>
    <w:rsid w:val="000B3FDA"/>
    <w:rsid w:val="000B4201"/>
    <w:rsid w:val="000B4705"/>
    <w:rsid w:val="000B4856"/>
    <w:rsid w:val="000B49F7"/>
    <w:rsid w:val="000B4AC5"/>
    <w:rsid w:val="000B4F1B"/>
    <w:rsid w:val="000B5183"/>
    <w:rsid w:val="000B5983"/>
    <w:rsid w:val="000B5C68"/>
    <w:rsid w:val="000B5DE1"/>
    <w:rsid w:val="000B5F7A"/>
    <w:rsid w:val="000B6421"/>
    <w:rsid w:val="000B677C"/>
    <w:rsid w:val="000B7067"/>
    <w:rsid w:val="000B76C7"/>
    <w:rsid w:val="000C03A1"/>
    <w:rsid w:val="000C0415"/>
    <w:rsid w:val="000C0A5B"/>
    <w:rsid w:val="000C0E75"/>
    <w:rsid w:val="000C13B0"/>
    <w:rsid w:val="000C1C7E"/>
    <w:rsid w:val="000C20EE"/>
    <w:rsid w:val="000C3025"/>
    <w:rsid w:val="000C3672"/>
    <w:rsid w:val="000C3A38"/>
    <w:rsid w:val="000C3C4C"/>
    <w:rsid w:val="000C404D"/>
    <w:rsid w:val="000C4185"/>
    <w:rsid w:val="000C4F03"/>
    <w:rsid w:val="000C55AF"/>
    <w:rsid w:val="000C5A7F"/>
    <w:rsid w:val="000C5E24"/>
    <w:rsid w:val="000C60CC"/>
    <w:rsid w:val="000C62A3"/>
    <w:rsid w:val="000C638E"/>
    <w:rsid w:val="000C6756"/>
    <w:rsid w:val="000C7323"/>
    <w:rsid w:val="000C7DFC"/>
    <w:rsid w:val="000D1258"/>
    <w:rsid w:val="000D2103"/>
    <w:rsid w:val="000D22B4"/>
    <w:rsid w:val="000D2EDE"/>
    <w:rsid w:val="000D31F9"/>
    <w:rsid w:val="000D37D5"/>
    <w:rsid w:val="000D3899"/>
    <w:rsid w:val="000D4782"/>
    <w:rsid w:val="000D4919"/>
    <w:rsid w:val="000D4A59"/>
    <w:rsid w:val="000D7C48"/>
    <w:rsid w:val="000E0FDE"/>
    <w:rsid w:val="000E1C92"/>
    <w:rsid w:val="000E27A6"/>
    <w:rsid w:val="000E36E3"/>
    <w:rsid w:val="000E3AC2"/>
    <w:rsid w:val="000E3E2A"/>
    <w:rsid w:val="000E3FA7"/>
    <w:rsid w:val="000E4D8E"/>
    <w:rsid w:val="000E63B3"/>
    <w:rsid w:val="000E66BF"/>
    <w:rsid w:val="000E701D"/>
    <w:rsid w:val="000E73AF"/>
    <w:rsid w:val="000E7F82"/>
    <w:rsid w:val="000F0EE1"/>
    <w:rsid w:val="000F17C4"/>
    <w:rsid w:val="000F256A"/>
    <w:rsid w:val="000F2726"/>
    <w:rsid w:val="000F2BCB"/>
    <w:rsid w:val="000F3937"/>
    <w:rsid w:val="000F51F3"/>
    <w:rsid w:val="000F56B9"/>
    <w:rsid w:val="000F5BDA"/>
    <w:rsid w:val="000F5FCE"/>
    <w:rsid w:val="000F766A"/>
    <w:rsid w:val="000F7BF9"/>
    <w:rsid w:val="0010007E"/>
    <w:rsid w:val="00100970"/>
    <w:rsid w:val="00100B3C"/>
    <w:rsid w:val="00101573"/>
    <w:rsid w:val="0010161F"/>
    <w:rsid w:val="00101ACF"/>
    <w:rsid w:val="001032EF"/>
    <w:rsid w:val="001042AC"/>
    <w:rsid w:val="00104A19"/>
    <w:rsid w:val="00105903"/>
    <w:rsid w:val="001066EA"/>
    <w:rsid w:val="00112424"/>
    <w:rsid w:val="00112578"/>
    <w:rsid w:val="001126E9"/>
    <w:rsid w:val="0011294C"/>
    <w:rsid w:val="00112B9D"/>
    <w:rsid w:val="001134B6"/>
    <w:rsid w:val="00114633"/>
    <w:rsid w:val="00117147"/>
    <w:rsid w:val="0011747C"/>
    <w:rsid w:val="00117A4C"/>
    <w:rsid w:val="00117C30"/>
    <w:rsid w:val="0012005E"/>
    <w:rsid w:val="001201FE"/>
    <w:rsid w:val="00120625"/>
    <w:rsid w:val="001206AB"/>
    <w:rsid w:val="00121C6C"/>
    <w:rsid w:val="00121EE8"/>
    <w:rsid w:val="00122106"/>
    <w:rsid w:val="00122766"/>
    <w:rsid w:val="00123917"/>
    <w:rsid w:val="00123FB2"/>
    <w:rsid w:val="001252FB"/>
    <w:rsid w:val="00126275"/>
    <w:rsid w:val="00126AB9"/>
    <w:rsid w:val="0012709F"/>
    <w:rsid w:val="0012768E"/>
    <w:rsid w:val="00127B9E"/>
    <w:rsid w:val="001308E3"/>
    <w:rsid w:val="0013147E"/>
    <w:rsid w:val="00131729"/>
    <w:rsid w:val="00131869"/>
    <w:rsid w:val="00132359"/>
    <w:rsid w:val="00132955"/>
    <w:rsid w:val="00132DA8"/>
    <w:rsid w:val="001341FB"/>
    <w:rsid w:val="00135E6F"/>
    <w:rsid w:val="001370DA"/>
    <w:rsid w:val="00137B44"/>
    <w:rsid w:val="00137B81"/>
    <w:rsid w:val="001402D7"/>
    <w:rsid w:val="00140B82"/>
    <w:rsid w:val="0014114B"/>
    <w:rsid w:val="0014224B"/>
    <w:rsid w:val="00142A31"/>
    <w:rsid w:val="00143460"/>
    <w:rsid w:val="001440C1"/>
    <w:rsid w:val="0014438D"/>
    <w:rsid w:val="00144954"/>
    <w:rsid w:val="00144D73"/>
    <w:rsid w:val="00144E97"/>
    <w:rsid w:val="00145320"/>
    <w:rsid w:val="0014552C"/>
    <w:rsid w:val="0014555F"/>
    <w:rsid w:val="00146178"/>
    <w:rsid w:val="00146F4B"/>
    <w:rsid w:val="001473A3"/>
    <w:rsid w:val="001476EC"/>
    <w:rsid w:val="00147C3D"/>
    <w:rsid w:val="00147EC3"/>
    <w:rsid w:val="00150CA8"/>
    <w:rsid w:val="001513BD"/>
    <w:rsid w:val="0015170D"/>
    <w:rsid w:val="00151EA7"/>
    <w:rsid w:val="001544C6"/>
    <w:rsid w:val="0015457F"/>
    <w:rsid w:val="001546DB"/>
    <w:rsid w:val="00154BCC"/>
    <w:rsid w:val="0015528E"/>
    <w:rsid w:val="001555AE"/>
    <w:rsid w:val="00155C40"/>
    <w:rsid w:val="00155ED5"/>
    <w:rsid w:val="0015630D"/>
    <w:rsid w:val="001564AE"/>
    <w:rsid w:val="001569A1"/>
    <w:rsid w:val="00156C17"/>
    <w:rsid w:val="001571A7"/>
    <w:rsid w:val="001571C9"/>
    <w:rsid w:val="0015769B"/>
    <w:rsid w:val="00157DCD"/>
    <w:rsid w:val="001604AD"/>
    <w:rsid w:val="001605D3"/>
    <w:rsid w:val="00160755"/>
    <w:rsid w:val="00160AC3"/>
    <w:rsid w:val="00160BA7"/>
    <w:rsid w:val="00161CBA"/>
    <w:rsid w:val="00161FDB"/>
    <w:rsid w:val="00162DBD"/>
    <w:rsid w:val="001633CE"/>
    <w:rsid w:val="00164EBE"/>
    <w:rsid w:val="00165C3B"/>
    <w:rsid w:val="00166D50"/>
    <w:rsid w:val="001671D8"/>
    <w:rsid w:val="001672FC"/>
    <w:rsid w:val="00167803"/>
    <w:rsid w:val="00171149"/>
    <w:rsid w:val="00171C03"/>
    <w:rsid w:val="00171DBC"/>
    <w:rsid w:val="00172075"/>
    <w:rsid w:val="001721D3"/>
    <w:rsid w:val="00172729"/>
    <w:rsid w:val="00173ACE"/>
    <w:rsid w:val="00173B86"/>
    <w:rsid w:val="0017429E"/>
    <w:rsid w:val="001744B6"/>
    <w:rsid w:val="00174AB6"/>
    <w:rsid w:val="00174B5A"/>
    <w:rsid w:val="00176A68"/>
    <w:rsid w:val="00176B24"/>
    <w:rsid w:val="00176CBE"/>
    <w:rsid w:val="00177912"/>
    <w:rsid w:val="00177DCC"/>
    <w:rsid w:val="001803B7"/>
    <w:rsid w:val="001803F9"/>
    <w:rsid w:val="0018055E"/>
    <w:rsid w:val="00180EB0"/>
    <w:rsid w:val="001814B3"/>
    <w:rsid w:val="00181911"/>
    <w:rsid w:val="00181C16"/>
    <w:rsid w:val="00182883"/>
    <w:rsid w:val="001851C8"/>
    <w:rsid w:val="0018560D"/>
    <w:rsid w:val="00186C21"/>
    <w:rsid w:val="00186D2F"/>
    <w:rsid w:val="0018733A"/>
    <w:rsid w:val="00187B4B"/>
    <w:rsid w:val="00187DEA"/>
    <w:rsid w:val="00190FEF"/>
    <w:rsid w:val="00192016"/>
    <w:rsid w:val="00193491"/>
    <w:rsid w:val="001941A8"/>
    <w:rsid w:val="001941FD"/>
    <w:rsid w:val="0019465C"/>
    <w:rsid w:val="00194D44"/>
    <w:rsid w:val="0019508F"/>
    <w:rsid w:val="0019660E"/>
    <w:rsid w:val="0019673B"/>
    <w:rsid w:val="00196F10"/>
    <w:rsid w:val="00197361"/>
    <w:rsid w:val="001973EB"/>
    <w:rsid w:val="001A15CC"/>
    <w:rsid w:val="001A196E"/>
    <w:rsid w:val="001A19C2"/>
    <w:rsid w:val="001A1B56"/>
    <w:rsid w:val="001A1C3F"/>
    <w:rsid w:val="001A215B"/>
    <w:rsid w:val="001A22C2"/>
    <w:rsid w:val="001A24A5"/>
    <w:rsid w:val="001A2A65"/>
    <w:rsid w:val="001A2D22"/>
    <w:rsid w:val="001A3811"/>
    <w:rsid w:val="001A3956"/>
    <w:rsid w:val="001A5559"/>
    <w:rsid w:val="001A56B6"/>
    <w:rsid w:val="001A5788"/>
    <w:rsid w:val="001A5907"/>
    <w:rsid w:val="001A6E13"/>
    <w:rsid w:val="001B01BA"/>
    <w:rsid w:val="001B0365"/>
    <w:rsid w:val="001B0958"/>
    <w:rsid w:val="001B0AE2"/>
    <w:rsid w:val="001B0FE8"/>
    <w:rsid w:val="001B18AA"/>
    <w:rsid w:val="001B302D"/>
    <w:rsid w:val="001B31C5"/>
    <w:rsid w:val="001B33F4"/>
    <w:rsid w:val="001B37C0"/>
    <w:rsid w:val="001B4572"/>
    <w:rsid w:val="001B4936"/>
    <w:rsid w:val="001B4AE8"/>
    <w:rsid w:val="001B4B13"/>
    <w:rsid w:val="001B4CA2"/>
    <w:rsid w:val="001B52C9"/>
    <w:rsid w:val="001B6EA7"/>
    <w:rsid w:val="001B6F83"/>
    <w:rsid w:val="001B6F8E"/>
    <w:rsid w:val="001B7010"/>
    <w:rsid w:val="001B7809"/>
    <w:rsid w:val="001C0791"/>
    <w:rsid w:val="001C14E9"/>
    <w:rsid w:val="001C216D"/>
    <w:rsid w:val="001C28F5"/>
    <w:rsid w:val="001C3F56"/>
    <w:rsid w:val="001C4568"/>
    <w:rsid w:val="001C4F19"/>
    <w:rsid w:val="001C53A4"/>
    <w:rsid w:val="001C5CC3"/>
    <w:rsid w:val="001C6AB1"/>
    <w:rsid w:val="001C791E"/>
    <w:rsid w:val="001C7B68"/>
    <w:rsid w:val="001D0497"/>
    <w:rsid w:val="001D0878"/>
    <w:rsid w:val="001D097C"/>
    <w:rsid w:val="001D12F7"/>
    <w:rsid w:val="001D1751"/>
    <w:rsid w:val="001D17AF"/>
    <w:rsid w:val="001D1D55"/>
    <w:rsid w:val="001D23BA"/>
    <w:rsid w:val="001D2DE0"/>
    <w:rsid w:val="001D3A48"/>
    <w:rsid w:val="001D3A5E"/>
    <w:rsid w:val="001D5CB3"/>
    <w:rsid w:val="001D6378"/>
    <w:rsid w:val="001D6CFC"/>
    <w:rsid w:val="001D7050"/>
    <w:rsid w:val="001D7473"/>
    <w:rsid w:val="001D7F1D"/>
    <w:rsid w:val="001E022B"/>
    <w:rsid w:val="001E17D5"/>
    <w:rsid w:val="001E239D"/>
    <w:rsid w:val="001E294A"/>
    <w:rsid w:val="001E3257"/>
    <w:rsid w:val="001E3784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CA3"/>
    <w:rsid w:val="001E6F20"/>
    <w:rsid w:val="001E76F3"/>
    <w:rsid w:val="001F0AD4"/>
    <w:rsid w:val="001F0DF5"/>
    <w:rsid w:val="001F0FDE"/>
    <w:rsid w:val="001F1731"/>
    <w:rsid w:val="001F22B0"/>
    <w:rsid w:val="001F39F7"/>
    <w:rsid w:val="001F401F"/>
    <w:rsid w:val="001F4573"/>
    <w:rsid w:val="001F53A1"/>
    <w:rsid w:val="001F544B"/>
    <w:rsid w:val="001F544F"/>
    <w:rsid w:val="001F596A"/>
    <w:rsid w:val="001F5C6C"/>
    <w:rsid w:val="001F5D25"/>
    <w:rsid w:val="001F5E1F"/>
    <w:rsid w:val="001F6667"/>
    <w:rsid w:val="001F6B29"/>
    <w:rsid w:val="001F6CD7"/>
    <w:rsid w:val="001F6EB9"/>
    <w:rsid w:val="001F787B"/>
    <w:rsid w:val="00200218"/>
    <w:rsid w:val="00200989"/>
    <w:rsid w:val="00201AD8"/>
    <w:rsid w:val="00201EBA"/>
    <w:rsid w:val="00202D8C"/>
    <w:rsid w:val="00203268"/>
    <w:rsid w:val="0020349D"/>
    <w:rsid w:val="002056E6"/>
    <w:rsid w:val="00205C60"/>
    <w:rsid w:val="00205D5D"/>
    <w:rsid w:val="00205E16"/>
    <w:rsid w:val="00206CCA"/>
    <w:rsid w:val="002074B4"/>
    <w:rsid w:val="002076E8"/>
    <w:rsid w:val="00207EB3"/>
    <w:rsid w:val="00210D11"/>
    <w:rsid w:val="00211F37"/>
    <w:rsid w:val="00211F40"/>
    <w:rsid w:val="00212D5D"/>
    <w:rsid w:val="00212EE5"/>
    <w:rsid w:val="002132A7"/>
    <w:rsid w:val="002141D2"/>
    <w:rsid w:val="00214686"/>
    <w:rsid w:val="0021478F"/>
    <w:rsid w:val="00214AA2"/>
    <w:rsid w:val="0021500F"/>
    <w:rsid w:val="00215519"/>
    <w:rsid w:val="002166E1"/>
    <w:rsid w:val="00216DD0"/>
    <w:rsid w:val="00217FB0"/>
    <w:rsid w:val="00221B99"/>
    <w:rsid w:val="00221D0B"/>
    <w:rsid w:val="00222C6F"/>
    <w:rsid w:val="00222C99"/>
    <w:rsid w:val="00223989"/>
    <w:rsid w:val="00223D23"/>
    <w:rsid w:val="00223FE5"/>
    <w:rsid w:val="00224C6F"/>
    <w:rsid w:val="002251C4"/>
    <w:rsid w:val="0022563D"/>
    <w:rsid w:val="00225E8B"/>
    <w:rsid w:val="00227123"/>
    <w:rsid w:val="00227B0C"/>
    <w:rsid w:val="002314E3"/>
    <w:rsid w:val="002318B2"/>
    <w:rsid w:val="002319FA"/>
    <w:rsid w:val="00231BC8"/>
    <w:rsid w:val="00231ED2"/>
    <w:rsid w:val="00232A51"/>
    <w:rsid w:val="0023547E"/>
    <w:rsid w:val="002355E4"/>
    <w:rsid w:val="002359E5"/>
    <w:rsid w:val="00235AF4"/>
    <w:rsid w:val="00235B75"/>
    <w:rsid w:val="002379B2"/>
    <w:rsid w:val="002379FA"/>
    <w:rsid w:val="0024149C"/>
    <w:rsid w:val="002414D8"/>
    <w:rsid w:val="0024293D"/>
    <w:rsid w:val="00242B7E"/>
    <w:rsid w:val="00242DCD"/>
    <w:rsid w:val="0024331D"/>
    <w:rsid w:val="002434EE"/>
    <w:rsid w:val="00243C8B"/>
    <w:rsid w:val="002441B2"/>
    <w:rsid w:val="002444CE"/>
    <w:rsid w:val="0024505F"/>
    <w:rsid w:val="00245635"/>
    <w:rsid w:val="00245966"/>
    <w:rsid w:val="00245990"/>
    <w:rsid w:val="00245AFA"/>
    <w:rsid w:val="002467D9"/>
    <w:rsid w:val="00246807"/>
    <w:rsid w:val="00247515"/>
    <w:rsid w:val="00247B58"/>
    <w:rsid w:val="00247E53"/>
    <w:rsid w:val="00247F03"/>
    <w:rsid w:val="00250854"/>
    <w:rsid w:val="00250AEA"/>
    <w:rsid w:val="00250B51"/>
    <w:rsid w:val="00251236"/>
    <w:rsid w:val="00251901"/>
    <w:rsid w:val="00251CDE"/>
    <w:rsid w:val="00251DC0"/>
    <w:rsid w:val="00252AD0"/>
    <w:rsid w:val="0025362E"/>
    <w:rsid w:val="00253C30"/>
    <w:rsid w:val="002541EE"/>
    <w:rsid w:val="002550C4"/>
    <w:rsid w:val="00255FED"/>
    <w:rsid w:val="00257525"/>
    <w:rsid w:val="00257D4C"/>
    <w:rsid w:val="0026043D"/>
    <w:rsid w:val="00260F92"/>
    <w:rsid w:val="0026115B"/>
    <w:rsid w:val="0026198D"/>
    <w:rsid w:val="00261AFB"/>
    <w:rsid w:val="0026220A"/>
    <w:rsid w:val="00262748"/>
    <w:rsid w:val="002634D3"/>
    <w:rsid w:val="00264A45"/>
    <w:rsid w:val="00264B64"/>
    <w:rsid w:val="00264F6E"/>
    <w:rsid w:val="00265DB5"/>
    <w:rsid w:val="00265EC5"/>
    <w:rsid w:val="00266642"/>
    <w:rsid w:val="002678C6"/>
    <w:rsid w:val="00267997"/>
    <w:rsid w:val="00267D23"/>
    <w:rsid w:val="00267F0D"/>
    <w:rsid w:val="002707AE"/>
    <w:rsid w:val="00271BF6"/>
    <w:rsid w:val="00271F99"/>
    <w:rsid w:val="00272402"/>
    <w:rsid w:val="0027292C"/>
    <w:rsid w:val="00272E8C"/>
    <w:rsid w:val="00273316"/>
    <w:rsid w:val="00273508"/>
    <w:rsid w:val="00273ABE"/>
    <w:rsid w:val="00273D3E"/>
    <w:rsid w:val="00273F36"/>
    <w:rsid w:val="00274033"/>
    <w:rsid w:val="00274904"/>
    <w:rsid w:val="00275338"/>
    <w:rsid w:val="0027546F"/>
    <w:rsid w:val="00275FC4"/>
    <w:rsid w:val="002764C3"/>
    <w:rsid w:val="00276F71"/>
    <w:rsid w:val="0027710D"/>
    <w:rsid w:val="00277C81"/>
    <w:rsid w:val="00277E24"/>
    <w:rsid w:val="002800F6"/>
    <w:rsid w:val="002816EF"/>
    <w:rsid w:val="00281AA2"/>
    <w:rsid w:val="00281BB7"/>
    <w:rsid w:val="00281CCC"/>
    <w:rsid w:val="00284AAA"/>
    <w:rsid w:val="00285200"/>
    <w:rsid w:val="00285800"/>
    <w:rsid w:val="00285D30"/>
    <w:rsid w:val="002860AE"/>
    <w:rsid w:val="00286750"/>
    <w:rsid w:val="00286CBC"/>
    <w:rsid w:val="00287935"/>
    <w:rsid w:val="0029035F"/>
    <w:rsid w:val="002913C8"/>
    <w:rsid w:val="002914C9"/>
    <w:rsid w:val="002925B5"/>
    <w:rsid w:val="00292C56"/>
    <w:rsid w:val="00293A29"/>
    <w:rsid w:val="002941AC"/>
    <w:rsid w:val="002945F9"/>
    <w:rsid w:val="002947D6"/>
    <w:rsid w:val="00294B8C"/>
    <w:rsid w:val="00294BAA"/>
    <w:rsid w:val="00294E50"/>
    <w:rsid w:val="002953D7"/>
    <w:rsid w:val="0029568A"/>
    <w:rsid w:val="00295990"/>
    <w:rsid w:val="0029654F"/>
    <w:rsid w:val="002A16D4"/>
    <w:rsid w:val="002A1A34"/>
    <w:rsid w:val="002A1E98"/>
    <w:rsid w:val="002A250A"/>
    <w:rsid w:val="002A36B8"/>
    <w:rsid w:val="002A3B3C"/>
    <w:rsid w:val="002A524F"/>
    <w:rsid w:val="002A5468"/>
    <w:rsid w:val="002A5804"/>
    <w:rsid w:val="002A7511"/>
    <w:rsid w:val="002A7E90"/>
    <w:rsid w:val="002A7F68"/>
    <w:rsid w:val="002B1248"/>
    <w:rsid w:val="002B1859"/>
    <w:rsid w:val="002B1AD2"/>
    <w:rsid w:val="002B1D98"/>
    <w:rsid w:val="002B1DF4"/>
    <w:rsid w:val="002B31D2"/>
    <w:rsid w:val="002B36C7"/>
    <w:rsid w:val="002B36CF"/>
    <w:rsid w:val="002B3B38"/>
    <w:rsid w:val="002B5997"/>
    <w:rsid w:val="002B625A"/>
    <w:rsid w:val="002B6362"/>
    <w:rsid w:val="002B6AC4"/>
    <w:rsid w:val="002B70DB"/>
    <w:rsid w:val="002B7544"/>
    <w:rsid w:val="002B77A2"/>
    <w:rsid w:val="002C0633"/>
    <w:rsid w:val="002C0A75"/>
    <w:rsid w:val="002C0A93"/>
    <w:rsid w:val="002C0E8F"/>
    <w:rsid w:val="002C23CD"/>
    <w:rsid w:val="002C26A5"/>
    <w:rsid w:val="002C2922"/>
    <w:rsid w:val="002C4157"/>
    <w:rsid w:val="002C42A2"/>
    <w:rsid w:val="002C5264"/>
    <w:rsid w:val="002C52BD"/>
    <w:rsid w:val="002C670A"/>
    <w:rsid w:val="002C6F6A"/>
    <w:rsid w:val="002C7101"/>
    <w:rsid w:val="002C71C3"/>
    <w:rsid w:val="002C7911"/>
    <w:rsid w:val="002D00E4"/>
    <w:rsid w:val="002D1DE0"/>
    <w:rsid w:val="002D2631"/>
    <w:rsid w:val="002D282E"/>
    <w:rsid w:val="002D298A"/>
    <w:rsid w:val="002D338F"/>
    <w:rsid w:val="002D341F"/>
    <w:rsid w:val="002D370F"/>
    <w:rsid w:val="002D3A39"/>
    <w:rsid w:val="002D3AAB"/>
    <w:rsid w:val="002D3DE7"/>
    <w:rsid w:val="002D4DCE"/>
    <w:rsid w:val="002D585C"/>
    <w:rsid w:val="002D5AAB"/>
    <w:rsid w:val="002D5B0C"/>
    <w:rsid w:val="002D6B8B"/>
    <w:rsid w:val="002D6D8A"/>
    <w:rsid w:val="002D73D6"/>
    <w:rsid w:val="002D7427"/>
    <w:rsid w:val="002D775B"/>
    <w:rsid w:val="002D7D30"/>
    <w:rsid w:val="002E0822"/>
    <w:rsid w:val="002E25F9"/>
    <w:rsid w:val="002E32CD"/>
    <w:rsid w:val="002E433F"/>
    <w:rsid w:val="002E4FBA"/>
    <w:rsid w:val="002E5832"/>
    <w:rsid w:val="002E70BA"/>
    <w:rsid w:val="002E785A"/>
    <w:rsid w:val="002E7BD5"/>
    <w:rsid w:val="002F03C2"/>
    <w:rsid w:val="002F0B16"/>
    <w:rsid w:val="002F112F"/>
    <w:rsid w:val="002F21C0"/>
    <w:rsid w:val="002F2CAA"/>
    <w:rsid w:val="002F6540"/>
    <w:rsid w:val="002F69CD"/>
    <w:rsid w:val="002F7773"/>
    <w:rsid w:val="002F78A0"/>
    <w:rsid w:val="00300489"/>
    <w:rsid w:val="00300EB8"/>
    <w:rsid w:val="00300EC8"/>
    <w:rsid w:val="00301A68"/>
    <w:rsid w:val="00301FFD"/>
    <w:rsid w:val="0030259E"/>
    <w:rsid w:val="00303B70"/>
    <w:rsid w:val="00304B32"/>
    <w:rsid w:val="00304BC6"/>
    <w:rsid w:val="00304FDB"/>
    <w:rsid w:val="00305400"/>
    <w:rsid w:val="00305E73"/>
    <w:rsid w:val="00306D33"/>
    <w:rsid w:val="00307ABE"/>
    <w:rsid w:val="00307E2B"/>
    <w:rsid w:val="00310512"/>
    <w:rsid w:val="00310AB5"/>
    <w:rsid w:val="003114DD"/>
    <w:rsid w:val="0031160F"/>
    <w:rsid w:val="003116E5"/>
    <w:rsid w:val="00311C57"/>
    <w:rsid w:val="00312F36"/>
    <w:rsid w:val="003133FF"/>
    <w:rsid w:val="00313B59"/>
    <w:rsid w:val="00313E41"/>
    <w:rsid w:val="00314246"/>
    <w:rsid w:val="003142E2"/>
    <w:rsid w:val="0031470A"/>
    <w:rsid w:val="003152E9"/>
    <w:rsid w:val="00315FC3"/>
    <w:rsid w:val="003163ED"/>
    <w:rsid w:val="00317530"/>
    <w:rsid w:val="003201E3"/>
    <w:rsid w:val="00320B2A"/>
    <w:rsid w:val="003210B0"/>
    <w:rsid w:val="003214B2"/>
    <w:rsid w:val="0032316A"/>
    <w:rsid w:val="00323846"/>
    <w:rsid w:val="003246D3"/>
    <w:rsid w:val="00324B53"/>
    <w:rsid w:val="00324BF9"/>
    <w:rsid w:val="00325B55"/>
    <w:rsid w:val="003274FE"/>
    <w:rsid w:val="003302C0"/>
    <w:rsid w:val="00330356"/>
    <w:rsid w:val="0033040D"/>
    <w:rsid w:val="003307A8"/>
    <w:rsid w:val="00332BC9"/>
    <w:rsid w:val="00334D4D"/>
    <w:rsid w:val="003359DC"/>
    <w:rsid w:val="00335BE6"/>
    <w:rsid w:val="00336B52"/>
    <w:rsid w:val="00336C4C"/>
    <w:rsid w:val="00337332"/>
    <w:rsid w:val="00337F6F"/>
    <w:rsid w:val="00340289"/>
    <w:rsid w:val="00340836"/>
    <w:rsid w:val="00340883"/>
    <w:rsid w:val="003408E3"/>
    <w:rsid w:val="00341A1E"/>
    <w:rsid w:val="0034231D"/>
    <w:rsid w:val="003427AA"/>
    <w:rsid w:val="00342EBA"/>
    <w:rsid w:val="00342FCF"/>
    <w:rsid w:val="00344CC4"/>
    <w:rsid w:val="0034516F"/>
    <w:rsid w:val="0034595F"/>
    <w:rsid w:val="0034604C"/>
    <w:rsid w:val="0034646D"/>
    <w:rsid w:val="00347169"/>
    <w:rsid w:val="0034773E"/>
    <w:rsid w:val="003478E9"/>
    <w:rsid w:val="00350621"/>
    <w:rsid w:val="00352591"/>
    <w:rsid w:val="00352798"/>
    <w:rsid w:val="003535B6"/>
    <w:rsid w:val="00353DD1"/>
    <w:rsid w:val="003543F4"/>
    <w:rsid w:val="00354A85"/>
    <w:rsid w:val="00354EE2"/>
    <w:rsid w:val="00355F42"/>
    <w:rsid w:val="00356D7E"/>
    <w:rsid w:val="00357909"/>
    <w:rsid w:val="00360720"/>
    <w:rsid w:val="00360F18"/>
    <w:rsid w:val="00361397"/>
    <w:rsid w:val="003616AB"/>
    <w:rsid w:val="003623A0"/>
    <w:rsid w:val="003639E2"/>
    <w:rsid w:val="00363BB5"/>
    <w:rsid w:val="003644B7"/>
    <w:rsid w:val="00364BE2"/>
    <w:rsid w:val="00364EDE"/>
    <w:rsid w:val="00364F8D"/>
    <w:rsid w:val="003652A0"/>
    <w:rsid w:val="003652FF"/>
    <w:rsid w:val="0036654D"/>
    <w:rsid w:val="00367145"/>
    <w:rsid w:val="00367C4E"/>
    <w:rsid w:val="00370E81"/>
    <w:rsid w:val="00371810"/>
    <w:rsid w:val="00371D4F"/>
    <w:rsid w:val="00372480"/>
    <w:rsid w:val="00372CB7"/>
    <w:rsid w:val="00372D4B"/>
    <w:rsid w:val="00372F31"/>
    <w:rsid w:val="003732C4"/>
    <w:rsid w:val="00374142"/>
    <w:rsid w:val="00374A45"/>
    <w:rsid w:val="0037615D"/>
    <w:rsid w:val="003765DF"/>
    <w:rsid w:val="00376718"/>
    <w:rsid w:val="00376C88"/>
    <w:rsid w:val="00376CE1"/>
    <w:rsid w:val="003773EF"/>
    <w:rsid w:val="00377C7B"/>
    <w:rsid w:val="00380C9C"/>
    <w:rsid w:val="003815F1"/>
    <w:rsid w:val="00382236"/>
    <w:rsid w:val="00382C71"/>
    <w:rsid w:val="00382CBD"/>
    <w:rsid w:val="00382F0C"/>
    <w:rsid w:val="0038412B"/>
    <w:rsid w:val="00384359"/>
    <w:rsid w:val="00385BD5"/>
    <w:rsid w:val="00385C2A"/>
    <w:rsid w:val="00385E5A"/>
    <w:rsid w:val="00386430"/>
    <w:rsid w:val="003872A4"/>
    <w:rsid w:val="00387372"/>
    <w:rsid w:val="00387ACC"/>
    <w:rsid w:val="00387BC2"/>
    <w:rsid w:val="00390D2E"/>
    <w:rsid w:val="00390D48"/>
    <w:rsid w:val="003911D5"/>
    <w:rsid w:val="00391F61"/>
    <w:rsid w:val="00393085"/>
    <w:rsid w:val="00393103"/>
    <w:rsid w:val="00393170"/>
    <w:rsid w:val="0039412C"/>
    <w:rsid w:val="003943DC"/>
    <w:rsid w:val="00394577"/>
    <w:rsid w:val="00394A24"/>
    <w:rsid w:val="00395712"/>
    <w:rsid w:val="00396F9E"/>
    <w:rsid w:val="00397AF1"/>
    <w:rsid w:val="00397BFF"/>
    <w:rsid w:val="003A0392"/>
    <w:rsid w:val="003A18D9"/>
    <w:rsid w:val="003A1A21"/>
    <w:rsid w:val="003A1A98"/>
    <w:rsid w:val="003A2286"/>
    <w:rsid w:val="003A31CB"/>
    <w:rsid w:val="003A4325"/>
    <w:rsid w:val="003A4497"/>
    <w:rsid w:val="003A52E3"/>
    <w:rsid w:val="003A53D7"/>
    <w:rsid w:val="003A5606"/>
    <w:rsid w:val="003A5D36"/>
    <w:rsid w:val="003A74F5"/>
    <w:rsid w:val="003A750B"/>
    <w:rsid w:val="003A77E4"/>
    <w:rsid w:val="003A7BDC"/>
    <w:rsid w:val="003A7E6D"/>
    <w:rsid w:val="003B078C"/>
    <w:rsid w:val="003B1253"/>
    <w:rsid w:val="003B27A0"/>
    <w:rsid w:val="003B2B24"/>
    <w:rsid w:val="003B38B6"/>
    <w:rsid w:val="003B3A5C"/>
    <w:rsid w:val="003B516E"/>
    <w:rsid w:val="003B53D2"/>
    <w:rsid w:val="003B5AFE"/>
    <w:rsid w:val="003B5C74"/>
    <w:rsid w:val="003B5EBA"/>
    <w:rsid w:val="003B6023"/>
    <w:rsid w:val="003B6B39"/>
    <w:rsid w:val="003B71A9"/>
    <w:rsid w:val="003B75AB"/>
    <w:rsid w:val="003B77AC"/>
    <w:rsid w:val="003B7893"/>
    <w:rsid w:val="003C01BF"/>
    <w:rsid w:val="003C0685"/>
    <w:rsid w:val="003C08B1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6F7"/>
    <w:rsid w:val="003C3910"/>
    <w:rsid w:val="003C3B20"/>
    <w:rsid w:val="003C4619"/>
    <w:rsid w:val="003C563A"/>
    <w:rsid w:val="003C663D"/>
    <w:rsid w:val="003C6D08"/>
    <w:rsid w:val="003C6F2B"/>
    <w:rsid w:val="003C739A"/>
    <w:rsid w:val="003C781F"/>
    <w:rsid w:val="003C7875"/>
    <w:rsid w:val="003D0613"/>
    <w:rsid w:val="003D196B"/>
    <w:rsid w:val="003D1B06"/>
    <w:rsid w:val="003D1D13"/>
    <w:rsid w:val="003D1F21"/>
    <w:rsid w:val="003D2C24"/>
    <w:rsid w:val="003D3724"/>
    <w:rsid w:val="003D3DF0"/>
    <w:rsid w:val="003D417C"/>
    <w:rsid w:val="003D5BDD"/>
    <w:rsid w:val="003D69E6"/>
    <w:rsid w:val="003D7206"/>
    <w:rsid w:val="003D7705"/>
    <w:rsid w:val="003D7B93"/>
    <w:rsid w:val="003D7E3B"/>
    <w:rsid w:val="003E1282"/>
    <w:rsid w:val="003E147A"/>
    <w:rsid w:val="003E195F"/>
    <w:rsid w:val="003E19FB"/>
    <w:rsid w:val="003E2ADC"/>
    <w:rsid w:val="003E49C3"/>
    <w:rsid w:val="003E49DC"/>
    <w:rsid w:val="003E5CC4"/>
    <w:rsid w:val="003E64B8"/>
    <w:rsid w:val="003E6504"/>
    <w:rsid w:val="003E6778"/>
    <w:rsid w:val="003E73E7"/>
    <w:rsid w:val="003E74AE"/>
    <w:rsid w:val="003E7FBE"/>
    <w:rsid w:val="003F07C1"/>
    <w:rsid w:val="003F19FF"/>
    <w:rsid w:val="003F1B2F"/>
    <w:rsid w:val="003F1BF6"/>
    <w:rsid w:val="003F2AD6"/>
    <w:rsid w:val="003F2CD1"/>
    <w:rsid w:val="003F2D12"/>
    <w:rsid w:val="003F44FF"/>
    <w:rsid w:val="003F4BA0"/>
    <w:rsid w:val="003F4DA6"/>
    <w:rsid w:val="003F5107"/>
    <w:rsid w:val="003F5804"/>
    <w:rsid w:val="003F6816"/>
    <w:rsid w:val="003F6D3D"/>
    <w:rsid w:val="003F6DAA"/>
    <w:rsid w:val="003F70BE"/>
    <w:rsid w:val="003F774C"/>
    <w:rsid w:val="004001CF"/>
    <w:rsid w:val="00401383"/>
    <w:rsid w:val="0040205B"/>
    <w:rsid w:val="0040224C"/>
    <w:rsid w:val="00402622"/>
    <w:rsid w:val="0040312D"/>
    <w:rsid w:val="004033D0"/>
    <w:rsid w:val="004051B7"/>
    <w:rsid w:val="00405450"/>
    <w:rsid w:val="00405E40"/>
    <w:rsid w:val="00405FB1"/>
    <w:rsid w:val="00406561"/>
    <w:rsid w:val="00406820"/>
    <w:rsid w:val="00407161"/>
    <w:rsid w:val="00407583"/>
    <w:rsid w:val="00407769"/>
    <w:rsid w:val="00407CB9"/>
    <w:rsid w:val="00407CDE"/>
    <w:rsid w:val="00407D97"/>
    <w:rsid w:val="00407EFE"/>
    <w:rsid w:val="0041079B"/>
    <w:rsid w:val="0041097F"/>
    <w:rsid w:val="00410D8F"/>
    <w:rsid w:val="0041130A"/>
    <w:rsid w:val="00411527"/>
    <w:rsid w:val="004115F5"/>
    <w:rsid w:val="00412B74"/>
    <w:rsid w:val="00412FF0"/>
    <w:rsid w:val="00413924"/>
    <w:rsid w:val="004149AA"/>
    <w:rsid w:val="00415050"/>
    <w:rsid w:val="004150E2"/>
    <w:rsid w:val="004151BA"/>
    <w:rsid w:val="00415858"/>
    <w:rsid w:val="00416733"/>
    <w:rsid w:val="004169E5"/>
    <w:rsid w:val="0041701B"/>
    <w:rsid w:val="00417761"/>
    <w:rsid w:val="00417820"/>
    <w:rsid w:val="004179C0"/>
    <w:rsid w:val="00417AC0"/>
    <w:rsid w:val="00417E2C"/>
    <w:rsid w:val="00420080"/>
    <w:rsid w:val="0042020E"/>
    <w:rsid w:val="0042074F"/>
    <w:rsid w:val="0042099D"/>
    <w:rsid w:val="00420BCE"/>
    <w:rsid w:val="00420C36"/>
    <w:rsid w:val="00421296"/>
    <w:rsid w:val="00421490"/>
    <w:rsid w:val="00421EE1"/>
    <w:rsid w:val="004223A9"/>
    <w:rsid w:val="00423856"/>
    <w:rsid w:val="00423A5C"/>
    <w:rsid w:val="0042487A"/>
    <w:rsid w:val="00424A03"/>
    <w:rsid w:val="004250BA"/>
    <w:rsid w:val="004253C3"/>
    <w:rsid w:val="004255F2"/>
    <w:rsid w:val="00425EBF"/>
    <w:rsid w:val="004263B5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C13"/>
    <w:rsid w:val="00431FC5"/>
    <w:rsid w:val="00432DC5"/>
    <w:rsid w:val="004334A6"/>
    <w:rsid w:val="00433AD6"/>
    <w:rsid w:val="00433B55"/>
    <w:rsid w:val="00433FE7"/>
    <w:rsid w:val="004340FF"/>
    <w:rsid w:val="004342F4"/>
    <w:rsid w:val="00434878"/>
    <w:rsid w:val="00435725"/>
    <w:rsid w:val="004365DE"/>
    <w:rsid w:val="004370E8"/>
    <w:rsid w:val="00437818"/>
    <w:rsid w:val="00441C2C"/>
    <w:rsid w:val="00442711"/>
    <w:rsid w:val="00442AC9"/>
    <w:rsid w:val="0044366E"/>
    <w:rsid w:val="0044370E"/>
    <w:rsid w:val="004437CA"/>
    <w:rsid w:val="00443A8D"/>
    <w:rsid w:val="00443AB4"/>
    <w:rsid w:val="00443D20"/>
    <w:rsid w:val="0044481A"/>
    <w:rsid w:val="004455EA"/>
    <w:rsid w:val="00446432"/>
    <w:rsid w:val="00446F2D"/>
    <w:rsid w:val="0044720D"/>
    <w:rsid w:val="004479C8"/>
    <w:rsid w:val="004501C2"/>
    <w:rsid w:val="00450896"/>
    <w:rsid w:val="00451ED3"/>
    <w:rsid w:val="00452105"/>
    <w:rsid w:val="004521E9"/>
    <w:rsid w:val="00452A7B"/>
    <w:rsid w:val="00452D0B"/>
    <w:rsid w:val="0045349D"/>
    <w:rsid w:val="00453691"/>
    <w:rsid w:val="00453A2E"/>
    <w:rsid w:val="0045514D"/>
    <w:rsid w:val="0045549C"/>
    <w:rsid w:val="00455A3C"/>
    <w:rsid w:val="00455AD0"/>
    <w:rsid w:val="00456033"/>
    <w:rsid w:val="00456572"/>
    <w:rsid w:val="00456F78"/>
    <w:rsid w:val="00456F9F"/>
    <w:rsid w:val="00460307"/>
    <w:rsid w:val="00461625"/>
    <w:rsid w:val="00461F56"/>
    <w:rsid w:val="00462C7C"/>
    <w:rsid w:val="00462D6B"/>
    <w:rsid w:val="00462F7B"/>
    <w:rsid w:val="0046337A"/>
    <w:rsid w:val="0046388A"/>
    <w:rsid w:val="00464011"/>
    <w:rsid w:val="004656F8"/>
    <w:rsid w:val="00465BB6"/>
    <w:rsid w:val="0046712E"/>
    <w:rsid w:val="0047026B"/>
    <w:rsid w:val="004709C1"/>
    <w:rsid w:val="00471350"/>
    <w:rsid w:val="00474155"/>
    <w:rsid w:val="004743A5"/>
    <w:rsid w:val="00474910"/>
    <w:rsid w:val="00474DDB"/>
    <w:rsid w:val="00475AF1"/>
    <w:rsid w:val="00475C56"/>
    <w:rsid w:val="0047649C"/>
    <w:rsid w:val="00476A0E"/>
    <w:rsid w:val="00477BF4"/>
    <w:rsid w:val="00477EA6"/>
    <w:rsid w:val="00480701"/>
    <w:rsid w:val="00480B4A"/>
    <w:rsid w:val="00480C5D"/>
    <w:rsid w:val="00480D42"/>
    <w:rsid w:val="0048179F"/>
    <w:rsid w:val="00482911"/>
    <w:rsid w:val="00482FCD"/>
    <w:rsid w:val="00483133"/>
    <w:rsid w:val="004849E2"/>
    <w:rsid w:val="00484DFA"/>
    <w:rsid w:val="00485DC7"/>
    <w:rsid w:val="00486B4E"/>
    <w:rsid w:val="0048779B"/>
    <w:rsid w:val="00487C44"/>
    <w:rsid w:val="00487FDB"/>
    <w:rsid w:val="00490812"/>
    <w:rsid w:val="00490B0A"/>
    <w:rsid w:val="00490D92"/>
    <w:rsid w:val="00490FCE"/>
    <w:rsid w:val="0049104B"/>
    <w:rsid w:val="00491C53"/>
    <w:rsid w:val="00491D82"/>
    <w:rsid w:val="0049384E"/>
    <w:rsid w:val="004939C0"/>
    <w:rsid w:val="00494750"/>
    <w:rsid w:val="004949E4"/>
    <w:rsid w:val="00494A1E"/>
    <w:rsid w:val="00494E43"/>
    <w:rsid w:val="00496A60"/>
    <w:rsid w:val="00496B1D"/>
    <w:rsid w:val="00496BA2"/>
    <w:rsid w:val="00496CD8"/>
    <w:rsid w:val="0049707D"/>
    <w:rsid w:val="0049795C"/>
    <w:rsid w:val="004A046F"/>
    <w:rsid w:val="004A1AAC"/>
    <w:rsid w:val="004A1D96"/>
    <w:rsid w:val="004A3246"/>
    <w:rsid w:val="004A4424"/>
    <w:rsid w:val="004A45D6"/>
    <w:rsid w:val="004A4E10"/>
    <w:rsid w:val="004A53C9"/>
    <w:rsid w:val="004A55BE"/>
    <w:rsid w:val="004A5E8F"/>
    <w:rsid w:val="004A652E"/>
    <w:rsid w:val="004A78CC"/>
    <w:rsid w:val="004A7B0A"/>
    <w:rsid w:val="004A7F22"/>
    <w:rsid w:val="004B0125"/>
    <w:rsid w:val="004B020A"/>
    <w:rsid w:val="004B05CF"/>
    <w:rsid w:val="004B0F16"/>
    <w:rsid w:val="004B1D9C"/>
    <w:rsid w:val="004B1F2C"/>
    <w:rsid w:val="004B2220"/>
    <w:rsid w:val="004B3AFC"/>
    <w:rsid w:val="004B4272"/>
    <w:rsid w:val="004B4290"/>
    <w:rsid w:val="004B4E26"/>
    <w:rsid w:val="004B55B4"/>
    <w:rsid w:val="004B6FEC"/>
    <w:rsid w:val="004B71BE"/>
    <w:rsid w:val="004B7842"/>
    <w:rsid w:val="004B79CB"/>
    <w:rsid w:val="004B7DFF"/>
    <w:rsid w:val="004C03BE"/>
    <w:rsid w:val="004C0A09"/>
    <w:rsid w:val="004C0A72"/>
    <w:rsid w:val="004C0F10"/>
    <w:rsid w:val="004C1190"/>
    <w:rsid w:val="004C1322"/>
    <w:rsid w:val="004C1B53"/>
    <w:rsid w:val="004C1BF8"/>
    <w:rsid w:val="004C2ADA"/>
    <w:rsid w:val="004C303E"/>
    <w:rsid w:val="004C32CC"/>
    <w:rsid w:val="004C3551"/>
    <w:rsid w:val="004C3809"/>
    <w:rsid w:val="004C449F"/>
    <w:rsid w:val="004C4A61"/>
    <w:rsid w:val="004C4E91"/>
    <w:rsid w:val="004C582F"/>
    <w:rsid w:val="004C5DFE"/>
    <w:rsid w:val="004C738D"/>
    <w:rsid w:val="004C765A"/>
    <w:rsid w:val="004C7997"/>
    <w:rsid w:val="004D07AB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2F4"/>
    <w:rsid w:val="004D36F2"/>
    <w:rsid w:val="004D38C1"/>
    <w:rsid w:val="004D45A4"/>
    <w:rsid w:val="004D4613"/>
    <w:rsid w:val="004D4AB1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525"/>
    <w:rsid w:val="004D7625"/>
    <w:rsid w:val="004D7767"/>
    <w:rsid w:val="004E08A4"/>
    <w:rsid w:val="004E0C06"/>
    <w:rsid w:val="004E0ED4"/>
    <w:rsid w:val="004E0F3D"/>
    <w:rsid w:val="004E1368"/>
    <w:rsid w:val="004E2AF2"/>
    <w:rsid w:val="004E2BEA"/>
    <w:rsid w:val="004E3197"/>
    <w:rsid w:val="004E3A1B"/>
    <w:rsid w:val="004E3AC5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F0119"/>
    <w:rsid w:val="004F03C1"/>
    <w:rsid w:val="004F1474"/>
    <w:rsid w:val="004F16C9"/>
    <w:rsid w:val="004F16EA"/>
    <w:rsid w:val="004F197A"/>
    <w:rsid w:val="004F2118"/>
    <w:rsid w:val="004F2D5B"/>
    <w:rsid w:val="004F2E48"/>
    <w:rsid w:val="004F34C7"/>
    <w:rsid w:val="004F38D7"/>
    <w:rsid w:val="004F43FD"/>
    <w:rsid w:val="004F46DD"/>
    <w:rsid w:val="004F4D7E"/>
    <w:rsid w:val="004F4E02"/>
    <w:rsid w:val="004F4FA3"/>
    <w:rsid w:val="004F63E8"/>
    <w:rsid w:val="004F651C"/>
    <w:rsid w:val="004F6709"/>
    <w:rsid w:val="004F6865"/>
    <w:rsid w:val="004F68F0"/>
    <w:rsid w:val="004F6929"/>
    <w:rsid w:val="004F739B"/>
    <w:rsid w:val="004F7D8C"/>
    <w:rsid w:val="0050052E"/>
    <w:rsid w:val="0050056C"/>
    <w:rsid w:val="00500C91"/>
    <w:rsid w:val="00501352"/>
    <w:rsid w:val="005018EF"/>
    <w:rsid w:val="00501ADC"/>
    <w:rsid w:val="00501B83"/>
    <w:rsid w:val="00502251"/>
    <w:rsid w:val="005029B8"/>
    <w:rsid w:val="00503317"/>
    <w:rsid w:val="00503D46"/>
    <w:rsid w:val="0050527B"/>
    <w:rsid w:val="00505828"/>
    <w:rsid w:val="00505E20"/>
    <w:rsid w:val="005061DE"/>
    <w:rsid w:val="00506279"/>
    <w:rsid w:val="00507A3B"/>
    <w:rsid w:val="005105FA"/>
    <w:rsid w:val="00510D5D"/>
    <w:rsid w:val="00510E50"/>
    <w:rsid w:val="00511ED5"/>
    <w:rsid w:val="005125A8"/>
    <w:rsid w:val="005125F2"/>
    <w:rsid w:val="00512908"/>
    <w:rsid w:val="005134A4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37D"/>
    <w:rsid w:val="00523989"/>
    <w:rsid w:val="0052405D"/>
    <w:rsid w:val="0052477D"/>
    <w:rsid w:val="00524F6A"/>
    <w:rsid w:val="005260C4"/>
    <w:rsid w:val="0052751E"/>
    <w:rsid w:val="005311C6"/>
    <w:rsid w:val="00531665"/>
    <w:rsid w:val="005321A4"/>
    <w:rsid w:val="00533C8B"/>
    <w:rsid w:val="00534BDA"/>
    <w:rsid w:val="005355C4"/>
    <w:rsid w:val="005355E9"/>
    <w:rsid w:val="00535E34"/>
    <w:rsid w:val="005364A3"/>
    <w:rsid w:val="005372AD"/>
    <w:rsid w:val="005373C2"/>
    <w:rsid w:val="00537A0B"/>
    <w:rsid w:val="0054073B"/>
    <w:rsid w:val="00540A35"/>
    <w:rsid w:val="00540A8B"/>
    <w:rsid w:val="00540EF7"/>
    <w:rsid w:val="0054121F"/>
    <w:rsid w:val="00541890"/>
    <w:rsid w:val="00541D09"/>
    <w:rsid w:val="00542710"/>
    <w:rsid w:val="005429C1"/>
    <w:rsid w:val="005437A4"/>
    <w:rsid w:val="00544643"/>
    <w:rsid w:val="00546D9C"/>
    <w:rsid w:val="00546DB3"/>
    <w:rsid w:val="00547DD9"/>
    <w:rsid w:val="00547F95"/>
    <w:rsid w:val="00550893"/>
    <w:rsid w:val="00550A6E"/>
    <w:rsid w:val="00550F61"/>
    <w:rsid w:val="00551616"/>
    <w:rsid w:val="0055166E"/>
    <w:rsid w:val="00551DF0"/>
    <w:rsid w:val="00552175"/>
    <w:rsid w:val="00552F06"/>
    <w:rsid w:val="005531E3"/>
    <w:rsid w:val="00553733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DC0"/>
    <w:rsid w:val="00560E43"/>
    <w:rsid w:val="00560EEC"/>
    <w:rsid w:val="00561FED"/>
    <w:rsid w:val="0056256F"/>
    <w:rsid w:val="00562758"/>
    <w:rsid w:val="00562CAF"/>
    <w:rsid w:val="0056369E"/>
    <w:rsid w:val="00563DA0"/>
    <w:rsid w:val="005643A8"/>
    <w:rsid w:val="00564A75"/>
    <w:rsid w:val="00564BF5"/>
    <w:rsid w:val="00564C69"/>
    <w:rsid w:val="00564D2E"/>
    <w:rsid w:val="0056653C"/>
    <w:rsid w:val="005667B5"/>
    <w:rsid w:val="005667B8"/>
    <w:rsid w:val="005678D1"/>
    <w:rsid w:val="00570093"/>
    <w:rsid w:val="00570866"/>
    <w:rsid w:val="00570956"/>
    <w:rsid w:val="00571447"/>
    <w:rsid w:val="00571D98"/>
    <w:rsid w:val="00573131"/>
    <w:rsid w:val="00573650"/>
    <w:rsid w:val="00574B0A"/>
    <w:rsid w:val="00574B42"/>
    <w:rsid w:val="005751D8"/>
    <w:rsid w:val="00575534"/>
    <w:rsid w:val="0057607F"/>
    <w:rsid w:val="00577184"/>
    <w:rsid w:val="00580917"/>
    <w:rsid w:val="00580B9B"/>
    <w:rsid w:val="005815FD"/>
    <w:rsid w:val="00581ED8"/>
    <w:rsid w:val="005820D9"/>
    <w:rsid w:val="0058248B"/>
    <w:rsid w:val="005824A7"/>
    <w:rsid w:val="005827D8"/>
    <w:rsid w:val="00583DD0"/>
    <w:rsid w:val="005840A2"/>
    <w:rsid w:val="00584749"/>
    <w:rsid w:val="00584A37"/>
    <w:rsid w:val="005851A7"/>
    <w:rsid w:val="005851FF"/>
    <w:rsid w:val="00585B42"/>
    <w:rsid w:val="00585D12"/>
    <w:rsid w:val="005862A4"/>
    <w:rsid w:val="00587358"/>
    <w:rsid w:val="0058769E"/>
    <w:rsid w:val="0059081E"/>
    <w:rsid w:val="00590A7D"/>
    <w:rsid w:val="0059125B"/>
    <w:rsid w:val="00591DD7"/>
    <w:rsid w:val="005924E0"/>
    <w:rsid w:val="0059258E"/>
    <w:rsid w:val="00592EE7"/>
    <w:rsid w:val="0059389C"/>
    <w:rsid w:val="00593B85"/>
    <w:rsid w:val="00594CEA"/>
    <w:rsid w:val="005953A0"/>
    <w:rsid w:val="0059666F"/>
    <w:rsid w:val="005966EE"/>
    <w:rsid w:val="00596974"/>
    <w:rsid w:val="005971DC"/>
    <w:rsid w:val="00597241"/>
    <w:rsid w:val="005976AE"/>
    <w:rsid w:val="005979B9"/>
    <w:rsid w:val="005A13E8"/>
    <w:rsid w:val="005A13EC"/>
    <w:rsid w:val="005A1659"/>
    <w:rsid w:val="005A2652"/>
    <w:rsid w:val="005A41DA"/>
    <w:rsid w:val="005A47D8"/>
    <w:rsid w:val="005A6401"/>
    <w:rsid w:val="005A64BD"/>
    <w:rsid w:val="005A6520"/>
    <w:rsid w:val="005A697E"/>
    <w:rsid w:val="005A7458"/>
    <w:rsid w:val="005A7549"/>
    <w:rsid w:val="005A774E"/>
    <w:rsid w:val="005B00ED"/>
    <w:rsid w:val="005B01DC"/>
    <w:rsid w:val="005B09AA"/>
    <w:rsid w:val="005B0C0F"/>
    <w:rsid w:val="005B1647"/>
    <w:rsid w:val="005B2240"/>
    <w:rsid w:val="005B27D2"/>
    <w:rsid w:val="005B3F6D"/>
    <w:rsid w:val="005B443A"/>
    <w:rsid w:val="005B46C8"/>
    <w:rsid w:val="005B46F2"/>
    <w:rsid w:val="005B5495"/>
    <w:rsid w:val="005B5D31"/>
    <w:rsid w:val="005B623A"/>
    <w:rsid w:val="005B6CB0"/>
    <w:rsid w:val="005B7260"/>
    <w:rsid w:val="005B7BC1"/>
    <w:rsid w:val="005B7EAF"/>
    <w:rsid w:val="005C0904"/>
    <w:rsid w:val="005C09EE"/>
    <w:rsid w:val="005C0CF0"/>
    <w:rsid w:val="005C0D58"/>
    <w:rsid w:val="005C207B"/>
    <w:rsid w:val="005C45FF"/>
    <w:rsid w:val="005C505B"/>
    <w:rsid w:val="005C5E8B"/>
    <w:rsid w:val="005C6243"/>
    <w:rsid w:val="005C68A5"/>
    <w:rsid w:val="005C6E5E"/>
    <w:rsid w:val="005C7B61"/>
    <w:rsid w:val="005C7C50"/>
    <w:rsid w:val="005D02ED"/>
    <w:rsid w:val="005D0836"/>
    <w:rsid w:val="005D0890"/>
    <w:rsid w:val="005D2799"/>
    <w:rsid w:val="005D27C2"/>
    <w:rsid w:val="005D2BDA"/>
    <w:rsid w:val="005D32D9"/>
    <w:rsid w:val="005D339C"/>
    <w:rsid w:val="005D3B9D"/>
    <w:rsid w:val="005D482F"/>
    <w:rsid w:val="005D4F33"/>
    <w:rsid w:val="005D5909"/>
    <w:rsid w:val="005D652E"/>
    <w:rsid w:val="005D65F6"/>
    <w:rsid w:val="005E0857"/>
    <w:rsid w:val="005E0BEC"/>
    <w:rsid w:val="005E1250"/>
    <w:rsid w:val="005E197A"/>
    <w:rsid w:val="005E2404"/>
    <w:rsid w:val="005E2CEC"/>
    <w:rsid w:val="005E3E4E"/>
    <w:rsid w:val="005E510D"/>
    <w:rsid w:val="005E5753"/>
    <w:rsid w:val="005E5C35"/>
    <w:rsid w:val="005E6052"/>
    <w:rsid w:val="005E6306"/>
    <w:rsid w:val="005E6BDF"/>
    <w:rsid w:val="005E75B4"/>
    <w:rsid w:val="005E77AD"/>
    <w:rsid w:val="005F0AC2"/>
    <w:rsid w:val="005F14CE"/>
    <w:rsid w:val="005F1503"/>
    <w:rsid w:val="005F2409"/>
    <w:rsid w:val="005F28FC"/>
    <w:rsid w:val="005F2AEA"/>
    <w:rsid w:val="005F2E32"/>
    <w:rsid w:val="005F36A9"/>
    <w:rsid w:val="005F4138"/>
    <w:rsid w:val="005F48AD"/>
    <w:rsid w:val="005F4EB2"/>
    <w:rsid w:val="005F50D9"/>
    <w:rsid w:val="005F561F"/>
    <w:rsid w:val="005F5AF7"/>
    <w:rsid w:val="005F6916"/>
    <w:rsid w:val="005F6E8F"/>
    <w:rsid w:val="0060047D"/>
    <w:rsid w:val="00600CDA"/>
    <w:rsid w:val="0060170F"/>
    <w:rsid w:val="006023AB"/>
    <w:rsid w:val="0060241F"/>
    <w:rsid w:val="00602F94"/>
    <w:rsid w:val="006040CE"/>
    <w:rsid w:val="006040FB"/>
    <w:rsid w:val="0060432B"/>
    <w:rsid w:val="00604CEF"/>
    <w:rsid w:val="00605453"/>
    <w:rsid w:val="00605A58"/>
    <w:rsid w:val="00606190"/>
    <w:rsid w:val="0060619C"/>
    <w:rsid w:val="0060686E"/>
    <w:rsid w:val="00607C52"/>
    <w:rsid w:val="00607DB0"/>
    <w:rsid w:val="0061035A"/>
    <w:rsid w:val="00610CA6"/>
    <w:rsid w:val="006110E0"/>
    <w:rsid w:val="0061115C"/>
    <w:rsid w:val="00611B50"/>
    <w:rsid w:val="00611B70"/>
    <w:rsid w:val="00611CEE"/>
    <w:rsid w:val="00611D37"/>
    <w:rsid w:val="006120CD"/>
    <w:rsid w:val="00614E23"/>
    <w:rsid w:val="00615275"/>
    <w:rsid w:val="006154A5"/>
    <w:rsid w:val="006160BB"/>
    <w:rsid w:val="00616986"/>
    <w:rsid w:val="0061752C"/>
    <w:rsid w:val="0061792D"/>
    <w:rsid w:val="00617B7B"/>
    <w:rsid w:val="00620048"/>
    <w:rsid w:val="00620B45"/>
    <w:rsid w:val="00621A09"/>
    <w:rsid w:val="00621DE6"/>
    <w:rsid w:val="00621E43"/>
    <w:rsid w:val="0062589E"/>
    <w:rsid w:val="00625C19"/>
    <w:rsid w:val="0062780D"/>
    <w:rsid w:val="00627C12"/>
    <w:rsid w:val="00630BB8"/>
    <w:rsid w:val="00630DC6"/>
    <w:rsid w:val="0063147B"/>
    <w:rsid w:val="0063158D"/>
    <w:rsid w:val="00631849"/>
    <w:rsid w:val="00632612"/>
    <w:rsid w:val="00633FC2"/>
    <w:rsid w:val="00634043"/>
    <w:rsid w:val="00635D8A"/>
    <w:rsid w:val="00635EAA"/>
    <w:rsid w:val="00636BCA"/>
    <w:rsid w:val="006372DC"/>
    <w:rsid w:val="006401AB"/>
    <w:rsid w:val="006406FD"/>
    <w:rsid w:val="00640F16"/>
    <w:rsid w:val="00641AE0"/>
    <w:rsid w:val="006426CF"/>
    <w:rsid w:val="00642E76"/>
    <w:rsid w:val="00644987"/>
    <w:rsid w:val="00645C7F"/>
    <w:rsid w:val="00646017"/>
    <w:rsid w:val="00646152"/>
    <w:rsid w:val="006467C2"/>
    <w:rsid w:val="00646E49"/>
    <w:rsid w:val="00647599"/>
    <w:rsid w:val="00647610"/>
    <w:rsid w:val="0065026C"/>
    <w:rsid w:val="006504DC"/>
    <w:rsid w:val="00650500"/>
    <w:rsid w:val="00650CCC"/>
    <w:rsid w:val="0065129D"/>
    <w:rsid w:val="00651BE4"/>
    <w:rsid w:val="00651E6B"/>
    <w:rsid w:val="00652488"/>
    <w:rsid w:val="006526D8"/>
    <w:rsid w:val="006528F6"/>
    <w:rsid w:val="00653186"/>
    <w:rsid w:val="006541E6"/>
    <w:rsid w:val="006542C7"/>
    <w:rsid w:val="00655958"/>
    <w:rsid w:val="00655C5A"/>
    <w:rsid w:val="00655CF0"/>
    <w:rsid w:val="00656963"/>
    <w:rsid w:val="006571AA"/>
    <w:rsid w:val="00657BE8"/>
    <w:rsid w:val="006601F0"/>
    <w:rsid w:val="00660750"/>
    <w:rsid w:val="00660E60"/>
    <w:rsid w:val="00660F49"/>
    <w:rsid w:val="006610A1"/>
    <w:rsid w:val="00661F86"/>
    <w:rsid w:val="00662A02"/>
    <w:rsid w:val="00663631"/>
    <w:rsid w:val="00664145"/>
    <w:rsid w:val="006647F4"/>
    <w:rsid w:val="00664C59"/>
    <w:rsid w:val="00664CF9"/>
    <w:rsid w:val="006655A7"/>
    <w:rsid w:val="006657D7"/>
    <w:rsid w:val="0066581E"/>
    <w:rsid w:val="00666332"/>
    <w:rsid w:val="00666370"/>
    <w:rsid w:val="00666BAF"/>
    <w:rsid w:val="006671D9"/>
    <w:rsid w:val="00667BC7"/>
    <w:rsid w:val="006701EE"/>
    <w:rsid w:val="0067038D"/>
    <w:rsid w:val="0067052B"/>
    <w:rsid w:val="00670771"/>
    <w:rsid w:val="0067084C"/>
    <w:rsid w:val="00670866"/>
    <w:rsid w:val="00670B0C"/>
    <w:rsid w:val="00671464"/>
    <w:rsid w:val="00671E31"/>
    <w:rsid w:val="006730F5"/>
    <w:rsid w:val="00673504"/>
    <w:rsid w:val="00674D31"/>
    <w:rsid w:val="00674DA8"/>
    <w:rsid w:val="00674FAD"/>
    <w:rsid w:val="00675162"/>
    <w:rsid w:val="00675909"/>
    <w:rsid w:val="0067594F"/>
    <w:rsid w:val="00675A4E"/>
    <w:rsid w:val="006766CF"/>
    <w:rsid w:val="00677744"/>
    <w:rsid w:val="006779A7"/>
    <w:rsid w:val="00677BE6"/>
    <w:rsid w:val="00680D3F"/>
    <w:rsid w:val="00681577"/>
    <w:rsid w:val="00681809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E0"/>
    <w:rsid w:val="006862AD"/>
    <w:rsid w:val="00686888"/>
    <w:rsid w:val="006870BD"/>
    <w:rsid w:val="0068717F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6C72"/>
    <w:rsid w:val="006A0637"/>
    <w:rsid w:val="006A07D9"/>
    <w:rsid w:val="006A0E74"/>
    <w:rsid w:val="006A1449"/>
    <w:rsid w:val="006A1761"/>
    <w:rsid w:val="006A1E92"/>
    <w:rsid w:val="006A1ECF"/>
    <w:rsid w:val="006A21D0"/>
    <w:rsid w:val="006A2FF9"/>
    <w:rsid w:val="006A35A9"/>
    <w:rsid w:val="006A3DBD"/>
    <w:rsid w:val="006A4B50"/>
    <w:rsid w:val="006A4B70"/>
    <w:rsid w:val="006A5E0E"/>
    <w:rsid w:val="006A5F99"/>
    <w:rsid w:val="006A5FCA"/>
    <w:rsid w:val="006A5FCD"/>
    <w:rsid w:val="006A67C9"/>
    <w:rsid w:val="006A6892"/>
    <w:rsid w:val="006A68F8"/>
    <w:rsid w:val="006A6F86"/>
    <w:rsid w:val="006A7519"/>
    <w:rsid w:val="006A75FF"/>
    <w:rsid w:val="006A78DC"/>
    <w:rsid w:val="006A7C85"/>
    <w:rsid w:val="006B074E"/>
    <w:rsid w:val="006B1F98"/>
    <w:rsid w:val="006B22F8"/>
    <w:rsid w:val="006B2984"/>
    <w:rsid w:val="006B3832"/>
    <w:rsid w:val="006B397A"/>
    <w:rsid w:val="006B3A81"/>
    <w:rsid w:val="006B3FED"/>
    <w:rsid w:val="006B4542"/>
    <w:rsid w:val="006B50B4"/>
    <w:rsid w:val="006B5438"/>
    <w:rsid w:val="006B672E"/>
    <w:rsid w:val="006B6DDD"/>
    <w:rsid w:val="006B7517"/>
    <w:rsid w:val="006B7813"/>
    <w:rsid w:val="006B7ABD"/>
    <w:rsid w:val="006C0C02"/>
    <w:rsid w:val="006C0F5D"/>
    <w:rsid w:val="006C1724"/>
    <w:rsid w:val="006C20DE"/>
    <w:rsid w:val="006C2A42"/>
    <w:rsid w:val="006C2FFA"/>
    <w:rsid w:val="006C30FC"/>
    <w:rsid w:val="006C3253"/>
    <w:rsid w:val="006C32DF"/>
    <w:rsid w:val="006C38F0"/>
    <w:rsid w:val="006C3B87"/>
    <w:rsid w:val="006C405E"/>
    <w:rsid w:val="006C4937"/>
    <w:rsid w:val="006C49D3"/>
    <w:rsid w:val="006C4CEE"/>
    <w:rsid w:val="006C4EF1"/>
    <w:rsid w:val="006C521D"/>
    <w:rsid w:val="006C59B9"/>
    <w:rsid w:val="006D089C"/>
    <w:rsid w:val="006D0D13"/>
    <w:rsid w:val="006D1577"/>
    <w:rsid w:val="006D1640"/>
    <w:rsid w:val="006D23B4"/>
    <w:rsid w:val="006D283A"/>
    <w:rsid w:val="006D2DBB"/>
    <w:rsid w:val="006D46DF"/>
    <w:rsid w:val="006D5404"/>
    <w:rsid w:val="006D5639"/>
    <w:rsid w:val="006D6712"/>
    <w:rsid w:val="006D69EF"/>
    <w:rsid w:val="006D69F3"/>
    <w:rsid w:val="006E0AC8"/>
    <w:rsid w:val="006E1959"/>
    <w:rsid w:val="006E37DA"/>
    <w:rsid w:val="006E488B"/>
    <w:rsid w:val="006E58D5"/>
    <w:rsid w:val="006E5F5F"/>
    <w:rsid w:val="006E6C79"/>
    <w:rsid w:val="006E7CA8"/>
    <w:rsid w:val="006F067C"/>
    <w:rsid w:val="006F07F0"/>
    <w:rsid w:val="006F0E89"/>
    <w:rsid w:val="006F16E0"/>
    <w:rsid w:val="006F2F6D"/>
    <w:rsid w:val="006F3076"/>
    <w:rsid w:val="006F35B1"/>
    <w:rsid w:val="006F5648"/>
    <w:rsid w:val="006F64EE"/>
    <w:rsid w:val="006F7116"/>
    <w:rsid w:val="006F7E78"/>
    <w:rsid w:val="00700B56"/>
    <w:rsid w:val="0070210E"/>
    <w:rsid w:val="00702392"/>
    <w:rsid w:val="0070266E"/>
    <w:rsid w:val="00702C64"/>
    <w:rsid w:val="007036AC"/>
    <w:rsid w:val="00703A65"/>
    <w:rsid w:val="007042C6"/>
    <w:rsid w:val="007042EE"/>
    <w:rsid w:val="00704802"/>
    <w:rsid w:val="00705375"/>
    <w:rsid w:val="00705BF6"/>
    <w:rsid w:val="007060B8"/>
    <w:rsid w:val="00706842"/>
    <w:rsid w:val="00707700"/>
    <w:rsid w:val="00707E6D"/>
    <w:rsid w:val="00707FF3"/>
    <w:rsid w:val="00711380"/>
    <w:rsid w:val="007115B1"/>
    <w:rsid w:val="00711733"/>
    <w:rsid w:val="00711CC2"/>
    <w:rsid w:val="0071298B"/>
    <w:rsid w:val="00712A84"/>
    <w:rsid w:val="00713651"/>
    <w:rsid w:val="00713B0F"/>
    <w:rsid w:val="00713CBA"/>
    <w:rsid w:val="0071494D"/>
    <w:rsid w:val="007152CE"/>
    <w:rsid w:val="0071588C"/>
    <w:rsid w:val="00715F22"/>
    <w:rsid w:val="00715FF7"/>
    <w:rsid w:val="00720029"/>
    <w:rsid w:val="00720AA7"/>
    <w:rsid w:val="0072112B"/>
    <w:rsid w:val="00721B29"/>
    <w:rsid w:val="00721C65"/>
    <w:rsid w:val="00721F8F"/>
    <w:rsid w:val="0072214C"/>
    <w:rsid w:val="00722329"/>
    <w:rsid w:val="007223DF"/>
    <w:rsid w:val="00723337"/>
    <w:rsid w:val="00723B0D"/>
    <w:rsid w:val="00723C9A"/>
    <w:rsid w:val="00723F10"/>
    <w:rsid w:val="00723FB6"/>
    <w:rsid w:val="00724375"/>
    <w:rsid w:val="00724DD9"/>
    <w:rsid w:val="00726556"/>
    <w:rsid w:val="00726579"/>
    <w:rsid w:val="00726FAC"/>
    <w:rsid w:val="00727C0D"/>
    <w:rsid w:val="00731D58"/>
    <w:rsid w:val="007332E6"/>
    <w:rsid w:val="00733CE6"/>
    <w:rsid w:val="00734C15"/>
    <w:rsid w:val="007356D9"/>
    <w:rsid w:val="00735723"/>
    <w:rsid w:val="007362DA"/>
    <w:rsid w:val="00736B5B"/>
    <w:rsid w:val="00737A37"/>
    <w:rsid w:val="00740605"/>
    <w:rsid w:val="00740AC2"/>
    <w:rsid w:val="00741AE5"/>
    <w:rsid w:val="00742140"/>
    <w:rsid w:val="0074319E"/>
    <w:rsid w:val="0074356A"/>
    <w:rsid w:val="007437C1"/>
    <w:rsid w:val="007437EB"/>
    <w:rsid w:val="00743F73"/>
    <w:rsid w:val="00745972"/>
    <w:rsid w:val="00745D88"/>
    <w:rsid w:val="00746009"/>
    <w:rsid w:val="00746035"/>
    <w:rsid w:val="00746E3C"/>
    <w:rsid w:val="00746F88"/>
    <w:rsid w:val="007472CD"/>
    <w:rsid w:val="0075058A"/>
    <w:rsid w:val="00750D83"/>
    <w:rsid w:val="00750F2A"/>
    <w:rsid w:val="00751C03"/>
    <w:rsid w:val="007520FF"/>
    <w:rsid w:val="00752E5E"/>
    <w:rsid w:val="00753030"/>
    <w:rsid w:val="007533F3"/>
    <w:rsid w:val="00754C1F"/>
    <w:rsid w:val="00755D98"/>
    <w:rsid w:val="00757377"/>
    <w:rsid w:val="00757AAE"/>
    <w:rsid w:val="00761C8B"/>
    <w:rsid w:val="00762014"/>
    <w:rsid w:val="007621F1"/>
    <w:rsid w:val="00762A89"/>
    <w:rsid w:val="00762F3B"/>
    <w:rsid w:val="0076331E"/>
    <w:rsid w:val="00763891"/>
    <w:rsid w:val="00763E5B"/>
    <w:rsid w:val="00764B17"/>
    <w:rsid w:val="00764B85"/>
    <w:rsid w:val="0076502C"/>
    <w:rsid w:val="00765411"/>
    <w:rsid w:val="00766106"/>
    <w:rsid w:val="00766C68"/>
    <w:rsid w:val="00767059"/>
    <w:rsid w:val="007675CA"/>
    <w:rsid w:val="00767B3D"/>
    <w:rsid w:val="0077024D"/>
    <w:rsid w:val="00771374"/>
    <w:rsid w:val="00771A87"/>
    <w:rsid w:val="007720CA"/>
    <w:rsid w:val="00772591"/>
    <w:rsid w:val="00772C5B"/>
    <w:rsid w:val="007734B4"/>
    <w:rsid w:val="007736EF"/>
    <w:rsid w:val="00774943"/>
    <w:rsid w:val="007757D0"/>
    <w:rsid w:val="00775D82"/>
    <w:rsid w:val="00776510"/>
    <w:rsid w:val="00776FCD"/>
    <w:rsid w:val="00777258"/>
    <w:rsid w:val="007801D4"/>
    <w:rsid w:val="00780D93"/>
    <w:rsid w:val="007816D6"/>
    <w:rsid w:val="00781BF2"/>
    <w:rsid w:val="007821C6"/>
    <w:rsid w:val="00782232"/>
    <w:rsid w:val="0078242D"/>
    <w:rsid w:val="007824EA"/>
    <w:rsid w:val="007826C7"/>
    <w:rsid w:val="00782A6E"/>
    <w:rsid w:val="007833B0"/>
    <w:rsid w:val="007840F3"/>
    <w:rsid w:val="007855C6"/>
    <w:rsid w:val="0078565A"/>
    <w:rsid w:val="0078605F"/>
    <w:rsid w:val="00786067"/>
    <w:rsid w:val="00787EB4"/>
    <w:rsid w:val="00787EBB"/>
    <w:rsid w:val="00790C44"/>
    <w:rsid w:val="0079137D"/>
    <w:rsid w:val="00791D24"/>
    <w:rsid w:val="0079274A"/>
    <w:rsid w:val="007927D1"/>
    <w:rsid w:val="0079281D"/>
    <w:rsid w:val="0079409E"/>
    <w:rsid w:val="00794DD0"/>
    <w:rsid w:val="00796A80"/>
    <w:rsid w:val="007978BB"/>
    <w:rsid w:val="007A0B99"/>
    <w:rsid w:val="007A15C8"/>
    <w:rsid w:val="007A22C9"/>
    <w:rsid w:val="007A24C0"/>
    <w:rsid w:val="007A26C8"/>
    <w:rsid w:val="007A2B9C"/>
    <w:rsid w:val="007A32ED"/>
    <w:rsid w:val="007A3412"/>
    <w:rsid w:val="007A4FFE"/>
    <w:rsid w:val="007A5136"/>
    <w:rsid w:val="007A5C3D"/>
    <w:rsid w:val="007A6D6E"/>
    <w:rsid w:val="007A6F59"/>
    <w:rsid w:val="007A7560"/>
    <w:rsid w:val="007A76CC"/>
    <w:rsid w:val="007A7F91"/>
    <w:rsid w:val="007B027B"/>
    <w:rsid w:val="007B0624"/>
    <w:rsid w:val="007B0A4A"/>
    <w:rsid w:val="007B0C6D"/>
    <w:rsid w:val="007B0CA3"/>
    <w:rsid w:val="007B114E"/>
    <w:rsid w:val="007B132E"/>
    <w:rsid w:val="007B1458"/>
    <w:rsid w:val="007B14ED"/>
    <w:rsid w:val="007B1F69"/>
    <w:rsid w:val="007B2183"/>
    <w:rsid w:val="007B292A"/>
    <w:rsid w:val="007B3C16"/>
    <w:rsid w:val="007B47DE"/>
    <w:rsid w:val="007B502A"/>
    <w:rsid w:val="007B5225"/>
    <w:rsid w:val="007B57BE"/>
    <w:rsid w:val="007B5C5F"/>
    <w:rsid w:val="007B5DCB"/>
    <w:rsid w:val="007B6100"/>
    <w:rsid w:val="007B62DF"/>
    <w:rsid w:val="007B6D48"/>
    <w:rsid w:val="007B73BF"/>
    <w:rsid w:val="007B767B"/>
    <w:rsid w:val="007B7758"/>
    <w:rsid w:val="007B785B"/>
    <w:rsid w:val="007B7CBE"/>
    <w:rsid w:val="007C141C"/>
    <w:rsid w:val="007C176F"/>
    <w:rsid w:val="007C1A0F"/>
    <w:rsid w:val="007C1D02"/>
    <w:rsid w:val="007C26D7"/>
    <w:rsid w:val="007C27BB"/>
    <w:rsid w:val="007C2A05"/>
    <w:rsid w:val="007C31C1"/>
    <w:rsid w:val="007C3652"/>
    <w:rsid w:val="007C3943"/>
    <w:rsid w:val="007C415A"/>
    <w:rsid w:val="007C5103"/>
    <w:rsid w:val="007C60C2"/>
    <w:rsid w:val="007C648F"/>
    <w:rsid w:val="007C688F"/>
    <w:rsid w:val="007C6BC2"/>
    <w:rsid w:val="007C6F00"/>
    <w:rsid w:val="007C751A"/>
    <w:rsid w:val="007D015F"/>
    <w:rsid w:val="007D0A07"/>
    <w:rsid w:val="007D1278"/>
    <w:rsid w:val="007D1A92"/>
    <w:rsid w:val="007D1C73"/>
    <w:rsid w:val="007D1CDE"/>
    <w:rsid w:val="007D1FA7"/>
    <w:rsid w:val="007D2035"/>
    <w:rsid w:val="007D207F"/>
    <w:rsid w:val="007D270E"/>
    <w:rsid w:val="007D3092"/>
    <w:rsid w:val="007D31EB"/>
    <w:rsid w:val="007D3570"/>
    <w:rsid w:val="007D3B0C"/>
    <w:rsid w:val="007D4F3A"/>
    <w:rsid w:val="007D585D"/>
    <w:rsid w:val="007D6181"/>
    <w:rsid w:val="007D675A"/>
    <w:rsid w:val="007D70EA"/>
    <w:rsid w:val="007D75B2"/>
    <w:rsid w:val="007D75B7"/>
    <w:rsid w:val="007D7CBC"/>
    <w:rsid w:val="007D7DB5"/>
    <w:rsid w:val="007E0167"/>
    <w:rsid w:val="007E184E"/>
    <w:rsid w:val="007E1AC5"/>
    <w:rsid w:val="007E1D9A"/>
    <w:rsid w:val="007E221F"/>
    <w:rsid w:val="007E2CC4"/>
    <w:rsid w:val="007E31C5"/>
    <w:rsid w:val="007E3C18"/>
    <w:rsid w:val="007E49C3"/>
    <w:rsid w:val="007E4D32"/>
    <w:rsid w:val="007E5491"/>
    <w:rsid w:val="007E609E"/>
    <w:rsid w:val="007E7476"/>
    <w:rsid w:val="007E77D0"/>
    <w:rsid w:val="007E7CFB"/>
    <w:rsid w:val="007E7E42"/>
    <w:rsid w:val="007E7FB6"/>
    <w:rsid w:val="007F0354"/>
    <w:rsid w:val="007F061F"/>
    <w:rsid w:val="007F0AB9"/>
    <w:rsid w:val="007F135D"/>
    <w:rsid w:val="007F1D76"/>
    <w:rsid w:val="007F263F"/>
    <w:rsid w:val="007F36AE"/>
    <w:rsid w:val="007F39D9"/>
    <w:rsid w:val="007F4796"/>
    <w:rsid w:val="007F4988"/>
    <w:rsid w:val="007F7248"/>
    <w:rsid w:val="007F75D0"/>
    <w:rsid w:val="007F77BB"/>
    <w:rsid w:val="007F7BCA"/>
    <w:rsid w:val="00800560"/>
    <w:rsid w:val="00800FC8"/>
    <w:rsid w:val="008013BF"/>
    <w:rsid w:val="00801D9C"/>
    <w:rsid w:val="0080296C"/>
    <w:rsid w:val="00802A6F"/>
    <w:rsid w:val="00802C77"/>
    <w:rsid w:val="00802D80"/>
    <w:rsid w:val="00802E7B"/>
    <w:rsid w:val="00804A01"/>
    <w:rsid w:val="00804A5B"/>
    <w:rsid w:val="00804BE3"/>
    <w:rsid w:val="00805338"/>
    <w:rsid w:val="008057C6"/>
    <w:rsid w:val="00805903"/>
    <w:rsid w:val="00805BEB"/>
    <w:rsid w:val="0080631E"/>
    <w:rsid w:val="008067B9"/>
    <w:rsid w:val="00806A74"/>
    <w:rsid w:val="00807F0D"/>
    <w:rsid w:val="008100DD"/>
    <w:rsid w:val="00810B89"/>
    <w:rsid w:val="00811742"/>
    <w:rsid w:val="00812361"/>
    <w:rsid w:val="00812C07"/>
    <w:rsid w:val="008137D2"/>
    <w:rsid w:val="00813EAE"/>
    <w:rsid w:val="008141A3"/>
    <w:rsid w:val="008144A0"/>
    <w:rsid w:val="0081471C"/>
    <w:rsid w:val="00814E2F"/>
    <w:rsid w:val="00815736"/>
    <w:rsid w:val="008167DA"/>
    <w:rsid w:val="00816AFD"/>
    <w:rsid w:val="0081717D"/>
    <w:rsid w:val="0081719B"/>
    <w:rsid w:val="00817705"/>
    <w:rsid w:val="00820347"/>
    <w:rsid w:val="00820848"/>
    <w:rsid w:val="008217E3"/>
    <w:rsid w:val="008219E5"/>
    <w:rsid w:val="00821D6E"/>
    <w:rsid w:val="00822352"/>
    <w:rsid w:val="008226E0"/>
    <w:rsid w:val="00823471"/>
    <w:rsid w:val="008234F0"/>
    <w:rsid w:val="0082409C"/>
    <w:rsid w:val="008252B4"/>
    <w:rsid w:val="00825559"/>
    <w:rsid w:val="008259DB"/>
    <w:rsid w:val="00827C78"/>
    <w:rsid w:val="00827EA2"/>
    <w:rsid w:val="00830171"/>
    <w:rsid w:val="008308C9"/>
    <w:rsid w:val="00831174"/>
    <w:rsid w:val="00831813"/>
    <w:rsid w:val="00831C68"/>
    <w:rsid w:val="008320F6"/>
    <w:rsid w:val="00832813"/>
    <w:rsid w:val="00832916"/>
    <w:rsid w:val="0083297D"/>
    <w:rsid w:val="00832FFE"/>
    <w:rsid w:val="0083312A"/>
    <w:rsid w:val="0083319B"/>
    <w:rsid w:val="0083329E"/>
    <w:rsid w:val="00833464"/>
    <w:rsid w:val="008334BD"/>
    <w:rsid w:val="00834067"/>
    <w:rsid w:val="008341F8"/>
    <w:rsid w:val="00834943"/>
    <w:rsid w:val="008350F7"/>
    <w:rsid w:val="0083568A"/>
    <w:rsid w:val="0083654B"/>
    <w:rsid w:val="008378D5"/>
    <w:rsid w:val="00837EA7"/>
    <w:rsid w:val="0084012C"/>
    <w:rsid w:val="0084096D"/>
    <w:rsid w:val="00841068"/>
    <w:rsid w:val="0084137B"/>
    <w:rsid w:val="008416FB"/>
    <w:rsid w:val="008417F9"/>
    <w:rsid w:val="00842B99"/>
    <w:rsid w:val="00842C24"/>
    <w:rsid w:val="00843558"/>
    <w:rsid w:val="00843771"/>
    <w:rsid w:val="00846703"/>
    <w:rsid w:val="00846FAB"/>
    <w:rsid w:val="00847026"/>
    <w:rsid w:val="008470AA"/>
    <w:rsid w:val="00847479"/>
    <w:rsid w:val="00847651"/>
    <w:rsid w:val="00847D01"/>
    <w:rsid w:val="00847E2C"/>
    <w:rsid w:val="00847E7C"/>
    <w:rsid w:val="008502D2"/>
    <w:rsid w:val="008503B6"/>
    <w:rsid w:val="0085051A"/>
    <w:rsid w:val="008509BA"/>
    <w:rsid w:val="00851330"/>
    <w:rsid w:val="00851B97"/>
    <w:rsid w:val="00852CF7"/>
    <w:rsid w:val="00854144"/>
    <w:rsid w:val="0085507A"/>
    <w:rsid w:val="0085566D"/>
    <w:rsid w:val="00855E5A"/>
    <w:rsid w:val="00855F9C"/>
    <w:rsid w:val="0085643D"/>
    <w:rsid w:val="00856776"/>
    <w:rsid w:val="00856F13"/>
    <w:rsid w:val="00857E73"/>
    <w:rsid w:val="00857F7B"/>
    <w:rsid w:val="00860117"/>
    <w:rsid w:val="00860657"/>
    <w:rsid w:val="008606AB"/>
    <w:rsid w:val="008607E2"/>
    <w:rsid w:val="008608A1"/>
    <w:rsid w:val="00860E15"/>
    <w:rsid w:val="00861D1D"/>
    <w:rsid w:val="00861E4C"/>
    <w:rsid w:val="00861F83"/>
    <w:rsid w:val="008625CF"/>
    <w:rsid w:val="0086463C"/>
    <w:rsid w:val="00865CBC"/>
    <w:rsid w:val="008669FE"/>
    <w:rsid w:val="00866AB9"/>
    <w:rsid w:val="00866B35"/>
    <w:rsid w:val="00866D53"/>
    <w:rsid w:val="008676B0"/>
    <w:rsid w:val="008706DB"/>
    <w:rsid w:val="00870FFB"/>
    <w:rsid w:val="0087138B"/>
    <w:rsid w:val="0087139A"/>
    <w:rsid w:val="008721BC"/>
    <w:rsid w:val="00873ED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804C3"/>
    <w:rsid w:val="00880D59"/>
    <w:rsid w:val="0088122B"/>
    <w:rsid w:val="0088190A"/>
    <w:rsid w:val="008819C6"/>
    <w:rsid w:val="00881B63"/>
    <w:rsid w:val="00882A01"/>
    <w:rsid w:val="00882ABE"/>
    <w:rsid w:val="00884128"/>
    <w:rsid w:val="00884D5B"/>
    <w:rsid w:val="0088530E"/>
    <w:rsid w:val="0088569F"/>
    <w:rsid w:val="00886D54"/>
    <w:rsid w:val="00887355"/>
    <w:rsid w:val="008875B8"/>
    <w:rsid w:val="008876F0"/>
    <w:rsid w:val="00887F98"/>
    <w:rsid w:val="0089240E"/>
    <w:rsid w:val="00893305"/>
    <w:rsid w:val="008937B9"/>
    <w:rsid w:val="0089426E"/>
    <w:rsid w:val="00896F08"/>
    <w:rsid w:val="00897026"/>
    <w:rsid w:val="008A070D"/>
    <w:rsid w:val="008A0820"/>
    <w:rsid w:val="008A0B42"/>
    <w:rsid w:val="008A0D82"/>
    <w:rsid w:val="008A1FA5"/>
    <w:rsid w:val="008A25C4"/>
    <w:rsid w:val="008A27A8"/>
    <w:rsid w:val="008A2C99"/>
    <w:rsid w:val="008A309A"/>
    <w:rsid w:val="008A3395"/>
    <w:rsid w:val="008A3786"/>
    <w:rsid w:val="008A47A0"/>
    <w:rsid w:val="008A4AAF"/>
    <w:rsid w:val="008A4CE0"/>
    <w:rsid w:val="008A56B6"/>
    <w:rsid w:val="008A5AC7"/>
    <w:rsid w:val="008A633E"/>
    <w:rsid w:val="008A6A77"/>
    <w:rsid w:val="008A6AB0"/>
    <w:rsid w:val="008A6B22"/>
    <w:rsid w:val="008A6B8D"/>
    <w:rsid w:val="008A72C6"/>
    <w:rsid w:val="008A75AD"/>
    <w:rsid w:val="008A766C"/>
    <w:rsid w:val="008A7884"/>
    <w:rsid w:val="008A7CA7"/>
    <w:rsid w:val="008A7D2D"/>
    <w:rsid w:val="008B143D"/>
    <w:rsid w:val="008B15B3"/>
    <w:rsid w:val="008B1643"/>
    <w:rsid w:val="008B1674"/>
    <w:rsid w:val="008B1ABD"/>
    <w:rsid w:val="008B1ACF"/>
    <w:rsid w:val="008B2692"/>
    <w:rsid w:val="008B26F3"/>
    <w:rsid w:val="008B28D1"/>
    <w:rsid w:val="008B2B53"/>
    <w:rsid w:val="008B307C"/>
    <w:rsid w:val="008B3795"/>
    <w:rsid w:val="008B3AAF"/>
    <w:rsid w:val="008B3ADC"/>
    <w:rsid w:val="008B3C98"/>
    <w:rsid w:val="008B5F27"/>
    <w:rsid w:val="008B68E4"/>
    <w:rsid w:val="008B6916"/>
    <w:rsid w:val="008B6BA2"/>
    <w:rsid w:val="008B75DB"/>
    <w:rsid w:val="008B7CD4"/>
    <w:rsid w:val="008B7D24"/>
    <w:rsid w:val="008B7F66"/>
    <w:rsid w:val="008C04E3"/>
    <w:rsid w:val="008C0DFD"/>
    <w:rsid w:val="008C1171"/>
    <w:rsid w:val="008C124F"/>
    <w:rsid w:val="008C1C07"/>
    <w:rsid w:val="008C1E46"/>
    <w:rsid w:val="008C1F27"/>
    <w:rsid w:val="008C20FC"/>
    <w:rsid w:val="008C3A43"/>
    <w:rsid w:val="008C40FF"/>
    <w:rsid w:val="008C5800"/>
    <w:rsid w:val="008C5FAE"/>
    <w:rsid w:val="008C6349"/>
    <w:rsid w:val="008C68C5"/>
    <w:rsid w:val="008C6E6C"/>
    <w:rsid w:val="008C7746"/>
    <w:rsid w:val="008D0099"/>
    <w:rsid w:val="008D096E"/>
    <w:rsid w:val="008D15BB"/>
    <w:rsid w:val="008D17A5"/>
    <w:rsid w:val="008D28FC"/>
    <w:rsid w:val="008D39A1"/>
    <w:rsid w:val="008D3E58"/>
    <w:rsid w:val="008D4013"/>
    <w:rsid w:val="008D436F"/>
    <w:rsid w:val="008D48C5"/>
    <w:rsid w:val="008D530D"/>
    <w:rsid w:val="008D587E"/>
    <w:rsid w:val="008D5C71"/>
    <w:rsid w:val="008D6636"/>
    <w:rsid w:val="008D6BA3"/>
    <w:rsid w:val="008D7AF1"/>
    <w:rsid w:val="008E1662"/>
    <w:rsid w:val="008E1B5F"/>
    <w:rsid w:val="008E1BCF"/>
    <w:rsid w:val="008E2AD5"/>
    <w:rsid w:val="008E3B71"/>
    <w:rsid w:val="008E40B6"/>
    <w:rsid w:val="008E4EC1"/>
    <w:rsid w:val="008E51B0"/>
    <w:rsid w:val="008E5A0E"/>
    <w:rsid w:val="008E5ED4"/>
    <w:rsid w:val="008E627A"/>
    <w:rsid w:val="008E62FD"/>
    <w:rsid w:val="008E6C44"/>
    <w:rsid w:val="008E70DB"/>
    <w:rsid w:val="008E7A2B"/>
    <w:rsid w:val="008F0201"/>
    <w:rsid w:val="008F0910"/>
    <w:rsid w:val="008F0A34"/>
    <w:rsid w:val="008F1F89"/>
    <w:rsid w:val="008F2553"/>
    <w:rsid w:val="008F26D6"/>
    <w:rsid w:val="008F35E5"/>
    <w:rsid w:val="008F3EEE"/>
    <w:rsid w:val="008F44AF"/>
    <w:rsid w:val="008F4DB0"/>
    <w:rsid w:val="008F63C4"/>
    <w:rsid w:val="008F698E"/>
    <w:rsid w:val="008F6E83"/>
    <w:rsid w:val="008F7C75"/>
    <w:rsid w:val="008F7E99"/>
    <w:rsid w:val="00900235"/>
    <w:rsid w:val="009003A5"/>
    <w:rsid w:val="00900564"/>
    <w:rsid w:val="00900C3D"/>
    <w:rsid w:val="00900CFE"/>
    <w:rsid w:val="00900E7B"/>
    <w:rsid w:val="009010FE"/>
    <w:rsid w:val="00901899"/>
    <w:rsid w:val="00901962"/>
    <w:rsid w:val="00901FCD"/>
    <w:rsid w:val="009024A6"/>
    <w:rsid w:val="009027C9"/>
    <w:rsid w:val="00902FB5"/>
    <w:rsid w:val="0090343E"/>
    <w:rsid w:val="00904175"/>
    <w:rsid w:val="00904268"/>
    <w:rsid w:val="00904D01"/>
    <w:rsid w:val="00904F26"/>
    <w:rsid w:val="00904F47"/>
    <w:rsid w:val="009059A3"/>
    <w:rsid w:val="00906B84"/>
    <w:rsid w:val="009076A3"/>
    <w:rsid w:val="009078E3"/>
    <w:rsid w:val="009079AF"/>
    <w:rsid w:val="00910130"/>
    <w:rsid w:val="009102C5"/>
    <w:rsid w:val="009109CE"/>
    <w:rsid w:val="00910F3A"/>
    <w:rsid w:val="00911092"/>
    <w:rsid w:val="009122C3"/>
    <w:rsid w:val="00912A00"/>
    <w:rsid w:val="009138E9"/>
    <w:rsid w:val="00913B07"/>
    <w:rsid w:val="009144CD"/>
    <w:rsid w:val="00914D2B"/>
    <w:rsid w:val="0091527D"/>
    <w:rsid w:val="0091628C"/>
    <w:rsid w:val="0091674F"/>
    <w:rsid w:val="009172B5"/>
    <w:rsid w:val="00920220"/>
    <w:rsid w:val="00920DDC"/>
    <w:rsid w:val="00920F16"/>
    <w:rsid w:val="009216A1"/>
    <w:rsid w:val="00921A81"/>
    <w:rsid w:val="009237FA"/>
    <w:rsid w:val="0092397C"/>
    <w:rsid w:val="009243C8"/>
    <w:rsid w:val="009248C7"/>
    <w:rsid w:val="009249CD"/>
    <w:rsid w:val="0092509B"/>
    <w:rsid w:val="00926408"/>
    <w:rsid w:val="00930211"/>
    <w:rsid w:val="00930840"/>
    <w:rsid w:val="00930E47"/>
    <w:rsid w:val="00931431"/>
    <w:rsid w:val="009322EA"/>
    <w:rsid w:val="009323C8"/>
    <w:rsid w:val="00932689"/>
    <w:rsid w:val="00932C00"/>
    <w:rsid w:val="00932DDA"/>
    <w:rsid w:val="0093325D"/>
    <w:rsid w:val="00933B80"/>
    <w:rsid w:val="00934DA5"/>
    <w:rsid w:val="00935A73"/>
    <w:rsid w:val="00935FFC"/>
    <w:rsid w:val="009362E2"/>
    <w:rsid w:val="009364AD"/>
    <w:rsid w:val="00936B0E"/>
    <w:rsid w:val="00936D8A"/>
    <w:rsid w:val="00936FA1"/>
    <w:rsid w:val="00937062"/>
    <w:rsid w:val="00937F32"/>
    <w:rsid w:val="009418F5"/>
    <w:rsid w:val="00941E67"/>
    <w:rsid w:val="00942009"/>
    <w:rsid w:val="00942F65"/>
    <w:rsid w:val="00943525"/>
    <w:rsid w:val="00943F70"/>
    <w:rsid w:val="00944753"/>
    <w:rsid w:val="00944865"/>
    <w:rsid w:val="00944B77"/>
    <w:rsid w:val="00945987"/>
    <w:rsid w:val="00945D78"/>
    <w:rsid w:val="00946391"/>
    <w:rsid w:val="00946DD6"/>
    <w:rsid w:val="0095076B"/>
    <w:rsid w:val="00950B7E"/>
    <w:rsid w:val="00952021"/>
    <w:rsid w:val="009527E0"/>
    <w:rsid w:val="00953C16"/>
    <w:rsid w:val="00953CAE"/>
    <w:rsid w:val="00953D78"/>
    <w:rsid w:val="00953F70"/>
    <w:rsid w:val="009546C1"/>
    <w:rsid w:val="00954C99"/>
    <w:rsid w:val="00955F58"/>
    <w:rsid w:val="00956009"/>
    <w:rsid w:val="009565DE"/>
    <w:rsid w:val="00957974"/>
    <w:rsid w:val="00957CFC"/>
    <w:rsid w:val="00957F7A"/>
    <w:rsid w:val="00960679"/>
    <w:rsid w:val="00960840"/>
    <w:rsid w:val="009609DC"/>
    <w:rsid w:val="0096157D"/>
    <w:rsid w:val="00961BC8"/>
    <w:rsid w:val="00961F9F"/>
    <w:rsid w:val="00962B49"/>
    <w:rsid w:val="00962BCC"/>
    <w:rsid w:val="00964050"/>
    <w:rsid w:val="00965F76"/>
    <w:rsid w:val="0096727F"/>
    <w:rsid w:val="0096786A"/>
    <w:rsid w:val="0097008A"/>
    <w:rsid w:val="0097032D"/>
    <w:rsid w:val="009714A7"/>
    <w:rsid w:val="00972354"/>
    <w:rsid w:val="009734A1"/>
    <w:rsid w:val="0097370E"/>
    <w:rsid w:val="00973AB8"/>
    <w:rsid w:val="00973FA0"/>
    <w:rsid w:val="00973FAC"/>
    <w:rsid w:val="00975AF9"/>
    <w:rsid w:val="00976813"/>
    <w:rsid w:val="009806B9"/>
    <w:rsid w:val="0098099A"/>
    <w:rsid w:val="00980E15"/>
    <w:rsid w:val="009813E9"/>
    <w:rsid w:val="00981727"/>
    <w:rsid w:val="00981A8D"/>
    <w:rsid w:val="00981BAF"/>
    <w:rsid w:val="0098308D"/>
    <w:rsid w:val="009832F9"/>
    <w:rsid w:val="0098349C"/>
    <w:rsid w:val="00984C91"/>
    <w:rsid w:val="00985277"/>
    <w:rsid w:val="009857B8"/>
    <w:rsid w:val="00985EFC"/>
    <w:rsid w:val="00986F48"/>
    <w:rsid w:val="009874DB"/>
    <w:rsid w:val="009901DD"/>
    <w:rsid w:val="0099323E"/>
    <w:rsid w:val="009933F9"/>
    <w:rsid w:val="009938E7"/>
    <w:rsid w:val="00994426"/>
    <w:rsid w:val="0099507A"/>
    <w:rsid w:val="00995EE0"/>
    <w:rsid w:val="0099648F"/>
    <w:rsid w:val="0099664C"/>
    <w:rsid w:val="00996B37"/>
    <w:rsid w:val="00996C5A"/>
    <w:rsid w:val="00997A9D"/>
    <w:rsid w:val="00997CF9"/>
    <w:rsid w:val="009A040A"/>
    <w:rsid w:val="009A138E"/>
    <w:rsid w:val="009A17EF"/>
    <w:rsid w:val="009A341E"/>
    <w:rsid w:val="009A3BFB"/>
    <w:rsid w:val="009A64E0"/>
    <w:rsid w:val="009A730C"/>
    <w:rsid w:val="009A766E"/>
    <w:rsid w:val="009B034C"/>
    <w:rsid w:val="009B06FB"/>
    <w:rsid w:val="009B0F13"/>
    <w:rsid w:val="009B12C5"/>
    <w:rsid w:val="009B19EC"/>
    <w:rsid w:val="009B29F9"/>
    <w:rsid w:val="009B2CEC"/>
    <w:rsid w:val="009B2E51"/>
    <w:rsid w:val="009B3A2E"/>
    <w:rsid w:val="009B3E95"/>
    <w:rsid w:val="009B44BF"/>
    <w:rsid w:val="009B4F99"/>
    <w:rsid w:val="009B5861"/>
    <w:rsid w:val="009B5BF7"/>
    <w:rsid w:val="009B6529"/>
    <w:rsid w:val="009B65AD"/>
    <w:rsid w:val="009B6673"/>
    <w:rsid w:val="009B6827"/>
    <w:rsid w:val="009B6FD3"/>
    <w:rsid w:val="009B75F0"/>
    <w:rsid w:val="009C008B"/>
    <w:rsid w:val="009C00A8"/>
    <w:rsid w:val="009C0211"/>
    <w:rsid w:val="009C0E6E"/>
    <w:rsid w:val="009C13B9"/>
    <w:rsid w:val="009C16FE"/>
    <w:rsid w:val="009C1763"/>
    <w:rsid w:val="009C1C8E"/>
    <w:rsid w:val="009C2172"/>
    <w:rsid w:val="009C2712"/>
    <w:rsid w:val="009C2BBE"/>
    <w:rsid w:val="009C31BD"/>
    <w:rsid w:val="009C412E"/>
    <w:rsid w:val="009C4208"/>
    <w:rsid w:val="009C4BE4"/>
    <w:rsid w:val="009C4E59"/>
    <w:rsid w:val="009C5C37"/>
    <w:rsid w:val="009C690F"/>
    <w:rsid w:val="009C6E66"/>
    <w:rsid w:val="009C70F3"/>
    <w:rsid w:val="009D0232"/>
    <w:rsid w:val="009D0737"/>
    <w:rsid w:val="009D131B"/>
    <w:rsid w:val="009D1FA5"/>
    <w:rsid w:val="009D1FF3"/>
    <w:rsid w:val="009D2073"/>
    <w:rsid w:val="009D2262"/>
    <w:rsid w:val="009D2A76"/>
    <w:rsid w:val="009D350F"/>
    <w:rsid w:val="009D3981"/>
    <w:rsid w:val="009D3986"/>
    <w:rsid w:val="009D4917"/>
    <w:rsid w:val="009D4D2C"/>
    <w:rsid w:val="009D5072"/>
    <w:rsid w:val="009D562F"/>
    <w:rsid w:val="009D5C92"/>
    <w:rsid w:val="009D5F34"/>
    <w:rsid w:val="009D696B"/>
    <w:rsid w:val="009D7082"/>
    <w:rsid w:val="009D742D"/>
    <w:rsid w:val="009D7E15"/>
    <w:rsid w:val="009E0120"/>
    <w:rsid w:val="009E0520"/>
    <w:rsid w:val="009E0E9E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B9"/>
    <w:rsid w:val="009E74E9"/>
    <w:rsid w:val="009E7B9F"/>
    <w:rsid w:val="009E7E47"/>
    <w:rsid w:val="009F00C9"/>
    <w:rsid w:val="009F065B"/>
    <w:rsid w:val="009F121D"/>
    <w:rsid w:val="009F13DF"/>
    <w:rsid w:val="009F1AB4"/>
    <w:rsid w:val="009F2180"/>
    <w:rsid w:val="009F2754"/>
    <w:rsid w:val="009F2F04"/>
    <w:rsid w:val="009F49A2"/>
    <w:rsid w:val="009F55E4"/>
    <w:rsid w:val="009F5CB3"/>
    <w:rsid w:val="009F6569"/>
    <w:rsid w:val="009F6C91"/>
    <w:rsid w:val="009F739B"/>
    <w:rsid w:val="009F7C16"/>
    <w:rsid w:val="00A00260"/>
    <w:rsid w:val="00A00DAF"/>
    <w:rsid w:val="00A01C73"/>
    <w:rsid w:val="00A02177"/>
    <w:rsid w:val="00A022BB"/>
    <w:rsid w:val="00A0257C"/>
    <w:rsid w:val="00A027A5"/>
    <w:rsid w:val="00A04D3B"/>
    <w:rsid w:val="00A05177"/>
    <w:rsid w:val="00A05257"/>
    <w:rsid w:val="00A0528D"/>
    <w:rsid w:val="00A055D7"/>
    <w:rsid w:val="00A05DAE"/>
    <w:rsid w:val="00A06191"/>
    <w:rsid w:val="00A069C6"/>
    <w:rsid w:val="00A07F94"/>
    <w:rsid w:val="00A10470"/>
    <w:rsid w:val="00A105D2"/>
    <w:rsid w:val="00A1079D"/>
    <w:rsid w:val="00A13C5E"/>
    <w:rsid w:val="00A13EB5"/>
    <w:rsid w:val="00A148A8"/>
    <w:rsid w:val="00A14F23"/>
    <w:rsid w:val="00A15C2F"/>
    <w:rsid w:val="00A15E26"/>
    <w:rsid w:val="00A173CE"/>
    <w:rsid w:val="00A173EB"/>
    <w:rsid w:val="00A175C6"/>
    <w:rsid w:val="00A17EDF"/>
    <w:rsid w:val="00A20169"/>
    <w:rsid w:val="00A21089"/>
    <w:rsid w:val="00A22202"/>
    <w:rsid w:val="00A230EE"/>
    <w:rsid w:val="00A230F3"/>
    <w:rsid w:val="00A231AE"/>
    <w:rsid w:val="00A2406C"/>
    <w:rsid w:val="00A245CC"/>
    <w:rsid w:val="00A25DEE"/>
    <w:rsid w:val="00A264CC"/>
    <w:rsid w:val="00A265B4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C45"/>
    <w:rsid w:val="00A333BD"/>
    <w:rsid w:val="00A341AC"/>
    <w:rsid w:val="00A3445E"/>
    <w:rsid w:val="00A34D72"/>
    <w:rsid w:val="00A34F3C"/>
    <w:rsid w:val="00A35231"/>
    <w:rsid w:val="00A353B8"/>
    <w:rsid w:val="00A35FE1"/>
    <w:rsid w:val="00A3637C"/>
    <w:rsid w:val="00A364B7"/>
    <w:rsid w:val="00A36672"/>
    <w:rsid w:val="00A366E8"/>
    <w:rsid w:val="00A36BD6"/>
    <w:rsid w:val="00A36DC9"/>
    <w:rsid w:val="00A37243"/>
    <w:rsid w:val="00A379C6"/>
    <w:rsid w:val="00A37FDF"/>
    <w:rsid w:val="00A40275"/>
    <w:rsid w:val="00A40A1B"/>
    <w:rsid w:val="00A40D91"/>
    <w:rsid w:val="00A411FB"/>
    <w:rsid w:val="00A417B0"/>
    <w:rsid w:val="00A419B3"/>
    <w:rsid w:val="00A43014"/>
    <w:rsid w:val="00A4396C"/>
    <w:rsid w:val="00A442F9"/>
    <w:rsid w:val="00A4440E"/>
    <w:rsid w:val="00A44BE6"/>
    <w:rsid w:val="00A44CFF"/>
    <w:rsid w:val="00A4600F"/>
    <w:rsid w:val="00A46C80"/>
    <w:rsid w:val="00A4716E"/>
    <w:rsid w:val="00A47202"/>
    <w:rsid w:val="00A47D46"/>
    <w:rsid w:val="00A50A5D"/>
    <w:rsid w:val="00A50C25"/>
    <w:rsid w:val="00A510BA"/>
    <w:rsid w:val="00A518DC"/>
    <w:rsid w:val="00A52E3E"/>
    <w:rsid w:val="00A54A04"/>
    <w:rsid w:val="00A54C30"/>
    <w:rsid w:val="00A5618E"/>
    <w:rsid w:val="00A56312"/>
    <w:rsid w:val="00A568C4"/>
    <w:rsid w:val="00A56F88"/>
    <w:rsid w:val="00A572A4"/>
    <w:rsid w:val="00A579CE"/>
    <w:rsid w:val="00A57A5F"/>
    <w:rsid w:val="00A60A4B"/>
    <w:rsid w:val="00A61061"/>
    <w:rsid w:val="00A61578"/>
    <w:rsid w:val="00A616D9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75C"/>
    <w:rsid w:val="00A66EB0"/>
    <w:rsid w:val="00A66FB4"/>
    <w:rsid w:val="00A703C8"/>
    <w:rsid w:val="00A716D9"/>
    <w:rsid w:val="00A71766"/>
    <w:rsid w:val="00A7192E"/>
    <w:rsid w:val="00A71A41"/>
    <w:rsid w:val="00A7356E"/>
    <w:rsid w:val="00A73C5C"/>
    <w:rsid w:val="00A73F1C"/>
    <w:rsid w:val="00A74153"/>
    <w:rsid w:val="00A74AB6"/>
    <w:rsid w:val="00A752C2"/>
    <w:rsid w:val="00A75A33"/>
    <w:rsid w:val="00A76269"/>
    <w:rsid w:val="00A7725A"/>
    <w:rsid w:val="00A80889"/>
    <w:rsid w:val="00A808B5"/>
    <w:rsid w:val="00A80932"/>
    <w:rsid w:val="00A810EB"/>
    <w:rsid w:val="00A812C6"/>
    <w:rsid w:val="00A815E0"/>
    <w:rsid w:val="00A817B0"/>
    <w:rsid w:val="00A82671"/>
    <w:rsid w:val="00A829B9"/>
    <w:rsid w:val="00A8390B"/>
    <w:rsid w:val="00A84658"/>
    <w:rsid w:val="00A847ED"/>
    <w:rsid w:val="00A84927"/>
    <w:rsid w:val="00A8495C"/>
    <w:rsid w:val="00A84FB6"/>
    <w:rsid w:val="00A85059"/>
    <w:rsid w:val="00A8512E"/>
    <w:rsid w:val="00A854D2"/>
    <w:rsid w:val="00A85C41"/>
    <w:rsid w:val="00A868DA"/>
    <w:rsid w:val="00A9041A"/>
    <w:rsid w:val="00A91291"/>
    <w:rsid w:val="00A91BF0"/>
    <w:rsid w:val="00A92B8B"/>
    <w:rsid w:val="00A9329B"/>
    <w:rsid w:val="00A93356"/>
    <w:rsid w:val="00A93AAA"/>
    <w:rsid w:val="00A94468"/>
    <w:rsid w:val="00A95571"/>
    <w:rsid w:val="00A957C8"/>
    <w:rsid w:val="00A97CF5"/>
    <w:rsid w:val="00A97D72"/>
    <w:rsid w:val="00A97F26"/>
    <w:rsid w:val="00A97F37"/>
    <w:rsid w:val="00AA010C"/>
    <w:rsid w:val="00AA0551"/>
    <w:rsid w:val="00AA061E"/>
    <w:rsid w:val="00AA0928"/>
    <w:rsid w:val="00AA2042"/>
    <w:rsid w:val="00AA2333"/>
    <w:rsid w:val="00AA2514"/>
    <w:rsid w:val="00AA25E1"/>
    <w:rsid w:val="00AA321E"/>
    <w:rsid w:val="00AA34CA"/>
    <w:rsid w:val="00AA43FD"/>
    <w:rsid w:val="00AA4AC1"/>
    <w:rsid w:val="00AA4D89"/>
    <w:rsid w:val="00AA61B2"/>
    <w:rsid w:val="00AA673D"/>
    <w:rsid w:val="00AA68D4"/>
    <w:rsid w:val="00AA6BD0"/>
    <w:rsid w:val="00AA70B1"/>
    <w:rsid w:val="00AA77BB"/>
    <w:rsid w:val="00AA7A7A"/>
    <w:rsid w:val="00AB0235"/>
    <w:rsid w:val="00AB0ED3"/>
    <w:rsid w:val="00AB2606"/>
    <w:rsid w:val="00AB371B"/>
    <w:rsid w:val="00AB3835"/>
    <w:rsid w:val="00AB3A24"/>
    <w:rsid w:val="00AB44A3"/>
    <w:rsid w:val="00AB4FD3"/>
    <w:rsid w:val="00AB6A31"/>
    <w:rsid w:val="00AB6B4F"/>
    <w:rsid w:val="00AB6D05"/>
    <w:rsid w:val="00AB70ED"/>
    <w:rsid w:val="00AB712D"/>
    <w:rsid w:val="00AB735B"/>
    <w:rsid w:val="00AB790F"/>
    <w:rsid w:val="00AB7CE6"/>
    <w:rsid w:val="00AC0659"/>
    <w:rsid w:val="00AC0C23"/>
    <w:rsid w:val="00AC0FBC"/>
    <w:rsid w:val="00AC1848"/>
    <w:rsid w:val="00AC1BE1"/>
    <w:rsid w:val="00AC2588"/>
    <w:rsid w:val="00AC26B4"/>
    <w:rsid w:val="00AC2908"/>
    <w:rsid w:val="00AC30C6"/>
    <w:rsid w:val="00AC35D7"/>
    <w:rsid w:val="00AC42D4"/>
    <w:rsid w:val="00AC4685"/>
    <w:rsid w:val="00AC57D6"/>
    <w:rsid w:val="00AC57FB"/>
    <w:rsid w:val="00AC5A49"/>
    <w:rsid w:val="00AC62A1"/>
    <w:rsid w:val="00AC65DD"/>
    <w:rsid w:val="00AC68B3"/>
    <w:rsid w:val="00AC7CB0"/>
    <w:rsid w:val="00AD169C"/>
    <w:rsid w:val="00AD174F"/>
    <w:rsid w:val="00AD1A52"/>
    <w:rsid w:val="00AD2074"/>
    <w:rsid w:val="00AD2FFC"/>
    <w:rsid w:val="00AD3384"/>
    <w:rsid w:val="00AD3BE4"/>
    <w:rsid w:val="00AD408D"/>
    <w:rsid w:val="00AD40B6"/>
    <w:rsid w:val="00AD435B"/>
    <w:rsid w:val="00AD4E1C"/>
    <w:rsid w:val="00AD508C"/>
    <w:rsid w:val="00AD55B1"/>
    <w:rsid w:val="00AD5ACA"/>
    <w:rsid w:val="00AD5EEB"/>
    <w:rsid w:val="00AD7445"/>
    <w:rsid w:val="00AD7A40"/>
    <w:rsid w:val="00AD7EC7"/>
    <w:rsid w:val="00AE1193"/>
    <w:rsid w:val="00AE1EED"/>
    <w:rsid w:val="00AE1FB2"/>
    <w:rsid w:val="00AE2D6F"/>
    <w:rsid w:val="00AE356C"/>
    <w:rsid w:val="00AE368B"/>
    <w:rsid w:val="00AE3C26"/>
    <w:rsid w:val="00AE44C2"/>
    <w:rsid w:val="00AE49AA"/>
    <w:rsid w:val="00AE4A7E"/>
    <w:rsid w:val="00AE4AD3"/>
    <w:rsid w:val="00AE4C89"/>
    <w:rsid w:val="00AE4CCD"/>
    <w:rsid w:val="00AE4F97"/>
    <w:rsid w:val="00AE517E"/>
    <w:rsid w:val="00AE5823"/>
    <w:rsid w:val="00AE58E4"/>
    <w:rsid w:val="00AE6AEB"/>
    <w:rsid w:val="00AE711A"/>
    <w:rsid w:val="00AF0410"/>
    <w:rsid w:val="00AF09C6"/>
    <w:rsid w:val="00AF0CF0"/>
    <w:rsid w:val="00AF0EF7"/>
    <w:rsid w:val="00AF14C1"/>
    <w:rsid w:val="00AF1D76"/>
    <w:rsid w:val="00AF2C89"/>
    <w:rsid w:val="00AF45F6"/>
    <w:rsid w:val="00AF478E"/>
    <w:rsid w:val="00AF4CBA"/>
    <w:rsid w:val="00AF4D92"/>
    <w:rsid w:val="00AF5647"/>
    <w:rsid w:val="00AF6475"/>
    <w:rsid w:val="00AF66B7"/>
    <w:rsid w:val="00AF6A1E"/>
    <w:rsid w:val="00AF785C"/>
    <w:rsid w:val="00AF7A69"/>
    <w:rsid w:val="00B00874"/>
    <w:rsid w:val="00B00C88"/>
    <w:rsid w:val="00B00E58"/>
    <w:rsid w:val="00B011F1"/>
    <w:rsid w:val="00B01412"/>
    <w:rsid w:val="00B01643"/>
    <w:rsid w:val="00B01E77"/>
    <w:rsid w:val="00B021CA"/>
    <w:rsid w:val="00B023A1"/>
    <w:rsid w:val="00B03978"/>
    <w:rsid w:val="00B03DDD"/>
    <w:rsid w:val="00B03EE6"/>
    <w:rsid w:val="00B0414E"/>
    <w:rsid w:val="00B04321"/>
    <w:rsid w:val="00B04F19"/>
    <w:rsid w:val="00B06218"/>
    <w:rsid w:val="00B071A3"/>
    <w:rsid w:val="00B071EF"/>
    <w:rsid w:val="00B07749"/>
    <w:rsid w:val="00B07BCE"/>
    <w:rsid w:val="00B115D5"/>
    <w:rsid w:val="00B1232D"/>
    <w:rsid w:val="00B130EA"/>
    <w:rsid w:val="00B13B08"/>
    <w:rsid w:val="00B1428D"/>
    <w:rsid w:val="00B15073"/>
    <w:rsid w:val="00B15528"/>
    <w:rsid w:val="00B156FF"/>
    <w:rsid w:val="00B1611D"/>
    <w:rsid w:val="00B16413"/>
    <w:rsid w:val="00B17368"/>
    <w:rsid w:val="00B17FDD"/>
    <w:rsid w:val="00B217C7"/>
    <w:rsid w:val="00B21CFF"/>
    <w:rsid w:val="00B21F94"/>
    <w:rsid w:val="00B22EB3"/>
    <w:rsid w:val="00B249BE"/>
    <w:rsid w:val="00B24F6C"/>
    <w:rsid w:val="00B254CC"/>
    <w:rsid w:val="00B25E7C"/>
    <w:rsid w:val="00B26462"/>
    <w:rsid w:val="00B274D0"/>
    <w:rsid w:val="00B27FCB"/>
    <w:rsid w:val="00B30075"/>
    <w:rsid w:val="00B3066D"/>
    <w:rsid w:val="00B3071A"/>
    <w:rsid w:val="00B31706"/>
    <w:rsid w:val="00B3300B"/>
    <w:rsid w:val="00B34FE3"/>
    <w:rsid w:val="00B351BF"/>
    <w:rsid w:val="00B35772"/>
    <w:rsid w:val="00B36FA4"/>
    <w:rsid w:val="00B37214"/>
    <w:rsid w:val="00B3726F"/>
    <w:rsid w:val="00B376B1"/>
    <w:rsid w:val="00B37A5C"/>
    <w:rsid w:val="00B37EDF"/>
    <w:rsid w:val="00B400F3"/>
    <w:rsid w:val="00B402DC"/>
    <w:rsid w:val="00B409B0"/>
    <w:rsid w:val="00B40A31"/>
    <w:rsid w:val="00B412B1"/>
    <w:rsid w:val="00B412EC"/>
    <w:rsid w:val="00B41829"/>
    <w:rsid w:val="00B42225"/>
    <w:rsid w:val="00B423F2"/>
    <w:rsid w:val="00B42FE1"/>
    <w:rsid w:val="00B433E2"/>
    <w:rsid w:val="00B43CE1"/>
    <w:rsid w:val="00B44817"/>
    <w:rsid w:val="00B45224"/>
    <w:rsid w:val="00B452F1"/>
    <w:rsid w:val="00B46770"/>
    <w:rsid w:val="00B46FBC"/>
    <w:rsid w:val="00B46FF7"/>
    <w:rsid w:val="00B4738C"/>
    <w:rsid w:val="00B503A9"/>
    <w:rsid w:val="00B504EB"/>
    <w:rsid w:val="00B5086C"/>
    <w:rsid w:val="00B50F35"/>
    <w:rsid w:val="00B50FAB"/>
    <w:rsid w:val="00B51351"/>
    <w:rsid w:val="00B51A69"/>
    <w:rsid w:val="00B52968"/>
    <w:rsid w:val="00B532DB"/>
    <w:rsid w:val="00B53A19"/>
    <w:rsid w:val="00B53B47"/>
    <w:rsid w:val="00B54024"/>
    <w:rsid w:val="00B540DD"/>
    <w:rsid w:val="00B540EB"/>
    <w:rsid w:val="00B54F11"/>
    <w:rsid w:val="00B556BD"/>
    <w:rsid w:val="00B557D3"/>
    <w:rsid w:val="00B56263"/>
    <w:rsid w:val="00B56BF2"/>
    <w:rsid w:val="00B56D58"/>
    <w:rsid w:val="00B5734B"/>
    <w:rsid w:val="00B61CCF"/>
    <w:rsid w:val="00B628BC"/>
    <w:rsid w:val="00B629C0"/>
    <w:rsid w:val="00B62F04"/>
    <w:rsid w:val="00B630F0"/>
    <w:rsid w:val="00B6310E"/>
    <w:rsid w:val="00B63B50"/>
    <w:rsid w:val="00B63D74"/>
    <w:rsid w:val="00B63F8D"/>
    <w:rsid w:val="00B64805"/>
    <w:rsid w:val="00B661DF"/>
    <w:rsid w:val="00B667AD"/>
    <w:rsid w:val="00B6698E"/>
    <w:rsid w:val="00B672E9"/>
    <w:rsid w:val="00B704A8"/>
    <w:rsid w:val="00B708C6"/>
    <w:rsid w:val="00B71BC0"/>
    <w:rsid w:val="00B72E5D"/>
    <w:rsid w:val="00B73158"/>
    <w:rsid w:val="00B73C70"/>
    <w:rsid w:val="00B73CA6"/>
    <w:rsid w:val="00B750DF"/>
    <w:rsid w:val="00B75F19"/>
    <w:rsid w:val="00B76024"/>
    <w:rsid w:val="00B765D9"/>
    <w:rsid w:val="00B769E9"/>
    <w:rsid w:val="00B77598"/>
    <w:rsid w:val="00B77B47"/>
    <w:rsid w:val="00B77F1C"/>
    <w:rsid w:val="00B8008C"/>
    <w:rsid w:val="00B8010F"/>
    <w:rsid w:val="00B801EB"/>
    <w:rsid w:val="00B806F4"/>
    <w:rsid w:val="00B80AF5"/>
    <w:rsid w:val="00B81689"/>
    <w:rsid w:val="00B82B16"/>
    <w:rsid w:val="00B82CAD"/>
    <w:rsid w:val="00B834CA"/>
    <w:rsid w:val="00B83772"/>
    <w:rsid w:val="00B8381D"/>
    <w:rsid w:val="00B83A24"/>
    <w:rsid w:val="00B843DA"/>
    <w:rsid w:val="00B8527A"/>
    <w:rsid w:val="00B855C8"/>
    <w:rsid w:val="00B86D23"/>
    <w:rsid w:val="00B8782B"/>
    <w:rsid w:val="00B87F43"/>
    <w:rsid w:val="00B90040"/>
    <w:rsid w:val="00B903A4"/>
    <w:rsid w:val="00B90CB2"/>
    <w:rsid w:val="00B91182"/>
    <w:rsid w:val="00B91537"/>
    <w:rsid w:val="00B9164F"/>
    <w:rsid w:val="00B92BDE"/>
    <w:rsid w:val="00B9325F"/>
    <w:rsid w:val="00B937BD"/>
    <w:rsid w:val="00B93D12"/>
    <w:rsid w:val="00B94250"/>
    <w:rsid w:val="00B94A90"/>
    <w:rsid w:val="00B95167"/>
    <w:rsid w:val="00B9524D"/>
    <w:rsid w:val="00B95973"/>
    <w:rsid w:val="00B95BDC"/>
    <w:rsid w:val="00B96259"/>
    <w:rsid w:val="00B9671C"/>
    <w:rsid w:val="00B975B1"/>
    <w:rsid w:val="00B97753"/>
    <w:rsid w:val="00BA0897"/>
    <w:rsid w:val="00BA262A"/>
    <w:rsid w:val="00BA386C"/>
    <w:rsid w:val="00BA493D"/>
    <w:rsid w:val="00BA5FB1"/>
    <w:rsid w:val="00BA63C7"/>
    <w:rsid w:val="00BA6B94"/>
    <w:rsid w:val="00BA721A"/>
    <w:rsid w:val="00BB0FE6"/>
    <w:rsid w:val="00BB114A"/>
    <w:rsid w:val="00BB191C"/>
    <w:rsid w:val="00BB23B8"/>
    <w:rsid w:val="00BB29AC"/>
    <w:rsid w:val="00BB3D41"/>
    <w:rsid w:val="00BB5061"/>
    <w:rsid w:val="00BB5436"/>
    <w:rsid w:val="00BB5B9B"/>
    <w:rsid w:val="00BB6145"/>
    <w:rsid w:val="00BB68A2"/>
    <w:rsid w:val="00BB6C74"/>
    <w:rsid w:val="00BB6E05"/>
    <w:rsid w:val="00BB6E4B"/>
    <w:rsid w:val="00BB7DDA"/>
    <w:rsid w:val="00BC0127"/>
    <w:rsid w:val="00BC1DE9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D040A"/>
    <w:rsid w:val="00BD1F30"/>
    <w:rsid w:val="00BD201F"/>
    <w:rsid w:val="00BD23C1"/>
    <w:rsid w:val="00BD255A"/>
    <w:rsid w:val="00BD2A81"/>
    <w:rsid w:val="00BD3CD2"/>
    <w:rsid w:val="00BD3E64"/>
    <w:rsid w:val="00BD4555"/>
    <w:rsid w:val="00BD5151"/>
    <w:rsid w:val="00BD6A2D"/>
    <w:rsid w:val="00BD734E"/>
    <w:rsid w:val="00BD7985"/>
    <w:rsid w:val="00BD79EB"/>
    <w:rsid w:val="00BE1140"/>
    <w:rsid w:val="00BE1793"/>
    <w:rsid w:val="00BE1D0C"/>
    <w:rsid w:val="00BE4681"/>
    <w:rsid w:val="00BE49F3"/>
    <w:rsid w:val="00BE6361"/>
    <w:rsid w:val="00BE7033"/>
    <w:rsid w:val="00BE737A"/>
    <w:rsid w:val="00BF0FC3"/>
    <w:rsid w:val="00BF15DD"/>
    <w:rsid w:val="00BF1613"/>
    <w:rsid w:val="00BF1F6F"/>
    <w:rsid w:val="00BF242A"/>
    <w:rsid w:val="00BF2755"/>
    <w:rsid w:val="00BF2904"/>
    <w:rsid w:val="00BF2CF5"/>
    <w:rsid w:val="00BF307F"/>
    <w:rsid w:val="00BF311E"/>
    <w:rsid w:val="00BF4169"/>
    <w:rsid w:val="00BF5A1C"/>
    <w:rsid w:val="00BF60F5"/>
    <w:rsid w:val="00BF66B1"/>
    <w:rsid w:val="00BF6FDE"/>
    <w:rsid w:val="00BF7356"/>
    <w:rsid w:val="00C01376"/>
    <w:rsid w:val="00C01B40"/>
    <w:rsid w:val="00C01D1E"/>
    <w:rsid w:val="00C02A31"/>
    <w:rsid w:val="00C03490"/>
    <w:rsid w:val="00C036FD"/>
    <w:rsid w:val="00C03EE6"/>
    <w:rsid w:val="00C040FD"/>
    <w:rsid w:val="00C0415A"/>
    <w:rsid w:val="00C0497D"/>
    <w:rsid w:val="00C055A4"/>
    <w:rsid w:val="00C05873"/>
    <w:rsid w:val="00C05890"/>
    <w:rsid w:val="00C06A92"/>
    <w:rsid w:val="00C06EC7"/>
    <w:rsid w:val="00C076F7"/>
    <w:rsid w:val="00C07B0F"/>
    <w:rsid w:val="00C07CC2"/>
    <w:rsid w:val="00C07F98"/>
    <w:rsid w:val="00C10324"/>
    <w:rsid w:val="00C105EC"/>
    <w:rsid w:val="00C10C83"/>
    <w:rsid w:val="00C110E1"/>
    <w:rsid w:val="00C11401"/>
    <w:rsid w:val="00C117E5"/>
    <w:rsid w:val="00C12AFB"/>
    <w:rsid w:val="00C12D00"/>
    <w:rsid w:val="00C12FA8"/>
    <w:rsid w:val="00C13D4F"/>
    <w:rsid w:val="00C13E4C"/>
    <w:rsid w:val="00C14880"/>
    <w:rsid w:val="00C14E76"/>
    <w:rsid w:val="00C14E84"/>
    <w:rsid w:val="00C14F63"/>
    <w:rsid w:val="00C1506C"/>
    <w:rsid w:val="00C162E1"/>
    <w:rsid w:val="00C16A5C"/>
    <w:rsid w:val="00C16E4A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55"/>
    <w:rsid w:val="00C22061"/>
    <w:rsid w:val="00C222A7"/>
    <w:rsid w:val="00C222B3"/>
    <w:rsid w:val="00C22347"/>
    <w:rsid w:val="00C2344B"/>
    <w:rsid w:val="00C239CC"/>
    <w:rsid w:val="00C23DFE"/>
    <w:rsid w:val="00C24357"/>
    <w:rsid w:val="00C249CC"/>
    <w:rsid w:val="00C24E16"/>
    <w:rsid w:val="00C25274"/>
    <w:rsid w:val="00C25901"/>
    <w:rsid w:val="00C25CEE"/>
    <w:rsid w:val="00C26143"/>
    <w:rsid w:val="00C26445"/>
    <w:rsid w:val="00C26A98"/>
    <w:rsid w:val="00C26ACD"/>
    <w:rsid w:val="00C26DEE"/>
    <w:rsid w:val="00C26E7F"/>
    <w:rsid w:val="00C3054E"/>
    <w:rsid w:val="00C310BF"/>
    <w:rsid w:val="00C312FC"/>
    <w:rsid w:val="00C32B4B"/>
    <w:rsid w:val="00C33094"/>
    <w:rsid w:val="00C33208"/>
    <w:rsid w:val="00C3334F"/>
    <w:rsid w:val="00C3336E"/>
    <w:rsid w:val="00C335A9"/>
    <w:rsid w:val="00C34190"/>
    <w:rsid w:val="00C34912"/>
    <w:rsid w:val="00C351C8"/>
    <w:rsid w:val="00C35A9A"/>
    <w:rsid w:val="00C375EC"/>
    <w:rsid w:val="00C37ADB"/>
    <w:rsid w:val="00C37DD5"/>
    <w:rsid w:val="00C37ED5"/>
    <w:rsid w:val="00C40352"/>
    <w:rsid w:val="00C404E0"/>
    <w:rsid w:val="00C40AF4"/>
    <w:rsid w:val="00C40F6B"/>
    <w:rsid w:val="00C41865"/>
    <w:rsid w:val="00C43116"/>
    <w:rsid w:val="00C43DDE"/>
    <w:rsid w:val="00C4490D"/>
    <w:rsid w:val="00C44AA3"/>
    <w:rsid w:val="00C44BB3"/>
    <w:rsid w:val="00C44BC8"/>
    <w:rsid w:val="00C45145"/>
    <w:rsid w:val="00C46302"/>
    <w:rsid w:val="00C46510"/>
    <w:rsid w:val="00C47932"/>
    <w:rsid w:val="00C504C5"/>
    <w:rsid w:val="00C506CD"/>
    <w:rsid w:val="00C50E63"/>
    <w:rsid w:val="00C51088"/>
    <w:rsid w:val="00C52146"/>
    <w:rsid w:val="00C5299B"/>
    <w:rsid w:val="00C52C39"/>
    <w:rsid w:val="00C52CB9"/>
    <w:rsid w:val="00C53E88"/>
    <w:rsid w:val="00C5407E"/>
    <w:rsid w:val="00C5534A"/>
    <w:rsid w:val="00C555D6"/>
    <w:rsid w:val="00C55C45"/>
    <w:rsid w:val="00C564A6"/>
    <w:rsid w:val="00C568AC"/>
    <w:rsid w:val="00C57750"/>
    <w:rsid w:val="00C602A0"/>
    <w:rsid w:val="00C60454"/>
    <w:rsid w:val="00C6098E"/>
    <w:rsid w:val="00C60FEF"/>
    <w:rsid w:val="00C62349"/>
    <w:rsid w:val="00C62A7D"/>
    <w:rsid w:val="00C62D3B"/>
    <w:rsid w:val="00C63033"/>
    <w:rsid w:val="00C632CF"/>
    <w:rsid w:val="00C63508"/>
    <w:rsid w:val="00C638D8"/>
    <w:rsid w:val="00C63AF4"/>
    <w:rsid w:val="00C64811"/>
    <w:rsid w:val="00C66D31"/>
    <w:rsid w:val="00C67735"/>
    <w:rsid w:val="00C6789A"/>
    <w:rsid w:val="00C700D5"/>
    <w:rsid w:val="00C70743"/>
    <w:rsid w:val="00C716EB"/>
    <w:rsid w:val="00C71A78"/>
    <w:rsid w:val="00C72291"/>
    <w:rsid w:val="00C72731"/>
    <w:rsid w:val="00C72C5A"/>
    <w:rsid w:val="00C7315E"/>
    <w:rsid w:val="00C73E31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23E1"/>
    <w:rsid w:val="00C825A9"/>
    <w:rsid w:val="00C82B55"/>
    <w:rsid w:val="00C84A14"/>
    <w:rsid w:val="00C84F51"/>
    <w:rsid w:val="00C85836"/>
    <w:rsid w:val="00C85A28"/>
    <w:rsid w:val="00C85A67"/>
    <w:rsid w:val="00C85BFE"/>
    <w:rsid w:val="00C85D92"/>
    <w:rsid w:val="00C8664F"/>
    <w:rsid w:val="00C867B5"/>
    <w:rsid w:val="00C869FE"/>
    <w:rsid w:val="00C86E93"/>
    <w:rsid w:val="00C87AAD"/>
    <w:rsid w:val="00C87E8E"/>
    <w:rsid w:val="00C90674"/>
    <w:rsid w:val="00C90BA2"/>
    <w:rsid w:val="00C90C24"/>
    <w:rsid w:val="00C914B2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85D"/>
    <w:rsid w:val="00C96D80"/>
    <w:rsid w:val="00CA0E91"/>
    <w:rsid w:val="00CA1BBD"/>
    <w:rsid w:val="00CA31EF"/>
    <w:rsid w:val="00CA4B8B"/>
    <w:rsid w:val="00CA5896"/>
    <w:rsid w:val="00CA593E"/>
    <w:rsid w:val="00CA5A2C"/>
    <w:rsid w:val="00CA67BA"/>
    <w:rsid w:val="00CA6F88"/>
    <w:rsid w:val="00CA70F7"/>
    <w:rsid w:val="00CA7309"/>
    <w:rsid w:val="00CA79E6"/>
    <w:rsid w:val="00CA7D49"/>
    <w:rsid w:val="00CA7F0E"/>
    <w:rsid w:val="00CB05E0"/>
    <w:rsid w:val="00CB09EC"/>
    <w:rsid w:val="00CB15DE"/>
    <w:rsid w:val="00CB16C0"/>
    <w:rsid w:val="00CB19A0"/>
    <w:rsid w:val="00CB1ECC"/>
    <w:rsid w:val="00CB1F35"/>
    <w:rsid w:val="00CB218F"/>
    <w:rsid w:val="00CB26D5"/>
    <w:rsid w:val="00CB2837"/>
    <w:rsid w:val="00CB396C"/>
    <w:rsid w:val="00CB42CE"/>
    <w:rsid w:val="00CB4A73"/>
    <w:rsid w:val="00CB4D68"/>
    <w:rsid w:val="00CB4F79"/>
    <w:rsid w:val="00CB5F21"/>
    <w:rsid w:val="00CB6CE9"/>
    <w:rsid w:val="00CC0A49"/>
    <w:rsid w:val="00CC0D5E"/>
    <w:rsid w:val="00CC2E76"/>
    <w:rsid w:val="00CC34E6"/>
    <w:rsid w:val="00CC52B9"/>
    <w:rsid w:val="00CC53E7"/>
    <w:rsid w:val="00CC5507"/>
    <w:rsid w:val="00CC6C6D"/>
    <w:rsid w:val="00CC6F45"/>
    <w:rsid w:val="00CC7539"/>
    <w:rsid w:val="00CC771F"/>
    <w:rsid w:val="00CC78CD"/>
    <w:rsid w:val="00CD104E"/>
    <w:rsid w:val="00CD1101"/>
    <w:rsid w:val="00CD13C0"/>
    <w:rsid w:val="00CD25D3"/>
    <w:rsid w:val="00CD287B"/>
    <w:rsid w:val="00CD2C1A"/>
    <w:rsid w:val="00CD330B"/>
    <w:rsid w:val="00CD39B8"/>
    <w:rsid w:val="00CD3AB6"/>
    <w:rsid w:val="00CD4502"/>
    <w:rsid w:val="00CD4ADF"/>
    <w:rsid w:val="00CD59AA"/>
    <w:rsid w:val="00CD5BBE"/>
    <w:rsid w:val="00CD5E4A"/>
    <w:rsid w:val="00CD67B7"/>
    <w:rsid w:val="00CD7F08"/>
    <w:rsid w:val="00CE0166"/>
    <w:rsid w:val="00CE06FE"/>
    <w:rsid w:val="00CE077E"/>
    <w:rsid w:val="00CE1371"/>
    <w:rsid w:val="00CE1538"/>
    <w:rsid w:val="00CE19C1"/>
    <w:rsid w:val="00CE234F"/>
    <w:rsid w:val="00CE344D"/>
    <w:rsid w:val="00CE35D3"/>
    <w:rsid w:val="00CE3873"/>
    <w:rsid w:val="00CE4028"/>
    <w:rsid w:val="00CE4041"/>
    <w:rsid w:val="00CE4335"/>
    <w:rsid w:val="00CE4A53"/>
    <w:rsid w:val="00CE50C9"/>
    <w:rsid w:val="00CE5101"/>
    <w:rsid w:val="00CE5299"/>
    <w:rsid w:val="00CE564A"/>
    <w:rsid w:val="00CE5910"/>
    <w:rsid w:val="00CE72A8"/>
    <w:rsid w:val="00CE7517"/>
    <w:rsid w:val="00CE7720"/>
    <w:rsid w:val="00CF0272"/>
    <w:rsid w:val="00CF143A"/>
    <w:rsid w:val="00CF193A"/>
    <w:rsid w:val="00CF1946"/>
    <w:rsid w:val="00CF1FE6"/>
    <w:rsid w:val="00CF232B"/>
    <w:rsid w:val="00CF30C1"/>
    <w:rsid w:val="00CF3FA8"/>
    <w:rsid w:val="00CF44FD"/>
    <w:rsid w:val="00CF564E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B81"/>
    <w:rsid w:val="00D00C73"/>
    <w:rsid w:val="00D022C4"/>
    <w:rsid w:val="00D0245E"/>
    <w:rsid w:val="00D02E31"/>
    <w:rsid w:val="00D031EA"/>
    <w:rsid w:val="00D03434"/>
    <w:rsid w:val="00D0457B"/>
    <w:rsid w:val="00D047E8"/>
    <w:rsid w:val="00D04FE3"/>
    <w:rsid w:val="00D05F86"/>
    <w:rsid w:val="00D07269"/>
    <w:rsid w:val="00D0756A"/>
    <w:rsid w:val="00D07AE2"/>
    <w:rsid w:val="00D114EC"/>
    <w:rsid w:val="00D122D7"/>
    <w:rsid w:val="00D13714"/>
    <w:rsid w:val="00D13A98"/>
    <w:rsid w:val="00D13BC3"/>
    <w:rsid w:val="00D13C24"/>
    <w:rsid w:val="00D13D72"/>
    <w:rsid w:val="00D14CDB"/>
    <w:rsid w:val="00D153BD"/>
    <w:rsid w:val="00D16390"/>
    <w:rsid w:val="00D16AC6"/>
    <w:rsid w:val="00D16B1B"/>
    <w:rsid w:val="00D16F43"/>
    <w:rsid w:val="00D17278"/>
    <w:rsid w:val="00D17F6E"/>
    <w:rsid w:val="00D20C60"/>
    <w:rsid w:val="00D2108D"/>
    <w:rsid w:val="00D2118E"/>
    <w:rsid w:val="00D21D8E"/>
    <w:rsid w:val="00D22839"/>
    <w:rsid w:val="00D22FAD"/>
    <w:rsid w:val="00D23576"/>
    <w:rsid w:val="00D248FF"/>
    <w:rsid w:val="00D24A01"/>
    <w:rsid w:val="00D25410"/>
    <w:rsid w:val="00D257F1"/>
    <w:rsid w:val="00D25BBC"/>
    <w:rsid w:val="00D25E3F"/>
    <w:rsid w:val="00D26453"/>
    <w:rsid w:val="00D27167"/>
    <w:rsid w:val="00D274A6"/>
    <w:rsid w:val="00D27790"/>
    <w:rsid w:val="00D27B36"/>
    <w:rsid w:val="00D27C6C"/>
    <w:rsid w:val="00D27EC9"/>
    <w:rsid w:val="00D30987"/>
    <w:rsid w:val="00D310C5"/>
    <w:rsid w:val="00D31DB3"/>
    <w:rsid w:val="00D32393"/>
    <w:rsid w:val="00D32A4B"/>
    <w:rsid w:val="00D32A58"/>
    <w:rsid w:val="00D3312B"/>
    <w:rsid w:val="00D34531"/>
    <w:rsid w:val="00D3483E"/>
    <w:rsid w:val="00D34A2F"/>
    <w:rsid w:val="00D34BBB"/>
    <w:rsid w:val="00D34D46"/>
    <w:rsid w:val="00D35477"/>
    <w:rsid w:val="00D35584"/>
    <w:rsid w:val="00D3560F"/>
    <w:rsid w:val="00D35EE2"/>
    <w:rsid w:val="00D36565"/>
    <w:rsid w:val="00D36AA8"/>
    <w:rsid w:val="00D36ECC"/>
    <w:rsid w:val="00D371A3"/>
    <w:rsid w:val="00D371D3"/>
    <w:rsid w:val="00D40366"/>
    <w:rsid w:val="00D4058D"/>
    <w:rsid w:val="00D40DE7"/>
    <w:rsid w:val="00D417F3"/>
    <w:rsid w:val="00D41A9B"/>
    <w:rsid w:val="00D41BFA"/>
    <w:rsid w:val="00D42FAF"/>
    <w:rsid w:val="00D4317B"/>
    <w:rsid w:val="00D432EA"/>
    <w:rsid w:val="00D43572"/>
    <w:rsid w:val="00D43AB2"/>
    <w:rsid w:val="00D43EF3"/>
    <w:rsid w:val="00D44848"/>
    <w:rsid w:val="00D45027"/>
    <w:rsid w:val="00D45063"/>
    <w:rsid w:val="00D45663"/>
    <w:rsid w:val="00D46236"/>
    <w:rsid w:val="00D4636F"/>
    <w:rsid w:val="00D46670"/>
    <w:rsid w:val="00D468AD"/>
    <w:rsid w:val="00D46B9D"/>
    <w:rsid w:val="00D474AA"/>
    <w:rsid w:val="00D4798F"/>
    <w:rsid w:val="00D50736"/>
    <w:rsid w:val="00D51F7E"/>
    <w:rsid w:val="00D51FCD"/>
    <w:rsid w:val="00D52093"/>
    <w:rsid w:val="00D52628"/>
    <w:rsid w:val="00D527E8"/>
    <w:rsid w:val="00D52E28"/>
    <w:rsid w:val="00D531CC"/>
    <w:rsid w:val="00D5360E"/>
    <w:rsid w:val="00D54752"/>
    <w:rsid w:val="00D54E98"/>
    <w:rsid w:val="00D557AA"/>
    <w:rsid w:val="00D55840"/>
    <w:rsid w:val="00D55F0D"/>
    <w:rsid w:val="00D56B13"/>
    <w:rsid w:val="00D56EA6"/>
    <w:rsid w:val="00D5729F"/>
    <w:rsid w:val="00D6082F"/>
    <w:rsid w:val="00D61AF6"/>
    <w:rsid w:val="00D6271E"/>
    <w:rsid w:val="00D62D5E"/>
    <w:rsid w:val="00D630D4"/>
    <w:rsid w:val="00D632B0"/>
    <w:rsid w:val="00D6423F"/>
    <w:rsid w:val="00D64CF0"/>
    <w:rsid w:val="00D64E20"/>
    <w:rsid w:val="00D6521E"/>
    <w:rsid w:val="00D659B2"/>
    <w:rsid w:val="00D659DD"/>
    <w:rsid w:val="00D65A76"/>
    <w:rsid w:val="00D65C7D"/>
    <w:rsid w:val="00D7053D"/>
    <w:rsid w:val="00D7077E"/>
    <w:rsid w:val="00D70CED"/>
    <w:rsid w:val="00D72A7A"/>
    <w:rsid w:val="00D74194"/>
    <w:rsid w:val="00D7432A"/>
    <w:rsid w:val="00D74739"/>
    <w:rsid w:val="00D74A03"/>
    <w:rsid w:val="00D74B22"/>
    <w:rsid w:val="00D7501A"/>
    <w:rsid w:val="00D75255"/>
    <w:rsid w:val="00D75477"/>
    <w:rsid w:val="00D754A7"/>
    <w:rsid w:val="00D76B38"/>
    <w:rsid w:val="00D76FC3"/>
    <w:rsid w:val="00D77915"/>
    <w:rsid w:val="00D803FB"/>
    <w:rsid w:val="00D80AB7"/>
    <w:rsid w:val="00D80C5C"/>
    <w:rsid w:val="00D8135E"/>
    <w:rsid w:val="00D819ED"/>
    <w:rsid w:val="00D82012"/>
    <w:rsid w:val="00D83065"/>
    <w:rsid w:val="00D83228"/>
    <w:rsid w:val="00D83481"/>
    <w:rsid w:val="00D83AB6"/>
    <w:rsid w:val="00D8432A"/>
    <w:rsid w:val="00D84511"/>
    <w:rsid w:val="00D84FEB"/>
    <w:rsid w:val="00D85616"/>
    <w:rsid w:val="00D8579B"/>
    <w:rsid w:val="00D86293"/>
    <w:rsid w:val="00D8688F"/>
    <w:rsid w:val="00D869F0"/>
    <w:rsid w:val="00D86C63"/>
    <w:rsid w:val="00D86CD1"/>
    <w:rsid w:val="00D87AAB"/>
    <w:rsid w:val="00D87DB5"/>
    <w:rsid w:val="00D90468"/>
    <w:rsid w:val="00D90B8C"/>
    <w:rsid w:val="00D91177"/>
    <w:rsid w:val="00D916B7"/>
    <w:rsid w:val="00D91826"/>
    <w:rsid w:val="00D918F2"/>
    <w:rsid w:val="00D91A54"/>
    <w:rsid w:val="00D91D99"/>
    <w:rsid w:val="00D926CC"/>
    <w:rsid w:val="00D92725"/>
    <w:rsid w:val="00D93D17"/>
    <w:rsid w:val="00D94D1F"/>
    <w:rsid w:val="00D94F5B"/>
    <w:rsid w:val="00D97015"/>
    <w:rsid w:val="00D9708C"/>
    <w:rsid w:val="00D972AE"/>
    <w:rsid w:val="00DA0747"/>
    <w:rsid w:val="00DA0A0D"/>
    <w:rsid w:val="00DA0D30"/>
    <w:rsid w:val="00DA23F9"/>
    <w:rsid w:val="00DA256B"/>
    <w:rsid w:val="00DA2F63"/>
    <w:rsid w:val="00DA3488"/>
    <w:rsid w:val="00DA3AAB"/>
    <w:rsid w:val="00DA4ADB"/>
    <w:rsid w:val="00DA5815"/>
    <w:rsid w:val="00DA62A0"/>
    <w:rsid w:val="00DA69B8"/>
    <w:rsid w:val="00DB053E"/>
    <w:rsid w:val="00DB0633"/>
    <w:rsid w:val="00DB0E2B"/>
    <w:rsid w:val="00DB0EED"/>
    <w:rsid w:val="00DB0EF1"/>
    <w:rsid w:val="00DB120C"/>
    <w:rsid w:val="00DB12DA"/>
    <w:rsid w:val="00DB23D0"/>
    <w:rsid w:val="00DB2C47"/>
    <w:rsid w:val="00DB321D"/>
    <w:rsid w:val="00DB3A9E"/>
    <w:rsid w:val="00DB4C3C"/>
    <w:rsid w:val="00DB4E41"/>
    <w:rsid w:val="00DB5BAD"/>
    <w:rsid w:val="00DB727F"/>
    <w:rsid w:val="00DC0A10"/>
    <w:rsid w:val="00DC18AC"/>
    <w:rsid w:val="00DC212C"/>
    <w:rsid w:val="00DC2494"/>
    <w:rsid w:val="00DC339C"/>
    <w:rsid w:val="00DC3D2F"/>
    <w:rsid w:val="00DC3F1F"/>
    <w:rsid w:val="00DC4577"/>
    <w:rsid w:val="00DC481D"/>
    <w:rsid w:val="00DC48CC"/>
    <w:rsid w:val="00DC6645"/>
    <w:rsid w:val="00DC7BC8"/>
    <w:rsid w:val="00DD046D"/>
    <w:rsid w:val="00DD0F4A"/>
    <w:rsid w:val="00DD1083"/>
    <w:rsid w:val="00DD1816"/>
    <w:rsid w:val="00DD2744"/>
    <w:rsid w:val="00DD27F5"/>
    <w:rsid w:val="00DD2D13"/>
    <w:rsid w:val="00DD34B7"/>
    <w:rsid w:val="00DD40F1"/>
    <w:rsid w:val="00DD588C"/>
    <w:rsid w:val="00DD6487"/>
    <w:rsid w:val="00DD66F2"/>
    <w:rsid w:val="00DD7810"/>
    <w:rsid w:val="00DD7E8D"/>
    <w:rsid w:val="00DE000B"/>
    <w:rsid w:val="00DE07CC"/>
    <w:rsid w:val="00DE1375"/>
    <w:rsid w:val="00DE1BD6"/>
    <w:rsid w:val="00DE2737"/>
    <w:rsid w:val="00DE40A0"/>
    <w:rsid w:val="00DE40D2"/>
    <w:rsid w:val="00DE7461"/>
    <w:rsid w:val="00DE74FE"/>
    <w:rsid w:val="00DE785C"/>
    <w:rsid w:val="00DF069A"/>
    <w:rsid w:val="00DF0827"/>
    <w:rsid w:val="00DF0875"/>
    <w:rsid w:val="00DF1FAD"/>
    <w:rsid w:val="00DF2B84"/>
    <w:rsid w:val="00DF4B6B"/>
    <w:rsid w:val="00DF586A"/>
    <w:rsid w:val="00DF6004"/>
    <w:rsid w:val="00DF6D4F"/>
    <w:rsid w:val="00DF74BC"/>
    <w:rsid w:val="00E00229"/>
    <w:rsid w:val="00E00B6B"/>
    <w:rsid w:val="00E00B77"/>
    <w:rsid w:val="00E00B84"/>
    <w:rsid w:val="00E0181B"/>
    <w:rsid w:val="00E0182B"/>
    <w:rsid w:val="00E01DCA"/>
    <w:rsid w:val="00E01EDE"/>
    <w:rsid w:val="00E02D36"/>
    <w:rsid w:val="00E03239"/>
    <w:rsid w:val="00E034B5"/>
    <w:rsid w:val="00E03518"/>
    <w:rsid w:val="00E03938"/>
    <w:rsid w:val="00E03AB3"/>
    <w:rsid w:val="00E04A2C"/>
    <w:rsid w:val="00E0515D"/>
    <w:rsid w:val="00E05B60"/>
    <w:rsid w:val="00E05E19"/>
    <w:rsid w:val="00E06685"/>
    <w:rsid w:val="00E06725"/>
    <w:rsid w:val="00E06D86"/>
    <w:rsid w:val="00E074B5"/>
    <w:rsid w:val="00E07703"/>
    <w:rsid w:val="00E07796"/>
    <w:rsid w:val="00E07BD6"/>
    <w:rsid w:val="00E10BA2"/>
    <w:rsid w:val="00E10C3D"/>
    <w:rsid w:val="00E12116"/>
    <w:rsid w:val="00E1244D"/>
    <w:rsid w:val="00E12472"/>
    <w:rsid w:val="00E13BFD"/>
    <w:rsid w:val="00E14D8A"/>
    <w:rsid w:val="00E151D1"/>
    <w:rsid w:val="00E1523E"/>
    <w:rsid w:val="00E1588B"/>
    <w:rsid w:val="00E15E29"/>
    <w:rsid w:val="00E172B8"/>
    <w:rsid w:val="00E17583"/>
    <w:rsid w:val="00E177F1"/>
    <w:rsid w:val="00E17E1E"/>
    <w:rsid w:val="00E204B5"/>
    <w:rsid w:val="00E217CE"/>
    <w:rsid w:val="00E218CC"/>
    <w:rsid w:val="00E21ABB"/>
    <w:rsid w:val="00E22B44"/>
    <w:rsid w:val="00E22B8A"/>
    <w:rsid w:val="00E231ED"/>
    <w:rsid w:val="00E24191"/>
    <w:rsid w:val="00E242B5"/>
    <w:rsid w:val="00E2457A"/>
    <w:rsid w:val="00E247EC"/>
    <w:rsid w:val="00E248B9"/>
    <w:rsid w:val="00E24C84"/>
    <w:rsid w:val="00E25946"/>
    <w:rsid w:val="00E259C2"/>
    <w:rsid w:val="00E25C0E"/>
    <w:rsid w:val="00E2626E"/>
    <w:rsid w:val="00E26895"/>
    <w:rsid w:val="00E271A6"/>
    <w:rsid w:val="00E27693"/>
    <w:rsid w:val="00E27B74"/>
    <w:rsid w:val="00E27DE2"/>
    <w:rsid w:val="00E27F8C"/>
    <w:rsid w:val="00E3004E"/>
    <w:rsid w:val="00E30D98"/>
    <w:rsid w:val="00E311C7"/>
    <w:rsid w:val="00E31947"/>
    <w:rsid w:val="00E32938"/>
    <w:rsid w:val="00E337C7"/>
    <w:rsid w:val="00E3403D"/>
    <w:rsid w:val="00E3451C"/>
    <w:rsid w:val="00E34819"/>
    <w:rsid w:val="00E35911"/>
    <w:rsid w:val="00E36102"/>
    <w:rsid w:val="00E36105"/>
    <w:rsid w:val="00E3778B"/>
    <w:rsid w:val="00E37953"/>
    <w:rsid w:val="00E37DBF"/>
    <w:rsid w:val="00E40516"/>
    <w:rsid w:val="00E41101"/>
    <w:rsid w:val="00E4261F"/>
    <w:rsid w:val="00E4347D"/>
    <w:rsid w:val="00E44107"/>
    <w:rsid w:val="00E452C7"/>
    <w:rsid w:val="00E45378"/>
    <w:rsid w:val="00E45BFB"/>
    <w:rsid w:val="00E45FF5"/>
    <w:rsid w:val="00E463F4"/>
    <w:rsid w:val="00E47A81"/>
    <w:rsid w:val="00E50127"/>
    <w:rsid w:val="00E502E9"/>
    <w:rsid w:val="00E512BC"/>
    <w:rsid w:val="00E512F4"/>
    <w:rsid w:val="00E52095"/>
    <w:rsid w:val="00E52174"/>
    <w:rsid w:val="00E52414"/>
    <w:rsid w:val="00E529E6"/>
    <w:rsid w:val="00E53408"/>
    <w:rsid w:val="00E53C85"/>
    <w:rsid w:val="00E53DF6"/>
    <w:rsid w:val="00E5461F"/>
    <w:rsid w:val="00E552E0"/>
    <w:rsid w:val="00E553E6"/>
    <w:rsid w:val="00E55929"/>
    <w:rsid w:val="00E55B54"/>
    <w:rsid w:val="00E569BB"/>
    <w:rsid w:val="00E56BA1"/>
    <w:rsid w:val="00E572DD"/>
    <w:rsid w:val="00E60232"/>
    <w:rsid w:val="00E609CE"/>
    <w:rsid w:val="00E6203A"/>
    <w:rsid w:val="00E62751"/>
    <w:rsid w:val="00E629C6"/>
    <w:rsid w:val="00E62A22"/>
    <w:rsid w:val="00E631C3"/>
    <w:rsid w:val="00E635CC"/>
    <w:rsid w:val="00E643C8"/>
    <w:rsid w:val="00E6546B"/>
    <w:rsid w:val="00E66955"/>
    <w:rsid w:val="00E66B10"/>
    <w:rsid w:val="00E66FB9"/>
    <w:rsid w:val="00E707CB"/>
    <w:rsid w:val="00E70B43"/>
    <w:rsid w:val="00E70CA5"/>
    <w:rsid w:val="00E70E03"/>
    <w:rsid w:val="00E72184"/>
    <w:rsid w:val="00E7355D"/>
    <w:rsid w:val="00E73C15"/>
    <w:rsid w:val="00E7482E"/>
    <w:rsid w:val="00E757EB"/>
    <w:rsid w:val="00E75F66"/>
    <w:rsid w:val="00E75F83"/>
    <w:rsid w:val="00E760DB"/>
    <w:rsid w:val="00E7613D"/>
    <w:rsid w:val="00E76C54"/>
    <w:rsid w:val="00E76D22"/>
    <w:rsid w:val="00E7772A"/>
    <w:rsid w:val="00E803CC"/>
    <w:rsid w:val="00E80A43"/>
    <w:rsid w:val="00E8190A"/>
    <w:rsid w:val="00E81AA1"/>
    <w:rsid w:val="00E82CEC"/>
    <w:rsid w:val="00E83848"/>
    <w:rsid w:val="00E83977"/>
    <w:rsid w:val="00E84501"/>
    <w:rsid w:val="00E850B8"/>
    <w:rsid w:val="00E85624"/>
    <w:rsid w:val="00E85892"/>
    <w:rsid w:val="00E85A6E"/>
    <w:rsid w:val="00E87E7C"/>
    <w:rsid w:val="00E90A71"/>
    <w:rsid w:val="00E90C53"/>
    <w:rsid w:val="00E91194"/>
    <w:rsid w:val="00E91E94"/>
    <w:rsid w:val="00E9214A"/>
    <w:rsid w:val="00E92FD2"/>
    <w:rsid w:val="00E93271"/>
    <w:rsid w:val="00E9444C"/>
    <w:rsid w:val="00E94BCC"/>
    <w:rsid w:val="00E956B7"/>
    <w:rsid w:val="00E95E5A"/>
    <w:rsid w:val="00E9648B"/>
    <w:rsid w:val="00E968EC"/>
    <w:rsid w:val="00E96D2E"/>
    <w:rsid w:val="00E97238"/>
    <w:rsid w:val="00E97EE1"/>
    <w:rsid w:val="00E97F30"/>
    <w:rsid w:val="00EA1574"/>
    <w:rsid w:val="00EA3AEC"/>
    <w:rsid w:val="00EA4E0E"/>
    <w:rsid w:val="00EA58F6"/>
    <w:rsid w:val="00EA695C"/>
    <w:rsid w:val="00EA6AD1"/>
    <w:rsid w:val="00EA6DBA"/>
    <w:rsid w:val="00EA6E6F"/>
    <w:rsid w:val="00EA777A"/>
    <w:rsid w:val="00EA7F40"/>
    <w:rsid w:val="00EB018C"/>
    <w:rsid w:val="00EB0F93"/>
    <w:rsid w:val="00EB12F0"/>
    <w:rsid w:val="00EB13B6"/>
    <w:rsid w:val="00EB1707"/>
    <w:rsid w:val="00EB1EFE"/>
    <w:rsid w:val="00EB2018"/>
    <w:rsid w:val="00EB24DE"/>
    <w:rsid w:val="00EB2921"/>
    <w:rsid w:val="00EB2C33"/>
    <w:rsid w:val="00EB37CB"/>
    <w:rsid w:val="00EB480D"/>
    <w:rsid w:val="00EB4FE2"/>
    <w:rsid w:val="00EB52AB"/>
    <w:rsid w:val="00EB64E2"/>
    <w:rsid w:val="00EB656D"/>
    <w:rsid w:val="00EB748F"/>
    <w:rsid w:val="00EC0084"/>
    <w:rsid w:val="00EC0295"/>
    <w:rsid w:val="00EC08E8"/>
    <w:rsid w:val="00EC0D0B"/>
    <w:rsid w:val="00EC1DED"/>
    <w:rsid w:val="00EC1E4E"/>
    <w:rsid w:val="00EC21F2"/>
    <w:rsid w:val="00EC227B"/>
    <w:rsid w:val="00EC236E"/>
    <w:rsid w:val="00EC4705"/>
    <w:rsid w:val="00EC4847"/>
    <w:rsid w:val="00EC565B"/>
    <w:rsid w:val="00EC597C"/>
    <w:rsid w:val="00EC7D1B"/>
    <w:rsid w:val="00ED0385"/>
    <w:rsid w:val="00ED0FC7"/>
    <w:rsid w:val="00ED1B05"/>
    <w:rsid w:val="00ED3702"/>
    <w:rsid w:val="00ED3F1C"/>
    <w:rsid w:val="00ED4842"/>
    <w:rsid w:val="00ED57CC"/>
    <w:rsid w:val="00ED5A7E"/>
    <w:rsid w:val="00ED6642"/>
    <w:rsid w:val="00ED6A1D"/>
    <w:rsid w:val="00ED6EB1"/>
    <w:rsid w:val="00ED73F5"/>
    <w:rsid w:val="00EE0338"/>
    <w:rsid w:val="00EE0E50"/>
    <w:rsid w:val="00EE0F2F"/>
    <w:rsid w:val="00EE1220"/>
    <w:rsid w:val="00EE1309"/>
    <w:rsid w:val="00EE1BDB"/>
    <w:rsid w:val="00EE1DB5"/>
    <w:rsid w:val="00EE22C7"/>
    <w:rsid w:val="00EE2F96"/>
    <w:rsid w:val="00EE3B3B"/>
    <w:rsid w:val="00EE49C0"/>
    <w:rsid w:val="00EE59E2"/>
    <w:rsid w:val="00EE6A51"/>
    <w:rsid w:val="00EE7848"/>
    <w:rsid w:val="00EF046C"/>
    <w:rsid w:val="00EF0941"/>
    <w:rsid w:val="00EF0DB8"/>
    <w:rsid w:val="00EF1B50"/>
    <w:rsid w:val="00EF43EC"/>
    <w:rsid w:val="00EF444F"/>
    <w:rsid w:val="00EF454D"/>
    <w:rsid w:val="00EF4D9E"/>
    <w:rsid w:val="00EF4FC1"/>
    <w:rsid w:val="00EF56D2"/>
    <w:rsid w:val="00EF5723"/>
    <w:rsid w:val="00EF5B6C"/>
    <w:rsid w:val="00EF5C26"/>
    <w:rsid w:val="00EF5E9F"/>
    <w:rsid w:val="00EF6AA4"/>
    <w:rsid w:val="00EF6CDA"/>
    <w:rsid w:val="00EF7516"/>
    <w:rsid w:val="00EF7672"/>
    <w:rsid w:val="00EF7ABA"/>
    <w:rsid w:val="00EF7CE9"/>
    <w:rsid w:val="00F00F71"/>
    <w:rsid w:val="00F00FD0"/>
    <w:rsid w:val="00F0142C"/>
    <w:rsid w:val="00F01B80"/>
    <w:rsid w:val="00F027FB"/>
    <w:rsid w:val="00F03A68"/>
    <w:rsid w:val="00F0474B"/>
    <w:rsid w:val="00F05156"/>
    <w:rsid w:val="00F0518D"/>
    <w:rsid w:val="00F0532B"/>
    <w:rsid w:val="00F055D7"/>
    <w:rsid w:val="00F057D2"/>
    <w:rsid w:val="00F06396"/>
    <w:rsid w:val="00F0782B"/>
    <w:rsid w:val="00F07D96"/>
    <w:rsid w:val="00F10133"/>
    <w:rsid w:val="00F10977"/>
    <w:rsid w:val="00F109D2"/>
    <w:rsid w:val="00F10D2B"/>
    <w:rsid w:val="00F118A6"/>
    <w:rsid w:val="00F12136"/>
    <w:rsid w:val="00F121F6"/>
    <w:rsid w:val="00F12F79"/>
    <w:rsid w:val="00F13916"/>
    <w:rsid w:val="00F13AC2"/>
    <w:rsid w:val="00F144A8"/>
    <w:rsid w:val="00F147FB"/>
    <w:rsid w:val="00F150A7"/>
    <w:rsid w:val="00F15282"/>
    <w:rsid w:val="00F16449"/>
    <w:rsid w:val="00F16AD0"/>
    <w:rsid w:val="00F17588"/>
    <w:rsid w:val="00F179F6"/>
    <w:rsid w:val="00F218F1"/>
    <w:rsid w:val="00F21E7C"/>
    <w:rsid w:val="00F232B9"/>
    <w:rsid w:val="00F2382F"/>
    <w:rsid w:val="00F25246"/>
    <w:rsid w:val="00F26414"/>
    <w:rsid w:val="00F26D19"/>
    <w:rsid w:val="00F2763B"/>
    <w:rsid w:val="00F27D91"/>
    <w:rsid w:val="00F30205"/>
    <w:rsid w:val="00F30653"/>
    <w:rsid w:val="00F30FAF"/>
    <w:rsid w:val="00F30FC6"/>
    <w:rsid w:val="00F3387D"/>
    <w:rsid w:val="00F33EB0"/>
    <w:rsid w:val="00F34CEF"/>
    <w:rsid w:val="00F34EED"/>
    <w:rsid w:val="00F35851"/>
    <w:rsid w:val="00F3624F"/>
    <w:rsid w:val="00F370FA"/>
    <w:rsid w:val="00F3752F"/>
    <w:rsid w:val="00F37FE0"/>
    <w:rsid w:val="00F4093D"/>
    <w:rsid w:val="00F41367"/>
    <w:rsid w:val="00F41C34"/>
    <w:rsid w:val="00F421B0"/>
    <w:rsid w:val="00F421EE"/>
    <w:rsid w:val="00F42497"/>
    <w:rsid w:val="00F42569"/>
    <w:rsid w:val="00F42998"/>
    <w:rsid w:val="00F42B12"/>
    <w:rsid w:val="00F42E96"/>
    <w:rsid w:val="00F42FCE"/>
    <w:rsid w:val="00F432B1"/>
    <w:rsid w:val="00F43821"/>
    <w:rsid w:val="00F43824"/>
    <w:rsid w:val="00F43981"/>
    <w:rsid w:val="00F43E2C"/>
    <w:rsid w:val="00F44992"/>
    <w:rsid w:val="00F45842"/>
    <w:rsid w:val="00F459EF"/>
    <w:rsid w:val="00F46000"/>
    <w:rsid w:val="00F46087"/>
    <w:rsid w:val="00F46AD0"/>
    <w:rsid w:val="00F46EB0"/>
    <w:rsid w:val="00F46FE0"/>
    <w:rsid w:val="00F47696"/>
    <w:rsid w:val="00F47DB5"/>
    <w:rsid w:val="00F5018F"/>
    <w:rsid w:val="00F50F40"/>
    <w:rsid w:val="00F5126E"/>
    <w:rsid w:val="00F51FE8"/>
    <w:rsid w:val="00F52139"/>
    <w:rsid w:val="00F52A8E"/>
    <w:rsid w:val="00F52A95"/>
    <w:rsid w:val="00F53E64"/>
    <w:rsid w:val="00F543CF"/>
    <w:rsid w:val="00F547EF"/>
    <w:rsid w:val="00F54BDB"/>
    <w:rsid w:val="00F54E49"/>
    <w:rsid w:val="00F55087"/>
    <w:rsid w:val="00F5567E"/>
    <w:rsid w:val="00F55B31"/>
    <w:rsid w:val="00F568C1"/>
    <w:rsid w:val="00F56B69"/>
    <w:rsid w:val="00F56C1C"/>
    <w:rsid w:val="00F56E77"/>
    <w:rsid w:val="00F570AB"/>
    <w:rsid w:val="00F57D2E"/>
    <w:rsid w:val="00F57DF7"/>
    <w:rsid w:val="00F60019"/>
    <w:rsid w:val="00F60506"/>
    <w:rsid w:val="00F613D7"/>
    <w:rsid w:val="00F61A4C"/>
    <w:rsid w:val="00F62A13"/>
    <w:rsid w:val="00F62ACB"/>
    <w:rsid w:val="00F62B07"/>
    <w:rsid w:val="00F63189"/>
    <w:rsid w:val="00F63219"/>
    <w:rsid w:val="00F642F9"/>
    <w:rsid w:val="00F65ABA"/>
    <w:rsid w:val="00F65B79"/>
    <w:rsid w:val="00F65E0F"/>
    <w:rsid w:val="00F662CA"/>
    <w:rsid w:val="00F67672"/>
    <w:rsid w:val="00F70F82"/>
    <w:rsid w:val="00F71274"/>
    <w:rsid w:val="00F714AD"/>
    <w:rsid w:val="00F71A8A"/>
    <w:rsid w:val="00F72681"/>
    <w:rsid w:val="00F72915"/>
    <w:rsid w:val="00F729D7"/>
    <w:rsid w:val="00F72E0F"/>
    <w:rsid w:val="00F74479"/>
    <w:rsid w:val="00F7526B"/>
    <w:rsid w:val="00F7546C"/>
    <w:rsid w:val="00F77EC7"/>
    <w:rsid w:val="00F80A12"/>
    <w:rsid w:val="00F811FA"/>
    <w:rsid w:val="00F81229"/>
    <w:rsid w:val="00F81456"/>
    <w:rsid w:val="00F81B87"/>
    <w:rsid w:val="00F81DD4"/>
    <w:rsid w:val="00F82563"/>
    <w:rsid w:val="00F82736"/>
    <w:rsid w:val="00F8281A"/>
    <w:rsid w:val="00F82DA5"/>
    <w:rsid w:val="00F82FF4"/>
    <w:rsid w:val="00F83595"/>
    <w:rsid w:val="00F83B89"/>
    <w:rsid w:val="00F83B8D"/>
    <w:rsid w:val="00F844A4"/>
    <w:rsid w:val="00F844B2"/>
    <w:rsid w:val="00F8491D"/>
    <w:rsid w:val="00F84CA9"/>
    <w:rsid w:val="00F86091"/>
    <w:rsid w:val="00F863BE"/>
    <w:rsid w:val="00F863E5"/>
    <w:rsid w:val="00F864B6"/>
    <w:rsid w:val="00F86640"/>
    <w:rsid w:val="00F86DA2"/>
    <w:rsid w:val="00F87630"/>
    <w:rsid w:val="00F87EF1"/>
    <w:rsid w:val="00F9007A"/>
    <w:rsid w:val="00F901AB"/>
    <w:rsid w:val="00F909FF"/>
    <w:rsid w:val="00F90A94"/>
    <w:rsid w:val="00F90CDE"/>
    <w:rsid w:val="00F90F5E"/>
    <w:rsid w:val="00F91621"/>
    <w:rsid w:val="00F9233C"/>
    <w:rsid w:val="00F92404"/>
    <w:rsid w:val="00F928B0"/>
    <w:rsid w:val="00F92B03"/>
    <w:rsid w:val="00F92C07"/>
    <w:rsid w:val="00F92D2F"/>
    <w:rsid w:val="00F93270"/>
    <w:rsid w:val="00F93553"/>
    <w:rsid w:val="00F935A6"/>
    <w:rsid w:val="00F93A3B"/>
    <w:rsid w:val="00F94BD2"/>
    <w:rsid w:val="00F94C7D"/>
    <w:rsid w:val="00F94D18"/>
    <w:rsid w:val="00F950CA"/>
    <w:rsid w:val="00F958AB"/>
    <w:rsid w:val="00F95999"/>
    <w:rsid w:val="00F963EA"/>
    <w:rsid w:val="00F96717"/>
    <w:rsid w:val="00F96958"/>
    <w:rsid w:val="00F96E1C"/>
    <w:rsid w:val="00F97169"/>
    <w:rsid w:val="00F97226"/>
    <w:rsid w:val="00F9724B"/>
    <w:rsid w:val="00F97897"/>
    <w:rsid w:val="00F97C09"/>
    <w:rsid w:val="00FA084D"/>
    <w:rsid w:val="00FA0C67"/>
    <w:rsid w:val="00FA0E74"/>
    <w:rsid w:val="00FA0EF5"/>
    <w:rsid w:val="00FA1D59"/>
    <w:rsid w:val="00FA1E5A"/>
    <w:rsid w:val="00FA2FFC"/>
    <w:rsid w:val="00FA4D26"/>
    <w:rsid w:val="00FA5274"/>
    <w:rsid w:val="00FA5E43"/>
    <w:rsid w:val="00FA662F"/>
    <w:rsid w:val="00FA7A41"/>
    <w:rsid w:val="00FB1261"/>
    <w:rsid w:val="00FB1290"/>
    <w:rsid w:val="00FB1525"/>
    <w:rsid w:val="00FB18C8"/>
    <w:rsid w:val="00FB1927"/>
    <w:rsid w:val="00FB3387"/>
    <w:rsid w:val="00FB3AB6"/>
    <w:rsid w:val="00FB453A"/>
    <w:rsid w:val="00FB457E"/>
    <w:rsid w:val="00FB55A6"/>
    <w:rsid w:val="00FB7117"/>
    <w:rsid w:val="00FB7EA6"/>
    <w:rsid w:val="00FB7F82"/>
    <w:rsid w:val="00FC04D5"/>
    <w:rsid w:val="00FC1807"/>
    <w:rsid w:val="00FC1E2F"/>
    <w:rsid w:val="00FC2B22"/>
    <w:rsid w:val="00FC482C"/>
    <w:rsid w:val="00FC48E2"/>
    <w:rsid w:val="00FC49D4"/>
    <w:rsid w:val="00FC4D5A"/>
    <w:rsid w:val="00FC5152"/>
    <w:rsid w:val="00FC52D5"/>
    <w:rsid w:val="00FC52E7"/>
    <w:rsid w:val="00FC5D1F"/>
    <w:rsid w:val="00FC5EC3"/>
    <w:rsid w:val="00FC6569"/>
    <w:rsid w:val="00FC6E7A"/>
    <w:rsid w:val="00FC7180"/>
    <w:rsid w:val="00FC7275"/>
    <w:rsid w:val="00FC7403"/>
    <w:rsid w:val="00FC7546"/>
    <w:rsid w:val="00FC7E1F"/>
    <w:rsid w:val="00FC7F2A"/>
    <w:rsid w:val="00FD11E2"/>
    <w:rsid w:val="00FD1B0C"/>
    <w:rsid w:val="00FD1C9A"/>
    <w:rsid w:val="00FD1DCB"/>
    <w:rsid w:val="00FD26C4"/>
    <w:rsid w:val="00FD3271"/>
    <w:rsid w:val="00FD338F"/>
    <w:rsid w:val="00FD35C9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75E"/>
    <w:rsid w:val="00FE1E8A"/>
    <w:rsid w:val="00FE2652"/>
    <w:rsid w:val="00FE2847"/>
    <w:rsid w:val="00FE342E"/>
    <w:rsid w:val="00FE38ED"/>
    <w:rsid w:val="00FE3BC5"/>
    <w:rsid w:val="00FE3D2E"/>
    <w:rsid w:val="00FE5593"/>
    <w:rsid w:val="00FE5782"/>
    <w:rsid w:val="00FE5B78"/>
    <w:rsid w:val="00FE5F6E"/>
    <w:rsid w:val="00FE62C8"/>
    <w:rsid w:val="00FE654B"/>
    <w:rsid w:val="00FE6BAC"/>
    <w:rsid w:val="00FE6DCF"/>
    <w:rsid w:val="00FE716B"/>
    <w:rsid w:val="00FE7671"/>
    <w:rsid w:val="00FE7A26"/>
    <w:rsid w:val="00FE7EC7"/>
    <w:rsid w:val="00FF0817"/>
    <w:rsid w:val="00FF0871"/>
    <w:rsid w:val="00FF1771"/>
    <w:rsid w:val="00FF1D9C"/>
    <w:rsid w:val="00FF258C"/>
    <w:rsid w:val="00FF25E3"/>
    <w:rsid w:val="00FF39E3"/>
    <w:rsid w:val="00FF3BB6"/>
    <w:rsid w:val="00FF42D3"/>
    <w:rsid w:val="00FF4653"/>
    <w:rsid w:val="00FF4BEE"/>
    <w:rsid w:val="00FF5A2B"/>
    <w:rsid w:val="00FF6590"/>
    <w:rsid w:val="00FF65D4"/>
    <w:rsid w:val="00FF66ED"/>
    <w:rsid w:val="00FF67E8"/>
    <w:rsid w:val="00FF776F"/>
    <w:rsid w:val="00FF7948"/>
    <w:rsid w:val="00FF7BE0"/>
    <w:rsid w:val="00FF7DD4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73C464F"/>
  <w15:chartTrackingRefBased/>
  <w15:docId w15:val="{1AE194C4-0F55-4F0E-85DF-D2AAC7B05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41DA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41DA"/>
    <w:pPr>
      <w:ind w:left="284"/>
    </w:pPr>
  </w:style>
  <w:style w:type="paragraph" w:customStyle="1" w:styleId="AAFrameAddress">
    <w:name w:val="AA Frame Address"/>
    <w:basedOn w:val="Heading1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semiHidden/>
    <w:rsid w:val="005A41DA"/>
    <w:pPr>
      <w:ind w:left="1134"/>
    </w:pPr>
  </w:style>
  <w:style w:type="paragraph" w:styleId="TOC6">
    <w:name w:val="toc 6"/>
    <w:basedOn w:val="Normal"/>
    <w:next w:val="Normal"/>
    <w:semiHidden/>
    <w:rsid w:val="005A41DA"/>
    <w:pPr>
      <w:ind w:left="1418"/>
    </w:pPr>
  </w:style>
  <w:style w:type="paragraph" w:styleId="TOC7">
    <w:name w:val="toc 7"/>
    <w:basedOn w:val="Normal"/>
    <w:next w:val="Normal"/>
    <w:semiHidden/>
    <w:rsid w:val="005A41DA"/>
    <w:pPr>
      <w:ind w:left="1701"/>
    </w:pPr>
  </w:style>
  <w:style w:type="paragraph" w:styleId="TOC8">
    <w:name w:val="toc 8"/>
    <w:basedOn w:val="Normal"/>
    <w:next w:val="Normal"/>
    <w:semiHidden/>
    <w:rsid w:val="005A41DA"/>
    <w:pPr>
      <w:ind w:left="1985"/>
    </w:pPr>
  </w:style>
  <w:style w:type="paragraph" w:styleId="TOC9">
    <w:name w:val="toc 9"/>
    <w:basedOn w:val="Normal"/>
    <w:next w:val="Normal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semiHidden/>
    <w:rsid w:val="005A41DA"/>
    <w:pPr>
      <w:ind w:left="567" w:hanging="567"/>
    </w:pPr>
  </w:style>
  <w:style w:type="paragraph" w:styleId="ListBullet5">
    <w:name w:val="List Bullet 5"/>
    <w:basedOn w:val="Normal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paragraph" w:styleId="BodyTextFirstIndent">
    <w:name w:val="Body Text First Indent"/>
    <w:basedOn w:val="BodyText"/>
    <w:rsid w:val="005A41DA"/>
    <w:pPr>
      <w:ind w:firstLine="284"/>
    </w:pPr>
  </w:style>
  <w:style w:type="paragraph" w:styleId="BodyTextIndent">
    <w:name w:val="Body Text Indent"/>
    <w:basedOn w:val="Normal"/>
    <w:rsid w:val="005A41DA"/>
    <w:pPr>
      <w:spacing w:after="120"/>
      <w:ind w:left="283"/>
    </w:pPr>
  </w:style>
  <w:style w:type="paragraph" w:styleId="BodyTextFirstIndent2">
    <w:name w:val="Body Text First Indent 2"/>
    <w:basedOn w:val="BodyTextIndent"/>
    <w:rsid w:val="005A41DA"/>
    <w:pPr>
      <w:ind w:left="284" w:firstLine="284"/>
    </w:pPr>
  </w:style>
  <w:style w:type="character" w:styleId="Strong">
    <w:name w:val="Strong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semiHidden/>
    <w:rsid w:val="0030259E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E0">
    <w:name w:val="ª×èÍºÃÔÉÑ· E"/>
    <w:basedOn w:val="Normal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uiPriority w:val="99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customStyle="1" w:styleId="headingcentred">
    <w:name w:val="heading centred"/>
    <w:aliases w:val="hc"/>
    <w:basedOn w:val="Normal"/>
    <w:uiPriority w:val="99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semiHidden/>
    <w:unhideWhenUsed/>
    <w:rsid w:val="00DB23D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23D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DB23D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2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23D0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FE081-82E3-42A0-B75A-DAED8D80B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415</Words>
  <Characters>1689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Chanon, Jutakanon</dc:creator>
  <cp:keywords/>
  <cp:lastModifiedBy>Somjai, Nigonyanont</cp:lastModifiedBy>
  <cp:revision>3</cp:revision>
  <cp:lastPrinted>2019-08-14T04:45:00Z</cp:lastPrinted>
  <dcterms:created xsi:type="dcterms:W3CDTF">2019-08-14T08:52:00Z</dcterms:created>
  <dcterms:modified xsi:type="dcterms:W3CDTF">2019-08-14T08:55:00Z</dcterms:modified>
</cp:coreProperties>
</file>