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4987" w:rsidRPr="00144E97" w:rsidRDefault="00644987" w:rsidP="0034231D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bookmarkStart w:id="0" w:name="_GoBack"/>
      <w:bookmarkEnd w:id="0"/>
      <w:r w:rsidRPr="00144E97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144E97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144E97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:rsidR="00644987" w:rsidRPr="00144E97" w:rsidRDefault="00644987" w:rsidP="0034231D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:rsidR="00644987" w:rsidRPr="00144E97" w:rsidRDefault="00644987" w:rsidP="00EF1B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  <w:tab w:val="left" w:pos="6330"/>
        </w:tabs>
        <w:spacing w:line="240" w:lineRule="auto"/>
        <w:ind w:left="1260" w:hanging="1260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</w:rPr>
        <w:t>1</w:t>
      </w:r>
      <w:r w:rsidR="007E3C18">
        <w:rPr>
          <w:rFonts w:ascii="Angsana New" w:hAnsi="Angsana New"/>
          <w:sz w:val="30"/>
          <w:szCs w:val="30"/>
          <w:cs/>
        </w:rPr>
        <w:tab/>
      </w:r>
      <w:r w:rsidR="007E3C18">
        <w:rPr>
          <w:rFonts w:ascii="Angsana New" w:hAnsi="Angsana New"/>
          <w:sz w:val="30"/>
          <w:szCs w:val="30"/>
          <w:cs/>
        </w:rPr>
        <w:tab/>
      </w:r>
      <w:r w:rsidRPr="00144E97">
        <w:rPr>
          <w:rFonts w:ascii="Angsana New" w:hAnsi="Angsana New"/>
          <w:sz w:val="30"/>
          <w:szCs w:val="30"/>
          <w:cs/>
        </w:rPr>
        <w:t>ข้อมูลทั่วไป</w:t>
      </w:r>
      <w:r w:rsidR="00EF1B50" w:rsidRPr="00144E97">
        <w:rPr>
          <w:rFonts w:ascii="Angsana New" w:hAnsi="Angsana New"/>
          <w:sz w:val="30"/>
          <w:szCs w:val="30"/>
          <w:cs/>
        </w:rPr>
        <w:tab/>
      </w:r>
      <w:r w:rsidR="00EF1B50" w:rsidRPr="00144E97">
        <w:rPr>
          <w:rFonts w:ascii="Angsana New" w:hAnsi="Angsana New"/>
          <w:sz w:val="30"/>
          <w:szCs w:val="30"/>
          <w:cs/>
        </w:rPr>
        <w:tab/>
      </w:r>
    </w:p>
    <w:p w:rsidR="004B71BE" w:rsidRDefault="00644987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</w:rPr>
        <w:t>2</w:t>
      </w:r>
      <w:r w:rsidRPr="00144E97">
        <w:rPr>
          <w:rFonts w:ascii="Angsana New" w:hAnsi="Angsana New"/>
          <w:sz w:val="30"/>
          <w:szCs w:val="30"/>
          <w:cs/>
        </w:rPr>
        <w:tab/>
        <w:t>เกณฑ์การจัดทำงบการเงิน</w:t>
      </w:r>
      <w:r w:rsidR="004B71BE" w:rsidRPr="00144E97">
        <w:rPr>
          <w:rFonts w:ascii="Angsana New" w:hAnsi="Angsana New"/>
          <w:sz w:val="30"/>
          <w:szCs w:val="30"/>
          <w:cs/>
        </w:rPr>
        <w:t>ระหว่างกาล</w:t>
      </w:r>
    </w:p>
    <w:p w:rsidR="00105903" w:rsidRPr="00144E97" w:rsidRDefault="00105903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ab/>
      </w:r>
      <w:r w:rsidR="008A4AAF">
        <w:rPr>
          <w:rFonts w:ascii="Angsana New" w:hAnsi="Angsana New" w:hint="cs"/>
          <w:sz w:val="30"/>
          <w:szCs w:val="30"/>
          <w:cs/>
        </w:rPr>
        <w:t>การเปลี่ยนแปลงนโยบายการบัญชี</w:t>
      </w:r>
    </w:p>
    <w:p w:rsidR="00745D88" w:rsidRPr="00144E97" w:rsidRDefault="008A4AAF" w:rsidP="00061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4</w:t>
      </w:r>
      <w:r w:rsidR="00742140" w:rsidRPr="00144E97">
        <w:rPr>
          <w:rFonts w:ascii="Angsana New" w:hAnsi="Angsana New"/>
          <w:sz w:val="30"/>
          <w:szCs w:val="30"/>
        </w:rPr>
        <w:tab/>
      </w:r>
      <w:r w:rsidR="00CE0166" w:rsidRPr="00144E97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:rsidR="00487C44" w:rsidRPr="00144E97" w:rsidRDefault="008A4AAF" w:rsidP="00A37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5</w:t>
      </w:r>
      <w:r w:rsidR="00644987" w:rsidRPr="00144E97">
        <w:rPr>
          <w:rFonts w:ascii="Angsana New" w:hAnsi="Angsana New"/>
          <w:sz w:val="30"/>
          <w:szCs w:val="30"/>
        </w:rPr>
        <w:tab/>
      </w:r>
      <w:r w:rsidR="00A37243" w:rsidRPr="00144E97">
        <w:rPr>
          <w:rFonts w:ascii="Angsana New" w:hAnsi="Angsana New"/>
          <w:sz w:val="30"/>
          <w:szCs w:val="30"/>
          <w:cs/>
        </w:rPr>
        <w:t xml:space="preserve">ลูกหนี้การค้า </w:t>
      </w:r>
      <w:r w:rsidR="00644987" w:rsidRPr="00144E97">
        <w:rPr>
          <w:rFonts w:ascii="Angsana New" w:hAnsi="Angsana New"/>
          <w:sz w:val="30"/>
          <w:szCs w:val="30"/>
          <w:cs/>
        </w:rPr>
        <w:tab/>
      </w:r>
    </w:p>
    <w:p w:rsidR="002D73D6" w:rsidRPr="00144E97" w:rsidRDefault="008A4AAF" w:rsidP="00A37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6</w:t>
      </w:r>
      <w:r w:rsidR="002D73D6" w:rsidRPr="00144E97">
        <w:rPr>
          <w:rFonts w:ascii="Angsana New" w:hAnsi="Angsana New"/>
          <w:sz w:val="30"/>
          <w:szCs w:val="30"/>
        </w:rPr>
        <w:tab/>
      </w:r>
      <w:r w:rsidR="002D73D6" w:rsidRPr="00144E97">
        <w:rPr>
          <w:rFonts w:ascii="Angsana New" w:hAnsi="Angsana New"/>
          <w:sz w:val="30"/>
          <w:szCs w:val="30"/>
          <w:cs/>
        </w:rPr>
        <w:t>เงินลงทุนในบริษัทร่วม</w:t>
      </w:r>
      <w:r w:rsidR="00F86DA2" w:rsidRPr="00144E97">
        <w:rPr>
          <w:rFonts w:ascii="Angsana New" w:hAnsi="Angsana New"/>
          <w:sz w:val="30"/>
          <w:szCs w:val="30"/>
          <w:cs/>
        </w:rPr>
        <w:t>และการร่วมค้า</w:t>
      </w:r>
    </w:p>
    <w:p w:rsidR="00A56312" w:rsidRPr="00144E97" w:rsidRDefault="008A4AAF" w:rsidP="00A56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7</w:t>
      </w:r>
      <w:r w:rsidR="00A56312" w:rsidRPr="00144E97">
        <w:rPr>
          <w:rFonts w:ascii="Angsana New" w:hAnsi="Angsana New"/>
          <w:sz w:val="30"/>
          <w:szCs w:val="30"/>
          <w:cs/>
        </w:rPr>
        <w:tab/>
        <w:t>เงินลงทุนในบริษัทย่อย</w:t>
      </w:r>
      <w:r w:rsidR="00A56312" w:rsidRPr="00144E97">
        <w:rPr>
          <w:rFonts w:ascii="Angsana New" w:hAnsi="Angsana New"/>
          <w:sz w:val="30"/>
          <w:szCs w:val="30"/>
          <w:cs/>
        </w:rPr>
        <w:tab/>
      </w:r>
      <w:r w:rsidR="00A56312" w:rsidRPr="00144E97">
        <w:rPr>
          <w:rFonts w:ascii="Angsana New" w:hAnsi="Angsana New"/>
          <w:sz w:val="30"/>
          <w:szCs w:val="30"/>
          <w:cs/>
        </w:rPr>
        <w:tab/>
      </w:r>
    </w:p>
    <w:p w:rsidR="00A37243" w:rsidRDefault="008A4AAF" w:rsidP="00A37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8</w:t>
      </w:r>
      <w:r w:rsidR="00A37243" w:rsidRPr="00144E97">
        <w:rPr>
          <w:rFonts w:ascii="Angsana New" w:hAnsi="Angsana New"/>
          <w:sz w:val="30"/>
          <w:szCs w:val="30"/>
          <w:cs/>
        </w:rPr>
        <w:tab/>
      </w:r>
      <w:r w:rsidR="008C5800" w:rsidRPr="00144E97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</w:p>
    <w:p w:rsidR="00CA7F0E" w:rsidRPr="00144E97" w:rsidRDefault="00CA7F0E" w:rsidP="00A37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/>
          <w:sz w:val="30"/>
          <w:szCs w:val="30"/>
        </w:rPr>
        <w:tab/>
      </w:r>
      <w:r w:rsidR="00533C8B" w:rsidRPr="00C06EC7">
        <w:rPr>
          <w:rFonts w:ascii="Angsana New" w:hAnsi="Angsana New" w:hint="cs"/>
          <w:sz w:val="30"/>
          <w:szCs w:val="30"/>
          <w:cs/>
          <w:lang w:val="th-TH"/>
        </w:rPr>
        <w:t>ประมาณการหนี้สินไม่หมุนเวียนสำหรับผลประโยชน์พนักงาน</w:t>
      </w:r>
    </w:p>
    <w:p w:rsidR="008A25C4" w:rsidRDefault="00F844B2" w:rsidP="008A25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</w:rPr>
        <w:t>1</w:t>
      </w:r>
      <w:r w:rsidR="00F027FB">
        <w:rPr>
          <w:rFonts w:ascii="Angsana New" w:hAnsi="Angsana New"/>
          <w:sz w:val="30"/>
          <w:szCs w:val="30"/>
        </w:rPr>
        <w:t>0</w:t>
      </w:r>
      <w:r w:rsidR="00C43DDE" w:rsidRPr="00144E97">
        <w:rPr>
          <w:rFonts w:ascii="Angsana New" w:hAnsi="Angsana New"/>
          <w:sz w:val="30"/>
          <w:szCs w:val="30"/>
        </w:rPr>
        <w:tab/>
      </w:r>
      <w:r w:rsidR="00F109D2">
        <w:rPr>
          <w:rFonts w:ascii="Angsana New" w:hAnsi="Angsana New" w:hint="cs"/>
          <w:sz w:val="30"/>
          <w:szCs w:val="30"/>
          <w:cs/>
        </w:rPr>
        <w:t>ภาษีเงินได้รอการตัดบัญชี</w:t>
      </w:r>
    </w:p>
    <w:p w:rsidR="000D2EDE" w:rsidRDefault="000D2EDE" w:rsidP="000D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>1</w:t>
      </w:r>
      <w:r w:rsidRPr="00144E97">
        <w:rPr>
          <w:rFonts w:ascii="Angsana New" w:hAnsi="Angsana New"/>
          <w:sz w:val="30"/>
          <w:szCs w:val="30"/>
        </w:rPr>
        <w:tab/>
      </w:r>
      <w:r w:rsidR="00F109D2">
        <w:rPr>
          <w:rFonts w:ascii="Angsana New" w:hAnsi="Angsana New" w:hint="cs"/>
          <w:sz w:val="30"/>
          <w:szCs w:val="30"/>
          <w:cs/>
        </w:rPr>
        <w:t>เจ้าหนี้การค้า</w:t>
      </w:r>
    </w:p>
    <w:p w:rsidR="000D2EDE" w:rsidRDefault="000D2EDE" w:rsidP="000D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12</w:t>
      </w:r>
      <w:r>
        <w:rPr>
          <w:rFonts w:ascii="Angsana New" w:hAnsi="Angsana New"/>
          <w:sz w:val="30"/>
          <w:szCs w:val="30"/>
        </w:rPr>
        <w:tab/>
      </w:r>
      <w:r w:rsidR="00F109D2" w:rsidRPr="00144E97">
        <w:rPr>
          <w:rFonts w:ascii="Angsana New" w:hAnsi="Angsana New"/>
          <w:sz w:val="30"/>
          <w:szCs w:val="30"/>
          <w:cs/>
        </w:rPr>
        <w:t>ใบสำคัญแสดงสิทธิที่จะซื้อหุ้น</w:t>
      </w:r>
    </w:p>
    <w:p w:rsidR="00B04F19" w:rsidRDefault="00A56312" w:rsidP="000D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</w:rPr>
        <w:t>1</w:t>
      </w:r>
      <w:r w:rsidR="000D2EDE">
        <w:rPr>
          <w:rFonts w:ascii="Angsana New" w:hAnsi="Angsana New"/>
          <w:sz w:val="30"/>
          <w:szCs w:val="30"/>
        </w:rPr>
        <w:t>3</w:t>
      </w:r>
      <w:r w:rsidRPr="00144E97">
        <w:rPr>
          <w:rFonts w:ascii="Angsana New" w:hAnsi="Angsana New"/>
          <w:sz w:val="30"/>
          <w:szCs w:val="30"/>
          <w:cs/>
        </w:rPr>
        <w:tab/>
      </w:r>
      <w:r w:rsidR="00B04F19" w:rsidRPr="00144E97">
        <w:rPr>
          <w:rFonts w:ascii="Angsana New" w:hAnsi="Angsana New"/>
          <w:sz w:val="30"/>
          <w:szCs w:val="30"/>
          <w:cs/>
        </w:rPr>
        <w:t>ส่วนงานดำเนินงาน</w:t>
      </w:r>
    </w:p>
    <w:p w:rsidR="00A56312" w:rsidRPr="00144E97" w:rsidRDefault="008A4AAF" w:rsidP="00A56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1</w:t>
      </w:r>
      <w:r w:rsidR="000D2EDE">
        <w:rPr>
          <w:rFonts w:ascii="Angsana New" w:hAnsi="Angsana New"/>
          <w:sz w:val="30"/>
          <w:szCs w:val="30"/>
        </w:rPr>
        <w:t>4</w:t>
      </w:r>
      <w:r w:rsidR="00B04F19">
        <w:rPr>
          <w:rFonts w:ascii="Angsana New" w:hAnsi="Angsana New"/>
          <w:sz w:val="30"/>
          <w:szCs w:val="30"/>
        </w:rPr>
        <w:tab/>
      </w:r>
      <w:r w:rsidR="00B04F19" w:rsidRPr="00144E97">
        <w:rPr>
          <w:rFonts w:ascii="Angsana New" w:hAnsi="Angsana New"/>
          <w:sz w:val="30"/>
          <w:szCs w:val="30"/>
          <w:cs/>
        </w:rPr>
        <w:t>ภาษีเงินได้</w:t>
      </w:r>
    </w:p>
    <w:p w:rsidR="00B04F19" w:rsidRDefault="0099323E" w:rsidP="00B04F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70"/>
        </w:tabs>
        <w:spacing w:line="240" w:lineRule="auto"/>
        <w:ind w:left="1260" w:hanging="1260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</w:rPr>
        <w:t>1</w:t>
      </w:r>
      <w:r w:rsidR="000D2EDE">
        <w:rPr>
          <w:rFonts w:ascii="Angsana New" w:hAnsi="Angsana New"/>
          <w:sz w:val="30"/>
          <w:szCs w:val="30"/>
        </w:rPr>
        <w:t>5</w:t>
      </w:r>
      <w:r w:rsidR="00CD1101" w:rsidRPr="00144E97">
        <w:rPr>
          <w:rFonts w:ascii="Angsana New" w:hAnsi="Angsana New"/>
          <w:sz w:val="30"/>
          <w:szCs w:val="30"/>
        </w:rPr>
        <w:tab/>
      </w:r>
      <w:r w:rsidR="00B04F19" w:rsidRPr="00144E97">
        <w:rPr>
          <w:rFonts w:ascii="Angsana New" w:hAnsi="Angsana New"/>
          <w:sz w:val="30"/>
          <w:szCs w:val="30"/>
          <w:cs/>
        </w:rPr>
        <w:t>กำไรต่อหุ้น</w:t>
      </w:r>
    </w:p>
    <w:p w:rsidR="00CA31EF" w:rsidRDefault="00CA31EF" w:rsidP="00B04F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70"/>
        </w:tabs>
        <w:spacing w:line="240" w:lineRule="auto"/>
        <w:ind w:left="1260" w:hanging="12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1</w:t>
      </w:r>
      <w:r w:rsidR="000D2EDE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 w:hint="cs"/>
          <w:sz w:val="30"/>
          <w:szCs w:val="30"/>
          <w:cs/>
        </w:rPr>
        <w:t>เงินปันผล</w:t>
      </w:r>
    </w:p>
    <w:p w:rsidR="00061CFB" w:rsidRPr="00144E97" w:rsidRDefault="00C110E1" w:rsidP="009565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470"/>
        </w:tabs>
        <w:spacing w:line="240" w:lineRule="auto"/>
        <w:ind w:left="1260" w:hanging="1260"/>
        <w:rPr>
          <w:rFonts w:ascii="Angsana New" w:hAnsi="Angsana New"/>
          <w:sz w:val="30"/>
          <w:szCs w:val="30"/>
          <w:cs/>
        </w:rPr>
      </w:pPr>
      <w:r w:rsidRPr="00144E97">
        <w:rPr>
          <w:rFonts w:ascii="Angsana New" w:hAnsi="Angsana New"/>
          <w:sz w:val="30"/>
          <w:szCs w:val="30"/>
        </w:rPr>
        <w:t>1</w:t>
      </w:r>
      <w:r w:rsidR="000D2EDE">
        <w:rPr>
          <w:rFonts w:ascii="Angsana New" w:hAnsi="Angsana New"/>
          <w:sz w:val="30"/>
          <w:szCs w:val="30"/>
        </w:rPr>
        <w:t>7</w:t>
      </w:r>
      <w:r w:rsidR="00E75F83">
        <w:rPr>
          <w:rFonts w:ascii="Angsana New" w:hAnsi="Angsana New"/>
          <w:sz w:val="30"/>
          <w:szCs w:val="30"/>
        </w:rPr>
        <w:tab/>
      </w:r>
      <w:r w:rsidR="00B04F19" w:rsidRPr="00144E97">
        <w:rPr>
          <w:rFonts w:ascii="Angsana New" w:hAnsi="Angsana New"/>
          <w:sz w:val="30"/>
          <w:szCs w:val="30"/>
          <w:cs/>
        </w:rPr>
        <w:t>ภาระผูกพัน</w:t>
      </w:r>
      <w:r w:rsidR="00B04F19">
        <w:rPr>
          <w:rFonts w:ascii="Angsana New" w:hAnsi="Angsana New" w:hint="cs"/>
          <w:sz w:val="30"/>
          <w:szCs w:val="30"/>
          <w:cs/>
        </w:rPr>
        <w:t>กับ</w:t>
      </w:r>
      <w:r w:rsidR="00B04F19" w:rsidRPr="00144E97">
        <w:rPr>
          <w:rFonts w:ascii="Angsana New" w:hAnsi="Angsana New"/>
          <w:sz w:val="30"/>
          <w:szCs w:val="30"/>
          <w:cs/>
        </w:rPr>
        <w:t>บุคคลหรือกิจการที่ไม่เกี่ยวข้องกัน</w:t>
      </w:r>
    </w:p>
    <w:p w:rsidR="00644987" w:rsidRDefault="00061CFB" w:rsidP="002A75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  <w:tab w:val="left" w:pos="1530"/>
        </w:tabs>
        <w:spacing w:line="240" w:lineRule="auto"/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</w:t>
      </w:r>
      <w:r w:rsidR="000D2EDE">
        <w:rPr>
          <w:rFonts w:ascii="Angsana New" w:hAnsi="Angsana New"/>
          <w:sz w:val="30"/>
          <w:szCs w:val="30"/>
        </w:rPr>
        <w:t>8</w:t>
      </w:r>
      <w:r w:rsidR="001308E3">
        <w:rPr>
          <w:rFonts w:ascii="Angsana New" w:hAnsi="Angsana New"/>
          <w:sz w:val="30"/>
          <w:szCs w:val="30"/>
        </w:rPr>
        <w:tab/>
      </w:r>
      <w:r w:rsidR="00B04F19" w:rsidRPr="001E5073">
        <w:rPr>
          <w:rFonts w:ascii="Angsana New" w:hAnsi="Angsana New"/>
          <w:sz w:val="30"/>
          <w:szCs w:val="30"/>
          <w:cs/>
        </w:rPr>
        <w:t>เหตุการณ์ภายหลังรอบระยะเวลาที่รายงาน</w:t>
      </w:r>
    </w:p>
    <w:p w:rsidR="00933B80" w:rsidRDefault="00933B80" w:rsidP="002A75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  <w:tab w:val="left" w:pos="1530"/>
        </w:tabs>
        <w:spacing w:line="240" w:lineRule="auto"/>
        <w:ind w:left="1260" w:hanging="1260"/>
        <w:rPr>
          <w:rFonts w:ascii="Angsana New" w:hAnsi="Angsana New"/>
          <w:sz w:val="30"/>
          <w:szCs w:val="30"/>
        </w:rPr>
      </w:pPr>
      <w:r w:rsidRPr="006B7517">
        <w:rPr>
          <w:rFonts w:ascii="Angsana New" w:hAnsi="Angsana New"/>
          <w:sz w:val="30"/>
          <w:szCs w:val="30"/>
        </w:rPr>
        <w:t>1</w:t>
      </w:r>
      <w:r w:rsidR="000D2EDE">
        <w:rPr>
          <w:rFonts w:ascii="Angsana New" w:hAnsi="Angsana New"/>
          <w:sz w:val="30"/>
          <w:szCs w:val="30"/>
        </w:rPr>
        <w:t>9</w:t>
      </w:r>
      <w:r w:rsidRPr="006B7517">
        <w:rPr>
          <w:rFonts w:ascii="Angsana New" w:hAnsi="Angsana New"/>
          <w:sz w:val="30"/>
          <w:szCs w:val="30"/>
        </w:rPr>
        <w:tab/>
      </w:r>
      <w:r w:rsidR="006B7517" w:rsidRPr="006B7517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มาตรฐานการรายงานทางการเงินที่ยังไม่ได้ใช้</w:t>
      </w:r>
    </w:p>
    <w:p w:rsidR="007D4F3A" w:rsidRPr="007D4F3A" w:rsidRDefault="000D2EDE" w:rsidP="00ED0385">
      <w:pPr>
        <w:pStyle w:val="a"/>
        <w:tabs>
          <w:tab w:val="clear" w:pos="1080"/>
        </w:tabs>
        <w:ind w:left="1260" w:hanging="1260"/>
        <w:jc w:val="thaiDistribute"/>
        <w:rPr>
          <w:rFonts w:ascii="Angsana New" w:hAnsi="Angsana New"/>
          <w:cs/>
        </w:rPr>
      </w:pPr>
      <w:r>
        <w:rPr>
          <w:rFonts w:ascii="Angsana New" w:hAnsi="Angsana New" w:cs="Angsana New"/>
          <w:lang w:val="en-US"/>
        </w:rPr>
        <w:t>20</w:t>
      </w:r>
      <w:r w:rsidR="007D4F3A" w:rsidRPr="007D4F3A">
        <w:rPr>
          <w:rFonts w:ascii="Angsana New" w:hAnsi="Angsana New" w:cs="Angsana New"/>
          <w:lang w:val="en-US"/>
        </w:rPr>
        <w:tab/>
      </w:r>
      <w:r w:rsidR="00D16F43" w:rsidRPr="00D16F43">
        <w:rPr>
          <w:rFonts w:ascii="Angsana New" w:hAnsi="Angsana New" w:cs="Angsana New"/>
          <w:cs/>
          <w:lang w:val="en-US"/>
        </w:rPr>
        <w:t>การจัดประเภทรายการใหม่</w:t>
      </w:r>
    </w:p>
    <w:p w:rsidR="00FF4BEE" w:rsidRPr="00144E97" w:rsidRDefault="00FF4BEE" w:rsidP="00A56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sz w:val="30"/>
          <w:szCs w:val="30"/>
          <w:cs/>
        </w:rPr>
      </w:pPr>
    </w:p>
    <w:p w:rsidR="00FF4BEE" w:rsidRPr="00144E97" w:rsidRDefault="00FF4BEE" w:rsidP="00A73C5C">
      <w:pPr>
        <w:rPr>
          <w:rFonts w:ascii="Angsana New" w:hAnsi="Angsana New"/>
          <w:sz w:val="30"/>
          <w:szCs w:val="30"/>
          <w:cs/>
        </w:rPr>
      </w:pPr>
    </w:p>
    <w:p w:rsidR="00FF4BEE" w:rsidRPr="00144E97" w:rsidRDefault="00FF4BEE" w:rsidP="00A73C5C">
      <w:pPr>
        <w:rPr>
          <w:rFonts w:ascii="Angsana New" w:hAnsi="Angsana New"/>
          <w:sz w:val="30"/>
          <w:szCs w:val="30"/>
          <w:cs/>
        </w:rPr>
      </w:pPr>
    </w:p>
    <w:p w:rsidR="00FF4BEE" w:rsidRPr="00144E97" w:rsidRDefault="00FF4BEE" w:rsidP="00A73C5C">
      <w:pPr>
        <w:rPr>
          <w:rFonts w:ascii="Angsana New" w:hAnsi="Angsana New"/>
          <w:sz w:val="30"/>
          <w:szCs w:val="30"/>
          <w:cs/>
        </w:rPr>
      </w:pPr>
    </w:p>
    <w:p w:rsidR="00FF4BEE" w:rsidRPr="00144E97" w:rsidRDefault="00FF4BEE" w:rsidP="00A73C5C">
      <w:pPr>
        <w:rPr>
          <w:rFonts w:ascii="Angsana New" w:hAnsi="Angsana New"/>
          <w:sz w:val="30"/>
          <w:szCs w:val="30"/>
          <w:cs/>
        </w:rPr>
      </w:pPr>
    </w:p>
    <w:p w:rsidR="00FF4BEE" w:rsidRPr="00144E97" w:rsidRDefault="00FF4BEE" w:rsidP="00A73C5C">
      <w:pPr>
        <w:rPr>
          <w:rFonts w:ascii="Angsana New" w:hAnsi="Angsana New"/>
          <w:sz w:val="30"/>
          <w:szCs w:val="30"/>
          <w:cs/>
        </w:rPr>
      </w:pPr>
    </w:p>
    <w:p w:rsidR="00FF4BEE" w:rsidRPr="00144E97" w:rsidRDefault="00FF4BEE" w:rsidP="00A73C5C">
      <w:pPr>
        <w:rPr>
          <w:rFonts w:ascii="Angsana New" w:hAnsi="Angsana New"/>
          <w:sz w:val="30"/>
          <w:szCs w:val="30"/>
          <w:cs/>
        </w:rPr>
      </w:pPr>
    </w:p>
    <w:p w:rsidR="00FF4BEE" w:rsidRPr="00144E97" w:rsidRDefault="00FF4BEE" w:rsidP="00A73C5C">
      <w:pPr>
        <w:rPr>
          <w:rFonts w:ascii="Angsana New" w:hAnsi="Angsana New"/>
          <w:sz w:val="30"/>
          <w:szCs w:val="30"/>
          <w:cs/>
        </w:rPr>
      </w:pPr>
    </w:p>
    <w:p w:rsidR="008A75AD" w:rsidRDefault="00726579" w:rsidP="009019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</w:tabs>
        <w:rPr>
          <w:rFonts w:ascii="Angsana New" w:hAnsi="Angsana New"/>
          <w:sz w:val="30"/>
          <w:szCs w:val="30"/>
          <w:cs/>
        </w:rPr>
      </w:pPr>
      <w:r w:rsidRPr="00144E97">
        <w:rPr>
          <w:rFonts w:ascii="Angsana New" w:hAnsi="Angsana New"/>
          <w:sz w:val="30"/>
          <w:szCs w:val="30"/>
        </w:rPr>
        <w:tab/>
      </w:r>
      <w:r w:rsidRPr="00144E97">
        <w:rPr>
          <w:rFonts w:ascii="Angsana New" w:hAnsi="Angsana New"/>
          <w:sz w:val="30"/>
          <w:szCs w:val="30"/>
        </w:rPr>
        <w:tab/>
      </w:r>
      <w:r w:rsidRPr="00144E97">
        <w:rPr>
          <w:rFonts w:ascii="Angsana New" w:hAnsi="Angsana New"/>
          <w:sz w:val="30"/>
          <w:szCs w:val="30"/>
        </w:rPr>
        <w:tab/>
      </w:r>
      <w:r w:rsidRPr="00144E97">
        <w:rPr>
          <w:rFonts w:ascii="Angsana New" w:hAnsi="Angsana New"/>
          <w:sz w:val="30"/>
          <w:szCs w:val="30"/>
        </w:rPr>
        <w:tab/>
      </w:r>
      <w:r w:rsidRPr="00144E97">
        <w:rPr>
          <w:rFonts w:ascii="Angsana New" w:hAnsi="Angsana New"/>
          <w:sz w:val="30"/>
          <w:szCs w:val="30"/>
        </w:rPr>
        <w:tab/>
      </w:r>
      <w:r w:rsidRPr="00144E97">
        <w:rPr>
          <w:rFonts w:ascii="Angsana New" w:hAnsi="Angsana New"/>
          <w:sz w:val="30"/>
          <w:szCs w:val="30"/>
        </w:rPr>
        <w:tab/>
      </w:r>
    </w:p>
    <w:p w:rsidR="008A75AD" w:rsidRDefault="008A75AD" w:rsidP="008A75AD">
      <w:pPr>
        <w:rPr>
          <w:rFonts w:ascii="Angsana New" w:hAnsi="Angsana New"/>
          <w:sz w:val="30"/>
          <w:szCs w:val="30"/>
          <w:cs/>
        </w:rPr>
      </w:pPr>
    </w:p>
    <w:p w:rsidR="0099323E" w:rsidRPr="008A75AD" w:rsidRDefault="0099323E" w:rsidP="008A75AD">
      <w:pPr>
        <w:rPr>
          <w:rFonts w:ascii="Angsana New" w:hAnsi="Angsana New"/>
          <w:sz w:val="30"/>
          <w:szCs w:val="30"/>
          <w:cs/>
        </w:rPr>
        <w:sectPr w:rsidR="0099323E" w:rsidRPr="008A75AD" w:rsidSect="00135E6F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6"/>
          <w:cols w:space="720"/>
        </w:sectPr>
      </w:pPr>
    </w:p>
    <w:p w:rsidR="009F2180" w:rsidRPr="00144E97" w:rsidRDefault="009F2180" w:rsidP="00A73C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352798" w:rsidRPr="00144E97">
        <w:rPr>
          <w:rFonts w:ascii="Angsana New" w:hAnsi="Angsana New"/>
          <w:sz w:val="30"/>
          <w:szCs w:val="30"/>
          <w:cs/>
        </w:rPr>
        <w:t>ระหว่างกาล</w:t>
      </w:r>
      <w:r w:rsidRPr="00144E97">
        <w:rPr>
          <w:rFonts w:ascii="Angsana New" w:hAnsi="Angsana New"/>
          <w:sz w:val="30"/>
          <w:szCs w:val="30"/>
          <w:cs/>
        </w:rPr>
        <w:t>นี้</w:t>
      </w:r>
    </w:p>
    <w:p w:rsidR="009F2180" w:rsidRPr="00281AA2" w:rsidRDefault="009F2180" w:rsidP="00897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9F2180" w:rsidRDefault="009F2180" w:rsidP="003E5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>งบการเงิน</w:t>
      </w:r>
      <w:r w:rsidR="003B5EBA" w:rsidRPr="00144E97">
        <w:rPr>
          <w:rFonts w:ascii="Angsana New" w:hAnsi="Angsana New"/>
          <w:sz w:val="30"/>
          <w:szCs w:val="30"/>
          <w:cs/>
        </w:rPr>
        <w:t>ระหว่างกาล</w:t>
      </w:r>
      <w:r w:rsidR="003D1D13" w:rsidRPr="00144E97">
        <w:rPr>
          <w:rFonts w:ascii="Angsana New" w:hAnsi="Angsana New"/>
          <w:sz w:val="30"/>
          <w:szCs w:val="30"/>
          <w:cs/>
        </w:rPr>
        <w:t>นี้</w:t>
      </w:r>
      <w:r w:rsidRPr="00144E97">
        <w:rPr>
          <w:rFonts w:ascii="Angsana New" w:hAnsi="Angsana New"/>
          <w:sz w:val="30"/>
          <w:szCs w:val="30"/>
          <w:cs/>
        </w:rPr>
        <w:t>ได้รับอนุมัติ</w:t>
      </w:r>
      <w:r w:rsidR="00560E43" w:rsidRPr="00144E97">
        <w:rPr>
          <w:rFonts w:ascii="Angsana New" w:hAnsi="Angsana New"/>
          <w:sz w:val="30"/>
          <w:szCs w:val="30"/>
          <w:cs/>
        </w:rPr>
        <w:t>ให้ออกงบการเงิน</w:t>
      </w:r>
      <w:r w:rsidRPr="00144E97">
        <w:rPr>
          <w:rFonts w:ascii="Angsana New" w:hAnsi="Angsana New"/>
          <w:sz w:val="30"/>
          <w:szCs w:val="30"/>
          <w:cs/>
        </w:rPr>
        <w:t>จาก</w:t>
      </w:r>
      <w:r w:rsidR="009B75F0" w:rsidRPr="00144E97">
        <w:rPr>
          <w:rFonts w:ascii="Angsana New" w:hAnsi="Angsana New"/>
          <w:sz w:val="30"/>
          <w:szCs w:val="30"/>
          <w:cs/>
        </w:rPr>
        <w:t>คณะ</w:t>
      </w:r>
      <w:r w:rsidR="00AA061E" w:rsidRPr="00144E97">
        <w:rPr>
          <w:rFonts w:ascii="Angsana New" w:hAnsi="Angsana New"/>
          <w:sz w:val="30"/>
          <w:szCs w:val="30"/>
          <w:cs/>
        </w:rPr>
        <w:t>กรรมการ</w:t>
      </w:r>
      <w:r w:rsidR="007E7E42">
        <w:rPr>
          <w:rFonts w:ascii="Angsana New" w:hAnsi="Angsana New" w:hint="cs"/>
          <w:sz w:val="30"/>
          <w:szCs w:val="30"/>
          <w:cs/>
        </w:rPr>
        <w:t>ตรวจสอบ</w:t>
      </w:r>
      <w:r w:rsidR="00AA061E" w:rsidRPr="00144E97">
        <w:rPr>
          <w:rFonts w:ascii="Angsana New" w:hAnsi="Angsana New"/>
          <w:sz w:val="30"/>
          <w:szCs w:val="30"/>
          <w:cs/>
        </w:rPr>
        <w:t>เมื่อวันที่</w:t>
      </w:r>
      <w:r w:rsidR="0026220A" w:rsidRPr="00144E97">
        <w:rPr>
          <w:rFonts w:ascii="Angsana New" w:hAnsi="Angsana New"/>
          <w:sz w:val="30"/>
          <w:szCs w:val="30"/>
          <w:cs/>
        </w:rPr>
        <w:t xml:space="preserve"> </w:t>
      </w:r>
      <w:r w:rsidR="00A616D9">
        <w:rPr>
          <w:rFonts w:ascii="Angsana New" w:hAnsi="Angsana New"/>
          <w:sz w:val="30"/>
          <w:szCs w:val="30"/>
        </w:rPr>
        <w:t xml:space="preserve">14 </w:t>
      </w:r>
      <w:r w:rsidR="000F51F3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8D7AF1">
        <w:rPr>
          <w:rFonts w:ascii="Angsana New" w:hAnsi="Angsana New" w:hint="cs"/>
          <w:sz w:val="30"/>
          <w:szCs w:val="30"/>
          <w:cs/>
        </w:rPr>
        <w:t>2562</w:t>
      </w:r>
    </w:p>
    <w:p w:rsidR="003E5CC4" w:rsidRPr="00281AA2" w:rsidRDefault="003E5CC4" w:rsidP="003E5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487C44" w:rsidRPr="007A4FFE" w:rsidRDefault="00F3624F" w:rsidP="007A4FFE">
      <w:pPr>
        <w:pStyle w:val="Heading5"/>
        <w:numPr>
          <w:ilvl w:val="0"/>
          <w:numId w:val="16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sz w:val="30"/>
          <w:szCs w:val="30"/>
          <w:cs/>
        </w:rPr>
      </w:pPr>
      <w:r w:rsidRPr="00144E97">
        <w:rPr>
          <w:rFonts w:ascii="Angsana New" w:hAnsi="Angsana New"/>
          <w:sz w:val="30"/>
          <w:szCs w:val="30"/>
          <w:cs/>
        </w:rPr>
        <w:t>ข้อมูล</w:t>
      </w:r>
      <w:r w:rsidR="00FC04D5" w:rsidRPr="00144E97">
        <w:rPr>
          <w:rFonts w:ascii="Angsana New" w:hAnsi="Angsana New"/>
          <w:sz w:val="30"/>
          <w:szCs w:val="30"/>
          <w:cs/>
        </w:rPr>
        <w:t>ทั่วไป</w:t>
      </w:r>
      <w:r w:rsidR="00487C44" w:rsidRPr="007A4FFE">
        <w:rPr>
          <w:rFonts w:ascii="Angsana New" w:hAnsi="Angsana New"/>
          <w:sz w:val="30"/>
          <w:szCs w:val="30"/>
          <w:cs/>
          <w:lang w:val="th-TH"/>
        </w:rPr>
        <w:t xml:space="preserve"> </w:t>
      </w:r>
    </w:p>
    <w:p w:rsidR="00487C44" w:rsidRPr="00281AA2" w:rsidRDefault="00487C44" w:rsidP="00100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:rsidR="00487C44" w:rsidRDefault="00487C44" w:rsidP="001B0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144E97">
        <w:rPr>
          <w:rFonts w:ascii="Angsana New" w:hAnsi="Angsana New"/>
          <w:sz w:val="30"/>
          <w:szCs w:val="30"/>
          <w:cs/>
          <w:lang w:val="th-TH"/>
        </w:rPr>
        <w:t xml:space="preserve">กลุ่มบริษัทดำเนินธุรกิจหลักเกี่ยวกับการผลิตและจำหน่ายผ่านตัวแทนจำหน่ายอิสระสำหรับผลิตภัณฑ์อาหารเสริม </w:t>
      </w:r>
      <w:r w:rsidR="00CF30C1" w:rsidRPr="00144E97">
        <w:rPr>
          <w:rFonts w:ascii="Angsana New" w:hAnsi="Angsana New"/>
          <w:sz w:val="30"/>
          <w:szCs w:val="30"/>
          <w:cs/>
          <w:lang w:val="th-TH"/>
        </w:rPr>
        <w:t>ผลิตภัณฑ์ยาภายใต้เครื่องหมายการค้าที่จ่ายตาม</w:t>
      </w:r>
      <w:r w:rsidRPr="00144E97">
        <w:rPr>
          <w:rFonts w:ascii="Angsana New" w:hAnsi="Angsana New"/>
          <w:sz w:val="30"/>
          <w:szCs w:val="30"/>
          <w:cs/>
          <w:lang w:val="th-TH"/>
        </w:rPr>
        <w:t xml:space="preserve">ใบสั่งแพทย์ ผลิตภัณฑ์จำหน่ายหน้าเคาน์เตอร์ ผลิตภัณฑ์สมุนไพร วิตามิน และสินค้าอุปโภคบริโภค รวมทั้งการให้บริการจัดจำหน่ายผลิตภัณฑ์ดังกล่าว </w:t>
      </w:r>
    </w:p>
    <w:p w:rsidR="00281AA2" w:rsidRPr="00281AA2" w:rsidRDefault="00281AA2" w:rsidP="001B0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:rsidR="00FC04D5" w:rsidRPr="00144E97" w:rsidRDefault="00FC04D5" w:rsidP="00146178">
      <w:pPr>
        <w:pStyle w:val="Heading5"/>
        <w:numPr>
          <w:ilvl w:val="0"/>
          <w:numId w:val="16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  <w:r w:rsidR="00352798" w:rsidRPr="00144E97">
        <w:rPr>
          <w:rFonts w:ascii="Angsana New" w:hAnsi="Angsana New"/>
          <w:sz w:val="30"/>
          <w:szCs w:val="30"/>
          <w:cs/>
        </w:rPr>
        <w:t>ระหว่างกาล</w:t>
      </w:r>
      <w:r w:rsidR="00A30371" w:rsidRPr="00144E97">
        <w:rPr>
          <w:rFonts w:ascii="Angsana New" w:hAnsi="Angsana New"/>
          <w:sz w:val="30"/>
          <w:szCs w:val="30"/>
          <w:cs/>
        </w:rPr>
        <w:t xml:space="preserve"> </w:t>
      </w:r>
    </w:p>
    <w:p w:rsidR="00FC04D5" w:rsidRPr="00281AA2" w:rsidRDefault="00FC04D5" w:rsidP="00897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0"/>
          <w:szCs w:val="20"/>
        </w:rPr>
      </w:pPr>
    </w:p>
    <w:p w:rsidR="006F16E0" w:rsidRPr="00144E97" w:rsidRDefault="006F16E0" w:rsidP="008970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144E97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144E97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:rsidR="006F16E0" w:rsidRPr="00281AA2" w:rsidRDefault="006F16E0" w:rsidP="00897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0"/>
          <w:szCs w:val="20"/>
        </w:rPr>
      </w:pPr>
    </w:p>
    <w:p w:rsidR="00856776" w:rsidRPr="00144E97" w:rsidRDefault="00A419B3" w:rsidP="003C1C12">
      <w:pPr>
        <w:pStyle w:val="ListParagraph"/>
        <w:tabs>
          <w:tab w:val="clear" w:pos="6549"/>
          <w:tab w:val="left" w:pos="6660"/>
          <w:tab w:val="left" w:pos="945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44E97">
        <w:rPr>
          <w:rFonts w:ascii="Angsana New" w:hAnsi="Angsana New"/>
          <w:sz w:val="30"/>
          <w:szCs w:val="30"/>
          <w:cs/>
        </w:rPr>
        <w:t>งบการเงินระหว่างกาลนี้</w:t>
      </w:r>
      <w:r w:rsidR="00494750">
        <w:rPr>
          <w:rFonts w:ascii="Angsana New" w:hAnsi="Angsana New" w:hint="cs"/>
          <w:sz w:val="30"/>
          <w:szCs w:val="30"/>
          <w:cs/>
        </w:rPr>
        <w:t>แบบย่อ</w:t>
      </w:r>
      <w:r w:rsidR="001126E9" w:rsidRPr="001126E9">
        <w:rPr>
          <w:rFonts w:ascii="Angsana New" w:hAnsi="Angsana New"/>
          <w:sz w:val="30"/>
          <w:szCs w:val="30"/>
          <w:cs/>
        </w:rPr>
        <w:t>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</w:t>
      </w:r>
      <w:r w:rsidR="00F21E7C">
        <w:rPr>
          <w:rFonts w:ascii="Angsana New" w:hAnsi="Angsana New"/>
          <w:sz w:val="30"/>
          <w:szCs w:val="30"/>
        </w:rPr>
        <w:t xml:space="preserve"> </w:t>
      </w:r>
      <w:r w:rsidR="0072214C">
        <w:rPr>
          <w:rFonts w:ascii="Angsana New" w:hAnsi="Angsana New"/>
          <w:sz w:val="30"/>
          <w:szCs w:val="30"/>
        </w:rPr>
        <w:t>(“</w:t>
      </w:r>
      <w:r w:rsidR="0072214C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="0072214C">
        <w:rPr>
          <w:rFonts w:ascii="Angsana New" w:hAnsi="Angsana New"/>
          <w:sz w:val="30"/>
          <w:szCs w:val="30"/>
        </w:rPr>
        <w:t>”)</w:t>
      </w:r>
      <w:r w:rsidR="00F21E7C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 xml:space="preserve">ตามมาตรฐานการบัญชีไทย ฉบับที่ </w:t>
      </w:r>
      <w:r w:rsidRPr="00144E97">
        <w:rPr>
          <w:rFonts w:ascii="Angsana New" w:hAnsi="Angsana New"/>
          <w:sz w:val="30"/>
          <w:szCs w:val="30"/>
        </w:rPr>
        <w:t xml:space="preserve">34 </w:t>
      </w:r>
      <w:r w:rsidR="003C1C12">
        <w:rPr>
          <w:rFonts w:ascii="Angsana New" w:hAnsi="Angsana New" w:hint="cs"/>
          <w:sz w:val="30"/>
          <w:szCs w:val="30"/>
          <w:cs/>
        </w:rPr>
        <w:t>เ</w:t>
      </w:r>
      <w:r w:rsidRPr="00144E97">
        <w:rPr>
          <w:rFonts w:ascii="Angsana New" w:hAnsi="Angsana New"/>
          <w:sz w:val="30"/>
          <w:szCs w:val="30"/>
          <w:cs/>
        </w:rPr>
        <w:t xml:space="preserve">รื่อง </w:t>
      </w:r>
      <w:r w:rsidR="0067594F" w:rsidRPr="00144E97">
        <w:rPr>
          <w:rFonts w:ascii="Angsana New" w:hAnsi="Angsana New"/>
          <w:i/>
          <w:iCs/>
          <w:sz w:val="30"/>
          <w:szCs w:val="30"/>
          <w:cs/>
        </w:rPr>
        <w:t>การรายงานทาง</w:t>
      </w:r>
      <w:r w:rsidRPr="00144E97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144E97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รวมถึงแนวปฏิบัติทางการบัญชีที่ประกาศใช้โดยสภาวิชาชีพบัญชีฯ </w:t>
      </w:r>
      <w:r w:rsidR="00487C44" w:rsidRPr="00144E97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:rsidR="00001D92" w:rsidRPr="00505828" w:rsidRDefault="00001D92" w:rsidP="00EB170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0"/>
          <w:szCs w:val="10"/>
        </w:rPr>
      </w:pPr>
    </w:p>
    <w:p w:rsidR="004F2118" w:rsidRDefault="00A419B3" w:rsidP="00001D9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งบการเงินระหว่างกาลนี้จัดทำขึ้นเพื่อให้ข้อมูลเพิ่มเติมจากงบการเงินสำหร</w:t>
      </w:r>
      <w:r w:rsidR="002A7E90">
        <w:rPr>
          <w:rFonts w:ascii="Angsana New" w:hAnsi="Angsana New"/>
          <w:sz w:val="30"/>
          <w:szCs w:val="30"/>
          <w:cs/>
        </w:rPr>
        <w:t xml:space="preserve">ับปีสิ้นสุดวันที่ </w:t>
      </w:r>
      <w:r w:rsidR="007115B1">
        <w:rPr>
          <w:rFonts w:ascii="Angsana New" w:hAnsi="Angsana New"/>
          <w:sz w:val="30"/>
          <w:szCs w:val="30"/>
        </w:rPr>
        <w:t>3</w:t>
      </w:r>
      <w:r w:rsidR="00A15E26">
        <w:rPr>
          <w:rFonts w:ascii="Angsana New" w:hAnsi="Angsana New"/>
          <w:sz w:val="30"/>
          <w:szCs w:val="30"/>
        </w:rPr>
        <w:t xml:space="preserve">1 </w:t>
      </w:r>
      <w:r w:rsidR="00A15E26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2A7E90">
        <w:rPr>
          <w:rFonts w:ascii="Angsana New" w:hAnsi="Angsana New"/>
          <w:sz w:val="30"/>
          <w:szCs w:val="30"/>
        </w:rPr>
        <w:t>256</w:t>
      </w:r>
      <w:r w:rsidR="00A15E26">
        <w:rPr>
          <w:rFonts w:ascii="Angsana New" w:hAnsi="Angsana New"/>
          <w:sz w:val="30"/>
          <w:szCs w:val="30"/>
        </w:rPr>
        <w:t>1</w:t>
      </w:r>
      <w:r w:rsidRPr="00144E97">
        <w:rPr>
          <w:rFonts w:ascii="Angsana New" w:hAnsi="Angsana New"/>
          <w:sz w:val="30"/>
          <w:szCs w:val="30"/>
        </w:rPr>
        <w:t xml:space="preserve">          </w:t>
      </w:r>
      <w:r w:rsidRPr="00144E97">
        <w:rPr>
          <w:rFonts w:ascii="Angsana New" w:hAnsi="Angsana New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</w:t>
      </w:r>
      <w:r w:rsidR="00380C9C">
        <w:rPr>
          <w:rFonts w:ascii="Angsana New" w:hAnsi="Angsana New" w:hint="cs"/>
          <w:sz w:val="30"/>
          <w:szCs w:val="30"/>
          <w:cs/>
        </w:rPr>
        <w:t xml:space="preserve">         </w:t>
      </w:r>
      <w:r w:rsidRPr="00144E97">
        <w:rPr>
          <w:rFonts w:ascii="Angsana New" w:hAnsi="Angsana New"/>
          <w:sz w:val="30"/>
          <w:szCs w:val="30"/>
          <w:cs/>
        </w:rPr>
        <w:t xml:space="preserve">ที่เกี่ยวกับกิจกรรม เหตุการณ์และสถานการณ์ใหม่ๆ </w:t>
      </w:r>
      <w:r w:rsidR="003116E5" w:rsidRPr="00144E97">
        <w:rPr>
          <w:rFonts w:ascii="Angsana New" w:hAnsi="Angsana New"/>
          <w:sz w:val="30"/>
          <w:szCs w:val="30"/>
          <w:cs/>
        </w:rPr>
        <w:t>เพื่อไม่ให้ซ้ำซ้อนกับข้อมูลที่ได้เคยนำเสนอรายงานไปแล้ว ดังนั้นการอ่านงบการเงินระหว่างกาลนี้</w:t>
      </w:r>
      <w:r w:rsidR="00CF30C1" w:rsidRPr="00144E97">
        <w:rPr>
          <w:rFonts w:ascii="Angsana New" w:hAnsi="Angsana New"/>
          <w:sz w:val="30"/>
          <w:szCs w:val="30"/>
          <w:cs/>
        </w:rPr>
        <w:t xml:space="preserve"> </w:t>
      </w:r>
      <w:r w:rsidR="003116E5" w:rsidRPr="00144E97">
        <w:rPr>
          <w:rFonts w:ascii="Angsana New" w:hAnsi="Angsana New"/>
          <w:sz w:val="30"/>
          <w:szCs w:val="30"/>
          <w:cs/>
        </w:rPr>
        <w:t>จึงควรอ่านควบคู่กับงบการเงินของบริษัทและบริษัทย่อยสำหรับปีสิ้นสุดวันที่</w:t>
      </w:r>
      <w:r w:rsidR="002A7E90">
        <w:rPr>
          <w:rFonts w:ascii="Angsana New" w:hAnsi="Angsana New"/>
          <w:sz w:val="30"/>
          <w:szCs w:val="30"/>
          <w:cs/>
        </w:rPr>
        <w:t xml:space="preserve"> </w:t>
      </w:r>
      <w:r w:rsidR="002A7E90">
        <w:rPr>
          <w:rFonts w:ascii="Angsana New" w:hAnsi="Angsana New"/>
          <w:sz w:val="30"/>
          <w:szCs w:val="30"/>
        </w:rPr>
        <w:t>31</w:t>
      </w:r>
      <w:r w:rsidRPr="00144E9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F6865">
        <w:rPr>
          <w:rFonts w:ascii="Angsana New" w:hAnsi="Angsana New"/>
          <w:sz w:val="30"/>
          <w:szCs w:val="30"/>
        </w:rPr>
        <w:t>256</w:t>
      </w:r>
      <w:r w:rsidR="00557B61">
        <w:rPr>
          <w:rFonts w:ascii="Angsana New" w:hAnsi="Angsana New"/>
          <w:sz w:val="30"/>
          <w:szCs w:val="30"/>
        </w:rPr>
        <w:t>1</w:t>
      </w:r>
    </w:p>
    <w:p w:rsidR="00942009" w:rsidRPr="00505828" w:rsidRDefault="00942009" w:rsidP="00001D9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4"/>
          <w:szCs w:val="14"/>
        </w:rPr>
      </w:pPr>
    </w:p>
    <w:p w:rsidR="00942009" w:rsidRPr="009E584B" w:rsidRDefault="00942009" w:rsidP="009420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 w:hanging="504"/>
        <w:jc w:val="thaiDistribute"/>
        <w:rPr>
          <w:rFonts w:ascii="Angsana New" w:hAnsi="Angsana New"/>
          <w:b/>
          <w:bCs/>
          <w:sz w:val="30"/>
          <w:szCs w:val="30"/>
        </w:rPr>
      </w:pPr>
      <w:r w:rsidRPr="00144E97">
        <w:rPr>
          <w:rFonts w:ascii="Angsana New" w:hAnsi="Angsana New"/>
          <w:b/>
          <w:bCs/>
          <w:i/>
          <w:iCs/>
          <w:sz w:val="30"/>
          <w:szCs w:val="30"/>
          <w:cs/>
        </w:rPr>
        <w:t>(ค)</w:t>
      </w:r>
      <w:r w:rsidRPr="00144E97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9E584B">
        <w:rPr>
          <w:rFonts w:ascii="Angsana New" w:hAnsi="Angsana New"/>
          <w:b/>
          <w:bCs/>
          <w:i/>
          <w:iCs/>
          <w:sz w:val="30"/>
          <w:szCs w:val="30"/>
          <w:cs/>
        </w:rPr>
        <w:t>การใช้วิจารณญาณ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Pr="009E584B">
        <w:rPr>
          <w:rFonts w:ascii="Angsana New" w:hAnsi="Angsana New"/>
          <w:b/>
          <w:bCs/>
          <w:i/>
          <w:iCs/>
          <w:sz w:val="30"/>
          <w:szCs w:val="30"/>
          <w:cs/>
        </w:rPr>
        <w:t>การประมาณ</w:t>
      </w:r>
      <w:r w:rsidRPr="009E584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และนโยบายการบัญชี</w:t>
      </w:r>
    </w:p>
    <w:p w:rsidR="00942009" w:rsidRPr="00281AA2" w:rsidRDefault="00942009" w:rsidP="00001D9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487C44" w:rsidRDefault="00942009" w:rsidP="00001D9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</w:t>
      </w:r>
      <w:r>
        <w:rPr>
          <w:rFonts w:ascii="Angsana New" w:hAnsi="Angsana New" w:hint="cs"/>
          <w:sz w:val="30"/>
          <w:szCs w:val="30"/>
          <w:cs/>
        </w:rPr>
        <w:t>และการประมาณการ</w:t>
      </w:r>
      <w:r w:rsidRPr="00144E97">
        <w:rPr>
          <w:rFonts w:ascii="Angsana New" w:hAnsi="Angsana New"/>
          <w:sz w:val="30"/>
          <w:szCs w:val="30"/>
          <w:cs/>
        </w:rPr>
        <w:t>ในการถือปฏิบัติตามนโยบายการบัญชีของกลุ่มบริษัท</w:t>
      </w:r>
      <w:r w:rsidRPr="004C738D">
        <w:rPr>
          <w:rFonts w:ascii="Angsana New" w:hAnsi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</w:t>
      </w:r>
      <w:r>
        <w:rPr>
          <w:rFonts w:ascii="Angsana New" w:hAnsi="Angsana New" w:hint="cs"/>
          <w:sz w:val="30"/>
          <w:szCs w:val="30"/>
          <w:cs/>
        </w:rPr>
        <w:t xml:space="preserve"> นโยบายการบัญชี วิธีการคำนวณ</w:t>
      </w:r>
      <w:r w:rsidRPr="00144E97">
        <w:rPr>
          <w:rFonts w:ascii="Angsana New" w:hAnsi="Angsana New"/>
          <w:sz w:val="30"/>
          <w:szCs w:val="30"/>
          <w:cs/>
        </w:rPr>
        <w:t>และ</w:t>
      </w:r>
      <w:r w:rsidRPr="005C7C50">
        <w:rPr>
          <w:rFonts w:ascii="Angsana New" w:hAnsi="Angsana New"/>
          <w:sz w:val="30"/>
          <w:szCs w:val="30"/>
          <w:cs/>
        </w:rPr>
        <w:t>แหล่งข้อมูลสำคัญที่ใช้ในการประมาณการซึ่งอาจมีความไม่แน่นอนนั้นเป็นข้อมูลเดียวกันกับที่ใช้ในการจัดทำ</w:t>
      </w:r>
      <w:r>
        <w:rPr>
          <w:rFonts w:ascii="Angsana New" w:hAnsi="Angsana New" w:hint="cs"/>
          <w:sz w:val="30"/>
          <w:szCs w:val="30"/>
          <w:cs/>
        </w:rPr>
        <w:t>งบ</w:t>
      </w:r>
      <w:r w:rsidRPr="00144E97">
        <w:rPr>
          <w:rFonts w:ascii="Angsana New" w:hAnsi="Angsana New"/>
          <w:sz w:val="30"/>
          <w:szCs w:val="30"/>
          <w:cs/>
        </w:rPr>
        <w:t xml:space="preserve">การเงินสำหรับปีสิ้นสุดวันที่ </w:t>
      </w:r>
      <w:r w:rsidRPr="00144E97">
        <w:rPr>
          <w:rFonts w:ascii="Angsana New" w:hAnsi="Angsana New"/>
          <w:sz w:val="30"/>
          <w:szCs w:val="30"/>
        </w:rPr>
        <w:t xml:space="preserve">31 </w:t>
      </w:r>
      <w:r w:rsidRPr="00144E97">
        <w:rPr>
          <w:rFonts w:ascii="Angsana New" w:hAnsi="Angsana New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 xml:space="preserve">2561 </w:t>
      </w:r>
      <w:r w:rsidRPr="00227123">
        <w:rPr>
          <w:rFonts w:ascii="Angsana New" w:hAnsi="Angsana New"/>
          <w:sz w:val="30"/>
          <w:szCs w:val="30"/>
          <w:cs/>
        </w:rPr>
        <w:t xml:space="preserve">เว้นแต่การรับรู้รายได้ที่ต้องใช้วิจารณญาณเพิ่มเติมในการพิจารณาจังหวะเวลาในการส่งมอบการควบคุม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รับรู้ตลอดช่วงเวลาหนึ่งตามข้อกำหนดของมาตรฐานการรายงานทางการเงิน ฉบับที่ 15 เรื่อง </w:t>
      </w:r>
      <w:r w:rsidRPr="001564AE">
        <w:rPr>
          <w:rFonts w:ascii="Angsana New" w:hAnsi="Angsana New"/>
          <w:i/>
          <w:iCs/>
          <w:sz w:val="30"/>
          <w:szCs w:val="30"/>
          <w:cs/>
        </w:rPr>
        <w:t>รายได้จากสัญญาที่ทำกับลูกค้า</w:t>
      </w:r>
      <w:r w:rsidRPr="00227123">
        <w:rPr>
          <w:rFonts w:ascii="Angsana New" w:hAnsi="Angsana New"/>
          <w:sz w:val="30"/>
          <w:szCs w:val="30"/>
          <w:cs/>
        </w:rPr>
        <w:t xml:space="preserve"> (“</w:t>
      </w:r>
      <w:r w:rsidRPr="00227123">
        <w:rPr>
          <w:rFonts w:ascii="Angsana New" w:hAnsi="Angsana New"/>
          <w:sz w:val="30"/>
          <w:szCs w:val="30"/>
        </w:rPr>
        <w:t xml:space="preserve">TFRS </w:t>
      </w:r>
      <w:r w:rsidRPr="00227123">
        <w:rPr>
          <w:rFonts w:ascii="Angsana New" w:hAnsi="Angsana New"/>
          <w:sz w:val="30"/>
          <w:szCs w:val="30"/>
          <w:cs/>
        </w:rPr>
        <w:t xml:space="preserve">15”) ที่กลุ่มบริษัทถือปฏิบัติเป็นครั้งแรกแทนมาตรฐานการบัญชี ฉบับที่ 18 เรื่อง </w:t>
      </w:r>
      <w:r w:rsidRPr="001564AE">
        <w:rPr>
          <w:rFonts w:ascii="Angsana New" w:hAnsi="Angsana New"/>
          <w:i/>
          <w:iCs/>
          <w:sz w:val="30"/>
          <w:szCs w:val="30"/>
          <w:cs/>
        </w:rPr>
        <w:t>รายได้</w:t>
      </w:r>
      <w:r w:rsidRPr="00227123">
        <w:rPr>
          <w:rFonts w:ascii="Angsana New" w:hAnsi="Angsana New"/>
          <w:sz w:val="30"/>
          <w:szCs w:val="30"/>
          <w:cs/>
        </w:rPr>
        <w:t xml:space="preserve"> (“</w:t>
      </w:r>
      <w:r w:rsidRPr="00227123">
        <w:rPr>
          <w:rFonts w:ascii="Angsana New" w:hAnsi="Angsana New"/>
          <w:sz w:val="30"/>
          <w:szCs w:val="30"/>
        </w:rPr>
        <w:t xml:space="preserve">TAS </w:t>
      </w:r>
      <w:r w:rsidRPr="00227123">
        <w:rPr>
          <w:rFonts w:ascii="Angsana New" w:hAnsi="Angsana New"/>
          <w:sz w:val="30"/>
          <w:szCs w:val="30"/>
          <w:cs/>
        </w:rPr>
        <w:t xml:space="preserve">18”) </w:t>
      </w:r>
    </w:p>
    <w:p w:rsidR="007A6D6E" w:rsidRDefault="007A6D6E" w:rsidP="00001D9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A6D6E">
        <w:rPr>
          <w:rFonts w:ascii="Angsana New" w:hAnsi="Angsana New"/>
          <w:sz w:val="30"/>
          <w:szCs w:val="30"/>
          <w:cs/>
        </w:rPr>
        <w:lastRenderedPageBreak/>
        <w:t xml:space="preserve">กลุ่มบริษัทได้เปิดเผยผลกระทบที่มีสาระสำคัญจากการเปลี่ยนแปลงนโยบายการบัญชีไว้ในหมายเหตุข้อ 3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 มาตรฐานการรายงานทางการเงินที่ออกและปรับปรุงใหม่ที่เกี่ยวกับการดำเนินงานของกลุ่มบริษัทได้เปิดเผยในหมายเหตุข้อ </w:t>
      </w:r>
      <w:r w:rsidR="00E27F8C">
        <w:rPr>
          <w:rFonts w:ascii="Angsana New" w:hAnsi="Angsana New"/>
          <w:sz w:val="30"/>
          <w:szCs w:val="30"/>
        </w:rPr>
        <w:t>19</w:t>
      </w:r>
    </w:p>
    <w:p w:rsidR="0046337A" w:rsidRDefault="0046337A" w:rsidP="00001D9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8A4AAF" w:rsidRDefault="008A4AAF" w:rsidP="008A4AAF">
      <w:pPr>
        <w:pStyle w:val="Heading5"/>
        <w:numPr>
          <w:ilvl w:val="0"/>
          <w:numId w:val="16"/>
        </w:numPr>
        <w:tabs>
          <w:tab w:val="left" w:pos="540"/>
        </w:tabs>
        <w:spacing w:line="240" w:lineRule="auto"/>
        <w:ind w:left="810" w:hanging="81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การเปลี่ยนแปลงนโยบายการบัญชี</w:t>
      </w:r>
    </w:p>
    <w:p w:rsidR="005A64BD" w:rsidRPr="00E03938" w:rsidRDefault="005A64BD" w:rsidP="005A64BD">
      <w:pPr>
        <w:rPr>
          <w:rFonts w:ascii="Angsana New" w:hAnsi="Angsana New"/>
          <w:sz w:val="24"/>
          <w:szCs w:val="24"/>
          <w:lang w:val="x-none" w:eastAsia="x-none"/>
        </w:rPr>
      </w:pPr>
    </w:p>
    <w:p w:rsidR="00641AE0" w:rsidRPr="00641AE0" w:rsidRDefault="00641AE0" w:rsidP="00641AE0">
      <w:pPr>
        <w:pStyle w:val="ListParagraph"/>
        <w:tabs>
          <w:tab w:val="clear" w:pos="680"/>
          <w:tab w:val="clear" w:pos="1644"/>
          <w:tab w:val="clear" w:pos="1871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  <w:r w:rsidRPr="00C12D00">
        <w:rPr>
          <w:rFonts w:ascii="Angsana New" w:hAnsi="Angsana New"/>
          <w:sz w:val="30"/>
          <w:szCs w:val="30"/>
          <w:cs/>
        </w:rPr>
        <w:t>กลุ่มบริษัทได้ถือปฏิบัติตาม</w:t>
      </w:r>
      <w:r w:rsidRPr="00C12D00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 ฉบับที่ </w:t>
      </w:r>
      <w:r w:rsidRPr="00C12D00">
        <w:rPr>
          <w:rFonts w:ascii="Angsana New" w:hAnsi="Angsana New"/>
          <w:sz w:val="30"/>
          <w:szCs w:val="30"/>
        </w:rPr>
        <w:t xml:space="preserve">15 </w:t>
      </w:r>
      <w:r w:rsidRPr="00C12D00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C12D00">
        <w:rPr>
          <w:rFonts w:ascii="Angsana New" w:hAnsi="Angsana New"/>
          <w:i/>
          <w:iCs/>
          <w:sz w:val="30"/>
          <w:szCs w:val="30"/>
          <w:cs/>
        </w:rPr>
        <w:t>รายได้จากสัญญาที่ทำกับลูกค้า</w:t>
      </w:r>
      <w:r w:rsidRPr="00C12D00">
        <w:rPr>
          <w:rFonts w:ascii="Angsana New" w:hAnsi="Angsana New"/>
          <w:i/>
          <w:iCs/>
          <w:sz w:val="30"/>
          <w:szCs w:val="30"/>
        </w:rPr>
        <w:t xml:space="preserve"> </w:t>
      </w:r>
      <w:r w:rsidRPr="00C12D00">
        <w:rPr>
          <w:rFonts w:ascii="Angsana New" w:hAnsi="Angsana New"/>
          <w:sz w:val="30"/>
          <w:szCs w:val="30"/>
        </w:rPr>
        <w:t>(“TFRS 15”)</w:t>
      </w:r>
      <w:r w:rsidRPr="00C12D00">
        <w:rPr>
          <w:rFonts w:ascii="Angsana New" w:hAnsi="Angsana New"/>
          <w:i/>
          <w:iCs/>
          <w:sz w:val="30"/>
          <w:szCs w:val="30"/>
        </w:rPr>
        <w:t xml:space="preserve"> </w:t>
      </w:r>
      <w:r w:rsidRPr="00C12D00">
        <w:rPr>
          <w:rFonts w:ascii="Angsana New" w:hAnsi="Angsana New"/>
          <w:sz w:val="30"/>
          <w:szCs w:val="30"/>
          <w:cs/>
        </w:rPr>
        <w:t>เป็นครั้งแรก</w:t>
      </w:r>
      <w:r w:rsidRPr="00C12D00">
        <w:rPr>
          <w:rFonts w:ascii="Angsana New" w:hAnsi="Angsana New" w:hint="cs"/>
          <w:sz w:val="30"/>
          <w:szCs w:val="30"/>
          <w:cs/>
        </w:rPr>
        <w:t>ตั้งแต่</w:t>
      </w:r>
      <w:r w:rsidRPr="00C12D00">
        <w:rPr>
          <w:rFonts w:ascii="Angsana New" w:hAnsi="Angsana New"/>
          <w:sz w:val="30"/>
          <w:szCs w:val="30"/>
          <w:cs/>
        </w:rPr>
        <w:t xml:space="preserve">วันที่ </w:t>
      </w:r>
      <w:r w:rsidRPr="00C12D00">
        <w:rPr>
          <w:rFonts w:ascii="Angsana New" w:hAnsi="Angsana New"/>
          <w:sz w:val="30"/>
          <w:szCs w:val="30"/>
        </w:rPr>
        <w:t xml:space="preserve">1 </w:t>
      </w:r>
      <w:r w:rsidRPr="00C12D00">
        <w:rPr>
          <w:rFonts w:ascii="Angsana New" w:hAnsi="Angsana New"/>
          <w:sz w:val="30"/>
          <w:szCs w:val="30"/>
          <w:cs/>
        </w:rPr>
        <w:t xml:space="preserve">มกราคม </w:t>
      </w:r>
      <w:r w:rsidRPr="00C12D00">
        <w:rPr>
          <w:rFonts w:ascii="Angsana New" w:hAnsi="Angsana New"/>
          <w:sz w:val="30"/>
          <w:szCs w:val="30"/>
        </w:rPr>
        <w:t xml:space="preserve">2562 TFRS 15 </w:t>
      </w:r>
      <w:r w:rsidRPr="00C12D00">
        <w:rPr>
          <w:rFonts w:ascii="Angsana New" w:hAnsi="Angsana New"/>
          <w:sz w:val="30"/>
          <w:szCs w:val="30"/>
          <w:cs/>
        </w:rPr>
        <w:t xml:space="preserve">กำหนดกรอบแนวคิดในการประเมินจำนวนเงิน </w:t>
      </w:r>
      <w:r w:rsidRPr="00C12D00">
        <w:rPr>
          <w:rFonts w:ascii="Angsana New" w:hAnsi="Angsana New" w:hint="cs"/>
          <w:sz w:val="30"/>
          <w:szCs w:val="30"/>
          <w:cs/>
        </w:rPr>
        <w:t>และ</w:t>
      </w:r>
      <w:r w:rsidRPr="00C12D00">
        <w:rPr>
          <w:rFonts w:ascii="Angsana New" w:hAnsi="Angsana New"/>
          <w:sz w:val="30"/>
          <w:szCs w:val="30"/>
          <w:cs/>
        </w:rPr>
        <w:t xml:space="preserve">จังหวะเวลาในการรับรู้รายได้ </w:t>
      </w:r>
    </w:p>
    <w:p w:rsidR="00641AE0" w:rsidRPr="00C4490D" w:rsidRDefault="00641AE0" w:rsidP="00641AE0">
      <w:pPr>
        <w:pStyle w:val="ListParagraph"/>
        <w:tabs>
          <w:tab w:val="clear" w:pos="680"/>
        </w:tabs>
        <w:ind w:left="0" w:firstLine="180"/>
        <w:jc w:val="thaiDistribute"/>
        <w:rPr>
          <w:rFonts w:ascii="Angsana New" w:hAnsi="Angsana New"/>
          <w:sz w:val="24"/>
          <w:szCs w:val="24"/>
          <w:highlight w:val="cyan"/>
        </w:rPr>
      </w:pPr>
    </w:p>
    <w:p w:rsidR="00641AE0" w:rsidRPr="00396F9E" w:rsidRDefault="00641AE0" w:rsidP="00641AE0">
      <w:pPr>
        <w:pStyle w:val="ListParagraph"/>
        <w:tabs>
          <w:tab w:val="clear" w:pos="680"/>
          <w:tab w:val="clear" w:pos="1644"/>
          <w:tab w:val="clear" w:pos="1871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96F9E">
        <w:rPr>
          <w:rFonts w:ascii="Angsana New" w:hAnsi="Angsana New"/>
          <w:sz w:val="30"/>
          <w:szCs w:val="30"/>
          <w:cs/>
        </w:rPr>
        <w:t>ตาม</w:t>
      </w:r>
      <w:r w:rsidRPr="00396F9E">
        <w:rPr>
          <w:rFonts w:ascii="Angsana New" w:hAnsi="Angsana New"/>
          <w:sz w:val="30"/>
          <w:szCs w:val="30"/>
        </w:rPr>
        <w:t xml:space="preserve"> TFRS 15</w:t>
      </w:r>
      <w:r w:rsidRPr="00396F9E">
        <w:rPr>
          <w:rFonts w:ascii="Angsana New" w:hAnsi="Angsana New"/>
          <w:sz w:val="30"/>
          <w:szCs w:val="30"/>
          <w:cs/>
        </w:rPr>
        <w:t xml:space="preserve"> กลุ่มบริษัทรับรู้รายได้เมื่อ</w:t>
      </w:r>
      <w:r w:rsidRPr="00396F9E">
        <w:rPr>
          <w:rFonts w:ascii="Angsana New" w:hAnsi="Angsana New" w:hint="cs"/>
          <w:sz w:val="30"/>
          <w:szCs w:val="30"/>
          <w:cs/>
        </w:rPr>
        <w:t>ลูกค้ามีอำนาจ</w:t>
      </w:r>
      <w:r w:rsidRPr="00396F9E">
        <w:rPr>
          <w:rFonts w:ascii="Angsana New" w:hAnsi="Angsana New"/>
          <w:sz w:val="30"/>
          <w:szCs w:val="30"/>
          <w:cs/>
        </w:rPr>
        <w:t>ควบคุม</w:t>
      </w:r>
      <w:r w:rsidRPr="00396F9E">
        <w:rPr>
          <w:rFonts w:ascii="Angsana New" w:hAnsi="Angsana New" w:hint="cs"/>
          <w:sz w:val="30"/>
          <w:szCs w:val="30"/>
          <w:cs/>
        </w:rPr>
        <w:t>ใน</w:t>
      </w:r>
      <w:r w:rsidRPr="00396F9E">
        <w:rPr>
          <w:rFonts w:ascii="Angsana New" w:hAnsi="Angsana New"/>
          <w:sz w:val="30"/>
          <w:szCs w:val="30"/>
          <w:cs/>
        </w:rPr>
        <w:t>สินค้าหรือบริการ</w:t>
      </w:r>
      <w:r w:rsidRPr="00396F9E">
        <w:rPr>
          <w:rFonts w:ascii="Angsana New" w:hAnsi="Angsana New"/>
          <w:sz w:val="30"/>
          <w:szCs w:val="30"/>
        </w:rPr>
        <w:t xml:space="preserve"> </w:t>
      </w:r>
      <w:r w:rsidRPr="00396F9E">
        <w:rPr>
          <w:rFonts w:ascii="Angsana New" w:hAnsi="Angsana New" w:hint="cs"/>
          <w:sz w:val="30"/>
          <w:szCs w:val="30"/>
          <w:cs/>
        </w:rPr>
        <w:t>ด้วยจำนวนเงินที่สะท้อนถึงสิ่งตอบแทนที่</w:t>
      </w:r>
      <w:r w:rsidRPr="00396F9E">
        <w:rPr>
          <w:rFonts w:ascii="Angsana New" w:hAnsi="Angsana New"/>
          <w:sz w:val="30"/>
          <w:szCs w:val="30"/>
          <w:cs/>
        </w:rPr>
        <w:t>กลุ่มบริษัท</w:t>
      </w:r>
      <w:r w:rsidRPr="00396F9E">
        <w:rPr>
          <w:rFonts w:ascii="Angsana New" w:hAnsi="Angsana New" w:hint="cs"/>
          <w:sz w:val="30"/>
          <w:szCs w:val="30"/>
          <w:cs/>
        </w:rPr>
        <w:t>คาดว่าจะมีสิทธิได้รับ</w:t>
      </w:r>
      <w:r w:rsidRPr="00396F9E">
        <w:rPr>
          <w:rFonts w:ascii="Angsana New" w:hAnsi="Angsana New"/>
          <w:sz w:val="30"/>
          <w:szCs w:val="30"/>
          <w:cs/>
        </w:rPr>
        <w:t xml:space="preserve"> และมีการใช้</w:t>
      </w:r>
      <w:r w:rsidRPr="00396F9E">
        <w:rPr>
          <w:rFonts w:ascii="Angsana New" w:hAnsi="Angsana New" w:hint="cs"/>
          <w:sz w:val="30"/>
          <w:szCs w:val="30"/>
          <w:cs/>
        </w:rPr>
        <w:t>วิจารณญาณ</w:t>
      </w:r>
      <w:r w:rsidRPr="00396F9E">
        <w:rPr>
          <w:rFonts w:ascii="Angsana New" w:hAnsi="Angsana New"/>
          <w:sz w:val="30"/>
          <w:szCs w:val="30"/>
          <w:cs/>
        </w:rPr>
        <w:t>ในการพิจารณาจังหวะเวลาในการส่งมอบการควบคุม เพื่อประเมินว่าจะรับรู้รายได้ ณ เวลาใดเวลาหนึ่ง</w:t>
      </w:r>
      <w:r w:rsidRPr="00396F9E">
        <w:rPr>
          <w:rFonts w:ascii="Angsana New" w:hAnsi="Angsana New" w:hint="cs"/>
          <w:sz w:val="30"/>
          <w:szCs w:val="30"/>
          <w:cs/>
        </w:rPr>
        <w:t xml:space="preserve"> </w:t>
      </w:r>
      <w:r w:rsidRPr="00396F9E">
        <w:rPr>
          <w:rFonts w:ascii="Angsana New" w:hAnsi="Angsana New"/>
          <w:sz w:val="30"/>
          <w:szCs w:val="30"/>
          <w:cs/>
        </w:rPr>
        <w:t xml:space="preserve">ในขณะที่ </w:t>
      </w:r>
      <w:r w:rsidRPr="00396F9E">
        <w:rPr>
          <w:rFonts w:ascii="Angsana New" w:hAnsi="Angsana New"/>
          <w:sz w:val="30"/>
          <w:szCs w:val="30"/>
        </w:rPr>
        <w:t xml:space="preserve">TAS 18 </w:t>
      </w:r>
      <w:r w:rsidRPr="00396F9E">
        <w:rPr>
          <w:rFonts w:ascii="Angsana New" w:hAnsi="Angsana New"/>
          <w:sz w:val="30"/>
          <w:szCs w:val="30"/>
          <w:cs/>
        </w:rPr>
        <w:t>กลุ่มบริษัทรับรู้รายได้</w:t>
      </w:r>
      <w:r w:rsidRPr="00396F9E">
        <w:rPr>
          <w:rFonts w:ascii="Angsana New" w:hAnsi="Angsana New" w:hint="cs"/>
          <w:sz w:val="30"/>
          <w:szCs w:val="30"/>
          <w:cs/>
        </w:rPr>
        <w:t>จากการขายสินค้า</w:t>
      </w:r>
      <w:r w:rsidRPr="00396F9E">
        <w:rPr>
          <w:rFonts w:ascii="Angsana New" w:hAnsi="Angsana New"/>
          <w:sz w:val="30"/>
          <w:szCs w:val="30"/>
          <w:cs/>
        </w:rPr>
        <w:t>เมื่อได้โอนความเสี่ยงและผลตอบแทนของความเป็นเจ้าของสินค้าที่มีนัยสำคัญไปให้กับผู้ซื้อแล้ว  และรับรู้รายได้จากการให้บริการตามขั้นความสำเร็จของรายการ ณ วันสิ้นรอบระยะเวลารายงาน</w:t>
      </w:r>
      <w:r w:rsidRPr="00396F9E">
        <w:rPr>
          <w:rFonts w:ascii="Angsana New" w:hAnsi="Angsana New" w:hint="cs"/>
          <w:sz w:val="30"/>
          <w:szCs w:val="30"/>
          <w:cs/>
        </w:rPr>
        <w:t xml:space="preserve"> </w:t>
      </w:r>
      <w:r w:rsidRPr="00396F9E">
        <w:rPr>
          <w:rFonts w:ascii="Angsana New" w:hAnsi="Angsana New"/>
          <w:sz w:val="30"/>
          <w:szCs w:val="30"/>
          <w:cs/>
        </w:rPr>
        <w:t>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 w:rsidR="00621E43">
        <w:rPr>
          <w:rFonts w:ascii="Angsana New" w:hAnsi="Angsana New" w:hint="cs"/>
          <w:sz w:val="30"/>
          <w:szCs w:val="30"/>
          <w:cs/>
        </w:rPr>
        <w:t xml:space="preserve"> </w:t>
      </w:r>
    </w:p>
    <w:p w:rsidR="00641AE0" w:rsidRPr="00C4490D" w:rsidRDefault="00641AE0" w:rsidP="00641AE0">
      <w:pPr>
        <w:pStyle w:val="ListParagraph"/>
        <w:tabs>
          <w:tab w:val="clear" w:pos="680"/>
          <w:tab w:val="clear" w:pos="1644"/>
          <w:tab w:val="clear" w:pos="1871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5B27D2" w:rsidRDefault="00641AE0" w:rsidP="005B27D2">
      <w:pPr>
        <w:tabs>
          <w:tab w:val="left" w:pos="630"/>
        </w:tabs>
        <w:autoSpaceDE w:val="0"/>
        <w:autoSpaceDN w:val="0"/>
        <w:adjustRightInd w:val="0"/>
        <w:spacing w:line="191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96F9E">
        <w:rPr>
          <w:rFonts w:ascii="Angsana New" w:hAnsi="Angsana New"/>
          <w:sz w:val="30"/>
          <w:szCs w:val="30"/>
          <w:cs/>
        </w:rPr>
        <w:t xml:space="preserve">กลุ่มบริษัทได้ถือปฏิบัติตาม </w:t>
      </w:r>
      <w:r w:rsidRPr="00396F9E">
        <w:rPr>
          <w:rFonts w:ascii="Angsana New" w:hAnsi="Angsana New"/>
          <w:sz w:val="30"/>
          <w:szCs w:val="30"/>
        </w:rPr>
        <w:t xml:space="preserve">TFRS 15 </w:t>
      </w:r>
      <w:r w:rsidRPr="00396F9E">
        <w:rPr>
          <w:rFonts w:ascii="Angsana New" w:hAnsi="Angsana New"/>
          <w:sz w:val="30"/>
          <w:szCs w:val="30"/>
          <w:cs/>
        </w:rPr>
        <w:t>โดยใช้วิธีรับรู้ผลกระทบสะสม</w:t>
      </w:r>
      <w:r w:rsidRPr="00396F9E">
        <w:rPr>
          <w:rFonts w:ascii="Angsana New" w:hAnsi="Angsana New" w:hint="cs"/>
          <w:sz w:val="30"/>
          <w:szCs w:val="30"/>
          <w:cs/>
        </w:rPr>
        <w:t xml:space="preserve">ของการเริ่มใช้มาตรฐานฉบับนี้ ณ </w:t>
      </w:r>
      <w:r w:rsidRPr="00396F9E">
        <w:rPr>
          <w:rFonts w:ascii="Angsana New" w:hAnsi="Angsana New"/>
          <w:sz w:val="30"/>
          <w:szCs w:val="30"/>
          <w:cs/>
        </w:rPr>
        <w:t xml:space="preserve">วันแรกที่ถือปฏิบัติ (วันที่ </w:t>
      </w:r>
      <w:r w:rsidRPr="00396F9E">
        <w:rPr>
          <w:rFonts w:ascii="Angsana New" w:hAnsi="Angsana New"/>
          <w:sz w:val="30"/>
          <w:szCs w:val="30"/>
        </w:rPr>
        <w:t xml:space="preserve">1 </w:t>
      </w:r>
      <w:r w:rsidRPr="00396F9E">
        <w:rPr>
          <w:rFonts w:ascii="Angsana New" w:hAnsi="Angsana New"/>
          <w:sz w:val="30"/>
          <w:szCs w:val="30"/>
          <w:cs/>
        </w:rPr>
        <w:t xml:space="preserve">มกราคม </w:t>
      </w:r>
      <w:r w:rsidRPr="00396F9E">
        <w:rPr>
          <w:rFonts w:ascii="Angsana New" w:hAnsi="Angsana New"/>
          <w:sz w:val="30"/>
          <w:szCs w:val="30"/>
        </w:rPr>
        <w:t xml:space="preserve">2562) </w:t>
      </w:r>
      <w:r w:rsidRPr="00396F9E">
        <w:rPr>
          <w:rFonts w:ascii="Angsana New" w:hAnsi="Angsana New"/>
          <w:sz w:val="30"/>
          <w:szCs w:val="30"/>
          <w:cs/>
        </w:rPr>
        <w:t>ดังนั้น กลุ่มบริษัทจึงไม่</w:t>
      </w:r>
      <w:r w:rsidRPr="00396F9E">
        <w:rPr>
          <w:rFonts w:ascii="Angsana New" w:hAnsi="Angsana New" w:hint="cs"/>
          <w:sz w:val="30"/>
          <w:szCs w:val="30"/>
          <w:cs/>
        </w:rPr>
        <w:t>ได้ทำการ</w:t>
      </w:r>
      <w:r w:rsidRPr="00396F9E">
        <w:rPr>
          <w:rFonts w:ascii="Angsana New" w:hAnsi="Angsana New"/>
          <w:sz w:val="30"/>
          <w:szCs w:val="30"/>
          <w:cs/>
        </w:rPr>
        <w:t>ปรับปรุง</w:t>
      </w:r>
      <w:r w:rsidRPr="00396F9E">
        <w:rPr>
          <w:rFonts w:ascii="Angsana New" w:hAnsi="Angsana New" w:hint="cs"/>
          <w:sz w:val="30"/>
          <w:szCs w:val="30"/>
          <w:cs/>
        </w:rPr>
        <w:t>ย้อนหลัง</w:t>
      </w:r>
      <w:r w:rsidRPr="00396F9E">
        <w:rPr>
          <w:rFonts w:ascii="Angsana New" w:hAnsi="Angsana New"/>
          <w:sz w:val="30"/>
          <w:szCs w:val="30"/>
          <w:cs/>
        </w:rPr>
        <w:t>ข้อมูล</w:t>
      </w:r>
      <w:r w:rsidRPr="00396F9E">
        <w:rPr>
          <w:rFonts w:ascii="Angsana New" w:hAnsi="Angsana New" w:hint="cs"/>
          <w:sz w:val="30"/>
          <w:szCs w:val="30"/>
          <w:cs/>
        </w:rPr>
        <w:t>ที่นำเสนอสำหรับปี</w:t>
      </w:r>
      <w:r w:rsidRPr="00396F9E">
        <w:rPr>
          <w:rFonts w:ascii="Angsana New" w:hAnsi="Angsana New"/>
          <w:sz w:val="30"/>
          <w:szCs w:val="30"/>
          <w:cs/>
        </w:rPr>
        <w:t xml:space="preserve"> </w:t>
      </w:r>
      <w:r w:rsidRPr="00396F9E">
        <w:rPr>
          <w:rFonts w:ascii="Angsana New" w:hAnsi="Angsana New"/>
          <w:sz w:val="30"/>
          <w:szCs w:val="30"/>
        </w:rPr>
        <w:t xml:space="preserve">2561 </w:t>
      </w:r>
      <w:r w:rsidRPr="00396F9E">
        <w:rPr>
          <w:rFonts w:ascii="Angsana New" w:hAnsi="Angsana New" w:hint="cs"/>
          <w:sz w:val="30"/>
          <w:szCs w:val="30"/>
          <w:cs/>
        </w:rPr>
        <w:t>ซึ่งได้</w:t>
      </w:r>
      <w:r w:rsidRPr="00396F9E">
        <w:rPr>
          <w:rFonts w:ascii="Angsana New" w:hAnsi="Angsana New"/>
          <w:sz w:val="30"/>
          <w:szCs w:val="30"/>
          <w:cs/>
        </w:rPr>
        <w:t>แสดงไว้ตามที่ได้เคยรายงาน</w:t>
      </w:r>
      <w:r w:rsidRPr="00396F9E">
        <w:rPr>
          <w:rFonts w:ascii="Angsana New" w:hAnsi="Angsana New" w:hint="cs"/>
          <w:sz w:val="30"/>
          <w:szCs w:val="30"/>
          <w:cs/>
        </w:rPr>
        <w:t>ตาม</w:t>
      </w:r>
      <w:r w:rsidRPr="00396F9E">
        <w:rPr>
          <w:rFonts w:ascii="Angsana New" w:hAnsi="Angsana New"/>
          <w:sz w:val="30"/>
          <w:szCs w:val="30"/>
          <w:cs/>
        </w:rPr>
        <w:t xml:space="preserve"> </w:t>
      </w:r>
      <w:r w:rsidRPr="00396F9E">
        <w:rPr>
          <w:rFonts w:ascii="Angsana New" w:hAnsi="Angsana New"/>
          <w:sz w:val="30"/>
          <w:szCs w:val="30"/>
        </w:rPr>
        <w:t xml:space="preserve">TAS 18 </w:t>
      </w:r>
      <w:r w:rsidRPr="00396F9E">
        <w:rPr>
          <w:rFonts w:ascii="Angsana New" w:hAnsi="Angsana New"/>
          <w:sz w:val="30"/>
          <w:szCs w:val="30"/>
          <w:cs/>
        </w:rPr>
        <w:t>และการตีความมาตรฐานการรายงานทางการเงินที่เกี่ยวข้อง</w:t>
      </w:r>
      <w:r w:rsidRPr="00396F9E">
        <w:rPr>
          <w:rFonts w:ascii="Angsana New" w:hAnsi="Angsana New"/>
          <w:sz w:val="30"/>
          <w:szCs w:val="30"/>
        </w:rPr>
        <w:t xml:space="preserve"> </w:t>
      </w:r>
      <w:r w:rsidRPr="00396F9E">
        <w:rPr>
          <w:rFonts w:ascii="Angsana New" w:hAnsi="Angsana New"/>
          <w:sz w:val="30"/>
          <w:szCs w:val="30"/>
          <w:cs/>
        </w:rPr>
        <w:t xml:space="preserve">ทั้งนี้ ข้อกำหนดในการเปิดเผยข้อมูลตาม </w:t>
      </w:r>
      <w:r w:rsidRPr="00396F9E">
        <w:rPr>
          <w:rFonts w:ascii="Angsana New" w:hAnsi="Angsana New"/>
          <w:sz w:val="30"/>
          <w:szCs w:val="30"/>
        </w:rPr>
        <w:t xml:space="preserve">TFRS 15 </w:t>
      </w:r>
      <w:r w:rsidRPr="00396F9E">
        <w:rPr>
          <w:rFonts w:ascii="Angsana New" w:hAnsi="Angsana New"/>
          <w:sz w:val="30"/>
          <w:szCs w:val="30"/>
          <w:cs/>
        </w:rPr>
        <w:t>ไม่ได้</w:t>
      </w:r>
      <w:r w:rsidRPr="00396F9E">
        <w:rPr>
          <w:rFonts w:ascii="Angsana New" w:hAnsi="Angsana New" w:hint="cs"/>
          <w:sz w:val="30"/>
          <w:szCs w:val="30"/>
          <w:cs/>
        </w:rPr>
        <w:t>ถือปฏิบัติกับ</w:t>
      </w:r>
      <w:r w:rsidRPr="00396F9E">
        <w:rPr>
          <w:rFonts w:ascii="Angsana New" w:hAnsi="Angsana New"/>
          <w:sz w:val="30"/>
          <w:szCs w:val="30"/>
          <w:cs/>
        </w:rPr>
        <w:t>ข้อมูลที่แสดงเปรียบเทียบ</w:t>
      </w:r>
    </w:p>
    <w:p w:rsidR="00A568C4" w:rsidRPr="00C4490D" w:rsidRDefault="00A568C4" w:rsidP="00065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:rsidR="00617B7B" w:rsidRPr="00C4490D" w:rsidRDefault="00617B7B" w:rsidP="00617B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i/>
          <w:iCs/>
          <w:sz w:val="30"/>
          <w:szCs w:val="30"/>
        </w:rPr>
      </w:pPr>
      <w:r w:rsidRPr="00C4490D">
        <w:rPr>
          <w:rFonts w:asciiTheme="majorBidi" w:hAnsiTheme="majorBidi" w:cstheme="majorBidi"/>
          <w:i/>
          <w:iCs/>
          <w:sz w:val="30"/>
          <w:szCs w:val="30"/>
          <w:cs/>
        </w:rPr>
        <w:t>สิทธิในการคืนสินค้า</w:t>
      </w:r>
    </w:p>
    <w:p w:rsidR="00617B7B" w:rsidRPr="00C4490D" w:rsidRDefault="00617B7B" w:rsidP="00617B7B">
      <w:pPr>
        <w:tabs>
          <w:tab w:val="left" w:pos="630"/>
        </w:tabs>
        <w:autoSpaceDE w:val="0"/>
        <w:autoSpaceDN w:val="0"/>
        <w:adjustRightInd w:val="0"/>
        <w:spacing w:line="191" w:lineRule="atLeast"/>
        <w:ind w:left="540"/>
        <w:rPr>
          <w:rFonts w:asciiTheme="majorBidi" w:hAnsiTheme="majorBidi" w:cstheme="majorBidi"/>
          <w:sz w:val="24"/>
          <w:szCs w:val="24"/>
          <w:highlight w:val="cyan"/>
        </w:rPr>
      </w:pPr>
    </w:p>
    <w:p w:rsidR="00A568C4" w:rsidRPr="002D7427" w:rsidRDefault="002D7427" w:rsidP="00617B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D7427">
        <w:rPr>
          <w:rFonts w:ascii="Angsana New" w:hAnsi="Angsana New" w:hint="cs"/>
          <w:sz w:val="30"/>
          <w:szCs w:val="30"/>
          <w:cs/>
        </w:rPr>
        <w:t>สิทธิในการได้รับผลิตภัณฑ์คืน</w:t>
      </w:r>
      <w:r w:rsidR="007F4988">
        <w:rPr>
          <w:rFonts w:ascii="Angsana New" w:hAnsi="Angsana New" w:hint="cs"/>
          <w:sz w:val="30"/>
          <w:szCs w:val="30"/>
          <w:cs/>
        </w:rPr>
        <w:t xml:space="preserve"> </w:t>
      </w:r>
      <w:r w:rsidRPr="002D7427">
        <w:rPr>
          <w:rFonts w:ascii="Angsana New" w:hAnsi="Angsana New" w:hint="cs"/>
          <w:sz w:val="30"/>
          <w:szCs w:val="30"/>
          <w:cs/>
        </w:rPr>
        <w:t>วัดมูลค่าโดยอ้างอิงจากมูลค่าตามบั</w:t>
      </w:r>
      <w:r w:rsidR="007F4988">
        <w:rPr>
          <w:rFonts w:ascii="Angsana New" w:hAnsi="Angsana New" w:hint="cs"/>
          <w:sz w:val="30"/>
          <w:szCs w:val="30"/>
          <w:cs/>
        </w:rPr>
        <w:t>ญ</w:t>
      </w:r>
      <w:r w:rsidRPr="002D7427">
        <w:rPr>
          <w:rFonts w:ascii="Angsana New" w:hAnsi="Angsana New" w:hint="cs"/>
          <w:sz w:val="30"/>
          <w:szCs w:val="30"/>
          <w:cs/>
        </w:rPr>
        <w:t>ชีเดิมของสินค้าคงเหลือที่ขายหักต้นทุนที่คาดว่าจะเกิดขึ้นในการรับ</w:t>
      </w:r>
      <w:r w:rsidR="00E9214A">
        <w:rPr>
          <w:rFonts w:ascii="Angsana New" w:hAnsi="Angsana New" w:hint="cs"/>
          <w:sz w:val="30"/>
          <w:szCs w:val="30"/>
          <w:cs/>
        </w:rPr>
        <w:t>คืน</w:t>
      </w:r>
      <w:r w:rsidRPr="002D7427">
        <w:rPr>
          <w:rFonts w:ascii="Angsana New" w:hAnsi="Angsana New" w:hint="cs"/>
          <w:sz w:val="30"/>
          <w:szCs w:val="30"/>
          <w:cs/>
        </w:rPr>
        <w:t>ผลิตภัณฑ์ดังกล่าว</w:t>
      </w:r>
    </w:p>
    <w:p w:rsidR="002D7427" w:rsidRDefault="002D7427" w:rsidP="00617B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FB3AB6" w:rsidRDefault="00FB3A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FC04D5" w:rsidRPr="00144E97" w:rsidRDefault="006A7519" w:rsidP="006A7519">
      <w:pPr>
        <w:pStyle w:val="Heading5"/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lang w:val="en-US"/>
        </w:rPr>
        <w:lastRenderedPageBreak/>
        <w:t xml:space="preserve">4 </w:t>
      </w:r>
      <w:r>
        <w:rPr>
          <w:rFonts w:ascii="Angsana New" w:hAnsi="Angsana New"/>
          <w:sz w:val="30"/>
          <w:szCs w:val="30"/>
          <w:lang w:val="en-US"/>
        </w:rPr>
        <w:tab/>
      </w:r>
      <w:r w:rsidR="00095950" w:rsidRPr="00144E97">
        <w:rPr>
          <w:rFonts w:ascii="Angsana New" w:hAnsi="Angsana New"/>
          <w:sz w:val="30"/>
          <w:szCs w:val="30"/>
          <w:cs/>
        </w:rPr>
        <w:t>บุคคลหรือ</w:t>
      </w:r>
      <w:r w:rsidR="00A62D43" w:rsidRPr="00144E97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="00095950" w:rsidRPr="00144E97">
        <w:rPr>
          <w:rFonts w:ascii="Angsana New" w:hAnsi="Angsana New"/>
          <w:sz w:val="30"/>
          <w:szCs w:val="30"/>
          <w:cs/>
        </w:rPr>
        <w:t xml:space="preserve"> </w:t>
      </w:r>
    </w:p>
    <w:p w:rsidR="00DF6D4F" w:rsidRPr="009D5072" w:rsidRDefault="00DF6D4F" w:rsidP="007A4FFE">
      <w:pPr>
        <w:tabs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DF6D4F" w:rsidRDefault="002D4DCE" w:rsidP="007A4FFE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>ความสัมพันธ์</w:t>
      </w:r>
      <w:r w:rsidR="00353DD1" w:rsidRPr="00144E97">
        <w:rPr>
          <w:rFonts w:ascii="Angsana New" w:hAnsi="Angsana New"/>
          <w:sz w:val="30"/>
          <w:szCs w:val="30"/>
          <w:cs/>
        </w:rPr>
        <w:t>ที่มีกับ</w:t>
      </w:r>
      <w:r w:rsidR="005F2E32" w:rsidRPr="00144E97">
        <w:rPr>
          <w:rFonts w:ascii="Angsana New" w:hAnsi="Angsana New"/>
          <w:sz w:val="30"/>
          <w:szCs w:val="30"/>
          <w:cs/>
        </w:rPr>
        <w:t xml:space="preserve">บริษัทย่อย </w:t>
      </w:r>
      <w:r w:rsidR="00F91621" w:rsidRPr="00144E97">
        <w:rPr>
          <w:rFonts w:ascii="Angsana New" w:hAnsi="Angsana New"/>
          <w:sz w:val="30"/>
          <w:szCs w:val="30"/>
          <w:cs/>
        </w:rPr>
        <w:t>บริษัทร่วม</w:t>
      </w:r>
      <w:r w:rsidR="005F36A9" w:rsidRPr="00144E97">
        <w:rPr>
          <w:rFonts w:ascii="Angsana New" w:hAnsi="Angsana New"/>
          <w:sz w:val="30"/>
          <w:szCs w:val="30"/>
        </w:rPr>
        <w:t xml:space="preserve"> </w:t>
      </w:r>
      <w:r w:rsidR="00424A03">
        <w:rPr>
          <w:rFonts w:ascii="Angsana New" w:hAnsi="Angsana New" w:hint="cs"/>
          <w:sz w:val="30"/>
          <w:szCs w:val="30"/>
          <w:cs/>
        </w:rPr>
        <w:t>และ</w:t>
      </w:r>
      <w:r w:rsidR="005F36A9" w:rsidRPr="00144E97">
        <w:rPr>
          <w:rFonts w:ascii="Angsana New" w:hAnsi="Angsana New"/>
          <w:sz w:val="30"/>
          <w:szCs w:val="30"/>
          <w:cs/>
        </w:rPr>
        <w:t>การร่วมค้า</w:t>
      </w:r>
      <w:r w:rsidRPr="00144E97">
        <w:rPr>
          <w:rFonts w:ascii="Angsana New" w:hAnsi="Angsana New"/>
          <w:sz w:val="30"/>
          <w:szCs w:val="30"/>
          <w:cs/>
        </w:rPr>
        <w:t>ได้เปิดเผยในหมายเหตุประกอบงบการเงินข้อ</w:t>
      </w:r>
      <w:r w:rsidR="003C21BE" w:rsidRPr="00144E97">
        <w:rPr>
          <w:rFonts w:ascii="Angsana New" w:hAnsi="Angsana New"/>
          <w:sz w:val="30"/>
          <w:szCs w:val="30"/>
        </w:rPr>
        <w:t xml:space="preserve"> </w:t>
      </w:r>
      <w:r w:rsidR="008341F8">
        <w:rPr>
          <w:rFonts w:ascii="Angsana New" w:hAnsi="Angsana New"/>
          <w:sz w:val="30"/>
          <w:szCs w:val="30"/>
        </w:rPr>
        <w:t>6</w:t>
      </w:r>
      <w:r w:rsidR="003C21BE" w:rsidRPr="00144E97">
        <w:rPr>
          <w:rFonts w:ascii="Angsana New" w:hAnsi="Angsana New"/>
          <w:sz w:val="30"/>
          <w:szCs w:val="30"/>
        </w:rPr>
        <w:t xml:space="preserve"> </w:t>
      </w:r>
      <w:r w:rsidR="00F91621" w:rsidRPr="00144E97">
        <w:rPr>
          <w:rFonts w:ascii="Angsana New" w:hAnsi="Angsana New"/>
          <w:sz w:val="30"/>
          <w:szCs w:val="30"/>
          <w:cs/>
        </w:rPr>
        <w:t>และ</w:t>
      </w:r>
      <w:r w:rsidR="003C21BE" w:rsidRPr="00144E97">
        <w:rPr>
          <w:rFonts w:ascii="Angsana New" w:hAnsi="Angsana New"/>
          <w:sz w:val="30"/>
          <w:szCs w:val="30"/>
        </w:rPr>
        <w:t xml:space="preserve"> </w:t>
      </w:r>
      <w:r w:rsidR="008341F8">
        <w:rPr>
          <w:rFonts w:ascii="Angsana New" w:hAnsi="Angsana New"/>
          <w:sz w:val="30"/>
          <w:szCs w:val="30"/>
        </w:rPr>
        <w:t>7</w:t>
      </w:r>
      <w:r w:rsidRPr="00144E97">
        <w:rPr>
          <w:rFonts w:ascii="Angsana New" w:hAnsi="Angsana New"/>
          <w:sz w:val="30"/>
          <w:szCs w:val="30"/>
        </w:rPr>
        <w:t xml:space="preserve"> </w:t>
      </w:r>
    </w:p>
    <w:p w:rsidR="007A4FFE" w:rsidRPr="009D5072" w:rsidRDefault="007A4FFE" w:rsidP="007A4FFE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2D4DCE" w:rsidRPr="00144E97" w:rsidRDefault="001134B6" w:rsidP="00897026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134B6">
        <w:rPr>
          <w:rFonts w:ascii="Angsana New" w:hAnsi="Angsana New"/>
          <w:sz w:val="30"/>
          <w:szCs w:val="30"/>
          <w:cs/>
        </w:rPr>
        <w:t>นโยบายการกำหนดราคาในระหว่างงวดหกเดือนสิ้นสุดวันที่ 30 มิถุนายน 2562 มี</w:t>
      </w:r>
      <w:r w:rsidR="002D4DCE" w:rsidRPr="00144E97">
        <w:rPr>
          <w:rFonts w:ascii="Angsana New" w:hAnsi="Angsana New"/>
          <w:sz w:val="30"/>
          <w:szCs w:val="30"/>
          <w:cs/>
        </w:rPr>
        <w:t>ดังต่อไปนี้</w:t>
      </w:r>
    </w:p>
    <w:p w:rsidR="002D4DCE" w:rsidRPr="009D5072" w:rsidRDefault="002D4DCE" w:rsidP="008970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20"/>
          <w:szCs w:val="2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500"/>
        <w:gridCol w:w="4680"/>
      </w:tblGrid>
      <w:tr w:rsidR="002D4DCE" w:rsidRPr="00144E97" w:rsidTr="00135E6F">
        <w:trPr>
          <w:trHeight w:hRule="exact" w:val="443"/>
        </w:trPr>
        <w:tc>
          <w:tcPr>
            <w:tcW w:w="4500" w:type="dxa"/>
          </w:tcPr>
          <w:p w:rsidR="002D4DCE" w:rsidRPr="00144E97" w:rsidRDefault="002D4DCE" w:rsidP="00564BF5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44E9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4680" w:type="dxa"/>
          </w:tcPr>
          <w:p w:rsidR="008341F8" w:rsidRPr="00144E97" w:rsidRDefault="002D4DCE" w:rsidP="00DF6D4F">
            <w:pPr>
              <w:pStyle w:val="block"/>
              <w:tabs>
                <w:tab w:val="left" w:pos="2415"/>
                <w:tab w:val="left" w:pos="2775"/>
                <w:tab w:val="left" w:pos="2865"/>
                <w:tab w:val="left" w:pos="2955"/>
              </w:tabs>
              <w:spacing w:after="0" w:line="240" w:lineRule="auto"/>
              <w:ind w:left="0" w:right="-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44E9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</w:p>
        </w:tc>
      </w:tr>
      <w:tr w:rsidR="002D4DCE" w:rsidRPr="00144E97" w:rsidTr="00135E6F">
        <w:tc>
          <w:tcPr>
            <w:tcW w:w="4500" w:type="dxa"/>
          </w:tcPr>
          <w:p w:rsidR="002D4DCE" w:rsidRPr="00144E97" w:rsidRDefault="002D4DCE" w:rsidP="00897026">
            <w:pPr>
              <w:pStyle w:val="block"/>
              <w:spacing w:after="0" w:line="240" w:lineRule="auto"/>
              <w:ind w:left="162" w:right="-45" w:hanging="180"/>
              <w:rPr>
                <w:rFonts w:ascii="Angsana New" w:hAnsi="Angsana New" w:cs="Angsana New"/>
                <w:sz w:val="30"/>
                <w:szCs w:val="30"/>
              </w:rPr>
            </w:pPr>
            <w:r w:rsidRPr="00144E9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ขายสินค้าและการให้บริการ </w:t>
            </w:r>
          </w:p>
        </w:tc>
        <w:tc>
          <w:tcPr>
            <w:tcW w:w="4680" w:type="dxa"/>
          </w:tcPr>
          <w:p w:rsidR="002D4DCE" w:rsidRPr="00144E97" w:rsidRDefault="002D4DCE" w:rsidP="0069297A">
            <w:pPr>
              <w:pStyle w:val="block"/>
              <w:spacing w:after="0" w:line="240" w:lineRule="auto"/>
              <w:ind w:left="252" w:right="-45" w:hanging="25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44E9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ราคาตลาดหักส่วนเพิ่ม</w:t>
            </w:r>
          </w:p>
        </w:tc>
      </w:tr>
      <w:tr w:rsidR="002D4DCE" w:rsidRPr="00144E97" w:rsidTr="00135E6F">
        <w:tc>
          <w:tcPr>
            <w:tcW w:w="4500" w:type="dxa"/>
          </w:tcPr>
          <w:p w:rsidR="002D4DCE" w:rsidRPr="00144E97" w:rsidRDefault="002D4DCE" w:rsidP="00897026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44E9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ซื้อสินค้าและ</w:t>
            </w:r>
            <w:r w:rsidRPr="00144E9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วัตถุดิบ</w:t>
            </w:r>
          </w:p>
        </w:tc>
        <w:tc>
          <w:tcPr>
            <w:tcW w:w="4680" w:type="dxa"/>
          </w:tcPr>
          <w:p w:rsidR="002D4DCE" w:rsidRPr="00144E97" w:rsidRDefault="002D4DCE" w:rsidP="0069297A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44E9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ต้นทุนสินค้าบวกส่วนเพิ่ม</w:t>
            </w:r>
          </w:p>
        </w:tc>
      </w:tr>
      <w:tr w:rsidR="002D4DCE" w:rsidRPr="00144E97" w:rsidTr="00135E6F">
        <w:tc>
          <w:tcPr>
            <w:tcW w:w="4500" w:type="dxa"/>
          </w:tcPr>
          <w:p w:rsidR="002D4DCE" w:rsidRPr="00144E97" w:rsidRDefault="002D4DCE" w:rsidP="00897026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44E9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ดอกเบี้ยรับและดอกเบี้ยจ่าย</w:t>
            </w:r>
          </w:p>
        </w:tc>
        <w:tc>
          <w:tcPr>
            <w:tcW w:w="4680" w:type="dxa"/>
          </w:tcPr>
          <w:p w:rsidR="002D4DCE" w:rsidRPr="00144E97" w:rsidRDefault="002D4DCE" w:rsidP="00897026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44E9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อัตราตามที่กำหนดไว้ในสัญญา</w:t>
            </w:r>
          </w:p>
        </w:tc>
      </w:tr>
      <w:tr w:rsidR="002D4DCE" w:rsidRPr="00144E97" w:rsidTr="00135E6F">
        <w:tc>
          <w:tcPr>
            <w:tcW w:w="4500" w:type="dxa"/>
          </w:tcPr>
          <w:p w:rsidR="002D4DCE" w:rsidRPr="00144E97" w:rsidRDefault="002D4DCE" w:rsidP="00897026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44E9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รายได้อื่นและค่าใช้จ่ายอื่น</w:t>
            </w:r>
          </w:p>
        </w:tc>
        <w:tc>
          <w:tcPr>
            <w:tcW w:w="4680" w:type="dxa"/>
          </w:tcPr>
          <w:p w:rsidR="002D4DCE" w:rsidRPr="00144E97" w:rsidRDefault="002D4DCE" w:rsidP="00897026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44E9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ราคาตามที่ตกลงร่วมกัน</w:t>
            </w:r>
          </w:p>
        </w:tc>
      </w:tr>
    </w:tbl>
    <w:p w:rsidR="00065B7F" w:rsidRPr="009D5072" w:rsidRDefault="00065B7F" w:rsidP="002379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870FFB" w:rsidRPr="00144E97" w:rsidRDefault="00870FFB" w:rsidP="00870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>รายการที่สำคัญกับบุคคลหรือกิจการที่เกี่ยวข้องกันสำหรับแต่ละงวด</w:t>
      </w:r>
      <w:r>
        <w:rPr>
          <w:rFonts w:ascii="Angsana New" w:hAnsi="Angsana New" w:hint="cs"/>
          <w:sz w:val="30"/>
          <w:szCs w:val="30"/>
          <w:cs/>
        </w:rPr>
        <w:t>สามเดือนและ</w:t>
      </w:r>
      <w:r w:rsidRPr="00144E97">
        <w:rPr>
          <w:rFonts w:ascii="Angsana New" w:hAnsi="Angsana New"/>
          <w:sz w:val="30"/>
          <w:szCs w:val="30"/>
          <w:cs/>
        </w:rPr>
        <w:t>หกเดือนสิ้นสุดวันที่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    </w:t>
      </w:r>
      <w:r w:rsidR="000B5983">
        <w:rPr>
          <w:rFonts w:ascii="Angsana New" w:hAnsi="Angsana New" w:hint="cs"/>
          <w:sz w:val="30"/>
          <w:szCs w:val="30"/>
          <w:cs/>
        </w:rPr>
        <w:t xml:space="preserve">                   </w:t>
      </w:r>
      <w:r>
        <w:rPr>
          <w:rFonts w:ascii="Angsana New" w:hAnsi="Angsana New"/>
          <w:sz w:val="30"/>
          <w:szCs w:val="30"/>
        </w:rPr>
        <w:t xml:space="preserve">            </w:t>
      </w:r>
      <w:r w:rsidRPr="00144E97">
        <w:rPr>
          <w:rFonts w:ascii="Angsana New" w:hAnsi="Angsana New"/>
          <w:sz w:val="30"/>
          <w:szCs w:val="30"/>
        </w:rPr>
        <w:t xml:space="preserve">30 </w:t>
      </w:r>
      <w:r w:rsidRPr="00144E97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AF4CBA">
        <w:rPr>
          <w:rFonts w:ascii="Angsana New" w:hAnsi="Angsana New"/>
          <w:sz w:val="30"/>
          <w:szCs w:val="30"/>
          <w:cs/>
        </w:rPr>
        <w:t>มีดังนี้</w:t>
      </w:r>
    </w:p>
    <w:p w:rsidR="00870FFB" w:rsidRPr="009D5072" w:rsidRDefault="00870FFB" w:rsidP="00870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106"/>
        <w:gridCol w:w="264"/>
        <w:gridCol w:w="1103"/>
        <w:gridCol w:w="265"/>
        <w:gridCol w:w="1079"/>
        <w:gridCol w:w="254"/>
        <w:gridCol w:w="1131"/>
      </w:tblGrid>
      <w:tr w:rsidR="00870FFB" w:rsidRPr="00AB4725" w:rsidTr="00A568C4">
        <w:trPr>
          <w:tblHeader/>
        </w:trPr>
        <w:tc>
          <w:tcPr>
            <w:tcW w:w="2189" w:type="pct"/>
          </w:tcPr>
          <w:p w:rsidR="00870FFB" w:rsidRPr="00AB4725" w:rsidRDefault="00870FFB" w:rsidP="00ED6642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thaiDistribute"/>
              <w:rPr>
                <w:rFonts w:ascii="Angsana New" w:hAnsi="Angsana New"/>
                <w:b w:val="0"/>
                <w:i/>
                <w:iCs/>
                <w:sz w:val="30"/>
                <w:szCs w:val="30"/>
              </w:rPr>
            </w:pPr>
          </w:p>
        </w:tc>
        <w:tc>
          <w:tcPr>
            <w:tcW w:w="1336" w:type="pct"/>
            <w:gridSpan w:val="3"/>
          </w:tcPr>
          <w:p w:rsidR="00870FFB" w:rsidRPr="00AB4725" w:rsidRDefault="00870FFB" w:rsidP="00ED6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B4725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3" w:type="pct"/>
          </w:tcPr>
          <w:p w:rsidR="00870FFB" w:rsidRPr="00AB4725" w:rsidRDefault="00870FFB" w:rsidP="00ED6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pct"/>
            <w:gridSpan w:val="3"/>
          </w:tcPr>
          <w:p w:rsidR="00870FFB" w:rsidRPr="00AB4725" w:rsidRDefault="00870FFB" w:rsidP="00ED6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70FFB" w:rsidRPr="00AB4725" w:rsidTr="000C7DFC">
        <w:trPr>
          <w:tblHeader/>
        </w:trPr>
        <w:tc>
          <w:tcPr>
            <w:tcW w:w="2189" w:type="pct"/>
          </w:tcPr>
          <w:p w:rsidR="00870FFB" w:rsidRPr="00AB4725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AB4725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AB4725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30</w:t>
            </w:r>
            <w:r w:rsidRPr="00AB472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B472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98" w:type="pct"/>
            <w:shd w:val="clear" w:color="auto" w:fill="auto"/>
            <w:vAlign w:val="center"/>
          </w:tcPr>
          <w:p w:rsidR="00870FFB" w:rsidRPr="00AB4725" w:rsidRDefault="00870FFB" w:rsidP="00870FFB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472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143" w:type="pct"/>
            <w:shd w:val="clear" w:color="auto" w:fill="auto"/>
            <w:vAlign w:val="center"/>
          </w:tcPr>
          <w:p w:rsidR="00870FFB" w:rsidRPr="00AB4725" w:rsidRDefault="00870FFB" w:rsidP="00870FFB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:rsidR="00870FFB" w:rsidRPr="00AB4725" w:rsidRDefault="00870FFB" w:rsidP="00870FFB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472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Pr="00AB472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143" w:type="pct"/>
            <w:shd w:val="clear" w:color="auto" w:fill="auto"/>
          </w:tcPr>
          <w:p w:rsidR="00870FFB" w:rsidRPr="00AB4725" w:rsidRDefault="00870FFB" w:rsidP="00870FFB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:rsidR="00870FFB" w:rsidRPr="00AB4725" w:rsidRDefault="00870FFB" w:rsidP="00870FFB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472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137" w:type="pct"/>
            <w:shd w:val="clear" w:color="auto" w:fill="auto"/>
            <w:vAlign w:val="center"/>
          </w:tcPr>
          <w:p w:rsidR="00870FFB" w:rsidRPr="00AB4725" w:rsidRDefault="00870FFB" w:rsidP="00870FFB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1" w:type="pct"/>
            <w:shd w:val="clear" w:color="auto" w:fill="auto"/>
            <w:vAlign w:val="center"/>
          </w:tcPr>
          <w:p w:rsidR="00870FFB" w:rsidRPr="00AB4725" w:rsidRDefault="00870FFB" w:rsidP="00870FFB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472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Pr="00AB472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</w:tr>
      <w:tr w:rsidR="00870FFB" w:rsidRPr="00AB4725" w:rsidTr="009D5072">
        <w:trPr>
          <w:trHeight w:hRule="exact" w:val="317"/>
          <w:tblHeader/>
        </w:trPr>
        <w:tc>
          <w:tcPr>
            <w:tcW w:w="2189" w:type="pct"/>
          </w:tcPr>
          <w:p w:rsidR="00870FFB" w:rsidRPr="00AB4725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11" w:type="pct"/>
            <w:gridSpan w:val="7"/>
          </w:tcPr>
          <w:p w:rsidR="00870FFB" w:rsidRPr="00AB4725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70FFB" w:rsidRPr="00AB4725" w:rsidTr="000C7DFC">
        <w:tc>
          <w:tcPr>
            <w:tcW w:w="2189" w:type="pct"/>
          </w:tcPr>
          <w:p w:rsidR="00870FFB" w:rsidRPr="00AB4725" w:rsidRDefault="00870FFB" w:rsidP="00870FF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8" w:type="pct"/>
          </w:tcPr>
          <w:p w:rsidR="00870FFB" w:rsidRPr="00AB4725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870FFB" w:rsidRPr="00AB4725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870FFB" w:rsidRPr="00AB4725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870FFB" w:rsidRPr="00AB4725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870FFB" w:rsidRPr="00AB4725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:rsidR="00870FFB" w:rsidRPr="00AB4725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:rsidR="00870FFB" w:rsidRPr="00AB4725" w:rsidRDefault="00870FFB" w:rsidP="00870FFB">
            <w:pPr>
              <w:tabs>
                <w:tab w:val="clear" w:pos="907"/>
                <w:tab w:val="left" w:pos="792"/>
              </w:tabs>
              <w:spacing w:line="240" w:lineRule="auto"/>
              <w:ind w:right="1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7DFC" w:rsidRPr="00AB4725" w:rsidTr="000C7DFC">
        <w:tc>
          <w:tcPr>
            <w:tcW w:w="2189" w:type="pct"/>
          </w:tcPr>
          <w:p w:rsidR="000C7DFC" w:rsidRPr="00AB4725" w:rsidRDefault="000C7DFC" w:rsidP="000C7DF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ขายสินค้าและการให้บริการ</w:t>
            </w:r>
          </w:p>
        </w:tc>
        <w:tc>
          <w:tcPr>
            <w:tcW w:w="598" w:type="pct"/>
          </w:tcPr>
          <w:p w:rsidR="000C7DFC" w:rsidRPr="00AB4725" w:rsidRDefault="002379FA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0C7DFC" w:rsidRPr="00AB4725" w:rsidRDefault="000C7DFC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0C7DFC" w:rsidRPr="00AB4725" w:rsidRDefault="000C7DFC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0C7DFC" w:rsidRPr="00AB4725" w:rsidRDefault="000C7DFC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0C7DFC" w:rsidRPr="000C7DFC" w:rsidRDefault="000C7DFC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C7DFC">
              <w:rPr>
                <w:rFonts w:ascii="Angsana New" w:hAnsi="Angsana New" w:hint="cs"/>
                <w:sz w:val="30"/>
                <w:szCs w:val="30"/>
              </w:rPr>
              <w:t>330,863</w:t>
            </w:r>
          </w:p>
        </w:tc>
        <w:tc>
          <w:tcPr>
            <w:tcW w:w="137" w:type="pct"/>
          </w:tcPr>
          <w:p w:rsidR="000C7DFC" w:rsidRPr="00AB4725" w:rsidRDefault="000C7DFC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:rsidR="000C7DFC" w:rsidRPr="00AB4725" w:rsidRDefault="000C7DFC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355,653</w:t>
            </w:r>
          </w:p>
        </w:tc>
      </w:tr>
      <w:tr w:rsidR="000C7DFC" w:rsidRPr="00AB4725" w:rsidTr="000C7DFC">
        <w:tc>
          <w:tcPr>
            <w:tcW w:w="2189" w:type="pct"/>
          </w:tcPr>
          <w:p w:rsidR="000C7DFC" w:rsidRPr="00AB4725" w:rsidRDefault="000C7DFC" w:rsidP="000C7DF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ซื้อสินค้าและรับบริการ</w:t>
            </w:r>
          </w:p>
        </w:tc>
        <w:tc>
          <w:tcPr>
            <w:tcW w:w="598" w:type="pct"/>
          </w:tcPr>
          <w:p w:rsidR="000C7DFC" w:rsidRPr="00AB4725" w:rsidRDefault="002379FA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0C7DFC" w:rsidRPr="00AB4725" w:rsidRDefault="000C7DFC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0C7DFC" w:rsidRPr="00AB4725" w:rsidRDefault="000C7DFC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0C7DFC" w:rsidRPr="00AB4725" w:rsidRDefault="000C7DFC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0C7DFC" w:rsidRPr="000C7DFC" w:rsidRDefault="000C7DFC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C7DFC">
              <w:rPr>
                <w:rFonts w:ascii="Angsana New" w:hAnsi="Angsana New" w:hint="cs"/>
                <w:sz w:val="30"/>
                <w:szCs w:val="30"/>
              </w:rPr>
              <w:t>14,893</w:t>
            </w:r>
          </w:p>
        </w:tc>
        <w:tc>
          <w:tcPr>
            <w:tcW w:w="137" w:type="pct"/>
          </w:tcPr>
          <w:p w:rsidR="000C7DFC" w:rsidRPr="00AB4725" w:rsidRDefault="000C7DFC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:rsidR="000C7DFC" w:rsidRPr="00AB4725" w:rsidRDefault="000C7DFC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12,281</w:t>
            </w:r>
          </w:p>
        </w:tc>
      </w:tr>
      <w:tr w:rsidR="000C7DFC" w:rsidRPr="00AB4725" w:rsidTr="000C7DFC">
        <w:tc>
          <w:tcPr>
            <w:tcW w:w="2189" w:type="pct"/>
          </w:tcPr>
          <w:p w:rsidR="000C7DFC" w:rsidRPr="00AB4725" w:rsidRDefault="000C7DFC" w:rsidP="000C7DF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598" w:type="pct"/>
          </w:tcPr>
          <w:p w:rsidR="000C7DFC" w:rsidRPr="00AB4725" w:rsidRDefault="002379FA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0C7DFC" w:rsidRPr="00AB4725" w:rsidRDefault="000C7DFC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0C7DFC" w:rsidRPr="00AB4725" w:rsidRDefault="000C7DFC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0C7DFC" w:rsidRPr="00AB4725" w:rsidRDefault="000C7DFC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0C7DFC" w:rsidRPr="000C7DFC" w:rsidRDefault="000C7DFC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C7DFC">
              <w:rPr>
                <w:rFonts w:ascii="Angsana New" w:hAnsi="Angsana New" w:hint="cs"/>
                <w:sz w:val="30"/>
                <w:szCs w:val="30"/>
              </w:rPr>
              <w:t>2,010</w:t>
            </w:r>
          </w:p>
        </w:tc>
        <w:tc>
          <w:tcPr>
            <w:tcW w:w="137" w:type="pct"/>
          </w:tcPr>
          <w:p w:rsidR="000C7DFC" w:rsidRPr="00AB4725" w:rsidRDefault="000C7DFC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:rsidR="000C7DFC" w:rsidRPr="00AB4725" w:rsidRDefault="000C7DFC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3,179</w:t>
            </w:r>
          </w:p>
        </w:tc>
      </w:tr>
      <w:tr w:rsidR="000C7DFC" w:rsidRPr="00AB4725" w:rsidTr="000C7DFC">
        <w:tc>
          <w:tcPr>
            <w:tcW w:w="2189" w:type="pct"/>
          </w:tcPr>
          <w:p w:rsidR="000C7DFC" w:rsidRPr="00AB4725" w:rsidRDefault="000C7DFC" w:rsidP="000C7DF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8" w:type="pct"/>
          </w:tcPr>
          <w:p w:rsidR="000C7DFC" w:rsidRPr="00AB4725" w:rsidRDefault="002379FA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0C7DFC" w:rsidRPr="00AB4725" w:rsidRDefault="000C7DFC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0C7DFC" w:rsidRPr="00AB4725" w:rsidRDefault="000C7DFC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0C7DFC" w:rsidRPr="00AB4725" w:rsidRDefault="000C7DFC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0C7DFC" w:rsidRPr="000C7DFC" w:rsidRDefault="000C7DFC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C7DFC">
              <w:rPr>
                <w:rFonts w:ascii="Angsana New" w:hAnsi="Angsana New" w:hint="cs"/>
                <w:sz w:val="30"/>
                <w:szCs w:val="30"/>
              </w:rPr>
              <w:t>615</w:t>
            </w:r>
          </w:p>
        </w:tc>
        <w:tc>
          <w:tcPr>
            <w:tcW w:w="137" w:type="pct"/>
          </w:tcPr>
          <w:p w:rsidR="000C7DFC" w:rsidRPr="00AB4725" w:rsidRDefault="000C7DFC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:rsidR="000C7DFC" w:rsidRPr="00AB4725" w:rsidRDefault="000C7DFC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601</w:t>
            </w:r>
          </w:p>
        </w:tc>
      </w:tr>
      <w:tr w:rsidR="000C7DFC" w:rsidRPr="00AB4725" w:rsidTr="000C7DFC">
        <w:trPr>
          <w:trHeight w:val="452"/>
        </w:trPr>
        <w:tc>
          <w:tcPr>
            <w:tcW w:w="2189" w:type="pct"/>
          </w:tcPr>
          <w:p w:rsidR="000C7DFC" w:rsidRPr="00AB4725" w:rsidRDefault="000C7DFC" w:rsidP="000C7DF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8" w:type="pct"/>
          </w:tcPr>
          <w:p w:rsidR="000C7DFC" w:rsidRPr="00AB4725" w:rsidRDefault="002379FA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0C7DFC" w:rsidRPr="00AB4725" w:rsidRDefault="000C7DFC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0C7DFC" w:rsidRPr="00AB4725" w:rsidRDefault="000C7DFC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0C7DFC" w:rsidRPr="00AB4725" w:rsidRDefault="000C7DFC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0C7DFC" w:rsidRPr="000C7DFC" w:rsidRDefault="000C7DFC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C7DFC">
              <w:rPr>
                <w:rFonts w:ascii="Angsana New" w:hAnsi="Angsana New" w:hint="cs"/>
                <w:sz w:val="30"/>
                <w:szCs w:val="30"/>
              </w:rPr>
              <w:t>66</w:t>
            </w:r>
          </w:p>
        </w:tc>
        <w:tc>
          <w:tcPr>
            <w:tcW w:w="137" w:type="pct"/>
          </w:tcPr>
          <w:p w:rsidR="000C7DFC" w:rsidRPr="00AB4725" w:rsidRDefault="000C7DFC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:rsidR="000C7DFC" w:rsidRPr="00AB4725" w:rsidRDefault="000C7DFC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</w:t>
            </w:r>
          </w:p>
        </w:tc>
      </w:tr>
      <w:tr w:rsidR="000C7DFC" w:rsidRPr="00AB4725" w:rsidTr="000C7DFC">
        <w:tc>
          <w:tcPr>
            <w:tcW w:w="2189" w:type="pct"/>
          </w:tcPr>
          <w:p w:rsidR="000C7DFC" w:rsidRPr="00AB4725" w:rsidRDefault="000C7DFC" w:rsidP="000C7DF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ค่าบริการสนับสนุน</w:t>
            </w:r>
          </w:p>
        </w:tc>
        <w:tc>
          <w:tcPr>
            <w:tcW w:w="598" w:type="pct"/>
          </w:tcPr>
          <w:p w:rsidR="000C7DFC" w:rsidRPr="00AB4725" w:rsidRDefault="002379FA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0C7DFC" w:rsidRPr="00AB4725" w:rsidRDefault="000C7DFC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0C7DFC" w:rsidRPr="00AB4725" w:rsidRDefault="000C7DFC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0C7DFC" w:rsidRPr="00AB4725" w:rsidRDefault="000C7DFC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0C7DFC" w:rsidRPr="000C7DFC" w:rsidRDefault="000C7DFC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C7DFC">
              <w:rPr>
                <w:rFonts w:ascii="Angsana New" w:hAnsi="Angsana New" w:hint="cs"/>
                <w:sz w:val="30"/>
                <w:szCs w:val="30"/>
              </w:rPr>
              <w:t>15,617</w:t>
            </w:r>
          </w:p>
        </w:tc>
        <w:tc>
          <w:tcPr>
            <w:tcW w:w="137" w:type="pct"/>
          </w:tcPr>
          <w:p w:rsidR="000C7DFC" w:rsidRPr="00AB4725" w:rsidRDefault="000C7DFC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:rsidR="000C7DFC" w:rsidRPr="00AB4725" w:rsidRDefault="000C7DFC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14,791</w:t>
            </w:r>
          </w:p>
        </w:tc>
      </w:tr>
      <w:tr w:rsidR="000C7DFC" w:rsidRPr="00AB4725" w:rsidTr="009D5072">
        <w:trPr>
          <w:trHeight w:hRule="exact" w:val="216"/>
        </w:trPr>
        <w:tc>
          <w:tcPr>
            <w:tcW w:w="2189" w:type="pct"/>
          </w:tcPr>
          <w:p w:rsidR="000C7DFC" w:rsidRPr="00AB4725" w:rsidRDefault="000C7DFC" w:rsidP="000C7DFC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:rsidR="000C7DFC" w:rsidRPr="00AB4725" w:rsidRDefault="000C7DFC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:rsidR="000C7DFC" w:rsidRPr="00AB4725" w:rsidRDefault="000C7DFC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0C7DFC" w:rsidRPr="00AB4725" w:rsidRDefault="000C7DFC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:rsidR="000C7DFC" w:rsidRPr="00AB4725" w:rsidRDefault="000C7DFC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0C7DFC" w:rsidRPr="00AB4725" w:rsidRDefault="000C7DFC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:rsidR="000C7DFC" w:rsidRPr="00AB4725" w:rsidRDefault="000C7DFC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:rsidR="000C7DFC" w:rsidRPr="00AB4725" w:rsidRDefault="000C7DFC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C7DFC" w:rsidRPr="00AB4725" w:rsidTr="000C7DFC">
        <w:tc>
          <w:tcPr>
            <w:tcW w:w="2189" w:type="pct"/>
          </w:tcPr>
          <w:p w:rsidR="000C7DFC" w:rsidRPr="00AB4725" w:rsidRDefault="000C7DFC" w:rsidP="000C7DFC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8" w:type="pct"/>
          </w:tcPr>
          <w:p w:rsidR="000C7DFC" w:rsidRPr="00AB4725" w:rsidRDefault="000C7DFC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:rsidR="000C7DFC" w:rsidRPr="00AB4725" w:rsidRDefault="000C7DFC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0C7DFC" w:rsidRPr="00AB4725" w:rsidRDefault="000C7DFC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:rsidR="000C7DFC" w:rsidRPr="00AB4725" w:rsidRDefault="000C7DFC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0C7DFC" w:rsidRPr="00AB4725" w:rsidRDefault="000C7DFC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:rsidR="000C7DFC" w:rsidRPr="00AB4725" w:rsidRDefault="000C7DFC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:rsidR="000C7DFC" w:rsidRPr="00AB4725" w:rsidRDefault="000C7DFC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C7DFC" w:rsidRPr="00AB4725" w:rsidTr="000C7DFC">
        <w:tc>
          <w:tcPr>
            <w:tcW w:w="2189" w:type="pct"/>
          </w:tcPr>
          <w:p w:rsidR="000C7DFC" w:rsidRPr="00AB4725" w:rsidRDefault="000C7DFC" w:rsidP="000C7DFC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8" w:type="pct"/>
          </w:tcPr>
          <w:p w:rsidR="000C7DFC" w:rsidRPr="00AB4725" w:rsidRDefault="000C7DFC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:rsidR="000C7DFC" w:rsidRPr="00AB4725" w:rsidRDefault="000C7DFC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0C7DFC" w:rsidRPr="00AB4725" w:rsidRDefault="000C7DFC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:rsidR="000C7DFC" w:rsidRPr="00AB4725" w:rsidRDefault="000C7DFC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0C7DFC" w:rsidRPr="00AB4725" w:rsidRDefault="000C7DFC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:rsidR="000C7DFC" w:rsidRPr="00AB4725" w:rsidRDefault="000C7DFC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:rsidR="000C7DFC" w:rsidRPr="00AB4725" w:rsidRDefault="000C7DFC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C7DFC" w:rsidRPr="00AB4725" w:rsidTr="000C7DFC">
        <w:tc>
          <w:tcPr>
            <w:tcW w:w="2189" w:type="pct"/>
          </w:tcPr>
          <w:p w:rsidR="000C7DFC" w:rsidRPr="00AB4725" w:rsidRDefault="000C7DFC" w:rsidP="000C7DFC">
            <w:pPr>
              <w:tabs>
                <w:tab w:val="clear" w:pos="454"/>
                <w:tab w:val="left" w:pos="342"/>
              </w:tabs>
              <w:spacing w:line="240" w:lineRule="auto"/>
              <w:ind w:left="252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98" w:type="pct"/>
          </w:tcPr>
          <w:p w:rsidR="000C7DFC" w:rsidRPr="000C7DFC" w:rsidRDefault="000C7DFC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C7DFC">
              <w:rPr>
                <w:rFonts w:ascii="Angsana New" w:hAnsi="Angsana New"/>
                <w:sz w:val="30"/>
                <w:szCs w:val="30"/>
              </w:rPr>
              <w:t>44,744</w:t>
            </w:r>
          </w:p>
        </w:tc>
        <w:tc>
          <w:tcPr>
            <w:tcW w:w="143" w:type="pct"/>
          </w:tcPr>
          <w:p w:rsidR="000C7DFC" w:rsidRPr="00AB4725" w:rsidRDefault="000C7DFC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0C7DFC" w:rsidRPr="00AB4725" w:rsidRDefault="000C7DFC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36,331</w:t>
            </w:r>
          </w:p>
        </w:tc>
        <w:tc>
          <w:tcPr>
            <w:tcW w:w="143" w:type="pct"/>
          </w:tcPr>
          <w:p w:rsidR="000C7DFC" w:rsidRPr="00AB4725" w:rsidRDefault="000C7DFC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0C7DFC" w:rsidRPr="000C7DFC" w:rsidRDefault="000C7DFC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C7DFC">
              <w:rPr>
                <w:rFonts w:ascii="Angsana New" w:hAnsi="Angsana New"/>
                <w:sz w:val="30"/>
                <w:szCs w:val="30"/>
              </w:rPr>
              <w:t>13,171</w:t>
            </w:r>
          </w:p>
        </w:tc>
        <w:tc>
          <w:tcPr>
            <w:tcW w:w="137" w:type="pct"/>
          </w:tcPr>
          <w:p w:rsidR="000C7DFC" w:rsidRPr="00AB4725" w:rsidRDefault="000C7DFC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:rsidR="000C7DFC" w:rsidRPr="00AB4725" w:rsidRDefault="000C7DFC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8,549</w:t>
            </w:r>
          </w:p>
        </w:tc>
      </w:tr>
      <w:tr w:rsidR="000C7DFC" w:rsidRPr="00AB4725" w:rsidTr="000C7DFC">
        <w:tc>
          <w:tcPr>
            <w:tcW w:w="2189" w:type="pct"/>
          </w:tcPr>
          <w:p w:rsidR="000C7DFC" w:rsidRPr="00AB4725" w:rsidRDefault="000C7DFC" w:rsidP="000C7DFC">
            <w:pPr>
              <w:tabs>
                <w:tab w:val="clear" w:pos="454"/>
                <w:tab w:val="left" w:pos="342"/>
              </w:tabs>
              <w:spacing w:line="240" w:lineRule="auto"/>
              <w:ind w:left="252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8" w:type="pct"/>
          </w:tcPr>
          <w:p w:rsidR="000C7DFC" w:rsidRPr="000C7DFC" w:rsidRDefault="000C7DFC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C7DFC">
              <w:rPr>
                <w:rFonts w:ascii="Angsana New" w:hAnsi="Angsana New"/>
                <w:sz w:val="30"/>
                <w:szCs w:val="30"/>
              </w:rPr>
              <w:t>3,874</w:t>
            </w:r>
          </w:p>
        </w:tc>
        <w:tc>
          <w:tcPr>
            <w:tcW w:w="143" w:type="pct"/>
          </w:tcPr>
          <w:p w:rsidR="000C7DFC" w:rsidRPr="00AB4725" w:rsidRDefault="000C7DFC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0C7DFC" w:rsidRPr="00AB4725" w:rsidRDefault="000C7DFC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416</w:t>
            </w:r>
          </w:p>
        </w:tc>
        <w:tc>
          <w:tcPr>
            <w:tcW w:w="143" w:type="pct"/>
          </w:tcPr>
          <w:p w:rsidR="000C7DFC" w:rsidRPr="00AB4725" w:rsidRDefault="000C7DFC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0C7DFC" w:rsidRPr="000C7DFC" w:rsidRDefault="000C7DFC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C7DFC">
              <w:rPr>
                <w:rFonts w:ascii="Angsana New" w:hAnsi="Angsana New"/>
                <w:sz w:val="30"/>
                <w:szCs w:val="30"/>
              </w:rPr>
              <w:t>2,335</w:t>
            </w:r>
          </w:p>
        </w:tc>
        <w:tc>
          <w:tcPr>
            <w:tcW w:w="137" w:type="pct"/>
          </w:tcPr>
          <w:p w:rsidR="000C7DFC" w:rsidRPr="00AB4725" w:rsidRDefault="000C7DFC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:rsidR="000C7DFC" w:rsidRPr="00AB4725" w:rsidRDefault="000C7DFC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284</w:t>
            </w:r>
          </w:p>
        </w:tc>
      </w:tr>
      <w:tr w:rsidR="000C7DFC" w:rsidRPr="00AB4725" w:rsidTr="000C7DFC">
        <w:tc>
          <w:tcPr>
            <w:tcW w:w="2189" w:type="pct"/>
          </w:tcPr>
          <w:p w:rsidR="000C7DFC" w:rsidRPr="00AB4725" w:rsidRDefault="000C7DFC" w:rsidP="000C7DFC">
            <w:pPr>
              <w:tabs>
                <w:tab w:val="clear" w:pos="454"/>
                <w:tab w:val="clear" w:pos="680"/>
              </w:tabs>
              <w:spacing w:line="240" w:lineRule="auto"/>
              <w:ind w:left="252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ค่าใช้จ่ายสิทธิซื้อหุ้นสามัญที่เสนอให้พนักงาน</w:t>
            </w: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:rsidR="000C7DFC" w:rsidRPr="000C7DFC" w:rsidRDefault="000C7DFC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C7D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0C7DFC" w:rsidRPr="00AB4725" w:rsidRDefault="000C7DFC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:rsidR="000C7DFC" w:rsidRPr="00AB4725" w:rsidRDefault="000C7DFC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143" w:type="pct"/>
          </w:tcPr>
          <w:p w:rsidR="000C7DFC" w:rsidRPr="00AB4725" w:rsidRDefault="000C7DFC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:rsidR="000C7DFC" w:rsidRPr="000C7DFC" w:rsidRDefault="000C7DFC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C7D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:rsidR="000C7DFC" w:rsidRPr="00AB4725" w:rsidRDefault="000C7DFC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:rsidR="000C7DFC" w:rsidRPr="00AB4725" w:rsidRDefault="000C7DFC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72</w:t>
            </w:r>
          </w:p>
        </w:tc>
      </w:tr>
      <w:tr w:rsidR="000C7DFC" w:rsidRPr="00AB4725" w:rsidTr="000C7DFC">
        <w:tc>
          <w:tcPr>
            <w:tcW w:w="2189" w:type="pct"/>
          </w:tcPr>
          <w:p w:rsidR="000C7DFC" w:rsidRPr="00AB4725" w:rsidRDefault="000C7DFC" w:rsidP="00E55929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:rsidR="000C7DFC" w:rsidRPr="000C7DFC" w:rsidRDefault="000C7DFC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7DFC">
              <w:rPr>
                <w:rFonts w:ascii="Angsana New" w:hAnsi="Angsana New"/>
                <w:b/>
                <w:bCs/>
                <w:sz w:val="30"/>
                <w:szCs w:val="30"/>
              </w:rPr>
              <w:t>48,618</w:t>
            </w:r>
          </w:p>
        </w:tc>
        <w:tc>
          <w:tcPr>
            <w:tcW w:w="143" w:type="pct"/>
          </w:tcPr>
          <w:p w:rsidR="000C7DFC" w:rsidRPr="00AB4725" w:rsidRDefault="000C7DFC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:rsidR="000C7DFC" w:rsidRPr="00AB4725" w:rsidRDefault="000C7DFC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36,819</w:t>
            </w:r>
          </w:p>
        </w:tc>
        <w:tc>
          <w:tcPr>
            <w:tcW w:w="143" w:type="pct"/>
          </w:tcPr>
          <w:p w:rsidR="000C7DFC" w:rsidRPr="00AB4725" w:rsidRDefault="000C7DFC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:rsidR="000C7DFC" w:rsidRPr="000C7DFC" w:rsidRDefault="000C7DFC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7DFC">
              <w:rPr>
                <w:rFonts w:ascii="Angsana New" w:hAnsi="Angsana New"/>
                <w:b/>
                <w:bCs/>
                <w:sz w:val="30"/>
                <w:szCs w:val="30"/>
              </w:rPr>
              <w:t>15,506</w:t>
            </w:r>
          </w:p>
        </w:tc>
        <w:tc>
          <w:tcPr>
            <w:tcW w:w="137" w:type="pct"/>
          </w:tcPr>
          <w:p w:rsidR="000C7DFC" w:rsidRPr="00AB4725" w:rsidRDefault="000C7DFC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:rsidR="000C7DFC" w:rsidRPr="00AB4725" w:rsidRDefault="000C7DFC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8,905</w:t>
            </w:r>
          </w:p>
        </w:tc>
      </w:tr>
      <w:tr w:rsidR="00E03938" w:rsidRPr="00AB4725" w:rsidTr="000C7DFC">
        <w:tc>
          <w:tcPr>
            <w:tcW w:w="2189" w:type="pct"/>
          </w:tcPr>
          <w:p w:rsidR="00E03938" w:rsidRPr="00AB4725" w:rsidRDefault="00E03938" w:rsidP="000C7DF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598" w:type="pct"/>
            <w:tcBorders>
              <w:bottom w:val="double" w:sz="4" w:space="0" w:color="auto"/>
            </w:tcBorders>
          </w:tcPr>
          <w:p w:rsidR="00E03938" w:rsidRDefault="00E03938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2,013</w:t>
            </w:r>
          </w:p>
        </w:tc>
        <w:tc>
          <w:tcPr>
            <w:tcW w:w="143" w:type="pct"/>
          </w:tcPr>
          <w:p w:rsidR="00E03938" w:rsidRPr="00AB4725" w:rsidRDefault="00E03938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</w:tcPr>
          <w:p w:rsidR="00E03938" w:rsidRDefault="00E03938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2,013</w:t>
            </w:r>
          </w:p>
        </w:tc>
        <w:tc>
          <w:tcPr>
            <w:tcW w:w="143" w:type="pct"/>
          </w:tcPr>
          <w:p w:rsidR="00E03938" w:rsidRPr="00AB4725" w:rsidRDefault="00E03938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:rsidR="00E03938" w:rsidRDefault="00E03938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2,013</w:t>
            </w:r>
          </w:p>
        </w:tc>
        <w:tc>
          <w:tcPr>
            <w:tcW w:w="137" w:type="pct"/>
          </w:tcPr>
          <w:p w:rsidR="00E03938" w:rsidRPr="00AB4725" w:rsidRDefault="00E03938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double" w:sz="4" w:space="0" w:color="auto"/>
            </w:tcBorders>
          </w:tcPr>
          <w:p w:rsidR="00E03938" w:rsidRDefault="00E03938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2,013</w:t>
            </w:r>
          </w:p>
        </w:tc>
      </w:tr>
      <w:tr w:rsidR="00E03938" w:rsidRPr="00AB4725" w:rsidTr="0003252E">
        <w:trPr>
          <w:trHeight w:val="350"/>
        </w:trPr>
        <w:tc>
          <w:tcPr>
            <w:tcW w:w="2189" w:type="pct"/>
          </w:tcPr>
          <w:p w:rsidR="00A20169" w:rsidRDefault="00A20169" w:rsidP="000C7DF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E03938" w:rsidRPr="00AB4725" w:rsidRDefault="00E03938" w:rsidP="000C7DF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598" w:type="pct"/>
          </w:tcPr>
          <w:p w:rsidR="00E03938" w:rsidRPr="00AB4725" w:rsidRDefault="00E03938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:rsidR="00E03938" w:rsidRPr="00AB4725" w:rsidRDefault="00E03938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</w:tcPr>
          <w:p w:rsidR="00E03938" w:rsidRPr="00AB4725" w:rsidRDefault="00E03938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:rsidR="00E03938" w:rsidRPr="00AB4725" w:rsidRDefault="00E03938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:rsidR="00E03938" w:rsidRPr="00AB4725" w:rsidRDefault="00E03938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:rsidR="00E03938" w:rsidRPr="00AB4725" w:rsidRDefault="00E03938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</w:tcPr>
          <w:p w:rsidR="00E03938" w:rsidRPr="00AB4725" w:rsidRDefault="00E03938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E03938" w:rsidRPr="00AB4725" w:rsidTr="000C7DFC">
        <w:tc>
          <w:tcPr>
            <w:tcW w:w="2189" w:type="pct"/>
          </w:tcPr>
          <w:p w:rsidR="00E03938" w:rsidRPr="00AB4725" w:rsidRDefault="00E03938" w:rsidP="000C7DF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8" w:type="pct"/>
          </w:tcPr>
          <w:p w:rsidR="00E03938" w:rsidRPr="00AB4725" w:rsidRDefault="00E03938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7615D">
              <w:rPr>
                <w:rFonts w:ascii="Angsana New" w:hAnsi="Angsana New"/>
                <w:sz w:val="30"/>
                <w:szCs w:val="30"/>
              </w:rPr>
              <w:t>7,537</w:t>
            </w:r>
          </w:p>
        </w:tc>
        <w:tc>
          <w:tcPr>
            <w:tcW w:w="143" w:type="pct"/>
          </w:tcPr>
          <w:p w:rsidR="00E03938" w:rsidRPr="00AB4725" w:rsidRDefault="00E03938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E03938" w:rsidRPr="00AB4725" w:rsidRDefault="00E03938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8,273</w:t>
            </w:r>
          </w:p>
        </w:tc>
        <w:tc>
          <w:tcPr>
            <w:tcW w:w="143" w:type="pct"/>
          </w:tcPr>
          <w:p w:rsidR="00E03938" w:rsidRPr="00AB4725" w:rsidRDefault="00E03938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E03938" w:rsidRPr="00AB4725" w:rsidRDefault="00E03938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7615D">
              <w:rPr>
                <w:rFonts w:ascii="Angsana New" w:hAnsi="Angsana New"/>
                <w:sz w:val="30"/>
                <w:szCs w:val="30"/>
              </w:rPr>
              <w:t>7,537</w:t>
            </w:r>
          </w:p>
        </w:tc>
        <w:tc>
          <w:tcPr>
            <w:tcW w:w="137" w:type="pct"/>
          </w:tcPr>
          <w:p w:rsidR="00E03938" w:rsidRPr="00AB4725" w:rsidRDefault="00E03938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:rsidR="00E03938" w:rsidRPr="00AB4725" w:rsidRDefault="00E03938" w:rsidP="000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8,273</w:t>
            </w:r>
          </w:p>
        </w:tc>
      </w:tr>
      <w:tr w:rsidR="00E03938" w:rsidRPr="00AB4725" w:rsidTr="000C7DFC">
        <w:tc>
          <w:tcPr>
            <w:tcW w:w="2189" w:type="pct"/>
          </w:tcPr>
          <w:p w:rsidR="00E03938" w:rsidRPr="00AB4725" w:rsidRDefault="00E03938" w:rsidP="0037615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ซื้อสินค้าและรับบริการ</w:t>
            </w:r>
            <w:r w:rsidRPr="00AB4725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AB4725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598" w:type="pct"/>
          </w:tcPr>
          <w:p w:rsidR="00E03938" w:rsidRPr="0037615D" w:rsidRDefault="00E03938" w:rsidP="00376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7615D">
              <w:rPr>
                <w:rFonts w:ascii="Angsana New" w:hAnsi="Angsana New"/>
                <w:sz w:val="30"/>
                <w:szCs w:val="30"/>
              </w:rPr>
              <w:t>2,605</w:t>
            </w:r>
          </w:p>
        </w:tc>
        <w:tc>
          <w:tcPr>
            <w:tcW w:w="143" w:type="pct"/>
          </w:tcPr>
          <w:p w:rsidR="00E03938" w:rsidRPr="00AB4725" w:rsidRDefault="00E03938" w:rsidP="00376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E03938" w:rsidRPr="00AB4725" w:rsidRDefault="00E03938" w:rsidP="00376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2,780</w:t>
            </w:r>
          </w:p>
        </w:tc>
        <w:tc>
          <w:tcPr>
            <w:tcW w:w="143" w:type="pct"/>
          </w:tcPr>
          <w:p w:rsidR="00E03938" w:rsidRPr="00AB4725" w:rsidRDefault="00E03938" w:rsidP="00376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E03938" w:rsidRPr="0037615D" w:rsidRDefault="00E03938" w:rsidP="00376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7615D">
              <w:rPr>
                <w:rFonts w:ascii="Angsana New" w:hAnsi="Angsana New"/>
                <w:sz w:val="30"/>
                <w:szCs w:val="30"/>
              </w:rPr>
              <w:t>1,812</w:t>
            </w:r>
          </w:p>
        </w:tc>
        <w:tc>
          <w:tcPr>
            <w:tcW w:w="137" w:type="pct"/>
          </w:tcPr>
          <w:p w:rsidR="00E03938" w:rsidRPr="00AB4725" w:rsidRDefault="00E03938" w:rsidP="00376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:rsidR="00E03938" w:rsidRPr="00AB4725" w:rsidRDefault="00E03938" w:rsidP="00376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1,888</w:t>
            </w:r>
          </w:p>
        </w:tc>
      </w:tr>
      <w:tr w:rsidR="00E03938" w:rsidRPr="00AB4725" w:rsidTr="000C7DFC">
        <w:tc>
          <w:tcPr>
            <w:tcW w:w="2189" w:type="pct"/>
          </w:tcPr>
          <w:p w:rsidR="00E03938" w:rsidRPr="00AB4725" w:rsidRDefault="00E03938" w:rsidP="0037615D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8" w:type="pct"/>
          </w:tcPr>
          <w:p w:rsidR="00E03938" w:rsidRPr="0037615D" w:rsidRDefault="00E03938" w:rsidP="00376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7615D">
              <w:rPr>
                <w:rFonts w:ascii="Angsana New" w:hAnsi="Angsana New"/>
                <w:sz w:val="30"/>
                <w:szCs w:val="30"/>
              </w:rPr>
              <w:t>152</w:t>
            </w:r>
          </w:p>
        </w:tc>
        <w:tc>
          <w:tcPr>
            <w:tcW w:w="143" w:type="pct"/>
          </w:tcPr>
          <w:p w:rsidR="00E03938" w:rsidRPr="00AB4725" w:rsidRDefault="00E03938" w:rsidP="00376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E03938" w:rsidRPr="00AB4725" w:rsidRDefault="00E03938" w:rsidP="00376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143" w:type="pct"/>
          </w:tcPr>
          <w:p w:rsidR="00E03938" w:rsidRPr="00AB4725" w:rsidRDefault="00E03938" w:rsidP="00376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E03938" w:rsidRPr="0037615D" w:rsidRDefault="00E03938" w:rsidP="00376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761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:rsidR="00E03938" w:rsidRPr="00AB4725" w:rsidRDefault="00E03938" w:rsidP="00376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:rsidR="00E03938" w:rsidRPr="00AB4725" w:rsidRDefault="00E03938" w:rsidP="00376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03938" w:rsidRPr="00AB4725" w:rsidTr="000C7DFC">
        <w:tc>
          <w:tcPr>
            <w:tcW w:w="2189" w:type="pct"/>
          </w:tcPr>
          <w:p w:rsidR="00E03938" w:rsidRPr="00AB4725" w:rsidRDefault="00E03938" w:rsidP="0037615D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เงินสนับสนุนทางธุรกิจ</w:t>
            </w:r>
            <w:r w:rsidRPr="00AB4725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598" w:type="pct"/>
          </w:tcPr>
          <w:p w:rsidR="00E03938" w:rsidRPr="0037615D" w:rsidRDefault="00E03938" w:rsidP="00376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7615D">
              <w:rPr>
                <w:rFonts w:ascii="Angsana New" w:hAnsi="Angsana New"/>
                <w:sz w:val="30"/>
                <w:szCs w:val="30"/>
              </w:rPr>
              <w:t>773</w:t>
            </w:r>
          </w:p>
        </w:tc>
        <w:tc>
          <w:tcPr>
            <w:tcW w:w="143" w:type="pct"/>
          </w:tcPr>
          <w:p w:rsidR="00E03938" w:rsidRPr="00AB4725" w:rsidRDefault="00E03938" w:rsidP="00376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E03938" w:rsidRDefault="00E03938" w:rsidP="00376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1,666</w:t>
            </w:r>
          </w:p>
        </w:tc>
        <w:tc>
          <w:tcPr>
            <w:tcW w:w="143" w:type="pct"/>
          </w:tcPr>
          <w:p w:rsidR="00E03938" w:rsidRPr="00AB4725" w:rsidRDefault="00E03938" w:rsidP="00376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E03938" w:rsidRPr="0037615D" w:rsidRDefault="00E03938" w:rsidP="00376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7615D">
              <w:rPr>
                <w:rFonts w:ascii="Angsana New" w:hAnsi="Angsana New"/>
                <w:sz w:val="30"/>
                <w:szCs w:val="30"/>
              </w:rPr>
              <w:t>773</w:t>
            </w:r>
          </w:p>
        </w:tc>
        <w:tc>
          <w:tcPr>
            <w:tcW w:w="137" w:type="pct"/>
          </w:tcPr>
          <w:p w:rsidR="00E03938" w:rsidRPr="00AB4725" w:rsidRDefault="00E03938" w:rsidP="00376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:rsidR="00E03938" w:rsidRDefault="00E03938" w:rsidP="00376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1,666</w:t>
            </w:r>
          </w:p>
        </w:tc>
      </w:tr>
    </w:tbl>
    <w:p w:rsidR="0037615D" w:rsidRDefault="0037615D" w:rsidP="00E03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tbl>
      <w:tblPr>
        <w:tblW w:w="936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1"/>
        <w:gridCol w:w="1106"/>
        <w:gridCol w:w="262"/>
        <w:gridCol w:w="1105"/>
        <w:gridCol w:w="262"/>
        <w:gridCol w:w="1077"/>
        <w:gridCol w:w="253"/>
        <w:gridCol w:w="1226"/>
        <w:gridCol w:w="19"/>
      </w:tblGrid>
      <w:tr w:rsidR="00870FFB" w:rsidRPr="00AB4725" w:rsidTr="00FB7EA6">
        <w:trPr>
          <w:gridAfter w:val="1"/>
          <w:wAfter w:w="10" w:type="pct"/>
          <w:tblHeader/>
        </w:trPr>
        <w:tc>
          <w:tcPr>
            <w:tcW w:w="2164" w:type="pct"/>
          </w:tcPr>
          <w:p w:rsidR="00870FFB" w:rsidRPr="00AB4725" w:rsidRDefault="00870FFB" w:rsidP="00ED6642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thaiDistribute"/>
              <w:rPr>
                <w:rFonts w:ascii="Angsana New" w:hAnsi="Angsana New"/>
                <w:b w:val="0"/>
                <w:i/>
                <w:iCs/>
                <w:sz w:val="30"/>
                <w:szCs w:val="30"/>
              </w:rPr>
            </w:pPr>
          </w:p>
        </w:tc>
        <w:tc>
          <w:tcPr>
            <w:tcW w:w="1321" w:type="pct"/>
            <w:gridSpan w:val="3"/>
          </w:tcPr>
          <w:p w:rsidR="00870FFB" w:rsidRPr="00AB4725" w:rsidRDefault="00870FFB" w:rsidP="00ED6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B4725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0" w:type="pct"/>
          </w:tcPr>
          <w:p w:rsidR="00870FFB" w:rsidRPr="00AB4725" w:rsidRDefault="00870FFB" w:rsidP="00ED6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5" w:type="pct"/>
            <w:gridSpan w:val="3"/>
          </w:tcPr>
          <w:p w:rsidR="00870FFB" w:rsidRPr="00AB4725" w:rsidRDefault="00870FFB" w:rsidP="00ED6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70FFB" w:rsidRPr="00AB4725" w:rsidTr="00FB7EA6">
        <w:trPr>
          <w:gridAfter w:val="1"/>
          <w:wAfter w:w="10" w:type="pct"/>
          <w:tblHeader/>
        </w:trPr>
        <w:tc>
          <w:tcPr>
            <w:tcW w:w="2164" w:type="pct"/>
          </w:tcPr>
          <w:p w:rsidR="00870FFB" w:rsidRPr="00AB4725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Pr="00AB472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ดหก</w:t>
            </w:r>
            <w:r w:rsidRPr="00AB472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AB4725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AB4725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30</w:t>
            </w:r>
            <w:r w:rsidRPr="00AB472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B472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870FFB" w:rsidRPr="00AB4725" w:rsidRDefault="00870FFB" w:rsidP="00870FFB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472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140" w:type="pct"/>
            <w:shd w:val="clear" w:color="auto" w:fill="auto"/>
            <w:vAlign w:val="center"/>
          </w:tcPr>
          <w:p w:rsidR="00870FFB" w:rsidRPr="00AB4725" w:rsidRDefault="00870FFB" w:rsidP="00870FFB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:rsidR="00870FFB" w:rsidRPr="00AB4725" w:rsidRDefault="00870FFB" w:rsidP="00870FFB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472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Pr="00AB472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140" w:type="pct"/>
            <w:shd w:val="clear" w:color="auto" w:fill="auto"/>
          </w:tcPr>
          <w:p w:rsidR="00870FFB" w:rsidRPr="00AB4725" w:rsidRDefault="00870FFB" w:rsidP="00870FFB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:rsidR="00870FFB" w:rsidRPr="00AB4725" w:rsidRDefault="00870FFB" w:rsidP="00870FFB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472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135" w:type="pct"/>
            <w:shd w:val="clear" w:color="auto" w:fill="auto"/>
            <w:vAlign w:val="center"/>
          </w:tcPr>
          <w:p w:rsidR="00870FFB" w:rsidRPr="00AB4725" w:rsidRDefault="00870FFB" w:rsidP="00870FFB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870FFB" w:rsidRPr="00AB4725" w:rsidRDefault="00870FFB" w:rsidP="00870FFB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472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Pr="00AB472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</w:tr>
      <w:tr w:rsidR="00870FFB" w:rsidRPr="00AB4725" w:rsidTr="00FB7EA6">
        <w:trPr>
          <w:gridAfter w:val="1"/>
          <w:wAfter w:w="10" w:type="pct"/>
          <w:tblHeader/>
        </w:trPr>
        <w:tc>
          <w:tcPr>
            <w:tcW w:w="2164" w:type="pct"/>
          </w:tcPr>
          <w:p w:rsidR="00870FFB" w:rsidRPr="00AB4725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6" w:type="pct"/>
            <w:gridSpan w:val="7"/>
          </w:tcPr>
          <w:p w:rsidR="00870FFB" w:rsidRPr="00AB4725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70FFB" w:rsidRPr="00AB4725" w:rsidTr="00FB7EA6">
        <w:trPr>
          <w:gridAfter w:val="1"/>
          <w:wAfter w:w="10" w:type="pct"/>
        </w:trPr>
        <w:tc>
          <w:tcPr>
            <w:tcW w:w="2164" w:type="pct"/>
          </w:tcPr>
          <w:p w:rsidR="00870FFB" w:rsidRPr="00AB4725" w:rsidRDefault="00870FFB" w:rsidP="00870FF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1" w:type="pct"/>
          </w:tcPr>
          <w:p w:rsidR="00870FFB" w:rsidRPr="00AB4725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:rsidR="00870FFB" w:rsidRPr="00AB4725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870FFB" w:rsidRPr="00AB4725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:rsidR="00870FFB" w:rsidRPr="00AB4725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870FFB" w:rsidRPr="00AB4725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:rsidR="00870FFB" w:rsidRPr="00AB4725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:rsidR="00870FFB" w:rsidRPr="00AB4725" w:rsidRDefault="00870FFB" w:rsidP="00870FFB">
            <w:pPr>
              <w:tabs>
                <w:tab w:val="clear" w:pos="907"/>
                <w:tab w:val="left" w:pos="792"/>
              </w:tabs>
              <w:spacing w:line="240" w:lineRule="auto"/>
              <w:ind w:right="1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615D" w:rsidRPr="00AB4725" w:rsidTr="00FB7EA6">
        <w:trPr>
          <w:gridAfter w:val="1"/>
          <w:wAfter w:w="10" w:type="pct"/>
        </w:trPr>
        <w:tc>
          <w:tcPr>
            <w:tcW w:w="2164" w:type="pct"/>
          </w:tcPr>
          <w:p w:rsidR="0037615D" w:rsidRPr="00AB4725" w:rsidRDefault="0037615D" w:rsidP="0037615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ขายสินค้าและการให้บริการ</w:t>
            </w:r>
          </w:p>
        </w:tc>
        <w:tc>
          <w:tcPr>
            <w:tcW w:w="591" w:type="pct"/>
          </w:tcPr>
          <w:p w:rsidR="0037615D" w:rsidRPr="00AB4725" w:rsidRDefault="0037615D" w:rsidP="00376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37615D" w:rsidRPr="00AB4725" w:rsidRDefault="0037615D" w:rsidP="00376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37615D" w:rsidRPr="00AB4725" w:rsidRDefault="0037615D" w:rsidP="00376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37615D" w:rsidRPr="00AB4725" w:rsidRDefault="0037615D" w:rsidP="00376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37615D" w:rsidRPr="0037615D" w:rsidRDefault="0037615D" w:rsidP="00376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</w:rPr>
            </w:pPr>
            <w:r w:rsidRPr="0037615D">
              <w:rPr>
                <w:rFonts w:ascii="Angsana New" w:hAnsi="Angsana New"/>
                <w:sz w:val="30"/>
                <w:szCs w:val="30"/>
              </w:rPr>
              <w:t>690,876</w:t>
            </w:r>
          </w:p>
        </w:tc>
        <w:tc>
          <w:tcPr>
            <w:tcW w:w="135" w:type="pct"/>
          </w:tcPr>
          <w:p w:rsidR="0037615D" w:rsidRPr="00AB4725" w:rsidRDefault="0037615D" w:rsidP="00376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:rsidR="0037615D" w:rsidRPr="00AB4725" w:rsidRDefault="0037615D" w:rsidP="00376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667,388</w:t>
            </w:r>
          </w:p>
        </w:tc>
      </w:tr>
      <w:tr w:rsidR="0037615D" w:rsidRPr="00AB4725" w:rsidTr="00FB7EA6">
        <w:trPr>
          <w:gridAfter w:val="1"/>
          <w:wAfter w:w="10" w:type="pct"/>
        </w:trPr>
        <w:tc>
          <w:tcPr>
            <w:tcW w:w="2164" w:type="pct"/>
          </w:tcPr>
          <w:p w:rsidR="0037615D" w:rsidRPr="00AB4725" w:rsidRDefault="0037615D" w:rsidP="0037615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ซื้อสินค้าและรับบริการ</w:t>
            </w:r>
          </w:p>
        </w:tc>
        <w:tc>
          <w:tcPr>
            <w:tcW w:w="591" w:type="pct"/>
          </w:tcPr>
          <w:p w:rsidR="0037615D" w:rsidRPr="00AB4725" w:rsidRDefault="0037615D" w:rsidP="00376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37615D" w:rsidRPr="00AB4725" w:rsidRDefault="0037615D" w:rsidP="00376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37615D" w:rsidRPr="00AB4725" w:rsidRDefault="0037615D" w:rsidP="00376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37615D" w:rsidRPr="00AB4725" w:rsidRDefault="0037615D" w:rsidP="00376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37615D" w:rsidRPr="0037615D" w:rsidRDefault="0037615D" w:rsidP="00376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</w:rPr>
            </w:pPr>
            <w:r w:rsidRPr="0037615D">
              <w:rPr>
                <w:rFonts w:ascii="Angsana New" w:hAnsi="Angsana New"/>
                <w:sz w:val="30"/>
                <w:szCs w:val="30"/>
              </w:rPr>
              <w:t>27,960</w:t>
            </w:r>
          </w:p>
        </w:tc>
        <w:tc>
          <w:tcPr>
            <w:tcW w:w="135" w:type="pct"/>
          </w:tcPr>
          <w:p w:rsidR="0037615D" w:rsidRPr="00AB4725" w:rsidRDefault="0037615D" w:rsidP="00376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:rsidR="0037615D" w:rsidRPr="00AB4725" w:rsidRDefault="0037615D" w:rsidP="00376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24,783</w:t>
            </w:r>
          </w:p>
        </w:tc>
      </w:tr>
      <w:tr w:rsidR="0037615D" w:rsidRPr="00AB4725" w:rsidTr="00FB7EA6">
        <w:trPr>
          <w:gridAfter w:val="1"/>
          <w:wAfter w:w="10" w:type="pct"/>
        </w:trPr>
        <w:tc>
          <w:tcPr>
            <w:tcW w:w="2164" w:type="pct"/>
          </w:tcPr>
          <w:p w:rsidR="0037615D" w:rsidRPr="00AB4725" w:rsidRDefault="0037615D" w:rsidP="0037615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591" w:type="pct"/>
          </w:tcPr>
          <w:p w:rsidR="0037615D" w:rsidRPr="00AB4725" w:rsidRDefault="0037615D" w:rsidP="00376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37615D" w:rsidRPr="00AB4725" w:rsidRDefault="0037615D" w:rsidP="00376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37615D" w:rsidRPr="00AB4725" w:rsidRDefault="0037615D" w:rsidP="00376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37615D" w:rsidRPr="00AB4725" w:rsidRDefault="0037615D" w:rsidP="00376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37615D" w:rsidRPr="0037615D" w:rsidRDefault="0037615D" w:rsidP="00376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</w:rPr>
            </w:pPr>
            <w:r w:rsidRPr="0037615D">
              <w:rPr>
                <w:rFonts w:ascii="Angsana New" w:hAnsi="Angsana New"/>
                <w:sz w:val="30"/>
                <w:szCs w:val="30"/>
              </w:rPr>
              <w:t>2,882</w:t>
            </w:r>
          </w:p>
        </w:tc>
        <w:tc>
          <w:tcPr>
            <w:tcW w:w="135" w:type="pct"/>
          </w:tcPr>
          <w:p w:rsidR="0037615D" w:rsidRPr="00AB4725" w:rsidRDefault="0037615D" w:rsidP="00376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:rsidR="0037615D" w:rsidRPr="00AB4725" w:rsidRDefault="0037615D" w:rsidP="00376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5,607</w:t>
            </w:r>
          </w:p>
        </w:tc>
      </w:tr>
      <w:tr w:rsidR="0037615D" w:rsidRPr="00AB4725" w:rsidTr="00FB7EA6">
        <w:trPr>
          <w:gridAfter w:val="1"/>
          <w:wAfter w:w="10" w:type="pct"/>
        </w:trPr>
        <w:tc>
          <w:tcPr>
            <w:tcW w:w="2164" w:type="pct"/>
          </w:tcPr>
          <w:p w:rsidR="0037615D" w:rsidRPr="00AB4725" w:rsidRDefault="0037615D" w:rsidP="0037615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1" w:type="pct"/>
          </w:tcPr>
          <w:p w:rsidR="0037615D" w:rsidRPr="00AB4725" w:rsidRDefault="0037615D" w:rsidP="00376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37615D" w:rsidRPr="00AB4725" w:rsidRDefault="0037615D" w:rsidP="00376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37615D" w:rsidRPr="00AB4725" w:rsidRDefault="0037615D" w:rsidP="00376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37615D" w:rsidRPr="00AB4725" w:rsidRDefault="0037615D" w:rsidP="00376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37615D" w:rsidRPr="0037615D" w:rsidRDefault="0037615D" w:rsidP="00376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</w:rPr>
            </w:pPr>
            <w:r w:rsidRPr="0037615D">
              <w:rPr>
                <w:rFonts w:ascii="Angsana New" w:hAnsi="Angsana New"/>
                <w:sz w:val="30"/>
                <w:szCs w:val="30"/>
              </w:rPr>
              <w:t>1,127</w:t>
            </w:r>
          </w:p>
        </w:tc>
        <w:tc>
          <w:tcPr>
            <w:tcW w:w="135" w:type="pct"/>
          </w:tcPr>
          <w:p w:rsidR="0037615D" w:rsidRPr="00AB4725" w:rsidRDefault="0037615D" w:rsidP="00376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:rsidR="0037615D" w:rsidRPr="00AB4725" w:rsidRDefault="0037615D" w:rsidP="00376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765</w:t>
            </w:r>
          </w:p>
        </w:tc>
      </w:tr>
      <w:tr w:rsidR="0037615D" w:rsidRPr="00AB4725" w:rsidTr="00FB7EA6">
        <w:trPr>
          <w:gridAfter w:val="1"/>
          <w:wAfter w:w="10" w:type="pct"/>
          <w:trHeight w:val="452"/>
        </w:trPr>
        <w:tc>
          <w:tcPr>
            <w:tcW w:w="2164" w:type="pct"/>
          </w:tcPr>
          <w:p w:rsidR="0037615D" w:rsidRPr="00AB4725" w:rsidRDefault="0037615D" w:rsidP="0037615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1" w:type="pct"/>
          </w:tcPr>
          <w:p w:rsidR="0037615D" w:rsidRPr="00AB4725" w:rsidRDefault="0037615D" w:rsidP="00376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37615D" w:rsidRPr="00AB4725" w:rsidRDefault="0037615D" w:rsidP="00376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37615D" w:rsidRPr="00AB4725" w:rsidRDefault="0037615D" w:rsidP="00376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37615D" w:rsidRPr="00AB4725" w:rsidRDefault="0037615D" w:rsidP="00376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37615D" w:rsidRPr="0037615D" w:rsidRDefault="0037615D" w:rsidP="00376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</w:rPr>
            </w:pPr>
            <w:r w:rsidRPr="0037615D">
              <w:rPr>
                <w:rFonts w:ascii="Angsana New" w:hAnsi="Angsana New"/>
                <w:sz w:val="30"/>
                <w:szCs w:val="30"/>
              </w:rPr>
              <w:t>131</w:t>
            </w:r>
          </w:p>
        </w:tc>
        <w:tc>
          <w:tcPr>
            <w:tcW w:w="135" w:type="pct"/>
          </w:tcPr>
          <w:p w:rsidR="0037615D" w:rsidRPr="00AB4725" w:rsidRDefault="0037615D" w:rsidP="00376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:rsidR="0037615D" w:rsidRPr="00AB4725" w:rsidRDefault="0037615D" w:rsidP="00376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137</w:t>
            </w:r>
          </w:p>
        </w:tc>
      </w:tr>
      <w:tr w:rsidR="0037615D" w:rsidRPr="00AB4725" w:rsidTr="00FB7EA6">
        <w:trPr>
          <w:gridAfter w:val="1"/>
          <w:wAfter w:w="10" w:type="pct"/>
        </w:trPr>
        <w:tc>
          <w:tcPr>
            <w:tcW w:w="2164" w:type="pct"/>
          </w:tcPr>
          <w:p w:rsidR="0037615D" w:rsidRPr="00AB4725" w:rsidRDefault="0037615D" w:rsidP="0037615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ค่าบริการสนับสนุน</w:t>
            </w:r>
          </w:p>
        </w:tc>
        <w:tc>
          <w:tcPr>
            <w:tcW w:w="591" w:type="pct"/>
          </w:tcPr>
          <w:p w:rsidR="0037615D" w:rsidRPr="00AB4725" w:rsidRDefault="0037615D" w:rsidP="00376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37615D" w:rsidRPr="00AB4725" w:rsidRDefault="0037615D" w:rsidP="00376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37615D" w:rsidRPr="00AB4725" w:rsidRDefault="0037615D" w:rsidP="00376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37615D" w:rsidRPr="00AB4725" w:rsidRDefault="0037615D" w:rsidP="00376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37615D" w:rsidRPr="0037615D" w:rsidRDefault="0037615D" w:rsidP="00376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</w:rPr>
            </w:pPr>
            <w:r w:rsidRPr="0037615D">
              <w:rPr>
                <w:rFonts w:ascii="Angsana New" w:hAnsi="Angsana New"/>
                <w:sz w:val="30"/>
                <w:szCs w:val="30"/>
              </w:rPr>
              <w:t>27,448</w:t>
            </w:r>
          </w:p>
        </w:tc>
        <w:tc>
          <w:tcPr>
            <w:tcW w:w="135" w:type="pct"/>
          </w:tcPr>
          <w:p w:rsidR="0037615D" w:rsidRPr="00AB4725" w:rsidRDefault="0037615D" w:rsidP="00376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:rsidR="0037615D" w:rsidRPr="00AB4725" w:rsidRDefault="0037615D" w:rsidP="00376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27,549</w:t>
            </w:r>
          </w:p>
        </w:tc>
      </w:tr>
      <w:tr w:rsidR="0037615D" w:rsidRPr="00AB4725" w:rsidTr="00FB7EA6">
        <w:trPr>
          <w:gridAfter w:val="1"/>
          <w:wAfter w:w="10" w:type="pct"/>
        </w:trPr>
        <w:tc>
          <w:tcPr>
            <w:tcW w:w="2164" w:type="pct"/>
          </w:tcPr>
          <w:p w:rsidR="0037615D" w:rsidRDefault="0037615D" w:rsidP="0037615D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37615D" w:rsidRPr="00AB4725" w:rsidRDefault="0037615D" w:rsidP="0037615D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1" w:type="pct"/>
          </w:tcPr>
          <w:p w:rsidR="0037615D" w:rsidRPr="00AB4725" w:rsidRDefault="0037615D" w:rsidP="00376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:rsidR="0037615D" w:rsidRPr="00AB4725" w:rsidRDefault="0037615D" w:rsidP="00376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37615D" w:rsidRPr="00AB4725" w:rsidRDefault="0037615D" w:rsidP="00376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:rsidR="0037615D" w:rsidRPr="00AB4725" w:rsidRDefault="0037615D" w:rsidP="00376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37615D" w:rsidRPr="00AB4725" w:rsidRDefault="0037615D" w:rsidP="00376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" w:type="pct"/>
          </w:tcPr>
          <w:p w:rsidR="0037615D" w:rsidRPr="00AB4725" w:rsidRDefault="0037615D" w:rsidP="00376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:rsidR="0037615D" w:rsidRPr="00AB4725" w:rsidRDefault="0037615D" w:rsidP="00376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7615D" w:rsidRPr="00AB4725" w:rsidTr="00FB7EA6">
        <w:trPr>
          <w:gridAfter w:val="1"/>
          <w:wAfter w:w="10" w:type="pct"/>
        </w:trPr>
        <w:tc>
          <w:tcPr>
            <w:tcW w:w="2164" w:type="pct"/>
          </w:tcPr>
          <w:p w:rsidR="0037615D" w:rsidRPr="00AB4725" w:rsidRDefault="0037615D" w:rsidP="0037615D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1" w:type="pct"/>
          </w:tcPr>
          <w:p w:rsidR="0037615D" w:rsidRPr="00AB4725" w:rsidRDefault="0037615D" w:rsidP="00376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:rsidR="0037615D" w:rsidRPr="00AB4725" w:rsidRDefault="0037615D" w:rsidP="00376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37615D" w:rsidRPr="00AB4725" w:rsidRDefault="0037615D" w:rsidP="00376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:rsidR="0037615D" w:rsidRPr="00AB4725" w:rsidRDefault="0037615D" w:rsidP="00376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37615D" w:rsidRPr="00AB4725" w:rsidRDefault="0037615D" w:rsidP="00376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" w:type="pct"/>
          </w:tcPr>
          <w:p w:rsidR="0037615D" w:rsidRPr="00AB4725" w:rsidRDefault="0037615D" w:rsidP="00376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:rsidR="0037615D" w:rsidRPr="00AB4725" w:rsidRDefault="0037615D" w:rsidP="00376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66332" w:rsidRPr="00AB4725" w:rsidTr="00FB7EA6">
        <w:trPr>
          <w:gridAfter w:val="1"/>
          <w:wAfter w:w="10" w:type="pct"/>
        </w:trPr>
        <w:tc>
          <w:tcPr>
            <w:tcW w:w="2164" w:type="pct"/>
          </w:tcPr>
          <w:p w:rsidR="00666332" w:rsidRPr="00AB4725" w:rsidRDefault="00666332" w:rsidP="00666332">
            <w:pPr>
              <w:tabs>
                <w:tab w:val="clear" w:pos="454"/>
                <w:tab w:val="left" w:pos="342"/>
              </w:tabs>
              <w:spacing w:line="240" w:lineRule="auto"/>
              <w:ind w:left="252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91" w:type="pct"/>
          </w:tcPr>
          <w:p w:rsidR="00666332" w:rsidRPr="00666332" w:rsidRDefault="00666332" w:rsidP="00666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66332">
              <w:rPr>
                <w:rFonts w:ascii="Angsana New" w:hAnsi="Angsana New"/>
                <w:sz w:val="30"/>
                <w:szCs w:val="30"/>
              </w:rPr>
              <w:t>87,895</w:t>
            </w:r>
          </w:p>
        </w:tc>
        <w:tc>
          <w:tcPr>
            <w:tcW w:w="140" w:type="pct"/>
          </w:tcPr>
          <w:p w:rsidR="00666332" w:rsidRPr="00AB4725" w:rsidRDefault="00666332" w:rsidP="00666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666332" w:rsidRPr="00AB4725" w:rsidRDefault="00666332" w:rsidP="00666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79,444</w:t>
            </w:r>
          </w:p>
        </w:tc>
        <w:tc>
          <w:tcPr>
            <w:tcW w:w="140" w:type="pct"/>
          </w:tcPr>
          <w:p w:rsidR="00666332" w:rsidRPr="00AB4725" w:rsidRDefault="00666332" w:rsidP="00666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666332" w:rsidRPr="00666332" w:rsidRDefault="00666332" w:rsidP="00666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66332">
              <w:rPr>
                <w:rFonts w:ascii="Angsana New" w:hAnsi="Angsana New"/>
                <w:sz w:val="30"/>
                <w:szCs w:val="30"/>
              </w:rPr>
              <w:t>23,392</w:t>
            </w:r>
          </w:p>
        </w:tc>
        <w:tc>
          <w:tcPr>
            <w:tcW w:w="135" w:type="pct"/>
          </w:tcPr>
          <w:p w:rsidR="00666332" w:rsidRPr="00AB4725" w:rsidRDefault="00666332" w:rsidP="00666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:rsidR="00666332" w:rsidRPr="00AB4725" w:rsidRDefault="00666332" w:rsidP="00666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16,497</w:t>
            </w:r>
          </w:p>
        </w:tc>
      </w:tr>
      <w:tr w:rsidR="00666332" w:rsidRPr="00AB4725" w:rsidTr="00FB7EA6">
        <w:trPr>
          <w:gridAfter w:val="1"/>
          <w:wAfter w:w="10" w:type="pct"/>
        </w:trPr>
        <w:tc>
          <w:tcPr>
            <w:tcW w:w="2164" w:type="pct"/>
          </w:tcPr>
          <w:p w:rsidR="00666332" w:rsidRPr="00AB4725" w:rsidRDefault="00666332" w:rsidP="00666332">
            <w:pPr>
              <w:tabs>
                <w:tab w:val="clear" w:pos="454"/>
                <w:tab w:val="left" w:pos="342"/>
              </w:tabs>
              <w:spacing w:line="240" w:lineRule="auto"/>
              <w:ind w:left="252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1" w:type="pct"/>
          </w:tcPr>
          <w:p w:rsidR="00666332" w:rsidRPr="00666332" w:rsidRDefault="00666332" w:rsidP="00666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66332">
              <w:rPr>
                <w:rFonts w:ascii="Angsana New" w:hAnsi="Angsana New"/>
                <w:sz w:val="30"/>
                <w:szCs w:val="30"/>
              </w:rPr>
              <w:t>4,248</w:t>
            </w:r>
          </w:p>
        </w:tc>
        <w:tc>
          <w:tcPr>
            <w:tcW w:w="140" w:type="pct"/>
          </w:tcPr>
          <w:p w:rsidR="00666332" w:rsidRPr="00AB4725" w:rsidRDefault="00666332" w:rsidP="00666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666332" w:rsidRPr="00AB4725" w:rsidRDefault="00666332" w:rsidP="00666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802</w:t>
            </w:r>
          </w:p>
        </w:tc>
        <w:tc>
          <w:tcPr>
            <w:tcW w:w="140" w:type="pct"/>
          </w:tcPr>
          <w:p w:rsidR="00666332" w:rsidRPr="00AB4725" w:rsidRDefault="00666332" w:rsidP="00666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666332" w:rsidRPr="00666332" w:rsidRDefault="00666332" w:rsidP="00666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66332">
              <w:rPr>
                <w:rFonts w:ascii="Angsana New" w:hAnsi="Angsana New"/>
                <w:sz w:val="30"/>
                <w:szCs w:val="30"/>
              </w:rPr>
              <w:t>2,596</w:t>
            </w:r>
          </w:p>
        </w:tc>
        <w:tc>
          <w:tcPr>
            <w:tcW w:w="135" w:type="pct"/>
          </w:tcPr>
          <w:p w:rsidR="00666332" w:rsidRPr="00AB4725" w:rsidRDefault="00666332" w:rsidP="00666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:rsidR="00666332" w:rsidRPr="00AB4725" w:rsidRDefault="00666332" w:rsidP="00666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538</w:t>
            </w:r>
          </w:p>
        </w:tc>
      </w:tr>
      <w:tr w:rsidR="00666332" w:rsidRPr="00AB4725" w:rsidTr="00FB7EA6">
        <w:trPr>
          <w:gridAfter w:val="1"/>
          <w:wAfter w:w="10" w:type="pct"/>
        </w:trPr>
        <w:tc>
          <w:tcPr>
            <w:tcW w:w="2164" w:type="pct"/>
          </w:tcPr>
          <w:p w:rsidR="00666332" w:rsidRPr="00AB4725" w:rsidRDefault="00666332" w:rsidP="00666332">
            <w:pPr>
              <w:tabs>
                <w:tab w:val="clear" w:pos="454"/>
                <w:tab w:val="clear" w:pos="680"/>
              </w:tabs>
              <w:spacing w:line="240" w:lineRule="auto"/>
              <w:ind w:left="252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ค่าใช้จ่ายสิทธิซื้อหุ้นสามัญที่เสนอให้พนักงาน</w:t>
            </w: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:rsidR="00666332" w:rsidRPr="00666332" w:rsidRDefault="00666332" w:rsidP="00666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663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666332" w:rsidRPr="00AB4725" w:rsidRDefault="00666332" w:rsidP="00666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666332" w:rsidRPr="00AB4725" w:rsidRDefault="00666332" w:rsidP="00666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143</w:t>
            </w:r>
          </w:p>
        </w:tc>
        <w:tc>
          <w:tcPr>
            <w:tcW w:w="140" w:type="pct"/>
          </w:tcPr>
          <w:p w:rsidR="00666332" w:rsidRPr="00AB4725" w:rsidRDefault="00666332" w:rsidP="00666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:rsidR="00666332" w:rsidRPr="00666332" w:rsidRDefault="00666332" w:rsidP="00666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663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:rsidR="00666332" w:rsidRPr="00AB4725" w:rsidRDefault="00666332" w:rsidP="00666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</w:tcPr>
          <w:p w:rsidR="00666332" w:rsidRPr="00AB4725" w:rsidRDefault="00666332" w:rsidP="00666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143</w:t>
            </w:r>
          </w:p>
        </w:tc>
      </w:tr>
      <w:tr w:rsidR="00666332" w:rsidRPr="00AB4725" w:rsidTr="00FB7EA6">
        <w:trPr>
          <w:gridAfter w:val="1"/>
          <w:wAfter w:w="10" w:type="pct"/>
        </w:trPr>
        <w:tc>
          <w:tcPr>
            <w:tcW w:w="2164" w:type="pct"/>
          </w:tcPr>
          <w:p w:rsidR="00666332" w:rsidRPr="00AB4725" w:rsidRDefault="00666332" w:rsidP="00E55929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:rsidR="00666332" w:rsidRPr="00666332" w:rsidRDefault="00666332" w:rsidP="00666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6332">
              <w:rPr>
                <w:rFonts w:ascii="Angsana New" w:hAnsi="Angsana New"/>
                <w:b/>
                <w:bCs/>
                <w:sz w:val="30"/>
                <w:szCs w:val="30"/>
              </w:rPr>
              <w:t>92,143</w:t>
            </w:r>
          </w:p>
        </w:tc>
        <w:tc>
          <w:tcPr>
            <w:tcW w:w="140" w:type="pct"/>
          </w:tcPr>
          <w:p w:rsidR="00666332" w:rsidRPr="00AB4725" w:rsidRDefault="00666332" w:rsidP="00666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666332" w:rsidRPr="00AB4725" w:rsidRDefault="00666332" w:rsidP="00666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80,389</w:t>
            </w:r>
          </w:p>
        </w:tc>
        <w:tc>
          <w:tcPr>
            <w:tcW w:w="140" w:type="pct"/>
          </w:tcPr>
          <w:p w:rsidR="00666332" w:rsidRPr="00AB4725" w:rsidRDefault="00666332" w:rsidP="00666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:rsidR="00666332" w:rsidRPr="00666332" w:rsidRDefault="00666332" w:rsidP="00666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6332">
              <w:rPr>
                <w:rFonts w:ascii="Angsana New" w:hAnsi="Angsana New"/>
                <w:b/>
                <w:bCs/>
                <w:sz w:val="30"/>
                <w:szCs w:val="30"/>
              </w:rPr>
              <w:t>25,988</w:t>
            </w:r>
          </w:p>
        </w:tc>
        <w:tc>
          <w:tcPr>
            <w:tcW w:w="135" w:type="pct"/>
          </w:tcPr>
          <w:p w:rsidR="00666332" w:rsidRPr="00AB4725" w:rsidRDefault="00666332" w:rsidP="00666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</w:tcPr>
          <w:p w:rsidR="00666332" w:rsidRPr="00AB4725" w:rsidRDefault="00666332" w:rsidP="00666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17,178</w:t>
            </w:r>
          </w:p>
        </w:tc>
      </w:tr>
      <w:tr w:rsidR="00666332" w:rsidRPr="00AB4725" w:rsidTr="00FB7EA6">
        <w:trPr>
          <w:gridAfter w:val="1"/>
          <w:wAfter w:w="10" w:type="pct"/>
        </w:trPr>
        <w:tc>
          <w:tcPr>
            <w:tcW w:w="2164" w:type="pct"/>
          </w:tcPr>
          <w:p w:rsidR="00666332" w:rsidRPr="00AB4725" w:rsidRDefault="00666332" w:rsidP="0066633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:rsidR="00666332" w:rsidRPr="00AB4725" w:rsidRDefault="00666332" w:rsidP="00666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:rsidR="00666332" w:rsidRPr="00AB4725" w:rsidRDefault="00666332" w:rsidP="00666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:rsidR="00666332" w:rsidRPr="00AB4725" w:rsidRDefault="00666332" w:rsidP="00666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:rsidR="00666332" w:rsidRPr="00AB4725" w:rsidRDefault="00666332" w:rsidP="00666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</w:tcPr>
          <w:p w:rsidR="00666332" w:rsidRPr="00AB4725" w:rsidRDefault="00666332" w:rsidP="00666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" w:type="pct"/>
          </w:tcPr>
          <w:p w:rsidR="00666332" w:rsidRPr="00AB4725" w:rsidRDefault="00666332" w:rsidP="00666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double" w:sz="4" w:space="0" w:color="auto"/>
            </w:tcBorders>
          </w:tcPr>
          <w:p w:rsidR="00666332" w:rsidRPr="00AB4725" w:rsidRDefault="00666332" w:rsidP="00666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66332" w:rsidRPr="00AB4725" w:rsidTr="00FB7EA6">
        <w:trPr>
          <w:gridAfter w:val="1"/>
          <w:wAfter w:w="10" w:type="pct"/>
        </w:trPr>
        <w:tc>
          <w:tcPr>
            <w:tcW w:w="2164" w:type="pct"/>
          </w:tcPr>
          <w:p w:rsidR="00666332" w:rsidRPr="00AB4725" w:rsidRDefault="00666332" w:rsidP="0066633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:rsidR="00666332" w:rsidRPr="00AB4725" w:rsidRDefault="00721C65" w:rsidP="00666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4,026</w:t>
            </w:r>
          </w:p>
        </w:tc>
        <w:tc>
          <w:tcPr>
            <w:tcW w:w="140" w:type="pct"/>
          </w:tcPr>
          <w:p w:rsidR="00666332" w:rsidRPr="00AB4725" w:rsidRDefault="00666332" w:rsidP="00666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:rsidR="00666332" w:rsidRPr="00AB4725" w:rsidRDefault="00666332" w:rsidP="00666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4,026</w:t>
            </w:r>
          </w:p>
        </w:tc>
        <w:tc>
          <w:tcPr>
            <w:tcW w:w="140" w:type="pct"/>
          </w:tcPr>
          <w:p w:rsidR="00666332" w:rsidRPr="00AB4725" w:rsidRDefault="00666332" w:rsidP="00666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double" w:sz="4" w:space="0" w:color="auto"/>
            </w:tcBorders>
          </w:tcPr>
          <w:p w:rsidR="00666332" w:rsidRPr="00AB4725" w:rsidRDefault="00721C65" w:rsidP="00666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4,026</w:t>
            </w:r>
          </w:p>
        </w:tc>
        <w:tc>
          <w:tcPr>
            <w:tcW w:w="135" w:type="pct"/>
          </w:tcPr>
          <w:p w:rsidR="00666332" w:rsidRPr="00AB4725" w:rsidRDefault="00666332" w:rsidP="00666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  <w:tcBorders>
              <w:bottom w:val="double" w:sz="4" w:space="0" w:color="auto"/>
            </w:tcBorders>
          </w:tcPr>
          <w:p w:rsidR="00666332" w:rsidRPr="00AB4725" w:rsidRDefault="00666332" w:rsidP="00666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4,026</w:t>
            </w:r>
          </w:p>
        </w:tc>
      </w:tr>
      <w:tr w:rsidR="00F84CA9" w:rsidRPr="00AB4725" w:rsidTr="00FB7EA6">
        <w:trPr>
          <w:gridAfter w:val="1"/>
          <w:wAfter w:w="10" w:type="pct"/>
          <w:tblHeader/>
        </w:trPr>
        <w:tc>
          <w:tcPr>
            <w:tcW w:w="2164" w:type="pct"/>
          </w:tcPr>
          <w:p w:rsidR="004B3AFC" w:rsidRDefault="004B3AFC" w:rsidP="00666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1B33F4" w:rsidRDefault="001B33F4" w:rsidP="00666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1B33F4" w:rsidRDefault="001B33F4" w:rsidP="00666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1B33F4" w:rsidRDefault="001B33F4" w:rsidP="00666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F84CA9" w:rsidRPr="00AB4725" w:rsidRDefault="00F84CA9" w:rsidP="00666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2826" w:type="pct"/>
            <w:gridSpan w:val="7"/>
          </w:tcPr>
          <w:p w:rsidR="00F84CA9" w:rsidRPr="00AB4725" w:rsidRDefault="00F84CA9" w:rsidP="00666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566D" w:rsidRPr="00AB4725" w:rsidTr="00FB7EA6">
        <w:trPr>
          <w:gridAfter w:val="1"/>
          <w:wAfter w:w="10" w:type="pct"/>
        </w:trPr>
        <w:tc>
          <w:tcPr>
            <w:tcW w:w="2164" w:type="pct"/>
          </w:tcPr>
          <w:p w:rsidR="0085566D" w:rsidRPr="00AB4725" w:rsidRDefault="0085566D" w:rsidP="0085566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1" w:type="pct"/>
          </w:tcPr>
          <w:p w:rsidR="0085566D" w:rsidRPr="00AB4725" w:rsidRDefault="0085566D" w:rsidP="00AC4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235EB">
              <w:rPr>
                <w:rFonts w:ascii="Angsana New" w:hAnsi="Angsana New"/>
                <w:sz w:val="30"/>
                <w:szCs w:val="30"/>
              </w:rPr>
              <w:t>19,856</w:t>
            </w:r>
          </w:p>
        </w:tc>
        <w:tc>
          <w:tcPr>
            <w:tcW w:w="140" w:type="pct"/>
          </w:tcPr>
          <w:p w:rsidR="0085566D" w:rsidRPr="00AB4725" w:rsidRDefault="0085566D" w:rsidP="00855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85566D" w:rsidRPr="00AB4725" w:rsidRDefault="0085566D" w:rsidP="00855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8,273</w:t>
            </w:r>
          </w:p>
        </w:tc>
        <w:tc>
          <w:tcPr>
            <w:tcW w:w="140" w:type="pct"/>
          </w:tcPr>
          <w:p w:rsidR="0085566D" w:rsidRPr="00AB4725" w:rsidRDefault="0085566D" w:rsidP="00855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85566D" w:rsidRPr="000235EB" w:rsidRDefault="0085566D" w:rsidP="00855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235EB">
              <w:rPr>
                <w:rFonts w:ascii="Angsana New" w:hAnsi="Angsana New"/>
                <w:sz w:val="30"/>
                <w:szCs w:val="30"/>
              </w:rPr>
              <w:t>19,856</w:t>
            </w:r>
          </w:p>
        </w:tc>
        <w:tc>
          <w:tcPr>
            <w:tcW w:w="135" w:type="pct"/>
          </w:tcPr>
          <w:p w:rsidR="0085566D" w:rsidRPr="00AB4725" w:rsidRDefault="0085566D" w:rsidP="00855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:rsidR="0085566D" w:rsidRPr="00AB4725" w:rsidRDefault="0085566D" w:rsidP="00855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8,273</w:t>
            </w:r>
          </w:p>
        </w:tc>
      </w:tr>
      <w:tr w:rsidR="0085566D" w:rsidRPr="00AB4725" w:rsidTr="00A568C4">
        <w:tc>
          <w:tcPr>
            <w:tcW w:w="2164" w:type="pct"/>
          </w:tcPr>
          <w:p w:rsidR="0085566D" w:rsidRPr="00AB4725" w:rsidRDefault="0085566D" w:rsidP="0085566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ซื้อสินค้าและรับบริการ</w:t>
            </w:r>
            <w:r w:rsidRPr="00AB4725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AB4725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591" w:type="pct"/>
          </w:tcPr>
          <w:p w:rsidR="0085566D" w:rsidRPr="000235EB" w:rsidRDefault="0085566D" w:rsidP="00855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235EB">
              <w:rPr>
                <w:rFonts w:ascii="Angsana New" w:hAnsi="Angsana New"/>
                <w:sz w:val="30"/>
                <w:szCs w:val="30"/>
              </w:rPr>
              <w:t>4,549</w:t>
            </w:r>
          </w:p>
        </w:tc>
        <w:tc>
          <w:tcPr>
            <w:tcW w:w="140" w:type="pct"/>
          </w:tcPr>
          <w:p w:rsidR="0085566D" w:rsidRPr="00AB4725" w:rsidRDefault="0085566D" w:rsidP="00855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85566D" w:rsidRPr="00AB4725" w:rsidRDefault="0085566D" w:rsidP="00855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5,508</w:t>
            </w:r>
          </w:p>
        </w:tc>
        <w:tc>
          <w:tcPr>
            <w:tcW w:w="140" w:type="pct"/>
          </w:tcPr>
          <w:p w:rsidR="0085566D" w:rsidRPr="00AB4725" w:rsidRDefault="0085566D" w:rsidP="00855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85566D" w:rsidRPr="000235EB" w:rsidRDefault="0085566D" w:rsidP="00855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235EB">
              <w:rPr>
                <w:rFonts w:ascii="Angsana New" w:hAnsi="Angsana New"/>
                <w:sz w:val="30"/>
                <w:szCs w:val="30"/>
              </w:rPr>
              <w:t>3,218</w:t>
            </w:r>
          </w:p>
        </w:tc>
        <w:tc>
          <w:tcPr>
            <w:tcW w:w="135" w:type="pct"/>
          </w:tcPr>
          <w:p w:rsidR="0085566D" w:rsidRPr="00AB4725" w:rsidRDefault="0085566D" w:rsidP="00855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  <w:gridSpan w:val="2"/>
          </w:tcPr>
          <w:p w:rsidR="0085566D" w:rsidRPr="00AB4725" w:rsidRDefault="0085566D" w:rsidP="00855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3,585</w:t>
            </w:r>
          </w:p>
        </w:tc>
      </w:tr>
      <w:tr w:rsidR="0085566D" w:rsidRPr="00AB4725" w:rsidTr="00A568C4">
        <w:tc>
          <w:tcPr>
            <w:tcW w:w="2164" w:type="pct"/>
          </w:tcPr>
          <w:p w:rsidR="0085566D" w:rsidRPr="00AB4725" w:rsidRDefault="0085566D" w:rsidP="0085566D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1" w:type="pct"/>
          </w:tcPr>
          <w:p w:rsidR="0085566D" w:rsidRPr="000235EB" w:rsidRDefault="0085566D" w:rsidP="00855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235EB">
              <w:rPr>
                <w:rFonts w:ascii="Angsana New" w:hAnsi="Angsana New"/>
                <w:sz w:val="30"/>
                <w:szCs w:val="30"/>
              </w:rPr>
              <w:t>817</w:t>
            </w:r>
          </w:p>
        </w:tc>
        <w:tc>
          <w:tcPr>
            <w:tcW w:w="140" w:type="pct"/>
          </w:tcPr>
          <w:p w:rsidR="0085566D" w:rsidRPr="00AB4725" w:rsidRDefault="0085566D" w:rsidP="00855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85566D" w:rsidRPr="00AB4725" w:rsidRDefault="0085566D" w:rsidP="00855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180</w:t>
            </w:r>
          </w:p>
        </w:tc>
        <w:tc>
          <w:tcPr>
            <w:tcW w:w="140" w:type="pct"/>
          </w:tcPr>
          <w:p w:rsidR="0085566D" w:rsidRPr="00AB4725" w:rsidRDefault="0085566D" w:rsidP="00855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85566D" w:rsidRPr="000235EB" w:rsidRDefault="0085566D" w:rsidP="00855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235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:rsidR="0085566D" w:rsidRPr="00AB4725" w:rsidRDefault="0085566D" w:rsidP="00855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  <w:gridSpan w:val="2"/>
          </w:tcPr>
          <w:p w:rsidR="0085566D" w:rsidRDefault="0085566D" w:rsidP="00855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5566D" w:rsidRPr="00AB4725" w:rsidTr="00A568C4">
        <w:tc>
          <w:tcPr>
            <w:tcW w:w="2164" w:type="pct"/>
          </w:tcPr>
          <w:p w:rsidR="0085566D" w:rsidRPr="00AB4725" w:rsidRDefault="0085566D" w:rsidP="0085566D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เงินสนับสนุนทางธุรกิจ</w:t>
            </w:r>
            <w:r w:rsidRPr="00AB4725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591" w:type="pct"/>
          </w:tcPr>
          <w:p w:rsidR="0085566D" w:rsidRPr="000235EB" w:rsidRDefault="0085566D" w:rsidP="00855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235EB">
              <w:rPr>
                <w:rFonts w:ascii="Angsana New" w:hAnsi="Angsana New"/>
                <w:sz w:val="30"/>
                <w:szCs w:val="30"/>
              </w:rPr>
              <w:t>933</w:t>
            </w:r>
          </w:p>
        </w:tc>
        <w:tc>
          <w:tcPr>
            <w:tcW w:w="140" w:type="pct"/>
          </w:tcPr>
          <w:p w:rsidR="0085566D" w:rsidRPr="00AB4725" w:rsidRDefault="0085566D" w:rsidP="00855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85566D" w:rsidRDefault="0085566D" w:rsidP="00855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1,980</w:t>
            </w:r>
          </w:p>
        </w:tc>
        <w:tc>
          <w:tcPr>
            <w:tcW w:w="140" w:type="pct"/>
          </w:tcPr>
          <w:p w:rsidR="0085566D" w:rsidRPr="00AB4725" w:rsidRDefault="0085566D" w:rsidP="00855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85566D" w:rsidRPr="000235EB" w:rsidRDefault="0085566D" w:rsidP="00855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933</w:t>
            </w:r>
          </w:p>
        </w:tc>
        <w:tc>
          <w:tcPr>
            <w:tcW w:w="135" w:type="pct"/>
          </w:tcPr>
          <w:p w:rsidR="0085566D" w:rsidRPr="00AB4725" w:rsidRDefault="0085566D" w:rsidP="00855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  <w:gridSpan w:val="2"/>
          </w:tcPr>
          <w:p w:rsidR="0085566D" w:rsidRDefault="0085566D" w:rsidP="00855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1,980</w:t>
            </w:r>
          </w:p>
        </w:tc>
      </w:tr>
    </w:tbl>
    <w:p w:rsidR="00065B7F" w:rsidRPr="00EA7F40" w:rsidRDefault="00065B7F" w:rsidP="00870FFB">
      <w:pPr>
        <w:tabs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50E63" w:rsidRDefault="00065B7F" w:rsidP="00505828">
      <w:pPr>
        <w:tabs>
          <w:tab w:val="clear" w:pos="454"/>
          <w:tab w:val="left" w:pos="6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/>
          <w:sz w:val="30"/>
          <w:szCs w:val="30"/>
          <w:cs/>
        </w:rPr>
        <w:tab/>
      </w:r>
      <w:r w:rsidR="00C50E63" w:rsidRPr="00870FFB">
        <w:rPr>
          <w:rFonts w:ascii="Angsana New" w:hAnsi="Angsana New"/>
          <w:sz w:val="30"/>
          <w:szCs w:val="30"/>
          <w:cs/>
        </w:rPr>
        <w:t>ยอ</w:t>
      </w:r>
      <w:r w:rsidR="00B41829" w:rsidRPr="00870FFB">
        <w:rPr>
          <w:rFonts w:ascii="Angsana New" w:hAnsi="Angsana New"/>
          <w:sz w:val="30"/>
          <w:szCs w:val="30"/>
          <w:cs/>
        </w:rPr>
        <w:t>ดคงเหลือกับบุคคลหรือกิจการที่เกี่ยวข้องกัน</w:t>
      </w:r>
      <w:r w:rsidR="00C50E63" w:rsidRPr="00870FFB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4F6865" w:rsidRPr="00870FFB">
        <w:rPr>
          <w:rFonts w:ascii="Angsana New" w:hAnsi="Angsana New"/>
          <w:sz w:val="30"/>
          <w:szCs w:val="30"/>
        </w:rPr>
        <w:t>3</w:t>
      </w:r>
      <w:r w:rsidR="00870FFB">
        <w:rPr>
          <w:rFonts w:ascii="Angsana New" w:hAnsi="Angsana New" w:hint="cs"/>
          <w:sz w:val="30"/>
          <w:szCs w:val="30"/>
          <w:cs/>
        </w:rPr>
        <w:t>0</w:t>
      </w:r>
      <w:r w:rsidR="004F6865" w:rsidRPr="00870FFB">
        <w:rPr>
          <w:rFonts w:ascii="Angsana New" w:hAnsi="Angsana New"/>
          <w:sz w:val="30"/>
          <w:szCs w:val="30"/>
        </w:rPr>
        <w:t xml:space="preserve"> </w:t>
      </w:r>
      <w:r w:rsidR="00870FFB">
        <w:rPr>
          <w:rFonts w:ascii="Angsana New" w:hAnsi="Angsana New" w:hint="cs"/>
          <w:sz w:val="30"/>
          <w:szCs w:val="30"/>
          <w:cs/>
        </w:rPr>
        <w:t>มิถุนายน</w:t>
      </w:r>
      <w:r w:rsidR="001546DB" w:rsidRPr="00870FFB">
        <w:rPr>
          <w:rFonts w:ascii="Angsana New" w:hAnsi="Angsana New"/>
          <w:sz w:val="30"/>
          <w:szCs w:val="30"/>
        </w:rPr>
        <w:t xml:space="preserve"> 256</w:t>
      </w:r>
      <w:r w:rsidR="00557B61" w:rsidRPr="00870FFB">
        <w:rPr>
          <w:rFonts w:ascii="Angsana New" w:hAnsi="Angsana New"/>
          <w:sz w:val="30"/>
          <w:szCs w:val="30"/>
        </w:rPr>
        <w:t>2</w:t>
      </w:r>
      <w:r w:rsidR="001546DB" w:rsidRPr="00870FFB">
        <w:rPr>
          <w:rFonts w:ascii="Angsana New" w:hAnsi="Angsana New"/>
          <w:sz w:val="30"/>
          <w:szCs w:val="30"/>
        </w:rPr>
        <w:t xml:space="preserve"> </w:t>
      </w:r>
      <w:r w:rsidR="001546DB" w:rsidRPr="00870FFB">
        <w:rPr>
          <w:rFonts w:ascii="Angsana New" w:hAnsi="Angsana New" w:hint="cs"/>
          <w:sz w:val="30"/>
          <w:szCs w:val="30"/>
          <w:cs/>
        </w:rPr>
        <w:t xml:space="preserve">และ </w:t>
      </w:r>
      <w:r w:rsidR="001546DB" w:rsidRPr="00870FFB">
        <w:rPr>
          <w:rFonts w:ascii="Angsana New" w:hAnsi="Angsana New"/>
          <w:sz w:val="30"/>
          <w:szCs w:val="30"/>
        </w:rPr>
        <w:t xml:space="preserve">31 </w:t>
      </w:r>
      <w:r w:rsidR="001546DB" w:rsidRPr="00870FFB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1546DB" w:rsidRPr="00870FFB">
        <w:rPr>
          <w:rFonts w:ascii="Angsana New" w:hAnsi="Angsana New"/>
          <w:sz w:val="30"/>
          <w:szCs w:val="30"/>
        </w:rPr>
        <w:t>256</w:t>
      </w:r>
      <w:r w:rsidR="00557B61" w:rsidRPr="00870FFB">
        <w:rPr>
          <w:rFonts w:ascii="Angsana New" w:hAnsi="Angsana New"/>
          <w:sz w:val="30"/>
          <w:szCs w:val="30"/>
        </w:rPr>
        <w:t>1</w:t>
      </w:r>
      <w:r w:rsidR="00914D2B" w:rsidRPr="00870FFB">
        <w:rPr>
          <w:rFonts w:ascii="Angsana New" w:hAnsi="Angsana New"/>
          <w:sz w:val="30"/>
          <w:szCs w:val="30"/>
        </w:rPr>
        <w:t xml:space="preserve"> </w:t>
      </w:r>
      <w:r w:rsidR="00C50E63" w:rsidRPr="00870FFB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870FFB" w:rsidRPr="00A568C4" w:rsidRDefault="00870FFB" w:rsidP="00870FFB">
      <w:pPr>
        <w:tabs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tbl>
      <w:tblPr>
        <w:tblW w:w="9543" w:type="dxa"/>
        <w:tblInd w:w="555" w:type="dxa"/>
        <w:tblLayout w:type="fixed"/>
        <w:tblLook w:val="01E0" w:firstRow="1" w:lastRow="1" w:firstColumn="1" w:lastColumn="1" w:noHBand="0" w:noVBand="0"/>
      </w:tblPr>
      <w:tblGrid>
        <w:gridCol w:w="4323"/>
        <w:gridCol w:w="990"/>
        <w:gridCol w:w="270"/>
        <w:gridCol w:w="1260"/>
        <w:gridCol w:w="270"/>
        <w:gridCol w:w="1080"/>
        <w:gridCol w:w="270"/>
        <w:gridCol w:w="1080"/>
      </w:tblGrid>
      <w:tr w:rsidR="006870BD" w:rsidRPr="00144E97" w:rsidTr="00E0182B">
        <w:trPr>
          <w:trHeight w:hRule="exact" w:val="389"/>
        </w:trPr>
        <w:tc>
          <w:tcPr>
            <w:tcW w:w="4323" w:type="dxa"/>
          </w:tcPr>
          <w:p w:rsidR="006870BD" w:rsidRPr="00144E97" w:rsidRDefault="00DF6D4F" w:rsidP="00901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Pr="00144E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144E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520" w:type="dxa"/>
            <w:gridSpan w:val="3"/>
          </w:tcPr>
          <w:p w:rsidR="006870BD" w:rsidRPr="00144E97" w:rsidRDefault="006870BD" w:rsidP="00901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144E97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6870BD" w:rsidRPr="00144E97" w:rsidRDefault="006870BD" w:rsidP="00901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6870BD" w:rsidRPr="00144E97" w:rsidRDefault="006870BD" w:rsidP="00901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44E97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870FFB" w:rsidRPr="00144E97" w:rsidTr="00E0182B">
        <w:trPr>
          <w:trHeight w:hRule="exact" w:val="389"/>
        </w:trPr>
        <w:tc>
          <w:tcPr>
            <w:tcW w:w="4323" w:type="dxa"/>
          </w:tcPr>
          <w:p w:rsidR="00870FFB" w:rsidRPr="00144E97" w:rsidRDefault="00870FFB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870FFB" w:rsidRDefault="00870FFB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</w:p>
        </w:tc>
        <w:tc>
          <w:tcPr>
            <w:tcW w:w="270" w:type="dxa"/>
          </w:tcPr>
          <w:p w:rsidR="00870FFB" w:rsidRPr="00144E97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70FFB" w:rsidRPr="00144E97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 xml:space="preserve">31 </w:t>
            </w:r>
          </w:p>
        </w:tc>
        <w:tc>
          <w:tcPr>
            <w:tcW w:w="270" w:type="dxa"/>
          </w:tcPr>
          <w:p w:rsidR="00870FFB" w:rsidRPr="00144E97" w:rsidRDefault="00870FFB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870FFB" w:rsidRDefault="00870FFB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</w:p>
        </w:tc>
        <w:tc>
          <w:tcPr>
            <w:tcW w:w="270" w:type="dxa"/>
          </w:tcPr>
          <w:p w:rsidR="00870FFB" w:rsidRPr="00144E97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70FFB" w:rsidRPr="00144E97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 xml:space="preserve">31 </w:t>
            </w:r>
          </w:p>
        </w:tc>
      </w:tr>
      <w:tr w:rsidR="00870FFB" w:rsidRPr="00144E97" w:rsidTr="00E0182B">
        <w:trPr>
          <w:trHeight w:hRule="exact" w:val="389"/>
        </w:trPr>
        <w:tc>
          <w:tcPr>
            <w:tcW w:w="4323" w:type="dxa"/>
          </w:tcPr>
          <w:p w:rsidR="00870FFB" w:rsidRPr="00144E97" w:rsidRDefault="00870FFB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870FFB" w:rsidRDefault="00870FFB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870FFB" w:rsidRPr="00144E97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70FFB" w:rsidRPr="00144E97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870FFB" w:rsidRPr="00144E97" w:rsidRDefault="00870FFB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870FFB" w:rsidRDefault="00870FFB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870FFB" w:rsidRPr="00144E97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70FFB" w:rsidRPr="00144E97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870FFB" w:rsidRPr="00144E97" w:rsidTr="00E0182B">
        <w:trPr>
          <w:trHeight w:hRule="exact" w:val="389"/>
        </w:trPr>
        <w:tc>
          <w:tcPr>
            <w:tcW w:w="4323" w:type="dxa"/>
          </w:tcPr>
          <w:p w:rsidR="00870FFB" w:rsidRPr="00144E97" w:rsidRDefault="00870FFB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870FFB" w:rsidRPr="00A670F4" w:rsidRDefault="00870FFB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center"/>
          </w:tcPr>
          <w:p w:rsidR="00870FFB" w:rsidRPr="00144E97" w:rsidRDefault="00870FFB" w:rsidP="00870F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center"/>
          </w:tcPr>
          <w:p w:rsidR="00870FFB" w:rsidRPr="00144E97" w:rsidRDefault="00870FFB" w:rsidP="00870F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270" w:type="dxa"/>
          </w:tcPr>
          <w:p w:rsidR="00870FFB" w:rsidRPr="00144E97" w:rsidRDefault="00870FFB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870FFB" w:rsidRPr="00A670F4" w:rsidRDefault="00870FFB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center"/>
          </w:tcPr>
          <w:p w:rsidR="00870FFB" w:rsidRPr="00144E97" w:rsidRDefault="00870FFB" w:rsidP="00870F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:rsidR="00870FFB" w:rsidRPr="00144E97" w:rsidRDefault="00870FFB" w:rsidP="00870F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2561</w:t>
            </w:r>
          </w:p>
        </w:tc>
      </w:tr>
      <w:tr w:rsidR="00870FFB" w:rsidRPr="00144E97" w:rsidTr="00E0182B">
        <w:trPr>
          <w:trHeight w:hRule="exact" w:val="389"/>
        </w:trPr>
        <w:tc>
          <w:tcPr>
            <w:tcW w:w="4323" w:type="dxa"/>
          </w:tcPr>
          <w:p w:rsidR="00870FFB" w:rsidRPr="00144E97" w:rsidRDefault="00870FFB" w:rsidP="00870FF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:rsidR="00870FFB" w:rsidRPr="00144E97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4E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35EB" w:rsidRPr="00144E97" w:rsidTr="00E0182B">
        <w:trPr>
          <w:trHeight w:hRule="exact" w:val="389"/>
        </w:trPr>
        <w:tc>
          <w:tcPr>
            <w:tcW w:w="4323" w:type="dxa"/>
          </w:tcPr>
          <w:p w:rsidR="000235EB" w:rsidRPr="00144E97" w:rsidRDefault="000235EB" w:rsidP="00023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:rsidR="000235EB" w:rsidRPr="000235EB" w:rsidRDefault="000235EB" w:rsidP="00023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235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235EB" w:rsidRPr="00144E97" w:rsidRDefault="000235EB" w:rsidP="00023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235EB" w:rsidRPr="00E41FD4" w:rsidRDefault="000235EB" w:rsidP="00023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235EB" w:rsidRPr="00144E97" w:rsidRDefault="000235EB" w:rsidP="00023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235EB" w:rsidRPr="000235EB" w:rsidRDefault="000235EB" w:rsidP="00023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235EB">
              <w:rPr>
                <w:rFonts w:ascii="Angsana New" w:hAnsi="Angsana New"/>
                <w:sz w:val="30"/>
                <w:szCs w:val="30"/>
              </w:rPr>
              <w:t>413,489</w:t>
            </w:r>
          </w:p>
        </w:tc>
        <w:tc>
          <w:tcPr>
            <w:tcW w:w="270" w:type="dxa"/>
          </w:tcPr>
          <w:p w:rsidR="000235EB" w:rsidRPr="00144E97" w:rsidRDefault="000235EB" w:rsidP="00023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235EB" w:rsidRPr="00C8760F" w:rsidRDefault="000235EB" w:rsidP="00023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483,213</w:t>
            </w:r>
          </w:p>
        </w:tc>
      </w:tr>
      <w:tr w:rsidR="000235EB" w:rsidRPr="00144E97" w:rsidTr="00E0182B">
        <w:trPr>
          <w:trHeight w:hRule="exact" w:val="389"/>
        </w:trPr>
        <w:tc>
          <w:tcPr>
            <w:tcW w:w="4323" w:type="dxa"/>
          </w:tcPr>
          <w:p w:rsidR="000235EB" w:rsidRPr="00144E97" w:rsidRDefault="000235EB" w:rsidP="00023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0235EB" w:rsidRPr="000235EB" w:rsidRDefault="000235EB" w:rsidP="00023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235EB">
              <w:rPr>
                <w:rFonts w:ascii="Angsana New" w:hAnsi="Angsana New"/>
                <w:sz w:val="30"/>
                <w:szCs w:val="30"/>
              </w:rPr>
              <w:t>26,025</w:t>
            </w:r>
          </w:p>
        </w:tc>
        <w:tc>
          <w:tcPr>
            <w:tcW w:w="270" w:type="dxa"/>
          </w:tcPr>
          <w:p w:rsidR="000235EB" w:rsidRPr="00144E97" w:rsidRDefault="000235EB" w:rsidP="00023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235EB" w:rsidRPr="00DB5BF1" w:rsidRDefault="000235EB" w:rsidP="00023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19,765</w:t>
            </w:r>
          </w:p>
        </w:tc>
        <w:tc>
          <w:tcPr>
            <w:tcW w:w="270" w:type="dxa"/>
          </w:tcPr>
          <w:p w:rsidR="000235EB" w:rsidRPr="00144E97" w:rsidRDefault="000235EB" w:rsidP="00023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235EB" w:rsidRPr="000235EB" w:rsidRDefault="000235EB" w:rsidP="00023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235EB">
              <w:rPr>
                <w:rFonts w:ascii="Angsana New" w:hAnsi="Angsana New"/>
                <w:sz w:val="30"/>
                <w:szCs w:val="30"/>
              </w:rPr>
              <w:t>26,025</w:t>
            </w:r>
          </w:p>
        </w:tc>
        <w:tc>
          <w:tcPr>
            <w:tcW w:w="270" w:type="dxa"/>
          </w:tcPr>
          <w:p w:rsidR="000235EB" w:rsidRPr="00144E97" w:rsidRDefault="000235EB" w:rsidP="00023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235EB" w:rsidRPr="00C8760F" w:rsidRDefault="000235EB" w:rsidP="00023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18,898</w:t>
            </w:r>
          </w:p>
        </w:tc>
      </w:tr>
      <w:tr w:rsidR="000235EB" w:rsidRPr="00144E97" w:rsidTr="00E0182B">
        <w:trPr>
          <w:trHeight w:hRule="exact" w:val="389"/>
        </w:trPr>
        <w:tc>
          <w:tcPr>
            <w:tcW w:w="4323" w:type="dxa"/>
          </w:tcPr>
          <w:p w:rsidR="000235EB" w:rsidRPr="00144E97" w:rsidRDefault="000235EB" w:rsidP="00023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0235EB" w:rsidRPr="00BB68A2" w:rsidRDefault="000235EB" w:rsidP="00023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35EB">
              <w:rPr>
                <w:rFonts w:ascii="Angsana New" w:hAnsi="Angsana New"/>
                <w:b/>
                <w:bCs/>
                <w:sz w:val="30"/>
                <w:szCs w:val="30"/>
              </w:rPr>
              <w:t>26,025</w:t>
            </w:r>
          </w:p>
        </w:tc>
        <w:tc>
          <w:tcPr>
            <w:tcW w:w="270" w:type="dxa"/>
          </w:tcPr>
          <w:p w:rsidR="000235EB" w:rsidRPr="00144E97" w:rsidRDefault="000235EB" w:rsidP="00023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0235EB" w:rsidRPr="00880D59" w:rsidRDefault="000235EB" w:rsidP="00023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0D59">
              <w:rPr>
                <w:rFonts w:ascii="Angsana New" w:hAnsi="Angsana New"/>
                <w:b/>
                <w:bCs/>
                <w:sz w:val="30"/>
                <w:szCs w:val="30"/>
              </w:rPr>
              <w:t>19,765</w:t>
            </w:r>
          </w:p>
        </w:tc>
        <w:tc>
          <w:tcPr>
            <w:tcW w:w="270" w:type="dxa"/>
          </w:tcPr>
          <w:p w:rsidR="000235EB" w:rsidRPr="00880D59" w:rsidRDefault="000235EB" w:rsidP="00023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235EB" w:rsidRPr="00805903" w:rsidRDefault="000235EB" w:rsidP="00023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35EB">
              <w:rPr>
                <w:rFonts w:ascii="Angsana New" w:hAnsi="Angsana New"/>
                <w:b/>
                <w:bCs/>
                <w:sz w:val="30"/>
                <w:szCs w:val="30"/>
              </w:rPr>
              <w:t>439,514</w:t>
            </w:r>
          </w:p>
        </w:tc>
        <w:tc>
          <w:tcPr>
            <w:tcW w:w="270" w:type="dxa"/>
          </w:tcPr>
          <w:p w:rsidR="000235EB" w:rsidRPr="00805903" w:rsidRDefault="000235EB" w:rsidP="00023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235EB" w:rsidRPr="00C8760F" w:rsidRDefault="000235EB" w:rsidP="00023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502,111</w:t>
            </w:r>
          </w:p>
        </w:tc>
      </w:tr>
      <w:tr w:rsidR="000235EB" w:rsidRPr="00144E97" w:rsidTr="00E0182B">
        <w:trPr>
          <w:trHeight w:hRule="exact" w:val="389"/>
        </w:trPr>
        <w:tc>
          <w:tcPr>
            <w:tcW w:w="4323" w:type="dxa"/>
          </w:tcPr>
          <w:p w:rsidR="000235EB" w:rsidRPr="00144E97" w:rsidRDefault="000235EB" w:rsidP="00023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0235EB" w:rsidRPr="00BB68A2" w:rsidRDefault="000235EB" w:rsidP="00023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235EB" w:rsidRPr="00144E97" w:rsidRDefault="000235EB" w:rsidP="00023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235EB" w:rsidRPr="00880D59" w:rsidRDefault="000235EB" w:rsidP="00023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235EB" w:rsidRPr="00880D59" w:rsidRDefault="000235EB" w:rsidP="00023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235EB" w:rsidRPr="00805903" w:rsidRDefault="000235EB" w:rsidP="00023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235EB" w:rsidRPr="00805903" w:rsidRDefault="000235EB" w:rsidP="00023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235EB" w:rsidRDefault="000235EB" w:rsidP="00023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235EB" w:rsidRPr="00144E97" w:rsidTr="00A568C4">
        <w:trPr>
          <w:trHeight w:hRule="exact" w:val="389"/>
        </w:trPr>
        <w:tc>
          <w:tcPr>
            <w:tcW w:w="4323" w:type="dxa"/>
          </w:tcPr>
          <w:p w:rsidR="000235EB" w:rsidRPr="00042A8E" w:rsidRDefault="000235EB" w:rsidP="00023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144E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144E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520" w:type="dxa"/>
            <w:gridSpan w:val="3"/>
          </w:tcPr>
          <w:p w:rsidR="000235EB" w:rsidRPr="00144E97" w:rsidRDefault="000235EB" w:rsidP="00023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144E97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0235EB" w:rsidRPr="00144E97" w:rsidRDefault="000235EB" w:rsidP="00023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0235EB" w:rsidRPr="00144E97" w:rsidRDefault="000235EB" w:rsidP="00023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44E97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0235EB" w:rsidRPr="00144E97" w:rsidTr="00A568C4">
        <w:trPr>
          <w:trHeight w:hRule="exact" w:val="389"/>
        </w:trPr>
        <w:tc>
          <w:tcPr>
            <w:tcW w:w="4323" w:type="dxa"/>
          </w:tcPr>
          <w:p w:rsidR="000235EB" w:rsidRPr="00144E97" w:rsidRDefault="000235EB" w:rsidP="00023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0235EB" w:rsidRDefault="000235EB" w:rsidP="00023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</w:p>
        </w:tc>
        <w:tc>
          <w:tcPr>
            <w:tcW w:w="270" w:type="dxa"/>
          </w:tcPr>
          <w:p w:rsidR="000235EB" w:rsidRPr="00144E97" w:rsidRDefault="000235EB" w:rsidP="00023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235EB" w:rsidRPr="00144E97" w:rsidRDefault="000235EB" w:rsidP="00023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31</w:t>
            </w:r>
          </w:p>
        </w:tc>
        <w:tc>
          <w:tcPr>
            <w:tcW w:w="270" w:type="dxa"/>
          </w:tcPr>
          <w:p w:rsidR="000235EB" w:rsidRPr="00144E97" w:rsidRDefault="000235EB" w:rsidP="00023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0235EB" w:rsidRDefault="000235EB" w:rsidP="00023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</w:p>
        </w:tc>
        <w:tc>
          <w:tcPr>
            <w:tcW w:w="270" w:type="dxa"/>
          </w:tcPr>
          <w:p w:rsidR="000235EB" w:rsidRPr="00144E97" w:rsidRDefault="000235EB" w:rsidP="00023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235EB" w:rsidRPr="00144E97" w:rsidRDefault="000235EB" w:rsidP="00023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 xml:space="preserve">31 </w:t>
            </w:r>
          </w:p>
        </w:tc>
      </w:tr>
      <w:tr w:rsidR="000235EB" w:rsidRPr="00144E97" w:rsidTr="00A568C4">
        <w:trPr>
          <w:trHeight w:hRule="exact" w:val="389"/>
        </w:trPr>
        <w:tc>
          <w:tcPr>
            <w:tcW w:w="4323" w:type="dxa"/>
          </w:tcPr>
          <w:p w:rsidR="000235EB" w:rsidRPr="00144E97" w:rsidRDefault="000235EB" w:rsidP="00023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0235EB" w:rsidRDefault="000235EB" w:rsidP="00023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0235EB" w:rsidRPr="00144E97" w:rsidRDefault="000235EB" w:rsidP="00023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235EB" w:rsidRPr="00144E97" w:rsidRDefault="000235EB" w:rsidP="00023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0235EB" w:rsidRPr="00144E97" w:rsidRDefault="000235EB" w:rsidP="00023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0235EB" w:rsidRDefault="000235EB" w:rsidP="00023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0235EB" w:rsidRPr="00144E97" w:rsidRDefault="000235EB" w:rsidP="00023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235EB" w:rsidRPr="00144E97" w:rsidRDefault="000235EB" w:rsidP="00023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0235EB" w:rsidRPr="00144E97" w:rsidTr="00A568C4">
        <w:trPr>
          <w:trHeight w:hRule="exact" w:val="389"/>
        </w:trPr>
        <w:tc>
          <w:tcPr>
            <w:tcW w:w="4323" w:type="dxa"/>
          </w:tcPr>
          <w:p w:rsidR="000235EB" w:rsidRPr="00144E97" w:rsidRDefault="000235EB" w:rsidP="00023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990" w:type="dxa"/>
          </w:tcPr>
          <w:p w:rsidR="000235EB" w:rsidRPr="00A670F4" w:rsidRDefault="000235EB" w:rsidP="00023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center"/>
          </w:tcPr>
          <w:p w:rsidR="000235EB" w:rsidRPr="00144E97" w:rsidRDefault="000235EB" w:rsidP="000235E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center"/>
          </w:tcPr>
          <w:p w:rsidR="000235EB" w:rsidRPr="00144E97" w:rsidRDefault="000235EB" w:rsidP="000235E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270" w:type="dxa"/>
          </w:tcPr>
          <w:p w:rsidR="000235EB" w:rsidRPr="00144E97" w:rsidRDefault="000235EB" w:rsidP="00023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0235EB" w:rsidRPr="00A670F4" w:rsidRDefault="000235EB" w:rsidP="00023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center"/>
          </w:tcPr>
          <w:p w:rsidR="000235EB" w:rsidRPr="00144E97" w:rsidRDefault="000235EB" w:rsidP="000235E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:rsidR="000235EB" w:rsidRPr="00144E97" w:rsidRDefault="000235EB" w:rsidP="000235E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2561</w:t>
            </w:r>
          </w:p>
        </w:tc>
      </w:tr>
      <w:tr w:rsidR="000235EB" w:rsidRPr="00144E97" w:rsidTr="00A568C4">
        <w:trPr>
          <w:trHeight w:hRule="exact" w:val="389"/>
        </w:trPr>
        <w:tc>
          <w:tcPr>
            <w:tcW w:w="4323" w:type="dxa"/>
          </w:tcPr>
          <w:p w:rsidR="000235EB" w:rsidRPr="00144E97" w:rsidRDefault="000235EB" w:rsidP="000235E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:rsidR="000235EB" w:rsidRPr="00144E97" w:rsidRDefault="000235EB" w:rsidP="00023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4E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83481" w:rsidRPr="00144E97" w:rsidTr="00A568C4">
        <w:trPr>
          <w:trHeight w:hRule="exact" w:val="389"/>
        </w:trPr>
        <w:tc>
          <w:tcPr>
            <w:tcW w:w="4323" w:type="dxa"/>
          </w:tcPr>
          <w:p w:rsidR="00D83481" w:rsidRPr="00144E97" w:rsidRDefault="00D83481" w:rsidP="00D83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:rsidR="00D83481" w:rsidRPr="00D83481" w:rsidRDefault="00D83481" w:rsidP="00D83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834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83481" w:rsidRPr="00144E97" w:rsidRDefault="00D83481" w:rsidP="00D83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83481" w:rsidRPr="00C8760F" w:rsidRDefault="00D83481" w:rsidP="00D83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</w:tcPr>
          <w:p w:rsidR="00D83481" w:rsidRPr="00144E97" w:rsidRDefault="00D83481" w:rsidP="00D83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83481" w:rsidRPr="00D83481" w:rsidRDefault="00D83481" w:rsidP="00D83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83481">
              <w:rPr>
                <w:rFonts w:ascii="Angsana New" w:hAnsi="Angsana New"/>
                <w:sz w:val="30"/>
                <w:szCs w:val="30"/>
              </w:rPr>
              <w:t>45,495</w:t>
            </w:r>
          </w:p>
        </w:tc>
        <w:tc>
          <w:tcPr>
            <w:tcW w:w="270" w:type="dxa"/>
          </w:tcPr>
          <w:p w:rsidR="00D83481" w:rsidRPr="00144E97" w:rsidRDefault="00D83481" w:rsidP="00D83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83481" w:rsidRPr="00C8760F" w:rsidRDefault="00D83481" w:rsidP="00D83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431</w:t>
            </w:r>
          </w:p>
        </w:tc>
      </w:tr>
      <w:tr w:rsidR="00D83481" w:rsidRPr="00144E97" w:rsidTr="00A568C4">
        <w:trPr>
          <w:trHeight w:hRule="exact" w:val="389"/>
        </w:trPr>
        <w:tc>
          <w:tcPr>
            <w:tcW w:w="4323" w:type="dxa"/>
          </w:tcPr>
          <w:p w:rsidR="00D83481" w:rsidRPr="00144E97" w:rsidRDefault="00D83481" w:rsidP="00D83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D83481" w:rsidRPr="00D83481" w:rsidRDefault="00D83481" w:rsidP="00D83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83481">
              <w:rPr>
                <w:rFonts w:ascii="Angsana New" w:hAnsi="Angsana New"/>
                <w:sz w:val="30"/>
                <w:szCs w:val="30"/>
              </w:rPr>
              <w:t>5,199</w:t>
            </w:r>
          </w:p>
        </w:tc>
        <w:tc>
          <w:tcPr>
            <w:tcW w:w="270" w:type="dxa"/>
          </w:tcPr>
          <w:p w:rsidR="00D83481" w:rsidRPr="00144E97" w:rsidRDefault="00D83481" w:rsidP="00D83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D83481" w:rsidRPr="00C8760F" w:rsidRDefault="00D83481" w:rsidP="00D83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1,381</w:t>
            </w:r>
          </w:p>
        </w:tc>
        <w:tc>
          <w:tcPr>
            <w:tcW w:w="270" w:type="dxa"/>
          </w:tcPr>
          <w:p w:rsidR="00D83481" w:rsidRPr="00144E97" w:rsidRDefault="00D83481" w:rsidP="00D83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83481" w:rsidRPr="00D83481" w:rsidRDefault="00D83481" w:rsidP="00D83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83481">
              <w:rPr>
                <w:rFonts w:ascii="Angsana New" w:hAnsi="Angsana New"/>
                <w:sz w:val="30"/>
                <w:szCs w:val="30"/>
              </w:rPr>
              <w:t>3,299</w:t>
            </w:r>
          </w:p>
        </w:tc>
        <w:tc>
          <w:tcPr>
            <w:tcW w:w="270" w:type="dxa"/>
          </w:tcPr>
          <w:p w:rsidR="00D83481" w:rsidRPr="00144E97" w:rsidRDefault="00D83481" w:rsidP="00D83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83481" w:rsidRPr="00C8760F" w:rsidRDefault="00D83481" w:rsidP="00D83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571</w:t>
            </w:r>
          </w:p>
        </w:tc>
      </w:tr>
      <w:tr w:rsidR="00D83481" w:rsidRPr="00144E97" w:rsidTr="00A568C4">
        <w:trPr>
          <w:trHeight w:hRule="exact" w:val="389"/>
        </w:trPr>
        <w:tc>
          <w:tcPr>
            <w:tcW w:w="4323" w:type="dxa"/>
          </w:tcPr>
          <w:p w:rsidR="00D83481" w:rsidRPr="00144E97" w:rsidRDefault="00D83481" w:rsidP="00D83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D83481" w:rsidRPr="00D83481" w:rsidRDefault="00D83481" w:rsidP="00D83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3481">
              <w:rPr>
                <w:rFonts w:ascii="Angsana New" w:hAnsi="Angsana New"/>
                <w:b/>
                <w:bCs/>
                <w:sz w:val="30"/>
                <w:szCs w:val="30"/>
              </w:rPr>
              <w:t>5,199</w:t>
            </w:r>
          </w:p>
        </w:tc>
        <w:tc>
          <w:tcPr>
            <w:tcW w:w="270" w:type="dxa"/>
          </w:tcPr>
          <w:p w:rsidR="00D83481" w:rsidRPr="001E3257" w:rsidRDefault="00D83481" w:rsidP="00D83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D83481" w:rsidRPr="00D83481" w:rsidRDefault="00D83481" w:rsidP="00D83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3481">
              <w:rPr>
                <w:rFonts w:ascii="Angsana New" w:hAnsi="Angsana New"/>
                <w:b/>
                <w:bCs/>
                <w:sz w:val="30"/>
                <w:szCs w:val="30"/>
              </w:rPr>
              <w:t>1,381</w:t>
            </w:r>
          </w:p>
        </w:tc>
        <w:tc>
          <w:tcPr>
            <w:tcW w:w="270" w:type="dxa"/>
          </w:tcPr>
          <w:p w:rsidR="00D83481" w:rsidRPr="00880D59" w:rsidRDefault="00D83481" w:rsidP="00D83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83481" w:rsidRPr="00D83481" w:rsidRDefault="00D83481" w:rsidP="00D83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3481">
              <w:rPr>
                <w:rFonts w:ascii="Angsana New" w:hAnsi="Angsana New"/>
                <w:b/>
                <w:bCs/>
                <w:sz w:val="30"/>
                <w:szCs w:val="30"/>
              </w:rPr>
              <w:t>48,794</w:t>
            </w:r>
          </w:p>
        </w:tc>
        <w:tc>
          <w:tcPr>
            <w:tcW w:w="270" w:type="dxa"/>
          </w:tcPr>
          <w:p w:rsidR="00D83481" w:rsidRPr="001E3257" w:rsidRDefault="00D83481" w:rsidP="00D83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83481" w:rsidRPr="00C01B40" w:rsidRDefault="00D83481" w:rsidP="00D83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1B40">
              <w:rPr>
                <w:rFonts w:ascii="Angsana New" w:hAnsi="Angsana New"/>
                <w:b/>
                <w:bCs/>
                <w:sz w:val="30"/>
                <w:szCs w:val="30"/>
              </w:rPr>
              <w:t>1,002</w:t>
            </w:r>
          </w:p>
        </w:tc>
      </w:tr>
      <w:tr w:rsidR="00D83481" w:rsidRPr="00144E97" w:rsidTr="00A568C4">
        <w:trPr>
          <w:trHeight w:hRule="exact" w:val="389"/>
        </w:trPr>
        <w:tc>
          <w:tcPr>
            <w:tcW w:w="4323" w:type="dxa"/>
            <w:vAlign w:val="bottom"/>
          </w:tcPr>
          <w:p w:rsidR="00D83481" w:rsidRDefault="00D83481" w:rsidP="00D83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D83481" w:rsidRDefault="00D83481" w:rsidP="00D83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D83481" w:rsidRDefault="00D83481" w:rsidP="00D83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D83481" w:rsidRDefault="00D83481" w:rsidP="00D83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D83481" w:rsidRDefault="00D83481" w:rsidP="00D83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D83481" w:rsidRDefault="00D83481" w:rsidP="00D83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D83481" w:rsidRPr="00144E97" w:rsidRDefault="00D83481" w:rsidP="00D83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D83481" w:rsidRPr="00324B53" w:rsidRDefault="00D83481" w:rsidP="00D83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D83481" w:rsidRPr="001E3257" w:rsidRDefault="00D83481" w:rsidP="00D83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D83481" w:rsidRDefault="00D83481" w:rsidP="00D8348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D83481" w:rsidRPr="00144E97" w:rsidRDefault="00D83481" w:rsidP="00D83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D83481" w:rsidRPr="00324B53" w:rsidRDefault="00D83481" w:rsidP="00D83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D83481" w:rsidRPr="001E3257" w:rsidRDefault="00D83481" w:rsidP="00D83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D83481" w:rsidRDefault="00D83481" w:rsidP="00D8348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F65B79" w:rsidRDefault="00F65B79" w:rsidP="006528F6">
      <w:pPr>
        <w:ind w:left="540" w:right="-385"/>
        <w:jc w:val="thaiDistribute"/>
        <w:rPr>
          <w:rFonts w:ascii="Angsana New" w:hAnsi="Angsana New"/>
          <w:sz w:val="30"/>
          <w:szCs w:val="30"/>
        </w:rPr>
      </w:pPr>
    </w:p>
    <w:p w:rsidR="00505828" w:rsidRDefault="00505828" w:rsidP="006528F6">
      <w:pPr>
        <w:ind w:left="540" w:right="-385"/>
        <w:jc w:val="thaiDistribute"/>
        <w:rPr>
          <w:rFonts w:ascii="Angsana New" w:hAnsi="Angsana New"/>
          <w:sz w:val="30"/>
          <w:szCs w:val="30"/>
        </w:rPr>
      </w:pPr>
    </w:p>
    <w:p w:rsidR="00505828" w:rsidRDefault="00505828" w:rsidP="006528F6">
      <w:pPr>
        <w:ind w:left="540" w:right="-385"/>
        <w:jc w:val="thaiDistribute"/>
        <w:rPr>
          <w:rFonts w:ascii="Angsana New" w:hAnsi="Angsana New"/>
          <w:sz w:val="30"/>
          <w:szCs w:val="30"/>
        </w:rPr>
      </w:pPr>
    </w:p>
    <w:p w:rsidR="00E9214A" w:rsidRDefault="00E9214A" w:rsidP="006528F6">
      <w:pPr>
        <w:ind w:left="540" w:right="-385"/>
        <w:jc w:val="thaiDistribute"/>
        <w:rPr>
          <w:rFonts w:ascii="Angsana New" w:hAnsi="Angsana New"/>
          <w:sz w:val="30"/>
          <w:szCs w:val="30"/>
        </w:rPr>
      </w:pPr>
    </w:p>
    <w:p w:rsidR="00505828" w:rsidRDefault="00505828" w:rsidP="006528F6">
      <w:pPr>
        <w:ind w:left="540" w:right="-385"/>
        <w:jc w:val="thaiDistribute"/>
        <w:rPr>
          <w:rFonts w:ascii="Angsana New" w:hAnsi="Angsana New"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80"/>
        <w:gridCol w:w="1080"/>
        <w:gridCol w:w="270"/>
        <w:gridCol w:w="900"/>
        <w:gridCol w:w="270"/>
        <w:gridCol w:w="1080"/>
        <w:gridCol w:w="270"/>
        <w:gridCol w:w="1080"/>
      </w:tblGrid>
      <w:tr w:rsidR="00505828" w:rsidRPr="00144E97" w:rsidTr="00112578">
        <w:trPr>
          <w:trHeight w:hRule="exact" w:val="360"/>
        </w:trPr>
        <w:tc>
          <w:tcPr>
            <w:tcW w:w="4680" w:type="dxa"/>
          </w:tcPr>
          <w:p w:rsidR="00505828" w:rsidRPr="00042A8E" w:rsidRDefault="00505828" w:rsidP="00A2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เงินจ่ายล่วงหน้าแก่ผู้ขายสินค้า</w:t>
            </w:r>
            <w:r w:rsidR="0081174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222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="0081174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2220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</w:t>
            </w:r>
          </w:p>
        </w:tc>
        <w:tc>
          <w:tcPr>
            <w:tcW w:w="2250" w:type="dxa"/>
            <w:gridSpan w:val="3"/>
          </w:tcPr>
          <w:p w:rsidR="00505828" w:rsidRPr="00144E97" w:rsidRDefault="00505828" w:rsidP="00A2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144E97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505828" w:rsidRPr="00144E97" w:rsidRDefault="00505828" w:rsidP="00A2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505828" w:rsidRPr="00144E97" w:rsidRDefault="00505828" w:rsidP="00A2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44E97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505828" w:rsidRPr="00144E97" w:rsidTr="000001CA">
        <w:trPr>
          <w:trHeight w:hRule="exact" w:val="331"/>
        </w:trPr>
        <w:tc>
          <w:tcPr>
            <w:tcW w:w="4680" w:type="dxa"/>
          </w:tcPr>
          <w:p w:rsidR="00505828" w:rsidRPr="00A22202" w:rsidRDefault="00A22202" w:rsidP="00A22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108" w:firstLine="18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2220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</w:tcPr>
          <w:p w:rsidR="00505828" w:rsidRDefault="00505828" w:rsidP="00A2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</w:p>
        </w:tc>
        <w:tc>
          <w:tcPr>
            <w:tcW w:w="270" w:type="dxa"/>
          </w:tcPr>
          <w:p w:rsidR="00505828" w:rsidRPr="00144E97" w:rsidRDefault="00505828" w:rsidP="00A23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505828" w:rsidRPr="00144E97" w:rsidRDefault="00505828" w:rsidP="00A23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31</w:t>
            </w:r>
          </w:p>
        </w:tc>
        <w:tc>
          <w:tcPr>
            <w:tcW w:w="270" w:type="dxa"/>
          </w:tcPr>
          <w:p w:rsidR="00505828" w:rsidRPr="00144E97" w:rsidRDefault="00505828" w:rsidP="00A2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505828" w:rsidRDefault="00505828" w:rsidP="00A2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</w:p>
        </w:tc>
        <w:tc>
          <w:tcPr>
            <w:tcW w:w="270" w:type="dxa"/>
          </w:tcPr>
          <w:p w:rsidR="00505828" w:rsidRPr="00144E97" w:rsidRDefault="00505828" w:rsidP="00A23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05828" w:rsidRPr="00144E97" w:rsidRDefault="00505828" w:rsidP="00A23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 xml:space="preserve">31 </w:t>
            </w:r>
          </w:p>
        </w:tc>
      </w:tr>
      <w:tr w:rsidR="00505828" w:rsidRPr="00144E97" w:rsidTr="000001CA">
        <w:trPr>
          <w:trHeight w:hRule="exact" w:val="360"/>
        </w:trPr>
        <w:tc>
          <w:tcPr>
            <w:tcW w:w="4680" w:type="dxa"/>
          </w:tcPr>
          <w:p w:rsidR="00505828" w:rsidRPr="00144E97" w:rsidRDefault="00505828" w:rsidP="00A2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505828" w:rsidRDefault="00505828" w:rsidP="00A2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505828" w:rsidRPr="00144E97" w:rsidRDefault="00505828" w:rsidP="00A23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505828" w:rsidRPr="00144E97" w:rsidRDefault="00505828" w:rsidP="00A23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505828" w:rsidRPr="00144E97" w:rsidRDefault="00505828" w:rsidP="00A2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505828" w:rsidRDefault="00505828" w:rsidP="00A2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505828" w:rsidRPr="00144E97" w:rsidRDefault="00505828" w:rsidP="00A23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05828" w:rsidRPr="00144E97" w:rsidRDefault="00505828" w:rsidP="00A23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505828" w:rsidRPr="00144E97" w:rsidTr="000001CA">
        <w:trPr>
          <w:trHeight w:hRule="exact" w:val="317"/>
        </w:trPr>
        <w:tc>
          <w:tcPr>
            <w:tcW w:w="4680" w:type="dxa"/>
          </w:tcPr>
          <w:p w:rsidR="00505828" w:rsidRPr="00144E97" w:rsidRDefault="00505828" w:rsidP="00A2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080" w:type="dxa"/>
          </w:tcPr>
          <w:p w:rsidR="00505828" w:rsidRPr="00A670F4" w:rsidRDefault="00505828" w:rsidP="00A2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center"/>
          </w:tcPr>
          <w:p w:rsidR="00505828" w:rsidRPr="00144E97" w:rsidRDefault="00505828" w:rsidP="00A230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:rsidR="00505828" w:rsidRPr="00144E97" w:rsidRDefault="00505828" w:rsidP="00A230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270" w:type="dxa"/>
          </w:tcPr>
          <w:p w:rsidR="00505828" w:rsidRPr="00144E97" w:rsidRDefault="00505828" w:rsidP="00A2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505828" w:rsidRPr="00A670F4" w:rsidRDefault="00505828" w:rsidP="00A2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center"/>
          </w:tcPr>
          <w:p w:rsidR="00505828" w:rsidRPr="00144E97" w:rsidRDefault="00505828" w:rsidP="00A230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:rsidR="00505828" w:rsidRPr="00144E97" w:rsidRDefault="00505828" w:rsidP="00A230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2561</w:t>
            </w:r>
          </w:p>
        </w:tc>
      </w:tr>
      <w:tr w:rsidR="00505828" w:rsidRPr="00144E97" w:rsidTr="00D74A03">
        <w:trPr>
          <w:trHeight w:hRule="exact" w:val="331"/>
        </w:trPr>
        <w:tc>
          <w:tcPr>
            <w:tcW w:w="4680" w:type="dxa"/>
          </w:tcPr>
          <w:p w:rsidR="00505828" w:rsidRPr="00144E97" w:rsidRDefault="00505828" w:rsidP="00A230F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:rsidR="00505828" w:rsidRPr="00144E97" w:rsidRDefault="00505828" w:rsidP="00A23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4E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05828" w:rsidRPr="00144E97" w:rsidTr="00A61578">
        <w:trPr>
          <w:trHeight w:hRule="exact" w:val="389"/>
        </w:trPr>
        <w:tc>
          <w:tcPr>
            <w:tcW w:w="4680" w:type="dxa"/>
          </w:tcPr>
          <w:p w:rsidR="00505828" w:rsidRPr="00144E97" w:rsidRDefault="00505828" w:rsidP="00A2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05828" w:rsidRPr="00D83481" w:rsidRDefault="004C765A" w:rsidP="00F4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05828" w:rsidRPr="00144E97" w:rsidRDefault="00505828" w:rsidP="00A23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505828" w:rsidRPr="00C8760F" w:rsidRDefault="004C765A" w:rsidP="00A2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05828" w:rsidRPr="00144E97" w:rsidRDefault="00505828" w:rsidP="00A2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05828" w:rsidRPr="00D83481" w:rsidRDefault="00505828" w:rsidP="00A61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83481">
              <w:rPr>
                <w:rFonts w:ascii="Angsana New" w:hAnsi="Angsana New"/>
                <w:sz w:val="30"/>
                <w:szCs w:val="30"/>
              </w:rPr>
              <w:t>3</w:t>
            </w:r>
            <w:r w:rsidR="004C765A">
              <w:rPr>
                <w:rFonts w:ascii="Angsana New" w:hAnsi="Angsana New"/>
                <w:sz w:val="30"/>
                <w:szCs w:val="30"/>
              </w:rPr>
              <w:t>6,993</w:t>
            </w:r>
          </w:p>
        </w:tc>
        <w:tc>
          <w:tcPr>
            <w:tcW w:w="270" w:type="dxa"/>
          </w:tcPr>
          <w:p w:rsidR="00505828" w:rsidRPr="00144E97" w:rsidRDefault="00505828" w:rsidP="00A23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05828" w:rsidRPr="00C8760F" w:rsidRDefault="004C765A" w:rsidP="00E37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05828" w:rsidRPr="00144E97" w:rsidTr="000001CA">
        <w:trPr>
          <w:trHeight w:hRule="exact" w:val="360"/>
        </w:trPr>
        <w:tc>
          <w:tcPr>
            <w:tcW w:w="4680" w:type="dxa"/>
          </w:tcPr>
          <w:p w:rsidR="00505828" w:rsidRPr="00144E97" w:rsidRDefault="00505828" w:rsidP="00A2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05828" w:rsidRPr="00D83481" w:rsidRDefault="004C765A" w:rsidP="00A2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05828" w:rsidRPr="001E3257" w:rsidRDefault="00505828" w:rsidP="00A23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505828" w:rsidRPr="00D83481" w:rsidRDefault="004C765A" w:rsidP="00A2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05828" w:rsidRPr="00880D59" w:rsidRDefault="00505828" w:rsidP="00A2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05828" w:rsidRPr="00D83481" w:rsidRDefault="004C765A" w:rsidP="00A61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36,993</w:t>
            </w:r>
          </w:p>
        </w:tc>
        <w:tc>
          <w:tcPr>
            <w:tcW w:w="270" w:type="dxa"/>
          </w:tcPr>
          <w:p w:rsidR="00505828" w:rsidRPr="001E3257" w:rsidRDefault="00505828" w:rsidP="00A23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05828" w:rsidRPr="00C01B40" w:rsidRDefault="004C765A" w:rsidP="00E37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6C4CEE" w:rsidRDefault="00342FCF" w:rsidP="00664CF9">
      <w:pPr>
        <w:spacing w:before="120" w:after="120"/>
        <w:ind w:left="547" w:right="-389"/>
        <w:jc w:val="thaiDistribute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>รายการเคลื่อนไหวของเงินให้กู้ยืมแก่กิจการที่เกี่ยวข้องกัน</w:t>
      </w:r>
      <w:r w:rsidR="00694218" w:rsidRPr="00144E97">
        <w:rPr>
          <w:rFonts w:ascii="Angsana New" w:hAnsi="Angsana New"/>
          <w:sz w:val="30"/>
          <w:szCs w:val="30"/>
          <w:cs/>
        </w:rPr>
        <w:t>ระหว่างงวด</w:t>
      </w:r>
      <w:r w:rsidR="00802A6F">
        <w:rPr>
          <w:rFonts w:ascii="Angsana New" w:hAnsi="Angsana New" w:hint="cs"/>
          <w:sz w:val="30"/>
          <w:szCs w:val="30"/>
          <w:cs/>
        </w:rPr>
        <w:t>หก</w:t>
      </w:r>
      <w:r w:rsidR="00694218" w:rsidRPr="00144E97">
        <w:rPr>
          <w:rFonts w:ascii="Angsana New" w:hAnsi="Angsana New"/>
          <w:sz w:val="30"/>
          <w:szCs w:val="30"/>
          <w:cs/>
        </w:rPr>
        <w:t>เดือน</w:t>
      </w:r>
      <w:r w:rsidRPr="00144E9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FE175E">
        <w:rPr>
          <w:rFonts w:ascii="Angsana New" w:hAnsi="Angsana New"/>
          <w:sz w:val="30"/>
          <w:szCs w:val="30"/>
        </w:rPr>
        <w:t>3</w:t>
      </w:r>
      <w:r w:rsidR="00870FFB">
        <w:rPr>
          <w:rFonts w:ascii="Angsana New" w:hAnsi="Angsana New" w:hint="cs"/>
          <w:sz w:val="30"/>
          <w:szCs w:val="30"/>
          <w:cs/>
        </w:rPr>
        <w:t>0</w:t>
      </w:r>
      <w:r w:rsidR="00B26462" w:rsidRPr="00144E97">
        <w:rPr>
          <w:rFonts w:ascii="Angsana New" w:hAnsi="Angsana New"/>
          <w:sz w:val="30"/>
          <w:szCs w:val="30"/>
        </w:rPr>
        <w:t xml:space="preserve"> </w:t>
      </w:r>
      <w:r w:rsidR="00870FFB">
        <w:rPr>
          <w:rFonts w:ascii="Angsana New" w:hAnsi="Angsana New" w:hint="cs"/>
          <w:sz w:val="30"/>
          <w:szCs w:val="30"/>
          <w:cs/>
        </w:rPr>
        <w:t>มิถุนายน</w:t>
      </w:r>
      <w:r w:rsidR="006A7519">
        <w:rPr>
          <w:rFonts w:ascii="Angsana New" w:hAnsi="Angsana New"/>
          <w:sz w:val="30"/>
          <w:szCs w:val="30"/>
        </w:rPr>
        <w:t xml:space="preserve"> 2562</w:t>
      </w:r>
      <w:r w:rsidR="00310512">
        <w:rPr>
          <w:rFonts w:ascii="Angsana New" w:hAnsi="Angsana New" w:hint="cs"/>
          <w:sz w:val="30"/>
          <w:szCs w:val="30"/>
          <w:cs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Style w:val="TableGrid"/>
        <w:tblW w:w="965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720"/>
        <w:gridCol w:w="270"/>
        <w:gridCol w:w="1080"/>
        <w:gridCol w:w="270"/>
        <w:gridCol w:w="1131"/>
        <w:gridCol w:w="236"/>
        <w:gridCol w:w="995"/>
        <w:gridCol w:w="236"/>
        <w:gridCol w:w="1053"/>
        <w:gridCol w:w="266"/>
        <w:gridCol w:w="1061"/>
      </w:tblGrid>
      <w:tr w:rsidR="002444CE" w:rsidRPr="00723710" w:rsidTr="00E55929">
        <w:trPr>
          <w:trHeight w:hRule="exact" w:val="317"/>
          <w:tblHeader/>
        </w:trPr>
        <w:tc>
          <w:tcPr>
            <w:tcW w:w="2340" w:type="dxa"/>
            <w:vAlign w:val="bottom"/>
          </w:tcPr>
          <w:p w:rsidR="002444CE" w:rsidRPr="00843771" w:rsidRDefault="002444CE" w:rsidP="00A5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  <w:vAlign w:val="bottom"/>
          </w:tcPr>
          <w:p w:rsidR="002444CE" w:rsidRPr="00843771" w:rsidRDefault="002444CE" w:rsidP="00A5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37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8437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:rsidR="002444CE" w:rsidRPr="00843771" w:rsidRDefault="002444CE" w:rsidP="00A5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78" w:type="dxa"/>
            <w:gridSpan w:val="7"/>
            <w:vAlign w:val="bottom"/>
          </w:tcPr>
          <w:p w:rsidR="002444CE" w:rsidRPr="00843771" w:rsidRDefault="002444CE" w:rsidP="00A5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44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775B" w:rsidRPr="00723710" w:rsidTr="00E55929">
        <w:trPr>
          <w:trHeight w:val="1046"/>
          <w:tblHeader/>
        </w:trPr>
        <w:tc>
          <w:tcPr>
            <w:tcW w:w="2340" w:type="dxa"/>
            <w:vAlign w:val="bottom"/>
          </w:tcPr>
          <w:p w:rsidR="002D775B" w:rsidRPr="00843771" w:rsidRDefault="002D775B" w:rsidP="002D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4377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เงินให้กู้ยืมและดอกเบี้ย</w:t>
            </w:r>
            <w:r w:rsidRPr="0084377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 </w:t>
            </w:r>
          </w:p>
          <w:p w:rsidR="002D775B" w:rsidRPr="00843771" w:rsidRDefault="002D775B" w:rsidP="002D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4377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 </w:t>
            </w:r>
            <w:r w:rsidRPr="0084377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ค้างรับกับกิจการที่</w:t>
            </w:r>
            <w:r w:rsidRPr="0084377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 </w:t>
            </w:r>
          </w:p>
          <w:p w:rsidR="002D775B" w:rsidRPr="00843771" w:rsidRDefault="002D775B" w:rsidP="002D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4377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 </w:t>
            </w:r>
            <w:r w:rsidRPr="0084377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720" w:type="dxa"/>
            <w:vAlign w:val="bottom"/>
          </w:tcPr>
          <w:p w:rsidR="002D775B" w:rsidRDefault="002D775B" w:rsidP="0075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377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4377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  <w:p w:rsidR="00FD1B0C" w:rsidRPr="00843771" w:rsidRDefault="00FD1B0C" w:rsidP="0075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:rsidR="002D775B" w:rsidRPr="00843771" w:rsidRDefault="002D775B" w:rsidP="002D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E55929" w:rsidRDefault="00E55929" w:rsidP="00E55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="002D775B" w:rsidRPr="00843771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  <w:p w:rsidR="00C506CD" w:rsidRDefault="002D775B" w:rsidP="00E55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437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  <w:p w:rsidR="00FD1B0C" w:rsidRPr="00843771" w:rsidRDefault="00FD1B0C" w:rsidP="0075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:rsidR="002D775B" w:rsidRPr="00843771" w:rsidRDefault="002D775B" w:rsidP="002D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:rsidR="002D775B" w:rsidRPr="00843771" w:rsidRDefault="002D775B" w:rsidP="002D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37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2D775B" w:rsidRDefault="002D775B" w:rsidP="0075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377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4377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  <w:p w:rsidR="00FD1B0C" w:rsidRPr="00843771" w:rsidRDefault="00FD1B0C" w:rsidP="0075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bottom"/>
          </w:tcPr>
          <w:p w:rsidR="002D775B" w:rsidRPr="00843771" w:rsidRDefault="002D775B" w:rsidP="002D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:rsidR="002D775B" w:rsidRPr="00843771" w:rsidRDefault="00FD1B0C" w:rsidP="002D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377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:rsidR="002D775B" w:rsidRPr="00843771" w:rsidRDefault="002D775B" w:rsidP="002D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:rsidR="002D775B" w:rsidRPr="00843771" w:rsidRDefault="00FD1B0C" w:rsidP="002D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3771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66" w:type="dxa"/>
            <w:vAlign w:val="bottom"/>
          </w:tcPr>
          <w:p w:rsidR="002D775B" w:rsidRPr="00843771" w:rsidRDefault="002D775B" w:rsidP="002D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:rsidR="002D775B" w:rsidRPr="00843771" w:rsidRDefault="002D775B" w:rsidP="002D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37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C506CD" w:rsidRDefault="002D775B" w:rsidP="0075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3771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8437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  <w:p w:rsidR="00FD1B0C" w:rsidRPr="00843771" w:rsidRDefault="00FD1B0C" w:rsidP="0075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2D775B" w:rsidRPr="00723710" w:rsidTr="00E55929">
        <w:trPr>
          <w:trHeight w:hRule="exact" w:val="360"/>
          <w:tblHeader/>
        </w:trPr>
        <w:tc>
          <w:tcPr>
            <w:tcW w:w="2340" w:type="dxa"/>
          </w:tcPr>
          <w:p w:rsidR="002D775B" w:rsidRPr="00843771" w:rsidRDefault="002D775B" w:rsidP="002D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:rsidR="002D775B" w:rsidRPr="00843771" w:rsidRDefault="002D775B" w:rsidP="002D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437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:rsidR="002D775B" w:rsidRPr="00843771" w:rsidRDefault="002D775B" w:rsidP="002D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78" w:type="dxa"/>
            <w:gridSpan w:val="7"/>
          </w:tcPr>
          <w:p w:rsidR="002D775B" w:rsidRPr="00843771" w:rsidRDefault="002D775B" w:rsidP="002D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437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FB7EA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8437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D775B" w:rsidRPr="00723710" w:rsidTr="00E55929">
        <w:tc>
          <w:tcPr>
            <w:tcW w:w="2340" w:type="dxa"/>
          </w:tcPr>
          <w:p w:rsidR="002D775B" w:rsidRPr="00843771" w:rsidRDefault="002D775B" w:rsidP="002D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4377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720" w:type="dxa"/>
          </w:tcPr>
          <w:p w:rsidR="002D775B" w:rsidRPr="00843771" w:rsidRDefault="002D775B" w:rsidP="002D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2D775B" w:rsidRPr="00843771" w:rsidRDefault="002D775B" w:rsidP="002D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2D775B" w:rsidRPr="00843771" w:rsidRDefault="002D775B" w:rsidP="002D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2D775B" w:rsidRPr="00843771" w:rsidRDefault="002D775B" w:rsidP="002D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:rsidR="002D775B" w:rsidRPr="00843771" w:rsidRDefault="002D775B" w:rsidP="002D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2D775B" w:rsidRPr="00843771" w:rsidRDefault="002D775B" w:rsidP="002D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</w:tcPr>
          <w:p w:rsidR="002D775B" w:rsidRPr="00843771" w:rsidRDefault="002D775B" w:rsidP="002D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2D775B" w:rsidRPr="00843771" w:rsidRDefault="002D775B" w:rsidP="002D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2D775B" w:rsidRPr="00843771" w:rsidRDefault="002D775B" w:rsidP="002D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:rsidR="002D775B" w:rsidRPr="00843771" w:rsidRDefault="002D775B" w:rsidP="002D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</w:tcPr>
          <w:p w:rsidR="002D775B" w:rsidRPr="00843771" w:rsidRDefault="002D775B" w:rsidP="002D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488B" w:rsidRPr="006E488B" w:rsidTr="00E55929">
        <w:tc>
          <w:tcPr>
            <w:tcW w:w="2340" w:type="dxa"/>
          </w:tcPr>
          <w:p w:rsidR="006E488B" w:rsidRPr="00843771" w:rsidRDefault="006E488B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377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720" w:type="dxa"/>
          </w:tcPr>
          <w:p w:rsidR="006E488B" w:rsidRPr="00843771" w:rsidRDefault="006E488B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3771">
              <w:rPr>
                <w:rFonts w:asciiTheme="majorBidi" w:hAnsiTheme="majorBidi" w:cstheme="majorBidi"/>
                <w:sz w:val="30"/>
                <w:szCs w:val="30"/>
              </w:rPr>
              <w:t>2.25</w:t>
            </w:r>
          </w:p>
        </w:tc>
        <w:tc>
          <w:tcPr>
            <w:tcW w:w="270" w:type="dxa"/>
          </w:tcPr>
          <w:p w:rsidR="006E488B" w:rsidRPr="00843771" w:rsidRDefault="006E488B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E488B" w:rsidRPr="00843771" w:rsidRDefault="006E488B" w:rsidP="00F4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43771">
              <w:rPr>
                <w:rFonts w:asciiTheme="majorBidi" w:hAnsiTheme="majorBidi" w:cstheme="majorBidi"/>
                <w:sz w:val="30"/>
                <w:szCs w:val="30"/>
              </w:rPr>
              <w:t>2.25</w:t>
            </w:r>
            <w:r w:rsidR="00F432B1" w:rsidRPr="00F432B1"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  <w:t>.</w:t>
            </w:r>
            <w:r w:rsidR="0065026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F432B1" w:rsidRPr="00F432B1"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  <w:t>.</w:t>
            </w:r>
            <w:r w:rsidR="0065026C">
              <w:rPr>
                <w:rFonts w:asciiTheme="majorBidi" w:hAnsiTheme="majorBidi" w:cstheme="majorBidi"/>
                <w:sz w:val="30"/>
                <w:szCs w:val="30"/>
              </w:rPr>
              <w:t>3.00</w:t>
            </w:r>
          </w:p>
        </w:tc>
        <w:tc>
          <w:tcPr>
            <w:tcW w:w="270" w:type="dxa"/>
          </w:tcPr>
          <w:p w:rsidR="006E488B" w:rsidRPr="00843771" w:rsidRDefault="006E488B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:rsidR="006E488B" w:rsidRPr="00843771" w:rsidRDefault="006E488B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91,676</w:t>
            </w:r>
          </w:p>
        </w:tc>
        <w:tc>
          <w:tcPr>
            <w:tcW w:w="236" w:type="dxa"/>
          </w:tcPr>
          <w:p w:rsidR="006E488B" w:rsidRPr="00843771" w:rsidRDefault="006E488B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</w:tcPr>
          <w:p w:rsidR="006E488B" w:rsidRPr="00843771" w:rsidRDefault="006E488B" w:rsidP="007F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E488B">
              <w:rPr>
                <w:rFonts w:asciiTheme="majorBidi" w:hAnsiTheme="majorBidi" w:cstheme="majorBidi"/>
                <w:sz w:val="30"/>
                <w:szCs w:val="30"/>
              </w:rPr>
              <w:t>85,061</w:t>
            </w:r>
          </w:p>
        </w:tc>
        <w:tc>
          <w:tcPr>
            <w:tcW w:w="236" w:type="dxa"/>
          </w:tcPr>
          <w:p w:rsidR="006E488B" w:rsidRPr="00843771" w:rsidRDefault="006E488B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6E488B" w:rsidRPr="00E55929" w:rsidRDefault="006E488B" w:rsidP="00F4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5592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:rsidR="006E488B" w:rsidRPr="00843771" w:rsidRDefault="006E488B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</w:tcPr>
          <w:p w:rsidR="006E488B" w:rsidRPr="006E488B" w:rsidRDefault="006E488B" w:rsidP="007F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E488B">
              <w:rPr>
                <w:rFonts w:asciiTheme="majorBidi" w:hAnsiTheme="majorBidi" w:cstheme="majorBidi"/>
                <w:sz w:val="30"/>
                <w:szCs w:val="30"/>
              </w:rPr>
              <w:t>176,737</w:t>
            </w:r>
          </w:p>
        </w:tc>
      </w:tr>
      <w:tr w:rsidR="00211F40" w:rsidRPr="006E488B" w:rsidTr="00E55929">
        <w:tc>
          <w:tcPr>
            <w:tcW w:w="2340" w:type="dxa"/>
          </w:tcPr>
          <w:p w:rsidR="00211F40" w:rsidRPr="00211F40" w:rsidRDefault="00211F40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11F4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720" w:type="dxa"/>
          </w:tcPr>
          <w:p w:rsidR="00211F40" w:rsidRPr="00843771" w:rsidRDefault="00211F40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211F40" w:rsidRPr="00843771" w:rsidRDefault="00211F40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211F40" w:rsidRPr="00843771" w:rsidRDefault="00211F40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211F40" w:rsidRPr="00843771" w:rsidRDefault="00211F40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:rsidR="00211F40" w:rsidRDefault="00211F40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211F40" w:rsidRPr="00843771" w:rsidRDefault="00211F40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:rsidR="00211F40" w:rsidRPr="006E488B" w:rsidRDefault="0065026C" w:rsidP="007F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(19,000)</w:t>
            </w:r>
          </w:p>
        </w:tc>
        <w:tc>
          <w:tcPr>
            <w:tcW w:w="236" w:type="dxa"/>
          </w:tcPr>
          <w:p w:rsidR="00211F40" w:rsidRPr="00843771" w:rsidRDefault="00211F40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:rsidR="00211F40" w:rsidRPr="00E55929" w:rsidRDefault="00211F40" w:rsidP="007F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5592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:rsidR="00211F40" w:rsidRPr="00843771" w:rsidRDefault="00211F40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</w:tcPr>
          <w:p w:rsidR="00211F40" w:rsidRPr="006E488B" w:rsidRDefault="0065026C" w:rsidP="007F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(19,000)</w:t>
            </w:r>
          </w:p>
        </w:tc>
      </w:tr>
      <w:tr w:rsidR="006E488B" w:rsidRPr="00723710" w:rsidTr="00E55929">
        <w:trPr>
          <w:trHeight w:hRule="exact" w:val="360"/>
        </w:trPr>
        <w:tc>
          <w:tcPr>
            <w:tcW w:w="2340" w:type="dxa"/>
          </w:tcPr>
          <w:p w:rsidR="006E488B" w:rsidRPr="002D05C0" w:rsidRDefault="00211F40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20" w:type="dxa"/>
          </w:tcPr>
          <w:p w:rsidR="006E488B" w:rsidRPr="002D05C0" w:rsidRDefault="006E488B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E488B" w:rsidRPr="002D05C0" w:rsidRDefault="006E488B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E488B" w:rsidRPr="002D05C0" w:rsidRDefault="006E488B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E488B" w:rsidRPr="00DC2C5E" w:rsidRDefault="006E488B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</w:tcPr>
          <w:p w:rsidR="006E488B" w:rsidRPr="004F197A" w:rsidRDefault="006406FD" w:rsidP="004F1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197A">
              <w:rPr>
                <w:rFonts w:ascii="Angsana New" w:hAnsi="Angsana New"/>
                <w:b/>
                <w:bCs/>
                <w:sz w:val="30"/>
                <w:szCs w:val="30"/>
              </w:rPr>
              <w:t>91,676</w:t>
            </w:r>
          </w:p>
        </w:tc>
        <w:tc>
          <w:tcPr>
            <w:tcW w:w="236" w:type="dxa"/>
          </w:tcPr>
          <w:p w:rsidR="006E488B" w:rsidRPr="002D05C0" w:rsidRDefault="006E488B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:rsidR="006E488B" w:rsidRPr="002D05C0" w:rsidRDefault="00211F40" w:rsidP="00630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66,061</w:t>
            </w:r>
          </w:p>
        </w:tc>
        <w:tc>
          <w:tcPr>
            <w:tcW w:w="236" w:type="dxa"/>
          </w:tcPr>
          <w:p w:rsidR="006E488B" w:rsidRPr="002D05C0" w:rsidRDefault="006E488B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:rsidR="006E488B" w:rsidRPr="002D05C0" w:rsidRDefault="00211F40" w:rsidP="00664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:rsidR="006E488B" w:rsidRPr="002D05C0" w:rsidRDefault="006E488B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</w:tcPr>
          <w:p w:rsidR="006E488B" w:rsidRPr="002D05C0" w:rsidRDefault="004F197A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E92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,737</w:t>
            </w:r>
          </w:p>
        </w:tc>
      </w:tr>
    </w:tbl>
    <w:p w:rsidR="002444CE" w:rsidRPr="00CB09EC" w:rsidRDefault="002444CE" w:rsidP="002444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/>
          <w:sz w:val="10"/>
          <w:szCs w:val="10"/>
        </w:rPr>
      </w:pPr>
    </w:p>
    <w:tbl>
      <w:tblPr>
        <w:tblW w:w="963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01"/>
        <w:gridCol w:w="989"/>
        <w:gridCol w:w="271"/>
        <w:gridCol w:w="992"/>
        <w:gridCol w:w="67"/>
        <w:gridCol w:w="202"/>
        <w:gridCol w:w="67"/>
        <w:gridCol w:w="1013"/>
        <w:gridCol w:w="67"/>
        <w:gridCol w:w="181"/>
        <w:gridCol w:w="67"/>
        <w:gridCol w:w="1015"/>
      </w:tblGrid>
      <w:tr w:rsidR="003A4325" w:rsidRPr="00144E97" w:rsidTr="00F432B1">
        <w:trPr>
          <w:trHeight w:hRule="exact" w:val="360"/>
        </w:trPr>
        <w:tc>
          <w:tcPr>
            <w:tcW w:w="2440" w:type="pct"/>
          </w:tcPr>
          <w:p w:rsidR="003A4325" w:rsidRPr="00144E97" w:rsidRDefault="00694218" w:rsidP="0090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144E97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C01B40" w:rsidRPr="00144E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="00C01B40" w:rsidRPr="00144E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="00C01B40" w:rsidRPr="00144E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168" w:type="pct"/>
            <w:gridSpan w:val="3"/>
          </w:tcPr>
          <w:p w:rsidR="003A4325" w:rsidRPr="00144E97" w:rsidRDefault="003A4325" w:rsidP="00C72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10"/>
              <w:rPr>
                <w:rFonts w:ascii="Angsana New" w:hAnsi="Angsana New"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144E97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0" w:type="pct"/>
            <w:gridSpan w:val="2"/>
          </w:tcPr>
          <w:p w:rsidR="003A4325" w:rsidRPr="00144E97" w:rsidRDefault="003A4325" w:rsidP="0090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52" w:type="pct"/>
            <w:gridSpan w:val="6"/>
          </w:tcPr>
          <w:p w:rsidR="003A4325" w:rsidRPr="00144E97" w:rsidRDefault="003A4325" w:rsidP="0090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44E97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870FFB" w:rsidRPr="00144E97" w:rsidTr="00F432B1">
        <w:trPr>
          <w:trHeight w:hRule="exact" w:val="317"/>
        </w:trPr>
        <w:tc>
          <w:tcPr>
            <w:tcW w:w="2440" w:type="pct"/>
          </w:tcPr>
          <w:p w:rsidR="00870FFB" w:rsidRPr="00144E97" w:rsidRDefault="00870FFB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3" w:type="pct"/>
          </w:tcPr>
          <w:p w:rsidR="00870FFB" w:rsidRPr="00144E97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</w:p>
        </w:tc>
        <w:tc>
          <w:tcPr>
            <w:tcW w:w="140" w:type="pct"/>
          </w:tcPr>
          <w:p w:rsidR="00870FFB" w:rsidRPr="00144E97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</w:tcPr>
          <w:p w:rsidR="00870FFB" w:rsidRPr="00144E97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0" w:type="pct"/>
            <w:gridSpan w:val="2"/>
          </w:tcPr>
          <w:p w:rsidR="00870FFB" w:rsidRPr="00144E97" w:rsidRDefault="00870FFB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1" w:type="pct"/>
            <w:gridSpan w:val="2"/>
          </w:tcPr>
          <w:p w:rsidR="00870FFB" w:rsidRPr="00144E97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</w:p>
        </w:tc>
        <w:tc>
          <w:tcPr>
            <w:tcW w:w="129" w:type="pct"/>
            <w:gridSpan w:val="2"/>
          </w:tcPr>
          <w:p w:rsidR="00870FFB" w:rsidRPr="00144E97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gridSpan w:val="2"/>
          </w:tcPr>
          <w:p w:rsidR="00870FFB" w:rsidRPr="00144E97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70FFB" w:rsidRPr="00144E97" w:rsidTr="00F432B1">
        <w:tc>
          <w:tcPr>
            <w:tcW w:w="2440" w:type="pct"/>
          </w:tcPr>
          <w:p w:rsidR="00870FFB" w:rsidRPr="00144E97" w:rsidRDefault="00870FFB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3" w:type="pct"/>
          </w:tcPr>
          <w:p w:rsidR="00870FFB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0" w:type="pct"/>
          </w:tcPr>
          <w:p w:rsidR="00870FFB" w:rsidRPr="00144E97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</w:tcPr>
          <w:p w:rsidR="00870FFB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0" w:type="pct"/>
            <w:gridSpan w:val="2"/>
          </w:tcPr>
          <w:p w:rsidR="00870FFB" w:rsidRPr="00144E97" w:rsidRDefault="00870FFB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1" w:type="pct"/>
            <w:gridSpan w:val="2"/>
          </w:tcPr>
          <w:p w:rsidR="00870FFB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29" w:type="pct"/>
            <w:gridSpan w:val="2"/>
          </w:tcPr>
          <w:p w:rsidR="00870FFB" w:rsidRPr="00144E97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gridSpan w:val="2"/>
          </w:tcPr>
          <w:p w:rsidR="00870FFB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870FFB" w:rsidRPr="00144E97" w:rsidTr="00F432B1">
        <w:tc>
          <w:tcPr>
            <w:tcW w:w="2440" w:type="pct"/>
          </w:tcPr>
          <w:p w:rsidR="00870FFB" w:rsidRPr="00144E97" w:rsidRDefault="00870FFB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3" w:type="pct"/>
            <w:shd w:val="clear" w:color="auto" w:fill="auto"/>
          </w:tcPr>
          <w:p w:rsidR="00870FFB" w:rsidRPr="00A670F4" w:rsidRDefault="00870FFB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0" w:type="pct"/>
            <w:shd w:val="clear" w:color="auto" w:fill="auto"/>
          </w:tcPr>
          <w:p w:rsidR="00870FFB" w:rsidRPr="00A670F4" w:rsidRDefault="00870FFB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  <w:shd w:val="clear" w:color="auto" w:fill="auto"/>
          </w:tcPr>
          <w:p w:rsidR="00870FFB" w:rsidRPr="00A670F4" w:rsidRDefault="00870FFB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0" w:type="pct"/>
            <w:gridSpan w:val="2"/>
            <w:shd w:val="clear" w:color="auto" w:fill="auto"/>
          </w:tcPr>
          <w:p w:rsidR="00870FFB" w:rsidRPr="00A670F4" w:rsidRDefault="00870FFB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1" w:type="pct"/>
            <w:gridSpan w:val="2"/>
            <w:shd w:val="clear" w:color="auto" w:fill="auto"/>
          </w:tcPr>
          <w:p w:rsidR="00870FFB" w:rsidRPr="00A670F4" w:rsidRDefault="00870FFB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9" w:type="pct"/>
            <w:gridSpan w:val="2"/>
            <w:shd w:val="clear" w:color="auto" w:fill="auto"/>
          </w:tcPr>
          <w:p w:rsidR="00870FFB" w:rsidRPr="00A670F4" w:rsidRDefault="00870FFB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gridSpan w:val="2"/>
            <w:shd w:val="clear" w:color="auto" w:fill="auto"/>
          </w:tcPr>
          <w:p w:rsidR="00870FFB" w:rsidRPr="00A670F4" w:rsidRDefault="00870FFB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70FFB" w:rsidRPr="00144E97" w:rsidTr="00F432B1">
        <w:trPr>
          <w:trHeight w:hRule="exact" w:val="317"/>
        </w:trPr>
        <w:tc>
          <w:tcPr>
            <w:tcW w:w="2440" w:type="pct"/>
          </w:tcPr>
          <w:p w:rsidR="00870FFB" w:rsidRPr="00144E97" w:rsidRDefault="00870FFB" w:rsidP="00870FF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60" w:type="pct"/>
            <w:gridSpan w:val="11"/>
          </w:tcPr>
          <w:p w:rsidR="00870FFB" w:rsidRPr="00144E97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4E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E488B" w:rsidRPr="00144E97" w:rsidTr="00F432B1">
        <w:tc>
          <w:tcPr>
            <w:tcW w:w="2440" w:type="pct"/>
          </w:tcPr>
          <w:p w:rsidR="006E488B" w:rsidRPr="00144E97" w:rsidRDefault="006E488B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13" w:type="pct"/>
          </w:tcPr>
          <w:p w:rsidR="006E488B" w:rsidRPr="007B502A" w:rsidRDefault="006E488B" w:rsidP="00F43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6E488B" w:rsidRPr="007B502A" w:rsidRDefault="006E488B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  <w:gridSpan w:val="2"/>
          </w:tcPr>
          <w:p w:rsidR="006E488B" w:rsidRPr="007B502A" w:rsidRDefault="006E488B" w:rsidP="00F43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gridSpan w:val="2"/>
          </w:tcPr>
          <w:p w:rsidR="006E488B" w:rsidRPr="007B502A" w:rsidRDefault="006E488B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gridSpan w:val="2"/>
          </w:tcPr>
          <w:p w:rsidR="006E488B" w:rsidRPr="006E488B" w:rsidRDefault="006E488B" w:rsidP="00F432B1">
            <w:pPr>
              <w:pStyle w:val="acctfourfigures"/>
              <w:tabs>
                <w:tab w:val="clear" w:pos="765"/>
              </w:tabs>
              <w:spacing w:line="240" w:lineRule="auto"/>
              <w:ind w:left="-79" w:right="7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E488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5,212</w:t>
            </w:r>
          </w:p>
        </w:tc>
        <w:tc>
          <w:tcPr>
            <w:tcW w:w="129" w:type="pct"/>
            <w:gridSpan w:val="2"/>
          </w:tcPr>
          <w:p w:rsidR="006E488B" w:rsidRPr="007B502A" w:rsidRDefault="006E488B" w:rsidP="006E4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  <w:vAlign w:val="bottom"/>
          </w:tcPr>
          <w:p w:rsidR="006E488B" w:rsidRPr="007B502A" w:rsidRDefault="006E488B" w:rsidP="00E37DBF">
            <w:pPr>
              <w:pStyle w:val="acctfourfigures"/>
              <w:tabs>
                <w:tab w:val="clear" w:pos="765"/>
              </w:tabs>
              <w:spacing w:line="240" w:lineRule="auto"/>
              <w:ind w:left="-79" w:right="-1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16,750</w:t>
            </w:r>
          </w:p>
        </w:tc>
      </w:tr>
      <w:tr w:rsidR="006E488B" w:rsidRPr="00144E97" w:rsidTr="00F432B1">
        <w:trPr>
          <w:trHeight w:hRule="exact" w:val="360"/>
        </w:trPr>
        <w:tc>
          <w:tcPr>
            <w:tcW w:w="2440" w:type="pct"/>
          </w:tcPr>
          <w:p w:rsidR="006E488B" w:rsidRPr="00144E97" w:rsidRDefault="006E488B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13" w:type="pct"/>
            <w:tcBorders>
              <w:top w:val="single" w:sz="4" w:space="0" w:color="auto"/>
              <w:bottom w:val="double" w:sz="4" w:space="0" w:color="auto"/>
            </w:tcBorders>
          </w:tcPr>
          <w:p w:rsidR="006E488B" w:rsidRPr="007B502A" w:rsidRDefault="006E488B" w:rsidP="00F43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6E488B" w:rsidRPr="007B502A" w:rsidRDefault="006E488B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E488B" w:rsidRPr="007B502A" w:rsidRDefault="006E488B" w:rsidP="00F43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  <w:gridSpan w:val="2"/>
          </w:tcPr>
          <w:p w:rsidR="006E488B" w:rsidRPr="007B502A" w:rsidRDefault="006E488B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E488B" w:rsidRPr="006E488B" w:rsidRDefault="006E488B" w:rsidP="00F432B1">
            <w:pPr>
              <w:pStyle w:val="acctfourfigures"/>
              <w:tabs>
                <w:tab w:val="clear" w:pos="765"/>
              </w:tabs>
              <w:spacing w:line="240" w:lineRule="auto"/>
              <w:ind w:left="-79" w:right="7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E488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5,212</w:t>
            </w:r>
          </w:p>
        </w:tc>
        <w:tc>
          <w:tcPr>
            <w:tcW w:w="129" w:type="pct"/>
            <w:gridSpan w:val="2"/>
          </w:tcPr>
          <w:p w:rsidR="006E488B" w:rsidRPr="007B502A" w:rsidRDefault="006E488B" w:rsidP="006E4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E488B" w:rsidRPr="007B502A" w:rsidRDefault="006E488B" w:rsidP="00E37DBF">
            <w:pPr>
              <w:pStyle w:val="acctfourfigures"/>
              <w:tabs>
                <w:tab w:val="clear" w:pos="765"/>
              </w:tabs>
              <w:spacing w:line="240" w:lineRule="auto"/>
              <w:ind w:left="-79" w:right="-1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16,750</w:t>
            </w:r>
          </w:p>
        </w:tc>
      </w:tr>
    </w:tbl>
    <w:p w:rsidR="00FA5E43" w:rsidRPr="00CB09EC" w:rsidRDefault="00FA5E43">
      <w:pPr>
        <w:rPr>
          <w:rFonts w:ascii="Angsana New" w:hAnsi="Angsana New"/>
          <w:sz w:val="10"/>
          <w:szCs w:val="10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80"/>
        <w:gridCol w:w="990"/>
        <w:gridCol w:w="270"/>
        <w:gridCol w:w="1080"/>
        <w:gridCol w:w="270"/>
        <w:gridCol w:w="1080"/>
        <w:gridCol w:w="270"/>
        <w:gridCol w:w="990"/>
      </w:tblGrid>
      <w:tr w:rsidR="003A4325" w:rsidRPr="00144E97" w:rsidTr="00630DC6">
        <w:trPr>
          <w:trHeight w:hRule="exact" w:val="360"/>
        </w:trPr>
        <w:tc>
          <w:tcPr>
            <w:tcW w:w="4680" w:type="dxa"/>
          </w:tcPr>
          <w:p w:rsidR="003A4325" w:rsidRPr="00144E97" w:rsidRDefault="00DD27F5" w:rsidP="0090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br w:type="page"/>
            </w:r>
            <w:r w:rsidR="00C01B40" w:rsidRPr="00144E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  <w:r w:rsidR="00C01B40" w:rsidRPr="00144E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="00C01B40" w:rsidRPr="00144E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340" w:type="dxa"/>
            <w:gridSpan w:val="3"/>
          </w:tcPr>
          <w:p w:rsidR="003A4325" w:rsidRPr="00144E97" w:rsidRDefault="003A4325" w:rsidP="0090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144E97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3A4325" w:rsidRPr="00144E97" w:rsidRDefault="003A4325" w:rsidP="0090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:rsidR="003A4325" w:rsidRPr="00144E97" w:rsidRDefault="003A4325" w:rsidP="0090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44E97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870FFB" w:rsidRPr="00144E97" w:rsidTr="00630DC6">
        <w:trPr>
          <w:trHeight w:hRule="exact" w:val="317"/>
        </w:trPr>
        <w:tc>
          <w:tcPr>
            <w:tcW w:w="4680" w:type="dxa"/>
          </w:tcPr>
          <w:p w:rsidR="00870FFB" w:rsidRPr="00144E97" w:rsidRDefault="00870FFB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870FFB" w:rsidRPr="00144E97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</w:p>
        </w:tc>
        <w:tc>
          <w:tcPr>
            <w:tcW w:w="270" w:type="dxa"/>
          </w:tcPr>
          <w:p w:rsidR="00870FFB" w:rsidRPr="00144E97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70FFB" w:rsidRPr="00144E97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870FFB" w:rsidRPr="00144E97" w:rsidRDefault="00870FFB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870FFB" w:rsidRPr="00144E97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</w:p>
        </w:tc>
        <w:tc>
          <w:tcPr>
            <w:tcW w:w="270" w:type="dxa"/>
          </w:tcPr>
          <w:p w:rsidR="00870FFB" w:rsidRPr="00144E97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870FFB" w:rsidRPr="00144E97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870FFB" w:rsidRPr="00144E97" w:rsidTr="00630DC6">
        <w:trPr>
          <w:trHeight w:hRule="exact" w:val="360"/>
        </w:trPr>
        <w:tc>
          <w:tcPr>
            <w:tcW w:w="4680" w:type="dxa"/>
          </w:tcPr>
          <w:p w:rsidR="00870FFB" w:rsidRPr="00144E97" w:rsidRDefault="00870FFB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870FFB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870FFB" w:rsidRPr="00144E97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70FFB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870FFB" w:rsidRPr="00144E97" w:rsidRDefault="00870FFB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870FFB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870FFB" w:rsidRPr="00144E97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870FFB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870FFB" w:rsidRPr="00144E97" w:rsidTr="00630DC6">
        <w:trPr>
          <w:trHeight w:hRule="exact" w:val="331"/>
        </w:trPr>
        <w:tc>
          <w:tcPr>
            <w:tcW w:w="4680" w:type="dxa"/>
          </w:tcPr>
          <w:p w:rsidR="00870FFB" w:rsidRPr="00144E97" w:rsidRDefault="00870FFB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870FFB" w:rsidRPr="00A670F4" w:rsidRDefault="00870FFB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870FFB" w:rsidRPr="00A670F4" w:rsidRDefault="00870FFB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870FFB" w:rsidRPr="00A670F4" w:rsidRDefault="00870FFB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870FFB" w:rsidRPr="00A670F4" w:rsidRDefault="00870FFB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870FFB" w:rsidRPr="00A670F4" w:rsidRDefault="00870FFB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870FFB" w:rsidRPr="00A670F4" w:rsidRDefault="00870FFB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870FFB" w:rsidRPr="00A670F4" w:rsidRDefault="00870FFB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70FFB" w:rsidRPr="0031160F" w:rsidTr="00630DC6">
        <w:trPr>
          <w:trHeight w:hRule="exact" w:val="317"/>
        </w:trPr>
        <w:tc>
          <w:tcPr>
            <w:tcW w:w="4680" w:type="dxa"/>
          </w:tcPr>
          <w:p w:rsidR="00870FFB" w:rsidRPr="0031160F" w:rsidRDefault="00870FFB" w:rsidP="00870FF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2"/>
                <w:szCs w:val="32"/>
              </w:rPr>
            </w:pPr>
          </w:p>
        </w:tc>
        <w:tc>
          <w:tcPr>
            <w:tcW w:w="4950" w:type="dxa"/>
            <w:gridSpan w:val="7"/>
          </w:tcPr>
          <w:p w:rsidR="00870FFB" w:rsidRPr="0031160F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2"/>
                <w:szCs w:val="32"/>
              </w:rPr>
            </w:pPr>
            <w:r w:rsidRPr="0031160F">
              <w:rPr>
                <w:rFonts w:ascii="Angsana New" w:hAnsi="Angsana New"/>
                <w:i/>
                <w:iCs/>
                <w:sz w:val="32"/>
                <w:szCs w:val="32"/>
                <w:cs/>
              </w:rPr>
              <w:t>(พันบาท)</w:t>
            </w:r>
          </w:p>
        </w:tc>
      </w:tr>
      <w:tr w:rsidR="006E488B" w:rsidRPr="00144E97" w:rsidTr="00F432B1">
        <w:tc>
          <w:tcPr>
            <w:tcW w:w="4680" w:type="dxa"/>
          </w:tcPr>
          <w:p w:rsidR="006E488B" w:rsidRPr="00144E97" w:rsidRDefault="006E488B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:rsidR="006E488B" w:rsidRPr="006E488B" w:rsidRDefault="006E488B" w:rsidP="006E488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E488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6E488B" w:rsidRPr="007B502A" w:rsidRDefault="006E488B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ind w:left="-144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E488B" w:rsidRPr="007B502A" w:rsidRDefault="006E488B" w:rsidP="00F43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E488B" w:rsidRPr="007B502A" w:rsidRDefault="006E488B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E488B" w:rsidRPr="006E488B" w:rsidRDefault="006E488B" w:rsidP="00F432B1">
            <w:pPr>
              <w:pStyle w:val="acctfourfigures"/>
              <w:tabs>
                <w:tab w:val="clear" w:pos="765"/>
              </w:tabs>
              <w:spacing w:line="240" w:lineRule="auto"/>
              <w:ind w:left="-79" w:right="7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E488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23,685</w:t>
            </w:r>
          </w:p>
        </w:tc>
        <w:tc>
          <w:tcPr>
            <w:tcW w:w="270" w:type="dxa"/>
            <w:vAlign w:val="bottom"/>
          </w:tcPr>
          <w:p w:rsidR="006E488B" w:rsidRPr="007B502A" w:rsidRDefault="006E488B" w:rsidP="006E488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:rsidR="006E488B" w:rsidRPr="007B502A" w:rsidRDefault="006E488B" w:rsidP="00630DC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26,742</w:t>
            </w:r>
          </w:p>
        </w:tc>
      </w:tr>
      <w:tr w:rsidR="006E488B" w:rsidRPr="00144E97" w:rsidTr="00F432B1">
        <w:tc>
          <w:tcPr>
            <w:tcW w:w="4680" w:type="dxa"/>
          </w:tcPr>
          <w:p w:rsidR="006E488B" w:rsidRPr="00144E97" w:rsidRDefault="006E488B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6E488B" w:rsidRPr="006E488B" w:rsidRDefault="006E488B" w:rsidP="006E488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E488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70" w:type="dxa"/>
            <w:vAlign w:val="bottom"/>
          </w:tcPr>
          <w:p w:rsidR="006E488B" w:rsidRPr="007B502A" w:rsidRDefault="006E488B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ind w:left="-144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E488B" w:rsidRPr="007B502A" w:rsidRDefault="006E488B" w:rsidP="00F4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270" w:type="dxa"/>
          </w:tcPr>
          <w:p w:rsidR="006E488B" w:rsidRPr="007B502A" w:rsidRDefault="006E488B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E488B" w:rsidRPr="006E488B" w:rsidRDefault="006E488B" w:rsidP="00F432B1">
            <w:pPr>
              <w:pStyle w:val="acctfourfigures"/>
              <w:tabs>
                <w:tab w:val="clear" w:pos="765"/>
              </w:tabs>
              <w:spacing w:line="240" w:lineRule="auto"/>
              <w:ind w:left="-79" w:right="7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E488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6E488B" w:rsidRPr="007B502A" w:rsidRDefault="006E488B" w:rsidP="006E488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6E488B" w:rsidRPr="007B502A" w:rsidRDefault="006E488B" w:rsidP="00630D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E488B" w:rsidRPr="00144E97" w:rsidTr="00F432B1">
        <w:tc>
          <w:tcPr>
            <w:tcW w:w="4680" w:type="dxa"/>
          </w:tcPr>
          <w:p w:rsidR="006E488B" w:rsidRPr="00144E97" w:rsidRDefault="006E488B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6E488B" w:rsidRPr="006E488B" w:rsidRDefault="006E488B" w:rsidP="006E488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E488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70" w:type="dxa"/>
          </w:tcPr>
          <w:p w:rsidR="006E488B" w:rsidRPr="007B502A" w:rsidRDefault="006E488B" w:rsidP="006E488B">
            <w:pPr>
              <w:pStyle w:val="a0"/>
              <w:tabs>
                <w:tab w:val="decimal" w:pos="758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E488B" w:rsidRPr="007B502A" w:rsidRDefault="006E488B" w:rsidP="00F4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270" w:type="dxa"/>
          </w:tcPr>
          <w:p w:rsidR="006E488B" w:rsidRPr="007B502A" w:rsidRDefault="006E488B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E488B" w:rsidRPr="006E488B" w:rsidRDefault="006E488B" w:rsidP="00F432B1">
            <w:pPr>
              <w:pStyle w:val="acctfourfigures"/>
              <w:tabs>
                <w:tab w:val="clear" w:pos="765"/>
              </w:tabs>
              <w:spacing w:line="240" w:lineRule="auto"/>
              <w:ind w:left="-79" w:right="7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E488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23,685</w:t>
            </w:r>
          </w:p>
        </w:tc>
        <w:tc>
          <w:tcPr>
            <w:tcW w:w="270" w:type="dxa"/>
          </w:tcPr>
          <w:p w:rsidR="006E488B" w:rsidRPr="007B502A" w:rsidRDefault="006E488B" w:rsidP="006E488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E488B" w:rsidRPr="007B502A" w:rsidRDefault="006E488B" w:rsidP="00630DC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26,742</w:t>
            </w:r>
          </w:p>
        </w:tc>
      </w:tr>
    </w:tbl>
    <w:tbl>
      <w:tblPr>
        <w:tblStyle w:val="TableGrid"/>
        <w:tblW w:w="96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58"/>
        <w:gridCol w:w="973"/>
        <w:gridCol w:w="236"/>
        <w:gridCol w:w="1006"/>
        <w:gridCol w:w="236"/>
        <w:gridCol w:w="1019"/>
        <w:gridCol w:w="236"/>
        <w:gridCol w:w="995"/>
        <w:gridCol w:w="236"/>
        <w:gridCol w:w="1311"/>
        <w:gridCol w:w="266"/>
        <w:gridCol w:w="1058"/>
      </w:tblGrid>
      <w:tr w:rsidR="00093E68" w:rsidRPr="00843771" w:rsidTr="007D3570">
        <w:trPr>
          <w:trHeight w:hRule="exact" w:val="360"/>
          <w:tblHeader/>
        </w:trPr>
        <w:tc>
          <w:tcPr>
            <w:tcW w:w="2058" w:type="dxa"/>
            <w:vAlign w:val="bottom"/>
          </w:tcPr>
          <w:p w:rsidR="00093E68" w:rsidRPr="00843771" w:rsidRDefault="00093E68" w:rsidP="00093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15" w:type="dxa"/>
            <w:gridSpan w:val="3"/>
            <w:vAlign w:val="bottom"/>
          </w:tcPr>
          <w:p w:rsidR="00093E68" w:rsidRPr="00843771" w:rsidRDefault="007B0CA3" w:rsidP="00093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37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:rsidR="00093E68" w:rsidRPr="00843771" w:rsidRDefault="00093E68" w:rsidP="00093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21" w:type="dxa"/>
            <w:gridSpan w:val="7"/>
            <w:vAlign w:val="bottom"/>
          </w:tcPr>
          <w:p w:rsidR="00093E68" w:rsidRPr="00843771" w:rsidRDefault="00093E68" w:rsidP="00093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44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7A9D" w:rsidRPr="00843771" w:rsidTr="00997A9D">
        <w:trPr>
          <w:tblHeader/>
        </w:trPr>
        <w:tc>
          <w:tcPr>
            <w:tcW w:w="2058" w:type="dxa"/>
            <w:vAlign w:val="bottom"/>
          </w:tcPr>
          <w:p w:rsidR="00997A9D" w:rsidRDefault="00997A9D" w:rsidP="00154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9" w:hanging="24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4377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เงินกู้ยืมและดอกเบี้ยค้าง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จ่ายจาก</w:t>
            </w:r>
            <w:r w:rsidRPr="0084377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73" w:type="dxa"/>
            <w:vAlign w:val="bottom"/>
          </w:tcPr>
          <w:p w:rsidR="00997A9D" w:rsidRDefault="00997A9D" w:rsidP="00A84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4377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4377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  <w:p w:rsidR="00E53DF6" w:rsidRPr="00843771" w:rsidRDefault="00E53DF6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bottom"/>
          </w:tcPr>
          <w:p w:rsidR="00997A9D" w:rsidRPr="00843771" w:rsidRDefault="00997A9D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:rsidR="00997A9D" w:rsidRPr="00843771" w:rsidRDefault="00997A9D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997A9D" w:rsidRDefault="00997A9D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3771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8437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  <w:p w:rsidR="00E53DF6" w:rsidRPr="00843771" w:rsidRDefault="00E53DF6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:rsidR="00997A9D" w:rsidRPr="00843771" w:rsidRDefault="00997A9D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vAlign w:val="bottom"/>
          </w:tcPr>
          <w:p w:rsidR="00997A9D" w:rsidRPr="00843771" w:rsidRDefault="00997A9D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37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E53DF6" w:rsidRDefault="00997A9D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377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4377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  <w:p w:rsidR="00997A9D" w:rsidRPr="00843771" w:rsidRDefault="00E53DF6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  <w:r w:rsidR="00997A9D" w:rsidRPr="008437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  <w:vAlign w:val="bottom"/>
          </w:tcPr>
          <w:p w:rsidR="00997A9D" w:rsidRPr="00843771" w:rsidRDefault="00997A9D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:rsidR="00997A9D" w:rsidRPr="00843771" w:rsidRDefault="00E53DF6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377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:rsidR="00997A9D" w:rsidRPr="00843771" w:rsidRDefault="00997A9D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1" w:type="dxa"/>
            <w:vAlign w:val="bottom"/>
          </w:tcPr>
          <w:p w:rsidR="00997A9D" w:rsidRPr="00843771" w:rsidRDefault="00E53DF6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3771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66" w:type="dxa"/>
            <w:vAlign w:val="bottom"/>
          </w:tcPr>
          <w:p w:rsidR="00997A9D" w:rsidRPr="00843771" w:rsidRDefault="00997A9D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:rsidR="00997A9D" w:rsidRPr="00843771" w:rsidRDefault="00997A9D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37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997A9D" w:rsidRDefault="00997A9D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3771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8437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  <w:p w:rsidR="00E53DF6" w:rsidRPr="00843771" w:rsidRDefault="00E53DF6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997A9D" w:rsidRPr="00843771" w:rsidTr="00E24C84">
        <w:trPr>
          <w:trHeight w:hRule="exact" w:val="331"/>
          <w:tblHeader/>
        </w:trPr>
        <w:tc>
          <w:tcPr>
            <w:tcW w:w="2058" w:type="dxa"/>
          </w:tcPr>
          <w:p w:rsidR="00997A9D" w:rsidRPr="00843771" w:rsidRDefault="00997A9D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15" w:type="dxa"/>
            <w:gridSpan w:val="3"/>
          </w:tcPr>
          <w:p w:rsidR="00997A9D" w:rsidRPr="00843771" w:rsidRDefault="00997A9D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437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:rsidR="00997A9D" w:rsidRPr="00843771" w:rsidRDefault="00997A9D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1" w:type="dxa"/>
            <w:gridSpan w:val="7"/>
          </w:tcPr>
          <w:p w:rsidR="00997A9D" w:rsidRPr="00843771" w:rsidRDefault="00997A9D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437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8437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97A9D" w:rsidRPr="00843771" w:rsidTr="00093E68">
        <w:tc>
          <w:tcPr>
            <w:tcW w:w="2058" w:type="dxa"/>
          </w:tcPr>
          <w:p w:rsidR="00997A9D" w:rsidRPr="00843771" w:rsidRDefault="00997A9D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4377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973" w:type="dxa"/>
          </w:tcPr>
          <w:p w:rsidR="00997A9D" w:rsidRPr="00843771" w:rsidRDefault="00997A9D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997A9D" w:rsidRPr="00843771" w:rsidRDefault="00997A9D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</w:tcPr>
          <w:p w:rsidR="00997A9D" w:rsidRPr="00843771" w:rsidRDefault="00997A9D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997A9D" w:rsidRPr="00843771" w:rsidRDefault="00997A9D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</w:tcPr>
          <w:p w:rsidR="00997A9D" w:rsidRPr="00843771" w:rsidRDefault="00997A9D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997A9D" w:rsidRPr="00843771" w:rsidRDefault="00997A9D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</w:tcPr>
          <w:p w:rsidR="00997A9D" w:rsidRPr="00843771" w:rsidRDefault="00997A9D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997A9D" w:rsidRPr="00843771" w:rsidRDefault="00997A9D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1" w:type="dxa"/>
          </w:tcPr>
          <w:p w:rsidR="00997A9D" w:rsidRPr="00843771" w:rsidRDefault="00997A9D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:rsidR="00997A9D" w:rsidRPr="00843771" w:rsidRDefault="00997A9D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:rsidR="00997A9D" w:rsidRPr="00843771" w:rsidRDefault="00997A9D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97A9D" w:rsidRPr="006E488B" w:rsidTr="00093E68">
        <w:tc>
          <w:tcPr>
            <w:tcW w:w="2058" w:type="dxa"/>
          </w:tcPr>
          <w:p w:rsidR="00997A9D" w:rsidRPr="00843771" w:rsidRDefault="00997A9D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377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73" w:type="dxa"/>
          </w:tcPr>
          <w:p w:rsidR="00997A9D" w:rsidRPr="00843771" w:rsidRDefault="0065026C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97A9D" w:rsidRPr="00843771" w:rsidRDefault="00997A9D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</w:tcPr>
          <w:p w:rsidR="00997A9D" w:rsidRPr="00843771" w:rsidRDefault="0065026C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2.25</w:t>
            </w:r>
          </w:p>
        </w:tc>
        <w:tc>
          <w:tcPr>
            <w:tcW w:w="236" w:type="dxa"/>
          </w:tcPr>
          <w:p w:rsidR="00997A9D" w:rsidRPr="00843771" w:rsidRDefault="00997A9D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</w:tcPr>
          <w:p w:rsidR="00997A9D" w:rsidRPr="008C1F27" w:rsidRDefault="00997A9D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C1F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97A9D" w:rsidRPr="00D70CED" w:rsidRDefault="00997A9D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5" w:type="dxa"/>
          </w:tcPr>
          <w:p w:rsidR="00997A9D" w:rsidRPr="00D70CED" w:rsidRDefault="00997A9D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8C1F27">
              <w:rPr>
                <w:rFonts w:asciiTheme="majorBidi" w:hAnsiTheme="majorBidi" w:cstheme="majorBidi"/>
                <w:sz w:val="30"/>
                <w:szCs w:val="30"/>
              </w:rPr>
              <w:t>111,569</w:t>
            </w:r>
          </w:p>
        </w:tc>
        <w:tc>
          <w:tcPr>
            <w:tcW w:w="236" w:type="dxa"/>
          </w:tcPr>
          <w:p w:rsidR="00997A9D" w:rsidRPr="00D70CED" w:rsidRDefault="00997A9D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11" w:type="dxa"/>
          </w:tcPr>
          <w:p w:rsidR="00997A9D" w:rsidRPr="008C1F27" w:rsidRDefault="00997A9D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C1F27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-</w:t>
            </w:r>
          </w:p>
        </w:tc>
        <w:tc>
          <w:tcPr>
            <w:tcW w:w="266" w:type="dxa"/>
          </w:tcPr>
          <w:p w:rsidR="00997A9D" w:rsidRPr="00D70CED" w:rsidRDefault="00997A9D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58" w:type="dxa"/>
          </w:tcPr>
          <w:p w:rsidR="00997A9D" w:rsidRPr="008C1F27" w:rsidRDefault="00997A9D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C1F27">
              <w:rPr>
                <w:rFonts w:asciiTheme="majorBidi" w:hAnsiTheme="majorBidi" w:cstheme="majorBidi"/>
                <w:sz w:val="30"/>
                <w:szCs w:val="30"/>
              </w:rPr>
              <w:t>111,569</w:t>
            </w:r>
          </w:p>
        </w:tc>
      </w:tr>
      <w:tr w:rsidR="00997A9D" w:rsidRPr="002D05C0" w:rsidTr="00093E68">
        <w:tc>
          <w:tcPr>
            <w:tcW w:w="2058" w:type="dxa"/>
          </w:tcPr>
          <w:p w:rsidR="00997A9D" w:rsidRPr="002D05C0" w:rsidRDefault="00997A9D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3" w:type="dxa"/>
          </w:tcPr>
          <w:p w:rsidR="00997A9D" w:rsidRPr="002D05C0" w:rsidRDefault="00997A9D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997A9D" w:rsidRPr="002D05C0" w:rsidRDefault="00997A9D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</w:tcPr>
          <w:p w:rsidR="00997A9D" w:rsidRPr="002D05C0" w:rsidRDefault="00997A9D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997A9D" w:rsidRPr="00DC2C5E" w:rsidRDefault="00997A9D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:rsidR="00997A9D" w:rsidRPr="008C1F27" w:rsidRDefault="00997A9D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1F2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97A9D" w:rsidRPr="00D70CED" w:rsidRDefault="00997A9D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95" w:type="dxa"/>
          </w:tcPr>
          <w:p w:rsidR="00997A9D" w:rsidRPr="00D70CED" w:rsidRDefault="00997A9D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:rsidR="00997A9D" w:rsidRPr="00D70CED" w:rsidRDefault="00997A9D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11" w:type="dxa"/>
          </w:tcPr>
          <w:p w:rsidR="00997A9D" w:rsidRPr="00D70CED" w:rsidRDefault="00997A9D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6" w:type="dxa"/>
          </w:tcPr>
          <w:p w:rsidR="00997A9D" w:rsidRPr="00D70CED" w:rsidRDefault="00997A9D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</w:tcPr>
          <w:p w:rsidR="00997A9D" w:rsidRPr="008C1F27" w:rsidRDefault="00997A9D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1F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111,569</w:t>
            </w:r>
          </w:p>
        </w:tc>
      </w:tr>
    </w:tbl>
    <w:p w:rsidR="00E529E6" w:rsidRPr="007D3570" w:rsidRDefault="00E529E6" w:rsidP="00B911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5865"/>
        </w:tabs>
        <w:spacing w:line="240" w:lineRule="auto"/>
        <w:rPr>
          <w:rFonts w:ascii="Angsana New" w:hAnsi="Angsana New"/>
          <w:b/>
          <w:bCs/>
          <w:i/>
          <w:iCs/>
          <w:sz w:val="8"/>
          <w:szCs w:val="8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882"/>
        <w:gridCol w:w="270"/>
        <w:gridCol w:w="990"/>
        <w:gridCol w:w="270"/>
        <w:gridCol w:w="1080"/>
        <w:gridCol w:w="270"/>
        <w:gridCol w:w="1278"/>
      </w:tblGrid>
      <w:tr w:rsidR="00CF232B" w:rsidRPr="00144E97" w:rsidTr="00F844A4">
        <w:trPr>
          <w:trHeight w:hRule="exact" w:val="360"/>
        </w:trPr>
        <w:tc>
          <w:tcPr>
            <w:tcW w:w="4590" w:type="dxa"/>
          </w:tcPr>
          <w:p w:rsidR="00CF232B" w:rsidRPr="00144E97" w:rsidRDefault="00CF232B" w:rsidP="00CF2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br w:type="page"/>
            </w:r>
            <w:r w:rsidR="008059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  <w:r w:rsidR="00805903" w:rsidRPr="00144E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="00805903" w:rsidRPr="00144E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142" w:type="dxa"/>
            <w:gridSpan w:val="3"/>
          </w:tcPr>
          <w:p w:rsidR="00CF232B" w:rsidRPr="00144E97" w:rsidRDefault="00CF232B" w:rsidP="007B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144E97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CF232B" w:rsidRPr="00144E97" w:rsidRDefault="00CF232B" w:rsidP="007B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28" w:type="dxa"/>
            <w:gridSpan w:val="3"/>
          </w:tcPr>
          <w:p w:rsidR="00CF232B" w:rsidRPr="00144E97" w:rsidRDefault="00CF232B" w:rsidP="007B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44E97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870FFB" w:rsidRPr="00144E97" w:rsidTr="00F844A4">
        <w:trPr>
          <w:trHeight w:hRule="exact" w:val="360"/>
        </w:trPr>
        <w:tc>
          <w:tcPr>
            <w:tcW w:w="4590" w:type="dxa"/>
          </w:tcPr>
          <w:p w:rsidR="00870FFB" w:rsidRPr="00144E97" w:rsidRDefault="00870FFB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82" w:type="dxa"/>
          </w:tcPr>
          <w:p w:rsidR="00870FFB" w:rsidRPr="00144E97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</w:p>
        </w:tc>
        <w:tc>
          <w:tcPr>
            <w:tcW w:w="270" w:type="dxa"/>
          </w:tcPr>
          <w:p w:rsidR="00870FFB" w:rsidRPr="00144E97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870FFB" w:rsidRPr="00144E97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870FFB" w:rsidRPr="00144E97" w:rsidRDefault="00870FFB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870FFB" w:rsidRPr="00144E97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</w:p>
        </w:tc>
        <w:tc>
          <w:tcPr>
            <w:tcW w:w="270" w:type="dxa"/>
          </w:tcPr>
          <w:p w:rsidR="00870FFB" w:rsidRPr="00144E97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870FFB" w:rsidRPr="00144E97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870FFB" w:rsidRPr="00144E97" w:rsidTr="00F844A4">
        <w:trPr>
          <w:trHeight w:hRule="exact" w:val="360"/>
        </w:trPr>
        <w:tc>
          <w:tcPr>
            <w:tcW w:w="4590" w:type="dxa"/>
          </w:tcPr>
          <w:p w:rsidR="00870FFB" w:rsidRPr="00144E97" w:rsidRDefault="00870FFB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82" w:type="dxa"/>
          </w:tcPr>
          <w:p w:rsidR="00870FFB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870FFB" w:rsidRPr="00144E97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870FFB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870FFB" w:rsidRPr="00144E97" w:rsidRDefault="00870FFB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870FFB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870FFB" w:rsidRPr="00144E97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870FFB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870FFB" w:rsidRPr="00144E97" w:rsidTr="00F844A4">
        <w:trPr>
          <w:trHeight w:hRule="exact" w:val="360"/>
        </w:trPr>
        <w:tc>
          <w:tcPr>
            <w:tcW w:w="4590" w:type="dxa"/>
          </w:tcPr>
          <w:p w:rsidR="00870FFB" w:rsidRPr="00144E97" w:rsidRDefault="00870FFB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82" w:type="dxa"/>
            <w:shd w:val="clear" w:color="auto" w:fill="auto"/>
          </w:tcPr>
          <w:p w:rsidR="00870FFB" w:rsidRPr="00A670F4" w:rsidRDefault="00870FFB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870FFB" w:rsidRPr="00A670F4" w:rsidRDefault="00870FFB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870FFB" w:rsidRPr="00A670F4" w:rsidRDefault="00870FFB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870FFB" w:rsidRPr="00A670F4" w:rsidRDefault="00870FFB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870FFB" w:rsidRPr="00A670F4" w:rsidRDefault="00870FFB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870FFB" w:rsidRPr="00A670F4" w:rsidRDefault="00870FFB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:rsidR="00870FFB" w:rsidRPr="00A670F4" w:rsidRDefault="00870FFB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70FFB" w:rsidRPr="00144E97" w:rsidTr="00F844A4">
        <w:trPr>
          <w:trHeight w:hRule="exact" w:val="362"/>
        </w:trPr>
        <w:tc>
          <w:tcPr>
            <w:tcW w:w="4590" w:type="dxa"/>
          </w:tcPr>
          <w:p w:rsidR="00870FFB" w:rsidRPr="00144E97" w:rsidRDefault="00870FFB" w:rsidP="00870FF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:rsidR="00870FFB" w:rsidRPr="00144E97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4E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E488B" w:rsidRPr="00A847ED" w:rsidTr="00B91182">
        <w:tc>
          <w:tcPr>
            <w:tcW w:w="4590" w:type="dxa"/>
          </w:tcPr>
          <w:p w:rsidR="006E488B" w:rsidRPr="00144E97" w:rsidRDefault="006E488B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882" w:type="dxa"/>
            <w:tcBorders>
              <w:bottom w:val="single" w:sz="4" w:space="0" w:color="auto"/>
            </w:tcBorders>
          </w:tcPr>
          <w:p w:rsidR="006E488B" w:rsidRPr="006E488B" w:rsidRDefault="006E488B" w:rsidP="006E488B">
            <w:pPr>
              <w:pStyle w:val="a0"/>
              <w:tabs>
                <w:tab w:val="decimal" w:pos="792"/>
              </w:tabs>
              <w:spacing w:line="240" w:lineRule="atLeast"/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488B">
              <w:rPr>
                <w:rFonts w:ascii="Angsana New" w:hAnsi="Angsana New"/>
                <w:sz w:val="30"/>
                <w:szCs w:val="30"/>
                <w:lang w:val="en-US"/>
              </w:rPr>
              <w:t>1,259</w:t>
            </w:r>
          </w:p>
        </w:tc>
        <w:tc>
          <w:tcPr>
            <w:tcW w:w="270" w:type="dxa"/>
            <w:vAlign w:val="bottom"/>
          </w:tcPr>
          <w:p w:rsidR="006E488B" w:rsidRPr="007B502A" w:rsidRDefault="006E488B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ind w:left="-144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6E488B" w:rsidRPr="007B502A" w:rsidRDefault="006E488B" w:rsidP="006E488B">
            <w:pPr>
              <w:pStyle w:val="a0"/>
              <w:tabs>
                <w:tab w:val="decimal" w:pos="792"/>
              </w:tabs>
              <w:spacing w:line="240" w:lineRule="atLeast"/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326</w:t>
            </w:r>
          </w:p>
        </w:tc>
        <w:tc>
          <w:tcPr>
            <w:tcW w:w="270" w:type="dxa"/>
            <w:vAlign w:val="bottom"/>
          </w:tcPr>
          <w:p w:rsidR="006E488B" w:rsidRPr="007B502A" w:rsidRDefault="006E488B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ind w:left="-144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E488B" w:rsidRPr="006E488B" w:rsidRDefault="006E488B" w:rsidP="006E488B">
            <w:pPr>
              <w:pStyle w:val="a0"/>
              <w:tabs>
                <w:tab w:val="decimal" w:pos="792"/>
              </w:tabs>
              <w:spacing w:line="240" w:lineRule="atLeast"/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488B">
              <w:rPr>
                <w:rFonts w:ascii="Angsana New" w:hAnsi="Angsana New"/>
                <w:sz w:val="30"/>
                <w:szCs w:val="30"/>
                <w:lang w:val="en-US"/>
              </w:rPr>
              <w:t>1,259</w:t>
            </w:r>
          </w:p>
        </w:tc>
        <w:tc>
          <w:tcPr>
            <w:tcW w:w="270" w:type="dxa"/>
            <w:vAlign w:val="bottom"/>
          </w:tcPr>
          <w:p w:rsidR="006E488B" w:rsidRPr="007B502A" w:rsidRDefault="006E488B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ind w:left="-144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6E488B" w:rsidRPr="00A847ED" w:rsidRDefault="006E488B" w:rsidP="00A84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129" w:right="-86" w:firstLine="451"/>
              <w:rPr>
                <w:rFonts w:asciiTheme="majorBidi" w:hAnsiTheme="majorBidi" w:cstheme="majorBidi"/>
                <w:sz w:val="30"/>
                <w:szCs w:val="30"/>
              </w:rPr>
            </w:pPr>
            <w:r w:rsidRPr="00A847ED">
              <w:rPr>
                <w:rFonts w:asciiTheme="majorBidi" w:hAnsiTheme="majorBidi" w:cstheme="majorBidi"/>
                <w:sz w:val="30"/>
                <w:szCs w:val="30"/>
              </w:rPr>
              <w:t>326</w:t>
            </w:r>
          </w:p>
        </w:tc>
      </w:tr>
      <w:tr w:rsidR="006E488B" w:rsidRPr="007B502A" w:rsidTr="00B91182">
        <w:tc>
          <w:tcPr>
            <w:tcW w:w="4590" w:type="dxa"/>
          </w:tcPr>
          <w:p w:rsidR="006E488B" w:rsidRPr="00144E97" w:rsidRDefault="006E488B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</w:tcPr>
          <w:p w:rsidR="006E488B" w:rsidRPr="006E488B" w:rsidRDefault="006E488B" w:rsidP="006E488B">
            <w:pPr>
              <w:pStyle w:val="a0"/>
              <w:tabs>
                <w:tab w:val="decimal" w:pos="792"/>
              </w:tabs>
              <w:spacing w:line="240" w:lineRule="atLeast"/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E488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1,259</w:t>
            </w:r>
          </w:p>
        </w:tc>
        <w:tc>
          <w:tcPr>
            <w:tcW w:w="270" w:type="dxa"/>
          </w:tcPr>
          <w:p w:rsidR="006E488B" w:rsidRPr="007B502A" w:rsidRDefault="006E488B" w:rsidP="006E488B">
            <w:pPr>
              <w:pStyle w:val="a0"/>
              <w:tabs>
                <w:tab w:val="decimal" w:pos="758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6E488B" w:rsidRPr="007B502A" w:rsidRDefault="006E488B" w:rsidP="006E488B">
            <w:pPr>
              <w:pStyle w:val="a0"/>
              <w:tabs>
                <w:tab w:val="decimal" w:pos="792"/>
              </w:tabs>
              <w:spacing w:line="240" w:lineRule="atLeast"/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326</w:t>
            </w:r>
          </w:p>
        </w:tc>
        <w:tc>
          <w:tcPr>
            <w:tcW w:w="270" w:type="dxa"/>
          </w:tcPr>
          <w:p w:rsidR="006E488B" w:rsidRPr="007B502A" w:rsidRDefault="006E488B" w:rsidP="006E488B">
            <w:pPr>
              <w:pStyle w:val="3"/>
              <w:tabs>
                <w:tab w:val="clear" w:pos="360"/>
                <w:tab w:val="clear" w:pos="720"/>
                <w:tab w:val="decimal" w:pos="758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E488B" w:rsidRPr="006E488B" w:rsidRDefault="006E488B" w:rsidP="006E488B">
            <w:pPr>
              <w:pStyle w:val="a0"/>
              <w:tabs>
                <w:tab w:val="decimal" w:pos="792"/>
              </w:tabs>
              <w:spacing w:line="240" w:lineRule="atLeast"/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E488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1,259</w:t>
            </w:r>
          </w:p>
        </w:tc>
        <w:tc>
          <w:tcPr>
            <w:tcW w:w="270" w:type="dxa"/>
          </w:tcPr>
          <w:p w:rsidR="006E488B" w:rsidRPr="007B502A" w:rsidRDefault="006E488B" w:rsidP="006E488B">
            <w:pPr>
              <w:pStyle w:val="3"/>
              <w:tabs>
                <w:tab w:val="clear" w:pos="360"/>
                <w:tab w:val="clear" w:pos="720"/>
                <w:tab w:val="decimal" w:pos="758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:rsidR="006E488B" w:rsidRPr="007B502A" w:rsidRDefault="006E488B" w:rsidP="00A847ED">
            <w:pPr>
              <w:pStyle w:val="a0"/>
              <w:tabs>
                <w:tab w:val="decimal" w:pos="1074"/>
              </w:tabs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326</w:t>
            </w:r>
          </w:p>
        </w:tc>
      </w:tr>
    </w:tbl>
    <w:p w:rsidR="00CF232B" w:rsidRPr="00F844A4" w:rsidRDefault="00CF232B" w:rsidP="00897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rPr>
          <w:rFonts w:ascii="Angsana New" w:hAnsi="Angsana New"/>
          <w:sz w:val="2"/>
          <w:szCs w:val="2"/>
        </w:rPr>
      </w:pPr>
    </w:p>
    <w:p w:rsidR="00EA3AEC" w:rsidRPr="00144E97" w:rsidRDefault="00EA3AEC" w:rsidP="00897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144E97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  <w:r w:rsidR="000E66BF">
        <w:rPr>
          <w:rFonts w:ascii="Angsana New" w:hAnsi="Angsana New"/>
          <w:b/>
          <w:bCs/>
          <w:i/>
          <w:iCs/>
          <w:sz w:val="30"/>
          <w:szCs w:val="30"/>
        </w:rPr>
        <w:tab/>
      </w:r>
    </w:p>
    <w:p w:rsidR="00EA3AEC" w:rsidRPr="00CB4F79" w:rsidRDefault="00EA3AEC" w:rsidP="00897026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12"/>
          <w:szCs w:val="12"/>
        </w:rPr>
      </w:pPr>
    </w:p>
    <w:p w:rsidR="000B1721" w:rsidRPr="00144E97" w:rsidRDefault="00EA3AEC" w:rsidP="000B1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EA6E6F">
        <w:rPr>
          <w:rFonts w:ascii="Angsana New" w:hAnsi="Angsana New" w:hint="cs"/>
          <w:sz w:val="30"/>
          <w:szCs w:val="30"/>
          <w:cs/>
        </w:rPr>
        <w:t xml:space="preserve">ในระหว่างงวดหกเดือนสิ้นสุดวันที่ </w:t>
      </w:r>
      <w:r w:rsidR="00EA6E6F">
        <w:rPr>
          <w:rFonts w:ascii="Angsana New" w:hAnsi="Angsana New"/>
          <w:sz w:val="30"/>
          <w:szCs w:val="30"/>
        </w:rPr>
        <w:t>30</w:t>
      </w:r>
      <w:r w:rsidR="00EA6E6F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EA6E6F">
        <w:rPr>
          <w:rFonts w:ascii="Angsana New" w:hAnsi="Angsana New"/>
          <w:sz w:val="30"/>
          <w:szCs w:val="30"/>
        </w:rPr>
        <w:t xml:space="preserve">2562 </w:t>
      </w:r>
      <w:r w:rsidR="00EA6E6F">
        <w:rPr>
          <w:rFonts w:ascii="Angsana New" w:hAnsi="Angsana New" w:hint="cs"/>
          <w:sz w:val="30"/>
          <w:szCs w:val="30"/>
          <w:cs/>
        </w:rPr>
        <w:t>บริษัทได้ทำสัญญาใหม่</w:t>
      </w:r>
      <w:r w:rsidRPr="00144E97">
        <w:rPr>
          <w:rFonts w:ascii="Angsana New" w:hAnsi="Angsana New"/>
          <w:sz w:val="30"/>
          <w:szCs w:val="30"/>
          <w:cs/>
        </w:rPr>
        <w:t>ดัง</w:t>
      </w:r>
      <w:r w:rsidR="00E14D8A">
        <w:rPr>
          <w:rFonts w:ascii="Angsana New" w:hAnsi="Angsana New" w:hint="cs"/>
          <w:sz w:val="30"/>
          <w:szCs w:val="30"/>
          <w:cs/>
        </w:rPr>
        <w:t>ต่อไป</w:t>
      </w:r>
      <w:r w:rsidRPr="00144E97">
        <w:rPr>
          <w:rFonts w:ascii="Angsana New" w:hAnsi="Angsana New"/>
          <w:sz w:val="30"/>
          <w:szCs w:val="30"/>
          <w:cs/>
        </w:rPr>
        <w:t>นี้</w:t>
      </w:r>
    </w:p>
    <w:p w:rsidR="00FF6590" w:rsidRPr="00CB4F79" w:rsidRDefault="00FF6590" w:rsidP="000B1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rPr>
          <w:rFonts w:ascii="Angsana New" w:hAnsi="Angsana New"/>
          <w:sz w:val="12"/>
          <w:szCs w:val="12"/>
        </w:rPr>
      </w:pPr>
    </w:p>
    <w:p w:rsidR="00F47696" w:rsidRPr="00144E97" w:rsidRDefault="00F47696" w:rsidP="00F47696">
      <w:pPr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144E97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</w:t>
      </w:r>
      <w:r w:rsidR="001A1C3F" w:rsidRPr="00144E97">
        <w:rPr>
          <w:rFonts w:ascii="Angsana New" w:hAnsi="Angsana New"/>
          <w:b/>
          <w:bCs/>
          <w:i/>
          <w:iCs/>
          <w:sz w:val="30"/>
          <w:szCs w:val="30"/>
          <w:cs/>
        </w:rPr>
        <w:t>เงินให้กู้ยืม</w:t>
      </w:r>
      <w:r w:rsidR="00267997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แก่กิจการที่เกี่ยวข้องกัน</w:t>
      </w:r>
    </w:p>
    <w:p w:rsidR="00F47696" w:rsidRPr="00CB4F79" w:rsidRDefault="00F47696" w:rsidP="00652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right="-115"/>
        <w:rPr>
          <w:rFonts w:ascii="Angsana New" w:hAnsi="Angsana New"/>
          <w:sz w:val="12"/>
          <w:szCs w:val="12"/>
        </w:rPr>
      </w:pPr>
    </w:p>
    <w:p w:rsidR="003D0613" w:rsidRPr="00350621" w:rsidRDefault="00C71A78" w:rsidP="00F844A4">
      <w:pPr>
        <w:ind w:left="540" w:right="-432"/>
        <w:jc w:val="thaiDistribute"/>
        <w:rPr>
          <w:rFonts w:ascii="Angsana New" w:hAnsi="Angsana New"/>
          <w:spacing w:val="-2"/>
          <w:sz w:val="30"/>
          <w:szCs w:val="30"/>
        </w:rPr>
      </w:pPr>
      <w:r w:rsidRPr="00350621">
        <w:rPr>
          <w:rFonts w:ascii="Angsana New" w:hAnsi="Angsana New" w:hint="cs"/>
          <w:spacing w:val="-2"/>
          <w:sz w:val="30"/>
          <w:szCs w:val="30"/>
          <w:cs/>
        </w:rPr>
        <w:t xml:space="preserve">เมื่อวันที่ </w:t>
      </w:r>
      <w:r w:rsidR="0065026C" w:rsidRPr="00350621">
        <w:rPr>
          <w:rFonts w:ascii="Angsana New" w:hAnsi="Angsana New"/>
          <w:spacing w:val="-2"/>
          <w:sz w:val="30"/>
          <w:szCs w:val="30"/>
        </w:rPr>
        <w:t xml:space="preserve">1 </w:t>
      </w:r>
      <w:r w:rsidR="0065026C" w:rsidRPr="00350621">
        <w:rPr>
          <w:rFonts w:ascii="Angsana New" w:hAnsi="Angsana New" w:hint="cs"/>
          <w:spacing w:val="-2"/>
          <w:sz w:val="30"/>
          <w:szCs w:val="30"/>
          <w:cs/>
        </w:rPr>
        <w:t>เมษายน</w:t>
      </w:r>
      <w:r w:rsidRPr="0035062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50621">
        <w:rPr>
          <w:rFonts w:ascii="Angsana New" w:hAnsi="Angsana New"/>
          <w:spacing w:val="-2"/>
          <w:sz w:val="30"/>
          <w:szCs w:val="30"/>
        </w:rPr>
        <w:t xml:space="preserve">2562 </w:t>
      </w:r>
      <w:r w:rsidR="000E66BF" w:rsidRPr="00350621">
        <w:rPr>
          <w:rFonts w:ascii="Angsana New" w:hAnsi="Angsana New" w:hint="cs"/>
          <w:spacing w:val="-2"/>
          <w:sz w:val="30"/>
          <w:szCs w:val="30"/>
          <w:cs/>
        </w:rPr>
        <w:t>บริษัทได้ทำสัญญาเงินให้กู้ยืมกับบริษัทย่อย</w:t>
      </w:r>
      <w:r w:rsidR="00E9214A">
        <w:rPr>
          <w:rFonts w:ascii="Angsana New" w:hAnsi="Angsana New" w:hint="cs"/>
          <w:spacing w:val="-2"/>
          <w:sz w:val="30"/>
          <w:szCs w:val="30"/>
          <w:cs/>
        </w:rPr>
        <w:t>แห่งหนึ่ง</w:t>
      </w:r>
      <w:r w:rsidR="000E66BF" w:rsidRPr="00350621">
        <w:rPr>
          <w:rFonts w:ascii="Angsana New" w:hAnsi="Angsana New" w:hint="cs"/>
          <w:spacing w:val="-2"/>
          <w:sz w:val="30"/>
          <w:szCs w:val="30"/>
          <w:cs/>
        </w:rPr>
        <w:t>โดยมีอัตราดอกเบี้ยตามที่กำหนดในสัญญ</w:t>
      </w:r>
      <w:r w:rsidR="00E24C84" w:rsidRPr="00350621">
        <w:rPr>
          <w:rFonts w:ascii="Angsana New" w:hAnsi="Angsana New" w:hint="cs"/>
          <w:spacing w:val="-2"/>
          <w:sz w:val="30"/>
          <w:szCs w:val="30"/>
          <w:cs/>
        </w:rPr>
        <w:t>า</w:t>
      </w:r>
      <w:r w:rsidR="000C7323" w:rsidRPr="00350621">
        <w:rPr>
          <w:rFonts w:ascii="Angsana New" w:hAnsi="Angsana New"/>
          <w:spacing w:val="-2"/>
          <w:sz w:val="30"/>
          <w:szCs w:val="30"/>
        </w:rPr>
        <w:t xml:space="preserve">                                        </w:t>
      </w:r>
      <w:r w:rsidR="000E66BF" w:rsidRPr="00350621">
        <w:rPr>
          <w:rFonts w:ascii="Angsana New" w:hAnsi="Angsana New" w:hint="cs"/>
          <w:spacing w:val="-2"/>
          <w:sz w:val="30"/>
          <w:szCs w:val="30"/>
          <w:cs/>
        </w:rPr>
        <w:t>เงินต้นและดอกเบี้ยมีกำหนดชำระคืน</w:t>
      </w:r>
      <w:r w:rsidR="00D74A03" w:rsidRPr="00350621">
        <w:rPr>
          <w:rFonts w:ascii="Angsana New" w:hAnsi="Angsana New" w:hint="cs"/>
          <w:spacing w:val="-2"/>
          <w:sz w:val="30"/>
          <w:szCs w:val="30"/>
          <w:cs/>
        </w:rPr>
        <w:t xml:space="preserve">ภายใน </w:t>
      </w:r>
      <w:r w:rsidR="00D74A03" w:rsidRPr="00350621">
        <w:rPr>
          <w:rFonts w:ascii="Angsana New" w:hAnsi="Angsana New"/>
          <w:spacing w:val="-2"/>
          <w:sz w:val="30"/>
          <w:szCs w:val="30"/>
        </w:rPr>
        <w:t xml:space="preserve">1 </w:t>
      </w:r>
      <w:r w:rsidR="00D74A03" w:rsidRPr="00350621">
        <w:rPr>
          <w:rFonts w:ascii="Angsana New" w:hAnsi="Angsana New" w:hint="cs"/>
          <w:spacing w:val="-2"/>
          <w:sz w:val="30"/>
          <w:szCs w:val="30"/>
          <w:cs/>
        </w:rPr>
        <w:t>ปี นับจากวันที่</w:t>
      </w:r>
      <w:r w:rsidR="00E9214A">
        <w:rPr>
          <w:rFonts w:ascii="Angsana New" w:hAnsi="Angsana New" w:hint="cs"/>
          <w:spacing w:val="-2"/>
          <w:sz w:val="30"/>
          <w:szCs w:val="30"/>
          <w:cs/>
        </w:rPr>
        <w:t>ใน</w:t>
      </w:r>
      <w:r w:rsidR="00D74A03" w:rsidRPr="00350621">
        <w:rPr>
          <w:rFonts w:ascii="Angsana New" w:hAnsi="Angsana New" w:hint="cs"/>
          <w:spacing w:val="-2"/>
          <w:sz w:val="30"/>
          <w:szCs w:val="30"/>
          <w:cs/>
        </w:rPr>
        <w:t>สัญญา</w:t>
      </w:r>
      <w:r w:rsidR="00F844A4" w:rsidRPr="0035062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0E66BF" w:rsidRPr="00350621">
        <w:rPr>
          <w:rFonts w:ascii="Angsana New" w:hAnsi="Angsana New" w:hint="cs"/>
          <w:spacing w:val="-2"/>
          <w:sz w:val="30"/>
          <w:szCs w:val="30"/>
          <w:cs/>
        </w:rPr>
        <w:t xml:space="preserve">ข้อกำหนดและเงื่อนไขสามารถเปลี่ยนแปลงได้ตามความยินยอมเป็นลายลักษณ์อักษรของทั้งสองฝ่าย ณ วันที่ </w:t>
      </w:r>
      <w:r w:rsidR="000E66BF" w:rsidRPr="00350621">
        <w:rPr>
          <w:rFonts w:ascii="Angsana New" w:hAnsi="Angsana New"/>
          <w:spacing w:val="-2"/>
          <w:sz w:val="30"/>
          <w:szCs w:val="30"/>
        </w:rPr>
        <w:t>3</w:t>
      </w:r>
      <w:r w:rsidR="00870FFB" w:rsidRPr="00350621">
        <w:rPr>
          <w:rFonts w:ascii="Angsana New" w:hAnsi="Angsana New" w:hint="cs"/>
          <w:spacing w:val="-2"/>
          <w:sz w:val="30"/>
          <w:szCs w:val="30"/>
          <w:cs/>
        </w:rPr>
        <w:t>0 มิถุนายน</w:t>
      </w:r>
      <w:r w:rsidR="000E66BF" w:rsidRPr="0035062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3133FF" w:rsidRPr="00350621">
        <w:rPr>
          <w:rFonts w:ascii="Angsana New" w:hAnsi="Angsana New"/>
          <w:spacing w:val="-2"/>
          <w:sz w:val="30"/>
          <w:szCs w:val="30"/>
        </w:rPr>
        <w:t>256</w:t>
      </w:r>
      <w:r w:rsidR="00557B61" w:rsidRPr="00350621">
        <w:rPr>
          <w:rFonts w:ascii="Angsana New" w:hAnsi="Angsana New"/>
          <w:spacing w:val="-2"/>
          <w:sz w:val="30"/>
          <w:szCs w:val="30"/>
        </w:rPr>
        <w:t>2</w:t>
      </w:r>
      <w:r w:rsidR="000E66BF" w:rsidRPr="00350621">
        <w:rPr>
          <w:rFonts w:ascii="Angsana New" w:hAnsi="Angsana New"/>
          <w:spacing w:val="-2"/>
          <w:sz w:val="30"/>
          <w:szCs w:val="30"/>
        </w:rPr>
        <w:t xml:space="preserve"> </w:t>
      </w:r>
      <w:r w:rsidR="000E66BF" w:rsidRPr="00350621">
        <w:rPr>
          <w:rFonts w:ascii="Angsana New" w:hAnsi="Angsana New" w:hint="cs"/>
          <w:spacing w:val="-2"/>
          <w:sz w:val="30"/>
          <w:szCs w:val="30"/>
          <w:cs/>
        </w:rPr>
        <w:t>ยอดเงินกู้</w:t>
      </w:r>
      <w:r w:rsidR="00DE785C" w:rsidRPr="00350621">
        <w:rPr>
          <w:rFonts w:ascii="Angsana New" w:hAnsi="Angsana New" w:hint="cs"/>
          <w:spacing w:val="-2"/>
          <w:sz w:val="30"/>
          <w:szCs w:val="30"/>
          <w:cs/>
        </w:rPr>
        <w:t>ยืม</w:t>
      </w:r>
      <w:r w:rsidR="00E9214A">
        <w:rPr>
          <w:rFonts w:ascii="Angsana New" w:hAnsi="Angsana New" w:hint="cs"/>
          <w:spacing w:val="-2"/>
          <w:sz w:val="30"/>
          <w:szCs w:val="30"/>
          <w:cs/>
        </w:rPr>
        <w:t>ดังกล่าว</w:t>
      </w:r>
      <w:r w:rsidR="000E66BF" w:rsidRPr="00350621">
        <w:rPr>
          <w:rFonts w:ascii="Angsana New" w:hAnsi="Angsana New" w:hint="cs"/>
          <w:spacing w:val="-2"/>
          <w:sz w:val="30"/>
          <w:szCs w:val="30"/>
          <w:cs/>
        </w:rPr>
        <w:t>มีจำนวน</w:t>
      </w:r>
      <w:r w:rsidRPr="0035062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65026C" w:rsidRPr="00350621">
        <w:rPr>
          <w:rFonts w:ascii="Angsana New" w:hAnsi="Angsana New"/>
          <w:spacing w:val="-2"/>
          <w:sz w:val="30"/>
          <w:szCs w:val="30"/>
        </w:rPr>
        <w:t>76.43</w:t>
      </w:r>
      <w:r w:rsidR="00694C74" w:rsidRPr="00350621">
        <w:rPr>
          <w:rFonts w:ascii="Angsana New" w:hAnsi="Angsana New"/>
          <w:spacing w:val="-2"/>
          <w:sz w:val="30"/>
          <w:szCs w:val="30"/>
        </w:rPr>
        <w:t xml:space="preserve"> </w:t>
      </w:r>
      <w:r w:rsidR="003133FF" w:rsidRPr="00350621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</w:p>
    <w:p w:rsidR="0034516F" w:rsidRPr="00F844A4" w:rsidRDefault="0034516F" w:rsidP="00C71A78">
      <w:pPr>
        <w:ind w:left="540" w:right="-432"/>
        <w:jc w:val="both"/>
        <w:rPr>
          <w:rFonts w:ascii="Angsana New" w:hAnsi="Angsana New"/>
          <w:sz w:val="10"/>
          <w:szCs w:val="10"/>
        </w:rPr>
      </w:pPr>
    </w:p>
    <w:p w:rsidR="00D972AE" w:rsidRDefault="00D972AE" w:rsidP="00D972AE">
      <w:pPr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144E97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สัญญาเงินกู้ยืม</w:t>
      </w:r>
      <w:r w:rsidR="0041392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จาก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:rsidR="00F844A4" w:rsidRPr="00F844A4" w:rsidRDefault="00F844A4" w:rsidP="00D972AE">
      <w:pPr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10"/>
          <w:szCs w:val="10"/>
        </w:rPr>
      </w:pPr>
    </w:p>
    <w:p w:rsidR="00092927" w:rsidRDefault="00264B64" w:rsidP="00F844A4">
      <w:pPr>
        <w:ind w:left="540" w:right="-432"/>
        <w:jc w:val="thaiDistribute"/>
        <w:rPr>
          <w:rFonts w:ascii="Angsana New" w:hAnsi="Angsana New"/>
          <w:sz w:val="30"/>
          <w:szCs w:val="30"/>
        </w:rPr>
      </w:pPr>
      <w:r w:rsidRPr="003D0613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65026C">
        <w:rPr>
          <w:rFonts w:ascii="Angsana New" w:hAnsi="Angsana New"/>
          <w:sz w:val="30"/>
          <w:szCs w:val="30"/>
        </w:rPr>
        <w:t xml:space="preserve">1 </w:t>
      </w:r>
      <w:r w:rsidR="0065026C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3D0613">
        <w:rPr>
          <w:rFonts w:ascii="Angsana New" w:hAnsi="Angsana New"/>
          <w:sz w:val="30"/>
          <w:szCs w:val="30"/>
        </w:rPr>
        <w:t xml:space="preserve">2562 </w:t>
      </w:r>
      <w:r w:rsidRPr="003D0613">
        <w:rPr>
          <w:rFonts w:ascii="Angsana New" w:hAnsi="Angsana New" w:hint="cs"/>
          <w:sz w:val="30"/>
          <w:szCs w:val="30"/>
          <w:cs/>
        </w:rPr>
        <w:t>บริษัทได้ทำสัญญาเงินกู้ยืมกับบริษัทย่อย</w:t>
      </w:r>
      <w:r w:rsidR="00C3334F">
        <w:rPr>
          <w:rFonts w:ascii="Angsana New" w:hAnsi="Angsana New" w:hint="cs"/>
          <w:sz w:val="30"/>
          <w:szCs w:val="30"/>
          <w:cs/>
        </w:rPr>
        <w:t>แห่งหนึ่ง</w:t>
      </w:r>
      <w:r w:rsidRPr="003D0613">
        <w:rPr>
          <w:rFonts w:ascii="Angsana New" w:hAnsi="Angsana New" w:hint="cs"/>
          <w:sz w:val="30"/>
          <w:szCs w:val="30"/>
          <w:cs/>
        </w:rPr>
        <w:t>โดยมีอัตราดอกเบี้ยตามที่กำหนดในสัญญาเงินต้นและดอกเบี้ยมีกำหนดชำระคืน</w:t>
      </w:r>
      <w:r w:rsidR="00AE1193">
        <w:rPr>
          <w:rFonts w:ascii="Angsana New" w:hAnsi="Angsana New" w:hint="cs"/>
          <w:sz w:val="30"/>
          <w:szCs w:val="30"/>
          <w:cs/>
        </w:rPr>
        <w:t xml:space="preserve">ภายใน </w:t>
      </w:r>
      <w:r w:rsidR="00AE1193">
        <w:rPr>
          <w:rFonts w:ascii="Angsana New" w:hAnsi="Angsana New"/>
          <w:sz w:val="30"/>
          <w:szCs w:val="30"/>
        </w:rPr>
        <w:t xml:space="preserve">1 </w:t>
      </w:r>
      <w:r w:rsidR="00AE1193">
        <w:rPr>
          <w:rFonts w:ascii="Angsana New" w:hAnsi="Angsana New" w:hint="cs"/>
          <w:sz w:val="30"/>
          <w:szCs w:val="30"/>
          <w:cs/>
        </w:rPr>
        <w:t>ปี นับจากวันที่</w:t>
      </w:r>
      <w:r w:rsidR="00C3334F">
        <w:rPr>
          <w:rFonts w:ascii="Angsana New" w:hAnsi="Angsana New" w:hint="cs"/>
          <w:sz w:val="30"/>
          <w:szCs w:val="30"/>
          <w:cs/>
        </w:rPr>
        <w:t>ใน</w:t>
      </w:r>
      <w:r w:rsidR="00AE1193">
        <w:rPr>
          <w:rFonts w:ascii="Angsana New" w:hAnsi="Angsana New" w:hint="cs"/>
          <w:sz w:val="30"/>
          <w:szCs w:val="30"/>
          <w:cs/>
        </w:rPr>
        <w:t>สัญญา</w:t>
      </w:r>
      <w:r w:rsidR="00AE1193" w:rsidRPr="003D0613">
        <w:rPr>
          <w:rFonts w:ascii="Angsana New" w:hAnsi="Angsana New" w:hint="cs"/>
          <w:sz w:val="30"/>
          <w:szCs w:val="30"/>
          <w:cs/>
        </w:rPr>
        <w:t xml:space="preserve"> </w:t>
      </w:r>
      <w:r w:rsidRPr="003D0613">
        <w:rPr>
          <w:rFonts w:ascii="Angsana New" w:hAnsi="Angsana New" w:hint="cs"/>
          <w:sz w:val="30"/>
          <w:szCs w:val="30"/>
          <w:cs/>
        </w:rPr>
        <w:t>ข้อกำหนดและเงื่อนไขสามารถเปลี่ยนแปลงได้</w:t>
      </w:r>
      <w:r w:rsidRPr="002342FA">
        <w:rPr>
          <w:rFonts w:ascii="Angsana New" w:hAnsi="Angsana New" w:hint="cs"/>
          <w:sz w:val="30"/>
          <w:szCs w:val="30"/>
          <w:cs/>
        </w:rPr>
        <w:t>ตามความยินยอม</w:t>
      </w:r>
      <w:r>
        <w:rPr>
          <w:rFonts w:ascii="Angsana New" w:hAnsi="Angsana New" w:hint="cs"/>
          <w:sz w:val="30"/>
          <w:szCs w:val="30"/>
          <w:cs/>
        </w:rPr>
        <w:t>เป็นลา</w:t>
      </w:r>
      <w:r w:rsidR="00D85616">
        <w:rPr>
          <w:rFonts w:ascii="Angsana New" w:hAnsi="Angsana New" w:hint="cs"/>
          <w:sz w:val="30"/>
          <w:szCs w:val="30"/>
          <w:cs/>
        </w:rPr>
        <w:t>ย</w:t>
      </w:r>
      <w:r>
        <w:rPr>
          <w:rFonts w:ascii="Angsana New" w:hAnsi="Angsana New" w:hint="cs"/>
          <w:sz w:val="30"/>
          <w:szCs w:val="30"/>
          <w:cs/>
        </w:rPr>
        <w:t>ลักษณ์อักษร</w:t>
      </w:r>
      <w:r w:rsidRPr="002342FA">
        <w:rPr>
          <w:rFonts w:ascii="Angsana New" w:hAnsi="Angsana New" w:hint="cs"/>
          <w:sz w:val="30"/>
          <w:szCs w:val="30"/>
          <w:cs/>
        </w:rPr>
        <w:t xml:space="preserve">ของทั้งสองฝ่าย ณ วันที่ </w:t>
      </w:r>
      <w:r w:rsidRPr="002342FA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</w:rPr>
        <w:t>0 มิถุนายน</w:t>
      </w:r>
      <w:r w:rsidRPr="002342FA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2562 </w:t>
      </w:r>
      <w:r>
        <w:rPr>
          <w:rFonts w:ascii="Angsana New" w:hAnsi="Angsana New" w:hint="cs"/>
          <w:sz w:val="30"/>
          <w:szCs w:val="30"/>
          <w:cs/>
        </w:rPr>
        <w:t>ยอดเงินกู้ยืม</w:t>
      </w:r>
      <w:r w:rsidR="00C3334F">
        <w:rPr>
          <w:rFonts w:ascii="Angsana New" w:hAnsi="Angsana New" w:hint="cs"/>
          <w:sz w:val="30"/>
          <w:szCs w:val="30"/>
          <w:cs/>
        </w:rPr>
        <w:t>ดังกล่าว</w:t>
      </w:r>
      <w:r>
        <w:rPr>
          <w:rFonts w:ascii="Angsana New" w:hAnsi="Angsana New" w:hint="cs"/>
          <w:sz w:val="30"/>
          <w:szCs w:val="30"/>
          <w:cs/>
        </w:rPr>
        <w:t xml:space="preserve">มีจำนวน </w:t>
      </w:r>
      <w:r>
        <w:rPr>
          <w:rFonts w:ascii="Angsana New" w:hAnsi="Angsana New"/>
          <w:sz w:val="30"/>
          <w:szCs w:val="30"/>
        </w:rPr>
        <w:t xml:space="preserve">111.57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</w:p>
    <w:p w:rsidR="002D6B8B" w:rsidRDefault="002D6B8B" w:rsidP="00D85616">
      <w:pPr>
        <w:ind w:left="540" w:right="-252"/>
        <w:jc w:val="thaiDistribute"/>
        <w:rPr>
          <w:rFonts w:ascii="Angsana New" w:hAnsi="Angsana New"/>
          <w:sz w:val="16"/>
          <w:szCs w:val="16"/>
        </w:rPr>
      </w:pPr>
    </w:p>
    <w:p w:rsidR="0065026C" w:rsidRDefault="0065026C" w:rsidP="00D85616">
      <w:pPr>
        <w:ind w:left="540" w:right="-252"/>
        <w:jc w:val="thaiDistribute"/>
        <w:rPr>
          <w:rFonts w:ascii="Angsana New" w:hAnsi="Angsana New"/>
          <w:sz w:val="16"/>
          <w:szCs w:val="16"/>
        </w:rPr>
      </w:pPr>
    </w:p>
    <w:p w:rsidR="0065026C" w:rsidRDefault="0065026C" w:rsidP="00D85616">
      <w:pPr>
        <w:ind w:left="540" w:right="-252"/>
        <w:jc w:val="thaiDistribute"/>
        <w:rPr>
          <w:rFonts w:ascii="Angsana New" w:hAnsi="Angsana New"/>
          <w:sz w:val="16"/>
          <w:szCs w:val="16"/>
        </w:rPr>
      </w:pPr>
    </w:p>
    <w:p w:rsidR="0065026C" w:rsidRDefault="0065026C" w:rsidP="00D85616">
      <w:pPr>
        <w:ind w:left="540" w:right="-252"/>
        <w:jc w:val="thaiDistribute"/>
        <w:rPr>
          <w:rFonts w:ascii="Angsana New" w:hAnsi="Angsana New"/>
          <w:sz w:val="16"/>
          <w:szCs w:val="16"/>
        </w:rPr>
      </w:pPr>
    </w:p>
    <w:p w:rsidR="00350621" w:rsidRDefault="003506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  <w:r>
        <w:rPr>
          <w:rFonts w:ascii="Angsana New" w:hAnsi="Angsana New"/>
          <w:b/>
          <w:bCs/>
          <w:sz w:val="30"/>
          <w:szCs w:val="30"/>
          <w:lang w:eastAsia="x-none"/>
        </w:rPr>
        <w:br w:type="page"/>
      </w:r>
    </w:p>
    <w:p w:rsidR="00BF66B1" w:rsidRPr="001C6AB1" w:rsidRDefault="00324B53" w:rsidP="00F00FD0">
      <w:pPr>
        <w:tabs>
          <w:tab w:val="clear" w:pos="680"/>
          <w:tab w:val="clear" w:pos="907"/>
          <w:tab w:val="left" w:pos="540"/>
        </w:tabs>
        <w:autoSpaceDE w:val="0"/>
        <w:autoSpaceDN w:val="0"/>
        <w:adjustRightInd w:val="0"/>
        <w:spacing w:line="240" w:lineRule="auto"/>
        <w:ind w:right="65"/>
        <w:jc w:val="both"/>
        <w:rPr>
          <w:rFonts w:ascii="Angsana New" w:hAnsi="Angsana New"/>
          <w:b/>
          <w:bCs/>
          <w:sz w:val="30"/>
          <w:szCs w:val="30"/>
          <w:lang w:val="x-none" w:eastAsia="x-none"/>
        </w:rPr>
      </w:pPr>
      <w:r>
        <w:rPr>
          <w:rFonts w:ascii="Angsana New" w:hAnsi="Angsana New"/>
          <w:b/>
          <w:bCs/>
          <w:sz w:val="30"/>
          <w:szCs w:val="30"/>
          <w:lang w:eastAsia="x-none"/>
        </w:rPr>
        <w:lastRenderedPageBreak/>
        <w:t>5</w:t>
      </w:r>
      <w:r w:rsidR="001C6AB1">
        <w:rPr>
          <w:rFonts w:ascii="Angsana New" w:hAnsi="Angsana New"/>
          <w:b/>
          <w:bCs/>
          <w:sz w:val="30"/>
          <w:szCs w:val="30"/>
          <w:lang w:eastAsia="x-none"/>
        </w:rPr>
        <w:tab/>
      </w:r>
      <w:r w:rsidR="001C6AB1">
        <w:rPr>
          <w:rFonts w:ascii="Angsana New" w:hAnsi="Angsana New"/>
          <w:b/>
          <w:bCs/>
          <w:sz w:val="30"/>
          <w:szCs w:val="30"/>
          <w:lang w:eastAsia="x-none"/>
        </w:rPr>
        <w:tab/>
      </w:r>
      <w:r w:rsidR="00BF66B1" w:rsidRPr="00144E97">
        <w:rPr>
          <w:rFonts w:ascii="Angsana New" w:hAnsi="Angsana New"/>
          <w:b/>
          <w:bCs/>
          <w:sz w:val="30"/>
          <w:szCs w:val="30"/>
          <w:cs/>
          <w:lang w:val="x-none" w:eastAsia="x-none"/>
        </w:rPr>
        <w:t>ลูกหนี้การค้า</w:t>
      </w:r>
    </w:p>
    <w:p w:rsidR="002D775B" w:rsidRPr="008B68E4" w:rsidRDefault="00BF66B1" w:rsidP="0041130A">
      <w:pPr>
        <w:spacing w:line="240" w:lineRule="auto"/>
        <w:rPr>
          <w:rFonts w:ascii="Angsana New" w:hAnsi="Angsana New"/>
        </w:rPr>
      </w:pPr>
      <w:r w:rsidRPr="00144E97" w:rsidDel="00BF66B1">
        <w:rPr>
          <w:rFonts w:ascii="Angsana New" w:hAnsi="Angsana New"/>
          <w:sz w:val="30"/>
          <w:szCs w:val="30"/>
          <w:cs/>
        </w:rPr>
        <w:t xml:space="preserve"> </w:t>
      </w:r>
    </w:p>
    <w:tbl>
      <w:tblPr>
        <w:tblW w:w="945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01"/>
        <w:gridCol w:w="1078"/>
        <w:gridCol w:w="253"/>
        <w:gridCol w:w="1095"/>
        <w:gridCol w:w="272"/>
        <w:gridCol w:w="989"/>
        <w:gridCol w:w="267"/>
        <w:gridCol w:w="998"/>
      </w:tblGrid>
      <w:tr w:rsidR="006C4EF1" w:rsidRPr="00144E97" w:rsidTr="00E90C53">
        <w:trPr>
          <w:tblHeader/>
        </w:trPr>
        <w:tc>
          <w:tcPr>
            <w:tcW w:w="2381" w:type="pct"/>
          </w:tcPr>
          <w:p w:rsidR="006C4EF1" w:rsidRPr="00144E97" w:rsidRDefault="006C4EF1" w:rsidP="00901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3" w:type="pct"/>
            <w:gridSpan w:val="3"/>
          </w:tcPr>
          <w:p w:rsidR="006C4EF1" w:rsidRPr="00144E97" w:rsidRDefault="006C4EF1" w:rsidP="00901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4" w:type="pct"/>
          </w:tcPr>
          <w:p w:rsidR="006C4EF1" w:rsidRPr="00144E97" w:rsidRDefault="006C4EF1" w:rsidP="00901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pct"/>
            <w:gridSpan w:val="3"/>
          </w:tcPr>
          <w:p w:rsidR="006C4EF1" w:rsidRPr="00144E97" w:rsidRDefault="006C4EF1" w:rsidP="00901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44E9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870FFB" w:rsidRPr="00144E97" w:rsidTr="00E90C53">
        <w:trPr>
          <w:tblHeader/>
        </w:trPr>
        <w:tc>
          <w:tcPr>
            <w:tcW w:w="2381" w:type="pct"/>
          </w:tcPr>
          <w:p w:rsidR="00870FFB" w:rsidRPr="00144E97" w:rsidRDefault="00870FFB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870FFB" w:rsidRPr="00144E97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34" w:type="pct"/>
          </w:tcPr>
          <w:p w:rsidR="00870FFB" w:rsidRPr="00144E97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870FFB" w:rsidRPr="00144E97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144E97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</w:tcPr>
          <w:p w:rsidR="00870FFB" w:rsidRPr="00144E97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:rsidR="00870FFB" w:rsidRPr="00144E97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1" w:type="pct"/>
          </w:tcPr>
          <w:p w:rsidR="00870FFB" w:rsidRPr="00144E97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:rsidR="00870FFB" w:rsidRPr="00144E97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144E97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870FFB" w:rsidRPr="00144E97" w:rsidTr="00E90C53">
        <w:trPr>
          <w:tblHeader/>
        </w:trPr>
        <w:tc>
          <w:tcPr>
            <w:tcW w:w="2381" w:type="pct"/>
          </w:tcPr>
          <w:p w:rsidR="00870FFB" w:rsidRPr="00144E97" w:rsidRDefault="00870FFB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870FFB" w:rsidRPr="00144E97" w:rsidRDefault="00870FFB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4" w:type="pct"/>
          </w:tcPr>
          <w:p w:rsidR="00870FFB" w:rsidRPr="00144E97" w:rsidRDefault="00870FFB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870FFB" w:rsidRPr="00144E97" w:rsidRDefault="00870FFB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4" w:type="pct"/>
          </w:tcPr>
          <w:p w:rsidR="00870FFB" w:rsidRPr="00144E97" w:rsidRDefault="00870FFB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3" w:type="pct"/>
          </w:tcPr>
          <w:p w:rsidR="00870FFB" w:rsidRPr="00144E97" w:rsidRDefault="00870FFB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1" w:type="pct"/>
          </w:tcPr>
          <w:p w:rsidR="00870FFB" w:rsidRPr="00144E97" w:rsidRDefault="00870FFB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:rsidR="00870FFB" w:rsidRPr="00144E97" w:rsidRDefault="00870FFB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870FFB" w:rsidRPr="00144E97" w:rsidTr="004C2ADA">
        <w:trPr>
          <w:trHeight w:hRule="exact" w:val="302"/>
          <w:tblHeader/>
        </w:trPr>
        <w:tc>
          <w:tcPr>
            <w:tcW w:w="2381" w:type="pct"/>
          </w:tcPr>
          <w:p w:rsidR="00870FFB" w:rsidRPr="00144E97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9" w:type="pct"/>
            <w:gridSpan w:val="7"/>
          </w:tcPr>
          <w:p w:rsidR="00870FFB" w:rsidRPr="00144E97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70FFB" w:rsidRPr="00144E97" w:rsidTr="00E90C53">
        <w:trPr>
          <w:trHeight w:hRule="exact" w:val="389"/>
        </w:trPr>
        <w:tc>
          <w:tcPr>
            <w:tcW w:w="2381" w:type="pct"/>
          </w:tcPr>
          <w:p w:rsidR="00870FFB" w:rsidRPr="00144E97" w:rsidRDefault="00870FFB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70" w:type="pct"/>
          </w:tcPr>
          <w:p w:rsidR="00870FFB" w:rsidRPr="00144E97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:rsidR="00870FFB" w:rsidRPr="00144E97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870FFB" w:rsidRPr="00144E97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870FFB" w:rsidRPr="00144E97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:rsidR="00870FFB" w:rsidRPr="00144E97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:rsidR="00870FFB" w:rsidRPr="00144E97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:rsidR="00870FFB" w:rsidRPr="00144E97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488B" w:rsidRPr="00144E97" w:rsidTr="00E90C53">
        <w:trPr>
          <w:trHeight w:hRule="exact" w:val="389"/>
        </w:trPr>
        <w:tc>
          <w:tcPr>
            <w:tcW w:w="2381" w:type="pct"/>
          </w:tcPr>
          <w:p w:rsidR="006E488B" w:rsidRPr="00144E97" w:rsidRDefault="006E488B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144E97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70" w:type="pct"/>
            <w:vAlign w:val="bottom"/>
          </w:tcPr>
          <w:p w:rsidR="006E488B" w:rsidRPr="007B502A" w:rsidRDefault="006E488B" w:rsidP="00DD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D1816">
              <w:rPr>
                <w:rFonts w:ascii="Angsana New" w:hAnsi="Angsana New"/>
                <w:sz w:val="30"/>
                <w:szCs w:val="30"/>
              </w:rPr>
              <w:t>26,025</w:t>
            </w:r>
          </w:p>
        </w:tc>
        <w:tc>
          <w:tcPr>
            <w:tcW w:w="134" w:type="pct"/>
          </w:tcPr>
          <w:p w:rsidR="006E488B" w:rsidRPr="007B502A" w:rsidRDefault="006E488B" w:rsidP="006E4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6E488B" w:rsidRPr="00074C25" w:rsidRDefault="006E488B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D323F">
              <w:rPr>
                <w:rFonts w:ascii="Angsana New" w:hAnsi="Angsana New"/>
                <w:sz w:val="30"/>
                <w:szCs w:val="30"/>
              </w:rPr>
              <w:t>19,264</w:t>
            </w:r>
          </w:p>
        </w:tc>
        <w:tc>
          <w:tcPr>
            <w:tcW w:w="144" w:type="pct"/>
          </w:tcPr>
          <w:p w:rsidR="006E488B" w:rsidRPr="007B502A" w:rsidRDefault="006E488B" w:rsidP="006E4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vAlign w:val="bottom"/>
          </w:tcPr>
          <w:p w:rsidR="006E488B" w:rsidRPr="006E488B" w:rsidRDefault="006E488B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E488B">
              <w:rPr>
                <w:rFonts w:ascii="Angsana New" w:hAnsi="Angsana New"/>
                <w:sz w:val="30"/>
                <w:szCs w:val="30"/>
              </w:rPr>
              <w:t>319,878</w:t>
            </w:r>
          </w:p>
        </w:tc>
        <w:tc>
          <w:tcPr>
            <w:tcW w:w="141" w:type="pct"/>
          </w:tcPr>
          <w:p w:rsidR="006E488B" w:rsidRPr="007B502A" w:rsidRDefault="006E488B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:rsidR="006E488B" w:rsidRPr="00074C25" w:rsidRDefault="006E488B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D323F">
              <w:rPr>
                <w:rFonts w:ascii="Angsana New" w:hAnsi="Angsana New"/>
                <w:sz w:val="30"/>
                <w:szCs w:val="30"/>
              </w:rPr>
              <w:t>439,793</w:t>
            </w:r>
          </w:p>
        </w:tc>
      </w:tr>
      <w:tr w:rsidR="006E488B" w:rsidRPr="00144E97" w:rsidTr="00E90C53">
        <w:trPr>
          <w:trHeight w:hRule="exact" w:val="389"/>
        </w:trPr>
        <w:tc>
          <w:tcPr>
            <w:tcW w:w="2381" w:type="pct"/>
          </w:tcPr>
          <w:p w:rsidR="006E488B" w:rsidRPr="00144E97" w:rsidRDefault="006E488B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</w:p>
        </w:tc>
        <w:tc>
          <w:tcPr>
            <w:tcW w:w="570" w:type="pct"/>
            <w:vAlign w:val="bottom"/>
          </w:tcPr>
          <w:p w:rsidR="006E488B" w:rsidRPr="007B502A" w:rsidRDefault="006E488B" w:rsidP="00DD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:rsidR="006E488B" w:rsidRPr="007B502A" w:rsidRDefault="006E488B" w:rsidP="006E4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6E488B" w:rsidRPr="00074C25" w:rsidRDefault="006E488B" w:rsidP="006E4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6E488B" w:rsidRPr="007B502A" w:rsidRDefault="006E488B" w:rsidP="006E4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vAlign w:val="bottom"/>
          </w:tcPr>
          <w:p w:rsidR="006E488B" w:rsidRPr="006E488B" w:rsidRDefault="006E488B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:rsidR="006E488B" w:rsidRPr="007B502A" w:rsidRDefault="006E488B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:rsidR="006E488B" w:rsidRPr="00074C25" w:rsidRDefault="006E488B" w:rsidP="006E4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488B" w:rsidRPr="00144E97" w:rsidTr="009D131B">
        <w:trPr>
          <w:trHeight w:hRule="exact" w:val="389"/>
        </w:trPr>
        <w:tc>
          <w:tcPr>
            <w:tcW w:w="2381" w:type="pct"/>
          </w:tcPr>
          <w:p w:rsidR="006E488B" w:rsidRPr="00144E97" w:rsidRDefault="006E488B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  <w:lang w:val="th-TH"/>
              </w:rPr>
              <w:t>น้อยกว่า 3 เดือน</w:t>
            </w:r>
          </w:p>
        </w:tc>
        <w:tc>
          <w:tcPr>
            <w:tcW w:w="570" w:type="pct"/>
          </w:tcPr>
          <w:p w:rsidR="006E488B" w:rsidRPr="00074C25" w:rsidRDefault="006E488B" w:rsidP="00DD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:rsidR="006E488B" w:rsidRPr="007B502A" w:rsidRDefault="006E488B" w:rsidP="006E4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6E488B" w:rsidRPr="00074C25" w:rsidRDefault="006E488B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6E488B" w:rsidRPr="007B502A" w:rsidRDefault="006E488B" w:rsidP="006E4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vAlign w:val="bottom"/>
          </w:tcPr>
          <w:p w:rsidR="006E488B" w:rsidRPr="006E488B" w:rsidRDefault="006E488B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E488B">
              <w:rPr>
                <w:rFonts w:ascii="Angsana New" w:hAnsi="Angsana New"/>
                <w:sz w:val="30"/>
                <w:szCs w:val="30"/>
              </w:rPr>
              <w:t>72,867</w:t>
            </w:r>
          </w:p>
        </w:tc>
        <w:tc>
          <w:tcPr>
            <w:tcW w:w="141" w:type="pct"/>
          </w:tcPr>
          <w:p w:rsidR="006E488B" w:rsidRPr="007B502A" w:rsidRDefault="006E488B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:rsidR="006E488B" w:rsidRPr="00074C25" w:rsidRDefault="006E488B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D323F">
              <w:rPr>
                <w:rFonts w:ascii="Angsana New" w:hAnsi="Angsana New"/>
                <w:sz w:val="30"/>
                <w:szCs w:val="30"/>
              </w:rPr>
              <w:t>59,978</w:t>
            </w:r>
          </w:p>
        </w:tc>
      </w:tr>
      <w:tr w:rsidR="006E488B" w:rsidRPr="00144E97" w:rsidTr="009D131B">
        <w:trPr>
          <w:trHeight w:hRule="exact" w:val="389"/>
        </w:trPr>
        <w:tc>
          <w:tcPr>
            <w:tcW w:w="2381" w:type="pct"/>
          </w:tcPr>
          <w:p w:rsidR="006E488B" w:rsidRPr="00144E97" w:rsidRDefault="006E488B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  <w:lang w:val="th-TH"/>
              </w:rPr>
              <w:t>3 - 6 เดือน</w:t>
            </w:r>
          </w:p>
        </w:tc>
        <w:tc>
          <w:tcPr>
            <w:tcW w:w="570" w:type="pct"/>
          </w:tcPr>
          <w:p w:rsidR="006E488B" w:rsidRPr="00074C25" w:rsidRDefault="006E488B" w:rsidP="00DD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:rsidR="006E488B" w:rsidRPr="007B502A" w:rsidRDefault="006E488B" w:rsidP="006E4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6E488B" w:rsidRPr="00074C25" w:rsidRDefault="006E488B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6E488B" w:rsidRPr="007B502A" w:rsidRDefault="006E488B" w:rsidP="006E4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vAlign w:val="bottom"/>
          </w:tcPr>
          <w:p w:rsidR="006E488B" w:rsidRPr="006E488B" w:rsidRDefault="006E488B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E488B">
              <w:rPr>
                <w:rFonts w:ascii="Angsana New" w:hAnsi="Angsana New"/>
                <w:sz w:val="30"/>
                <w:szCs w:val="30"/>
              </w:rPr>
              <w:t>42,500</w:t>
            </w:r>
          </w:p>
        </w:tc>
        <w:tc>
          <w:tcPr>
            <w:tcW w:w="141" w:type="pct"/>
          </w:tcPr>
          <w:p w:rsidR="006E488B" w:rsidRPr="007B502A" w:rsidRDefault="006E488B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:rsidR="006E488B" w:rsidRPr="00074C25" w:rsidRDefault="006E488B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D323F">
              <w:rPr>
                <w:rFonts w:ascii="Angsana New" w:hAnsi="Angsana New"/>
                <w:sz w:val="30"/>
                <w:szCs w:val="30"/>
              </w:rPr>
              <w:t>1,780</w:t>
            </w:r>
          </w:p>
        </w:tc>
      </w:tr>
      <w:tr w:rsidR="006E488B" w:rsidRPr="00144E97" w:rsidTr="009D131B">
        <w:trPr>
          <w:trHeight w:hRule="exact" w:val="389"/>
        </w:trPr>
        <w:tc>
          <w:tcPr>
            <w:tcW w:w="2381" w:type="pct"/>
          </w:tcPr>
          <w:p w:rsidR="006E488B" w:rsidRPr="00144E97" w:rsidRDefault="006E488B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  <w:lang w:val="th-TH"/>
              </w:rPr>
              <w:t>6 - 12 เดือน</w:t>
            </w:r>
          </w:p>
        </w:tc>
        <w:tc>
          <w:tcPr>
            <w:tcW w:w="570" w:type="pct"/>
          </w:tcPr>
          <w:p w:rsidR="006E488B" w:rsidRPr="00074C25" w:rsidRDefault="006E488B" w:rsidP="00DD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:rsidR="006E488B" w:rsidRPr="007B502A" w:rsidRDefault="006E488B" w:rsidP="006E4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6E488B" w:rsidRPr="00074C25" w:rsidRDefault="006E488B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6E488B" w:rsidRPr="007B502A" w:rsidRDefault="006E488B" w:rsidP="006E4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vAlign w:val="bottom"/>
          </w:tcPr>
          <w:p w:rsidR="006E488B" w:rsidRPr="006E488B" w:rsidRDefault="006E488B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E488B">
              <w:rPr>
                <w:rFonts w:ascii="Angsana New" w:hAnsi="Angsana New"/>
                <w:sz w:val="30"/>
                <w:szCs w:val="30"/>
              </w:rPr>
              <w:t>4,211</w:t>
            </w:r>
          </w:p>
        </w:tc>
        <w:tc>
          <w:tcPr>
            <w:tcW w:w="141" w:type="pct"/>
          </w:tcPr>
          <w:p w:rsidR="006E488B" w:rsidRPr="007B502A" w:rsidRDefault="006E488B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:rsidR="006E488B" w:rsidRPr="00074C25" w:rsidRDefault="006E488B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D323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E488B" w:rsidRPr="00144E97" w:rsidTr="009D131B">
        <w:trPr>
          <w:trHeight w:hRule="exact" w:val="389"/>
        </w:trPr>
        <w:tc>
          <w:tcPr>
            <w:tcW w:w="2381" w:type="pct"/>
          </w:tcPr>
          <w:p w:rsidR="006E488B" w:rsidRPr="00144E97" w:rsidRDefault="006E488B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52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  <w:lang w:val="th-TH"/>
              </w:rPr>
              <w:t>มากกว่า 12  เดือน</w:t>
            </w:r>
          </w:p>
        </w:tc>
        <w:tc>
          <w:tcPr>
            <w:tcW w:w="570" w:type="pct"/>
          </w:tcPr>
          <w:p w:rsidR="006E488B" w:rsidRPr="00074C25" w:rsidRDefault="006E488B" w:rsidP="00DD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:rsidR="006E488B" w:rsidRPr="007B502A" w:rsidRDefault="006E488B" w:rsidP="006E4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6E488B" w:rsidRPr="00074C25" w:rsidRDefault="006E488B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D323F">
              <w:rPr>
                <w:rFonts w:ascii="Angsana New" w:hAnsi="Angsana New"/>
                <w:sz w:val="30"/>
                <w:szCs w:val="30"/>
              </w:rPr>
              <w:t>501</w:t>
            </w:r>
          </w:p>
        </w:tc>
        <w:tc>
          <w:tcPr>
            <w:tcW w:w="144" w:type="pct"/>
          </w:tcPr>
          <w:p w:rsidR="006E488B" w:rsidRPr="007B502A" w:rsidRDefault="006E488B" w:rsidP="006E4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vAlign w:val="bottom"/>
          </w:tcPr>
          <w:p w:rsidR="006E488B" w:rsidRPr="006E488B" w:rsidRDefault="006E488B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E488B">
              <w:rPr>
                <w:rFonts w:ascii="Angsana New" w:hAnsi="Angsana New"/>
                <w:sz w:val="30"/>
                <w:szCs w:val="30"/>
              </w:rPr>
              <w:t>58</w:t>
            </w:r>
          </w:p>
        </w:tc>
        <w:tc>
          <w:tcPr>
            <w:tcW w:w="141" w:type="pct"/>
          </w:tcPr>
          <w:p w:rsidR="006E488B" w:rsidRPr="007B502A" w:rsidRDefault="006E488B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:rsidR="006E488B" w:rsidRPr="00074C25" w:rsidRDefault="006E488B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D323F">
              <w:rPr>
                <w:rFonts w:ascii="Angsana New" w:hAnsi="Angsana New"/>
                <w:sz w:val="30"/>
                <w:szCs w:val="30"/>
              </w:rPr>
              <w:t>560</w:t>
            </w:r>
          </w:p>
        </w:tc>
      </w:tr>
      <w:tr w:rsidR="006E488B" w:rsidRPr="00144E97" w:rsidTr="00E90C53">
        <w:trPr>
          <w:trHeight w:hRule="exact" w:val="389"/>
        </w:trPr>
        <w:tc>
          <w:tcPr>
            <w:tcW w:w="2381" w:type="pct"/>
          </w:tcPr>
          <w:p w:rsidR="006E488B" w:rsidRDefault="006E488B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:rsidR="006E488B" w:rsidRPr="00144E97" w:rsidRDefault="006E488B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E488B" w:rsidRPr="00DD1816" w:rsidRDefault="006E488B" w:rsidP="00DD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1816">
              <w:rPr>
                <w:rFonts w:ascii="Angsana New" w:hAnsi="Angsana New"/>
                <w:b/>
                <w:bCs/>
                <w:sz w:val="30"/>
                <w:szCs w:val="30"/>
              </w:rPr>
              <w:t>26,025</w:t>
            </w:r>
          </w:p>
        </w:tc>
        <w:tc>
          <w:tcPr>
            <w:tcW w:w="134" w:type="pct"/>
          </w:tcPr>
          <w:p w:rsidR="006E488B" w:rsidRPr="007B502A" w:rsidRDefault="006E488B" w:rsidP="006E4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</w:tcPr>
          <w:p w:rsidR="006E488B" w:rsidRPr="00074C25" w:rsidRDefault="006E488B" w:rsidP="006E4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96" w:right="-131" w:hanging="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323F">
              <w:rPr>
                <w:rFonts w:ascii="Angsana New" w:hAnsi="Angsana New"/>
                <w:b/>
                <w:bCs/>
                <w:sz w:val="30"/>
                <w:szCs w:val="30"/>
              </w:rPr>
              <w:t>19,765</w:t>
            </w:r>
          </w:p>
        </w:tc>
        <w:tc>
          <w:tcPr>
            <w:tcW w:w="144" w:type="pct"/>
          </w:tcPr>
          <w:p w:rsidR="006E488B" w:rsidRPr="007B502A" w:rsidRDefault="006E488B" w:rsidP="006E4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E488B" w:rsidRPr="00DD1816" w:rsidRDefault="006E488B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1816">
              <w:rPr>
                <w:rFonts w:ascii="Angsana New" w:hAnsi="Angsana New"/>
                <w:b/>
                <w:bCs/>
                <w:sz w:val="30"/>
                <w:szCs w:val="30"/>
              </w:rPr>
              <w:t>439,514</w:t>
            </w:r>
          </w:p>
        </w:tc>
        <w:tc>
          <w:tcPr>
            <w:tcW w:w="141" w:type="pct"/>
          </w:tcPr>
          <w:p w:rsidR="006E488B" w:rsidRPr="007B502A" w:rsidRDefault="006E488B" w:rsidP="006E4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96" w:right="-131" w:hanging="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</w:tcBorders>
          </w:tcPr>
          <w:p w:rsidR="006E488B" w:rsidRPr="00074C25" w:rsidRDefault="006E488B" w:rsidP="006E4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96" w:right="-131" w:hanging="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323F">
              <w:rPr>
                <w:rFonts w:ascii="Angsana New" w:hAnsi="Angsana New"/>
                <w:b/>
                <w:bCs/>
                <w:sz w:val="30"/>
                <w:szCs w:val="30"/>
              </w:rPr>
              <w:t>502,111</w:t>
            </w:r>
          </w:p>
        </w:tc>
      </w:tr>
      <w:tr w:rsidR="006E488B" w:rsidRPr="00144E97" w:rsidTr="00C24E16">
        <w:trPr>
          <w:trHeight w:hRule="exact" w:val="216"/>
        </w:trPr>
        <w:tc>
          <w:tcPr>
            <w:tcW w:w="2381" w:type="pct"/>
          </w:tcPr>
          <w:p w:rsidR="006E488B" w:rsidRDefault="006E488B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:rsidR="006E488B" w:rsidRDefault="006E488B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vAlign w:val="bottom"/>
          </w:tcPr>
          <w:p w:rsidR="006E488B" w:rsidRPr="00304B32" w:rsidRDefault="006E488B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</w:tcPr>
          <w:p w:rsidR="006E488B" w:rsidRPr="007B502A" w:rsidRDefault="006E488B" w:rsidP="006E4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:rsidR="006E488B" w:rsidRPr="003D323F" w:rsidRDefault="006E488B" w:rsidP="006E4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96" w:right="-131" w:hanging="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:rsidR="006E488B" w:rsidRPr="007B502A" w:rsidRDefault="006E488B" w:rsidP="006E4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3" w:type="pct"/>
            <w:tcBorders>
              <w:top w:val="single" w:sz="4" w:space="0" w:color="auto"/>
            </w:tcBorders>
            <w:vAlign w:val="bottom"/>
          </w:tcPr>
          <w:p w:rsidR="006E488B" w:rsidRPr="00304B32" w:rsidRDefault="006E488B" w:rsidP="006E4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96" w:right="-131" w:hanging="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:rsidR="006E488B" w:rsidRPr="007B502A" w:rsidRDefault="006E488B" w:rsidP="006E4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96" w:right="-131" w:hanging="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</w:tcPr>
          <w:p w:rsidR="006E488B" w:rsidRPr="003D323F" w:rsidRDefault="006E488B" w:rsidP="006E4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96" w:right="-131" w:hanging="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E488B" w:rsidRPr="00CB19A0" w:rsidTr="00E90C53">
        <w:trPr>
          <w:trHeight w:hRule="exact" w:val="389"/>
        </w:trPr>
        <w:tc>
          <w:tcPr>
            <w:tcW w:w="2381" w:type="pct"/>
          </w:tcPr>
          <w:p w:rsidR="006E488B" w:rsidRPr="00CB19A0" w:rsidRDefault="006E488B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B19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570" w:type="pct"/>
          </w:tcPr>
          <w:p w:rsidR="006E488B" w:rsidRPr="00CB19A0" w:rsidRDefault="006E488B" w:rsidP="006E4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pct"/>
          </w:tcPr>
          <w:p w:rsidR="006E488B" w:rsidRPr="00CB19A0" w:rsidRDefault="006E488B" w:rsidP="006E4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9" w:type="pct"/>
          </w:tcPr>
          <w:p w:rsidR="006E488B" w:rsidRPr="00CB19A0" w:rsidRDefault="006E488B" w:rsidP="006E4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08" w:right="-13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pct"/>
          </w:tcPr>
          <w:p w:rsidR="006E488B" w:rsidRPr="00CB19A0" w:rsidRDefault="006E488B" w:rsidP="006E4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3" w:type="pct"/>
          </w:tcPr>
          <w:p w:rsidR="006E488B" w:rsidRPr="00CB19A0" w:rsidRDefault="006E488B" w:rsidP="006E4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pct"/>
          </w:tcPr>
          <w:p w:rsidR="006E488B" w:rsidRPr="00CB19A0" w:rsidRDefault="006E488B" w:rsidP="006E4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8" w:type="pct"/>
          </w:tcPr>
          <w:p w:rsidR="006E488B" w:rsidRPr="00CB19A0" w:rsidRDefault="006E488B" w:rsidP="006E4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D1816" w:rsidRPr="00144E97" w:rsidTr="00E90C53">
        <w:trPr>
          <w:trHeight w:hRule="exact" w:val="389"/>
        </w:trPr>
        <w:tc>
          <w:tcPr>
            <w:tcW w:w="2381" w:type="pct"/>
          </w:tcPr>
          <w:p w:rsidR="00DD1816" w:rsidRPr="00144E97" w:rsidRDefault="00DD1816" w:rsidP="00DD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144E97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70" w:type="pct"/>
          </w:tcPr>
          <w:p w:rsidR="00DD1816" w:rsidRPr="00DD1816" w:rsidRDefault="00DD1816" w:rsidP="00DD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D1816">
              <w:rPr>
                <w:rFonts w:ascii="Angsana New" w:hAnsi="Angsana New"/>
                <w:sz w:val="30"/>
                <w:szCs w:val="30"/>
              </w:rPr>
              <w:t>1,8</w:t>
            </w:r>
            <w:r w:rsidR="00E40516">
              <w:rPr>
                <w:rFonts w:ascii="Angsana New" w:hAnsi="Angsana New"/>
                <w:sz w:val="30"/>
                <w:szCs w:val="30"/>
              </w:rPr>
              <w:t>0</w:t>
            </w:r>
            <w:r w:rsidR="004F63E8">
              <w:rPr>
                <w:rFonts w:ascii="Angsana New" w:hAnsi="Angsana New"/>
                <w:sz w:val="30"/>
                <w:szCs w:val="30"/>
              </w:rPr>
              <w:t>2</w:t>
            </w:r>
            <w:r w:rsidRPr="00DD1816">
              <w:rPr>
                <w:rFonts w:ascii="Angsana New" w:hAnsi="Angsana New"/>
                <w:sz w:val="30"/>
                <w:szCs w:val="30"/>
              </w:rPr>
              <w:t>,</w:t>
            </w:r>
            <w:r w:rsidR="00E40516">
              <w:rPr>
                <w:rFonts w:ascii="Angsana New" w:hAnsi="Angsana New"/>
                <w:sz w:val="30"/>
                <w:szCs w:val="30"/>
              </w:rPr>
              <w:t>1</w:t>
            </w:r>
            <w:r w:rsidR="004F63E8"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134" w:type="pct"/>
            <w:vAlign w:val="bottom"/>
          </w:tcPr>
          <w:p w:rsidR="00DD1816" w:rsidRPr="005C5CC4" w:rsidRDefault="00DD1816" w:rsidP="00DD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79" w:type="pct"/>
          </w:tcPr>
          <w:p w:rsidR="00DD1816" w:rsidRPr="00074C25" w:rsidRDefault="00DD1816" w:rsidP="00DD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601D1">
              <w:rPr>
                <w:rFonts w:ascii="Angsana New" w:hAnsi="Angsana New"/>
                <w:sz w:val="30"/>
                <w:szCs w:val="30"/>
              </w:rPr>
              <w:t>1,938,924</w:t>
            </w:r>
          </w:p>
        </w:tc>
        <w:tc>
          <w:tcPr>
            <w:tcW w:w="144" w:type="pct"/>
          </w:tcPr>
          <w:p w:rsidR="00DD1816" w:rsidRPr="00144E97" w:rsidRDefault="00DD1816" w:rsidP="00DD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vAlign w:val="bottom"/>
          </w:tcPr>
          <w:p w:rsidR="00DD1816" w:rsidRPr="00DD1816" w:rsidRDefault="00DD1816" w:rsidP="00DD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D1816">
              <w:rPr>
                <w:rFonts w:ascii="Angsana New" w:hAnsi="Angsana New"/>
                <w:sz w:val="30"/>
                <w:szCs w:val="30"/>
              </w:rPr>
              <w:t>2</w:t>
            </w:r>
            <w:r w:rsidR="005F0AC2">
              <w:rPr>
                <w:rFonts w:ascii="Angsana New" w:hAnsi="Angsana New"/>
                <w:sz w:val="30"/>
                <w:szCs w:val="30"/>
              </w:rPr>
              <w:t>70,824</w:t>
            </w:r>
          </w:p>
        </w:tc>
        <w:tc>
          <w:tcPr>
            <w:tcW w:w="141" w:type="pct"/>
          </w:tcPr>
          <w:p w:rsidR="00DD1816" w:rsidRPr="00144E97" w:rsidRDefault="00DD1816" w:rsidP="00DD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:rsidR="00DD1816" w:rsidRPr="00074C25" w:rsidRDefault="00DD1816" w:rsidP="00DD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601D1">
              <w:rPr>
                <w:rFonts w:ascii="Angsana New" w:hAnsi="Angsana New"/>
                <w:sz w:val="30"/>
                <w:szCs w:val="30"/>
              </w:rPr>
              <w:t>239,206</w:t>
            </w:r>
          </w:p>
        </w:tc>
      </w:tr>
      <w:tr w:rsidR="00DD1816" w:rsidRPr="00144E97" w:rsidTr="00E90C53">
        <w:trPr>
          <w:trHeight w:hRule="exact" w:val="389"/>
        </w:trPr>
        <w:tc>
          <w:tcPr>
            <w:tcW w:w="2381" w:type="pct"/>
          </w:tcPr>
          <w:p w:rsidR="00DD1816" w:rsidRPr="00144E97" w:rsidRDefault="00DD1816" w:rsidP="00DD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570" w:type="pct"/>
          </w:tcPr>
          <w:p w:rsidR="00DD1816" w:rsidRPr="00DD1816" w:rsidRDefault="00DD1816" w:rsidP="00DD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  <w:vAlign w:val="bottom"/>
          </w:tcPr>
          <w:p w:rsidR="00DD1816" w:rsidRPr="005C5CC4" w:rsidRDefault="00DD1816" w:rsidP="00DD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79" w:type="pct"/>
          </w:tcPr>
          <w:p w:rsidR="00DD1816" w:rsidRPr="00074C25" w:rsidRDefault="00DD1816" w:rsidP="00DD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DD1816" w:rsidRPr="00144E97" w:rsidRDefault="00DD1816" w:rsidP="00DD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vAlign w:val="bottom"/>
          </w:tcPr>
          <w:p w:rsidR="00DD1816" w:rsidRPr="00DD1816" w:rsidRDefault="00DD1816" w:rsidP="00DD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:rsidR="00DD1816" w:rsidRPr="00144E97" w:rsidRDefault="00DD1816" w:rsidP="00DD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:rsidR="00DD1816" w:rsidRPr="00074C25" w:rsidRDefault="00DD1816" w:rsidP="00DD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1816" w:rsidRPr="00144E97" w:rsidTr="00E90C53">
        <w:trPr>
          <w:trHeight w:hRule="exact" w:val="389"/>
        </w:trPr>
        <w:tc>
          <w:tcPr>
            <w:tcW w:w="2381" w:type="pct"/>
          </w:tcPr>
          <w:p w:rsidR="00DD1816" w:rsidRPr="00144E97" w:rsidRDefault="00DD1816" w:rsidP="00DD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  <w:lang w:val="th-TH"/>
              </w:rPr>
              <w:t>น้อยกว่า 3 เดือน</w:t>
            </w:r>
          </w:p>
        </w:tc>
        <w:tc>
          <w:tcPr>
            <w:tcW w:w="570" w:type="pct"/>
            <w:vAlign w:val="bottom"/>
          </w:tcPr>
          <w:p w:rsidR="00DD1816" w:rsidRPr="00DD1816" w:rsidRDefault="00DD1816" w:rsidP="00DD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D1816">
              <w:rPr>
                <w:rFonts w:ascii="Angsana New" w:hAnsi="Angsana New"/>
                <w:sz w:val="30"/>
                <w:szCs w:val="30"/>
              </w:rPr>
              <w:t>318,530</w:t>
            </w:r>
          </w:p>
        </w:tc>
        <w:tc>
          <w:tcPr>
            <w:tcW w:w="134" w:type="pct"/>
            <w:vAlign w:val="bottom"/>
          </w:tcPr>
          <w:p w:rsidR="00DD1816" w:rsidRPr="005C5CC4" w:rsidRDefault="00DD1816" w:rsidP="00DD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79" w:type="pct"/>
          </w:tcPr>
          <w:p w:rsidR="00DD1816" w:rsidRPr="00074C25" w:rsidRDefault="00DD1816" w:rsidP="00DD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01D1">
              <w:rPr>
                <w:rFonts w:ascii="Angsana New" w:hAnsi="Angsana New"/>
                <w:sz w:val="30"/>
                <w:szCs w:val="30"/>
              </w:rPr>
              <w:t>307,131</w:t>
            </w:r>
          </w:p>
        </w:tc>
        <w:tc>
          <w:tcPr>
            <w:tcW w:w="144" w:type="pct"/>
          </w:tcPr>
          <w:p w:rsidR="00DD1816" w:rsidRPr="00144E97" w:rsidRDefault="00DD1816" w:rsidP="00DD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vAlign w:val="bottom"/>
          </w:tcPr>
          <w:p w:rsidR="00DD1816" w:rsidRPr="00DD1816" w:rsidRDefault="00DD1816" w:rsidP="00DD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D1816">
              <w:rPr>
                <w:rFonts w:ascii="Angsana New" w:hAnsi="Angsana New"/>
                <w:sz w:val="30"/>
                <w:szCs w:val="30"/>
              </w:rPr>
              <w:t>127,123</w:t>
            </w:r>
          </w:p>
        </w:tc>
        <w:tc>
          <w:tcPr>
            <w:tcW w:w="141" w:type="pct"/>
          </w:tcPr>
          <w:p w:rsidR="00DD1816" w:rsidRPr="00144E97" w:rsidRDefault="00DD1816" w:rsidP="00DD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:rsidR="00DD1816" w:rsidRPr="00074C25" w:rsidRDefault="00DD1816" w:rsidP="00DD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601D1">
              <w:rPr>
                <w:rFonts w:ascii="Angsana New" w:hAnsi="Angsana New"/>
                <w:sz w:val="30"/>
                <w:szCs w:val="30"/>
              </w:rPr>
              <w:t>113,643</w:t>
            </w:r>
          </w:p>
        </w:tc>
      </w:tr>
      <w:tr w:rsidR="00DD1816" w:rsidRPr="00144E97" w:rsidTr="00E90C53">
        <w:trPr>
          <w:trHeight w:hRule="exact" w:val="389"/>
        </w:trPr>
        <w:tc>
          <w:tcPr>
            <w:tcW w:w="2381" w:type="pct"/>
          </w:tcPr>
          <w:p w:rsidR="00DD1816" w:rsidRPr="00144E97" w:rsidRDefault="00DD1816" w:rsidP="00DD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  <w:lang w:val="th-TH"/>
              </w:rPr>
              <w:t>3 - 6 เดือน</w:t>
            </w:r>
          </w:p>
        </w:tc>
        <w:tc>
          <w:tcPr>
            <w:tcW w:w="570" w:type="pct"/>
            <w:vAlign w:val="bottom"/>
          </w:tcPr>
          <w:p w:rsidR="00DD1816" w:rsidRPr="00DD1816" w:rsidRDefault="00DD1816" w:rsidP="00DD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D1816">
              <w:rPr>
                <w:rFonts w:ascii="Angsana New" w:hAnsi="Angsana New"/>
                <w:sz w:val="30"/>
                <w:szCs w:val="30"/>
              </w:rPr>
              <w:t>160,375</w:t>
            </w:r>
          </w:p>
        </w:tc>
        <w:tc>
          <w:tcPr>
            <w:tcW w:w="134" w:type="pct"/>
            <w:vAlign w:val="bottom"/>
          </w:tcPr>
          <w:p w:rsidR="00DD1816" w:rsidRPr="005C5CC4" w:rsidRDefault="00DD1816" w:rsidP="00DD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79" w:type="pct"/>
          </w:tcPr>
          <w:p w:rsidR="00DD1816" w:rsidRPr="00074C25" w:rsidRDefault="00DD1816" w:rsidP="00DD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  <w:tab w:val="decimal" w:pos="902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01D1">
              <w:rPr>
                <w:rFonts w:ascii="Angsana New" w:hAnsi="Angsana New"/>
                <w:sz w:val="30"/>
                <w:szCs w:val="30"/>
              </w:rPr>
              <w:t>182,481</w:t>
            </w:r>
          </w:p>
        </w:tc>
        <w:tc>
          <w:tcPr>
            <w:tcW w:w="144" w:type="pct"/>
          </w:tcPr>
          <w:p w:rsidR="00DD1816" w:rsidRPr="00144E97" w:rsidRDefault="00DD1816" w:rsidP="00DD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vAlign w:val="bottom"/>
          </w:tcPr>
          <w:p w:rsidR="00DD1816" w:rsidRPr="00DD1816" w:rsidRDefault="00DD1816" w:rsidP="00DD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D1816">
              <w:rPr>
                <w:rFonts w:ascii="Angsana New" w:hAnsi="Angsana New"/>
                <w:sz w:val="30"/>
                <w:szCs w:val="30"/>
              </w:rPr>
              <w:t>46,471</w:t>
            </w:r>
          </w:p>
        </w:tc>
        <w:tc>
          <w:tcPr>
            <w:tcW w:w="141" w:type="pct"/>
          </w:tcPr>
          <w:p w:rsidR="00DD1816" w:rsidRPr="00144E97" w:rsidRDefault="00DD1816" w:rsidP="00DD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:rsidR="00DD1816" w:rsidRPr="00074C25" w:rsidRDefault="00DD1816" w:rsidP="00DD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601D1">
              <w:rPr>
                <w:rFonts w:ascii="Angsana New" w:hAnsi="Angsana New"/>
                <w:sz w:val="30"/>
                <w:szCs w:val="30"/>
              </w:rPr>
              <w:t>95,353</w:t>
            </w:r>
          </w:p>
        </w:tc>
      </w:tr>
      <w:tr w:rsidR="00DD1816" w:rsidRPr="00144E97" w:rsidTr="00E90C53">
        <w:trPr>
          <w:trHeight w:hRule="exact" w:val="389"/>
        </w:trPr>
        <w:tc>
          <w:tcPr>
            <w:tcW w:w="2381" w:type="pct"/>
          </w:tcPr>
          <w:p w:rsidR="00DD1816" w:rsidRPr="00144E97" w:rsidRDefault="00DD1816" w:rsidP="00DD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  <w:lang w:val="th-TH"/>
              </w:rPr>
              <w:t>6 - 12 เดือน</w:t>
            </w:r>
          </w:p>
        </w:tc>
        <w:tc>
          <w:tcPr>
            <w:tcW w:w="570" w:type="pct"/>
            <w:vAlign w:val="bottom"/>
          </w:tcPr>
          <w:p w:rsidR="00DD1816" w:rsidRPr="00DD1816" w:rsidRDefault="00DD1816" w:rsidP="00DD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D1816">
              <w:rPr>
                <w:rFonts w:ascii="Angsana New" w:hAnsi="Angsana New"/>
                <w:sz w:val="30"/>
                <w:szCs w:val="30"/>
              </w:rPr>
              <w:t>44,006</w:t>
            </w:r>
          </w:p>
        </w:tc>
        <w:tc>
          <w:tcPr>
            <w:tcW w:w="134" w:type="pct"/>
            <w:vAlign w:val="bottom"/>
          </w:tcPr>
          <w:p w:rsidR="00DD1816" w:rsidRPr="005C5CC4" w:rsidRDefault="00DD1816" w:rsidP="00DD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79" w:type="pct"/>
          </w:tcPr>
          <w:p w:rsidR="00DD1816" w:rsidRPr="00074C25" w:rsidRDefault="00DD1816" w:rsidP="00DD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  <w:tab w:val="decimal" w:pos="902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01D1">
              <w:rPr>
                <w:rFonts w:ascii="Angsana New" w:hAnsi="Angsana New"/>
                <w:sz w:val="30"/>
                <w:szCs w:val="30"/>
              </w:rPr>
              <w:t>78,388</w:t>
            </w:r>
          </w:p>
        </w:tc>
        <w:tc>
          <w:tcPr>
            <w:tcW w:w="144" w:type="pct"/>
          </w:tcPr>
          <w:p w:rsidR="00DD1816" w:rsidRPr="00144E97" w:rsidRDefault="00DD1816" w:rsidP="00DD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vAlign w:val="bottom"/>
          </w:tcPr>
          <w:p w:rsidR="00DD1816" w:rsidRPr="00DD1816" w:rsidRDefault="00DD1816" w:rsidP="00DD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D1816">
              <w:rPr>
                <w:rFonts w:ascii="Angsana New" w:hAnsi="Angsana New"/>
                <w:sz w:val="30"/>
                <w:szCs w:val="30"/>
              </w:rPr>
              <w:t>18,737</w:t>
            </w:r>
          </w:p>
        </w:tc>
        <w:tc>
          <w:tcPr>
            <w:tcW w:w="141" w:type="pct"/>
          </w:tcPr>
          <w:p w:rsidR="00DD1816" w:rsidRPr="00144E97" w:rsidRDefault="00DD1816" w:rsidP="00DD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:rsidR="00DD1816" w:rsidRPr="00074C25" w:rsidRDefault="00DD1816" w:rsidP="00DD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601D1">
              <w:rPr>
                <w:rFonts w:ascii="Angsana New" w:hAnsi="Angsana New"/>
                <w:sz w:val="30"/>
                <w:szCs w:val="30"/>
              </w:rPr>
              <w:t>50,891</w:t>
            </w:r>
          </w:p>
        </w:tc>
      </w:tr>
      <w:tr w:rsidR="00DD1816" w:rsidRPr="00144E97" w:rsidTr="00E90C53">
        <w:trPr>
          <w:trHeight w:hRule="exact" w:val="389"/>
        </w:trPr>
        <w:tc>
          <w:tcPr>
            <w:tcW w:w="2381" w:type="pct"/>
          </w:tcPr>
          <w:p w:rsidR="00DD1816" w:rsidRPr="00144E97" w:rsidRDefault="00DD1816" w:rsidP="00DD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  <w:lang w:val="th-TH"/>
              </w:rPr>
              <w:t>มากกว่า 12  เดือน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vAlign w:val="bottom"/>
          </w:tcPr>
          <w:p w:rsidR="00DD1816" w:rsidRPr="00DD1816" w:rsidRDefault="00DD1816" w:rsidP="00DD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D1816">
              <w:rPr>
                <w:rFonts w:ascii="Angsana New" w:hAnsi="Angsana New"/>
                <w:sz w:val="30"/>
                <w:szCs w:val="30"/>
              </w:rPr>
              <w:t>25,378</w:t>
            </w:r>
          </w:p>
        </w:tc>
        <w:tc>
          <w:tcPr>
            <w:tcW w:w="134" w:type="pct"/>
            <w:vAlign w:val="bottom"/>
          </w:tcPr>
          <w:p w:rsidR="00DD1816" w:rsidRPr="005C5CC4" w:rsidRDefault="00DD1816" w:rsidP="00DD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vAlign w:val="bottom"/>
          </w:tcPr>
          <w:p w:rsidR="00DD1816" w:rsidRPr="00074C25" w:rsidRDefault="00DD1816" w:rsidP="00DD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  <w:tab w:val="decimal" w:pos="902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01D1">
              <w:rPr>
                <w:rFonts w:ascii="Angsana New" w:hAnsi="Angsana New"/>
                <w:sz w:val="30"/>
                <w:szCs w:val="30"/>
              </w:rPr>
              <w:t>25,585</w:t>
            </w:r>
          </w:p>
        </w:tc>
        <w:tc>
          <w:tcPr>
            <w:tcW w:w="144" w:type="pct"/>
          </w:tcPr>
          <w:p w:rsidR="00DD1816" w:rsidRPr="00144E97" w:rsidRDefault="00DD1816" w:rsidP="00DD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tcBorders>
              <w:bottom w:val="single" w:sz="4" w:space="0" w:color="auto"/>
            </w:tcBorders>
            <w:vAlign w:val="bottom"/>
          </w:tcPr>
          <w:p w:rsidR="00DD1816" w:rsidRPr="00DD1816" w:rsidRDefault="00DD1816" w:rsidP="00DD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D1816">
              <w:rPr>
                <w:rFonts w:ascii="Angsana New" w:hAnsi="Angsana New"/>
                <w:sz w:val="30"/>
                <w:szCs w:val="30"/>
              </w:rPr>
              <w:t>15,530</w:t>
            </w:r>
          </w:p>
        </w:tc>
        <w:tc>
          <w:tcPr>
            <w:tcW w:w="141" w:type="pct"/>
          </w:tcPr>
          <w:p w:rsidR="00DD1816" w:rsidRPr="00144E97" w:rsidRDefault="00DD1816" w:rsidP="00DD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</w:tcPr>
          <w:p w:rsidR="00DD1816" w:rsidRPr="00074C25" w:rsidRDefault="00DD1816" w:rsidP="00DD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601D1">
              <w:rPr>
                <w:rFonts w:ascii="Angsana New" w:hAnsi="Angsana New"/>
                <w:sz w:val="30"/>
                <w:szCs w:val="30"/>
              </w:rPr>
              <w:t>15,833</w:t>
            </w:r>
          </w:p>
        </w:tc>
      </w:tr>
      <w:tr w:rsidR="00DD1816" w:rsidRPr="00144E97" w:rsidTr="00E90C53">
        <w:trPr>
          <w:trHeight w:hRule="exact" w:val="389"/>
        </w:trPr>
        <w:tc>
          <w:tcPr>
            <w:tcW w:w="2381" w:type="pct"/>
          </w:tcPr>
          <w:p w:rsidR="00DD1816" w:rsidRPr="00144E97" w:rsidRDefault="00DD1816" w:rsidP="00DD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vAlign w:val="bottom"/>
          </w:tcPr>
          <w:p w:rsidR="00DD1816" w:rsidRPr="00DD1816" w:rsidRDefault="00DD1816" w:rsidP="00DD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1816">
              <w:rPr>
                <w:rFonts w:ascii="Angsana New" w:hAnsi="Angsana New"/>
                <w:b/>
                <w:bCs/>
                <w:sz w:val="30"/>
                <w:szCs w:val="30"/>
              </w:rPr>
              <w:t>2,3</w:t>
            </w:r>
            <w:r w:rsidR="00E40516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C14880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DD181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E40516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C14880"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34" w:type="pct"/>
            <w:vAlign w:val="bottom"/>
          </w:tcPr>
          <w:p w:rsidR="00DD1816" w:rsidRPr="00910130" w:rsidRDefault="00DD1816" w:rsidP="00DD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:rsidR="00DD1816" w:rsidRPr="00074C25" w:rsidRDefault="00DD1816" w:rsidP="00DD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  <w:tab w:val="decimal" w:pos="902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01D1">
              <w:rPr>
                <w:rFonts w:ascii="Angsana New" w:hAnsi="Angsana New"/>
                <w:b/>
                <w:bCs/>
                <w:sz w:val="30"/>
                <w:szCs w:val="30"/>
              </w:rPr>
              <w:t>2,532,509</w:t>
            </w:r>
          </w:p>
        </w:tc>
        <w:tc>
          <w:tcPr>
            <w:tcW w:w="144" w:type="pct"/>
          </w:tcPr>
          <w:p w:rsidR="00DD1816" w:rsidRPr="00910130" w:rsidRDefault="00DD1816" w:rsidP="00DD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3" w:type="pct"/>
            <w:tcBorders>
              <w:top w:val="single" w:sz="4" w:space="0" w:color="auto"/>
            </w:tcBorders>
            <w:vAlign w:val="bottom"/>
          </w:tcPr>
          <w:p w:rsidR="00DD1816" w:rsidRPr="00DD1816" w:rsidRDefault="00DD1816" w:rsidP="00DD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1816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E40516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275338">
              <w:rPr>
                <w:rFonts w:ascii="Angsana New" w:hAnsi="Angsana New"/>
                <w:b/>
                <w:bCs/>
                <w:sz w:val="30"/>
                <w:szCs w:val="30"/>
              </w:rPr>
              <w:t>8,68</w:t>
            </w:r>
            <w:r w:rsidR="00B95BDC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1" w:type="pct"/>
          </w:tcPr>
          <w:p w:rsidR="00DD1816" w:rsidRPr="00910130" w:rsidRDefault="00DD1816" w:rsidP="00DD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</w:tcPr>
          <w:p w:rsidR="00DD1816" w:rsidRPr="00074C25" w:rsidRDefault="00DD1816" w:rsidP="00DD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01D1">
              <w:rPr>
                <w:rFonts w:ascii="Angsana New" w:hAnsi="Angsana New"/>
                <w:b/>
                <w:bCs/>
                <w:sz w:val="30"/>
                <w:szCs w:val="30"/>
              </w:rPr>
              <w:t>514,926</w:t>
            </w:r>
          </w:p>
        </w:tc>
      </w:tr>
      <w:tr w:rsidR="00DD1816" w:rsidRPr="00144E97" w:rsidTr="00E90C53">
        <w:trPr>
          <w:trHeight w:hRule="exact" w:val="389"/>
        </w:trPr>
        <w:tc>
          <w:tcPr>
            <w:tcW w:w="2381" w:type="pct"/>
          </w:tcPr>
          <w:p w:rsidR="00DD1816" w:rsidRPr="00144E97" w:rsidRDefault="00DD1816" w:rsidP="00DD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144E97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vAlign w:val="bottom"/>
          </w:tcPr>
          <w:p w:rsidR="00DD1816" w:rsidRPr="00DD1816" w:rsidRDefault="00DD1816" w:rsidP="00DD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D1816">
              <w:rPr>
                <w:rFonts w:ascii="Angsana New" w:hAnsi="Angsana New"/>
                <w:sz w:val="30"/>
                <w:szCs w:val="30"/>
              </w:rPr>
              <w:t>(3</w:t>
            </w:r>
            <w:r w:rsidR="00E40516">
              <w:rPr>
                <w:rFonts w:ascii="Angsana New" w:hAnsi="Angsana New"/>
                <w:sz w:val="30"/>
                <w:szCs w:val="30"/>
              </w:rPr>
              <w:t>1</w:t>
            </w:r>
            <w:r w:rsidRPr="00DD1816">
              <w:rPr>
                <w:rFonts w:ascii="Angsana New" w:hAnsi="Angsana New"/>
                <w:sz w:val="30"/>
                <w:szCs w:val="30"/>
              </w:rPr>
              <w:t>,</w:t>
            </w:r>
            <w:r w:rsidR="00275338">
              <w:rPr>
                <w:rFonts w:ascii="Angsana New" w:hAnsi="Angsana New"/>
                <w:sz w:val="30"/>
                <w:szCs w:val="30"/>
              </w:rPr>
              <w:t>216</w:t>
            </w:r>
            <w:r w:rsidRPr="00DD181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4" w:type="pct"/>
            <w:vAlign w:val="bottom"/>
          </w:tcPr>
          <w:p w:rsidR="00DD1816" w:rsidRPr="004244DD" w:rsidRDefault="00DD1816" w:rsidP="00DD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vAlign w:val="bottom"/>
          </w:tcPr>
          <w:p w:rsidR="00DD1816" w:rsidRPr="00074C25" w:rsidRDefault="00DD1816" w:rsidP="00DD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01D1">
              <w:rPr>
                <w:rFonts w:ascii="Angsana New" w:hAnsi="Angsana New"/>
                <w:sz w:val="30"/>
                <w:szCs w:val="30"/>
              </w:rPr>
              <w:t>(31,374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:rsidR="00DD1816" w:rsidRPr="00144E97" w:rsidRDefault="00DD1816" w:rsidP="00DD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tcBorders>
              <w:bottom w:val="single" w:sz="4" w:space="0" w:color="auto"/>
            </w:tcBorders>
            <w:vAlign w:val="bottom"/>
          </w:tcPr>
          <w:p w:rsidR="00DD1816" w:rsidRPr="00DD1816" w:rsidRDefault="00DD1816" w:rsidP="00DD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D1816">
              <w:rPr>
                <w:rFonts w:ascii="Angsana New" w:hAnsi="Angsana New"/>
                <w:sz w:val="30"/>
                <w:szCs w:val="30"/>
              </w:rPr>
              <w:t>(2</w:t>
            </w:r>
            <w:r w:rsidR="00E40516">
              <w:rPr>
                <w:rFonts w:ascii="Angsana New" w:hAnsi="Angsana New"/>
                <w:sz w:val="30"/>
                <w:szCs w:val="30"/>
              </w:rPr>
              <w:t>1</w:t>
            </w:r>
            <w:r w:rsidRPr="00DD1816">
              <w:rPr>
                <w:rFonts w:ascii="Angsana New" w:hAnsi="Angsana New"/>
                <w:sz w:val="30"/>
                <w:szCs w:val="30"/>
              </w:rPr>
              <w:t>,</w:t>
            </w:r>
            <w:r w:rsidR="00275338">
              <w:rPr>
                <w:rFonts w:ascii="Angsana New" w:hAnsi="Angsana New"/>
                <w:sz w:val="30"/>
                <w:szCs w:val="30"/>
              </w:rPr>
              <w:t>531</w:t>
            </w:r>
            <w:r w:rsidRPr="00DD181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1" w:type="pct"/>
          </w:tcPr>
          <w:p w:rsidR="00DD1816" w:rsidRPr="00144E97" w:rsidRDefault="00DD1816" w:rsidP="00DD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</w:tcPr>
          <w:p w:rsidR="00DD1816" w:rsidRPr="00074C25" w:rsidRDefault="00DD1816" w:rsidP="00DD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after="0" w:line="240" w:lineRule="auto"/>
              <w:ind w:left="-108" w:right="-102" w:firstLine="14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01D1">
              <w:rPr>
                <w:rFonts w:ascii="Angsana New" w:hAnsi="Angsana New"/>
                <w:sz w:val="30"/>
                <w:szCs w:val="30"/>
              </w:rPr>
              <w:t>(22,393)</w:t>
            </w:r>
          </w:p>
        </w:tc>
      </w:tr>
      <w:tr w:rsidR="00DD1816" w:rsidRPr="00144E97" w:rsidTr="00E90C53">
        <w:trPr>
          <w:trHeight w:hRule="exact" w:val="389"/>
        </w:trPr>
        <w:tc>
          <w:tcPr>
            <w:tcW w:w="2381" w:type="pct"/>
          </w:tcPr>
          <w:p w:rsidR="00DD1816" w:rsidRPr="00144E97" w:rsidRDefault="00DD1816" w:rsidP="00DD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1816" w:rsidRPr="00DD1816" w:rsidRDefault="00DD1816" w:rsidP="00DD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1816"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 w:rsidR="00E4051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0A57C3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  <w:r w:rsidRPr="00DD181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E4051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0A57C3"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</w:p>
        </w:tc>
        <w:tc>
          <w:tcPr>
            <w:tcW w:w="134" w:type="pct"/>
            <w:vAlign w:val="bottom"/>
          </w:tcPr>
          <w:p w:rsidR="00DD1816" w:rsidRPr="00910130" w:rsidRDefault="00DD1816" w:rsidP="00DD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</w:tcPr>
          <w:p w:rsidR="00DD1816" w:rsidRPr="00074C25" w:rsidRDefault="00DD1816" w:rsidP="00DD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  <w:tab w:val="decimal" w:pos="902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01D1">
              <w:rPr>
                <w:rFonts w:ascii="Angsana New" w:hAnsi="Angsana New"/>
                <w:b/>
                <w:bCs/>
                <w:sz w:val="30"/>
                <w:szCs w:val="30"/>
              </w:rPr>
              <w:t>2,501,135</w:t>
            </w:r>
          </w:p>
        </w:tc>
        <w:tc>
          <w:tcPr>
            <w:tcW w:w="144" w:type="pct"/>
          </w:tcPr>
          <w:p w:rsidR="00DD1816" w:rsidRPr="00910130" w:rsidRDefault="00DD1816" w:rsidP="00DD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1816" w:rsidRPr="00DD1816" w:rsidRDefault="00DD1816" w:rsidP="00DD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1816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E40516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275338">
              <w:rPr>
                <w:rFonts w:ascii="Angsana New" w:hAnsi="Angsana New"/>
                <w:b/>
                <w:bCs/>
                <w:sz w:val="30"/>
                <w:szCs w:val="30"/>
              </w:rPr>
              <w:t>7,154</w:t>
            </w:r>
          </w:p>
        </w:tc>
        <w:tc>
          <w:tcPr>
            <w:tcW w:w="141" w:type="pct"/>
          </w:tcPr>
          <w:p w:rsidR="00DD1816" w:rsidRPr="00910130" w:rsidRDefault="00DD1816" w:rsidP="00DD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</w:tcBorders>
          </w:tcPr>
          <w:p w:rsidR="00DD1816" w:rsidRPr="00074C25" w:rsidRDefault="00DD1816" w:rsidP="00DD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01D1">
              <w:rPr>
                <w:rFonts w:ascii="Angsana New" w:hAnsi="Angsana New"/>
                <w:b/>
                <w:bCs/>
                <w:sz w:val="30"/>
                <w:szCs w:val="30"/>
              </w:rPr>
              <w:t>492,533</w:t>
            </w:r>
          </w:p>
        </w:tc>
      </w:tr>
      <w:tr w:rsidR="00DD1816" w:rsidRPr="00144E97" w:rsidTr="009D131B">
        <w:trPr>
          <w:trHeight w:hRule="exact" w:val="389"/>
        </w:trPr>
        <w:tc>
          <w:tcPr>
            <w:tcW w:w="2381" w:type="pct"/>
          </w:tcPr>
          <w:p w:rsidR="00DD1816" w:rsidRPr="00144E97" w:rsidRDefault="00DD1816" w:rsidP="00DD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0" w:type="pct"/>
            <w:tcBorders>
              <w:bottom w:val="double" w:sz="4" w:space="0" w:color="auto"/>
            </w:tcBorders>
            <w:vAlign w:val="bottom"/>
          </w:tcPr>
          <w:p w:rsidR="00DD1816" w:rsidRPr="00DD1816" w:rsidRDefault="00DD1816" w:rsidP="00DD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1816">
              <w:rPr>
                <w:rFonts w:ascii="Angsana New" w:hAnsi="Angsana New"/>
                <w:b/>
                <w:bCs/>
                <w:sz w:val="30"/>
                <w:szCs w:val="30"/>
              </w:rPr>
              <w:t>2,3</w:t>
            </w:r>
            <w:r w:rsidR="00E40516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0A57C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DD181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E4051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0A57C3">
              <w:rPr>
                <w:rFonts w:ascii="Angsana New" w:hAnsi="Angsana New"/>
                <w:b/>
                <w:bCs/>
                <w:sz w:val="30"/>
                <w:szCs w:val="30"/>
              </w:rPr>
              <w:t>70</w:t>
            </w:r>
          </w:p>
        </w:tc>
        <w:tc>
          <w:tcPr>
            <w:tcW w:w="134" w:type="pct"/>
          </w:tcPr>
          <w:p w:rsidR="00DD1816" w:rsidRPr="00910130" w:rsidRDefault="00DD1816" w:rsidP="00DD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:rsidR="00DD1816" w:rsidRPr="00074C25" w:rsidRDefault="00DD1816" w:rsidP="00DD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  <w:tab w:val="decimal" w:pos="902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01D1">
              <w:rPr>
                <w:rFonts w:ascii="Angsana New" w:hAnsi="Angsana New"/>
                <w:b/>
                <w:bCs/>
                <w:sz w:val="30"/>
                <w:szCs w:val="30"/>
              </w:rPr>
              <w:t>2,520,900</w:t>
            </w:r>
          </w:p>
        </w:tc>
        <w:tc>
          <w:tcPr>
            <w:tcW w:w="144" w:type="pct"/>
          </w:tcPr>
          <w:p w:rsidR="00DD1816" w:rsidRPr="00910130" w:rsidRDefault="00DD1816" w:rsidP="00DD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3" w:type="pct"/>
            <w:tcBorders>
              <w:bottom w:val="double" w:sz="4" w:space="0" w:color="auto"/>
            </w:tcBorders>
            <w:vAlign w:val="bottom"/>
          </w:tcPr>
          <w:p w:rsidR="00DD1816" w:rsidRPr="00DD1816" w:rsidRDefault="00E40516" w:rsidP="00DD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89</w:t>
            </w:r>
            <w:r w:rsidR="00275338">
              <w:rPr>
                <w:rFonts w:ascii="Angsana New" w:hAnsi="Angsana New"/>
                <w:b/>
                <w:bCs/>
                <w:sz w:val="30"/>
                <w:szCs w:val="30"/>
              </w:rPr>
              <w:t>6,668</w:t>
            </w:r>
          </w:p>
        </w:tc>
        <w:tc>
          <w:tcPr>
            <w:tcW w:w="141" w:type="pct"/>
            <w:vAlign w:val="bottom"/>
          </w:tcPr>
          <w:p w:rsidR="00DD1816" w:rsidRPr="00910130" w:rsidRDefault="00DD1816" w:rsidP="00DD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528" w:type="pct"/>
            <w:tcBorders>
              <w:bottom w:val="double" w:sz="4" w:space="0" w:color="auto"/>
            </w:tcBorders>
          </w:tcPr>
          <w:p w:rsidR="00DD1816" w:rsidRPr="00074C25" w:rsidRDefault="00DD1816" w:rsidP="00DD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01D1">
              <w:rPr>
                <w:rFonts w:ascii="Angsana New" w:hAnsi="Angsana New"/>
                <w:b/>
                <w:bCs/>
                <w:sz w:val="30"/>
                <w:szCs w:val="30"/>
              </w:rPr>
              <w:t>994,644</w:t>
            </w:r>
          </w:p>
        </w:tc>
      </w:tr>
      <w:tr w:rsidR="00DD1816" w:rsidRPr="00144E97" w:rsidTr="00446432">
        <w:trPr>
          <w:trHeight w:hRule="exact" w:val="851"/>
        </w:trPr>
        <w:tc>
          <w:tcPr>
            <w:tcW w:w="2381" w:type="pct"/>
          </w:tcPr>
          <w:p w:rsidR="00DD1816" w:rsidRPr="00E03518" w:rsidRDefault="00DD1816" w:rsidP="00DD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  <w:r w:rsidRPr="00E03518">
              <w:rPr>
                <w:rFonts w:ascii="Angsana New" w:hAnsi="Angsana New"/>
                <w:sz w:val="30"/>
                <w:szCs w:val="30"/>
                <w:cs/>
              </w:rPr>
              <w:t xml:space="preserve">หนี้สูญและหนี้สงสัยจะสูญสำหรับ    </w:t>
            </w:r>
          </w:p>
          <w:p w:rsidR="00DD1816" w:rsidRPr="00E03518" w:rsidRDefault="00DD1816" w:rsidP="00DD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03518">
              <w:rPr>
                <w:rFonts w:ascii="Angsana New" w:hAnsi="Angsana New"/>
                <w:sz w:val="30"/>
                <w:szCs w:val="30"/>
                <w:cs/>
              </w:rPr>
              <w:t xml:space="preserve">     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E03518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E0351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03518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70" w:type="pct"/>
            <w:tcBorders>
              <w:bottom w:val="double" w:sz="4" w:space="0" w:color="auto"/>
            </w:tcBorders>
          </w:tcPr>
          <w:p w:rsidR="00DD1816" w:rsidRDefault="00DD1816" w:rsidP="00DD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96" w:right="-131" w:hanging="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</w:p>
          <w:p w:rsidR="00DD1816" w:rsidRPr="00E03518" w:rsidRDefault="00DD1816" w:rsidP="005C0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96" w:right="-131" w:hanging="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1,530</w:t>
            </w:r>
          </w:p>
        </w:tc>
        <w:tc>
          <w:tcPr>
            <w:tcW w:w="134" w:type="pct"/>
          </w:tcPr>
          <w:p w:rsidR="00DD1816" w:rsidRPr="00E03518" w:rsidRDefault="00DD1816" w:rsidP="00DD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double" w:sz="4" w:space="0" w:color="auto"/>
            </w:tcBorders>
            <w:vAlign w:val="bottom"/>
          </w:tcPr>
          <w:p w:rsidR="00DD1816" w:rsidRPr="00446432" w:rsidRDefault="00DD1816" w:rsidP="00DD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96" w:right="-131" w:hanging="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6432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446432" w:rsidRPr="00446432">
              <w:rPr>
                <w:rFonts w:ascii="Angsana New" w:hAnsi="Angsana New"/>
                <w:b/>
                <w:bCs/>
                <w:sz w:val="30"/>
                <w:szCs w:val="30"/>
              </w:rPr>
              <w:t>630</w:t>
            </w:r>
          </w:p>
        </w:tc>
        <w:tc>
          <w:tcPr>
            <w:tcW w:w="144" w:type="pct"/>
            <w:vAlign w:val="bottom"/>
          </w:tcPr>
          <w:p w:rsidR="00DD1816" w:rsidRPr="00E03518" w:rsidRDefault="00DD1816" w:rsidP="00DD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tcBorders>
              <w:bottom w:val="double" w:sz="4" w:space="0" w:color="auto"/>
            </w:tcBorders>
            <w:vAlign w:val="bottom"/>
          </w:tcPr>
          <w:p w:rsidR="00DD1816" w:rsidRPr="00E03518" w:rsidRDefault="00DD1816" w:rsidP="00DD1816">
            <w:pPr>
              <w:pStyle w:val="acctfourfigures"/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  <w:vAlign w:val="bottom"/>
          </w:tcPr>
          <w:p w:rsidR="00DD1816" w:rsidRPr="00E03518" w:rsidRDefault="00DD1816" w:rsidP="00DD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double" w:sz="4" w:space="0" w:color="auto"/>
            </w:tcBorders>
            <w:vAlign w:val="bottom"/>
          </w:tcPr>
          <w:p w:rsidR="00DD1816" w:rsidRPr="00E03518" w:rsidRDefault="00DD1816" w:rsidP="00DD1816">
            <w:pPr>
              <w:pStyle w:val="acctfourfigures"/>
              <w:spacing w:line="240" w:lineRule="auto"/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0351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930</w:t>
            </w:r>
          </w:p>
        </w:tc>
      </w:tr>
    </w:tbl>
    <w:p w:rsidR="008D39A1" w:rsidRPr="004D7525" w:rsidRDefault="008D39A1" w:rsidP="007772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:rsidR="00CB19A0" w:rsidRPr="00205E16" w:rsidRDefault="00062DE0" w:rsidP="00062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"/>
          <w:szCs w:val="2"/>
        </w:rPr>
      </w:pPr>
      <w:r w:rsidRPr="00144E97">
        <w:rPr>
          <w:rFonts w:ascii="Angsana New" w:hAnsi="Angsana New"/>
          <w:sz w:val="30"/>
          <w:szCs w:val="30"/>
        </w:rPr>
        <w:tab/>
      </w:r>
    </w:p>
    <w:p w:rsidR="009F1AB4" w:rsidRDefault="009F1AB4" w:rsidP="00AF09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630"/>
        <w:jc w:val="both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</w:t>
      </w:r>
      <w:r w:rsidR="00061CFB">
        <w:rPr>
          <w:rFonts w:ascii="Angsana New" w:hAnsi="Angsana New"/>
          <w:sz w:val="30"/>
          <w:szCs w:val="30"/>
          <w:cs/>
        </w:rPr>
        <w:t xml:space="preserve"> มีระยะเวลาตั้งแต่ </w:t>
      </w:r>
      <w:r w:rsidR="00061CFB">
        <w:rPr>
          <w:rFonts w:ascii="Angsana New" w:hAnsi="Angsana New"/>
          <w:sz w:val="30"/>
          <w:szCs w:val="30"/>
        </w:rPr>
        <w:t>30</w:t>
      </w:r>
      <w:r w:rsidR="00395712" w:rsidRPr="00144E97">
        <w:rPr>
          <w:rFonts w:ascii="Angsana New" w:hAnsi="Angsana New"/>
          <w:sz w:val="30"/>
          <w:szCs w:val="30"/>
          <w:cs/>
        </w:rPr>
        <w:t xml:space="preserve"> วัน ถึง </w:t>
      </w:r>
      <w:r w:rsidR="00061CFB">
        <w:rPr>
          <w:rFonts w:ascii="Angsana New" w:hAnsi="Angsana New"/>
          <w:sz w:val="30"/>
          <w:szCs w:val="30"/>
        </w:rPr>
        <w:t>360</w:t>
      </w:r>
      <w:r w:rsidRPr="00144E97">
        <w:rPr>
          <w:rFonts w:ascii="Angsana New" w:hAnsi="Angsana New"/>
          <w:sz w:val="30"/>
          <w:szCs w:val="30"/>
          <w:cs/>
        </w:rPr>
        <w:t xml:space="preserve"> วัน</w:t>
      </w:r>
    </w:p>
    <w:p w:rsidR="00CE35D3" w:rsidRPr="004D7525" w:rsidRDefault="00CE35D3" w:rsidP="00062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6730F5" w:rsidRDefault="006730F5" w:rsidP="004437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="Angsana New" w:hAnsi="Angsana New"/>
          <w:sz w:val="30"/>
          <w:szCs w:val="30"/>
        </w:rPr>
      </w:pPr>
    </w:p>
    <w:p w:rsidR="006730F5" w:rsidRDefault="006730F5" w:rsidP="004437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="Angsana New" w:hAnsi="Angsana New"/>
          <w:sz w:val="30"/>
          <w:szCs w:val="30"/>
        </w:rPr>
      </w:pPr>
    </w:p>
    <w:p w:rsidR="006730F5" w:rsidRDefault="006730F5" w:rsidP="004437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="Angsana New" w:hAnsi="Angsana New"/>
          <w:sz w:val="30"/>
          <w:szCs w:val="30"/>
        </w:rPr>
      </w:pPr>
    </w:p>
    <w:p w:rsidR="0031160F" w:rsidRDefault="009F1AB4" w:rsidP="00A222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54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  <w:cs/>
        </w:rPr>
      </w:pPr>
      <w:r w:rsidRPr="00144E97">
        <w:rPr>
          <w:rFonts w:ascii="Angsana New" w:hAnsi="Angsana New"/>
          <w:sz w:val="30"/>
          <w:szCs w:val="30"/>
          <w:cs/>
        </w:rPr>
        <w:lastRenderedPageBreak/>
        <w:t>อายุของลูกหนี้การค้าเริ่มนับตั้งแต่วันที่กลุ่มบริษัทได้</w:t>
      </w:r>
      <w:r w:rsidR="00B630F0" w:rsidRPr="00144E97">
        <w:rPr>
          <w:rFonts w:ascii="Angsana New" w:hAnsi="Angsana New"/>
          <w:sz w:val="30"/>
          <w:szCs w:val="30"/>
          <w:cs/>
        </w:rPr>
        <w:t>ส่ง</w:t>
      </w:r>
      <w:r w:rsidRPr="00144E97">
        <w:rPr>
          <w:rFonts w:ascii="Angsana New" w:hAnsi="Angsana New"/>
          <w:sz w:val="30"/>
          <w:szCs w:val="30"/>
          <w:cs/>
        </w:rPr>
        <w:t>สินค้าและออกใบแจ้งหนี้แก่ผู้นำเข้าหรือผู้จัดจำหน่ายในท้องถิ่น อย่างไรก็ตามกลุ่มบริษัทจะรับรู้รายได้จากการขายก็ต่อเมื่อผู้นำเข้าหรือผู้จัดจำหน่ายในท้องถิ่นเหล่านั้น</w:t>
      </w:r>
      <w:r w:rsidR="00A32C45">
        <w:rPr>
          <w:rFonts w:ascii="Angsana New" w:hAnsi="Angsana New" w:hint="cs"/>
          <w:sz w:val="30"/>
          <w:szCs w:val="30"/>
          <w:cs/>
        </w:rPr>
        <w:t xml:space="preserve">     </w:t>
      </w:r>
      <w:r w:rsidRPr="00144E97">
        <w:rPr>
          <w:rFonts w:ascii="Angsana New" w:hAnsi="Angsana New"/>
          <w:sz w:val="30"/>
          <w:szCs w:val="30"/>
          <w:cs/>
        </w:rPr>
        <w:t>ขายสินค้าผ่านช่องทางการจำหน่ายผลิตภัณฑ</w:t>
      </w:r>
      <w:r w:rsidR="00415858" w:rsidRPr="00144E97">
        <w:rPr>
          <w:rFonts w:ascii="Angsana New" w:hAnsi="Angsana New"/>
          <w:sz w:val="30"/>
          <w:szCs w:val="30"/>
          <w:cs/>
        </w:rPr>
        <w:t>์ต่างๆของกลุ่มบริษัทไปยัง</w:t>
      </w:r>
      <w:r w:rsidR="00DC2494" w:rsidRPr="00144E97">
        <w:rPr>
          <w:rFonts w:ascii="Angsana New" w:hAnsi="Angsana New"/>
          <w:sz w:val="30"/>
          <w:szCs w:val="30"/>
          <w:cs/>
        </w:rPr>
        <w:t>ลูกค้าซึ่งเป็นบุคคลภายนอก</w:t>
      </w:r>
      <w:r w:rsidR="00415858" w:rsidRPr="00144E97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ด้วยเหตุนี้จึงมีความแตกต่างระหว่างระยะเวลาที่กลุ่มบริษัทเริ่มนับอายุลูกหนี้การค้าและเวลาที่กลุ่มบริษัท</w:t>
      </w:r>
      <w:r w:rsidR="00E30D98" w:rsidRPr="00144E97">
        <w:rPr>
          <w:rFonts w:ascii="Angsana New" w:hAnsi="Angsana New"/>
          <w:sz w:val="30"/>
          <w:szCs w:val="30"/>
          <w:cs/>
        </w:rPr>
        <w:t>รับรู้รายได้</w:t>
      </w:r>
      <w:r w:rsidRPr="00144E97">
        <w:rPr>
          <w:rFonts w:ascii="Angsana New" w:hAnsi="Angsana New"/>
          <w:sz w:val="30"/>
          <w:szCs w:val="30"/>
          <w:cs/>
        </w:rPr>
        <w:t xml:space="preserve"> ส่งผลให้กลุ่มบริษัทมี</w:t>
      </w:r>
      <w:r w:rsidR="007C26D7" w:rsidRPr="00144E97">
        <w:rPr>
          <w:rFonts w:ascii="Angsana New" w:hAnsi="Angsana New"/>
          <w:sz w:val="30"/>
          <w:szCs w:val="30"/>
          <w:cs/>
        </w:rPr>
        <w:t>ยอด</w:t>
      </w:r>
      <w:r w:rsidRPr="00144E97">
        <w:rPr>
          <w:rFonts w:ascii="Angsana New" w:hAnsi="Angsana New"/>
          <w:sz w:val="30"/>
          <w:szCs w:val="30"/>
          <w:cs/>
        </w:rPr>
        <w:t>ลูกหนี้การค้าที่เกินกำหนดชำระเป็นจำนวนมาก</w:t>
      </w:r>
    </w:p>
    <w:p w:rsidR="00823471" w:rsidRPr="006A0637" w:rsidRDefault="00823471" w:rsidP="00311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:rsidR="00946DD6" w:rsidRPr="00144E97" w:rsidRDefault="00304B32" w:rsidP="00946D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6</w:t>
      </w:r>
      <w:r w:rsidR="00946DD6" w:rsidRPr="00946DD6">
        <w:rPr>
          <w:rFonts w:ascii="Angsana New" w:hAnsi="Angsana New"/>
          <w:b/>
          <w:bCs/>
          <w:sz w:val="30"/>
          <w:szCs w:val="30"/>
        </w:rPr>
        <w:tab/>
      </w:r>
      <w:r w:rsidR="00946DD6" w:rsidRPr="00946DD6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เงินลงทุนในบริษัทร่วมและการร่วมค้า</w:t>
      </w:r>
    </w:p>
    <w:p w:rsidR="00870FFB" w:rsidRPr="006A0637" w:rsidRDefault="00870FFB" w:rsidP="00870FFB">
      <w:pPr>
        <w:rPr>
          <w:rFonts w:ascii="Angsana New" w:hAnsi="Angsana New"/>
          <w:b/>
          <w:bCs/>
          <w:sz w:val="24"/>
          <w:szCs w:val="24"/>
        </w:rPr>
      </w:pPr>
    </w:p>
    <w:tbl>
      <w:tblPr>
        <w:tblW w:w="90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4"/>
        <w:gridCol w:w="1019"/>
        <w:gridCol w:w="271"/>
        <w:gridCol w:w="901"/>
        <w:gridCol w:w="269"/>
        <w:gridCol w:w="995"/>
        <w:gridCol w:w="269"/>
        <w:gridCol w:w="910"/>
        <w:gridCol w:w="267"/>
        <w:gridCol w:w="1043"/>
      </w:tblGrid>
      <w:tr w:rsidR="00870FFB" w:rsidRPr="004F38D7" w:rsidTr="00ED6642">
        <w:trPr>
          <w:tblHeader/>
        </w:trPr>
        <w:tc>
          <w:tcPr>
            <w:tcW w:w="1733" w:type="pct"/>
          </w:tcPr>
          <w:p w:rsidR="00870FFB" w:rsidRPr="0041130A" w:rsidRDefault="00870FFB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</w:tcPr>
          <w:p w:rsidR="00870FFB" w:rsidRPr="0041130A" w:rsidRDefault="00870FFB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:rsidR="00870FFB" w:rsidRPr="0041130A" w:rsidRDefault="00870FFB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0" w:type="pct"/>
            <w:gridSpan w:val="3"/>
          </w:tcPr>
          <w:p w:rsidR="00870FFB" w:rsidRPr="0041130A" w:rsidRDefault="00870FFB" w:rsidP="00ED6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975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  <w:t>งบการเงินรวม</w:t>
            </w:r>
          </w:p>
        </w:tc>
        <w:tc>
          <w:tcPr>
            <w:tcW w:w="148" w:type="pct"/>
          </w:tcPr>
          <w:p w:rsidR="00870FFB" w:rsidRPr="0041130A" w:rsidRDefault="00870FFB" w:rsidP="00ED6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pct"/>
            <w:gridSpan w:val="3"/>
          </w:tcPr>
          <w:p w:rsidR="00870FFB" w:rsidRPr="0041130A" w:rsidRDefault="00870FFB" w:rsidP="00ED6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0FFB" w:rsidRPr="004F38D7" w:rsidTr="00ED6642">
        <w:trPr>
          <w:tblHeader/>
        </w:trPr>
        <w:tc>
          <w:tcPr>
            <w:tcW w:w="2293" w:type="pct"/>
            <w:gridSpan w:val="2"/>
          </w:tcPr>
          <w:p w:rsidR="00870FFB" w:rsidRPr="0041130A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41130A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41130A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30</w:t>
            </w:r>
            <w:r w:rsidRPr="0041130A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41130A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9" w:type="pct"/>
          </w:tcPr>
          <w:p w:rsidR="00870FFB" w:rsidRPr="0041130A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" w:type="pct"/>
          </w:tcPr>
          <w:p w:rsidR="00870FFB" w:rsidRPr="0041130A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sz w:val="30"/>
                <w:szCs w:val="30"/>
              </w:rPr>
              <w:t>256</w:t>
            </w:r>
            <w:r w:rsidRPr="0041130A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8" w:type="pct"/>
          </w:tcPr>
          <w:p w:rsidR="00870FFB" w:rsidRPr="0041130A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:rsidR="00870FFB" w:rsidRPr="0041130A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sz w:val="30"/>
                <w:szCs w:val="30"/>
              </w:rPr>
              <w:t>256</w:t>
            </w:r>
            <w:r w:rsidRPr="0041130A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8" w:type="pct"/>
          </w:tcPr>
          <w:p w:rsidR="00870FFB" w:rsidRPr="0041130A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</w:tcPr>
          <w:p w:rsidR="00870FFB" w:rsidRPr="0041130A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sz w:val="30"/>
                <w:szCs w:val="30"/>
              </w:rPr>
              <w:t>256</w:t>
            </w:r>
            <w:r w:rsidRPr="0041130A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7" w:type="pct"/>
          </w:tcPr>
          <w:p w:rsidR="00870FFB" w:rsidRPr="0041130A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870FFB" w:rsidRPr="0041130A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sz w:val="30"/>
                <w:szCs w:val="30"/>
              </w:rPr>
              <w:t>256</w:t>
            </w:r>
            <w:r w:rsidRPr="0041130A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870FFB" w:rsidRPr="004F38D7" w:rsidTr="00ED6642">
        <w:tc>
          <w:tcPr>
            <w:tcW w:w="1733" w:type="pct"/>
          </w:tcPr>
          <w:p w:rsidR="00870FFB" w:rsidRPr="0041130A" w:rsidRDefault="00870FFB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</w:tcPr>
          <w:p w:rsidR="00870FFB" w:rsidRPr="0041130A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</w:tcPr>
          <w:p w:rsidR="00870FFB" w:rsidRPr="0041130A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8" w:type="pct"/>
            <w:gridSpan w:val="7"/>
          </w:tcPr>
          <w:p w:rsidR="00870FFB" w:rsidRPr="0041130A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1130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41130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70FFB" w:rsidRPr="004F38D7" w:rsidTr="00ED6642">
        <w:tc>
          <w:tcPr>
            <w:tcW w:w="1733" w:type="pct"/>
          </w:tcPr>
          <w:p w:rsidR="00870FFB" w:rsidRPr="0041130A" w:rsidRDefault="00870FFB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60" w:type="pct"/>
          </w:tcPr>
          <w:p w:rsidR="00870FFB" w:rsidRPr="0041130A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</w:tcPr>
          <w:p w:rsidR="00870FFB" w:rsidRPr="0041130A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" w:type="pct"/>
          </w:tcPr>
          <w:p w:rsidR="00870FFB" w:rsidRPr="0041130A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870FFB" w:rsidRPr="0041130A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:rsidR="00870FFB" w:rsidRPr="0041130A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870FFB" w:rsidRPr="0041130A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</w:tcPr>
          <w:p w:rsidR="00870FFB" w:rsidRPr="0041130A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870FFB" w:rsidRPr="0041130A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870FFB" w:rsidRPr="0041130A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0FFB" w:rsidRPr="004F38D7" w:rsidTr="00ED6642">
        <w:tc>
          <w:tcPr>
            <w:tcW w:w="1733" w:type="pct"/>
          </w:tcPr>
          <w:p w:rsidR="00870FFB" w:rsidRPr="0041130A" w:rsidRDefault="00870FFB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1130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1130A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60" w:type="pct"/>
          </w:tcPr>
          <w:p w:rsidR="00870FFB" w:rsidRPr="0041130A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</w:tcPr>
          <w:p w:rsidR="00870FFB" w:rsidRPr="0041130A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" w:type="pct"/>
          </w:tcPr>
          <w:p w:rsidR="00870FFB" w:rsidRPr="0041130A" w:rsidRDefault="007F263F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sz w:val="30"/>
                <w:szCs w:val="30"/>
              </w:rPr>
              <w:t>503</w:t>
            </w:r>
          </w:p>
        </w:tc>
        <w:tc>
          <w:tcPr>
            <w:tcW w:w="148" w:type="pct"/>
          </w:tcPr>
          <w:p w:rsidR="00870FFB" w:rsidRPr="0041130A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:rsidR="00870FFB" w:rsidRPr="0041130A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sz w:val="30"/>
                <w:szCs w:val="30"/>
              </w:rPr>
              <w:t>1,352</w:t>
            </w:r>
          </w:p>
        </w:tc>
        <w:tc>
          <w:tcPr>
            <w:tcW w:w="148" w:type="pct"/>
          </w:tcPr>
          <w:p w:rsidR="00870FFB" w:rsidRPr="0041130A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</w:tcPr>
          <w:p w:rsidR="00870FFB" w:rsidRPr="0041130A" w:rsidRDefault="00B71BC0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870FFB" w:rsidRPr="0041130A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870FFB" w:rsidRPr="0041130A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D196B" w:rsidRPr="004F38D7" w:rsidTr="00ED6642">
        <w:tc>
          <w:tcPr>
            <w:tcW w:w="1733" w:type="pct"/>
          </w:tcPr>
          <w:p w:rsidR="003D196B" w:rsidRPr="0041130A" w:rsidRDefault="003D196B" w:rsidP="003D1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130A">
              <w:rPr>
                <w:rFonts w:ascii="Angsana New" w:hAnsi="Angsana New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560" w:type="pct"/>
          </w:tcPr>
          <w:p w:rsidR="003D196B" w:rsidRPr="0041130A" w:rsidRDefault="003D196B" w:rsidP="003D1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</w:tcPr>
          <w:p w:rsidR="003D196B" w:rsidRPr="0041130A" w:rsidRDefault="003D196B" w:rsidP="003D1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" w:type="pct"/>
          </w:tcPr>
          <w:p w:rsidR="003D196B" w:rsidRPr="003D196B" w:rsidRDefault="003D196B" w:rsidP="003D1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D196B">
              <w:rPr>
                <w:rFonts w:ascii="Angsana New" w:hAnsi="Angsana New"/>
                <w:sz w:val="30"/>
                <w:szCs w:val="30"/>
              </w:rPr>
              <w:t>1,485</w:t>
            </w:r>
          </w:p>
        </w:tc>
        <w:tc>
          <w:tcPr>
            <w:tcW w:w="148" w:type="pct"/>
          </w:tcPr>
          <w:p w:rsidR="003D196B" w:rsidRPr="0041130A" w:rsidRDefault="003D196B" w:rsidP="003D1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:rsidR="003D196B" w:rsidRPr="0041130A" w:rsidRDefault="003D196B" w:rsidP="003D1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3D196B" w:rsidRPr="0041130A" w:rsidRDefault="003D196B" w:rsidP="003D1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</w:tcPr>
          <w:p w:rsidR="003D196B" w:rsidRPr="0041130A" w:rsidRDefault="00092BF4" w:rsidP="003D1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3D196B" w:rsidRPr="0041130A" w:rsidRDefault="003D196B" w:rsidP="003D1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3D196B" w:rsidRPr="0041130A" w:rsidRDefault="00092BF4" w:rsidP="003D1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5769B" w:rsidRPr="004F38D7" w:rsidTr="0015769B">
        <w:tc>
          <w:tcPr>
            <w:tcW w:w="2293" w:type="pct"/>
            <w:gridSpan w:val="2"/>
          </w:tcPr>
          <w:p w:rsidR="0015769B" w:rsidRPr="0041130A" w:rsidRDefault="00B71BC0" w:rsidP="00B71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15769B" w:rsidRPr="0041130A">
              <w:rPr>
                <w:rFonts w:ascii="Angsana New" w:hAnsi="Angsana New"/>
                <w:sz w:val="30"/>
                <w:szCs w:val="30"/>
                <w:cs/>
              </w:rPr>
              <w:t>ส่วนแบ่งขาดทุนสุทธิจากเงินลงทุน</w:t>
            </w:r>
            <w:r w:rsidR="0015769B" w:rsidRPr="0041130A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="0015769B" w:rsidRPr="0041130A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49" w:type="pct"/>
          </w:tcPr>
          <w:p w:rsidR="0015769B" w:rsidRPr="0041130A" w:rsidRDefault="0015769B" w:rsidP="003D196B">
            <w:pPr>
              <w:pStyle w:val="BodyText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" w:type="pct"/>
          </w:tcPr>
          <w:p w:rsidR="0015769B" w:rsidRPr="003D196B" w:rsidRDefault="0015769B" w:rsidP="003D1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D196B">
              <w:rPr>
                <w:rFonts w:ascii="Angsana New" w:hAnsi="Angsana New"/>
                <w:sz w:val="30"/>
                <w:szCs w:val="30"/>
              </w:rPr>
              <w:t>(597)</w:t>
            </w:r>
          </w:p>
        </w:tc>
        <w:tc>
          <w:tcPr>
            <w:tcW w:w="148" w:type="pct"/>
          </w:tcPr>
          <w:p w:rsidR="0015769B" w:rsidRPr="0041130A" w:rsidRDefault="0015769B" w:rsidP="003D1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:rsidR="0015769B" w:rsidRPr="0041130A" w:rsidRDefault="0015769B" w:rsidP="005B3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right="-54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sz w:val="30"/>
                <w:szCs w:val="30"/>
              </w:rPr>
              <w:t>(298)</w:t>
            </w:r>
          </w:p>
        </w:tc>
        <w:tc>
          <w:tcPr>
            <w:tcW w:w="148" w:type="pct"/>
          </w:tcPr>
          <w:p w:rsidR="0015769B" w:rsidRPr="0041130A" w:rsidRDefault="0015769B" w:rsidP="003D1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</w:tcPr>
          <w:p w:rsidR="0015769B" w:rsidRPr="0041130A" w:rsidRDefault="0015769B" w:rsidP="003D1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15769B" w:rsidRPr="0041130A" w:rsidRDefault="0015769B" w:rsidP="003D1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15769B" w:rsidRPr="0041130A" w:rsidRDefault="0015769B" w:rsidP="005B3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D196B" w:rsidRPr="004F38D7" w:rsidTr="00ED6642">
        <w:tc>
          <w:tcPr>
            <w:tcW w:w="1733" w:type="pct"/>
          </w:tcPr>
          <w:p w:rsidR="003D196B" w:rsidRPr="0041130A" w:rsidRDefault="003D196B" w:rsidP="003D1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1130A">
              <w:rPr>
                <w:rFonts w:ascii="Angsana New" w:hAnsi="Angsana New" w:hint="cs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560" w:type="pct"/>
          </w:tcPr>
          <w:p w:rsidR="003D196B" w:rsidRPr="0041130A" w:rsidRDefault="003D196B" w:rsidP="003D1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</w:tcPr>
          <w:p w:rsidR="003D196B" w:rsidRPr="0041130A" w:rsidRDefault="003D196B" w:rsidP="003D196B">
            <w:pPr>
              <w:pStyle w:val="BodyText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" w:type="pct"/>
            <w:tcBorders>
              <w:bottom w:val="single" w:sz="4" w:space="0" w:color="auto"/>
            </w:tcBorders>
          </w:tcPr>
          <w:p w:rsidR="003D196B" w:rsidRPr="003D196B" w:rsidRDefault="003D196B" w:rsidP="003D1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D196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3D196B" w:rsidRPr="0041130A" w:rsidRDefault="003D196B" w:rsidP="003D1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</w:tcPr>
          <w:p w:rsidR="003D196B" w:rsidRPr="0041130A" w:rsidRDefault="003D196B" w:rsidP="003D1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sz w:val="30"/>
                <w:szCs w:val="30"/>
              </w:rPr>
              <w:t>(14)</w:t>
            </w:r>
          </w:p>
        </w:tc>
        <w:tc>
          <w:tcPr>
            <w:tcW w:w="148" w:type="pct"/>
          </w:tcPr>
          <w:p w:rsidR="003D196B" w:rsidRPr="0041130A" w:rsidRDefault="003D196B" w:rsidP="003D1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</w:tcPr>
          <w:p w:rsidR="003D196B" w:rsidRPr="0041130A" w:rsidRDefault="005B3F6D" w:rsidP="003D1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3D196B" w:rsidRPr="0041130A" w:rsidRDefault="003D196B" w:rsidP="003D1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3D196B" w:rsidRPr="0041130A" w:rsidRDefault="003D196B" w:rsidP="003D1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D196B" w:rsidRPr="004F38D7" w:rsidTr="00ED6642">
        <w:tc>
          <w:tcPr>
            <w:tcW w:w="1733" w:type="pct"/>
          </w:tcPr>
          <w:p w:rsidR="003D196B" w:rsidRPr="0041130A" w:rsidRDefault="003D196B" w:rsidP="003D1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1130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60" w:type="pct"/>
          </w:tcPr>
          <w:p w:rsidR="003D196B" w:rsidRPr="0041130A" w:rsidRDefault="003D196B" w:rsidP="003D1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</w:tcPr>
          <w:p w:rsidR="003D196B" w:rsidRPr="0041130A" w:rsidRDefault="003D196B" w:rsidP="003D1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" w:type="pct"/>
            <w:tcBorders>
              <w:top w:val="single" w:sz="4" w:space="0" w:color="auto"/>
              <w:bottom w:val="double" w:sz="4" w:space="0" w:color="auto"/>
            </w:tcBorders>
          </w:tcPr>
          <w:p w:rsidR="003D196B" w:rsidRPr="003D196B" w:rsidRDefault="003D196B" w:rsidP="003D1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196B">
              <w:rPr>
                <w:rFonts w:ascii="Angsana New" w:hAnsi="Angsana New"/>
                <w:b/>
                <w:bCs/>
                <w:sz w:val="30"/>
                <w:szCs w:val="30"/>
              </w:rPr>
              <w:t>1,391</w:t>
            </w:r>
          </w:p>
        </w:tc>
        <w:tc>
          <w:tcPr>
            <w:tcW w:w="148" w:type="pct"/>
          </w:tcPr>
          <w:p w:rsidR="003D196B" w:rsidRPr="0041130A" w:rsidRDefault="003D196B" w:rsidP="003D1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</w:tcPr>
          <w:p w:rsidR="003D196B" w:rsidRPr="0041130A" w:rsidRDefault="003D196B" w:rsidP="003D1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</w:rPr>
              <w:t>1,040</w:t>
            </w:r>
          </w:p>
        </w:tc>
        <w:tc>
          <w:tcPr>
            <w:tcW w:w="148" w:type="pct"/>
          </w:tcPr>
          <w:p w:rsidR="003D196B" w:rsidRPr="0041130A" w:rsidRDefault="003D196B" w:rsidP="003D1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double" w:sz="4" w:space="0" w:color="auto"/>
            </w:tcBorders>
          </w:tcPr>
          <w:p w:rsidR="003D196B" w:rsidRPr="0041130A" w:rsidRDefault="005B3F6D" w:rsidP="003D1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3D196B" w:rsidRPr="0041130A" w:rsidRDefault="003D196B" w:rsidP="003D1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:rsidR="003D196B" w:rsidRPr="0041130A" w:rsidRDefault="003D196B" w:rsidP="003D1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3D196B" w:rsidRPr="004F38D7" w:rsidTr="00ED6642">
        <w:trPr>
          <w:trHeight w:val="305"/>
        </w:trPr>
        <w:tc>
          <w:tcPr>
            <w:tcW w:w="1733" w:type="pct"/>
          </w:tcPr>
          <w:p w:rsidR="003D196B" w:rsidRPr="0041130A" w:rsidRDefault="003D196B" w:rsidP="003D1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1130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113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60" w:type="pct"/>
          </w:tcPr>
          <w:p w:rsidR="003D196B" w:rsidRPr="0041130A" w:rsidRDefault="003D196B" w:rsidP="003D1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</w:tcPr>
          <w:p w:rsidR="003D196B" w:rsidRPr="0041130A" w:rsidRDefault="003D196B" w:rsidP="003D1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" w:type="pct"/>
            <w:tcBorders>
              <w:top w:val="double" w:sz="4" w:space="0" w:color="auto"/>
            </w:tcBorders>
          </w:tcPr>
          <w:p w:rsidR="003D196B" w:rsidRPr="0041130A" w:rsidRDefault="003D196B" w:rsidP="003D1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3D196B" w:rsidRPr="0041130A" w:rsidRDefault="003D196B" w:rsidP="003D1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double" w:sz="4" w:space="0" w:color="auto"/>
              <w:bottom w:val="double" w:sz="4" w:space="0" w:color="auto"/>
            </w:tcBorders>
          </w:tcPr>
          <w:p w:rsidR="003D196B" w:rsidRPr="003D196B" w:rsidRDefault="003D196B" w:rsidP="003D1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196B">
              <w:rPr>
                <w:rFonts w:ascii="Angsana New" w:hAnsi="Angsana New"/>
                <w:b/>
                <w:bCs/>
                <w:sz w:val="30"/>
                <w:szCs w:val="30"/>
              </w:rPr>
              <w:t>503</w:t>
            </w:r>
          </w:p>
        </w:tc>
        <w:tc>
          <w:tcPr>
            <w:tcW w:w="148" w:type="pct"/>
          </w:tcPr>
          <w:p w:rsidR="003D196B" w:rsidRPr="0041130A" w:rsidRDefault="003D196B" w:rsidP="003D1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</w:tcPr>
          <w:p w:rsidR="003D196B" w:rsidRPr="0041130A" w:rsidRDefault="003D196B" w:rsidP="003D1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3D196B" w:rsidRPr="0041130A" w:rsidRDefault="003D196B" w:rsidP="003D1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double" w:sz="4" w:space="0" w:color="auto"/>
            </w:tcBorders>
          </w:tcPr>
          <w:p w:rsidR="003D196B" w:rsidRPr="0041130A" w:rsidRDefault="005B3F6D" w:rsidP="005B3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3D196B" w:rsidRPr="00BD1F30" w:rsidTr="00BD1F30">
        <w:trPr>
          <w:trHeight w:val="188"/>
        </w:trPr>
        <w:tc>
          <w:tcPr>
            <w:tcW w:w="1733" w:type="pct"/>
          </w:tcPr>
          <w:p w:rsidR="003D196B" w:rsidRPr="00BD1F30" w:rsidRDefault="003D196B" w:rsidP="003D1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560" w:type="pct"/>
          </w:tcPr>
          <w:p w:rsidR="003D196B" w:rsidRPr="00BD1F30" w:rsidRDefault="003D196B" w:rsidP="003D1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8"/>
                <w:szCs w:val="8"/>
              </w:rPr>
            </w:pPr>
          </w:p>
        </w:tc>
        <w:tc>
          <w:tcPr>
            <w:tcW w:w="149" w:type="pct"/>
          </w:tcPr>
          <w:p w:rsidR="003D196B" w:rsidRPr="00BD1F30" w:rsidRDefault="003D196B" w:rsidP="003D1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495" w:type="pct"/>
          </w:tcPr>
          <w:p w:rsidR="003D196B" w:rsidRPr="00BD1F30" w:rsidRDefault="003D196B" w:rsidP="003D1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8" w:type="pct"/>
          </w:tcPr>
          <w:p w:rsidR="003D196B" w:rsidRPr="00BD1F30" w:rsidRDefault="003D196B" w:rsidP="003D1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547" w:type="pct"/>
            <w:tcBorders>
              <w:top w:val="double" w:sz="4" w:space="0" w:color="auto"/>
            </w:tcBorders>
          </w:tcPr>
          <w:p w:rsidR="003D196B" w:rsidRPr="00BD1F30" w:rsidRDefault="003D196B" w:rsidP="003D1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8" w:type="pct"/>
          </w:tcPr>
          <w:p w:rsidR="003D196B" w:rsidRPr="00BD1F30" w:rsidRDefault="003D196B" w:rsidP="003D1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500" w:type="pct"/>
          </w:tcPr>
          <w:p w:rsidR="003D196B" w:rsidRPr="00BD1F30" w:rsidRDefault="003D196B" w:rsidP="003D1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7" w:type="pct"/>
          </w:tcPr>
          <w:p w:rsidR="003D196B" w:rsidRPr="00BD1F30" w:rsidRDefault="003D196B" w:rsidP="003D1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:rsidR="003D196B" w:rsidRPr="00BD1F30" w:rsidRDefault="003D196B" w:rsidP="003D1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3D196B" w:rsidRPr="004F38D7" w:rsidTr="00ED6642">
        <w:tc>
          <w:tcPr>
            <w:tcW w:w="1733" w:type="pct"/>
          </w:tcPr>
          <w:p w:rsidR="003D196B" w:rsidRPr="0041130A" w:rsidRDefault="003D196B" w:rsidP="003D1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60" w:type="pct"/>
          </w:tcPr>
          <w:p w:rsidR="003D196B" w:rsidRPr="0041130A" w:rsidRDefault="003D196B" w:rsidP="003D1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</w:tcPr>
          <w:p w:rsidR="003D196B" w:rsidRPr="0041130A" w:rsidRDefault="003D196B" w:rsidP="003D1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" w:type="pct"/>
          </w:tcPr>
          <w:p w:rsidR="003D196B" w:rsidRPr="0041130A" w:rsidRDefault="003D196B" w:rsidP="003D1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3D196B" w:rsidRPr="0041130A" w:rsidRDefault="003D196B" w:rsidP="003D1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:rsidR="003D196B" w:rsidRPr="0041130A" w:rsidRDefault="003D196B" w:rsidP="003D1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3D196B" w:rsidRPr="0041130A" w:rsidRDefault="003D196B" w:rsidP="003D1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</w:tcPr>
          <w:p w:rsidR="003D196B" w:rsidRPr="0041130A" w:rsidRDefault="003D196B" w:rsidP="003D1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3D196B" w:rsidRPr="0041130A" w:rsidRDefault="003D196B" w:rsidP="003D1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3D196B" w:rsidRPr="0041130A" w:rsidRDefault="003D196B" w:rsidP="003D1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D196B" w:rsidRPr="004F38D7" w:rsidTr="00ED6642">
        <w:tc>
          <w:tcPr>
            <w:tcW w:w="1733" w:type="pct"/>
          </w:tcPr>
          <w:p w:rsidR="003D196B" w:rsidRPr="0041130A" w:rsidRDefault="003D196B" w:rsidP="003D1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1130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1130A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60" w:type="pct"/>
          </w:tcPr>
          <w:p w:rsidR="003D196B" w:rsidRPr="0041130A" w:rsidRDefault="003D196B" w:rsidP="003D1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</w:tcPr>
          <w:p w:rsidR="003D196B" w:rsidRPr="0041130A" w:rsidRDefault="003D196B" w:rsidP="003D1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" w:type="pct"/>
          </w:tcPr>
          <w:p w:rsidR="003D196B" w:rsidRPr="0041130A" w:rsidRDefault="003D196B" w:rsidP="003D1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sz w:val="30"/>
                <w:szCs w:val="30"/>
              </w:rPr>
              <w:t>254,226</w:t>
            </w:r>
          </w:p>
        </w:tc>
        <w:tc>
          <w:tcPr>
            <w:tcW w:w="148" w:type="pct"/>
          </w:tcPr>
          <w:p w:rsidR="003D196B" w:rsidRPr="0041130A" w:rsidRDefault="003D196B" w:rsidP="003D1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:rsidR="003D196B" w:rsidRPr="0041130A" w:rsidRDefault="003D196B" w:rsidP="003D1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sz w:val="30"/>
                <w:szCs w:val="30"/>
              </w:rPr>
              <w:t>2,877</w:t>
            </w:r>
          </w:p>
        </w:tc>
        <w:tc>
          <w:tcPr>
            <w:tcW w:w="148" w:type="pct"/>
          </w:tcPr>
          <w:p w:rsidR="003D196B" w:rsidRPr="0041130A" w:rsidRDefault="003D196B" w:rsidP="003D1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</w:tcPr>
          <w:p w:rsidR="003D196B" w:rsidRPr="0041130A" w:rsidRDefault="003D196B" w:rsidP="003D1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sz w:val="30"/>
                <w:szCs w:val="30"/>
              </w:rPr>
              <w:t>262,923</w:t>
            </w:r>
          </w:p>
        </w:tc>
        <w:tc>
          <w:tcPr>
            <w:tcW w:w="147" w:type="pct"/>
          </w:tcPr>
          <w:p w:rsidR="003D196B" w:rsidRPr="0041130A" w:rsidRDefault="003D196B" w:rsidP="003D1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3D196B" w:rsidRPr="0041130A" w:rsidRDefault="003D196B" w:rsidP="008329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sz w:val="30"/>
                <w:szCs w:val="30"/>
              </w:rPr>
              <w:t>5,100</w:t>
            </w:r>
          </w:p>
        </w:tc>
      </w:tr>
      <w:tr w:rsidR="003D196B" w:rsidRPr="004F38D7" w:rsidTr="00ED6642">
        <w:tc>
          <w:tcPr>
            <w:tcW w:w="1733" w:type="pct"/>
          </w:tcPr>
          <w:p w:rsidR="003D196B" w:rsidRPr="0041130A" w:rsidRDefault="003D196B" w:rsidP="003D1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130A">
              <w:rPr>
                <w:rFonts w:ascii="Angsana New" w:hAnsi="Angsana New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560" w:type="pct"/>
          </w:tcPr>
          <w:p w:rsidR="003D196B" w:rsidRPr="0041130A" w:rsidRDefault="003D196B" w:rsidP="003D1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</w:tcPr>
          <w:p w:rsidR="003D196B" w:rsidRPr="0041130A" w:rsidRDefault="003D196B" w:rsidP="003D1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" w:type="pct"/>
          </w:tcPr>
          <w:p w:rsidR="003D196B" w:rsidRPr="003D196B" w:rsidRDefault="003D196B" w:rsidP="003D1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D196B">
              <w:rPr>
                <w:rFonts w:ascii="Angsana New" w:hAnsi="Angsana New"/>
                <w:sz w:val="30"/>
                <w:szCs w:val="30"/>
              </w:rPr>
              <w:t>10,200</w:t>
            </w:r>
          </w:p>
        </w:tc>
        <w:tc>
          <w:tcPr>
            <w:tcW w:w="148" w:type="pct"/>
          </w:tcPr>
          <w:p w:rsidR="003D196B" w:rsidRPr="0041130A" w:rsidRDefault="003D196B" w:rsidP="003D1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:rsidR="003D196B" w:rsidRPr="0041130A" w:rsidRDefault="003D196B" w:rsidP="003D1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sz w:val="30"/>
                <w:szCs w:val="30"/>
              </w:rPr>
              <w:t>73,912</w:t>
            </w:r>
          </w:p>
        </w:tc>
        <w:tc>
          <w:tcPr>
            <w:tcW w:w="148" w:type="pct"/>
          </w:tcPr>
          <w:p w:rsidR="003D196B" w:rsidRPr="0041130A" w:rsidRDefault="003D196B" w:rsidP="003D1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</w:tcPr>
          <w:p w:rsidR="003D196B" w:rsidRPr="0041130A" w:rsidRDefault="003D196B" w:rsidP="003D1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D196B">
              <w:rPr>
                <w:rFonts w:ascii="Angsana New" w:hAnsi="Angsana New"/>
                <w:sz w:val="30"/>
                <w:szCs w:val="30"/>
              </w:rPr>
              <w:t>10,200</w:t>
            </w:r>
          </w:p>
        </w:tc>
        <w:tc>
          <w:tcPr>
            <w:tcW w:w="147" w:type="pct"/>
          </w:tcPr>
          <w:p w:rsidR="003D196B" w:rsidRPr="0041130A" w:rsidRDefault="003D196B" w:rsidP="003D1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3D196B" w:rsidRPr="0041130A" w:rsidRDefault="003D196B" w:rsidP="008329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sz w:val="30"/>
                <w:szCs w:val="30"/>
              </w:rPr>
              <w:t>73,912</w:t>
            </w:r>
          </w:p>
        </w:tc>
      </w:tr>
      <w:tr w:rsidR="009813E9" w:rsidRPr="004F38D7" w:rsidTr="009813E9">
        <w:tc>
          <w:tcPr>
            <w:tcW w:w="2293" w:type="pct"/>
            <w:gridSpan w:val="2"/>
          </w:tcPr>
          <w:p w:rsidR="009813E9" w:rsidRPr="0041130A" w:rsidRDefault="00B8010F" w:rsidP="00B80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9813E9" w:rsidRPr="0041130A">
              <w:rPr>
                <w:rFonts w:ascii="Angsana New" w:hAnsi="Angsana New"/>
                <w:sz w:val="30"/>
                <w:szCs w:val="30"/>
                <w:cs/>
              </w:rPr>
              <w:t>ส่วนแบ่งขาดทุนสุทธิจากเงินลงทุนในการร่วมค้า</w:t>
            </w:r>
          </w:p>
        </w:tc>
        <w:tc>
          <w:tcPr>
            <w:tcW w:w="149" w:type="pct"/>
          </w:tcPr>
          <w:p w:rsidR="009813E9" w:rsidRPr="0041130A" w:rsidRDefault="009813E9" w:rsidP="003D1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" w:type="pct"/>
          </w:tcPr>
          <w:p w:rsidR="009813E9" w:rsidRPr="003D196B" w:rsidRDefault="009813E9" w:rsidP="003D1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D196B">
              <w:rPr>
                <w:rFonts w:ascii="Angsana New" w:hAnsi="Angsana New"/>
                <w:sz w:val="30"/>
                <w:szCs w:val="30"/>
              </w:rPr>
              <w:t>(</w:t>
            </w:r>
            <w:r w:rsidR="00C82B55">
              <w:rPr>
                <w:rFonts w:ascii="Angsana New" w:hAnsi="Angsana New"/>
                <w:sz w:val="30"/>
                <w:szCs w:val="30"/>
              </w:rPr>
              <w:t>3,862</w:t>
            </w:r>
            <w:r w:rsidRPr="003D196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:rsidR="009813E9" w:rsidRPr="0041130A" w:rsidRDefault="009813E9" w:rsidP="003D1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:rsidR="009813E9" w:rsidRPr="0041130A" w:rsidRDefault="009813E9" w:rsidP="00981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sz w:val="30"/>
                <w:szCs w:val="30"/>
              </w:rPr>
              <w:t>(1,263)</w:t>
            </w:r>
          </w:p>
        </w:tc>
        <w:tc>
          <w:tcPr>
            <w:tcW w:w="148" w:type="pct"/>
          </w:tcPr>
          <w:p w:rsidR="009813E9" w:rsidRPr="0041130A" w:rsidRDefault="009813E9" w:rsidP="003D1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</w:tcPr>
          <w:p w:rsidR="009813E9" w:rsidRPr="0041130A" w:rsidRDefault="009813E9" w:rsidP="00981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9813E9" w:rsidRPr="0041130A" w:rsidRDefault="009813E9" w:rsidP="003D1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9813E9" w:rsidRPr="0041130A" w:rsidRDefault="009813E9" w:rsidP="008329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5769B" w:rsidRPr="004F38D7" w:rsidTr="0015769B">
        <w:tc>
          <w:tcPr>
            <w:tcW w:w="2293" w:type="pct"/>
            <w:gridSpan w:val="2"/>
          </w:tcPr>
          <w:p w:rsidR="0015769B" w:rsidRPr="0041130A" w:rsidRDefault="0015769B" w:rsidP="001576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41130A">
              <w:rPr>
                <w:rFonts w:ascii="Angsana New" w:hAnsi="Angsana New" w:hint="cs"/>
                <w:sz w:val="30"/>
                <w:szCs w:val="30"/>
                <w:cs/>
              </w:rPr>
              <w:t>ส่วนแบ่งขาดทุนเบ็ดเสร็จอื่นในการร่วมค้า</w:t>
            </w:r>
          </w:p>
        </w:tc>
        <w:tc>
          <w:tcPr>
            <w:tcW w:w="149" w:type="pct"/>
          </w:tcPr>
          <w:p w:rsidR="0015769B" w:rsidRPr="0041130A" w:rsidRDefault="0015769B" w:rsidP="003D1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" w:type="pct"/>
            <w:tcBorders>
              <w:bottom w:val="single" w:sz="4" w:space="0" w:color="auto"/>
            </w:tcBorders>
          </w:tcPr>
          <w:p w:rsidR="0015769B" w:rsidRPr="0041130A" w:rsidRDefault="00C82B55" w:rsidP="001576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(13,373)</w:t>
            </w:r>
          </w:p>
        </w:tc>
        <w:tc>
          <w:tcPr>
            <w:tcW w:w="148" w:type="pct"/>
          </w:tcPr>
          <w:p w:rsidR="0015769B" w:rsidRPr="0041130A" w:rsidRDefault="0015769B" w:rsidP="003D1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:rsidR="0015769B" w:rsidRPr="0041130A" w:rsidRDefault="0015769B" w:rsidP="001576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15769B" w:rsidRPr="0041130A" w:rsidRDefault="0015769B" w:rsidP="003D1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</w:tcPr>
          <w:p w:rsidR="0015769B" w:rsidRPr="0041130A" w:rsidRDefault="0015769B" w:rsidP="001576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15769B" w:rsidRPr="0041130A" w:rsidRDefault="0015769B" w:rsidP="003D1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15769B" w:rsidRPr="0041130A" w:rsidRDefault="0015769B" w:rsidP="008329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D196B" w:rsidRPr="004F38D7" w:rsidTr="00ED6642">
        <w:tc>
          <w:tcPr>
            <w:tcW w:w="1733" w:type="pct"/>
          </w:tcPr>
          <w:p w:rsidR="003D196B" w:rsidRPr="0041130A" w:rsidRDefault="003D196B" w:rsidP="003D1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1130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60" w:type="pct"/>
          </w:tcPr>
          <w:p w:rsidR="003D196B" w:rsidRPr="0041130A" w:rsidRDefault="003D196B" w:rsidP="003D1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</w:tcPr>
          <w:p w:rsidR="003D196B" w:rsidRPr="0041130A" w:rsidRDefault="003D196B" w:rsidP="003D1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" w:type="pct"/>
            <w:tcBorders>
              <w:top w:val="single" w:sz="4" w:space="0" w:color="auto"/>
              <w:bottom w:val="double" w:sz="4" w:space="0" w:color="auto"/>
            </w:tcBorders>
          </w:tcPr>
          <w:p w:rsidR="003D196B" w:rsidRPr="003D196B" w:rsidRDefault="003D196B" w:rsidP="003D1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196B">
              <w:rPr>
                <w:rFonts w:ascii="Angsana New" w:hAnsi="Angsana New"/>
                <w:b/>
                <w:bCs/>
                <w:sz w:val="30"/>
                <w:szCs w:val="30"/>
              </w:rPr>
              <w:t>247,191</w:t>
            </w:r>
          </w:p>
        </w:tc>
        <w:tc>
          <w:tcPr>
            <w:tcW w:w="148" w:type="pct"/>
          </w:tcPr>
          <w:p w:rsidR="003D196B" w:rsidRPr="0041130A" w:rsidRDefault="003D196B" w:rsidP="003D1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</w:tcPr>
          <w:p w:rsidR="003D196B" w:rsidRPr="0041130A" w:rsidRDefault="003D196B" w:rsidP="003D1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</w:rPr>
              <w:t>75,526</w:t>
            </w:r>
          </w:p>
        </w:tc>
        <w:tc>
          <w:tcPr>
            <w:tcW w:w="148" w:type="pct"/>
          </w:tcPr>
          <w:p w:rsidR="003D196B" w:rsidRPr="0041130A" w:rsidRDefault="003D196B" w:rsidP="003D1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double" w:sz="4" w:space="0" w:color="auto"/>
            </w:tcBorders>
          </w:tcPr>
          <w:p w:rsidR="003D196B" w:rsidRPr="003D196B" w:rsidRDefault="003D196B" w:rsidP="003D1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196B">
              <w:rPr>
                <w:rFonts w:ascii="Angsana New" w:hAnsi="Angsana New"/>
                <w:b/>
                <w:bCs/>
                <w:sz w:val="30"/>
                <w:szCs w:val="30"/>
              </w:rPr>
              <w:t>273,123</w:t>
            </w:r>
          </w:p>
        </w:tc>
        <w:tc>
          <w:tcPr>
            <w:tcW w:w="147" w:type="pct"/>
          </w:tcPr>
          <w:p w:rsidR="003D196B" w:rsidRPr="0041130A" w:rsidRDefault="003D196B" w:rsidP="003D1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:rsidR="003D196B" w:rsidRPr="0041130A" w:rsidRDefault="003D196B" w:rsidP="008329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</w:rPr>
              <w:t>79,012</w:t>
            </w:r>
          </w:p>
        </w:tc>
      </w:tr>
      <w:tr w:rsidR="003D196B" w:rsidRPr="00485AA2" w:rsidTr="00ED6642">
        <w:tc>
          <w:tcPr>
            <w:tcW w:w="1733" w:type="pct"/>
          </w:tcPr>
          <w:p w:rsidR="003D196B" w:rsidRPr="0041130A" w:rsidRDefault="003D196B" w:rsidP="003D1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1130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113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60" w:type="pct"/>
          </w:tcPr>
          <w:p w:rsidR="003D196B" w:rsidRPr="0041130A" w:rsidRDefault="003D196B" w:rsidP="003D1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</w:tcPr>
          <w:p w:rsidR="003D196B" w:rsidRPr="0041130A" w:rsidRDefault="003D196B" w:rsidP="003D1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" w:type="pct"/>
            <w:tcBorders>
              <w:top w:val="double" w:sz="4" w:space="0" w:color="auto"/>
            </w:tcBorders>
          </w:tcPr>
          <w:p w:rsidR="003D196B" w:rsidRPr="0041130A" w:rsidRDefault="003D196B" w:rsidP="003D1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:rsidR="003D196B" w:rsidRPr="0041130A" w:rsidRDefault="003D196B" w:rsidP="003D1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double" w:sz="4" w:space="0" w:color="auto"/>
              <w:bottom w:val="double" w:sz="4" w:space="0" w:color="auto"/>
            </w:tcBorders>
          </w:tcPr>
          <w:p w:rsidR="003D196B" w:rsidRPr="0041130A" w:rsidRDefault="003D196B" w:rsidP="003D1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</w:rPr>
              <w:t>254,226</w:t>
            </w:r>
          </w:p>
        </w:tc>
        <w:tc>
          <w:tcPr>
            <w:tcW w:w="148" w:type="pct"/>
          </w:tcPr>
          <w:p w:rsidR="003D196B" w:rsidRPr="0041130A" w:rsidRDefault="003D196B" w:rsidP="003D1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  <w:tcBorders>
              <w:top w:val="double" w:sz="4" w:space="0" w:color="auto"/>
            </w:tcBorders>
          </w:tcPr>
          <w:p w:rsidR="003D196B" w:rsidRPr="003D196B" w:rsidRDefault="003D196B" w:rsidP="003D1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3D196B" w:rsidRPr="0041130A" w:rsidRDefault="003D196B" w:rsidP="003D1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double" w:sz="4" w:space="0" w:color="auto"/>
              <w:bottom w:val="double" w:sz="4" w:space="0" w:color="auto"/>
            </w:tcBorders>
          </w:tcPr>
          <w:p w:rsidR="003D196B" w:rsidRPr="0041130A" w:rsidRDefault="003D196B" w:rsidP="008329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</w:rPr>
              <w:t>262,923</w:t>
            </w:r>
          </w:p>
        </w:tc>
      </w:tr>
    </w:tbl>
    <w:p w:rsidR="00456572" w:rsidRPr="00456572" w:rsidRDefault="00456572" w:rsidP="00456572">
      <w:pPr>
        <w:rPr>
          <w:lang w:val="x-none" w:eastAsia="x-none"/>
        </w:rPr>
        <w:sectPr w:rsidR="00456572" w:rsidRPr="00456572" w:rsidSect="009138E9">
          <w:headerReference w:type="default" r:id="rId10"/>
          <w:pgSz w:w="11909" w:h="16834" w:code="9"/>
          <w:pgMar w:top="691" w:right="1199" w:bottom="576" w:left="1152" w:header="720" w:footer="720" w:gutter="0"/>
          <w:cols w:space="720"/>
        </w:sectPr>
      </w:pPr>
    </w:p>
    <w:p w:rsidR="00552F06" w:rsidRPr="00144E97" w:rsidRDefault="006C2FFA" w:rsidP="007F39D9">
      <w:pPr>
        <w:pStyle w:val="acctfourfigures"/>
        <w:tabs>
          <w:tab w:val="clear" w:pos="765"/>
        </w:tabs>
        <w:spacing w:line="240" w:lineRule="atLeast"/>
        <w:ind w:left="450" w:firstLine="270"/>
        <w:rPr>
          <w:rFonts w:ascii="Angsana New" w:hAnsi="Angsana New" w:cs="Angsana New"/>
          <w:sz w:val="2"/>
          <w:szCs w:val="2"/>
          <w:lang w:bidi="th-TH"/>
        </w:rPr>
      </w:pPr>
      <w:r>
        <w:rPr>
          <w:rFonts w:ascii="Angsana New" w:hAnsi="Angsana New" w:cs="Angsana New" w:hint="cs"/>
          <w:sz w:val="2"/>
          <w:szCs w:val="2"/>
          <w:cs/>
          <w:lang w:bidi="th-TH"/>
        </w:rPr>
        <w:lastRenderedPageBreak/>
        <w:t xml:space="preserve">    </w:t>
      </w:r>
      <w:r w:rsidR="00456033" w:rsidRPr="00144E97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เงินลงทุนในบริษัทร่วม</w:t>
      </w:r>
      <w:r w:rsidR="00A6675C" w:rsidRPr="00144E97">
        <w:rPr>
          <w:rFonts w:ascii="Angsana New" w:hAnsi="Angsana New" w:cs="Angsana New"/>
          <w:sz w:val="30"/>
          <w:szCs w:val="30"/>
          <w:cs/>
          <w:lang w:bidi="th-TH"/>
        </w:rPr>
        <w:t>และ</w:t>
      </w:r>
      <w:r w:rsidR="005F36A9" w:rsidRPr="00144E97">
        <w:rPr>
          <w:rFonts w:ascii="Angsana New" w:hAnsi="Angsana New" w:cs="Angsana New"/>
          <w:sz w:val="30"/>
          <w:szCs w:val="30"/>
          <w:cs/>
          <w:lang w:bidi="th-TH"/>
        </w:rPr>
        <w:t>การร่วมค้า</w:t>
      </w:r>
      <w:r w:rsidR="00456033" w:rsidRPr="00144E97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="00456033" w:rsidRPr="00144E97">
        <w:rPr>
          <w:rFonts w:ascii="Angsana New" w:hAnsi="Angsana New" w:cs="Angsana New"/>
          <w:sz w:val="30"/>
          <w:szCs w:val="30"/>
          <w:cs/>
          <w:lang w:bidi="th-TH"/>
        </w:rPr>
        <w:t>ณ</w:t>
      </w:r>
      <w:r w:rsidR="00456033" w:rsidRPr="00144E97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="00456033" w:rsidRPr="00144E97">
        <w:rPr>
          <w:rFonts w:ascii="Angsana New" w:hAnsi="Angsana New" w:cs="Angsana New"/>
          <w:sz w:val="30"/>
          <w:szCs w:val="30"/>
          <w:cs/>
          <w:lang w:bidi="th-TH"/>
        </w:rPr>
        <w:t>วันที่</w:t>
      </w:r>
      <w:r w:rsidR="00456033" w:rsidRPr="00144E97">
        <w:rPr>
          <w:rFonts w:ascii="Angsana New" w:hAnsi="Angsana New" w:cs="Angsana New"/>
          <w:sz w:val="30"/>
          <w:szCs w:val="30"/>
        </w:rPr>
        <w:t xml:space="preserve"> 3</w:t>
      </w:r>
      <w:r w:rsidR="00ED6642">
        <w:rPr>
          <w:rFonts w:ascii="Angsana New" w:hAnsi="Angsana New" w:cs="Angsana New" w:hint="cs"/>
          <w:sz w:val="30"/>
          <w:szCs w:val="30"/>
          <w:cs/>
          <w:lang w:val="en-US" w:bidi="th-TH"/>
        </w:rPr>
        <w:t>0</w:t>
      </w:r>
      <w:r w:rsidR="00D44848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ED6642">
        <w:rPr>
          <w:rFonts w:ascii="Angsana New" w:hAnsi="Angsana New" w:cs="Angsana New" w:hint="cs"/>
          <w:sz w:val="30"/>
          <w:szCs w:val="30"/>
          <w:cs/>
          <w:lang w:val="en-US" w:bidi="th-TH"/>
        </w:rPr>
        <w:t>มิถุนายน</w:t>
      </w:r>
      <w:r w:rsidR="00B26462" w:rsidRPr="00144E9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D56B13">
        <w:rPr>
          <w:rFonts w:ascii="Angsana New" w:hAnsi="Angsana New" w:cs="Angsana New"/>
          <w:sz w:val="30"/>
          <w:szCs w:val="30"/>
          <w:lang w:bidi="th-TH"/>
        </w:rPr>
        <w:t>256</w:t>
      </w:r>
      <w:r w:rsidR="005F48AD">
        <w:rPr>
          <w:rFonts w:ascii="Angsana New" w:hAnsi="Angsana New" w:cs="Angsana New"/>
          <w:sz w:val="30"/>
          <w:szCs w:val="30"/>
          <w:lang w:bidi="th-TH"/>
        </w:rPr>
        <w:t>2</w:t>
      </w:r>
      <w:r w:rsidR="00456033" w:rsidRPr="00144E97">
        <w:rPr>
          <w:rFonts w:ascii="Angsana New" w:hAnsi="Angsana New" w:cs="Angsana New"/>
          <w:sz w:val="30"/>
          <w:szCs w:val="30"/>
        </w:rPr>
        <w:t xml:space="preserve"> </w:t>
      </w:r>
      <w:r w:rsidR="00456033" w:rsidRPr="00144E97">
        <w:rPr>
          <w:rFonts w:ascii="Angsana New" w:hAnsi="Angsana New" w:cs="Angsana New"/>
          <w:sz w:val="30"/>
          <w:szCs w:val="30"/>
          <w:cs/>
          <w:lang w:bidi="th-TH"/>
        </w:rPr>
        <w:t>และ</w:t>
      </w:r>
      <w:r w:rsidR="00552F06" w:rsidRPr="00144E97">
        <w:rPr>
          <w:rFonts w:ascii="Angsana New" w:hAnsi="Angsana New" w:cs="Angsana New"/>
          <w:sz w:val="30"/>
          <w:szCs w:val="30"/>
        </w:rPr>
        <w:t xml:space="preserve"> </w:t>
      </w:r>
      <w:r w:rsidR="00456033" w:rsidRPr="00144E97">
        <w:rPr>
          <w:rFonts w:ascii="Angsana New" w:hAnsi="Angsana New" w:cs="Angsana New"/>
          <w:sz w:val="30"/>
          <w:szCs w:val="30"/>
          <w:rtl/>
          <w:cs/>
        </w:rPr>
        <w:t>31</w:t>
      </w:r>
      <w:r w:rsidR="00456033" w:rsidRPr="00144E97">
        <w:rPr>
          <w:rFonts w:ascii="Angsana New" w:hAnsi="Angsana New" w:cs="Angsana New"/>
          <w:sz w:val="30"/>
          <w:szCs w:val="30"/>
          <w:cs/>
          <w:lang w:bidi="th-TH"/>
        </w:rPr>
        <w:t xml:space="preserve"> ธันวาคม </w:t>
      </w:r>
      <w:r w:rsidR="00D44848">
        <w:rPr>
          <w:rFonts w:ascii="Angsana New" w:hAnsi="Angsana New" w:cs="Angsana New"/>
          <w:sz w:val="30"/>
          <w:szCs w:val="30"/>
        </w:rPr>
        <w:t>256</w:t>
      </w:r>
      <w:r w:rsidR="005F48AD">
        <w:rPr>
          <w:rFonts w:ascii="Angsana New" w:hAnsi="Angsana New" w:cs="Angsana New"/>
          <w:sz w:val="30"/>
          <w:szCs w:val="30"/>
        </w:rPr>
        <w:t>1</w:t>
      </w:r>
      <w:r w:rsidR="00456033" w:rsidRPr="00144E97">
        <w:rPr>
          <w:rFonts w:ascii="Angsana New" w:hAnsi="Angsana New" w:cs="Angsana New"/>
          <w:sz w:val="30"/>
          <w:szCs w:val="30"/>
        </w:rPr>
        <w:t xml:space="preserve"> </w:t>
      </w:r>
      <w:r w:rsidR="00456033" w:rsidRPr="00144E97">
        <w:rPr>
          <w:rFonts w:ascii="Angsana New" w:hAnsi="Angsana New" w:cs="Angsana New"/>
          <w:sz w:val="30"/>
          <w:szCs w:val="30"/>
          <w:cs/>
          <w:lang w:bidi="th-TH"/>
        </w:rPr>
        <w:t>มีดังนี้</w:t>
      </w:r>
    </w:p>
    <w:tbl>
      <w:tblPr>
        <w:tblW w:w="14220" w:type="dxa"/>
        <w:tblInd w:w="61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1890"/>
        <w:gridCol w:w="1170"/>
        <w:gridCol w:w="900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990"/>
      </w:tblGrid>
      <w:tr w:rsidR="002D3DE7" w:rsidRPr="00144E97" w:rsidTr="00A22202">
        <w:trPr>
          <w:cantSplit/>
          <w:trHeight w:hRule="exact" w:val="333"/>
        </w:trPr>
        <w:tc>
          <w:tcPr>
            <w:tcW w:w="3960" w:type="dxa"/>
            <w:gridSpan w:val="2"/>
          </w:tcPr>
          <w:p w:rsidR="002D3DE7" w:rsidRPr="00144E97" w:rsidRDefault="002D3DE7" w:rsidP="002D3DE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260" w:type="dxa"/>
            <w:gridSpan w:val="16"/>
          </w:tcPr>
          <w:p w:rsidR="002D3DE7" w:rsidRPr="00144E97" w:rsidRDefault="002D3DE7" w:rsidP="00301FFD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44E9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CF5B83" w:rsidRPr="00144E97" w:rsidTr="00A22202">
        <w:trPr>
          <w:cantSplit/>
          <w:trHeight w:hRule="exact" w:val="778"/>
        </w:trPr>
        <w:tc>
          <w:tcPr>
            <w:tcW w:w="2070" w:type="dxa"/>
          </w:tcPr>
          <w:p w:rsidR="00CF5B83" w:rsidRPr="00144E97" w:rsidRDefault="00CF5B83" w:rsidP="00456033">
            <w:pPr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:rsidR="002D3DE7" w:rsidRPr="00144E97" w:rsidRDefault="002D3DE7" w:rsidP="0045603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CF5B83" w:rsidRPr="00144E97" w:rsidRDefault="00CF5B83" w:rsidP="0045603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170" w:type="dxa"/>
          </w:tcPr>
          <w:p w:rsidR="00CF5B83" w:rsidRPr="00144E97" w:rsidRDefault="00CF5B83" w:rsidP="0045603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ประเทศที่กิจการจัดตั้ง</w:t>
            </w:r>
          </w:p>
        </w:tc>
        <w:tc>
          <w:tcPr>
            <w:tcW w:w="2070" w:type="dxa"/>
            <w:gridSpan w:val="3"/>
          </w:tcPr>
          <w:p w:rsidR="00CF5B83" w:rsidRPr="00144E97" w:rsidRDefault="00CF5B83" w:rsidP="00456033">
            <w:pPr>
              <w:jc w:val="center"/>
              <w:rPr>
                <w:rFonts w:ascii="Angsana New" w:hAnsi="Angsana New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:rsidR="00CF5B83" w:rsidRPr="00144E97" w:rsidRDefault="00CF5B83" w:rsidP="00456033">
            <w:pPr>
              <w:rPr>
                <w:rFonts w:ascii="Angsana New" w:hAnsi="Angsana New"/>
              </w:rPr>
            </w:pPr>
          </w:p>
        </w:tc>
        <w:tc>
          <w:tcPr>
            <w:tcW w:w="2160" w:type="dxa"/>
            <w:gridSpan w:val="3"/>
          </w:tcPr>
          <w:p w:rsidR="00CF5B83" w:rsidRPr="00144E97" w:rsidRDefault="00CF5B83" w:rsidP="00456033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CF5B83" w:rsidRPr="00144E97" w:rsidRDefault="00CF5B83" w:rsidP="0045603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</w:rPr>
            </w:pPr>
            <w:r w:rsidRPr="00144E9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ทุนชำระแล้ว</w:t>
            </w:r>
            <w:r w:rsidRPr="00144E97">
              <w:rPr>
                <w:rFonts w:ascii="Angsana New" w:hAnsi="Angsana New" w:cs="Angsana New"/>
                <w:b w:val="0"/>
                <w:bCs/>
              </w:rPr>
              <w:t xml:space="preserve"> </w:t>
            </w:r>
          </w:p>
        </w:tc>
        <w:tc>
          <w:tcPr>
            <w:tcW w:w="180" w:type="dxa"/>
          </w:tcPr>
          <w:p w:rsidR="00CF5B83" w:rsidRPr="00144E97" w:rsidRDefault="00CF5B83" w:rsidP="0045603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</w:rPr>
            </w:pPr>
          </w:p>
        </w:tc>
        <w:tc>
          <w:tcPr>
            <w:tcW w:w="2160" w:type="dxa"/>
            <w:gridSpan w:val="3"/>
          </w:tcPr>
          <w:p w:rsidR="00CF5B83" w:rsidRPr="00144E97" w:rsidRDefault="00CF5B83" w:rsidP="00456033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CF5B83" w:rsidRPr="00144E97" w:rsidRDefault="00CF5B83" w:rsidP="0045603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</w:rPr>
            </w:pPr>
            <w:r w:rsidRPr="00144E9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:rsidR="00CF5B83" w:rsidRPr="00144E97" w:rsidRDefault="00CF5B83" w:rsidP="0045603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160" w:type="dxa"/>
            <w:gridSpan w:val="3"/>
          </w:tcPr>
          <w:p w:rsidR="00CF5B83" w:rsidRPr="00144E97" w:rsidRDefault="00CF5B83" w:rsidP="0045603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44E9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</w:t>
            </w:r>
          </w:p>
          <w:p w:rsidR="00CF5B83" w:rsidRPr="00144E97" w:rsidRDefault="00CF5B83" w:rsidP="0045603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</w:rPr>
            </w:pPr>
            <w:r w:rsidRPr="00144E9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วิธีส่วนได้เสีย</w:t>
            </w:r>
            <w:r w:rsidRPr="00144E97">
              <w:rPr>
                <w:rFonts w:ascii="Angsana New" w:hAnsi="Angsana New" w:cs="Angsana New"/>
                <w:b w:val="0"/>
                <w:bCs/>
              </w:rPr>
              <w:t xml:space="preserve"> </w:t>
            </w:r>
          </w:p>
        </w:tc>
      </w:tr>
      <w:tr w:rsidR="00ED6642" w:rsidRPr="00144E97" w:rsidTr="00A22202">
        <w:trPr>
          <w:cantSplit/>
          <w:trHeight w:val="1116"/>
        </w:trPr>
        <w:tc>
          <w:tcPr>
            <w:tcW w:w="2070" w:type="dxa"/>
          </w:tcPr>
          <w:p w:rsidR="00ED6642" w:rsidRPr="00144E97" w:rsidRDefault="00ED6642" w:rsidP="00ED6642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890" w:type="dxa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  <w:r>
              <w:rPr>
                <w:rFonts w:ascii="Angsana New" w:hAnsi="Angsana New"/>
                <w:sz w:val="30"/>
                <w:szCs w:val="30"/>
              </w:rPr>
              <w:t xml:space="preserve"> 2562</w:t>
            </w:r>
          </w:p>
        </w:tc>
        <w:tc>
          <w:tcPr>
            <w:tcW w:w="180" w:type="dxa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44E9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31 </w:t>
            </w:r>
            <w:r w:rsidRPr="00144E9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ธันวาคม</w:t>
            </w:r>
          </w:p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80" w:type="dxa"/>
          </w:tcPr>
          <w:p w:rsidR="00ED6642" w:rsidRPr="00144E97" w:rsidRDefault="00ED6642" w:rsidP="00ED664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</w:rPr>
            </w:pPr>
          </w:p>
        </w:tc>
        <w:tc>
          <w:tcPr>
            <w:tcW w:w="990" w:type="dxa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  <w:r>
              <w:rPr>
                <w:rFonts w:ascii="Angsana New" w:hAnsi="Angsana New"/>
                <w:sz w:val="30"/>
                <w:szCs w:val="30"/>
              </w:rPr>
              <w:t xml:space="preserve"> 2562</w:t>
            </w:r>
          </w:p>
        </w:tc>
        <w:tc>
          <w:tcPr>
            <w:tcW w:w="180" w:type="dxa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44E9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31 </w:t>
            </w:r>
            <w:r w:rsidRPr="00144E9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ธันวาคม</w:t>
            </w:r>
          </w:p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80" w:type="dxa"/>
          </w:tcPr>
          <w:p w:rsidR="00ED6642" w:rsidRPr="00144E97" w:rsidRDefault="00ED6642" w:rsidP="00ED664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</w:rPr>
            </w:pPr>
          </w:p>
        </w:tc>
        <w:tc>
          <w:tcPr>
            <w:tcW w:w="990" w:type="dxa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  <w:r>
              <w:rPr>
                <w:rFonts w:ascii="Angsana New" w:hAnsi="Angsana New"/>
                <w:sz w:val="30"/>
                <w:szCs w:val="30"/>
              </w:rPr>
              <w:t xml:space="preserve"> 2562</w:t>
            </w:r>
          </w:p>
        </w:tc>
        <w:tc>
          <w:tcPr>
            <w:tcW w:w="180" w:type="dxa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44E9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31 </w:t>
            </w:r>
            <w:r w:rsidRPr="00144E9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ธันวาคม</w:t>
            </w:r>
          </w:p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80" w:type="dxa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  <w:r>
              <w:rPr>
                <w:rFonts w:ascii="Angsana New" w:hAnsi="Angsana New"/>
                <w:sz w:val="30"/>
                <w:szCs w:val="30"/>
              </w:rPr>
              <w:t xml:space="preserve"> 2562</w:t>
            </w:r>
          </w:p>
        </w:tc>
        <w:tc>
          <w:tcPr>
            <w:tcW w:w="180" w:type="dxa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44E9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31 </w:t>
            </w:r>
            <w:r w:rsidRPr="00144E9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ธันวาคม</w:t>
            </w:r>
          </w:p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ED6642" w:rsidRPr="00144E97" w:rsidTr="00A22202">
        <w:trPr>
          <w:cantSplit/>
          <w:trHeight w:hRule="exact" w:val="342"/>
        </w:trPr>
        <w:tc>
          <w:tcPr>
            <w:tcW w:w="2070" w:type="dxa"/>
          </w:tcPr>
          <w:p w:rsidR="00ED6642" w:rsidRPr="00144E97" w:rsidRDefault="00ED6642" w:rsidP="00ED664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:rsidR="00ED6642" w:rsidRPr="00144E97" w:rsidRDefault="00ED6642" w:rsidP="00ED6642">
            <w:pPr>
              <w:rPr>
                <w:rFonts w:ascii="Angsana New" w:hAnsi="Angsana New"/>
                <w:i/>
                <w:iCs/>
              </w:rPr>
            </w:pPr>
          </w:p>
        </w:tc>
        <w:tc>
          <w:tcPr>
            <w:tcW w:w="1170" w:type="dxa"/>
          </w:tcPr>
          <w:p w:rsidR="00ED6642" w:rsidRPr="00144E97" w:rsidRDefault="00ED6642" w:rsidP="00ED6642">
            <w:pPr>
              <w:rPr>
                <w:rFonts w:ascii="Angsana New" w:hAnsi="Angsana New"/>
                <w:i/>
                <w:iCs/>
              </w:rPr>
            </w:pPr>
          </w:p>
        </w:tc>
        <w:tc>
          <w:tcPr>
            <w:tcW w:w="2070" w:type="dxa"/>
            <w:gridSpan w:val="3"/>
          </w:tcPr>
          <w:p w:rsidR="00ED6642" w:rsidRPr="00144E97" w:rsidRDefault="00ED6642" w:rsidP="00ED6642">
            <w:pPr>
              <w:jc w:val="center"/>
              <w:rPr>
                <w:rFonts w:ascii="Angsana New" w:hAnsi="Angsana New"/>
                <w:i/>
                <w:iCs/>
              </w:rPr>
            </w:pPr>
            <w:r w:rsidRPr="00144E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80" w:type="dxa"/>
          </w:tcPr>
          <w:p w:rsidR="00ED6642" w:rsidRPr="00144E97" w:rsidRDefault="00ED6642" w:rsidP="00ED6642">
            <w:pPr>
              <w:rPr>
                <w:rFonts w:ascii="Angsana New" w:hAnsi="Angsana New"/>
                <w:i/>
                <w:iCs/>
              </w:rPr>
            </w:pPr>
          </w:p>
        </w:tc>
        <w:tc>
          <w:tcPr>
            <w:tcW w:w="6840" w:type="dxa"/>
            <w:gridSpan w:val="11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</w:rPr>
            </w:pPr>
            <w:r w:rsidRPr="00144E9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D6642" w:rsidRPr="00144E97" w:rsidTr="00CB19A0">
        <w:trPr>
          <w:cantSplit/>
          <w:trHeight w:hRule="exact" w:val="346"/>
        </w:trPr>
        <w:tc>
          <w:tcPr>
            <w:tcW w:w="2070" w:type="dxa"/>
          </w:tcPr>
          <w:p w:rsidR="00ED6642" w:rsidRPr="00957974" w:rsidRDefault="00ED6642" w:rsidP="00ED6642">
            <w:pPr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5797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บริษัทร่วมทางอ้อม</w:t>
            </w:r>
          </w:p>
        </w:tc>
        <w:tc>
          <w:tcPr>
            <w:tcW w:w="1890" w:type="dxa"/>
          </w:tcPr>
          <w:p w:rsidR="00ED6642" w:rsidRDefault="00ED6642" w:rsidP="00ED664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ED6642" w:rsidRPr="00144E97" w:rsidRDefault="00ED6642" w:rsidP="00ED6642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ED6642" w:rsidRPr="00144E97" w:rsidRDefault="00ED6642" w:rsidP="00ED6642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ED6642" w:rsidRPr="00144E97" w:rsidRDefault="00ED6642" w:rsidP="00ED6642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ED6642" w:rsidRPr="00144E97" w:rsidRDefault="00ED6642" w:rsidP="00ED664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ED6642" w:rsidRPr="00144E97" w:rsidRDefault="00ED6642" w:rsidP="00ED664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:rsidR="00ED6642" w:rsidRPr="008C0DFD" w:rsidRDefault="00ED6642" w:rsidP="00ED6642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ED6642" w:rsidRPr="008C0DFD" w:rsidRDefault="00ED6642" w:rsidP="00ED664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:rsidR="00ED6642" w:rsidRPr="008C0DFD" w:rsidRDefault="00ED6642" w:rsidP="00ED6642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ED6642" w:rsidRPr="00144E97" w:rsidRDefault="00ED6642" w:rsidP="00ED664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:rsidR="00ED6642" w:rsidRPr="00144E97" w:rsidRDefault="00ED6642" w:rsidP="00ED6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247EC" w:rsidRPr="00144E97" w:rsidTr="00CB19A0">
        <w:trPr>
          <w:cantSplit/>
          <w:trHeight w:hRule="exact" w:val="346"/>
        </w:trPr>
        <w:tc>
          <w:tcPr>
            <w:tcW w:w="2070" w:type="dxa"/>
          </w:tcPr>
          <w:p w:rsidR="00E247EC" w:rsidRPr="00144E97" w:rsidRDefault="00E247EC" w:rsidP="00E247EC">
            <w:pPr>
              <w:ind w:left="191" w:hanging="191"/>
              <w:rPr>
                <w:rFonts w:ascii="Angsana New" w:hAnsi="Angsana New"/>
              </w:rPr>
            </w:pPr>
            <w:r w:rsidRPr="00144E97">
              <w:rPr>
                <w:rFonts w:ascii="Angsana New" w:hAnsi="Angsana New"/>
                <w:sz w:val="30"/>
                <w:szCs w:val="30"/>
              </w:rPr>
              <w:t xml:space="preserve">Mega Product (Yemen) </w:t>
            </w:r>
          </w:p>
        </w:tc>
        <w:tc>
          <w:tcPr>
            <w:tcW w:w="1890" w:type="dxa"/>
          </w:tcPr>
          <w:p w:rsidR="00E247EC" w:rsidRPr="00144E97" w:rsidRDefault="00E247EC" w:rsidP="00E247E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ตัวแทนจำหน่าย และ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 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  </w:t>
            </w:r>
          </w:p>
        </w:tc>
        <w:tc>
          <w:tcPr>
            <w:tcW w:w="1170" w:type="dxa"/>
          </w:tcPr>
          <w:p w:rsidR="00E247EC" w:rsidRPr="00144E97" w:rsidRDefault="00E247EC" w:rsidP="00E247E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เยเมน</w:t>
            </w:r>
          </w:p>
        </w:tc>
        <w:tc>
          <w:tcPr>
            <w:tcW w:w="900" w:type="dxa"/>
          </w:tcPr>
          <w:p w:rsidR="00E247EC" w:rsidRPr="00144E97" w:rsidRDefault="00E247EC" w:rsidP="00AA6BD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44E97">
              <w:rPr>
                <w:rFonts w:ascii="Angsana New" w:hAnsi="Angsana New" w:cs="Angsana New"/>
                <w:sz w:val="30"/>
                <w:szCs w:val="30"/>
                <w:lang w:bidi="th-TH"/>
              </w:rPr>
              <w:t>48.99</w:t>
            </w:r>
          </w:p>
        </w:tc>
        <w:tc>
          <w:tcPr>
            <w:tcW w:w="180" w:type="dxa"/>
          </w:tcPr>
          <w:p w:rsidR="00E247EC" w:rsidRPr="00144E97" w:rsidRDefault="00E247EC" w:rsidP="00E247EC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E247EC" w:rsidRPr="00144E97" w:rsidRDefault="00E247EC" w:rsidP="00AA6BD0">
            <w:pPr>
              <w:pStyle w:val="acctfourfigures"/>
              <w:tabs>
                <w:tab w:val="clear" w:pos="765"/>
                <w:tab w:val="decimal" w:pos="110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44E97">
              <w:rPr>
                <w:rFonts w:ascii="Angsana New" w:hAnsi="Angsana New" w:cs="Angsana New"/>
                <w:sz w:val="30"/>
                <w:szCs w:val="30"/>
                <w:lang w:bidi="th-TH"/>
              </w:rPr>
              <w:t>48.99</w:t>
            </w:r>
          </w:p>
        </w:tc>
        <w:tc>
          <w:tcPr>
            <w:tcW w:w="180" w:type="dxa"/>
          </w:tcPr>
          <w:p w:rsidR="00E247EC" w:rsidRPr="00144E97" w:rsidRDefault="00E247EC" w:rsidP="00E247EC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E247EC" w:rsidRPr="00144E97" w:rsidRDefault="00E247EC" w:rsidP="00E247EC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44E97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  <w:r w:rsidRPr="00144E9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,</w:t>
            </w:r>
            <w:r w:rsidRPr="00144E97">
              <w:rPr>
                <w:rFonts w:ascii="Angsana New" w:hAnsi="Angsana New" w:cs="Angsana New"/>
                <w:sz w:val="30"/>
                <w:szCs w:val="30"/>
                <w:lang w:bidi="th-TH"/>
              </w:rPr>
              <w:t>476</w:t>
            </w:r>
          </w:p>
        </w:tc>
        <w:tc>
          <w:tcPr>
            <w:tcW w:w="180" w:type="dxa"/>
          </w:tcPr>
          <w:p w:rsidR="00E247EC" w:rsidRPr="00144E97" w:rsidRDefault="00E247EC" w:rsidP="00E247E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:rsidR="00E247EC" w:rsidRPr="00144E97" w:rsidRDefault="00E247EC" w:rsidP="00E247EC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44E97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  <w:r w:rsidRPr="00144E9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,</w:t>
            </w:r>
            <w:r w:rsidRPr="00144E97">
              <w:rPr>
                <w:rFonts w:ascii="Angsana New" w:hAnsi="Angsana New" w:cs="Angsana New"/>
                <w:sz w:val="30"/>
                <w:szCs w:val="30"/>
                <w:lang w:bidi="th-TH"/>
              </w:rPr>
              <w:t>476</w:t>
            </w:r>
          </w:p>
        </w:tc>
        <w:tc>
          <w:tcPr>
            <w:tcW w:w="180" w:type="dxa"/>
          </w:tcPr>
          <w:p w:rsidR="00E247EC" w:rsidRPr="00144E97" w:rsidRDefault="00E247EC" w:rsidP="00E247E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:rsidR="00E247EC" w:rsidRPr="008C0DFD" w:rsidRDefault="00E247EC" w:rsidP="00E247EC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C0DFD">
              <w:rPr>
                <w:rFonts w:ascii="Angsana New" w:hAnsi="Angsana New" w:cs="Angsana New"/>
                <w:sz w:val="30"/>
                <w:szCs w:val="30"/>
                <w:lang w:bidi="th-TH"/>
              </w:rPr>
              <w:t>1,213</w:t>
            </w:r>
          </w:p>
        </w:tc>
        <w:tc>
          <w:tcPr>
            <w:tcW w:w="180" w:type="dxa"/>
          </w:tcPr>
          <w:p w:rsidR="00E247EC" w:rsidRPr="008C0DFD" w:rsidRDefault="00E247EC" w:rsidP="00E247E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:rsidR="00E247EC" w:rsidRPr="008C0DFD" w:rsidRDefault="00E247EC" w:rsidP="00E247EC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C0DFD">
              <w:rPr>
                <w:rFonts w:ascii="Angsana New" w:hAnsi="Angsana New" w:cs="Angsana New"/>
                <w:sz w:val="30"/>
                <w:szCs w:val="30"/>
                <w:lang w:bidi="th-TH"/>
              </w:rPr>
              <w:t>1,213</w:t>
            </w:r>
          </w:p>
        </w:tc>
        <w:tc>
          <w:tcPr>
            <w:tcW w:w="180" w:type="dxa"/>
          </w:tcPr>
          <w:p w:rsidR="00E247EC" w:rsidRPr="00144E97" w:rsidRDefault="00E247EC" w:rsidP="00E247E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:rsidR="00E247EC" w:rsidRPr="00EF0941" w:rsidRDefault="00E247EC" w:rsidP="00E247EC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E247EC" w:rsidRPr="00144E97" w:rsidRDefault="00E247EC" w:rsidP="00E247E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:rsidR="00E247EC" w:rsidRPr="00144E97" w:rsidRDefault="00E247EC" w:rsidP="00E24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E247EC" w:rsidRPr="00144E97" w:rsidTr="00CB19A0">
        <w:trPr>
          <w:cantSplit/>
          <w:trHeight w:hRule="exact" w:val="346"/>
        </w:trPr>
        <w:tc>
          <w:tcPr>
            <w:tcW w:w="2070" w:type="dxa"/>
          </w:tcPr>
          <w:p w:rsidR="00E247EC" w:rsidRPr="00144E97" w:rsidRDefault="00E247EC" w:rsidP="00E247EC">
            <w:pPr>
              <w:ind w:left="191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</w:rPr>
              <w:t>Limited</w:t>
            </w:r>
          </w:p>
        </w:tc>
        <w:tc>
          <w:tcPr>
            <w:tcW w:w="1890" w:type="dxa"/>
          </w:tcPr>
          <w:p w:rsidR="00E247EC" w:rsidRDefault="00E247EC" w:rsidP="00E247E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 w:firstLine="28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44E9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ตัวแทนการตลาด</w:t>
            </w:r>
          </w:p>
        </w:tc>
        <w:tc>
          <w:tcPr>
            <w:tcW w:w="1170" w:type="dxa"/>
          </w:tcPr>
          <w:p w:rsidR="00E247EC" w:rsidRPr="00144E97" w:rsidRDefault="00E247EC" w:rsidP="00E247E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E247EC" w:rsidRPr="00144E97" w:rsidRDefault="00E247EC" w:rsidP="00E247EC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E247EC" w:rsidRPr="00144E97" w:rsidRDefault="00E247EC" w:rsidP="00E247EC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E247EC" w:rsidRPr="00144E97" w:rsidRDefault="00E247EC" w:rsidP="00E247EC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E247EC" w:rsidRPr="00144E97" w:rsidRDefault="00E247EC" w:rsidP="00E247EC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E247EC" w:rsidRPr="00144E97" w:rsidRDefault="00E247EC" w:rsidP="00E247EC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E247EC" w:rsidRPr="00144E97" w:rsidRDefault="00E247EC" w:rsidP="00E247E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:rsidR="00E247EC" w:rsidRPr="00144E97" w:rsidRDefault="00E247EC" w:rsidP="00E247EC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E247EC" w:rsidRPr="00144E97" w:rsidRDefault="00E247EC" w:rsidP="00E247E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:rsidR="00E247EC" w:rsidRPr="008C0DFD" w:rsidRDefault="00E247EC" w:rsidP="00E247EC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E247EC" w:rsidRPr="008C0DFD" w:rsidRDefault="00E247EC" w:rsidP="00E247E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:rsidR="00E247EC" w:rsidRPr="008C0DFD" w:rsidRDefault="00E247EC" w:rsidP="00E247EC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E247EC" w:rsidRPr="00144E97" w:rsidRDefault="00E247EC" w:rsidP="00E247E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:rsidR="00E247EC" w:rsidRPr="008C0DFD" w:rsidRDefault="00E247EC" w:rsidP="00E247EC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E247EC" w:rsidRPr="00144E97" w:rsidRDefault="00E247EC" w:rsidP="00E247E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:rsidR="00E247EC" w:rsidRPr="00144E97" w:rsidRDefault="00E247EC" w:rsidP="00E24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247EC" w:rsidRPr="00981BAF" w:rsidTr="00CB19A0">
        <w:trPr>
          <w:cantSplit/>
          <w:trHeight w:hRule="exact" w:val="346"/>
        </w:trPr>
        <w:tc>
          <w:tcPr>
            <w:tcW w:w="2070" w:type="dxa"/>
          </w:tcPr>
          <w:p w:rsidR="00E247EC" w:rsidRPr="004C3926" w:rsidRDefault="00E247EC" w:rsidP="00E247EC">
            <w:pPr>
              <w:spacing w:line="360" w:lineRule="exact"/>
              <w:ind w:left="191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ปราณา ฟู้ด ฟอร์ </w:t>
            </w:r>
          </w:p>
        </w:tc>
        <w:tc>
          <w:tcPr>
            <w:tcW w:w="1890" w:type="dxa"/>
          </w:tcPr>
          <w:p w:rsidR="00E247EC" w:rsidRPr="00144E97" w:rsidRDefault="00E247EC" w:rsidP="00E247EC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b/>
                <w:bCs/>
              </w:rPr>
            </w:pPr>
            <w:r w:rsidRPr="00B81DD6">
              <w:rPr>
                <w:rFonts w:ascii="Angsana New" w:hAnsi="Angsana New" w:hint="cs"/>
                <w:sz w:val="30"/>
                <w:szCs w:val="30"/>
                <w:cs/>
              </w:rPr>
              <w:t>อาหารและเครื่องดื่ม</w:t>
            </w:r>
          </w:p>
        </w:tc>
        <w:tc>
          <w:tcPr>
            <w:tcW w:w="1170" w:type="dxa"/>
          </w:tcPr>
          <w:p w:rsidR="00E247EC" w:rsidRPr="00144E97" w:rsidRDefault="00E247EC" w:rsidP="00E247EC">
            <w:pPr>
              <w:tabs>
                <w:tab w:val="clear" w:pos="454"/>
                <w:tab w:val="decimal" w:pos="461"/>
              </w:tabs>
              <w:jc w:val="center"/>
              <w:rPr>
                <w:rFonts w:ascii="Angsana New" w:hAnsi="Angsana New"/>
                <w:b/>
                <w:bCs/>
              </w:rPr>
            </w:pPr>
            <w:r w:rsidRPr="00B81DD6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900" w:type="dxa"/>
          </w:tcPr>
          <w:p w:rsidR="00E247EC" w:rsidRPr="00144E97" w:rsidRDefault="00E247EC" w:rsidP="00E247EC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</w:rPr>
            </w:pPr>
            <w:r w:rsidRPr="006A2FF9">
              <w:rPr>
                <w:rFonts w:ascii="Angsana New" w:hAnsi="Angsana New" w:cs="Angsana New"/>
                <w:sz w:val="30"/>
                <w:szCs w:val="30"/>
                <w:lang w:bidi="th-TH"/>
              </w:rPr>
              <w:t>30.00</w:t>
            </w:r>
          </w:p>
        </w:tc>
        <w:tc>
          <w:tcPr>
            <w:tcW w:w="180" w:type="dxa"/>
          </w:tcPr>
          <w:p w:rsidR="00E247EC" w:rsidRPr="00144E97" w:rsidRDefault="00E247EC" w:rsidP="00E247EC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:rsidR="00E247EC" w:rsidRPr="00144E97" w:rsidRDefault="00E247EC" w:rsidP="00E247EC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</w:rPr>
            </w:pPr>
            <w:r w:rsidRPr="006A2FF9">
              <w:rPr>
                <w:rFonts w:ascii="Angsana New" w:hAnsi="Angsana New" w:cs="Angsana New"/>
                <w:sz w:val="30"/>
                <w:szCs w:val="30"/>
                <w:lang w:bidi="th-TH"/>
              </w:rPr>
              <w:t>30.00</w:t>
            </w:r>
          </w:p>
        </w:tc>
        <w:tc>
          <w:tcPr>
            <w:tcW w:w="180" w:type="dxa"/>
          </w:tcPr>
          <w:p w:rsidR="00E247EC" w:rsidRPr="00144E97" w:rsidRDefault="00E247EC" w:rsidP="00E247EC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:rsidR="00E247EC" w:rsidRPr="00144E97" w:rsidRDefault="00E247EC" w:rsidP="00E247EC">
            <w:pPr>
              <w:pStyle w:val="acctfourfigures"/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C3926">
              <w:rPr>
                <w:rFonts w:ascii="Angsana New" w:hAnsi="Angsana New"/>
                <w:sz w:val="30"/>
                <w:szCs w:val="30"/>
                <w:lang w:bidi="th-TH"/>
              </w:rPr>
              <w:t>4,950</w:t>
            </w:r>
          </w:p>
        </w:tc>
        <w:tc>
          <w:tcPr>
            <w:tcW w:w="180" w:type="dxa"/>
          </w:tcPr>
          <w:p w:rsidR="00E247EC" w:rsidRPr="00144E97" w:rsidRDefault="00E247EC" w:rsidP="00E247E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</w:tcPr>
          <w:p w:rsidR="00E247EC" w:rsidRPr="00144E97" w:rsidRDefault="00E247EC" w:rsidP="00E247EC">
            <w:pPr>
              <w:pStyle w:val="acctfourfigures"/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C3926">
              <w:rPr>
                <w:rFonts w:ascii="Angsana New" w:hAnsi="Angsana New"/>
                <w:sz w:val="30"/>
                <w:szCs w:val="30"/>
                <w:lang w:bidi="th-TH"/>
              </w:rPr>
              <w:t>4,950</w:t>
            </w:r>
          </w:p>
        </w:tc>
        <w:tc>
          <w:tcPr>
            <w:tcW w:w="180" w:type="dxa"/>
          </w:tcPr>
          <w:p w:rsidR="00E247EC" w:rsidRPr="00144E97" w:rsidRDefault="00E247EC" w:rsidP="00E247E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:rsidR="00E247EC" w:rsidRPr="008C0DFD" w:rsidRDefault="00656963" w:rsidP="00E247EC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2,970</w:t>
            </w:r>
          </w:p>
        </w:tc>
        <w:tc>
          <w:tcPr>
            <w:tcW w:w="180" w:type="dxa"/>
          </w:tcPr>
          <w:p w:rsidR="00E247EC" w:rsidRPr="008C0DFD" w:rsidRDefault="00E247EC" w:rsidP="00E247E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:rsidR="00E247EC" w:rsidRPr="008C0DFD" w:rsidRDefault="00E247EC" w:rsidP="00E247EC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C0DFD">
              <w:rPr>
                <w:rFonts w:ascii="Angsana New" w:hAnsi="Angsana New" w:cs="Angsana New"/>
                <w:sz w:val="30"/>
                <w:szCs w:val="30"/>
                <w:lang w:bidi="th-TH"/>
              </w:rPr>
              <w:t>1,485</w:t>
            </w:r>
          </w:p>
        </w:tc>
        <w:tc>
          <w:tcPr>
            <w:tcW w:w="180" w:type="dxa"/>
          </w:tcPr>
          <w:p w:rsidR="00E247EC" w:rsidRPr="008C0DFD" w:rsidRDefault="00E247EC" w:rsidP="00E247E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</w:tcPr>
          <w:p w:rsidR="00E247EC" w:rsidRPr="008C0DFD" w:rsidRDefault="00E247EC" w:rsidP="00E247EC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1,391</w:t>
            </w:r>
          </w:p>
        </w:tc>
        <w:tc>
          <w:tcPr>
            <w:tcW w:w="180" w:type="dxa"/>
          </w:tcPr>
          <w:p w:rsidR="00E247EC" w:rsidRPr="00144E97" w:rsidRDefault="00E247EC" w:rsidP="00E247EC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</w:tcPr>
          <w:p w:rsidR="00E247EC" w:rsidRPr="00981BAF" w:rsidRDefault="00E247EC" w:rsidP="00E24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81BAF">
              <w:rPr>
                <w:rFonts w:ascii="Angsana New" w:hAnsi="Angsana New"/>
                <w:sz w:val="30"/>
                <w:szCs w:val="30"/>
              </w:rPr>
              <w:t>503</w:t>
            </w:r>
          </w:p>
        </w:tc>
      </w:tr>
      <w:tr w:rsidR="00E247EC" w:rsidRPr="00144E97" w:rsidTr="004B4E26">
        <w:trPr>
          <w:cantSplit/>
          <w:trHeight w:hRule="exact" w:val="317"/>
        </w:trPr>
        <w:tc>
          <w:tcPr>
            <w:tcW w:w="2070" w:type="dxa"/>
          </w:tcPr>
          <w:p w:rsidR="00E247EC" w:rsidRDefault="00E247EC" w:rsidP="00E247EC">
            <w:pPr>
              <w:spacing w:line="360" w:lineRule="exact"/>
              <w:ind w:left="371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ไลฟ์ จำกัด              </w:t>
            </w:r>
          </w:p>
        </w:tc>
        <w:tc>
          <w:tcPr>
            <w:tcW w:w="1890" w:type="dxa"/>
          </w:tcPr>
          <w:p w:rsidR="00E247EC" w:rsidRPr="00B81DD6" w:rsidRDefault="00E247EC" w:rsidP="00E247EC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E247EC" w:rsidRPr="00B81DD6" w:rsidRDefault="00E247EC" w:rsidP="00E247EC">
            <w:pPr>
              <w:tabs>
                <w:tab w:val="clear" w:pos="454"/>
                <w:tab w:val="decimal" w:pos="461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E247EC" w:rsidRPr="00144E97" w:rsidRDefault="00E247EC" w:rsidP="00E247EC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" w:type="dxa"/>
          </w:tcPr>
          <w:p w:rsidR="00E247EC" w:rsidRPr="00144E97" w:rsidRDefault="00E247EC" w:rsidP="00E247EC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:rsidR="00E247EC" w:rsidRDefault="00E247EC" w:rsidP="00E247EC">
            <w:pPr>
              <w:tabs>
                <w:tab w:val="clear" w:pos="454"/>
                <w:tab w:val="decimal" w:pos="4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E247EC" w:rsidRPr="00144E97" w:rsidRDefault="00E247EC" w:rsidP="00E247EC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:rsidR="00E247EC" w:rsidRPr="00144E97" w:rsidRDefault="00E247EC" w:rsidP="00E247EC">
            <w:pPr>
              <w:pStyle w:val="acctfourfigures"/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E247EC" w:rsidRPr="00144E97" w:rsidRDefault="00E247EC" w:rsidP="00E247E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</w:tcPr>
          <w:p w:rsidR="00E247EC" w:rsidRPr="004C3926" w:rsidRDefault="00E247EC" w:rsidP="00E247EC">
            <w:pPr>
              <w:pStyle w:val="acctfourfigures"/>
              <w:spacing w:line="240" w:lineRule="atLeast"/>
              <w:ind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E247EC" w:rsidRPr="00144E97" w:rsidRDefault="00E247EC" w:rsidP="00E247E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E247EC" w:rsidRPr="008C0DFD" w:rsidRDefault="00E247EC" w:rsidP="00E247EC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E247EC" w:rsidRPr="008C0DFD" w:rsidRDefault="00E247EC" w:rsidP="00E247E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E247EC" w:rsidRPr="008C0DFD" w:rsidRDefault="00E247EC" w:rsidP="00E247EC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E247EC" w:rsidRPr="008C0DFD" w:rsidRDefault="00E247EC" w:rsidP="00E247E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E247EC" w:rsidRPr="008C0DFD" w:rsidRDefault="00E247EC" w:rsidP="00E247EC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E247EC" w:rsidRPr="00144E97" w:rsidRDefault="00E247EC" w:rsidP="00E247EC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E247EC" w:rsidRPr="004C3926" w:rsidRDefault="00E247EC" w:rsidP="00E24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47EC" w:rsidRPr="00144E97" w:rsidTr="00A22202">
        <w:trPr>
          <w:cantSplit/>
          <w:trHeight w:hRule="exact" w:val="389"/>
        </w:trPr>
        <w:tc>
          <w:tcPr>
            <w:tcW w:w="2070" w:type="dxa"/>
          </w:tcPr>
          <w:p w:rsidR="00E247EC" w:rsidRPr="00144E97" w:rsidRDefault="00E247EC" w:rsidP="00E247EC">
            <w:pPr>
              <w:rPr>
                <w:rFonts w:ascii="Angsana New" w:hAnsi="Angsana New"/>
                <w:b/>
                <w:bCs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</w:tcPr>
          <w:p w:rsidR="00E247EC" w:rsidRPr="00144E97" w:rsidRDefault="00E247EC" w:rsidP="00E247EC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</w:tcPr>
          <w:p w:rsidR="00E247EC" w:rsidRPr="00144E97" w:rsidRDefault="00E247EC" w:rsidP="00E247EC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</w:tcPr>
          <w:p w:rsidR="00E247EC" w:rsidRPr="00144E97" w:rsidRDefault="00E247EC" w:rsidP="00E247EC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" w:type="dxa"/>
          </w:tcPr>
          <w:p w:rsidR="00E247EC" w:rsidRPr="00144E97" w:rsidRDefault="00E247EC" w:rsidP="00E247EC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:rsidR="00E247EC" w:rsidRPr="00144E97" w:rsidRDefault="00E247EC" w:rsidP="00E247EC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" w:type="dxa"/>
          </w:tcPr>
          <w:p w:rsidR="00E247EC" w:rsidRPr="00144E97" w:rsidRDefault="00E247EC" w:rsidP="00E247EC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:rsidR="00E247EC" w:rsidRPr="00144E97" w:rsidRDefault="00E247EC" w:rsidP="00E247EC">
            <w:pPr>
              <w:pStyle w:val="acctfourfigures"/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E247EC" w:rsidRPr="00144E97" w:rsidRDefault="00E247EC" w:rsidP="00E247E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</w:tcPr>
          <w:p w:rsidR="00E247EC" w:rsidRPr="00144E97" w:rsidRDefault="00E247EC" w:rsidP="00E247EC">
            <w:pPr>
              <w:pStyle w:val="acctfourfigures"/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E247EC" w:rsidRPr="00144E97" w:rsidRDefault="00E247EC" w:rsidP="00E247E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E247EC" w:rsidRPr="008C0DFD" w:rsidRDefault="00E247EC" w:rsidP="00E247EC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4,183</w:t>
            </w:r>
          </w:p>
        </w:tc>
        <w:tc>
          <w:tcPr>
            <w:tcW w:w="180" w:type="dxa"/>
          </w:tcPr>
          <w:p w:rsidR="00E247EC" w:rsidRPr="008C0DFD" w:rsidRDefault="00E247EC" w:rsidP="00E247E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E247EC" w:rsidRPr="008C0DFD" w:rsidRDefault="00E247EC" w:rsidP="00E247EC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C0DF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2,698</w:t>
            </w:r>
          </w:p>
        </w:tc>
        <w:tc>
          <w:tcPr>
            <w:tcW w:w="180" w:type="dxa"/>
          </w:tcPr>
          <w:p w:rsidR="00E247EC" w:rsidRPr="008C0DFD" w:rsidRDefault="00E247EC" w:rsidP="00E247E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E247EC" w:rsidRPr="00E247EC" w:rsidRDefault="00E247EC" w:rsidP="00E247EC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247E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1,391</w:t>
            </w:r>
          </w:p>
        </w:tc>
        <w:tc>
          <w:tcPr>
            <w:tcW w:w="180" w:type="dxa"/>
          </w:tcPr>
          <w:p w:rsidR="00E247EC" w:rsidRPr="008C0DFD" w:rsidRDefault="00E247EC" w:rsidP="00E247EC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E247EC" w:rsidRPr="008C0DFD" w:rsidRDefault="00E247EC" w:rsidP="00E24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503</w:t>
            </w:r>
          </w:p>
        </w:tc>
      </w:tr>
    </w:tbl>
    <w:p w:rsidR="00A22202" w:rsidRPr="002B1DF4" w:rsidRDefault="00A22202" w:rsidP="00311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 w:firstLine="90"/>
        <w:jc w:val="thaiDistribute"/>
        <w:rPr>
          <w:rFonts w:ascii="Angsana New" w:hAnsi="Angsana New"/>
          <w:sz w:val="6"/>
          <w:szCs w:val="6"/>
        </w:rPr>
      </w:pPr>
    </w:p>
    <w:p w:rsidR="007F7BCA" w:rsidRDefault="007F7BCA" w:rsidP="00311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 w:firstLine="90"/>
        <w:jc w:val="thaiDistribute"/>
        <w:rPr>
          <w:rFonts w:ascii="Angsana New" w:hAnsi="Angsana New"/>
          <w:sz w:val="30"/>
          <w:szCs w:val="30"/>
        </w:rPr>
      </w:pPr>
      <w:r w:rsidRPr="0041130A">
        <w:rPr>
          <w:rFonts w:ascii="Angsana New" w:hAnsi="Angsana New"/>
          <w:sz w:val="30"/>
          <w:szCs w:val="30"/>
          <w:cs/>
        </w:rPr>
        <w:t>กลุ่มบริษัท</w:t>
      </w:r>
      <w:r w:rsidRPr="0041130A">
        <w:rPr>
          <w:rFonts w:ascii="Angsana New" w:hAnsi="Angsana New" w:hint="cs"/>
          <w:sz w:val="30"/>
          <w:szCs w:val="30"/>
          <w:cs/>
        </w:rPr>
        <w:t>ไม่มีเงิน</w:t>
      </w:r>
      <w:r w:rsidRPr="009A57B8">
        <w:rPr>
          <w:rFonts w:ascii="Angsana New" w:hAnsi="Angsana New" w:hint="cs"/>
          <w:sz w:val="30"/>
          <w:szCs w:val="30"/>
          <w:cs/>
        </w:rPr>
        <w:t>ลงทุนใน</w:t>
      </w:r>
      <w:r w:rsidRPr="009A57B8">
        <w:rPr>
          <w:rFonts w:ascii="Angsana New" w:hAnsi="Angsana New"/>
          <w:sz w:val="30"/>
          <w:szCs w:val="30"/>
          <w:cs/>
        </w:rPr>
        <w:t>บริษัทร่วม</w:t>
      </w:r>
      <w:r>
        <w:rPr>
          <w:rFonts w:ascii="Angsana New" w:hAnsi="Angsana New" w:hint="cs"/>
          <w:sz w:val="30"/>
          <w:szCs w:val="30"/>
          <w:cs/>
        </w:rPr>
        <w:t>ทางอ้อมซึ่ง</w:t>
      </w:r>
      <w:r w:rsidRPr="009A57B8">
        <w:rPr>
          <w:rFonts w:ascii="Angsana New" w:hAnsi="Angsana New" w:hint="cs"/>
          <w:sz w:val="30"/>
          <w:szCs w:val="30"/>
          <w:cs/>
        </w:rPr>
        <w:t>จดทะเบียน</w:t>
      </w:r>
      <w:r w:rsidRPr="008C1D9F">
        <w:rPr>
          <w:rFonts w:ascii="Angsana New" w:hAnsi="Angsana New" w:hint="cs"/>
          <w:sz w:val="30"/>
          <w:szCs w:val="30"/>
          <w:cs/>
        </w:rPr>
        <w:t>ในตลาดหลักทรัพย์ ดังนั้นจึ</w:t>
      </w:r>
      <w:r>
        <w:rPr>
          <w:rFonts w:ascii="Angsana New" w:hAnsi="Angsana New" w:hint="cs"/>
          <w:sz w:val="30"/>
          <w:szCs w:val="30"/>
          <w:cs/>
        </w:rPr>
        <w:t>งไม่มีราคาที่เปิดเผยต่อสาธารณชน</w:t>
      </w:r>
    </w:p>
    <w:p w:rsidR="007F39D9" w:rsidRPr="007F39D9" w:rsidRDefault="00682DA6" w:rsidP="00BA0897">
      <w:pPr>
        <w:tabs>
          <w:tab w:val="clear" w:pos="454"/>
          <w:tab w:val="left" w:pos="630"/>
          <w:tab w:val="left" w:pos="720"/>
        </w:tabs>
        <w:spacing w:before="180"/>
        <w:ind w:left="634" w:right="80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3</w:t>
      </w:r>
      <w:r w:rsidR="00ED6642">
        <w:rPr>
          <w:rFonts w:ascii="Angsana New" w:hAnsi="Angsana New" w:hint="cs"/>
          <w:sz w:val="30"/>
          <w:szCs w:val="30"/>
          <w:cs/>
        </w:rPr>
        <w:t>0</w:t>
      </w:r>
      <w:r>
        <w:rPr>
          <w:rFonts w:ascii="Angsana New" w:hAnsi="Angsana New"/>
          <w:sz w:val="30"/>
          <w:szCs w:val="30"/>
        </w:rPr>
        <w:t xml:space="preserve"> </w:t>
      </w:r>
      <w:r w:rsidR="00ED6642">
        <w:rPr>
          <w:rFonts w:ascii="Angsana New" w:hAnsi="Angsana New" w:hint="cs"/>
          <w:sz w:val="30"/>
          <w:szCs w:val="30"/>
          <w:cs/>
        </w:rPr>
        <w:t>มิถุนายน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981BAF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 xml:space="preserve"> </w:t>
      </w:r>
      <w:r w:rsidR="00F46087" w:rsidRPr="00144E97">
        <w:rPr>
          <w:rFonts w:ascii="Angsana New" w:hAnsi="Angsana New"/>
          <w:sz w:val="30"/>
          <w:szCs w:val="30"/>
          <w:cs/>
        </w:rPr>
        <w:t>กลุ่มบริษัทไม่ได้รับรู้ส่วนแบ่งขาดทุน</w:t>
      </w:r>
      <w:r>
        <w:rPr>
          <w:rFonts w:ascii="Angsana New" w:hAnsi="Angsana New" w:hint="cs"/>
          <w:sz w:val="30"/>
          <w:szCs w:val="30"/>
          <w:cs/>
        </w:rPr>
        <w:t xml:space="preserve">สะสมของ </w:t>
      </w:r>
      <w:r>
        <w:rPr>
          <w:rFonts w:ascii="Angsana New" w:hAnsi="Angsana New"/>
          <w:sz w:val="30"/>
          <w:szCs w:val="30"/>
        </w:rPr>
        <w:t xml:space="preserve">Mega Product (Yemen) Limited </w:t>
      </w:r>
      <w:r>
        <w:rPr>
          <w:rFonts w:ascii="Angsana New" w:hAnsi="Angsana New" w:hint="cs"/>
          <w:sz w:val="30"/>
          <w:szCs w:val="30"/>
          <w:cs/>
        </w:rPr>
        <w:t>ซึ่งเป็นบริษัทร่วมทางอ้อมในส่วนที่เกินกว่ามูลค่า</w:t>
      </w:r>
      <w:r w:rsidR="00DE785C">
        <w:rPr>
          <w:rFonts w:ascii="Angsana New" w:hAnsi="Angsana New" w:hint="cs"/>
          <w:sz w:val="30"/>
          <w:szCs w:val="30"/>
          <w:cs/>
        </w:rPr>
        <w:t>ตามบัญชี</w:t>
      </w:r>
      <w:r w:rsidR="00F46087" w:rsidRPr="00144E97">
        <w:rPr>
          <w:rFonts w:ascii="Angsana New" w:hAnsi="Angsana New"/>
          <w:sz w:val="30"/>
          <w:szCs w:val="30"/>
          <w:cs/>
        </w:rPr>
        <w:t>ของเงินลงทุนในบริษัทร่วมทางอ้อม</w:t>
      </w:r>
      <w:r w:rsidR="00DE785C">
        <w:rPr>
          <w:rFonts w:ascii="Angsana New" w:hAnsi="Angsana New" w:hint="cs"/>
          <w:sz w:val="30"/>
          <w:szCs w:val="30"/>
          <w:cs/>
        </w:rPr>
        <w:t>ของกลุ่มบริษัทจำนวน</w:t>
      </w:r>
      <w:r w:rsidR="00491D82">
        <w:rPr>
          <w:rFonts w:ascii="Angsana New" w:hAnsi="Angsana New"/>
          <w:sz w:val="30"/>
          <w:szCs w:val="30"/>
        </w:rPr>
        <w:t xml:space="preserve"> 3.96</w:t>
      </w:r>
      <w:r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Pr="00FD58D8">
        <w:rPr>
          <w:rFonts w:ascii="Angsana New" w:hAnsi="Angsana New"/>
          <w:i/>
          <w:iCs/>
          <w:sz w:val="30"/>
          <w:szCs w:val="30"/>
          <w:cs/>
        </w:rPr>
        <w:t>(</w:t>
      </w:r>
      <w:r w:rsidRPr="00FD58D8">
        <w:rPr>
          <w:rFonts w:ascii="Angsana New" w:hAnsi="Angsana New"/>
          <w:i/>
          <w:iCs/>
          <w:sz w:val="30"/>
          <w:szCs w:val="30"/>
        </w:rPr>
        <w:t xml:space="preserve">31 </w:t>
      </w:r>
      <w:r w:rsidRPr="00FD58D8">
        <w:rPr>
          <w:rFonts w:ascii="Angsana New" w:hAnsi="Angsana New"/>
          <w:i/>
          <w:iCs/>
          <w:sz w:val="30"/>
          <w:szCs w:val="30"/>
          <w:cs/>
        </w:rPr>
        <w:t>ธันวาคม</w:t>
      </w:r>
      <w:r w:rsidRPr="00FD58D8">
        <w:rPr>
          <w:rFonts w:ascii="Angsana New" w:hAnsi="Angsana New"/>
          <w:i/>
          <w:iCs/>
          <w:sz w:val="30"/>
          <w:szCs w:val="30"/>
        </w:rPr>
        <w:t xml:space="preserve"> </w:t>
      </w:r>
      <w:r>
        <w:rPr>
          <w:rFonts w:ascii="Angsana New" w:hAnsi="Angsana New"/>
          <w:i/>
          <w:iCs/>
          <w:sz w:val="30"/>
          <w:szCs w:val="30"/>
        </w:rPr>
        <w:t>256</w:t>
      </w:r>
      <w:r w:rsidR="00981BAF">
        <w:rPr>
          <w:rFonts w:ascii="Angsana New" w:hAnsi="Angsana New"/>
          <w:i/>
          <w:iCs/>
          <w:sz w:val="30"/>
          <w:szCs w:val="30"/>
        </w:rPr>
        <w:t>1</w:t>
      </w:r>
      <w:r w:rsidRPr="00FD58D8">
        <w:rPr>
          <w:rFonts w:ascii="Angsana New" w:hAnsi="Angsana New"/>
          <w:i/>
          <w:iCs/>
          <w:sz w:val="30"/>
          <w:szCs w:val="30"/>
        </w:rPr>
        <w:t>:</w:t>
      </w:r>
      <w:r w:rsidRPr="00FD58D8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>
        <w:rPr>
          <w:rFonts w:ascii="Angsana New" w:hAnsi="Angsana New"/>
          <w:i/>
          <w:iCs/>
          <w:sz w:val="30"/>
          <w:szCs w:val="30"/>
        </w:rPr>
        <w:t>4.</w:t>
      </w:r>
      <w:r w:rsidR="00655958">
        <w:rPr>
          <w:rFonts w:ascii="Angsana New" w:hAnsi="Angsana New"/>
          <w:i/>
          <w:iCs/>
          <w:sz w:val="30"/>
          <w:szCs w:val="30"/>
        </w:rPr>
        <w:t>53</w:t>
      </w:r>
      <w:r w:rsidRPr="00FD58D8">
        <w:rPr>
          <w:rFonts w:ascii="Angsana New" w:hAnsi="Angsana New"/>
          <w:i/>
          <w:iCs/>
          <w:sz w:val="30"/>
          <w:szCs w:val="30"/>
        </w:rPr>
        <w:t xml:space="preserve"> </w:t>
      </w:r>
      <w:r w:rsidRPr="00FD58D8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FD58D8">
        <w:rPr>
          <w:rFonts w:ascii="Angsana New" w:hAnsi="Angsana New"/>
          <w:i/>
          <w:iCs/>
          <w:sz w:val="30"/>
          <w:szCs w:val="30"/>
        </w:rPr>
        <w:t>)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682DA6">
        <w:rPr>
          <w:rFonts w:ascii="Angsana New" w:hAnsi="Angsana New" w:hint="cs"/>
          <w:sz w:val="30"/>
          <w:szCs w:val="30"/>
          <w:cs/>
        </w:rPr>
        <w:t>ซึ่ง</w:t>
      </w:r>
      <w:r w:rsidRPr="00682DA6">
        <w:rPr>
          <w:rFonts w:ascii="Angsana New" w:hAnsi="Angsana New"/>
          <w:sz w:val="30"/>
          <w:szCs w:val="30"/>
          <w:cs/>
        </w:rPr>
        <w:t>ส่วน</w:t>
      </w:r>
      <w:r>
        <w:rPr>
          <w:rFonts w:ascii="Angsana New" w:hAnsi="Angsana New"/>
          <w:sz w:val="30"/>
          <w:szCs w:val="30"/>
          <w:cs/>
        </w:rPr>
        <w:t>แบ่งผล</w:t>
      </w:r>
      <w:r w:rsidR="00E95E5A">
        <w:rPr>
          <w:rFonts w:ascii="Angsana New" w:hAnsi="Angsana New" w:hint="cs"/>
          <w:sz w:val="30"/>
          <w:szCs w:val="30"/>
          <w:cs/>
        </w:rPr>
        <w:t>กำไร</w:t>
      </w:r>
      <w:r w:rsidRPr="00144E97">
        <w:rPr>
          <w:rFonts w:ascii="Angsana New" w:hAnsi="Angsana New"/>
          <w:sz w:val="30"/>
          <w:szCs w:val="30"/>
          <w:cs/>
        </w:rPr>
        <w:t>ที่เป็นของกลุ่มบริษัท</w:t>
      </w:r>
      <w:r w:rsidR="00DE785C">
        <w:rPr>
          <w:rFonts w:ascii="Angsana New" w:hAnsi="Angsana New" w:hint="cs"/>
          <w:sz w:val="30"/>
          <w:szCs w:val="30"/>
          <w:cs/>
        </w:rPr>
        <w:t>สำหรับงวด</w:t>
      </w:r>
      <w:r w:rsidR="00FB7EA6">
        <w:rPr>
          <w:rFonts w:ascii="Angsana New" w:hAnsi="Angsana New" w:hint="cs"/>
          <w:sz w:val="30"/>
          <w:szCs w:val="30"/>
          <w:cs/>
        </w:rPr>
        <w:t>หก</w:t>
      </w:r>
      <w:r w:rsidR="00DE785C">
        <w:rPr>
          <w:rFonts w:ascii="Angsana New" w:hAnsi="Angsana New" w:hint="cs"/>
          <w:sz w:val="30"/>
          <w:szCs w:val="30"/>
          <w:cs/>
        </w:rPr>
        <w:t>เดือนสิ้นสุด</w:t>
      </w:r>
      <w:r w:rsidR="00C6098E">
        <w:rPr>
          <w:rFonts w:ascii="Angsana New" w:hAnsi="Angsana New"/>
          <w:sz w:val="30"/>
          <w:szCs w:val="30"/>
        </w:rPr>
        <w:t xml:space="preserve">         </w:t>
      </w:r>
      <w:r w:rsidR="00E95E5A">
        <w:rPr>
          <w:rFonts w:ascii="Angsana New" w:hAnsi="Angsana New" w:hint="cs"/>
          <w:sz w:val="30"/>
          <w:szCs w:val="30"/>
          <w:cs/>
        </w:rPr>
        <w:t xml:space="preserve">                     </w:t>
      </w:r>
      <w:r w:rsidR="00DE785C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DE785C">
        <w:rPr>
          <w:rFonts w:ascii="Angsana New" w:hAnsi="Angsana New"/>
          <w:sz w:val="30"/>
          <w:szCs w:val="30"/>
        </w:rPr>
        <w:t>3</w:t>
      </w:r>
      <w:r w:rsidR="00ED6642">
        <w:rPr>
          <w:rFonts w:ascii="Angsana New" w:hAnsi="Angsana New" w:hint="cs"/>
          <w:sz w:val="30"/>
          <w:szCs w:val="30"/>
          <w:cs/>
        </w:rPr>
        <w:t>0</w:t>
      </w:r>
      <w:r w:rsidR="00DE785C">
        <w:rPr>
          <w:rFonts w:ascii="Angsana New" w:hAnsi="Angsana New"/>
          <w:sz w:val="30"/>
          <w:szCs w:val="30"/>
        </w:rPr>
        <w:t xml:space="preserve"> </w:t>
      </w:r>
      <w:r w:rsidR="00ED6642">
        <w:rPr>
          <w:rFonts w:ascii="Angsana New" w:hAnsi="Angsana New" w:hint="cs"/>
          <w:sz w:val="30"/>
          <w:szCs w:val="30"/>
          <w:cs/>
        </w:rPr>
        <w:t>มิถุนายน</w:t>
      </w:r>
      <w:r w:rsidR="00DE785C">
        <w:rPr>
          <w:rFonts w:ascii="Angsana New" w:hAnsi="Angsana New" w:hint="cs"/>
          <w:sz w:val="30"/>
          <w:szCs w:val="30"/>
          <w:cs/>
        </w:rPr>
        <w:t xml:space="preserve"> </w:t>
      </w:r>
      <w:r w:rsidR="00DE785C">
        <w:rPr>
          <w:rFonts w:ascii="Angsana New" w:hAnsi="Angsana New"/>
          <w:sz w:val="30"/>
          <w:szCs w:val="30"/>
        </w:rPr>
        <w:t>256</w:t>
      </w:r>
      <w:r w:rsidR="00981BAF">
        <w:rPr>
          <w:rFonts w:ascii="Angsana New" w:hAnsi="Angsana New"/>
          <w:sz w:val="30"/>
          <w:szCs w:val="30"/>
        </w:rPr>
        <w:t>2</w:t>
      </w:r>
      <w:r w:rsidR="00DE785C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มีจำนวน</w:t>
      </w:r>
      <w:r w:rsidR="00491D82">
        <w:rPr>
          <w:rFonts w:ascii="Angsana New" w:hAnsi="Angsana New"/>
          <w:sz w:val="30"/>
          <w:szCs w:val="30"/>
        </w:rPr>
        <w:t xml:space="preserve"> 0.34 </w:t>
      </w:r>
      <w:r w:rsidRPr="00144E97">
        <w:rPr>
          <w:rFonts w:ascii="Angsana New" w:hAnsi="Angsana New"/>
          <w:sz w:val="30"/>
          <w:szCs w:val="30"/>
          <w:cs/>
        </w:rPr>
        <w:t>ล้านบาท</w:t>
      </w:r>
      <w:r w:rsidRPr="00144E97">
        <w:rPr>
          <w:rFonts w:ascii="Angsana New" w:hAnsi="Angsana New"/>
          <w:sz w:val="30"/>
          <w:szCs w:val="30"/>
        </w:rPr>
        <w:t xml:space="preserve"> </w:t>
      </w:r>
      <w:r w:rsidRPr="00FD58D8">
        <w:rPr>
          <w:rFonts w:ascii="Angsana New" w:hAnsi="Angsana New"/>
          <w:i/>
          <w:iCs/>
          <w:sz w:val="30"/>
          <w:szCs w:val="30"/>
          <w:cs/>
        </w:rPr>
        <w:t>(</w:t>
      </w:r>
      <w:r>
        <w:rPr>
          <w:rFonts w:ascii="Angsana New" w:hAnsi="Angsana New"/>
          <w:i/>
          <w:iCs/>
          <w:sz w:val="30"/>
          <w:szCs w:val="30"/>
        </w:rPr>
        <w:t>3</w:t>
      </w:r>
      <w:r w:rsidR="00A105D2">
        <w:rPr>
          <w:rFonts w:ascii="Angsana New" w:hAnsi="Angsana New"/>
          <w:i/>
          <w:iCs/>
          <w:sz w:val="30"/>
          <w:szCs w:val="30"/>
        </w:rPr>
        <w:t xml:space="preserve">0 </w:t>
      </w:r>
      <w:r w:rsidR="00A105D2">
        <w:rPr>
          <w:rFonts w:ascii="Angsana New" w:hAnsi="Angsana New" w:hint="cs"/>
          <w:i/>
          <w:iCs/>
          <w:sz w:val="30"/>
          <w:szCs w:val="30"/>
          <w:cs/>
        </w:rPr>
        <w:t>มิถุนายน</w:t>
      </w:r>
      <w:r w:rsidR="00505E20">
        <w:rPr>
          <w:rFonts w:ascii="Angsana New" w:hAnsi="Angsana New"/>
          <w:i/>
          <w:iCs/>
          <w:sz w:val="30"/>
          <w:szCs w:val="30"/>
        </w:rPr>
        <w:t xml:space="preserve"> </w:t>
      </w:r>
      <w:r>
        <w:rPr>
          <w:rFonts w:ascii="Angsana New" w:hAnsi="Angsana New"/>
          <w:i/>
          <w:iCs/>
          <w:sz w:val="30"/>
          <w:szCs w:val="30"/>
        </w:rPr>
        <w:t>256</w:t>
      </w:r>
      <w:r w:rsidR="00655958">
        <w:rPr>
          <w:rFonts w:ascii="Angsana New" w:hAnsi="Angsana New"/>
          <w:i/>
          <w:iCs/>
          <w:sz w:val="30"/>
          <w:szCs w:val="30"/>
        </w:rPr>
        <w:t>1</w:t>
      </w:r>
      <w:r w:rsidRPr="00FD58D8">
        <w:rPr>
          <w:rFonts w:ascii="Angsana New" w:hAnsi="Angsana New"/>
          <w:i/>
          <w:iCs/>
          <w:sz w:val="30"/>
          <w:szCs w:val="30"/>
        </w:rPr>
        <w:t>:</w:t>
      </w:r>
      <w:r w:rsidR="0083654B">
        <w:rPr>
          <w:rFonts w:ascii="Angsana New" w:hAnsi="Angsana New" w:hint="cs"/>
          <w:i/>
          <w:iCs/>
          <w:sz w:val="30"/>
          <w:szCs w:val="30"/>
          <w:cs/>
        </w:rPr>
        <w:t xml:space="preserve"> ขาดทุน</w:t>
      </w:r>
      <w:r w:rsidR="000C7323" w:rsidRPr="000C7323">
        <w:rPr>
          <w:rFonts w:ascii="Angsana New" w:hAnsi="Angsana New"/>
          <w:i/>
          <w:iCs/>
          <w:color w:val="FFFFFF" w:themeColor="background1"/>
          <w:sz w:val="30"/>
          <w:szCs w:val="30"/>
        </w:rPr>
        <w:t>.</w:t>
      </w:r>
      <w:r w:rsidR="00655958">
        <w:rPr>
          <w:rFonts w:ascii="Angsana New" w:hAnsi="Angsana New"/>
          <w:i/>
          <w:iCs/>
          <w:sz w:val="30"/>
          <w:szCs w:val="30"/>
        </w:rPr>
        <w:t>0.3</w:t>
      </w:r>
      <w:r w:rsidR="00A105D2">
        <w:rPr>
          <w:rFonts w:ascii="Angsana New" w:hAnsi="Angsana New"/>
          <w:i/>
          <w:iCs/>
          <w:sz w:val="30"/>
          <w:szCs w:val="30"/>
        </w:rPr>
        <w:t>8</w:t>
      </w:r>
      <w:r w:rsidRPr="00FD58D8">
        <w:rPr>
          <w:rFonts w:ascii="Angsana New" w:hAnsi="Angsana New"/>
          <w:i/>
          <w:iCs/>
          <w:sz w:val="30"/>
          <w:szCs w:val="30"/>
        </w:rPr>
        <w:t xml:space="preserve"> </w:t>
      </w:r>
      <w:r w:rsidRPr="00FD58D8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F46087" w:rsidRPr="00144E97">
        <w:rPr>
          <w:rFonts w:ascii="Angsana New" w:hAnsi="Angsana New"/>
          <w:sz w:val="30"/>
          <w:szCs w:val="30"/>
          <w:cs/>
        </w:rPr>
        <w:t>กลุ่มบริษัทไม่มีภาระ</w:t>
      </w:r>
      <w:r w:rsidR="001E294A">
        <w:rPr>
          <w:rFonts w:ascii="Angsana New" w:hAnsi="Angsana New" w:hint="cs"/>
          <w:sz w:val="30"/>
          <w:szCs w:val="30"/>
          <w:cs/>
        </w:rPr>
        <w:t>ผูกพัน</w:t>
      </w:r>
      <w:r w:rsidR="00F46087" w:rsidRPr="00144E97">
        <w:rPr>
          <w:rFonts w:ascii="Angsana New" w:hAnsi="Angsana New"/>
          <w:sz w:val="30"/>
          <w:szCs w:val="30"/>
          <w:cs/>
        </w:rPr>
        <w:t>ที่เกี่ยวเนื่องกับผลขาดทุน</w:t>
      </w:r>
      <w:r w:rsidR="001E294A">
        <w:rPr>
          <w:rFonts w:ascii="Angsana New" w:hAnsi="Angsana New" w:hint="cs"/>
          <w:sz w:val="30"/>
          <w:szCs w:val="30"/>
          <w:cs/>
        </w:rPr>
        <w:t>สะสม</w:t>
      </w:r>
      <w:r w:rsidR="00F46087" w:rsidRPr="00144E97">
        <w:rPr>
          <w:rFonts w:ascii="Angsana New" w:hAnsi="Angsana New"/>
          <w:sz w:val="30"/>
          <w:szCs w:val="30"/>
          <w:cs/>
        </w:rPr>
        <w:t>เหล่านี</w:t>
      </w:r>
      <w:r w:rsidR="007F39D9">
        <w:rPr>
          <w:rFonts w:ascii="Angsana New" w:hAnsi="Angsana New" w:hint="cs"/>
          <w:sz w:val="30"/>
          <w:szCs w:val="30"/>
          <w:cs/>
        </w:rPr>
        <w:t>้</w:t>
      </w:r>
    </w:p>
    <w:p w:rsidR="007223DF" w:rsidRPr="007223DF" w:rsidRDefault="007F39D9" w:rsidP="00BA0897">
      <w:pPr>
        <w:tabs>
          <w:tab w:val="clear" w:pos="454"/>
          <w:tab w:val="left" w:pos="630"/>
          <w:tab w:val="left" w:pos="720"/>
        </w:tabs>
        <w:spacing w:before="170"/>
        <w:ind w:left="634" w:right="806"/>
        <w:jc w:val="thaiDistribute"/>
        <w:rPr>
          <w:sz w:val="12"/>
          <w:szCs w:val="12"/>
        </w:rPr>
      </w:pPr>
      <w:r>
        <w:rPr>
          <w:rFonts w:ascii="Angsana New" w:hAnsi="Angsana New" w:hint="cs"/>
          <w:sz w:val="30"/>
          <w:szCs w:val="30"/>
          <w:cs/>
        </w:rPr>
        <w:t xml:space="preserve">ในระหว่างงวดหกเดือนสิ้นสุดวันที่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z w:val="30"/>
          <w:szCs w:val="30"/>
        </w:rPr>
        <w:t>2562</w:t>
      </w:r>
      <w:r>
        <w:rPr>
          <w:rFonts w:ascii="Angsana New" w:hAnsi="Angsana New" w:hint="cs"/>
          <w:sz w:val="30"/>
          <w:szCs w:val="30"/>
          <w:cs/>
        </w:rPr>
        <w:t xml:space="preserve"> กลุ่มบริษัทได้เพิ่มเงินลงทุนจำนวน </w:t>
      </w:r>
      <w:r>
        <w:rPr>
          <w:rFonts w:ascii="Angsana New" w:hAnsi="Angsana New"/>
          <w:sz w:val="30"/>
          <w:szCs w:val="30"/>
        </w:rPr>
        <w:t xml:space="preserve">1.49 </w:t>
      </w:r>
      <w:r>
        <w:rPr>
          <w:rFonts w:ascii="Angsana New" w:hAnsi="Angsana New" w:hint="cs"/>
          <w:sz w:val="30"/>
          <w:szCs w:val="30"/>
          <w:cs/>
        </w:rPr>
        <w:t>ล้านบาทในทุนที่ออกและชำระแล้วของบริษัท</w:t>
      </w:r>
      <w:r w:rsidR="004370E8">
        <w:rPr>
          <w:rFonts w:ascii="Angsana New" w:hAnsi="Angsana New" w:hint="cs"/>
          <w:sz w:val="30"/>
          <w:szCs w:val="30"/>
          <w:cs/>
        </w:rPr>
        <w:t xml:space="preserve">ปราณา ฟู้ด ฟอร์ไลฟ์ จำกัด </w:t>
      </w:r>
      <w:r>
        <w:rPr>
          <w:rFonts w:ascii="Angsana New" w:hAnsi="Angsana New" w:hint="cs"/>
          <w:sz w:val="30"/>
          <w:szCs w:val="30"/>
          <w:cs/>
        </w:rPr>
        <w:t>ซึ่งเป็นบริษัทย่อยทางอ้อมในประเทศไทยเพื่อขยายธุรกิจ</w:t>
      </w:r>
      <w:r w:rsidR="007223DF">
        <w:br w:type="page"/>
      </w:r>
    </w:p>
    <w:tbl>
      <w:tblPr>
        <w:tblW w:w="14681" w:type="dxa"/>
        <w:tblInd w:w="61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0"/>
        <w:gridCol w:w="1890"/>
        <w:gridCol w:w="1170"/>
        <w:gridCol w:w="900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1091"/>
        <w:gridCol w:w="371"/>
        <w:gridCol w:w="979"/>
      </w:tblGrid>
      <w:tr w:rsidR="005D32D9" w:rsidRPr="00144E97" w:rsidTr="00DA0A0D">
        <w:trPr>
          <w:cantSplit/>
          <w:trHeight w:val="353"/>
        </w:trPr>
        <w:tc>
          <w:tcPr>
            <w:tcW w:w="4140" w:type="dxa"/>
            <w:gridSpan w:val="2"/>
          </w:tcPr>
          <w:p w:rsidR="005D32D9" w:rsidRPr="00144E97" w:rsidRDefault="007223DF" w:rsidP="00A3637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rial" w:hAnsi="Arial" w:cs="Angsana New"/>
                <w:sz w:val="18"/>
                <w:szCs w:val="18"/>
                <w:lang w:val="en-US" w:bidi="th-TH"/>
              </w:rPr>
              <w:lastRenderedPageBreak/>
              <w:br w:type="page"/>
            </w:r>
            <w:r>
              <w:rPr>
                <w:rFonts w:ascii="Arial" w:hAnsi="Arial" w:cs="Angsana New"/>
                <w:sz w:val="18"/>
                <w:szCs w:val="18"/>
                <w:lang w:val="en-US" w:bidi="th-TH"/>
              </w:rPr>
              <w:br w:type="page"/>
            </w:r>
            <w:r w:rsidR="005D32D9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5D32D9" w:rsidRPr="00144E97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="005D32D9" w:rsidRPr="00144E97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  <w:r w:rsidR="005D32D9" w:rsidRPr="00144E97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br w:type="page"/>
            </w:r>
            <w:r w:rsidR="005D32D9" w:rsidRPr="00144E97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br w:type="page"/>
            </w:r>
          </w:p>
        </w:tc>
        <w:tc>
          <w:tcPr>
            <w:tcW w:w="10541" w:type="dxa"/>
            <w:gridSpan w:val="16"/>
          </w:tcPr>
          <w:p w:rsidR="005D32D9" w:rsidRPr="00144E97" w:rsidRDefault="005D32D9" w:rsidP="00A3637C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44E9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144E9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/</w:t>
            </w:r>
            <w:r w:rsidRPr="00144E9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5D32D9" w:rsidRPr="00144E97" w:rsidTr="00DA0A0D">
        <w:trPr>
          <w:cantSplit/>
          <w:trHeight w:val="876"/>
        </w:trPr>
        <w:tc>
          <w:tcPr>
            <w:tcW w:w="2250" w:type="dxa"/>
          </w:tcPr>
          <w:p w:rsidR="005D32D9" w:rsidRPr="00144E97" w:rsidRDefault="005D32D9" w:rsidP="00A3637C">
            <w:pPr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:rsidR="005D32D9" w:rsidRPr="00144E97" w:rsidRDefault="005D32D9" w:rsidP="00A3637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5D32D9" w:rsidRPr="00144E97" w:rsidRDefault="005D32D9" w:rsidP="00A3637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170" w:type="dxa"/>
          </w:tcPr>
          <w:p w:rsidR="005D32D9" w:rsidRPr="00144E97" w:rsidRDefault="005D32D9" w:rsidP="00A3637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ประเทศที่กิจการจัดตั้ง</w:t>
            </w:r>
          </w:p>
        </w:tc>
        <w:tc>
          <w:tcPr>
            <w:tcW w:w="2070" w:type="dxa"/>
            <w:gridSpan w:val="3"/>
          </w:tcPr>
          <w:p w:rsidR="005D32D9" w:rsidRPr="00144E97" w:rsidRDefault="005D32D9" w:rsidP="00A3637C">
            <w:pPr>
              <w:jc w:val="center"/>
              <w:rPr>
                <w:rFonts w:ascii="Angsana New" w:hAnsi="Angsana New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:rsidR="005D32D9" w:rsidRPr="00144E97" w:rsidRDefault="005D32D9" w:rsidP="00A3637C">
            <w:pPr>
              <w:rPr>
                <w:rFonts w:ascii="Angsana New" w:hAnsi="Angsana New"/>
              </w:rPr>
            </w:pPr>
          </w:p>
        </w:tc>
        <w:tc>
          <w:tcPr>
            <w:tcW w:w="2160" w:type="dxa"/>
            <w:gridSpan w:val="3"/>
          </w:tcPr>
          <w:p w:rsidR="005D32D9" w:rsidRPr="00144E97" w:rsidRDefault="005D32D9" w:rsidP="00A3637C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5D32D9" w:rsidRPr="00144E97" w:rsidRDefault="005D32D9" w:rsidP="00A363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</w:rPr>
            </w:pPr>
            <w:r w:rsidRPr="00144E9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ทุนชำระแล้ว</w:t>
            </w:r>
            <w:r w:rsidRPr="00144E97">
              <w:rPr>
                <w:rFonts w:ascii="Angsana New" w:hAnsi="Angsana New" w:cs="Angsana New"/>
                <w:b w:val="0"/>
                <w:bCs/>
              </w:rPr>
              <w:t xml:space="preserve"> </w:t>
            </w:r>
          </w:p>
        </w:tc>
        <w:tc>
          <w:tcPr>
            <w:tcW w:w="180" w:type="dxa"/>
          </w:tcPr>
          <w:p w:rsidR="005D32D9" w:rsidRPr="00144E97" w:rsidRDefault="005D32D9" w:rsidP="00A363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</w:rPr>
            </w:pPr>
          </w:p>
        </w:tc>
        <w:tc>
          <w:tcPr>
            <w:tcW w:w="2160" w:type="dxa"/>
            <w:gridSpan w:val="3"/>
          </w:tcPr>
          <w:p w:rsidR="005D32D9" w:rsidRPr="00144E97" w:rsidRDefault="005D32D9" w:rsidP="00A3637C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5D32D9" w:rsidRPr="00144E97" w:rsidRDefault="005D32D9" w:rsidP="00A363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</w:rPr>
            </w:pPr>
            <w:r w:rsidRPr="00144E9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:rsidR="005D32D9" w:rsidRPr="00144E97" w:rsidRDefault="005D32D9" w:rsidP="00A3637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441" w:type="dxa"/>
            <w:gridSpan w:val="3"/>
          </w:tcPr>
          <w:p w:rsidR="005D32D9" w:rsidRPr="00144E97" w:rsidRDefault="005D32D9" w:rsidP="00A3637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44E9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</w:t>
            </w:r>
          </w:p>
          <w:p w:rsidR="005D32D9" w:rsidRPr="00144E97" w:rsidRDefault="005D32D9" w:rsidP="00A363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</w:rPr>
            </w:pPr>
            <w:r w:rsidRPr="00144E9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วิธีส่วนได้เสีย</w:t>
            </w:r>
            <w:r w:rsidRPr="00144E97">
              <w:rPr>
                <w:rFonts w:ascii="Angsana New" w:hAnsi="Angsana New" w:cs="Angsana New"/>
                <w:b w:val="0"/>
                <w:bCs/>
              </w:rPr>
              <w:t xml:space="preserve"> </w:t>
            </w:r>
          </w:p>
        </w:tc>
      </w:tr>
      <w:tr w:rsidR="00ED6642" w:rsidRPr="00144E97" w:rsidTr="00DA0A0D">
        <w:trPr>
          <w:cantSplit/>
          <w:trHeight w:val="431"/>
        </w:trPr>
        <w:tc>
          <w:tcPr>
            <w:tcW w:w="2250" w:type="dxa"/>
          </w:tcPr>
          <w:p w:rsidR="00ED6642" w:rsidRPr="00144E97" w:rsidRDefault="00ED6642" w:rsidP="00ED6642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890" w:type="dxa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  <w:r>
              <w:rPr>
                <w:rFonts w:ascii="Angsana New" w:hAnsi="Angsana New"/>
                <w:sz w:val="30"/>
                <w:szCs w:val="30"/>
              </w:rPr>
              <w:t xml:space="preserve"> 2562</w:t>
            </w:r>
          </w:p>
        </w:tc>
        <w:tc>
          <w:tcPr>
            <w:tcW w:w="180" w:type="dxa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44E9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31 </w:t>
            </w:r>
            <w:r w:rsidRPr="00144E9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ธันวาคม</w:t>
            </w:r>
          </w:p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80" w:type="dxa"/>
          </w:tcPr>
          <w:p w:rsidR="00ED6642" w:rsidRPr="00144E97" w:rsidRDefault="00ED6642" w:rsidP="00ED664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</w:rPr>
            </w:pPr>
          </w:p>
        </w:tc>
        <w:tc>
          <w:tcPr>
            <w:tcW w:w="990" w:type="dxa"/>
          </w:tcPr>
          <w:p w:rsidR="00ED6642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144E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44E9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31 </w:t>
            </w:r>
            <w:r w:rsidRPr="00144E9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ธันวาคม</w:t>
            </w:r>
          </w:p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80" w:type="dxa"/>
          </w:tcPr>
          <w:p w:rsidR="00ED6642" w:rsidRPr="00144E97" w:rsidRDefault="00ED6642" w:rsidP="00ED664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</w:rPr>
            </w:pPr>
          </w:p>
        </w:tc>
        <w:tc>
          <w:tcPr>
            <w:tcW w:w="990" w:type="dxa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  <w:r>
              <w:rPr>
                <w:rFonts w:ascii="Angsana New" w:hAnsi="Angsana New"/>
                <w:sz w:val="30"/>
                <w:szCs w:val="30"/>
              </w:rPr>
              <w:t xml:space="preserve"> 2562</w:t>
            </w:r>
          </w:p>
        </w:tc>
        <w:tc>
          <w:tcPr>
            <w:tcW w:w="180" w:type="dxa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44E9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31 </w:t>
            </w:r>
            <w:r w:rsidRPr="00144E9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ธันวาคม</w:t>
            </w:r>
          </w:p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80" w:type="dxa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  <w:r>
              <w:rPr>
                <w:rFonts w:ascii="Angsana New" w:hAnsi="Angsana New"/>
                <w:sz w:val="30"/>
                <w:szCs w:val="30"/>
              </w:rPr>
              <w:t xml:space="preserve"> 2562</w:t>
            </w:r>
          </w:p>
        </w:tc>
        <w:tc>
          <w:tcPr>
            <w:tcW w:w="371" w:type="dxa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44E9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31 </w:t>
            </w:r>
            <w:r w:rsidRPr="00144E9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ธันวาคม</w:t>
            </w:r>
          </w:p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ED6642" w:rsidRPr="00144E97" w:rsidTr="00DA0A0D">
        <w:trPr>
          <w:cantSplit/>
          <w:trHeight w:hRule="exact" w:val="360"/>
        </w:trPr>
        <w:tc>
          <w:tcPr>
            <w:tcW w:w="2250" w:type="dxa"/>
          </w:tcPr>
          <w:p w:rsidR="00ED6642" w:rsidRPr="00144E97" w:rsidRDefault="00ED6642" w:rsidP="00ED664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:rsidR="00ED6642" w:rsidRPr="00144E97" w:rsidRDefault="00ED6642" w:rsidP="00ED6642">
            <w:pPr>
              <w:rPr>
                <w:rFonts w:ascii="Angsana New" w:hAnsi="Angsana New"/>
                <w:i/>
                <w:iCs/>
              </w:rPr>
            </w:pPr>
          </w:p>
        </w:tc>
        <w:tc>
          <w:tcPr>
            <w:tcW w:w="1170" w:type="dxa"/>
          </w:tcPr>
          <w:p w:rsidR="00ED6642" w:rsidRPr="00144E97" w:rsidRDefault="00ED6642" w:rsidP="00ED6642">
            <w:pPr>
              <w:rPr>
                <w:rFonts w:ascii="Angsana New" w:hAnsi="Angsana New"/>
                <w:i/>
                <w:iCs/>
              </w:rPr>
            </w:pPr>
          </w:p>
        </w:tc>
        <w:tc>
          <w:tcPr>
            <w:tcW w:w="2070" w:type="dxa"/>
            <w:gridSpan w:val="3"/>
          </w:tcPr>
          <w:p w:rsidR="00ED6642" w:rsidRPr="00144E97" w:rsidRDefault="00ED6642" w:rsidP="00ED6642">
            <w:pPr>
              <w:jc w:val="center"/>
              <w:rPr>
                <w:rFonts w:ascii="Angsana New" w:hAnsi="Angsana New"/>
                <w:i/>
                <w:iCs/>
              </w:rPr>
            </w:pPr>
            <w:r w:rsidRPr="00144E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80" w:type="dxa"/>
          </w:tcPr>
          <w:p w:rsidR="00ED6642" w:rsidRPr="00144E97" w:rsidRDefault="00ED6642" w:rsidP="00ED6642">
            <w:pPr>
              <w:rPr>
                <w:rFonts w:ascii="Angsana New" w:hAnsi="Angsana New"/>
                <w:i/>
                <w:iCs/>
              </w:rPr>
            </w:pPr>
          </w:p>
        </w:tc>
        <w:tc>
          <w:tcPr>
            <w:tcW w:w="7121" w:type="dxa"/>
            <w:gridSpan w:val="11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</w:rPr>
            </w:pPr>
            <w:r w:rsidRPr="00144E9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D6642" w:rsidRPr="00144E97" w:rsidTr="00DA0A0D">
        <w:trPr>
          <w:cantSplit/>
          <w:trHeight w:val="286"/>
        </w:trPr>
        <w:tc>
          <w:tcPr>
            <w:tcW w:w="2250" w:type="dxa"/>
          </w:tcPr>
          <w:p w:rsidR="00ED6642" w:rsidRPr="00144E97" w:rsidRDefault="00ED6642" w:rsidP="00ED6642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890" w:type="dxa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191" w:right="-79" w:hanging="19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ED6642" w:rsidRPr="00144E97" w:rsidRDefault="00ED6642" w:rsidP="00ED6642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</w:tcPr>
          <w:p w:rsidR="00ED6642" w:rsidRPr="00144E97" w:rsidRDefault="00ED6642" w:rsidP="00ED6642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" w:type="dxa"/>
          </w:tcPr>
          <w:p w:rsidR="00ED6642" w:rsidRPr="00144E97" w:rsidRDefault="00ED6642" w:rsidP="00ED6642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:rsidR="00ED6642" w:rsidRPr="00144E97" w:rsidRDefault="00ED6642" w:rsidP="00ED6642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" w:type="dxa"/>
          </w:tcPr>
          <w:p w:rsidR="00ED6642" w:rsidRPr="00144E97" w:rsidRDefault="00ED6642" w:rsidP="00ED6642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:rsidR="00ED6642" w:rsidRPr="00144E97" w:rsidRDefault="00ED6642" w:rsidP="00ED6642">
            <w:pPr>
              <w:pStyle w:val="acctfourfigures"/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ED6642" w:rsidRPr="00144E97" w:rsidRDefault="00ED6642" w:rsidP="00ED664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</w:tcPr>
          <w:p w:rsidR="00ED6642" w:rsidRPr="00144E97" w:rsidRDefault="00ED6642" w:rsidP="00ED6642">
            <w:pPr>
              <w:pStyle w:val="acctfourfigures"/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ED6642" w:rsidRPr="00144E97" w:rsidRDefault="00ED6642" w:rsidP="00ED664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ED6642" w:rsidRPr="00144E97" w:rsidRDefault="00ED6642" w:rsidP="00ED664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91" w:type="dxa"/>
          </w:tcPr>
          <w:p w:rsidR="00ED6642" w:rsidRPr="00144E97" w:rsidRDefault="00ED6642" w:rsidP="00ED6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dxa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79" w:type="dxa"/>
          </w:tcPr>
          <w:p w:rsidR="00ED6642" w:rsidRPr="00144E97" w:rsidRDefault="00ED6642" w:rsidP="00ED6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E247EC" w:rsidRPr="00144E97" w:rsidTr="00DA0A0D">
        <w:trPr>
          <w:cantSplit/>
          <w:trHeight w:val="286"/>
        </w:trPr>
        <w:tc>
          <w:tcPr>
            <w:tcW w:w="2250" w:type="dxa"/>
          </w:tcPr>
          <w:p w:rsidR="00E247EC" w:rsidRPr="00144E97" w:rsidRDefault="00E247EC" w:rsidP="00E247E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บริษัท เมก้า มาลี จำกัด</w:t>
            </w:r>
          </w:p>
        </w:tc>
        <w:tc>
          <w:tcPr>
            <w:tcW w:w="1890" w:type="dxa"/>
          </w:tcPr>
          <w:p w:rsidR="00E247EC" w:rsidRPr="00144E97" w:rsidRDefault="00E247EC" w:rsidP="00E247E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191" w:right="-79" w:hanging="1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44E97">
              <w:rPr>
                <w:rFonts w:ascii="Angsana New" w:hAnsi="Angsana New" w:cs="Angsana New"/>
                <w:sz w:val="30"/>
                <w:szCs w:val="30"/>
                <w:cs/>
              </w:rPr>
              <w:t>ธุร</w:t>
            </w:r>
            <w:r w:rsidRPr="00144E9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กิจผลิตภัณฑ์ภายใต้เครื่องหมายการค้า</w:t>
            </w:r>
          </w:p>
        </w:tc>
        <w:tc>
          <w:tcPr>
            <w:tcW w:w="1170" w:type="dxa"/>
          </w:tcPr>
          <w:p w:rsidR="00E247EC" w:rsidRPr="00144E97" w:rsidRDefault="00E247EC" w:rsidP="00E247EC">
            <w:pPr>
              <w:jc w:val="center"/>
              <w:rPr>
                <w:rFonts w:ascii="Angsana New" w:hAnsi="Angsana New"/>
                <w:b/>
                <w:b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00" w:type="dxa"/>
          </w:tcPr>
          <w:p w:rsidR="00E247EC" w:rsidRPr="00805903" w:rsidRDefault="00E247EC" w:rsidP="00E247EC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5903">
              <w:rPr>
                <w:rFonts w:ascii="Angsana New" w:hAnsi="Angsana New" w:cs="Angsana New"/>
                <w:sz w:val="30"/>
                <w:szCs w:val="30"/>
              </w:rPr>
              <w:t>51.00</w:t>
            </w:r>
          </w:p>
        </w:tc>
        <w:tc>
          <w:tcPr>
            <w:tcW w:w="180" w:type="dxa"/>
          </w:tcPr>
          <w:p w:rsidR="00E247EC" w:rsidRPr="00144E97" w:rsidRDefault="00E247EC" w:rsidP="00E247EC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:rsidR="00E247EC" w:rsidRPr="00805903" w:rsidRDefault="00E247EC" w:rsidP="00E247EC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5903">
              <w:rPr>
                <w:rFonts w:ascii="Angsana New" w:hAnsi="Angsana New" w:cs="Angsana New"/>
                <w:sz w:val="30"/>
                <w:szCs w:val="30"/>
              </w:rPr>
              <w:t>51.00</w:t>
            </w:r>
          </w:p>
        </w:tc>
        <w:tc>
          <w:tcPr>
            <w:tcW w:w="180" w:type="dxa"/>
          </w:tcPr>
          <w:p w:rsidR="00E247EC" w:rsidRPr="00805903" w:rsidRDefault="00E247EC" w:rsidP="00E247EC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:rsidR="00E247EC" w:rsidRPr="00144E97" w:rsidRDefault="00E247EC" w:rsidP="00E247EC">
            <w:pPr>
              <w:pStyle w:val="acctfourfigures"/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30,000</w:t>
            </w:r>
          </w:p>
        </w:tc>
        <w:tc>
          <w:tcPr>
            <w:tcW w:w="180" w:type="dxa"/>
          </w:tcPr>
          <w:p w:rsidR="00E247EC" w:rsidRPr="00144E97" w:rsidRDefault="00E247EC" w:rsidP="00E247E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:rsidR="00E247EC" w:rsidRPr="00144E97" w:rsidRDefault="00E247EC" w:rsidP="00E247EC">
            <w:pPr>
              <w:pStyle w:val="acctfourfigures"/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10,000</w:t>
            </w:r>
          </w:p>
        </w:tc>
        <w:tc>
          <w:tcPr>
            <w:tcW w:w="180" w:type="dxa"/>
          </w:tcPr>
          <w:p w:rsidR="00E247EC" w:rsidRPr="00144E97" w:rsidRDefault="00E247EC" w:rsidP="00E247E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:rsidR="00E247EC" w:rsidRPr="00144E97" w:rsidRDefault="00E247EC" w:rsidP="00E247EC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15,300</w:t>
            </w:r>
          </w:p>
        </w:tc>
        <w:tc>
          <w:tcPr>
            <w:tcW w:w="180" w:type="dxa"/>
          </w:tcPr>
          <w:p w:rsidR="00E247EC" w:rsidRPr="008B26F3" w:rsidRDefault="00E247EC" w:rsidP="00E247E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:rsidR="00E247EC" w:rsidRPr="00144E97" w:rsidRDefault="00E247EC" w:rsidP="00E247EC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5,100</w:t>
            </w:r>
          </w:p>
        </w:tc>
        <w:tc>
          <w:tcPr>
            <w:tcW w:w="180" w:type="dxa"/>
          </w:tcPr>
          <w:p w:rsidR="00E247EC" w:rsidRPr="00144E97" w:rsidRDefault="00E247EC" w:rsidP="00E247E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91" w:type="dxa"/>
          </w:tcPr>
          <w:p w:rsidR="00E247EC" w:rsidRPr="00144E97" w:rsidRDefault="00E247EC" w:rsidP="00E24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5,942</w:t>
            </w:r>
          </w:p>
        </w:tc>
        <w:tc>
          <w:tcPr>
            <w:tcW w:w="371" w:type="dxa"/>
          </w:tcPr>
          <w:p w:rsidR="00E247EC" w:rsidRPr="00144E97" w:rsidRDefault="00E247EC" w:rsidP="00E247EC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</w:rPr>
            </w:pPr>
          </w:p>
        </w:tc>
        <w:tc>
          <w:tcPr>
            <w:tcW w:w="979" w:type="dxa"/>
          </w:tcPr>
          <w:p w:rsidR="00E247EC" w:rsidRPr="00144E97" w:rsidRDefault="00E247EC" w:rsidP="00DA0A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247EC" w:rsidRPr="00144E97" w:rsidTr="00DA0A0D">
        <w:trPr>
          <w:cantSplit/>
          <w:trHeight w:val="286"/>
        </w:trPr>
        <w:tc>
          <w:tcPr>
            <w:tcW w:w="2250" w:type="dxa"/>
          </w:tcPr>
          <w:p w:rsidR="00E247EC" w:rsidRPr="00144E97" w:rsidRDefault="00E247EC" w:rsidP="00E247EC">
            <w:pPr>
              <w:ind w:firstLine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MEGA MSN PTE. LTD.</w:t>
            </w:r>
          </w:p>
        </w:tc>
        <w:tc>
          <w:tcPr>
            <w:tcW w:w="1890" w:type="dxa"/>
          </w:tcPr>
          <w:p w:rsidR="00E247EC" w:rsidRPr="00144E97" w:rsidRDefault="00E247EC" w:rsidP="00E247E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191" w:right="-79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 w:cs="Angsana New"/>
                <w:sz w:val="30"/>
                <w:szCs w:val="30"/>
                <w:cs/>
              </w:rPr>
              <w:t>ธุร</w:t>
            </w:r>
            <w:r w:rsidRPr="00144E9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กิจผลิตภัณฑ์ภายใต้เครื่องหมายการค้า</w:t>
            </w:r>
          </w:p>
        </w:tc>
        <w:tc>
          <w:tcPr>
            <w:tcW w:w="1170" w:type="dxa"/>
          </w:tcPr>
          <w:p w:rsidR="00E247EC" w:rsidRPr="00144E97" w:rsidRDefault="00E247EC" w:rsidP="00E247E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สิงค</w:t>
            </w:r>
            <w:r w:rsidRPr="00144E97">
              <w:rPr>
                <w:rFonts w:ascii="Angsana New" w:hAnsi="Angsana New"/>
                <w:sz w:val="30"/>
                <w:szCs w:val="30"/>
                <w:cs/>
              </w:rPr>
              <w:t>โปร์</w:t>
            </w:r>
          </w:p>
        </w:tc>
        <w:tc>
          <w:tcPr>
            <w:tcW w:w="900" w:type="dxa"/>
          </w:tcPr>
          <w:p w:rsidR="00E247EC" w:rsidRPr="00805903" w:rsidRDefault="00E247EC" w:rsidP="00E247EC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5903">
              <w:rPr>
                <w:rFonts w:ascii="Angsana New" w:hAnsi="Angsana New" w:cs="Angsana New"/>
                <w:sz w:val="30"/>
                <w:szCs w:val="30"/>
              </w:rPr>
              <w:t>50.00</w:t>
            </w:r>
          </w:p>
        </w:tc>
        <w:tc>
          <w:tcPr>
            <w:tcW w:w="180" w:type="dxa"/>
          </w:tcPr>
          <w:p w:rsidR="00E247EC" w:rsidRPr="00144E97" w:rsidRDefault="00E247EC" w:rsidP="00E247EC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:rsidR="00E247EC" w:rsidRPr="00805903" w:rsidRDefault="00E247EC" w:rsidP="00E247EC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5903">
              <w:rPr>
                <w:rFonts w:ascii="Angsana New" w:hAnsi="Angsana New" w:cs="Angsana New"/>
                <w:sz w:val="30"/>
                <w:szCs w:val="30"/>
              </w:rPr>
              <w:t>50.00</w:t>
            </w:r>
          </w:p>
        </w:tc>
        <w:tc>
          <w:tcPr>
            <w:tcW w:w="180" w:type="dxa"/>
          </w:tcPr>
          <w:p w:rsidR="00E247EC" w:rsidRPr="00805903" w:rsidRDefault="00E247EC" w:rsidP="00E247EC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:rsidR="00E247EC" w:rsidRPr="00B734F7" w:rsidRDefault="00E247EC" w:rsidP="00E247EC">
            <w:pPr>
              <w:pStyle w:val="acctfourfigures"/>
              <w:spacing w:line="240" w:lineRule="atLeast"/>
              <w:ind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515,646</w:t>
            </w:r>
          </w:p>
        </w:tc>
        <w:tc>
          <w:tcPr>
            <w:tcW w:w="180" w:type="dxa"/>
          </w:tcPr>
          <w:p w:rsidR="00E247EC" w:rsidRPr="00144E97" w:rsidRDefault="00E247EC" w:rsidP="00E247E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:rsidR="00E247EC" w:rsidRPr="00B734F7" w:rsidRDefault="00E247EC" w:rsidP="00E247EC">
            <w:pPr>
              <w:pStyle w:val="acctfourfigures"/>
              <w:spacing w:line="240" w:lineRule="atLeast"/>
              <w:ind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515,646</w:t>
            </w:r>
          </w:p>
        </w:tc>
        <w:tc>
          <w:tcPr>
            <w:tcW w:w="180" w:type="dxa"/>
          </w:tcPr>
          <w:p w:rsidR="00E247EC" w:rsidRPr="00144E97" w:rsidRDefault="00E247EC" w:rsidP="00E247E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E247EC" w:rsidRPr="00B734F7" w:rsidRDefault="00E247EC" w:rsidP="00E247EC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257,823</w:t>
            </w:r>
          </w:p>
        </w:tc>
        <w:tc>
          <w:tcPr>
            <w:tcW w:w="180" w:type="dxa"/>
          </w:tcPr>
          <w:p w:rsidR="00E247EC" w:rsidRPr="008B26F3" w:rsidRDefault="00E247EC" w:rsidP="00E247E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E247EC" w:rsidRPr="00B734F7" w:rsidRDefault="00E247EC" w:rsidP="00E247EC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257,823</w:t>
            </w:r>
          </w:p>
        </w:tc>
        <w:tc>
          <w:tcPr>
            <w:tcW w:w="180" w:type="dxa"/>
          </w:tcPr>
          <w:p w:rsidR="00E247EC" w:rsidRPr="00144E97" w:rsidRDefault="00E247EC" w:rsidP="00E247E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E247EC" w:rsidRDefault="00E247EC" w:rsidP="00E24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241,249</w:t>
            </w:r>
          </w:p>
        </w:tc>
        <w:tc>
          <w:tcPr>
            <w:tcW w:w="371" w:type="dxa"/>
          </w:tcPr>
          <w:p w:rsidR="00E247EC" w:rsidRPr="00144E97" w:rsidRDefault="00E247EC" w:rsidP="00E247EC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:rsidR="00E247EC" w:rsidRDefault="00E247EC" w:rsidP="00DA0A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254,226</w:t>
            </w:r>
          </w:p>
        </w:tc>
      </w:tr>
      <w:tr w:rsidR="00E247EC" w:rsidRPr="00144E97" w:rsidTr="00DA0A0D">
        <w:trPr>
          <w:cantSplit/>
          <w:trHeight w:val="431"/>
        </w:trPr>
        <w:tc>
          <w:tcPr>
            <w:tcW w:w="2250" w:type="dxa"/>
          </w:tcPr>
          <w:p w:rsidR="00E247EC" w:rsidRPr="00144E97" w:rsidRDefault="00E247EC" w:rsidP="00E247E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</w:tcPr>
          <w:p w:rsidR="00E247EC" w:rsidRPr="00144E97" w:rsidRDefault="00E247EC" w:rsidP="00E247EC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</w:tcPr>
          <w:p w:rsidR="00E247EC" w:rsidRPr="00144E97" w:rsidRDefault="00E247EC" w:rsidP="00E247EC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</w:tcPr>
          <w:p w:rsidR="00E247EC" w:rsidRPr="00144E97" w:rsidRDefault="00E247EC" w:rsidP="00E247EC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" w:type="dxa"/>
          </w:tcPr>
          <w:p w:rsidR="00E247EC" w:rsidRPr="00144E97" w:rsidRDefault="00E247EC" w:rsidP="00E247EC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:rsidR="00E247EC" w:rsidRPr="00144E97" w:rsidRDefault="00E247EC" w:rsidP="00E247EC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" w:type="dxa"/>
          </w:tcPr>
          <w:p w:rsidR="00E247EC" w:rsidRPr="00144E97" w:rsidRDefault="00E247EC" w:rsidP="00E247EC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:rsidR="00E247EC" w:rsidRPr="00144E97" w:rsidRDefault="00E247EC" w:rsidP="00E247EC">
            <w:pPr>
              <w:pStyle w:val="acctfourfigures"/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E247EC" w:rsidRPr="00144E97" w:rsidRDefault="00E247EC" w:rsidP="00E247E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</w:tcPr>
          <w:p w:rsidR="00E247EC" w:rsidRPr="00144E97" w:rsidRDefault="00E247EC" w:rsidP="00E247EC">
            <w:pPr>
              <w:pStyle w:val="acctfourfigures"/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E247EC" w:rsidRPr="00144E97" w:rsidRDefault="00E247EC" w:rsidP="00E247E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E247EC" w:rsidRPr="00144E97" w:rsidRDefault="00E247EC" w:rsidP="00E247EC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273,123</w:t>
            </w:r>
          </w:p>
        </w:tc>
        <w:tc>
          <w:tcPr>
            <w:tcW w:w="180" w:type="dxa"/>
          </w:tcPr>
          <w:p w:rsidR="00E247EC" w:rsidRPr="00144E97" w:rsidRDefault="00E247EC" w:rsidP="00E247E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E247EC" w:rsidRPr="00144E97" w:rsidRDefault="00E247EC" w:rsidP="00E247EC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262,923</w:t>
            </w:r>
          </w:p>
        </w:tc>
        <w:tc>
          <w:tcPr>
            <w:tcW w:w="180" w:type="dxa"/>
          </w:tcPr>
          <w:p w:rsidR="00E247EC" w:rsidRPr="00144E97" w:rsidRDefault="00E247EC" w:rsidP="00E247E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</w:tcPr>
          <w:p w:rsidR="00E247EC" w:rsidRPr="00144E97" w:rsidRDefault="00E247EC" w:rsidP="00E24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247,191</w:t>
            </w:r>
          </w:p>
        </w:tc>
        <w:tc>
          <w:tcPr>
            <w:tcW w:w="371" w:type="dxa"/>
          </w:tcPr>
          <w:p w:rsidR="00E247EC" w:rsidRPr="00144E97" w:rsidRDefault="00E247EC" w:rsidP="00E247EC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:rsidR="00E247EC" w:rsidRPr="00144E97" w:rsidRDefault="00E247EC" w:rsidP="00DA0A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254,226</w:t>
            </w:r>
          </w:p>
        </w:tc>
      </w:tr>
    </w:tbl>
    <w:p w:rsidR="00FB7EA6" w:rsidRPr="000B0D28" w:rsidRDefault="00FB7EA6" w:rsidP="007F7B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sz w:val="16"/>
          <w:szCs w:val="16"/>
        </w:rPr>
      </w:pPr>
    </w:p>
    <w:p w:rsidR="007F7BCA" w:rsidRPr="00AF09C6" w:rsidRDefault="007F7BCA" w:rsidP="00FB7E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 w:firstLine="90"/>
        <w:jc w:val="thaiDistribute"/>
        <w:rPr>
          <w:rFonts w:ascii="Angsana New" w:hAnsi="Angsana New"/>
          <w:spacing w:val="-6"/>
          <w:sz w:val="30"/>
          <w:szCs w:val="30"/>
        </w:rPr>
      </w:pPr>
      <w:r w:rsidRPr="00AF09C6">
        <w:rPr>
          <w:rFonts w:ascii="Angsana New" w:hAnsi="Angsana New"/>
          <w:spacing w:val="-6"/>
          <w:sz w:val="30"/>
          <w:szCs w:val="30"/>
          <w:cs/>
        </w:rPr>
        <w:t>กลุ่มบริษัท</w:t>
      </w:r>
      <w:r w:rsidRPr="00AF09C6">
        <w:rPr>
          <w:rFonts w:ascii="Angsana New" w:hAnsi="Angsana New" w:hint="cs"/>
          <w:spacing w:val="-6"/>
          <w:sz w:val="30"/>
          <w:szCs w:val="30"/>
          <w:cs/>
        </w:rPr>
        <w:t>ไม่มีเงินลงทุนใน</w:t>
      </w:r>
      <w:r w:rsidRPr="00AF09C6">
        <w:rPr>
          <w:rFonts w:ascii="Angsana New" w:hAnsi="Angsana New"/>
          <w:spacing w:val="-6"/>
          <w:sz w:val="30"/>
          <w:szCs w:val="30"/>
          <w:cs/>
        </w:rPr>
        <w:t>การร่วมค้า</w:t>
      </w:r>
      <w:r w:rsidRPr="00AF09C6">
        <w:rPr>
          <w:rFonts w:ascii="Angsana New" w:hAnsi="Angsana New" w:hint="cs"/>
          <w:spacing w:val="-6"/>
          <w:sz w:val="30"/>
          <w:szCs w:val="30"/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:rsidR="00EC597C" w:rsidRDefault="00EC597C" w:rsidP="00DA0A0D">
      <w:pPr>
        <w:tabs>
          <w:tab w:val="clear" w:pos="454"/>
          <w:tab w:val="left" w:pos="630"/>
          <w:tab w:val="left" w:pos="720"/>
        </w:tabs>
        <w:spacing w:before="160"/>
        <w:ind w:left="630" w:right="357"/>
        <w:jc w:val="both"/>
        <w:rPr>
          <w:rFonts w:ascii="Angsana New" w:hAnsi="Angsana New"/>
          <w:sz w:val="30"/>
          <w:szCs w:val="30"/>
        </w:rPr>
        <w:sectPr w:rsidR="00EC597C" w:rsidSect="00101ACF"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  <w:r w:rsidRPr="00AF09C6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Pr="00AF09C6">
        <w:rPr>
          <w:rFonts w:ascii="Angsana New" w:hAnsi="Angsana New"/>
          <w:spacing w:val="-6"/>
          <w:sz w:val="30"/>
          <w:szCs w:val="30"/>
        </w:rPr>
        <w:t xml:space="preserve">31 </w:t>
      </w:r>
      <w:r w:rsidRPr="00AF09C6">
        <w:rPr>
          <w:rFonts w:ascii="Angsana New" w:hAnsi="Angsana New"/>
          <w:spacing w:val="-6"/>
          <w:sz w:val="30"/>
          <w:szCs w:val="30"/>
          <w:cs/>
        </w:rPr>
        <w:t xml:space="preserve">ธันวาคม </w:t>
      </w:r>
      <w:r w:rsidRPr="00AF09C6">
        <w:rPr>
          <w:rFonts w:ascii="Angsana New" w:hAnsi="Angsana New"/>
          <w:spacing w:val="-6"/>
          <w:sz w:val="30"/>
          <w:szCs w:val="30"/>
        </w:rPr>
        <w:t xml:space="preserve">2561 </w:t>
      </w:r>
      <w:r w:rsidRPr="00AF09C6">
        <w:rPr>
          <w:rFonts w:ascii="Angsana New" w:hAnsi="Angsana New"/>
          <w:spacing w:val="-6"/>
          <w:sz w:val="30"/>
          <w:szCs w:val="30"/>
          <w:cs/>
        </w:rPr>
        <w:t>กลุ่มบริษัทไม่ได้รับรู้ส่วนแบ่งผลขาดทุนสะสมของ</w:t>
      </w:r>
      <w:r w:rsidRPr="00AF09C6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="008C5FAE" w:rsidRPr="00AF09C6">
        <w:rPr>
          <w:rFonts w:ascii="Angsana New" w:hAnsi="Angsana New"/>
          <w:spacing w:val="-6"/>
          <w:sz w:val="30"/>
          <w:szCs w:val="30"/>
        </w:rPr>
        <w:t xml:space="preserve"> </w:t>
      </w:r>
      <w:r w:rsidRPr="00AF09C6">
        <w:rPr>
          <w:rFonts w:ascii="Angsana New" w:hAnsi="Angsana New" w:hint="cs"/>
          <w:spacing w:val="-6"/>
          <w:sz w:val="30"/>
          <w:szCs w:val="30"/>
          <w:cs/>
        </w:rPr>
        <w:t>เมก้า</w:t>
      </w:r>
      <w:r w:rsidRPr="00AF09C6">
        <w:rPr>
          <w:rFonts w:ascii="Angsana New" w:hAnsi="Angsana New"/>
          <w:spacing w:val="-6"/>
          <w:sz w:val="30"/>
          <w:szCs w:val="30"/>
        </w:rPr>
        <w:t xml:space="preserve"> </w:t>
      </w:r>
      <w:r w:rsidRPr="00AF09C6">
        <w:rPr>
          <w:rFonts w:ascii="Angsana New" w:hAnsi="Angsana New" w:hint="cs"/>
          <w:spacing w:val="-6"/>
          <w:sz w:val="30"/>
          <w:szCs w:val="30"/>
          <w:cs/>
        </w:rPr>
        <w:t>มาลี</w:t>
      </w:r>
      <w:r w:rsidRPr="00AF09C6">
        <w:rPr>
          <w:rFonts w:ascii="Angsana New" w:hAnsi="Angsana New"/>
          <w:spacing w:val="-6"/>
          <w:sz w:val="30"/>
          <w:szCs w:val="30"/>
        </w:rPr>
        <w:t xml:space="preserve"> </w:t>
      </w:r>
      <w:r w:rsidRPr="00AF09C6">
        <w:rPr>
          <w:rFonts w:ascii="Angsana New" w:hAnsi="Angsana New" w:hint="cs"/>
          <w:spacing w:val="-6"/>
          <w:sz w:val="30"/>
          <w:szCs w:val="30"/>
          <w:cs/>
        </w:rPr>
        <w:t>จำกัด</w:t>
      </w:r>
      <w:r w:rsidRPr="00AF09C6">
        <w:rPr>
          <w:rFonts w:ascii="Angsana New" w:hAnsi="Angsana New"/>
          <w:spacing w:val="-6"/>
          <w:sz w:val="30"/>
          <w:szCs w:val="30"/>
        </w:rPr>
        <w:t xml:space="preserve"> (</w:t>
      </w:r>
      <w:r w:rsidR="00C3334F">
        <w:rPr>
          <w:rFonts w:ascii="Angsana New" w:hAnsi="Angsana New"/>
          <w:spacing w:val="-6"/>
          <w:sz w:val="30"/>
          <w:szCs w:val="30"/>
        </w:rPr>
        <w:t>“</w:t>
      </w:r>
      <w:r w:rsidRPr="00AF09C6">
        <w:rPr>
          <w:rFonts w:ascii="Angsana New" w:hAnsi="Angsana New" w:hint="cs"/>
          <w:spacing w:val="-6"/>
          <w:sz w:val="30"/>
          <w:szCs w:val="30"/>
          <w:cs/>
        </w:rPr>
        <w:t>เมก้า มาลี</w:t>
      </w:r>
      <w:r w:rsidR="00C3334F">
        <w:rPr>
          <w:rFonts w:ascii="Angsana New" w:hAnsi="Angsana New"/>
          <w:spacing w:val="-6"/>
          <w:sz w:val="30"/>
          <w:szCs w:val="30"/>
        </w:rPr>
        <w:t>”</w:t>
      </w:r>
      <w:r w:rsidRPr="00AF09C6">
        <w:rPr>
          <w:rFonts w:ascii="Angsana New" w:hAnsi="Angsana New"/>
          <w:spacing w:val="-6"/>
          <w:sz w:val="30"/>
          <w:szCs w:val="30"/>
        </w:rPr>
        <w:t xml:space="preserve">) </w:t>
      </w:r>
      <w:r w:rsidRPr="00AF09C6">
        <w:rPr>
          <w:rFonts w:ascii="Angsana New" w:hAnsi="Angsana New"/>
          <w:spacing w:val="-6"/>
          <w:sz w:val="30"/>
          <w:szCs w:val="30"/>
          <w:cs/>
        </w:rPr>
        <w:t>ในส่วนที่เกินกว่ามูลค่า</w:t>
      </w:r>
      <w:r w:rsidR="00C3334F">
        <w:rPr>
          <w:rFonts w:ascii="Angsana New" w:hAnsi="Angsana New" w:hint="cs"/>
          <w:spacing w:val="-6"/>
          <w:sz w:val="30"/>
          <w:szCs w:val="30"/>
          <w:cs/>
        </w:rPr>
        <w:t>ตามบัญชี</w:t>
      </w:r>
      <w:r w:rsidR="0060170F">
        <w:rPr>
          <w:rFonts w:ascii="Angsana New" w:hAnsi="Angsana New" w:hint="cs"/>
          <w:spacing w:val="-6"/>
          <w:sz w:val="30"/>
          <w:szCs w:val="30"/>
          <w:cs/>
        </w:rPr>
        <w:t>ของ</w:t>
      </w:r>
      <w:r w:rsidRPr="00AF09C6">
        <w:rPr>
          <w:rFonts w:ascii="Angsana New" w:hAnsi="Angsana New"/>
          <w:spacing w:val="-6"/>
          <w:sz w:val="30"/>
          <w:szCs w:val="30"/>
          <w:cs/>
        </w:rPr>
        <w:t>เงินลงทุนจำนวน</w:t>
      </w:r>
      <w:r w:rsidRPr="00AF09C6">
        <w:rPr>
          <w:rFonts w:ascii="Angsana New" w:hAnsi="Angsana New"/>
          <w:spacing w:val="-6"/>
          <w:sz w:val="30"/>
          <w:szCs w:val="30"/>
        </w:rPr>
        <w:t xml:space="preserve"> 0.54 </w:t>
      </w:r>
      <w:r w:rsidRPr="00AF09C6">
        <w:rPr>
          <w:rFonts w:ascii="Angsana New" w:hAnsi="Angsana New"/>
          <w:spacing w:val="-6"/>
          <w:sz w:val="30"/>
          <w:szCs w:val="30"/>
          <w:cs/>
        </w:rPr>
        <w:t>ล้านบาท</w:t>
      </w:r>
      <w:r w:rsidR="008C5FAE" w:rsidRPr="00AF09C6">
        <w:rPr>
          <w:rFonts w:ascii="Angsana New" w:hAnsi="Angsana New"/>
          <w:spacing w:val="-6"/>
          <w:sz w:val="30"/>
          <w:szCs w:val="30"/>
        </w:rPr>
        <w:t xml:space="preserve"> </w:t>
      </w:r>
      <w:r w:rsidRPr="00AF09C6">
        <w:rPr>
          <w:rFonts w:ascii="Angsana New" w:hAnsi="Angsana New"/>
          <w:spacing w:val="-6"/>
          <w:sz w:val="30"/>
          <w:szCs w:val="30"/>
          <w:cs/>
        </w:rPr>
        <w:t>ซึ่งส่วนแบ่</w:t>
      </w:r>
      <w:r w:rsidR="00AF09C6">
        <w:rPr>
          <w:rFonts w:ascii="Angsana New" w:hAnsi="Angsana New" w:hint="cs"/>
          <w:spacing w:val="-6"/>
          <w:sz w:val="30"/>
          <w:szCs w:val="30"/>
          <w:cs/>
        </w:rPr>
        <w:t>ง</w:t>
      </w:r>
      <w:r w:rsidRPr="00AF09C6">
        <w:rPr>
          <w:rFonts w:ascii="Angsana New" w:hAnsi="Angsana New"/>
          <w:spacing w:val="-6"/>
          <w:sz w:val="30"/>
          <w:szCs w:val="30"/>
          <w:cs/>
        </w:rPr>
        <w:t>ผลขาดทุน</w:t>
      </w:r>
      <w:r w:rsidR="00C3334F">
        <w:rPr>
          <w:rFonts w:ascii="Angsana New" w:hAnsi="Angsana New" w:hint="cs"/>
          <w:spacing w:val="-6"/>
          <w:sz w:val="30"/>
          <w:szCs w:val="30"/>
          <w:cs/>
        </w:rPr>
        <w:t>ที่เป็น</w:t>
      </w:r>
      <w:r w:rsidRPr="00AF09C6">
        <w:rPr>
          <w:rFonts w:ascii="Angsana New" w:hAnsi="Angsana New"/>
          <w:spacing w:val="-6"/>
          <w:sz w:val="30"/>
          <w:szCs w:val="30"/>
          <w:cs/>
        </w:rPr>
        <w:t>ของกลุ่มบริษัทมีจำนวน</w:t>
      </w:r>
      <w:r w:rsidRPr="00AF09C6">
        <w:rPr>
          <w:rFonts w:ascii="Angsana New" w:hAnsi="Angsana New"/>
          <w:spacing w:val="-6"/>
          <w:sz w:val="30"/>
          <w:szCs w:val="30"/>
        </w:rPr>
        <w:t xml:space="preserve"> 3.41 </w:t>
      </w:r>
      <w:r w:rsidRPr="00AF09C6">
        <w:rPr>
          <w:rFonts w:ascii="Angsana New" w:hAnsi="Angsana New"/>
          <w:spacing w:val="-6"/>
          <w:sz w:val="30"/>
          <w:szCs w:val="30"/>
          <w:cs/>
        </w:rPr>
        <w:t>ล้านบาท</w:t>
      </w:r>
      <w:r w:rsidRPr="00AF09C6">
        <w:rPr>
          <w:rFonts w:ascii="Angsana New" w:hAnsi="Angsana New"/>
          <w:spacing w:val="-6"/>
          <w:sz w:val="30"/>
          <w:szCs w:val="30"/>
        </w:rPr>
        <w:t xml:space="preserve"> </w:t>
      </w:r>
      <w:r w:rsidRPr="00AF09C6">
        <w:rPr>
          <w:rFonts w:ascii="Angsana New" w:hAnsi="Angsana New"/>
          <w:spacing w:val="-6"/>
          <w:sz w:val="30"/>
          <w:szCs w:val="30"/>
          <w:cs/>
        </w:rPr>
        <w:t>กลุ่มบริษัทไม่มีภาระหนี้สินที่เกี่ยวเนื่องกับผลขาดทุนเหล่านี้</w:t>
      </w:r>
      <w:r w:rsidRPr="00AF09C6">
        <w:rPr>
          <w:rFonts w:ascii="Angsana New" w:hAnsi="Angsana New"/>
          <w:spacing w:val="-6"/>
          <w:sz w:val="30"/>
          <w:szCs w:val="30"/>
        </w:rPr>
        <w:t xml:space="preserve"> </w:t>
      </w:r>
      <w:r w:rsidRPr="00AF09C6">
        <w:rPr>
          <w:rFonts w:ascii="Angsana New" w:hAnsi="Angsana New" w:hint="cs"/>
          <w:spacing w:val="-6"/>
          <w:sz w:val="30"/>
          <w:szCs w:val="30"/>
          <w:cs/>
        </w:rPr>
        <w:t xml:space="preserve">เมื่อวันที่ </w:t>
      </w:r>
      <w:r w:rsidRPr="00AF09C6">
        <w:rPr>
          <w:rFonts w:ascii="Angsana New" w:hAnsi="Angsana New"/>
          <w:spacing w:val="-6"/>
          <w:sz w:val="30"/>
          <w:szCs w:val="30"/>
        </w:rPr>
        <w:t xml:space="preserve">20 </w:t>
      </w:r>
      <w:r w:rsidRPr="00AF09C6">
        <w:rPr>
          <w:rFonts w:ascii="Angsana New" w:hAnsi="Angsana New" w:hint="cs"/>
          <w:spacing w:val="-6"/>
          <w:sz w:val="30"/>
          <w:szCs w:val="30"/>
          <w:cs/>
        </w:rPr>
        <w:t xml:space="preserve">มีนาคม </w:t>
      </w:r>
      <w:r w:rsidRPr="00AF09C6">
        <w:rPr>
          <w:rFonts w:ascii="Angsana New" w:hAnsi="Angsana New"/>
          <w:spacing w:val="-6"/>
          <w:sz w:val="30"/>
          <w:szCs w:val="30"/>
        </w:rPr>
        <w:t xml:space="preserve">2562 </w:t>
      </w:r>
      <w:r w:rsidRPr="00AF09C6">
        <w:rPr>
          <w:rFonts w:ascii="Angsana New" w:hAnsi="Angsana New" w:hint="cs"/>
          <w:spacing w:val="-6"/>
          <w:sz w:val="30"/>
          <w:szCs w:val="30"/>
          <w:cs/>
        </w:rPr>
        <w:t xml:space="preserve">บริษัทได้เพิ่มเงินลงทุนจำนวน </w:t>
      </w:r>
      <w:r w:rsidRPr="00AF09C6">
        <w:rPr>
          <w:rFonts w:ascii="Angsana New" w:hAnsi="Angsana New"/>
          <w:spacing w:val="-6"/>
          <w:sz w:val="30"/>
          <w:szCs w:val="30"/>
        </w:rPr>
        <w:t>10.2</w:t>
      </w:r>
      <w:r w:rsidR="00FF7DD4" w:rsidRPr="00AF09C6">
        <w:rPr>
          <w:rFonts w:ascii="Angsana New" w:hAnsi="Angsana New"/>
          <w:spacing w:val="-6"/>
          <w:sz w:val="30"/>
          <w:szCs w:val="30"/>
        </w:rPr>
        <w:t>0</w:t>
      </w:r>
      <w:r w:rsidRPr="00AF09C6">
        <w:rPr>
          <w:rFonts w:ascii="Angsana New" w:hAnsi="Angsana New"/>
          <w:spacing w:val="-6"/>
          <w:sz w:val="30"/>
          <w:szCs w:val="30"/>
        </w:rPr>
        <w:t xml:space="preserve"> </w:t>
      </w:r>
      <w:r w:rsidRPr="00AF09C6">
        <w:rPr>
          <w:rFonts w:ascii="Angsana New" w:hAnsi="Angsana New" w:hint="cs"/>
          <w:spacing w:val="-6"/>
          <w:sz w:val="30"/>
          <w:szCs w:val="30"/>
          <w:cs/>
        </w:rPr>
        <w:t>ล้านบาทในทุนที่ออกและชำระแล้วของเมก้า มาลี</w:t>
      </w:r>
      <w:r w:rsidRPr="00AF09C6">
        <w:rPr>
          <w:rFonts w:ascii="Angsana New" w:hAnsi="Angsana New"/>
          <w:spacing w:val="-6"/>
          <w:sz w:val="30"/>
          <w:szCs w:val="30"/>
        </w:rPr>
        <w:t xml:space="preserve"> </w:t>
      </w:r>
      <w:r w:rsidRPr="00AF09C6">
        <w:rPr>
          <w:rFonts w:ascii="Angsana New" w:hAnsi="Angsana New" w:hint="cs"/>
          <w:spacing w:val="-6"/>
          <w:sz w:val="30"/>
          <w:szCs w:val="30"/>
          <w:cs/>
        </w:rPr>
        <w:t>ในระหว่างงวด</w:t>
      </w:r>
      <w:r w:rsidR="00FB7EA6" w:rsidRPr="00AF09C6">
        <w:rPr>
          <w:rFonts w:ascii="Angsana New" w:hAnsi="Angsana New" w:hint="cs"/>
          <w:spacing w:val="-6"/>
          <w:sz w:val="30"/>
          <w:szCs w:val="30"/>
          <w:cs/>
        </w:rPr>
        <w:t>หก</w:t>
      </w:r>
      <w:r w:rsidRPr="00AF09C6">
        <w:rPr>
          <w:rFonts w:ascii="Angsana New" w:hAnsi="Angsana New" w:hint="cs"/>
          <w:spacing w:val="-6"/>
          <w:sz w:val="30"/>
          <w:szCs w:val="30"/>
          <w:cs/>
        </w:rPr>
        <w:t xml:space="preserve">เดือนสิ้นสุดวันที่ </w:t>
      </w:r>
      <w:r w:rsidRPr="00AF09C6">
        <w:rPr>
          <w:rFonts w:ascii="Angsana New" w:hAnsi="Angsana New"/>
          <w:spacing w:val="-6"/>
          <w:sz w:val="30"/>
          <w:szCs w:val="30"/>
        </w:rPr>
        <w:t>3</w:t>
      </w:r>
      <w:r w:rsidR="00505E20" w:rsidRPr="00AF09C6">
        <w:rPr>
          <w:rFonts w:ascii="Angsana New" w:hAnsi="Angsana New"/>
          <w:spacing w:val="-6"/>
          <w:sz w:val="30"/>
          <w:szCs w:val="30"/>
        </w:rPr>
        <w:t>0</w:t>
      </w:r>
      <w:r w:rsidRPr="00AF09C6">
        <w:rPr>
          <w:rFonts w:ascii="Angsana New" w:hAnsi="Angsana New"/>
          <w:spacing w:val="-6"/>
          <w:sz w:val="30"/>
          <w:szCs w:val="30"/>
        </w:rPr>
        <w:t xml:space="preserve"> </w:t>
      </w:r>
      <w:r w:rsidRPr="00AF09C6">
        <w:rPr>
          <w:rFonts w:ascii="Angsana New" w:hAnsi="Angsana New" w:hint="cs"/>
          <w:spacing w:val="-6"/>
          <w:sz w:val="30"/>
          <w:szCs w:val="30"/>
          <w:cs/>
        </w:rPr>
        <w:t>ม</w:t>
      </w:r>
      <w:r w:rsidR="00505E20" w:rsidRPr="00AF09C6">
        <w:rPr>
          <w:rFonts w:ascii="Angsana New" w:hAnsi="Angsana New" w:hint="cs"/>
          <w:spacing w:val="-6"/>
          <w:sz w:val="30"/>
          <w:szCs w:val="30"/>
          <w:cs/>
        </w:rPr>
        <w:t>ิถุนายน</w:t>
      </w:r>
      <w:r w:rsidRPr="00AF09C6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AF09C6">
        <w:rPr>
          <w:rFonts w:ascii="Angsana New" w:hAnsi="Angsana New"/>
          <w:spacing w:val="-6"/>
          <w:sz w:val="30"/>
          <w:szCs w:val="30"/>
        </w:rPr>
        <w:t xml:space="preserve">2562 </w:t>
      </w:r>
      <w:r w:rsidRPr="00AF09C6">
        <w:rPr>
          <w:rFonts w:ascii="Angsana New" w:hAnsi="Angsana New"/>
          <w:spacing w:val="-6"/>
          <w:sz w:val="30"/>
          <w:szCs w:val="30"/>
          <w:cs/>
        </w:rPr>
        <w:t>กลุ่มบริษัทรับรู้ส่วนแบ่งผลขาดทุน</w:t>
      </w:r>
      <w:r w:rsidRPr="00AF09C6">
        <w:rPr>
          <w:rFonts w:ascii="Angsana New" w:hAnsi="Angsana New" w:hint="cs"/>
          <w:spacing w:val="-6"/>
          <w:sz w:val="30"/>
          <w:szCs w:val="30"/>
          <w:cs/>
        </w:rPr>
        <w:t>ของเมก้า มาลีจำนวน</w:t>
      </w:r>
      <w:r w:rsidR="00774943" w:rsidRPr="00AF09C6">
        <w:rPr>
          <w:rFonts w:ascii="Angsana New" w:hAnsi="Angsana New"/>
          <w:spacing w:val="-6"/>
          <w:sz w:val="30"/>
          <w:szCs w:val="30"/>
        </w:rPr>
        <w:t xml:space="preserve"> </w:t>
      </w:r>
      <w:r w:rsidR="00FF7DD4" w:rsidRPr="00AF09C6">
        <w:rPr>
          <w:rFonts w:ascii="Angsana New" w:hAnsi="Angsana New"/>
          <w:spacing w:val="-6"/>
          <w:sz w:val="30"/>
          <w:szCs w:val="30"/>
        </w:rPr>
        <w:t>4.26</w:t>
      </w:r>
      <w:r w:rsidRPr="00AF09C6">
        <w:rPr>
          <w:rFonts w:ascii="Angsana New" w:hAnsi="Angsana New"/>
          <w:spacing w:val="-6"/>
          <w:sz w:val="30"/>
          <w:szCs w:val="30"/>
        </w:rPr>
        <w:t xml:space="preserve"> </w:t>
      </w:r>
      <w:r w:rsidRPr="00AF09C6">
        <w:rPr>
          <w:rFonts w:ascii="Angsana New" w:hAnsi="Angsana New" w:hint="cs"/>
          <w:spacing w:val="-6"/>
          <w:sz w:val="30"/>
          <w:szCs w:val="30"/>
          <w:cs/>
        </w:rPr>
        <w:t>ล้านบาท</w:t>
      </w:r>
      <w:r w:rsidR="008C5FAE" w:rsidRPr="00AF09C6">
        <w:rPr>
          <w:rFonts w:ascii="Angsana New" w:hAnsi="Angsana New"/>
          <w:spacing w:val="-6"/>
          <w:sz w:val="30"/>
          <w:szCs w:val="30"/>
        </w:rPr>
        <w:t xml:space="preserve"> </w:t>
      </w:r>
      <w:r w:rsidRPr="00AF09C6">
        <w:rPr>
          <w:rFonts w:ascii="Angsana New" w:hAnsi="Angsana New"/>
          <w:i/>
          <w:iCs/>
          <w:spacing w:val="-6"/>
          <w:sz w:val="30"/>
          <w:szCs w:val="30"/>
        </w:rPr>
        <w:t>(</w:t>
      </w:r>
      <w:r w:rsidR="00A75A33" w:rsidRPr="00AF09C6">
        <w:rPr>
          <w:rFonts w:ascii="Angsana New" w:hAnsi="Angsana New"/>
          <w:i/>
          <w:iCs/>
          <w:spacing w:val="-6"/>
          <w:sz w:val="30"/>
          <w:szCs w:val="30"/>
        </w:rPr>
        <w:t>30</w:t>
      </w:r>
      <w:r w:rsidR="000B4856" w:rsidRPr="00AF09C6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 </w:t>
      </w:r>
      <w:r w:rsidR="00FB7EA6" w:rsidRPr="00AF09C6">
        <w:rPr>
          <w:rFonts w:ascii="Angsana New" w:hAnsi="Angsana New" w:hint="cs"/>
          <w:i/>
          <w:iCs/>
          <w:spacing w:val="-6"/>
          <w:sz w:val="30"/>
          <w:szCs w:val="30"/>
          <w:cs/>
        </w:rPr>
        <w:t>มิ</w:t>
      </w:r>
      <w:r w:rsidR="00A75A33" w:rsidRPr="00AF09C6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ถุนายน </w:t>
      </w:r>
      <w:r w:rsidRPr="00AF09C6">
        <w:rPr>
          <w:rFonts w:ascii="Angsana New" w:hAnsi="Angsana New"/>
          <w:i/>
          <w:iCs/>
          <w:spacing w:val="-6"/>
          <w:sz w:val="30"/>
          <w:szCs w:val="30"/>
        </w:rPr>
        <w:t>256</w:t>
      </w:r>
      <w:r w:rsidR="00A75A33" w:rsidRPr="00AF09C6">
        <w:rPr>
          <w:rFonts w:ascii="Angsana New" w:hAnsi="Angsana New"/>
          <w:i/>
          <w:iCs/>
          <w:spacing w:val="-6"/>
          <w:sz w:val="30"/>
          <w:szCs w:val="30"/>
        </w:rPr>
        <w:t>1</w:t>
      </w:r>
      <w:r w:rsidR="007362DA" w:rsidRPr="00AF09C6">
        <w:rPr>
          <w:rFonts w:ascii="Angsana New" w:hAnsi="Angsana New"/>
          <w:i/>
          <w:iCs/>
          <w:spacing w:val="-6"/>
          <w:sz w:val="30"/>
          <w:szCs w:val="30"/>
        </w:rPr>
        <w:t>:</w:t>
      </w:r>
      <w:r w:rsidR="00774943" w:rsidRPr="00AF09C6">
        <w:rPr>
          <w:rFonts w:ascii="Angsana New" w:hAnsi="Angsana New"/>
          <w:i/>
          <w:iCs/>
          <w:spacing w:val="-6"/>
          <w:sz w:val="30"/>
          <w:szCs w:val="30"/>
        </w:rPr>
        <w:t xml:space="preserve"> 0.84</w:t>
      </w:r>
      <w:r w:rsidRPr="00AF09C6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 ล้านบาท</w:t>
      </w:r>
      <w:r w:rsidRPr="00AF09C6">
        <w:rPr>
          <w:rFonts w:ascii="Angsana New" w:hAnsi="Angsana New"/>
          <w:i/>
          <w:iCs/>
          <w:spacing w:val="-6"/>
          <w:sz w:val="30"/>
          <w:szCs w:val="30"/>
        </w:rPr>
        <w:t>)</w:t>
      </w:r>
      <w:r w:rsidR="00C3334F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BA0897" w:rsidRPr="00AF09C6">
        <w:rPr>
          <w:rFonts w:ascii="Angsana New" w:hAnsi="Angsana New" w:hint="cs"/>
          <w:spacing w:val="-6"/>
          <w:sz w:val="30"/>
          <w:szCs w:val="30"/>
          <w:cs/>
        </w:rPr>
        <w:t xml:space="preserve">ในระหว่างงวดหกเดือนสิ้นสุดวันที่ </w:t>
      </w:r>
      <w:r w:rsidR="00BA0897" w:rsidRPr="00AF09C6">
        <w:rPr>
          <w:rFonts w:ascii="Angsana New" w:hAnsi="Angsana New"/>
          <w:spacing w:val="-6"/>
          <w:sz w:val="30"/>
          <w:szCs w:val="30"/>
        </w:rPr>
        <w:t>3</w:t>
      </w:r>
      <w:r w:rsidR="00BA0897" w:rsidRPr="00AF09C6">
        <w:rPr>
          <w:rFonts w:ascii="Angsana New" w:hAnsi="Angsana New" w:hint="cs"/>
          <w:spacing w:val="-6"/>
          <w:sz w:val="30"/>
          <w:szCs w:val="30"/>
          <w:cs/>
        </w:rPr>
        <w:t>0</w:t>
      </w:r>
      <w:r w:rsidR="00BA0897" w:rsidRPr="00AF09C6">
        <w:rPr>
          <w:rFonts w:ascii="Angsana New" w:hAnsi="Angsana New"/>
          <w:spacing w:val="-6"/>
          <w:sz w:val="30"/>
          <w:szCs w:val="30"/>
        </w:rPr>
        <w:t xml:space="preserve"> </w:t>
      </w:r>
      <w:r w:rsidR="00BA0897" w:rsidRPr="00AF09C6">
        <w:rPr>
          <w:rFonts w:ascii="Angsana New" w:hAnsi="Angsana New" w:hint="cs"/>
          <w:spacing w:val="-6"/>
          <w:sz w:val="30"/>
          <w:szCs w:val="30"/>
          <w:cs/>
        </w:rPr>
        <w:t xml:space="preserve">มิถุนายน </w:t>
      </w:r>
      <w:r w:rsidR="00BA0897" w:rsidRPr="00AF09C6">
        <w:rPr>
          <w:rFonts w:ascii="Angsana New" w:hAnsi="Angsana New"/>
          <w:spacing w:val="-6"/>
          <w:sz w:val="30"/>
          <w:szCs w:val="30"/>
        </w:rPr>
        <w:t xml:space="preserve">2562 </w:t>
      </w:r>
      <w:r w:rsidR="00BA0897" w:rsidRPr="00AF09C6">
        <w:rPr>
          <w:rFonts w:ascii="Angsana New" w:hAnsi="Angsana New" w:hint="cs"/>
          <w:spacing w:val="-6"/>
          <w:sz w:val="30"/>
          <w:szCs w:val="30"/>
          <w:cs/>
        </w:rPr>
        <w:t xml:space="preserve">กลุ่มบริษัทรับรู้ส่วนแบ่งขาดทุนเบ็ดเสร็จของบริษัท </w:t>
      </w:r>
      <w:r w:rsidR="00BA0897" w:rsidRPr="00AF09C6">
        <w:rPr>
          <w:rFonts w:ascii="Angsana New" w:hAnsi="Angsana New"/>
          <w:spacing w:val="-6"/>
          <w:sz w:val="30"/>
          <w:szCs w:val="30"/>
        </w:rPr>
        <w:t>MEGA MSN PTE. LTD.</w:t>
      </w:r>
      <w:r w:rsidR="00BA0897" w:rsidRPr="00AF09C6">
        <w:rPr>
          <w:rFonts w:ascii="Angsana New" w:hAnsi="Angsana New" w:hint="cs"/>
          <w:spacing w:val="-6"/>
          <w:sz w:val="30"/>
          <w:szCs w:val="30"/>
          <w:cs/>
        </w:rPr>
        <w:t xml:space="preserve"> จำนวน</w:t>
      </w:r>
      <w:r w:rsidR="00BA0897" w:rsidRPr="00AF09C6">
        <w:rPr>
          <w:rFonts w:ascii="Angsana New" w:hAnsi="Angsana New"/>
          <w:spacing w:val="-6"/>
          <w:sz w:val="30"/>
          <w:szCs w:val="30"/>
        </w:rPr>
        <w:t xml:space="preserve"> 12.98 </w:t>
      </w:r>
      <w:r w:rsidR="00BA0897" w:rsidRPr="00AF09C6">
        <w:rPr>
          <w:rFonts w:ascii="Angsana New" w:hAnsi="Angsana New" w:hint="cs"/>
          <w:spacing w:val="-6"/>
          <w:sz w:val="30"/>
          <w:szCs w:val="30"/>
          <w:cs/>
        </w:rPr>
        <w:t>ล้านบาท</w:t>
      </w:r>
      <w:r w:rsidR="00BA0897" w:rsidRPr="00AF09C6">
        <w:rPr>
          <w:rFonts w:ascii="Angsana New" w:hAnsi="Angsana New" w:cs="Cordia New" w:hint="cs"/>
          <w:spacing w:val="-6"/>
          <w:sz w:val="30"/>
          <w:szCs w:val="38"/>
          <w:cs/>
        </w:rPr>
        <w:t xml:space="preserve"> </w:t>
      </w:r>
      <w:r w:rsidR="00BA0897" w:rsidRPr="00AF09C6">
        <w:rPr>
          <w:rFonts w:ascii="Angsana New" w:hAnsi="Angsana New" w:cs="Cordia New"/>
          <w:spacing w:val="-6"/>
          <w:sz w:val="30"/>
          <w:szCs w:val="38"/>
        </w:rPr>
        <w:t>(</w:t>
      </w:r>
      <w:r w:rsidR="00BA0897" w:rsidRPr="00AF09C6">
        <w:rPr>
          <w:rFonts w:ascii="Angsana New" w:hAnsi="Angsana New"/>
          <w:i/>
          <w:iCs/>
          <w:spacing w:val="-6"/>
          <w:sz w:val="30"/>
          <w:szCs w:val="30"/>
        </w:rPr>
        <w:t xml:space="preserve">30 </w:t>
      </w:r>
      <w:r w:rsidR="00BA0897" w:rsidRPr="00AF09C6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มิถุนายน </w:t>
      </w:r>
      <w:r w:rsidR="00BA0897" w:rsidRPr="00AF09C6">
        <w:rPr>
          <w:rFonts w:ascii="Angsana New" w:hAnsi="Angsana New"/>
          <w:i/>
          <w:iCs/>
          <w:spacing w:val="-6"/>
          <w:sz w:val="30"/>
          <w:szCs w:val="30"/>
        </w:rPr>
        <w:t xml:space="preserve">2561: 0.40 </w:t>
      </w:r>
      <w:r w:rsidR="00BA0897" w:rsidRPr="00AF09C6">
        <w:rPr>
          <w:rFonts w:ascii="Angsana New" w:hAnsi="Angsana New" w:hint="cs"/>
          <w:i/>
          <w:iCs/>
          <w:spacing w:val="-6"/>
          <w:sz w:val="30"/>
          <w:szCs w:val="30"/>
          <w:cs/>
        </w:rPr>
        <w:t>ล้านบาท</w:t>
      </w:r>
      <w:r w:rsidR="00C3334F">
        <w:rPr>
          <w:rFonts w:ascii="Angsana New" w:hAnsi="Angsana New"/>
          <w:i/>
          <w:iCs/>
          <w:spacing w:val="-6"/>
          <w:sz w:val="30"/>
          <w:szCs w:val="30"/>
        </w:rPr>
        <w:t>)</w:t>
      </w:r>
    </w:p>
    <w:p w:rsidR="00997CF9" w:rsidRPr="00144E97" w:rsidRDefault="00740AC2" w:rsidP="00E45BFB">
      <w:pPr>
        <w:pStyle w:val="Heading5"/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lang w:val="en-US"/>
        </w:rPr>
        <w:lastRenderedPageBreak/>
        <w:t>7</w:t>
      </w:r>
      <w:r w:rsidR="000D1258" w:rsidRPr="00144E97">
        <w:rPr>
          <w:rFonts w:ascii="Angsana New" w:hAnsi="Angsana New"/>
          <w:sz w:val="30"/>
          <w:szCs w:val="30"/>
        </w:rPr>
        <w:tab/>
      </w:r>
      <w:r w:rsidR="000D1258" w:rsidRPr="00144E97">
        <w:rPr>
          <w:rFonts w:ascii="Angsana New" w:hAnsi="Angsana New"/>
          <w:sz w:val="30"/>
          <w:szCs w:val="30"/>
          <w:cs/>
        </w:rPr>
        <w:t>เงินลงทุนในบริษัท</w:t>
      </w:r>
      <w:r w:rsidR="005966EE" w:rsidRPr="00144E97">
        <w:rPr>
          <w:rFonts w:ascii="Angsana New" w:hAnsi="Angsana New"/>
          <w:sz w:val="30"/>
          <w:szCs w:val="30"/>
          <w:cs/>
        </w:rPr>
        <w:t>ย่อย</w:t>
      </w:r>
    </w:p>
    <w:p w:rsidR="00ED6642" w:rsidRPr="00B8381D" w:rsidRDefault="00ED6642" w:rsidP="00ED6642">
      <w:pPr>
        <w:spacing w:line="240" w:lineRule="auto"/>
        <w:rPr>
          <w:rFonts w:ascii="Angsana New" w:hAnsi="Angsana New"/>
          <w:sz w:val="16"/>
          <w:szCs w:val="16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67"/>
        <w:gridCol w:w="1170"/>
        <w:gridCol w:w="270"/>
        <w:gridCol w:w="1151"/>
        <w:gridCol w:w="22"/>
      </w:tblGrid>
      <w:tr w:rsidR="00ED6642" w:rsidRPr="00AB4725" w:rsidTr="0059666F">
        <w:tc>
          <w:tcPr>
            <w:tcW w:w="3577" w:type="pct"/>
          </w:tcPr>
          <w:p w:rsidR="00ED6642" w:rsidRPr="00AB4725" w:rsidRDefault="00ED6642" w:rsidP="004F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3" w:type="pct"/>
            <w:gridSpan w:val="4"/>
          </w:tcPr>
          <w:p w:rsidR="00ED6642" w:rsidRPr="00AB4725" w:rsidRDefault="00ED6642" w:rsidP="00ED6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AB472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ED6642" w:rsidRPr="00AB4725" w:rsidTr="0059666F">
        <w:trPr>
          <w:gridAfter w:val="1"/>
          <w:wAfter w:w="12" w:type="pct"/>
        </w:trPr>
        <w:tc>
          <w:tcPr>
            <w:tcW w:w="3577" w:type="pct"/>
          </w:tcPr>
          <w:p w:rsidR="00ED6642" w:rsidRPr="00AB4725" w:rsidRDefault="00ED6642" w:rsidP="004F6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7" w:type="pct"/>
            <w:shd w:val="clear" w:color="auto" w:fill="FFFFFF"/>
          </w:tcPr>
          <w:p w:rsidR="00ED6642" w:rsidRPr="00AB4725" w:rsidRDefault="00ED6642" w:rsidP="00ED6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7" w:type="pct"/>
            <w:shd w:val="clear" w:color="auto" w:fill="FFFFFF"/>
          </w:tcPr>
          <w:p w:rsidR="00ED6642" w:rsidRPr="00AB4725" w:rsidRDefault="00ED6642" w:rsidP="00ED6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FFFFFF"/>
          </w:tcPr>
          <w:p w:rsidR="00ED6642" w:rsidRPr="00AB4725" w:rsidRDefault="00ED6642" w:rsidP="00ED6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</w:rPr>
              <w:t>25</w:t>
            </w:r>
            <w:r w:rsidRPr="00AB472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ED6642" w:rsidRPr="00AB4725" w:rsidTr="0059666F">
        <w:tc>
          <w:tcPr>
            <w:tcW w:w="3577" w:type="pct"/>
          </w:tcPr>
          <w:p w:rsidR="00ED6642" w:rsidRPr="00AB4725" w:rsidRDefault="00ED6642" w:rsidP="004F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3" w:type="pct"/>
            <w:gridSpan w:val="4"/>
          </w:tcPr>
          <w:p w:rsidR="00ED6642" w:rsidRPr="00AB4725" w:rsidRDefault="00ED6642" w:rsidP="00ED6642">
            <w:pPr>
              <w:pStyle w:val="a1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AB4725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AB472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ED6642" w:rsidRPr="00AB4725" w:rsidTr="0059666F">
        <w:trPr>
          <w:gridAfter w:val="1"/>
          <w:wAfter w:w="12" w:type="pct"/>
        </w:trPr>
        <w:tc>
          <w:tcPr>
            <w:tcW w:w="3577" w:type="pct"/>
          </w:tcPr>
          <w:p w:rsidR="00ED6642" w:rsidRPr="00AB4725" w:rsidRDefault="00ED6642" w:rsidP="00596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B472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B4725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37" w:type="pct"/>
          </w:tcPr>
          <w:p w:rsidR="00ED6642" w:rsidRPr="00AB4725" w:rsidRDefault="00C716EB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755,866</w:t>
            </w:r>
          </w:p>
        </w:tc>
        <w:tc>
          <w:tcPr>
            <w:tcW w:w="147" w:type="pct"/>
          </w:tcPr>
          <w:p w:rsidR="00ED6642" w:rsidRPr="00AB4725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98"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:rsidR="00ED6642" w:rsidRPr="00AB4725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98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</w:rPr>
              <w:t>747,918</w:t>
            </w:r>
          </w:p>
        </w:tc>
      </w:tr>
      <w:tr w:rsidR="00ED6642" w:rsidRPr="00AB4725" w:rsidTr="0059666F">
        <w:trPr>
          <w:gridAfter w:val="1"/>
          <w:wAfter w:w="12" w:type="pct"/>
        </w:trPr>
        <w:tc>
          <w:tcPr>
            <w:tcW w:w="3577" w:type="pct"/>
          </w:tcPr>
          <w:p w:rsidR="00ED6642" w:rsidRPr="00AB4725" w:rsidRDefault="00ED6642" w:rsidP="00596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:rsidR="00ED6642" w:rsidRPr="00AB4725" w:rsidRDefault="00277E24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1,323</w:t>
            </w:r>
          </w:p>
        </w:tc>
        <w:tc>
          <w:tcPr>
            <w:tcW w:w="147" w:type="pct"/>
          </w:tcPr>
          <w:p w:rsidR="00ED6642" w:rsidRPr="00AB4725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98"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:rsidR="00ED6642" w:rsidRPr="00AB4725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5,887</w:t>
            </w:r>
          </w:p>
        </w:tc>
      </w:tr>
      <w:tr w:rsidR="00ED6642" w:rsidRPr="00AB4725" w:rsidTr="0059666F">
        <w:trPr>
          <w:gridAfter w:val="1"/>
          <w:wAfter w:w="12" w:type="pct"/>
        </w:trPr>
        <w:tc>
          <w:tcPr>
            <w:tcW w:w="3577" w:type="pct"/>
          </w:tcPr>
          <w:p w:rsidR="00ED6642" w:rsidRPr="00AB4725" w:rsidRDefault="00ED6642" w:rsidP="00596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B472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AB472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:rsidR="00ED6642" w:rsidRPr="00AB4725" w:rsidRDefault="00277E24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757,189</w:t>
            </w:r>
          </w:p>
        </w:tc>
        <w:tc>
          <w:tcPr>
            <w:tcW w:w="147" w:type="pct"/>
          </w:tcPr>
          <w:p w:rsidR="00ED6642" w:rsidRPr="00AB4725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98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:rsidR="00ED6642" w:rsidRPr="00AB4725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753,805</w:t>
            </w:r>
          </w:p>
        </w:tc>
      </w:tr>
      <w:tr w:rsidR="00ED6642" w:rsidRPr="00AB4725" w:rsidTr="0059666F">
        <w:trPr>
          <w:gridAfter w:val="1"/>
          <w:wAfter w:w="12" w:type="pct"/>
        </w:trPr>
        <w:tc>
          <w:tcPr>
            <w:tcW w:w="3577" w:type="pct"/>
          </w:tcPr>
          <w:p w:rsidR="00ED6642" w:rsidRPr="00AB4725" w:rsidRDefault="00ED6642" w:rsidP="00596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B472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7" w:type="pct"/>
            <w:tcBorders>
              <w:top w:val="double" w:sz="4" w:space="0" w:color="auto"/>
            </w:tcBorders>
          </w:tcPr>
          <w:p w:rsidR="00ED6642" w:rsidRPr="00AB4725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ED6642" w:rsidRPr="00AB4725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98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double" w:sz="4" w:space="0" w:color="auto"/>
              <w:bottom w:val="double" w:sz="4" w:space="0" w:color="auto"/>
            </w:tcBorders>
          </w:tcPr>
          <w:p w:rsidR="00ED6642" w:rsidRPr="00AB4725" w:rsidRDefault="00C716EB" w:rsidP="00860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755,866</w:t>
            </w:r>
          </w:p>
        </w:tc>
      </w:tr>
    </w:tbl>
    <w:p w:rsidR="009E3CAD" w:rsidRPr="00B8381D" w:rsidRDefault="009E3CAD" w:rsidP="00EA58F6">
      <w:pPr>
        <w:ind w:right="-115"/>
        <w:rPr>
          <w:rFonts w:ascii="Angsana New" w:hAnsi="Angsana New"/>
          <w:sz w:val="16"/>
          <w:szCs w:val="16"/>
        </w:rPr>
      </w:pPr>
    </w:p>
    <w:p w:rsidR="0067052B" w:rsidRPr="00144E97" w:rsidRDefault="0067052B" w:rsidP="0067052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44E97">
        <w:rPr>
          <w:rFonts w:ascii="Angsana New" w:hAnsi="Angsana New"/>
          <w:b/>
          <w:bCs/>
          <w:i/>
          <w:iCs/>
          <w:sz w:val="30"/>
          <w:szCs w:val="30"/>
          <w:cs/>
        </w:rPr>
        <w:t>โครงการให้สิทธิซื้อหุ้นสามัญแก่พนักงาน</w:t>
      </w:r>
    </w:p>
    <w:p w:rsidR="008057C6" w:rsidRPr="00B8381D" w:rsidRDefault="008057C6" w:rsidP="00805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16"/>
          <w:szCs w:val="16"/>
        </w:rPr>
      </w:pPr>
    </w:p>
    <w:p w:rsidR="0067052B" w:rsidRDefault="0067052B" w:rsidP="007D20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>การเพิ่มขึ</w:t>
      </w:r>
      <w:r w:rsidR="002707AE" w:rsidRPr="00144E97">
        <w:rPr>
          <w:rFonts w:ascii="Angsana New" w:hAnsi="Angsana New"/>
          <w:sz w:val="30"/>
          <w:szCs w:val="30"/>
          <w:cs/>
        </w:rPr>
        <w:t>้นของเงินลงทุนในบริษัทย่อยจำนวน</w:t>
      </w:r>
      <w:r w:rsidR="00A62EDB">
        <w:rPr>
          <w:rFonts w:ascii="Angsana New" w:hAnsi="Angsana New" w:hint="cs"/>
          <w:sz w:val="30"/>
          <w:szCs w:val="30"/>
          <w:cs/>
        </w:rPr>
        <w:t xml:space="preserve"> </w:t>
      </w:r>
      <w:r w:rsidR="00277E24">
        <w:rPr>
          <w:rFonts w:ascii="Angsana New" w:hAnsi="Angsana New"/>
          <w:sz w:val="30"/>
          <w:szCs w:val="30"/>
        </w:rPr>
        <w:t>5</w:t>
      </w:r>
      <w:r w:rsidR="00A62EDB">
        <w:rPr>
          <w:rFonts w:ascii="Angsana New" w:hAnsi="Angsana New"/>
          <w:sz w:val="30"/>
          <w:szCs w:val="30"/>
        </w:rPr>
        <w:t>.</w:t>
      </w:r>
      <w:r w:rsidR="00277E24">
        <w:rPr>
          <w:rFonts w:ascii="Angsana New" w:hAnsi="Angsana New"/>
          <w:sz w:val="30"/>
          <w:szCs w:val="30"/>
        </w:rPr>
        <w:t>89</w:t>
      </w:r>
      <w:r w:rsidR="00EF43EC" w:rsidRPr="00144E97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ล้านบาท เป็นผลมาจาก</w:t>
      </w:r>
      <w:r w:rsidR="008057C6" w:rsidRPr="00144E97">
        <w:rPr>
          <w:rFonts w:ascii="Angsana New" w:hAnsi="Angsana New"/>
          <w:sz w:val="30"/>
          <w:szCs w:val="30"/>
          <w:cs/>
        </w:rPr>
        <w:t>โครงกา</w:t>
      </w:r>
      <w:r w:rsidR="002707AE" w:rsidRPr="00144E97">
        <w:rPr>
          <w:rFonts w:ascii="Angsana New" w:hAnsi="Angsana New"/>
          <w:sz w:val="30"/>
          <w:szCs w:val="30"/>
          <w:cs/>
        </w:rPr>
        <w:t>รให้สิทธิซื้อหุ้นสามัญแก่</w:t>
      </w:r>
      <w:r w:rsidR="008057C6" w:rsidRPr="00144E97">
        <w:rPr>
          <w:rFonts w:ascii="Angsana New" w:hAnsi="Angsana New"/>
          <w:sz w:val="30"/>
          <w:szCs w:val="30"/>
          <w:cs/>
        </w:rPr>
        <w:t>พนักงานของบริษัทย่อย</w:t>
      </w:r>
      <w:r w:rsidR="002550C4" w:rsidRPr="00144E97">
        <w:rPr>
          <w:rFonts w:ascii="Angsana New" w:hAnsi="Angsana New"/>
          <w:sz w:val="30"/>
          <w:szCs w:val="30"/>
          <w:cs/>
        </w:rPr>
        <w:t>ในระหว่าง</w:t>
      </w:r>
      <w:r w:rsidR="00A84FB6" w:rsidRPr="00144E97">
        <w:rPr>
          <w:rFonts w:ascii="Angsana New" w:hAnsi="Angsana New"/>
          <w:sz w:val="30"/>
          <w:szCs w:val="30"/>
          <w:cs/>
        </w:rPr>
        <w:t>งวด</w:t>
      </w:r>
      <w:r w:rsidR="005125A8">
        <w:rPr>
          <w:rFonts w:ascii="Angsana New" w:hAnsi="Angsana New" w:hint="cs"/>
          <w:sz w:val="30"/>
          <w:szCs w:val="30"/>
          <w:cs/>
        </w:rPr>
        <w:t>หก</w:t>
      </w:r>
      <w:r w:rsidR="00A84FB6" w:rsidRPr="00144E97">
        <w:rPr>
          <w:rFonts w:ascii="Angsana New" w:hAnsi="Angsana New"/>
          <w:sz w:val="30"/>
          <w:szCs w:val="30"/>
          <w:cs/>
        </w:rPr>
        <w:t>เดือนสิ้</w:t>
      </w:r>
      <w:r w:rsidR="00AC30C6" w:rsidRPr="00144E97">
        <w:rPr>
          <w:rFonts w:ascii="Angsana New" w:hAnsi="Angsana New"/>
          <w:sz w:val="30"/>
          <w:szCs w:val="30"/>
          <w:cs/>
        </w:rPr>
        <w:t xml:space="preserve">นสุดวันที่ </w:t>
      </w:r>
      <w:r w:rsidR="00EA58F6">
        <w:rPr>
          <w:rFonts w:ascii="Angsana New" w:hAnsi="Angsana New"/>
          <w:sz w:val="30"/>
          <w:szCs w:val="30"/>
        </w:rPr>
        <w:t>3</w:t>
      </w:r>
      <w:r w:rsidR="001D12F7">
        <w:rPr>
          <w:rFonts w:ascii="Angsana New" w:hAnsi="Angsana New"/>
          <w:sz w:val="30"/>
          <w:szCs w:val="30"/>
        </w:rPr>
        <w:t>0</w:t>
      </w:r>
      <w:r w:rsidR="00AC30C6" w:rsidRPr="00144E97">
        <w:rPr>
          <w:rFonts w:ascii="Angsana New" w:hAnsi="Angsana New"/>
          <w:sz w:val="30"/>
          <w:szCs w:val="30"/>
        </w:rPr>
        <w:t xml:space="preserve"> </w:t>
      </w:r>
      <w:r w:rsidR="00EA58F6">
        <w:rPr>
          <w:rFonts w:ascii="Angsana New" w:hAnsi="Angsana New" w:hint="cs"/>
          <w:sz w:val="30"/>
          <w:szCs w:val="30"/>
          <w:cs/>
        </w:rPr>
        <w:t>ม</w:t>
      </w:r>
      <w:r w:rsidR="001D12F7">
        <w:rPr>
          <w:rFonts w:ascii="Angsana New" w:hAnsi="Angsana New" w:hint="cs"/>
          <w:sz w:val="30"/>
          <w:szCs w:val="30"/>
          <w:cs/>
        </w:rPr>
        <w:t>ิถุนายน</w:t>
      </w:r>
      <w:r w:rsidR="00D84FEB" w:rsidRPr="00144E97">
        <w:rPr>
          <w:rFonts w:ascii="Angsana New" w:hAnsi="Angsana New"/>
          <w:sz w:val="30"/>
          <w:szCs w:val="30"/>
          <w:cs/>
        </w:rPr>
        <w:t xml:space="preserve"> </w:t>
      </w:r>
      <w:r w:rsidR="00AC30C6" w:rsidRPr="00144E97">
        <w:rPr>
          <w:rFonts w:ascii="Angsana New" w:hAnsi="Angsana New"/>
          <w:sz w:val="30"/>
          <w:szCs w:val="30"/>
        </w:rPr>
        <w:t>25</w:t>
      </w:r>
      <w:r w:rsidR="00EA58F6">
        <w:rPr>
          <w:rFonts w:ascii="Angsana New" w:hAnsi="Angsana New"/>
          <w:sz w:val="30"/>
          <w:szCs w:val="30"/>
        </w:rPr>
        <w:t>6</w:t>
      </w:r>
      <w:r w:rsidR="00277E24">
        <w:rPr>
          <w:rFonts w:ascii="Angsana New" w:hAnsi="Angsana New"/>
          <w:sz w:val="30"/>
          <w:szCs w:val="30"/>
        </w:rPr>
        <w:t>1</w:t>
      </w:r>
      <w:r w:rsidR="002550C4" w:rsidRPr="00144E97">
        <w:rPr>
          <w:rFonts w:ascii="Angsana New" w:hAnsi="Angsana New"/>
          <w:sz w:val="30"/>
          <w:szCs w:val="30"/>
          <w:cs/>
        </w:rPr>
        <w:t xml:space="preserve"> </w:t>
      </w:r>
      <w:r w:rsidRPr="00BA0897">
        <w:rPr>
          <w:rFonts w:ascii="Angsana New" w:hAnsi="Angsana New"/>
          <w:i/>
          <w:iCs/>
          <w:sz w:val="30"/>
          <w:szCs w:val="30"/>
          <w:cs/>
        </w:rPr>
        <w:t>(</w:t>
      </w:r>
      <w:r w:rsidR="00FF67E8" w:rsidRPr="00BA0897">
        <w:rPr>
          <w:rFonts w:ascii="Angsana New" w:hAnsi="Angsana New"/>
          <w:i/>
          <w:iCs/>
          <w:sz w:val="30"/>
          <w:szCs w:val="30"/>
          <w:cs/>
        </w:rPr>
        <w:t>ดู</w:t>
      </w:r>
      <w:r w:rsidRPr="00BA0897">
        <w:rPr>
          <w:rFonts w:ascii="Angsana New" w:hAnsi="Angsana New"/>
          <w:i/>
          <w:iCs/>
          <w:sz w:val="30"/>
          <w:szCs w:val="30"/>
          <w:cs/>
        </w:rPr>
        <w:t xml:space="preserve">หมายเหตุ </w:t>
      </w:r>
      <w:r w:rsidR="00E311C7" w:rsidRPr="00BA0897">
        <w:rPr>
          <w:rFonts w:ascii="Angsana New" w:hAnsi="Angsana New"/>
          <w:i/>
          <w:iCs/>
          <w:sz w:val="30"/>
          <w:szCs w:val="30"/>
        </w:rPr>
        <w:t>1</w:t>
      </w:r>
      <w:r w:rsidR="008607E2" w:rsidRPr="00BA0897">
        <w:rPr>
          <w:rFonts w:ascii="Angsana New" w:hAnsi="Angsana New"/>
          <w:i/>
          <w:iCs/>
          <w:sz w:val="30"/>
          <w:szCs w:val="30"/>
        </w:rPr>
        <w:t>2</w:t>
      </w:r>
      <w:r w:rsidRPr="00BA0897">
        <w:rPr>
          <w:rFonts w:ascii="Angsana New" w:hAnsi="Angsana New"/>
          <w:i/>
          <w:iCs/>
          <w:sz w:val="30"/>
          <w:szCs w:val="30"/>
          <w:cs/>
        </w:rPr>
        <w:t>)</w:t>
      </w:r>
    </w:p>
    <w:p w:rsidR="007E221F" w:rsidRPr="00B8381D" w:rsidRDefault="007E221F" w:rsidP="007D20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16"/>
          <w:szCs w:val="16"/>
        </w:rPr>
      </w:pPr>
    </w:p>
    <w:p w:rsidR="007E221F" w:rsidRDefault="007E221F" w:rsidP="007D20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4317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การเพิ่มขึ้น</w:t>
      </w:r>
      <w:r w:rsidR="00D4317B" w:rsidRPr="00D4317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ของเงินลงทุนในบริษัทย่อยทางตรง</w:t>
      </w:r>
    </w:p>
    <w:p w:rsidR="00501B83" w:rsidRPr="00B8381D" w:rsidRDefault="00501B83" w:rsidP="00C60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:rsidR="00D56B13" w:rsidRPr="00F963EA" w:rsidRDefault="00501B83" w:rsidP="00C60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ในระหว่าง</w:t>
      </w:r>
      <w:r w:rsidR="00231BC8">
        <w:rPr>
          <w:rFonts w:ascii="Angsana New" w:hAnsi="Angsana New" w:hint="cs"/>
          <w:sz w:val="30"/>
          <w:szCs w:val="30"/>
          <w:cs/>
        </w:rPr>
        <w:t>งวด</w:t>
      </w:r>
      <w:r w:rsidR="00276F71">
        <w:rPr>
          <w:rFonts w:ascii="Angsana New" w:hAnsi="Angsana New" w:hint="cs"/>
          <w:sz w:val="30"/>
          <w:szCs w:val="30"/>
          <w:cs/>
        </w:rPr>
        <w:t>หก</w:t>
      </w:r>
      <w:r w:rsidR="00231BC8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231BC8">
        <w:rPr>
          <w:rFonts w:ascii="Angsana New" w:hAnsi="Angsana New"/>
          <w:sz w:val="30"/>
          <w:szCs w:val="30"/>
        </w:rPr>
        <w:t xml:space="preserve"> </w:t>
      </w:r>
      <w:r w:rsidR="00276F71">
        <w:rPr>
          <w:rFonts w:ascii="Angsana New" w:hAnsi="Angsana New"/>
          <w:sz w:val="30"/>
          <w:szCs w:val="30"/>
        </w:rPr>
        <w:t xml:space="preserve">30 </w:t>
      </w:r>
      <w:r w:rsidR="00276F71">
        <w:rPr>
          <w:rFonts w:ascii="Angsana New" w:hAnsi="Angsana New" w:hint="cs"/>
          <w:sz w:val="30"/>
          <w:szCs w:val="30"/>
          <w:cs/>
        </w:rPr>
        <w:t>มิถุนายน</w:t>
      </w:r>
      <w:r w:rsidR="00382CBD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2562</w:t>
      </w:r>
      <w:r>
        <w:rPr>
          <w:rFonts w:ascii="Angsana New" w:hAnsi="Angsana New" w:hint="cs"/>
          <w:sz w:val="30"/>
          <w:szCs w:val="30"/>
          <w:cs/>
        </w:rPr>
        <w:t xml:space="preserve"> บริษัทได้ลงทุนเป็นจำนวนเงิน </w:t>
      </w:r>
      <w:r w:rsidR="00277E24" w:rsidRPr="007E1AC5">
        <w:rPr>
          <w:rFonts w:ascii="Angsana New" w:hAnsi="Angsana New"/>
          <w:sz w:val="30"/>
          <w:szCs w:val="30"/>
        </w:rPr>
        <w:t>1</w:t>
      </w:r>
      <w:r w:rsidR="005355C4" w:rsidRPr="007E1AC5">
        <w:rPr>
          <w:rFonts w:ascii="Angsana New" w:hAnsi="Angsana New"/>
          <w:sz w:val="30"/>
          <w:szCs w:val="30"/>
        </w:rPr>
        <w:t>.</w:t>
      </w:r>
      <w:r w:rsidR="00277E24" w:rsidRPr="007E1AC5">
        <w:rPr>
          <w:rFonts w:ascii="Angsana New" w:hAnsi="Angsana New"/>
          <w:sz w:val="30"/>
          <w:szCs w:val="30"/>
        </w:rPr>
        <w:t>32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 ในทุนที่ออกและชำระแล้วของบริษัท</w:t>
      </w:r>
      <w:r w:rsidR="00231BC8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Mega We Care Tanzania Ltd., </w:t>
      </w:r>
      <w:r>
        <w:rPr>
          <w:rFonts w:ascii="Angsana New" w:hAnsi="Angsana New" w:hint="cs"/>
          <w:sz w:val="30"/>
          <w:szCs w:val="30"/>
          <w:cs/>
        </w:rPr>
        <w:t>ซึ่งเป็นบริษัทย่อยทางตรงในประเทศแทนซาเนียเพื่อขยายธุรกิ</w:t>
      </w:r>
      <w:r w:rsidR="00F963EA">
        <w:rPr>
          <w:rFonts w:ascii="Angsana New" w:hAnsi="Angsana New" w:hint="cs"/>
          <w:sz w:val="30"/>
          <w:szCs w:val="30"/>
          <w:cs/>
        </w:rPr>
        <w:t>จ</w:t>
      </w:r>
    </w:p>
    <w:p w:rsidR="00920220" w:rsidRPr="00B8381D" w:rsidRDefault="00920220" w:rsidP="009E3CAD">
      <w:pPr>
        <w:rPr>
          <w:rFonts w:ascii="Angsana New" w:hAnsi="Angsana New"/>
          <w:sz w:val="16"/>
          <w:szCs w:val="16"/>
        </w:rPr>
      </w:pPr>
    </w:p>
    <w:p w:rsidR="00920220" w:rsidRDefault="00A245CC" w:rsidP="009202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245CC">
        <w:rPr>
          <w:rFonts w:ascii="Angsana New" w:hAnsi="Angsana New"/>
          <w:b/>
          <w:bCs/>
          <w:i/>
          <w:iCs/>
          <w:sz w:val="30"/>
          <w:szCs w:val="30"/>
          <w:cs/>
        </w:rPr>
        <w:t>การเพิ่มขึ้นของเงินลงทุนในบริษัทย่อยทางอ้อม</w:t>
      </w:r>
    </w:p>
    <w:p w:rsidR="00A245CC" w:rsidRPr="00B8381D" w:rsidRDefault="00A245CC" w:rsidP="009202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:rsidR="00920220" w:rsidRDefault="00A245CC" w:rsidP="00E0182B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ในระหว่างงวด</w:t>
      </w:r>
      <w:r w:rsidR="005125A8">
        <w:rPr>
          <w:rFonts w:ascii="Angsana New" w:hAnsi="Angsana New" w:hint="cs"/>
          <w:sz w:val="30"/>
          <w:szCs w:val="30"/>
          <w:cs/>
        </w:rPr>
        <w:t>หก</w:t>
      </w:r>
      <w:r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>
        <w:rPr>
          <w:rFonts w:ascii="Angsana New" w:hAnsi="Angsana New"/>
          <w:sz w:val="30"/>
          <w:szCs w:val="30"/>
        </w:rPr>
        <w:t xml:space="preserve"> 3</w:t>
      </w:r>
      <w:r w:rsidR="00ED6642">
        <w:rPr>
          <w:rFonts w:ascii="Angsana New" w:hAnsi="Angsana New" w:hint="cs"/>
          <w:sz w:val="30"/>
          <w:szCs w:val="30"/>
          <w:cs/>
        </w:rPr>
        <w:t>0 มิถุนายน</w:t>
      </w:r>
      <w:r>
        <w:rPr>
          <w:rFonts w:ascii="Angsana New" w:hAnsi="Angsana New"/>
          <w:sz w:val="30"/>
          <w:szCs w:val="30"/>
        </w:rPr>
        <w:t xml:space="preserve"> 2562</w:t>
      </w:r>
      <w:r w:rsidRPr="00A245CC">
        <w:rPr>
          <w:rFonts w:ascii="Angsana New" w:hAnsi="Angsana New"/>
          <w:sz w:val="30"/>
          <w:szCs w:val="30"/>
          <w:cs/>
        </w:rPr>
        <w:t xml:space="preserve"> บริษัท เมก้า ไลฟ์ไซแอ็นซ์ พีทีวาย จำกัด ประเทศไทย</w:t>
      </w:r>
      <w:r w:rsidR="00E0182B">
        <w:rPr>
          <w:rFonts w:ascii="Angsana New" w:hAnsi="Angsana New" w:hint="cs"/>
          <w:sz w:val="30"/>
          <w:szCs w:val="30"/>
          <w:cs/>
        </w:rPr>
        <w:t xml:space="preserve"> </w:t>
      </w:r>
      <w:r w:rsidR="00AC57D6">
        <w:rPr>
          <w:rFonts w:ascii="Angsana New" w:hAnsi="Angsana New"/>
          <w:sz w:val="30"/>
          <w:szCs w:val="30"/>
        </w:rPr>
        <w:t xml:space="preserve">                  </w:t>
      </w:r>
      <w:r w:rsidR="00E0182B">
        <w:rPr>
          <w:rFonts w:ascii="Angsana New" w:hAnsi="Angsana New" w:hint="cs"/>
          <w:sz w:val="30"/>
          <w:szCs w:val="30"/>
          <w:cs/>
        </w:rPr>
        <w:t xml:space="preserve">     </w:t>
      </w:r>
      <w:r w:rsidRPr="00A245CC">
        <w:rPr>
          <w:rFonts w:ascii="Angsana New" w:hAnsi="Angsana New"/>
          <w:sz w:val="30"/>
          <w:szCs w:val="30"/>
          <w:cs/>
        </w:rPr>
        <w:t xml:space="preserve"> ได</w:t>
      </w:r>
      <w:r w:rsidR="00E0182B">
        <w:rPr>
          <w:rFonts w:ascii="Angsana New" w:hAnsi="Angsana New" w:hint="cs"/>
          <w:sz w:val="30"/>
          <w:szCs w:val="30"/>
          <w:cs/>
        </w:rPr>
        <w:t>้</w:t>
      </w:r>
      <w:r w:rsidRPr="00A245CC">
        <w:rPr>
          <w:rFonts w:ascii="Angsana New" w:hAnsi="Angsana New"/>
          <w:sz w:val="30"/>
          <w:szCs w:val="30"/>
          <w:cs/>
        </w:rPr>
        <w:t>เพิ่ม</w:t>
      </w:r>
      <w:r w:rsidRPr="00A245CC">
        <w:rPr>
          <w:rFonts w:ascii="Angsana New" w:hAnsi="Angsana New"/>
          <w:spacing w:val="2"/>
          <w:sz w:val="30"/>
          <w:szCs w:val="30"/>
          <w:cs/>
        </w:rPr>
        <w:t xml:space="preserve">เงินลงทุนจำนวน </w:t>
      </w:r>
      <w:r w:rsidR="00277E24" w:rsidRPr="007E1AC5">
        <w:rPr>
          <w:rFonts w:ascii="Angsana New" w:hAnsi="Angsana New"/>
          <w:spacing w:val="2"/>
          <w:sz w:val="30"/>
          <w:szCs w:val="30"/>
        </w:rPr>
        <w:t>67.39</w:t>
      </w:r>
      <w:r w:rsidRPr="007E1AC5">
        <w:rPr>
          <w:rFonts w:ascii="Angsana New" w:hAnsi="Angsana New"/>
          <w:spacing w:val="2"/>
          <w:sz w:val="30"/>
          <w:szCs w:val="30"/>
          <w:cs/>
        </w:rPr>
        <w:t xml:space="preserve"> ล้าน</w:t>
      </w:r>
      <w:r w:rsidRPr="00A245CC">
        <w:rPr>
          <w:rFonts w:ascii="Angsana New" w:hAnsi="Angsana New"/>
          <w:spacing w:val="2"/>
          <w:sz w:val="30"/>
          <w:szCs w:val="30"/>
          <w:cs/>
        </w:rPr>
        <w:t xml:space="preserve">บาท ในทุนที่ออกและชำระแล้วของบริษัท </w:t>
      </w:r>
      <w:r w:rsidRPr="00A245CC">
        <w:rPr>
          <w:rFonts w:ascii="Angsana New" w:hAnsi="Angsana New"/>
          <w:spacing w:val="2"/>
          <w:sz w:val="30"/>
          <w:szCs w:val="30"/>
        </w:rPr>
        <w:t xml:space="preserve">MAXXCARE Limited </w:t>
      </w:r>
      <w:r w:rsidRPr="00A245CC">
        <w:rPr>
          <w:rFonts w:ascii="Angsana New" w:hAnsi="Angsana New"/>
          <w:spacing w:val="2"/>
          <w:sz w:val="30"/>
          <w:szCs w:val="30"/>
          <w:cs/>
        </w:rPr>
        <w:t>ซึ่งเป็นบริษัทย่อย</w:t>
      </w:r>
      <w:r w:rsidRPr="00A245CC">
        <w:rPr>
          <w:rFonts w:ascii="Angsana New" w:hAnsi="Angsana New"/>
          <w:sz w:val="30"/>
          <w:szCs w:val="30"/>
          <w:cs/>
        </w:rPr>
        <w:t>ทางอ้อมในประเทศเมียนมาร์เพื่อขยายธุรกิจ</w:t>
      </w:r>
    </w:p>
    <w:p w:rsidR="00277E24" w:rsidRDefault="00277E24" w:rsidP="00B8381D">
      <w:pPr>
        <w:jc w:val="thaiDistribute"/>
        <w:rPr>
          <w:rFonts w:ascii="Angsana New" w:hAnsi="Angsana New"/>
        </w:rPr>
      </w:pPr>
    </w:p>
    <w:p w:rsidR="00277E24" w:rsidRDefault="00277E24" w:rsidP="00065B7F">
      <w:pPr>
        <w:ind w:left="540"/>
        <w:jc w:val="thaiDistribute"/>
        <w:rPr>
          <w:rFonts w:ascii="Angsana New" w:hAnsi="Angsana New"/>
        </w:rPr>
      </w:pPr>
      <w:r>
        <w:rPr>
          <w:rFonts w:ascii="Angsana New" w:hAnsi="Angsana New" w:hint="cs"/>
          <w:sz w:val="30"/>
          <w:szCs w:val="30"/>
          <w:cs/>
        </w:rPr>
        <w:t>ในระหว่างงวดหกเดือนสิ้นสุดวันที่</w:t>
      </w:r>
      <w:r>
        <w:rPr>
          <w:rFonts w:ascii="Angsana New" w:hAnsi="Angsana New"/>
          <w:sz w:val="30"/>
          <w:szCs w:val="30"/>
        </w:rPr>
        <w:t xml:space="preserve"> 3</w:t>
      </w:r>
      <w:r>
        <w:rPr>
          <w:rFonts w:ascii="Angsana New" w:hAnsi="Angsana New" w:hint="cs"/>
          <w:sz w:val="30"/>
          <w:szCs w:val="30"/>
          <w:cs/>
        </w:rPr>
        <w:t>0 มิถุนายน</w:t>
      </w:r>
      <w:r>
        <w:rPr>
          <w:rFonts w:ascii="Angsana New" w:hAnsi="Angsana New"/>
          <w:sz w:val="30"/>
          <w:szCs w:val="30"/>
        </w:rPr>
        <w:t xml:space="preserve"> 2562</w:t>
      </w:r>
      <w:r w:rsidRPr="00A245CC">
        <w:rPr>
          <w:rFonts w:ascii="Angsana New" w:hAnsi="Angsana New"/>
          <w:sz w:val="30"/>
          <w:szCs w:val="30"/>
          <w:cs/>
        </w:rPr>
        <w:t xml:space="preserve"> บริษัท เมก้า ไลฟ์ไซแอ็นซ์ พีทีวาย จำกัด ประเทศไทยได</w:t>
      </w:r>
      <w:r>
        <w:rPr>
          <w:rFonts w:ascii="Angsana New" w:hAnsi="Angsana New" w:hint="cs"/>
          <w:sz w:val="30"/>
          <w:szCs w:val="30"/>
          <w:cs/>
        </w:rPr>
        <w:t>้</w:t>
      </w:r>
      <w:r w:rsidRPr="00A245CC">
        <w:rPr>
          <w:rFonts w:ascii="Angsana New" w:hAnsi="Angsana New"/>
          <w:sz w:val="30"/>
          <w:szCs w:val="30"/>
          <w:cs/>
        </w:rPr>
        <w:t>เพิ่ม</w:t>
      </w:r>
      <w:r w:rsidRPr="00A245CC">
        <w:rPr>
          <w:rFonts w:ascii="Angsana New" w:hAnsi="Angsana New"/>
          <w:spacing w:val="2"/>
          <w:sz w:val="30"/>
          <w:szCs w:val="30"/>
          <w:cs/>
        </w:rPr>
        <w:t xml:space="preserve">เงินลงทุนจำนวน </w:t>
      </w:r>
      <w:r w:rsidRPr="00412B74">
        <w:rPr>
          <w:rFonts w:ascii="Angsana New" w:hAnsi="Angsana New"/>
          <w:spacing w:val="2"/>
          <w:sz w:val="30"/>
          <w:szCs w:val="30"/>
        </w:rPr>
        <w:t>78.35</w:t>
      </w:r>
      <w:r w:rsidRPr="00412B74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A245CC">
        <w:rPr>
          <w:rFonts w:ascii="Angsana New" w:hAnsi="Angsana New"/>
          <w:spacing w:val="2"/>
          <w:sz w:val="30"/>
          <w:szCs w:val="30"/>
          <w:cs/>
        </w:rPr>
        <w:t xml:space="preserve">ล้านบาท ในทุนที่ออกและชำระแล้วของบริษัท </w:t>
      </w:r>
      <w:r w:rsidRPr="000F0EB0">
        <w:rPr>
          <w:rFonts w:ascii="Times New Roman" w:hAnsi="Times New Roman"/>
          <w:sz w:val="22"/>
          <w:szCs w:val="22"/>
        </w:rPr>
        <w:t>Mega Lifesciences Limited Myanmar</w:t>
      </w:r>
      <w:r w:rsidRPr="00A245CC">
        <w:rPr>
          <w:rFonts w:ascii="Angsana New" w:hAnsi="Angsana New"/>
          <w:spacing w:val="2"/>
          <w:sz w:val="30"/>
          <w:szCs w:val="30"/>
          <w:cs/>
        </w:rPr>
        <w:t xml:space="preserve"> ซึ่งเป็นบริษัทย่อย</w:t>
      </w:r>
      <w:r w:rsidRPr="00A245CC">
        <w:rPr>
          <w:rFonts w:ascii="Angsana New" w:hAnsi="Angsana New"/>
          <w:sz w:val="30"/>
          <w:szCs w:val="30"/>
          <w:cs/>
        </w:rPr>
        <w:t>ทางอ้อมในประเทศเมียนมาร์เพื่อขยายธุรกิ</w:t>
      </w:r>
      <w:r>
        <w:rPr>
          <w:rFonts w:ascii="Angsana New" w:hAnsi="Angsana New" w:hint="cs"/>
          <w:sz w:val="30"/>
          <w:szCs w:val="30"/>
          <w:cs/>
        </w:rPr>
        <w:t>จ</w:t>
      </w:r>
    </w:p>
    <w:p w:rsidR="00277E24" w:rsidRPr="00277E24" w:rsidRDefault="00277E24" w:rsidP="00277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  <w:sectPr w:rsidR="00277E24" w:rsidRPr="00277E24" w:rsidSect="00101ACF">
          <w:pgSz w:w="11909" w:h="16834" w:code="9"/>
          <w:pgMar w:top="691" w:right="1152" w:bottom="576" w:left="1152" w:header="720" w:footer="720" w:gutter="0"/>
          <w:cols w:space="720"/>
        </w:sectPr>
      </w:pPr>
      <w:r>
        <w:rPr>
          <w:rFonts w:ascii="Angsana New" w:hAnsi="Angsana New"/>
        </w:rPr>
        <w:tab/>
      </w:r>
    </w:p>
    <w:p w:rsidR="002B36C7" w:rsidRPr="00144E97" w:rsidRDefault="002B36C7" w:rsidP="00B816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="00CF44FD" w:rsidRPr="00144E97">
        <w:rPr>
          <w:rFonts w:ascii="Angsana New" w:hAnsi="Angsana New"/>
          <w:sz w:val="30"/>
          <w:szCs w:val="30"/>
        </w:rPr>
        <w:t>3</w:t>
      </w:r>
      <w:r w:rsidR="00ED6642">
        <w:rPr>
          <w:rFonts w:ascii="Angsana New" w:hAnsi="Angsana New" w:hint="cs"/>
          <w:sz w:val="30"/>
          <w:szCs w:val="30"/>
          <w:cs/>
        </w:rPr>
        <w:t>0</w:t>
      </w:r>
      <w:r w:rsidR="00A44CFF">
        <w:rPr>
          <w:rFonts w:ascii="Angsana New" w:hAnsi="Angsana New" w:hint="cs"/>
          <w:sz w:val="30"/>
          <w:szCs w:val="30"/>
          <w:cs/>
        </w:rPr>
        <w:t xml:space="preserve"> </w:t>
      </w:r>
      <w:r w:rsidR="00ED6642">
        <w:rPr>
          <w:rFonts w:ascii="Angsana New" w:hAnsi="Angsana New" w:hint="cs"/>
          <w:sz w:val="30"/>
          <w:szCs w:val="30"/>
          <w:cs/>
        </w:rPr>
        <w:t>มิถุนายน</w:t>
      </w:r>
      <w:r w:rsidR="008F7E99" w:rsidRPr="00144E97">
        <w:rPr>
          <w:rFonts w:ascii="Angsana New" w:hAnsi="Angsana New"/>
          <w:sz w:val="30"/>
          <w:szCs w:val="30"/>
          <w:cs/>
        </w:rPr>
        <w:t xml:space="preserve"> </w:t>
      </w:r>
      <w:r w:rsidR="00A44CFF">
        <w:rPr>
          <w:rFonts w:ascii="Angsana New" w:hAnsi="Angsana New"/>
          <w:sz w:val="30"/>
          <w:szCs w:val="30"/>
        </w:rPr>
        <w:t>256</w:t>
      </w:r>
      <w:r w:rsidR="00655958">
        <w:rPr>
          <w:rFonts w:ascii="Angsana New" w:hAnsi="Angsana New"/>
          <w:sz w:val="30"/>
          <w:szCs w:val="30"/>
        </w:rPr>
        <w:t>2</w:t>
      </w:r>
      <w:r w:rsidR="00CF44FD" w:rsidRPr="00144E97">
        <w:rPr>
          <w:rFonts w:ascii="Angsana New" w:hAnsi="Angsana New"/>
          <w:sz w:val="30"/>
          <w:szCs w:val="30"/>
        </w:rPr>
        <w:t xml:space="preserve"> </w:t>
      </w:r>
      <w:r w:rsidR="00CF44FD" w:rsidRPr="00144E97">
        <w:rPr>
          <w:rFonts w:ascii="Angsana New" w:hAnsi="Angsana New"/>
          <w:sz w:val="30"/>
          <w:szCs w:val="30"/>
          <w:cs/>
        </w:rPr>
        <w:t xml:space="preserve">และ </w:t>
      </w:r>
      <w:r w:rsidRPr="00144E97">
        <w:rPr>
          <w:rFonts w:ascii="Angsana New" w:hAnsi="Angsana New"/>
          <w:sz w:val="30"/>
          <w:szCs w:val="30"/>
        </w:rPr>
        <w:t xml:space="preserve">31 </w:t>
      </w:r>
      <w:r w:rsidRPr="00144E97">
        <w:rPr>
          <w:rFonts w:ascii="Angsana New" w:hAnsi="Angsana New"/>
          <w:sz w:val="30"/>
          <w:szCs w:val="30"/>
          <w:cs/>
        </w:rPr>
        <w:t>ธันวาคม</w:t>
      </w:r>
      <w:r w:rsidR="00A44CFF">
        <w:rPr>
          <w:rFonts w:ascii="Angsana New" w:hAnsi="Angsana New"/>
          <w:sz w:val="30"/>
          <w:szCs w:val="30"/>
        </w:rPr>
        <w:t xml:space="preserve"> 256</w:t>
      </w:r>
      <w:r w:rsidR="00655958">
        <w:rPr>
          <w:rFonts w:ascii="Angsana New" w:hAnsi="Angsana New"/>
          <w:sz w:val="30"/>
          <w:szCs w:val="30"/>
        </w:rPr>
        <w:t>1</w:t>
      </w:r>
      <w:r w:rsidRPr="00144E97">
        <w:rPr>
          <w:rFonts w:ascii="Angsana New" w:hAnsi="Angsana New"/>
          <w:sz w:val="30"/>
          <w:szCs w:val="30"/>
          <w:cs/>
        </w:rPr>
        <w:t xml:space="preserve"> และเงินปันผลรับ</w:t>
      </w:r>
      <w:r w:rsidR="001721D3" w:rsidRPr="00144E97">
        <w:rPr>
          <w:rFonts w:ascii="Angsana New" w:hAnsi="Angsana New"/>
          <w:sz w:val="30"/>
          <w:szCs w:val="30"/>
          <w:cs/>
        </w:rPr>
        <w:t>จากเงินลงทุน</w:t>
      </w:r>
      <w:r w:rsidRPr="00144E97">
        <w:rPr>
          <w:rFonts w:ascii="Angsana New" w:hAnsi="Angsana New"/>
          <w:sz w:val="30"/>
          <w:szCs w:val="30"/>
          <w:cs/>
        </w:rPr>
        <w:t>ส</w:t>
      </w:r>
      <w:r w:rsidR="001721D3" w:rsidRPr="00144E97">
        <w:rPr>
          <w:rFonts w:ascii="Angsana New" w:hAnsi="Angsana New"/>
          <w:sz w:val="30"/>
          <w:szCs w:val="30"/>
          <w:cs/>
        </w:rPr>
        <w:t>ำหรับ</w:t>
      </w:r>
      <w:r w:rsidR="008D39A1">
        <w:rPr>
          <w:rFonts w:ascii="Angsana New" w:hAnsi="Angsana New" w:hint="cs"/>
          <w:sz w:val="30"/>
          <w:szCs w:val="30"/>
          <w:cs/>
        </w:rPr>
        <w:t>งวด</w:t>
      </w:r>
      <w:r w:rsidR="00E0182B">
        <w:rPr>
          <w:rFonts w:ascii="Angsana New" w:hAnsi="Angsana New" w:hint="cs"/>
          <w:sz w:val="30"/>
          <w:szCs w:val="30"/>
          <w:cs/>
        </w:rPr>
        <w:t>หก</w:t>
      </w:r>
      <w:r w:rsidR="001721D3" w:rsidRPr="00144E97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ED6642">
        <w:rPr>
          <w:rFonts w:ascii="Angsana New" w:hAnsi="Angsana New" w:hint="cs"/>
          <w:sz w:val="30"/>
          <w:szCs w:val="30"/>
          <w:cs/>
        </w:rPr>
        <w:t>30 มิถุนายน</w:t>
      </w:r>
      <w:r w:rsidR="001721D3" w:rsidRPr="00144E97">
        <w:rPr>
          <w:rFonts w:ascii="Angsana New" w:hAnsi="Angsana New"/>
          <w:sz w:val="30"/>
          <w:szCs w:val="30"/>
          <w:cs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5312" w:type="pc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17"/>
        <w:gridCol w:w="1971"/>
        <w:gridCol w:w="1201"/>
        <w:gridCol w:w="892"/>
        <w:gridCol w:w="179"/>
        <w:gridCol w:w="889"/>
        <w:gridCol w:w="179"/>
        <w:gridCol w:w="898"/>
        <w:gridCol w:w="179"/>
        <w:gridCol w:w="1062"/>
        <w:gridCol w:w="185"/>
        <w:gridCol w:w="892"/>
        <w:gridCol w:w="191"/>
        <w:gridCol w:w="864"/>
        <w:gridCol w:w="179"/>
        <w:gridCol w:w="877"/>
        <w:gridCol w:w="179"/>
        <w:gridCol w:w="905"/>
        <w:gridCol w:w="398"/>
      </w:tblGrid>
      <w:tr w:rsidR="00655958" w:rsidRPr="00144E97" w:rsidTr="00AD5ACA">
        <w:trPr>
          <w:gridAfter w:val="1"/>
          <w:wAfter w:w="132" w:type="pct"/>
          <w:cantSplit/>
          <w:trHeight w:hRule="exact" w:val="1217"/>
        </w:trPr>
        <w:tc>
          <w:tcPr>
            <w:tcW w:w="1074" w:type="pct"/>
          </w:tcPr>
          <w:p w:rsidR="000B5183" w:rsidRDefault="000B5183" w:rsidP="00CB15D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0B5183" w:rsidRDefault="000B5183" w:rsidP="000B5183">
            <w:pPr>
              <w:rPr>
                <w:rFonts w:ascii="Angsana New" w:hAnsi="Angsana New"/>
                <w:sz w:val="30"/>
                <w:szCs w:val="30"/>
              </w:rPr>
            </w:pPr>
          </w:p>
          <w:p w:rsidR="00A61061" w:rsidRPr="000B5183" w:rsidRDefault="00A61061" w:rsidP="0095797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A61061" w:rsidRPr="00CF63BB" w:rsidRDefault="00A61061" w:rsidP="00CB15DE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0B5183" w:rsidRDefault="000B5183" w:rsidP="00CB15D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A61061" w:rsidRPr="00144E97" w:rsidRDefault="00A61061" w:rsidP="00CB15D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389" w:type="pct"/>
          </w:tcPr>
          <w:p w:rsidR="000B5183" w:rsidRPr="00CF63BB" w:rsidRDefault="000B5183" w:rsidP="00CB15DE">
            <w:pPr>
              <w:spacing w:line="240" w:lineRule="auto"/>
              <w:jc w:val="center"/>
              <w:rPr>
                <w:rFonts w:ascii="Angsana New" w:hAnsi="Angsana New"/>
                <w:sz w:val="4"/>
                <w:szCs w:val="4"/>
              </w:rPr>
            </w:pPr>
          </w:p>
          <w:p w:rsidR="00CF63BB" w:rsidRPr="00CF63BB" w:rsidRDefault="00CF63BB" w:rsidP="00CB15DE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A61061" w:rsidRPr="00144E97" w:rsidRDefault="00A61061" w:rsidP="00CB15D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ประเทศที่กิจการจัดตั้ง</w:t>
            </w:r>
          </w:p>
        </w:tc>
        <w:tc>
          <w:tcPr>
            <w:tcW w:w="634" w:type="pct"/>
            <w:gridSpan w:val="3"/>
          </w:tcPr>
          <w:p w:rsidR="000B5183" w:rsidRPr="00CF63BB" w:rsidRDefault="000B5183" w:rsidP="00CB15DE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A61061" w:rsidRPr="00144E97" w:rsidRDefault="00A61061" w:rsidP="00CB15D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58" w:type="pct"/>
          </w:tcPr>
          <w:p w:rsidR="00A61061" w:rsidRPr="00144E97" w:rsidRDefault="00A61061" w:rsidP="00CB15D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3" w:type="pct"/>
            <w:gridSpan w:val="3"/>
          </w:tcPr>
          <w:p w:rsidR="00A61061" w:rsidRPr="00CF63BB" w:rsidRDefault="00A61061" w:rsidP="00CB15DE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:rsidR="000B5183" w:rsidRDefault="000B5183" w:rsidP="00CB15DE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A61061" w:rsidRPr="00144E97" w:rsidRDefault="00A61061" w:rsidP="00CB15DE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144E9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ทุนชำระแล้ว</w:t>
            </w:r>
            <w:r w:rsidRPr="00144E97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60" w:type="pct"/>
          </w:tcPr>
          <w:p w:rsidR="00A61061" w:rsidRPr="00144E97" w:rsidRDefault="00A61061" w:rsidP="00CB15DE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30" w:type="pct"/>
            <w:gridSpan w:val="3"/>
          </w:tcPr>
          <w:p w:rsidR="00A61061" w:rsidRPr="00CF63BB" w:rsidRDefault="00A61061" w:rsidP="00CB15DE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:rsidR="000B5183" w:rsidRDefault="000B5183" w:rsidP="00CB15DE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A61061" w:rsidRPr="00144E97" w:rsidRDefault="00A61061" w:rsidP="00CB15DE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144E9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58" w:type="pct"/>
          </w:tcPr>
          <w:p w:rsidR="00A61061" w:rsidRPr="00144E97" w:rsidRDefault="00A61061" w:rsidP="00CB15D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35" w:type="pct"/>
            <w:gridSpan w:val="3"/>
          </w:tcPr>
          <w:p w:rsidR="00A61061" w:rsidRDefault="00A61061" w:rsidP="00CF63BB">
            <w:pPr>
              <w:pStyle w:val="acctmergecolhdg"/>
              <w:spacing w:after="2"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44E9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เงินปันผลรับ</w:t>
            </w:r>
          </w:p>
          <w:p w:rsidR="000B5183" w:rsidRPr="00144E97" w:rsidRDefault="000B5183" w:rsidP="00CF63BB">
            <w:pPr>
              <w:pStyle w:val="acctmergecolhdg"/>
              <w:spacing w:after="2"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สำหรับงวด</w:t>
            </w:r>
            <w:r w:rsidR="00E0182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เดือนสิ้นสุดวันที่</w:t>
            </w:r>
          </w:p>
        </w:tc>
      </w:tr>
      <w:tr w:rsidR="00ED6642" w:rsidRPr="00144E97" w:rsidTr="00AD5ACA">
        <w:trPr>
          <w:gridAfter w:val="1"/>
          <w:wAfter w:w="132" w:type="pct"/>
          <w:cantSplit/>
          <w:trHeight w:hRule="exact" w:val="812"/>
        </w:trPr>
        <w:tc>
          <w:tcPr>
            <w:tcW w:w="1074" w:type="pct"/>
          </w:tcPr>
          <w:p w:rsidR="00ED6642" w:rsidRPr="00144E97" w:rsidRDefault="00ED6642" w:rsidP="00ED6642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9" w:type="pct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9" w:type="pct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58" w:type="pct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pct"/>
          </w:tcPr>
          <w:p w:rsidR="00ED6642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</w:rPr>
              <w:t xml:space="preserve">31 </w:t>
            </w:r>
          </w:p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" w:type="pct"/>
          </w:tcPr>
          <w:p w:rsidR="00ED6642" w:rsidRPr="00144E97" w:rsidRDefault="00ED6642" w:rsidP="00ED66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91" w:type="pct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58" w:type="pct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4" w:type="pct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0" w:type="pct"/>
          </w:tcPr>
          <w:p w:rsidR="00ED6642" w:rsidRPr="00144E97" w:rsidRDefault="00ED6642" w:rsidP="00ED66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89" w:type="pct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62" w:type="pct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pct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" w:type="pct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pct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</w:t>
            </w:r>
            <w:r w:rsidR="00E0182B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</w:p>
        </w:tc>
        <w:tc>
          <w:tcPr>
            <w:tcW w:w="58" w:type="pct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" w:type="pct"/>
          </w:tcPr>
          <w:p w:rsidR="00E0182B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</w:p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ED6642" w:rsidRPr="00144E97" w:rsidTr="00AD5ACA">
        <w:trPr>
          <w:gridAfter w:val="1"/>
          <w:wAfter w:w="132" w:type="pct"/>
          <w:cantSplit/>
          <w:trHeight w:hRule="exact" w:val="317"/>
        </w:trPr>
        <w:tc>
          <w:tcPr>
            <w:tcW w:w="1074" w:type="pct"/>
          </w:tcPr>
          <w:p w:rsidR="00ED6642" w:rsidRPr="00144E97" w:rsidRDefault="00ED6642" w:rsidP="00ED6642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9" w:type="pct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9" w:type="pct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58" w:type="pct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pct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58" w:type="pct"/>
          </w:tcPr>
          <w:p w:rsidR="00ED6642" w:rsidRPr="00144E97" w:rsidRDefault="00ED6642" w:rsidP="00ED66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91" w:type="pct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58" w:type="pct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4" w:type="pct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60" w:type="pct"/>
          </w:tcPr>
          <w:p w:rsidR="00ED6642" w:rsidRPr="00144E97" w:rsidRDefault="00ED6642" w:rsidP="00ED66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89" w:type="pct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62" w:type="pct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pct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58" w:type="pct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pct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58" w:type="pct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" w:type="pct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ED6642" w:rsidRPr="00144E97" w:rsidTr="00AD5ACA">
        <w:trPr>
          <w:gridAfter w:val="1"/>
          <w:wAfter w:w="132" w:type="pct"/>
          <w:cantSplit/>
          <w:trHeight w:hRule="exact" w:val="317"/>
        </w:trPr>
        <w:tc>
          <w:tcPr>
            <w:tcW w:w="1074" w:type="pct"/>
          </w:tcPr>
          <w:p w:rsidR="00ED6642" w:rsidRPr="00144E97" w:rsidRDefault="00ED6642" w:rsidP="00ED6642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9" w:type="pct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4" w:type="pct"/>
            <w:gridSpan w:val="3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144E9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58" w:type="pct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076" w:type="pct"/>
            <w:gridSpan w:val="11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144E97"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  <w:t>(</w:t>
            </w:r>
            <w:r w:rsidRPr="00144E97"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144E97"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  <w:t>)</w:t>
            </w:r>
            <w:r w:rsidRPr="00144E97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 xml:space="preserve">  </w:t>
            </w:r>
          </w:p>
        </w:tc>
      </w:tr>
      <w:tr w:rsidR="00ED6642" w:rsidRPr="00144E97" w:rsidTr="00AD5ACA">
        <w:trPr>
          <w:gridAfter w:val="1"/>
          <w:wAfter w:w="132" w:type="pct"/>
          <w:cantSplit/>
          <w:trHeight w:hRule="exact" w:val="353"/>
        </w:trPr>
        <w:tc>
          <w:tcPr>
            <w:tcW w:w="1074" w:type="pct"/>
          </w:tcPr>
          <w:p w:rsidR="00ED6642" w:rsidRPr="00144E97" w:rsidRDefault="00ED6642" w:rsidP="00ED664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638" w:type="pct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9" w:type="pct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9" w:type="pct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" w:type="pct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" w:type="pct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" w:type="pct"/>
          </w:tcPr>
          <w:p w:rsidR="00ED6642" w:rsidRPr="00144E97" w:rsidRDefault="00ED6642" w:rsidP="00ED66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91" w:type="pct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" w:type="pct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4" w:type="pct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" w:type="pct"/>
          </w:tcPr>
          <w:p w:rsidR="00ED6642" w:rsidRPr="00144E97" w:rsidRDefault="00ED6642" w:rsidP="00ED66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89" w:type="pct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" w:type="pct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0" w:type="pct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" w:type="pct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pct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" w:type="pct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2" w:type="pct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543F4" w:rsidRPr="004F46DD" w:rsidTr="00AD5ACA">
        <w:trPr>
          <w:gridAfter w:val="1"/>
          <w:wAfter w:w="132" w:type="pct"/>
          <w:cantSplit/>
          <w:trHeight w:val="1091"/>
        </w:trPr>
        <w:tc>
          <w:tcPr>
            <w:tcW w:w="1074" w:type="pct"/>
          </w:tcPr>
          <w:p w:rsidR="003543F4" w:rsidRPr="00144E97" w:rsidRDefault="003543F4" w:rsidP="003543F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บริษัท เมก้า ไลฟ์ไซแอ็นซ์ พีทีวาย จำกัด</w:t>
            </w:r>
          </w:p>
        </w:tc>
        <w:tc>
          <w:tcPr>
            <w:tcW w:w="638" w:type="pct"/>
          </w:tcPr>
          <w:p w:rsidR="00A8495C" w:rsidRDefault="003543F4" w:rsidP="00A8495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ธุรกิจผลิตภัณฑ์ภายใต้</w:t>
            </w:r>
          </w:p>
          <w:p w:rsidR="00A8495C" w:rsidRDefault="00A8495C" w:rsidP="00A8495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3543F4" w:rsidRPr="00144E97">
              <w:rPr>
                <w:rFonts w:ascii="Angsana New" w:hAnsi="Angsana New"/>
                <w:sz w:val="30"/>
                <w:szCs w:val="30"/>
                <w:cs/>
              </w:rPr>
              <w:t>เครื่องหมายการค้า</w:t>
            </w:r>
          </w:p>
          <w:p w:rsidR="003543F4" w:rsidRPr="00144E97" w:rsidRDefault="00A8495C" w:rsidP="00A8495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3543F4" w:rsidRPr="00144E97">
              <w:rPr>
                <w:rFonts w:ascii="Angsana New" w:hAnsi="Angsana New"/>
                <w:sz w:val="30"/>
                <w:szCs w:val="30"/>
                <w:cs/>
              </w:rPr>
              <w:t>และจัดจำหน่าย</w:t>
            </w:r>
          </w:p>
        </w:tc>
        <w:tc>
          <w:tcPr>
            <w:tcW w:w="389" w:type="pct"/>
          </w:tcPr>
          <w:p w:rsidR="003543F4" w:rsidRPr="00144E97" w:rsidRDefault="003543F4" w:rsidP="003543F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289" w:type="pct"/>
          </w:tcPr>
          <w:p w:rsidR="003543F4" w:rsidRDefault="003543F4" w:rsidP="00354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58" w:type="pct"/>
          </w:tcPr>
          <w:p w:rsidR="003543F4" w:rsidRPr="00144E97" w:rsidRDefault="003543F4" w:rsidP="00354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pct"/>
          </w:tcPr>
          <w:p w:rsidR="003543F4" w:rsidRDefault="003543F4" w:rsidP="00354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58" w:type="pct"/>
          </w:tcPr>
          <w:p w:rsidR="003543F4" w:rsidRPr="00144E97" w:rsidRDefault="003543F4" w:rsidP="003543F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91" w:type="pct"/>
          </w:tcPr>
          <w:p w:rsidR="003543F4" w:rsidRPr="00492BB2" w:rsidRDefault="003543F4" w:rsidP="003543F4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50,000</w:t>
            </w:r>
          </w:p>
        </w:tc>
        <w:tc>
          <w:tcPr>
            <w:tcW w:w="58" w:type="pct"/>
          </w:tcPr>
          <w:p w:rsidR="003543F4" w:rsidRPr="00144E97" w:rsidRDefault="003543F4" w:rsidP="003543F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44" w:type="pct"/>
          </w:tcPr>
          <w:p w:rsidR="003543F4" w:rsidRPr="00492BB2" w:rsidRDefault="003543F4" w:rsidP="003543F4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50,000</w:t>
            </w:r>
          </w:p>
        </w:tc>
        <w:tc>
          <w:tcPr>
            <w:tcW w:w="60" w:type="pct"/>
          </w:tcPr>
          <w:p w:rsidR="003543F4" w:rsidRPr="00144E97" w:rsidRDefault="003543F4" w:rsidP="003543F4">
            <w:pPr>
              <w:pStyle w:val="acctmergecolhdg"/>
              <w:tabs>
                <w:tab w:val="decimal" w:pos="619"/>
              </w:tabs>
              <w:spacing w:line="240" w:lineRule="auto"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289" w:type="pct"/>
          </w:tcPr>
          <w:p w:rsidR="003543F4" w:rsidRPr="00492BB2" w:rsidRDefault="003543F4" w:rsidP="003543F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82" w:right="-79" w:hanging="9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99,627</w:t>
            </w:r>
          </w:p>
        </w:tc>
        <w:tc>
          <w:tcPr>
            <w:tcW w:w="62" w:type="pct"/>
          </w:tcPr>
          <w:p w:rsidR="003543F4" w:rsidRPr="00144E97" w:rsidRDefault="003543F4" w:rsidP="003543F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0" w:type="pct"/>
          </w:tcPr>
          <w:p w:rsidR="003543F4" w:rsidRPr="00492BB2" w:rsidRDefault="003543F4" w:rsidP="003543F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82" w:right="-79" w:hanging="9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99,627</w:t>
            </w:r>
          </w:p>
        </w:tc>
        <w:tc>
          <w:tcPr>
            <w:tcW w:w="58" w:type="pct"/>
          </w:tcPr>
          <w:p w:rsidR="003543F4" w:rsidRPr="00144E97" w:rsidRDefault="003543F4" w:rsidP="003543F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4" w:type="pct"/>
          </w:tcPr>
          <w:p w:rsidR="003543F4" w:rsidRPr="00BF2755" w:rsidRDefault="003543F4" w:rsidP="003543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8" w:type="pct"/>
          </w:tcPr>
          <w:p w:rsidR="003543F4" w:rsidRPr="00144E97" w:rsidRDefault="003543F4" w:rsidP="003543F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92" w:type="pct"/>
          </w:tcPr>
          <w:p w:rsidR="003543F4" w:rsidRPr="00BF2755" w:rsidRDefault="003543F4" w:rsidP="003543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543F4" w:rsidRPr="008D096E" w:rsidTr="00AD5ACA">
        <w:trPr>
          <w:gridAfter w:val="1"/>
          <w:wAfter w:w="132" w:type="pct"/>
          <w:cantSplit/>
          <w:trHeight w:val="767"/>
        </w:trPr>
        <w:tc>
          <w:tcPr>
            <w:tcW w:w="1074" w:type="pct"/>
          </w:tcPr>
          <w:p w:rsidR="003543F4" w:rsidRPr="00144E97" w:rsidRDefault="003543F4" w:rsidP="003543F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บริษัท แนทเชอรัล เฮลท์ ฟู้ดส์ จำกัด</w:t>
            </w:r>
          </w:p>
        </w:tc>
        <w:tc>
          <w:tcPr>
            <w:tcW w:w="638" w:type="pct"/>
          </w:tcPr>
          <w:p w:rsidR="003543F4" w:rsidRPr="00144E97" w:rsidRDefault="003543F4" w:rsidP="003543F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ธุรกิจผลิตภัณฑ์ภายใต้</w:t>
            </w:r>
          </w:p>
          <w:p w:rsidR="003543F4" w:rsidRPr="00144E97" w:rsidRDefault="003543F4" w:rsidP="003543F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 xml:space="preserve">   เครื่องหมายการค้า</w:t>
            </w:r>
          </w:p>
        </w:tc>
        <w:tc>
          <w:tcPr>
            <w:tcW w:w="389" w:type="pct"/>
          </w:tcPr>
          <w:p w:rsidR="003543F4" w:rsidRPr="00144E97" w:rsidRDefault="003543F4" w:rsidP="003543F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289" w:type="pct"/>
          </w:tcPr>
          <w:p w:rsidR="003543F4" w:rsidRDefault="003543F4" w:rsidP="003543F4">
            <w:pPr>
              <w:tabs>
                <w:tab w:val="clear" w:pos="227"/>
                <w:tab w:val="clear" w:pos="454"/>
                <w:tab w:val="clear" w:pos="680"/>
                <w:tab w:val="left" w:pos="615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58" w:type="pct"/>
          </w:tcPr>
          <w:p w:rsidR="003543F4" w:rsidRPr="00144E97" w:rsidRDefault="003543F4" w:rsidP="00354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pct"/>
          </w:tcPr>
          <w:p w:rsidR="003543F4" w:rsidRDefault="003543F4" w:rsidP="003543F4">
            <w:pPr>
              <w:tabs>
                <w:tab w:val="clear" w:pos="227"/>
                <w:tab w:val="clear" w:pos="454"/>
                <w:tab w:val="clear" w:pos="680"/>
                <w:tab w:val="left" w:pos="615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58" w:type="pct"/>
          </w:tcPr>
          <w:p w:rsidR="003543F4" w:rsidRPr="00144E97" w:rsidRDefault="003543F4" w:rsidP="003543F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91" w:type="pct"/>
          </w:tcPr>
          <w:p w:rsidR="003543F4" w:rsidRPr="00492BB2" w:rsidRDefault="003543F4" w:rsidP="003543F4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5,000</w:t>
            </w:r>
          </w:p>
        </w:tc>
        <w:tc>
          <w:tcPr>
            <w:tcW w:w="58" w:type="pct"/>
          </w:tcPr>
          <w:p w:rsidR="003543F4" w:rsidRPr="00144E97" w:rsidRDefault="003543F4" w:rsidP="003543F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44" w:type="pct"/>
          </w:tcPr>
          <w:p w:rsidR="003543F4" w:rsidRPr="00492BB2" w:rsidRDefault="003543F4" w:rsidP="003543F4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5,000</w:t>
            </w:r>
          </w:p>
        </w:tc>
        <w:tc>
          <w:tcPr>
            <w:tcW w:w="60" w:type="pct"/>
          </w:tcPr>
          <w:p w:rsidR="003543F4" w:rsidRPr="00144E97" w:rsidRDefault="003543F4" w:rsidP="003543F4">
            <w:pPr>
              <w:pStyle w:val="acctmergecolhdg"/>
              <w:tabs>
                <w:tab w:val="decimal" w:pos="619"/>
              </w:tabs>
              <w:spacing w:line="240" w:lineRule="auto"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289" w:type="pct"/>
          </w:tcPr>
          <w:p w:rsidR="003543F4" w:rsidRPr="00492BB2" w:rsidRDefault="003543F4" w:rsidP="003543F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82" w:right="-79" w:hanging="9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4,996</w:t>
            </w:r>
          </w:p>
        </w:tc>
        <w:tc>
          <w:tcPr>
            <w:tcW w:w="62" w:type="pct"/>
          </w:tcPr>
          <w:p w:rsidR="003543F4" w:rsidRPr="00144E97" w:rsidRDefault="003543F4" w:rsidP="003543F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0" w:type="pct"/>
          </w:tcPr>
          <w:p w:rsidR="003543F4" w:rsidRPr="00492BB2" w:rsidRDefault="003543F4" w:rsidP="003543F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82" w:right="-79" w:hanging="9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4,996</w:t>
            </w:r>
          </w:p>
        </w:tc>
        <w:tc>
          <w:tcPr>
            <w:tcW w:w="58" w:type="pct"/>
          </w:tcPr>
          <w:p w:rsidR="003543F4" w:rsidRPr="00144E97" w:rsidRDefault="003543F4" w:rsidP="003543F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4" w:type="pct"/>
          </w:tcPr>
          <w:p w:rsidR="003543F4" w:rsidRPr="00144E97" w:rsidRDefault="003543F4" w:rsidP="003543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8" w:type="pct"/>
          </w:tcPr>
          <w:p w:rsidR="003543F4" w:rsidRPr="004F46DD" w:rsidRDefault="003543F4" w:rsidP="003543F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92" w:type="pct"/>
          </w:tcPr>
          <w:p w:rsidR="003543F4" w:rsidRPr="00144E97" w:rsidRDefault="003543F4" w:rsidP="003543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543F4" w:rsidRPr="008D096E" w:rsidTr="00AD5ACA">
        <w:trPr>
          <w:gridAfter w:val="1"/>
          <w:wAfter w:w="132" w:type="pct"/>
          <w:cantSplit/>
          <w:trHeight w:val="317"/>
        </w:trPr>
        <w:tc>
          <w:tcPr>
            <w:tcW w:w="1074" w:type="pct"/>
          </w:tcPr>
          <w:p w:rsidR="003543F4" w:rsidRPr="00144E97" w:rsidRDefault="003543F4" w:rsidP="003543F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บริษัท เมก้า วีแคร์ จำกัด</w:t>
            </w:r>
          </w:p>
        </w:tc>
        <w:tc>
          <w:tcPr>
            <w:tcW w:w="638" w:type="pct"/>
          </w:tcPr>
          <w:p w:rsidR="003543F4" w:rsidRPr="00144E97" w:rsidRDefault="003543F4" w:rsidP="003543F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ศูนย์สุขภาพ</w:t>
            </w:r>
          </w:p>
        </w:tc>
        <w:tc>
          <w:tcPr>
            <w:tcW w:w="389" w:type="pct"/>
          </w:tcPr>
          <w:p w:rsidR="003543F4" w:rsidRPr="00144E97" w:rsidRDefault="003543F4" w:rsidP="003543F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289" w:type="pct"/>
          </w:tcPr>
          <w:p w:rsidR="003543F4" w:rsidRDefault="003543F4" w:rsidP="00354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99.96</w:t>
            </w:r>
          </w:p>
        </w:tc>
        <w:tc>
          <w:tcPr>
            <w:tcW w:w="58" w:type="pct"/>
          </w:tcPr>
          <w:p w:rsidR="003543F4" w:rsidRPr="00144E97" w:rsidRDefault="003543F4" w:rsidP="00354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pct"/>
          </w:tcPr>
          <w:p w:rsidR="003543F4" w:rsidRDefault="003543F4" w:rsidP="00354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99.96</w:t>
            </w:r>
          </w:p>
        </w:tc>
        <w:tc>
          <w:tcPr>
            <w:tcW w:w="58" w:type="pct"/>
          </w:tcPr>
          <w:p w:rsidR="003543F4" w:rsidRPr="00144E97" w:rsidRDefault="003543F4" w:rsidP="003543F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91" w:type="pct"/>
          </w:tcPr>
          <w:p w:rsidR="003543F4" w:rsidRPr="00492BB2" w:rsidRDefault="003543F4" w:rsidP="003543F4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4,900</w:t>
            </w:r>
          </w:p>
        </w:tc>
        <w:tc>
          <w:tcPr>
            <w:tcW w:w="58" w:type="pct"/>
          </w:tcPr>
          <w:p w:rsidR="003543F4" w:rsidRPr="00144E97" w:rsidRDefault="003543F4" w:rsidP="003543F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44" w:type="pct"/>
          </w:tcPr>
          <w:p w:rsidR="003543F4" w:rsidRPr="00492BB2" w:rsidRDefault="003543F4" w:rsidP="003543F4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4,900</w:t>
            </w:r>
          </w:p>
        </w:tc>
        <w:tc>
          <w:tcPr>
            <w:tcW w:w="60" w:type="pct"/>
          </w:tcPr>
          <w:p w:rsidR="003543F4" w:rsidRPr="00144E97" w:rsidRDefault="003543F4" w:rsidP="003543F4">
            <w:pPr>
              <w:pStyle w:val="acctmergecolhdg"/>
              <w:tabs>
                <w:tab w:val="decimal" w:pos="619"/>
              </w:tabs>
              <w:spacing w:line="240" w:lineRule="auto"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289" w:type="pct"/>
          </w:tcPr>
          <w:p w:rsidR="003543F4" w:rsidRPr="00492BB2" w:rsidRDefault="003543F4" w:rsidP="003543F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82" w:right="-79" w:hanging="9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4,900</w:t>
            </w:r>
          </w:p>
        </w:tc>
        <w:tc>
          <w:tcPr>
            <w:tcW w:w="62" w:type="pct"/>
          </w:tcPr>
          <w:p w:rsidR="003543F4" w:rsidRPr="00144E97" w:rsidRDefault="003543F4" w:rsidP="003543F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0" w:type="pct"/>
          </w:tcPr>
          <w:p w:rsidR="003543F4" w:rsidRPr="00492BB2" w:rsidRDefault="003543F4" w:rsidP="003543F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82" w:right="-79" w:hanging="9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4,900</w:t>
            </w:r>
          </w:p>
        </w:tc>
        <w:tc>
          <w:tcPr>
            <w:tcW w:w="58" w:type="pct"/>
          </w:tcPr>
          <w:p w:rsidR="003543F4" w:rsidRPr="00144E97" w:rsidRDefault="003543F4" w:rsidP="003543F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4" w:type="pct"/>
          </w:tcPr>
          <w:p w:rsidR="003543F4" w:rsidRPr="00144E97" w:rsidRDefault="003543F4" w:rsidP="003543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8" w:type="pct"/>
          </w:tcPr>
          <w:p w:rsidR="003543F4" w:rsidRPr="00144E97" w:rsidRDefault="003543F4" w:rsidP="003543F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92" w:type="pct"/>
          </w:tcPr>
          <w:p w:rsidR="003543F4" w:rsidRPr="00144E97" w:rsidRDefault="003543F4" w:rsidP="003543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543F4" w:rsidRPr="008D096E" w:rsidTr="00AD5ACA">
        <w:trPr>
          <w:gridAfter w:val="1"/>
          <w:wAfter w:w="132" w:type="pct"/>
          <w:cantSplit/>
          <w:trHeight w:hRule="exact" w:val="720"/>
        </w:trPr>
        <w:tc>
          <w:tcPr>
            <w:tcW w:w="1074" w:type="pct"/>
          </w:tcPr>
          <w:p w:rsidR="003543F4" w:rsidRPr="00144E97" w:rsidRDefault="003543F4" w:rsidP="003543F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</w:rPr>
              <w:t>LIMITED LIABILITY COMPANY “MEGA LIFESCIENCES”</w:t>
            </w:r>
          </w:p>
        </w:tc>
        <w:tc>
          <w:tcPr>
            <w:tcW w:w="638" w:type="pct"/>
          </w:tcPr>
          <w:p w:rsidR="003543F4" w:rsidRPr="00144E97" w:rsidRDefault="003543F4" w:rsidP="003543F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ธุรกิจผลิตภัณฑ์ภายใต้</w:t>
            </w:r>
          </w:p>
          <w:p w:rsidR="003543F4" w:rsidRPr="00144E97" w:rsidRDefault="003543F4" w:rsidP="003543F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 xml:space="preserve">   เครื่องหมายการค้า</w:t>
            </w:r>
          </w:p>
        </w:tc>
        <w:tc>
          <w:tcPr>
            <w:tcW w:w="389" w:type="pct"/>
          </w:tcPr>
          <w:p w:rsidR="003543F4" w:rsidRPr="00144E97" w:rsidRDefault="003543F4" w:rsidP="003543F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ยูเครน</w:t>
            </w:r>
          </w:p>
        </w:tc>
        <w:tc>
          <w:tcPr>
            <w:tcW w:w="289" w:type="pct"/>
          </w:tcPr>
          <w:p w:rsidR="003543F4" w:rsidRDefault="003543F4" w:rsidP="003543F4">
            <w:pPr>
              <w:tabs>
                <w:tab w:val="clear" w:pos="227"/>
                <w:tab w:val="clear" w:pos="454"/>
                <w:tab w:val="clear" w:pos="680"/>
                <w:tab w:val="left" w:pos="4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100.00</w:t>
            </w:r>
          </w:p>
        </w:tc>
        <w:tc>
          <w:tcPr>
            <w:tcW w:w="58" w:type="pct"/>
          </w:tcPr>
          <w:p w:rsidR="003543F4" w:rsidRPr="00144E97" w:rsidRDefault="003543F4" w:rsidP="00354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pct"/>
          </w:tcPr>
          <w:p w:rsidR="003543F4" w:rsidRDefault="003543F4" w:rsidP="003543F4">
            <w:pPr>
              <w:tabs>
                <w:tab w:val="clear" w:pos="227"/>
                <w:tab w:val="clear" w:pos="454"/>
                <w:tab w:val="clear" w:pos="680"/>
                <w:tab w:val="left" w:pos="4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100.00</w:t>
            </w:r>
          </w:p>
        </w:tc>
        <w:tc>
          <w:tcPr>
            <w:tcW w:w="58" w:type="pct"/>
          </w:tcPr>
          <w:p w:rsidR="003543F4" w:rsidRPr="00144E97" w:rsidRDefault="003543F4" w:rsidP="003543F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91" w:type="pct"/>
          </w:tcPr>
          <w:p w:rsidR="003543F4" w:rsidRPr="00492BB2" w:rsidRDefault="003543F4" w:rsidP="003543F4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2,049</w:t>
            </w:r>
          </w:p>
        </w:tc>
        <w:tc>
          <w:tcPr>
            <w:tcW w:w="58" w:type="pct"/>
          </w:tcPr>
          <w:p w:rsidR="003543F4" w:rsidRPr="00144E97" w:rsidRDefault="003543F4" w:rsidP="003543F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44" w:type="pct"/>
          </w:tcPr>
          <w:p w:rsidR="003543F4" w:rsidRPr="00492BB2" w:rsidRDefault="003543F4" w:rsidP="003543F4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2,049</w:t>
            </w:r>
          </w:p>
        </w:tc>
        <w:tc>
          <w:tcPr>
            <w:tcW w:w="60" w:type="pct"/>
          </w:tcPr>
          <w:p w:rsidR="003543F4" w:rsidRPr="00144E97" w:rsidRDefault="003543F4" w:rsidP="003543F4">
            <w:pPr>
              <w:pStyle w:val="acctmergecolhdg"/>
              <w:tabs>
                <w:tab w:val="decimal" w:pos="619"/>
              </w:tabs>
              <w:spacing w:line="240" w:lineRule="auto"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289" w:type="pct"/>
          </w:tcPr>
          <w:p w:rsidR="003543F4" w:rsidRPr="00492BB2" w:rsidRDefault="003543F4" w:rsidP="003543F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82" w:right="-79" w:hanging="9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2,049</w:t>
            </w:r>
          </w:p>
        </w:tc>
        <w:tc>
          <w:tcPr>
            <w:tcW w:w="62" w:type="pct"/>
          </w:tcPr>
          <w:p w:rsidR="003543F4" w:rsidRPr="00144E97" w:rsidRDefault="003543F4" w:rsidP="003543F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0" w:type="pct"/>
          </w:tcPr>
          <w:p w:rsidR="003543F4" w:rsidRPr="00492BB2" w:rsidRDefault="003543F4" w:rsidP="003543F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82" w:right="-79" w:hanging="9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2,049</w:t>
            </w:r>
          </w:p>
        </w:tc>
        <w:tc>
          <w:tcPr>
            <w:tcW w:w="58" w:type="pct"/>
          </w:tcPr>
          <w:p w:rsidR="003543F4" w:rsidRPr="00144E97" w:rsidRDefault="003543F4" w:rsidP="003543F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4" w:type="pct"/>
          </w:tcPr>
          <w:p w:rsidR="003543F4" w:rsidRPr="00144E97" w:rsidRDefault="003543F4" w:rsidP="003543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8" w:type="pct"/>
          </w:tcPr>
          <w:p w:rsidR="003543F4" w:rsidRPr="00144E97" w:rsidRDefault="003543F4" w:rsidP="003543F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92" w:type="pct"/>
          </w:tcPr>
          <w:p w:rsidR="003543F4" w:rsidRPr="00144E97" w:rsidRDefault="003543F4" w:rsidP="003543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543F4" w:rsidRPr="008D096E" w:rsidTr="00AD5ACA">
        <w:trPr>
          <w:cantSplit/>
          <w:trHeight w:hRule="exact" w:val="720"/>
        </w:trPr>
        <w:tc>
          <w:tcPr>
            <w:tcW w:w="1074" w:type="pct"/>
          </w:tcPr>
          <w:p w:rsidR="003543F4" w:rsidRPr="00144E97" w:rsidRDefault="003543F4" w:rsidP="003543F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</w:rPr>
              <w:t xml:space="preserve">Mega Lifesciences </w:t>
            </w:r>
            <w:proofErr w:type="spellStart"/>
            <w:r w:rsidRPr="00144E97">
              <w:rPr>
                <w:rFonts w:ascii="Angsana New" w:hAnsi="Angsana New"/>
                <w:sz w:val="30"/>
                <w:szCs w:val="30"/>
              </w:rPr>
              <w:t>Sdn.Bhd</w:t>
            </w:r>
            <w:proofErr w:type="spellEnd"/>
            <w:r w:rsidRPr="00144E97">
              <w:rPr>
                <w:rFonts w:ascii="Angsana New" w:hAnsi="Angsana New"/>
                <w:sz w:val="30"/>
                <w:szCs w:val="30"/>
              </w:rPr>
              <w:t xml:space="preserve">.     </w:t>
            </w:r>
          </w:p>
        </w:tc>
        <w:tc>
          <w:tcPr>
            <w:tcW w:w="638" w:type="pct"/>
          </w:tcPr>
          <w:p w:rsidR="003543F4" w:rsidRPr="00144E97" w:rsidRDefault="003543F4" w:rsidP="003543F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ธุรกิจผลิตภัณฑ์ภายใต้</w:t>
            </w:r>
          </w:p>
          <w:p w:rsidR="003543F4" w:rsidRPr="00144E97" w:rsidRDefault="003543F4" w:rsidP="003543F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 xml:space="preserve">   เครื่องหมายการค้า</w:t>
            </w:r>
          </w:p>
        </w:tc>
        <w:tc>
          <w:tcPr>
            <w:tcW w:w="389" w:type="pct"/>
          </w:tcPr>
          <w:p w:rsidR="003543F4" w:rsidRPr="00144E97" w:rsidRDefault="003543F4" w:rsidP="003543F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289" w:type="pct"/>
          </w:tcPr>
          <w:p w:rsidR="003543F4" w:rsidRPr="00144E97" w:rsidRDefault="003543F4" w:rsidP="003543F4">
            <w:pPr>
              <w:pStyle w:val="acctmergecolhdg"/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 xml:space="preserve"> </w:t>
            </w:r>
            <w:r w:rsidRPr="00FD5CAF">
              <w:rPr>
                <w:rFonts w:ascii="Angsana New" w:hAnsi="Angsana New"/>
                <w:b w:val="0"/>
                <w:bCs/>
                <w:sz w:val="30"/>
                <w:szCs w:val="30"/>
              </w:rPr>
              <w:t>100.00</w:t>
            </w:r>
          </w:p>
        </w:tc>
        <w:tc>
          <w:tcPr>
            <w:tcW w:w="58" w:type="pct"/>
          </w:tcPr>
          <w:p w:rsidR="003543F4" w:rsidRPr="00144E97" w:rsidRDefault="003543F4" w:rsidP="00354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pct"/>
          </w:tcPr>
          <w:p w:rsidR="003543F4" w:rsidRPr="00144E97" w:rsidRDefault="003543F4" w:rsidP="003543F4">
            <w:pPr>
              <w:pStyle w:val="acctmergecolhdg"/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 xml:space="preserve"> </w:t>
            </w:r>
            <w:r w:rsidRPr="00FD5CAF">
              <w:rPr>
                <w:rFonts w:ascii="Angsana New" w:hAnsi="Angsana New"/>
                <w:b w:val="0"/>
                <w:bCs/>
                <w:sz w:val="30"/>
                <w:szCs w:val="30"/>
              </w:rPr>
              <w:t>100.00</w:t>
            </w:r>
          </w:p>
        </w:tc>
        <w:tc>
          <w:tcPr>
            <w:tcW w:w="58" w:type="pct"/>
          </w:tcPr>
          <w:p w:rsidR="003543F4" w:rsidRPr="00D869F0" w:rsidRDefault="003543F4" w:rsidP="003543F4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79" w:firstLine="343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91" w:type="pct"/>
          </w:tcPr>
          <w:p w:rsidR="003543F4" w:rsidRPr="00D869F0" w:rsidRDefault="003543F4" w:rsidP="003543F4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869F0">
              <w:rPr>
                <w:rFonts w:ascii="Angsana New" w:hAnsi="Angsana New" w:cs="Angsana New"/>
                <w:sz w:val="30"/>
                <w:szCs w:val="30"/>
                <w:lang w:bidi="th-TH"/>
              </w:rPr>
              <w:t>643,781</w:t>
            </w:r>
          </w:p>
        </w:tc>
        <w:tc>
          <w:tcPr>
            <w:tcW w:w="58" w:type="pct"/>
          </w:tcPr>
          <w:p w:rsidR="003543F4" w:rsidRPr="00144E97" w:rsidRDefault="003543F4" w:rsidP="003543F4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44" w:type="pct"/>
          </w:tcPr>
          <w:p w:rsidR="003543F4" w:rsidRPr="00D869F0" w:rsidRDefault="003543F4" w:rsidP="003543F4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869F0">
              <w:rPr>
                <w:rFonts w:ascii="Angsana New" w:hAnsi="Angsana New" w:cs="Angsana New"/>
                <w:sz w:val="30"/>
                <w:szCs w:val="30"/>
                <w:lang w:bidi="th-TH"/>
              </w:rPr>
              <w:t>643,781</w:t>
            </w:r>
          </w:p>
        </w:tc>
        <w:tc>
          <w:tcPr>
            <w:tcW w:w="60" w:type="pct"/>
          </w:tcPr>
          <w:p w:rsidR="003543F4" w:rsidRPr="00144E97" w:rsidRDefault="003543F4" w:rsidP="003543F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9" w:type="pct"/>
          </w:tcPr>
          <w:p w:rsidR="003543F4" w:rsidRPr="00492BB2" w:rsidRDefault="003543F4" w:rsidP="003543F4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644,294</w:t>
            </w:r>
          </w:p>
        </w:tc>
        <w:tc>
          <w:tcPr>
            <w:tcW w:w="62" w:type="pct"/>
          </w:tcPr>
          <w:p w:rsidR="003543F4" w:rsidRPr="00492BB2" w:rsidRDefault="003543F4" w:rsidP="003543F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82" w:right="-79" w:hanging="9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80" w:type="pct"/>
          </w:tcPr>
          <w:p w:rsidR="003543F4" w:rsidRPr="00492BB2" w:rsidRDefault="003543F4" w:rsidP="004179C0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644,294</w:t>
            </w:r>
          </w:p>
        </w:tc>
        <w:tc>
          <w:tcPr>
            <w:tcW w:w="58" w:type="pct"/>
          </w:tcPr>
          <w:p w:rsidR="003543F4" w:rsidRPr="00144E97" w:rsidRDefault="003543F4" w:rsidP="003543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pct"/>
          </w:tcPr>
          <w:p w:rsidR="003543F4" w:rsidRPr="00144E97" w:rsidRDefault="003543F4" w:rsidP="003543F4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113,268</w:t>
            </w:r>
          </w:p>
        </w:tc>
        <w:tc>
          <w:tcPr>
            <w:tcW w:w="58" w:type="pct"/>
          </w:tcPr>
          <w:p w:rsidR="003543F4" w:rsidRPr="00C57750" w:rsidRDefault="003543F4" w:rsidP="003543F4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92" w:type="pct"/>
          </w:tcPr>
          <w:p w:rsidR="003543F4" w:rsidRPr="00144E97" w:rsidRDefault="003543F4" w:rsidP="00C32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:rsidR="003543F4" w:rsidRDefault="003543F4" w:rsidP="003543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5ACA" w:rsidRPr="008D096E" w:rsidTr="00AD5ACA">
        <w:trPr>
          <w:cantSplit/>
          <w:trHeight w:hRule="exact" w:val="720"/>
        </w:trPr>
        <w:tc>
          <w:tcPr>
            <w:tcW w:w="1074" w:type="pct"/>
          </w:tcPr>
          <w:p w:rsidR="00AD5ACA" w:rsidRPr="00144E97" w:rsidRDefault="00AD5ACA" w:rsidP="00AD5AC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0AC2">
              <w:rPr>
                <w:rFonts w:ascii="Angsana New" w:hAnsi="Angsana New"/>
                <w:sz w:val="30"/>
                <w:szCs w:val="30"/>
              </w:rPr>
              <w:t>Mega We Care Tanzania Ltd.</w:t>
            </w:r>
          </w:p>
        </w:tc>
        <w:tc>
          <w:tcPr>
            <w:tcW w:w="638" w:type="pct"/>
          </w:tcPr>
          <w:p w:rsidR="00AD5ACA" w:rsidRPr="00740AC2" w:rsidRDefault="00AD5ACA" w:rsidP="00AD5AC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0AC2">
              <w:rPr>
                <w:rFonts w:ascii="Angsana New" w:hAnsi="Angsana New"/>
                <w:sz w:val="30"/>
                <w:szCs w:val="30"/>
                <w:cs/>
              </w:rPr>
              <w:t>ธุรกิจผลิตภัณฑ์ภายใต้</w:t>
            </w:r>
          </w:p>
          <w:p w:rsidR="00AD5ACA" w:rsidRPr="00144E97" w:rsidRDefault="00AD5ACA" w:rsidP="00AD5AC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0AC2">
              <w:rPr>
                <w:rFonts w:ascii="Angsana New" w:hAnsi="Angsana New"/>
                <w:sz w:val="30"/>
                <w:szCs w:val="30"/>
                <w:cs/>
              </w:rPr>
              <w:t xml:space="preserve">   เครื่องหมายการค้า</w:t>
            </w:r>
          </w:p>
        </w:tc>
        <w:tc>
          <w:tcPr>
            <w:tcW w:w="389" w:type="pct"/>
          </w:tcPr>
          <w:p w:rsidR="00AD5ACA" w:rsidRPr="00740AC2" w:rsidRDefault="00AD5ACA" w:rsidP="00AD5AC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40AC2">
              <w:rPr>
                <w:rFonts w:ascii="Angsana New" w:hAnsi="Angsana New" w:hint="cs"/>
                <w:sz w:val="30"/>
                <w:szCs w:val="30"/>
                <w:cs/>
              </w:rPr>
              <w:t>แทนซาเนีย</w:t>
            </w:r>
          </w:p>
        </w:tc>
        <w:tc>
          <w:tcPr>
            <w:tcW w:w="289" w:type="pct"/>
          </w:tcPr>
          <w:p w:rsidR="00AD5ACA" w:rsidRPr="00D869F0" w:rsidRDefault="00AD5ACA" w:rsidP="00AD5ACA">
            <w:pPr>
              <w:pStyle w:val="acctmergecolhdg"/>
              <w:spacing w:line="240" w:lineRule="auto"/>
              <w:ind w:right="5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FD5CAF">
              <w:rPr>
                <w:rFonts w:ascii="Angsana New" w:hAnsi="Angsana New"/>
                <w:b w:val="0"/>
                <w:bCs/>
                <w:sz w:val="30"/>
                <w:szCs w:val="30"/>
              </w:rPr>
              <w:t>100.00</w:t>
            </w:r>
          </w:p>
        </w:tc>
        <w:tc>
          <w:tcPr>
            <w:tcW w:w="58" w:type="pct"/>
          </w:tcPr>
          <w:p w:rsidR="00AD5ACA" w:rsidRPr="00D869F0" w:rsidRDefault="00AD5ACA" w:rsidP="00AD5A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Times New Roman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88" w:type="pct"/>
          </w:tcPr>
          <w:p w:rsidR="00AD5ACA" w:rsidRPr="00740AC2" w:rsidRDefault="00AD5ACA" w:rsidP="00AD5ACA">
            <w:pPr>
              <w:pStyle w:val="acctmergecolhdg"/>
              <w:spacing w:line="240" w:lineRule="auto"/>
              <w:ind w:right="-340"/>
              <w:rPr>
                <w:rFonts w:ascii="Angsana New" w:hAnsi="Angsana New"/>
                <w:b w:val="0"/>
                <w:sz w:val="30"/>
                <w:szCs w:val="30"/>
              </w:rPr>
            </w:pPr>
            <w:r w:rsidRPr="00740AC2">
              <w:rPr>
                <w:rFonts w:ascii="Angsana New" w:hAnsi="Angsana New"/>
                <w:b w:val="0"/>
                <w:sz w:val="30"/>
                <w:szCs w:val="30"/>
              </w:rPr>
              <w:t>-</w:t>
            </w:r>
          </w:p>
        </w:tc>
        <w:tc>
          <w:tcPr>
            <w:tcW w:w="58" w:type="pct"/>
          </w:tcPr>
          <w:p w:rsidR="00AD5ACA" w:rsidRPr="00D869F0" w:rsidRDefault="00AD5ACA" w:rsidP="00AD5ACA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79" w:firstLine="343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91" w:type="pct"/>
          </w:tcPr>
          <w:p w:rsidR="00AD5ACA" w:rsidRPr="00D869F0" w:rsidRDefault="00AD5ACA" w:rsidP="00AD5ACA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1,323</w:t>
            </w:r>
          </w:p>
        </w:tc>
        <w:tc>
          <w:tcPr>
            <w:tcW w:w="58" w:type="pct"/>
          </w:tcPr>
          <w:p w:rsidR="00AD5ACA" w:rsidRPr="00144E97" w:rsidRDefault="00AD5ACA" w:rsidP="00AD5ACA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44" w:type="pct"/>
          </w:tcPr>
          <w:p w:rsidR="00AD5ACA" w:rsidRPr="00144E97" w:rsidRDefault="00AD5ACA" w:rsidP="00AD5ACA">
            <w:pPr>
              <w:pStyle w:val="acctmergecolhdg"/>
              <w:tabs>
                <w:tab w:val="decimal" w:pos="619"/>
                <w:tab w:val="decimal" w:pos="806"/>
              </w:tabs>
              <w:spacing w:line="240" w:lineRule="auto"/>
              <w:ind w:right="86"/>
              <w:jc w:val="right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-</w:t>
            </w:r>
          </w:p>
        </w:tc>
        <w:tc>
          <w:tcPr>
            <w:tcW w:w="60" w:type="pct"/>
          </w:tcPr>
          <w:p w:rsidR="00AD5ACA" w:rsidRPr="00144E97" w:rsidRDefault="00AD5ACA" w:rsidP="00AD5AC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</w:tcPr>
          <w:p w:rsidR="00AD5ACA" w:rsidRPr="00144E97" w:rsidRDefault="00AD5ACA" w:rsidP="00AD5AC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1,323</w:t>
            </w:r>
          </w:p>
        </w:tc>
        <w:tc>
          <w:tcPr>
            <w:tcW w:w="62" w:type="pct"/>
          </w:tcPr>
          <w:p w:rsidR="00AD5ACA" w:rsidRPr="00492BB2" w:rsidRDefault="00AD5ACA" w:rsidP="00AD5AC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82" w:right="-79" w:hanging="9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80" w:type="pct"/>
          </w:tcPr>
          <w:p w:rsidR="00AD5ACA" w:rsidRPr="00492BB2" w:rsidRDefault="00AD5ACA" w:rsidP="00AD5AC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58" w:type="pct"/>
          </w:tcPr>
          <w:p w:rsidR="00AD5ACA" w:rsidRPr="00144E97" w:rsidRDefault="00AD5ACA" w:rsidP="00AD5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pct"/>
          </w:tcPr>
          <w:p w:rsidR="00AD5ACA" w:rsidRPr="00144E97" w:rsidRDefault="00AD5ACA" w:rsidP="00AD5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8" w:type="pct"/>
          </w:tcPr>
          <w:p w:rsidR="00AD5ACA" w:rsidRPr="00144E97" w:rsidRDefault="00AD5ACA" w:rsidP="00AD5AC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92" w:type="pct"/>
          </w:tcPr>
          <w:p w:rsidR="00AD5ACA" w:rsidRPr="00144E97" w:rsidRDefault="00AD5ACA" w:rsidP="00AD5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:rsidR="00AD5ACA" w:rsidRDefault="00AD5ACA" w:rsidP="00AD5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43F4" w:rsidRPr="008D096E" w:rsidTr="00AD5ACA">
        <w:trPr>
          <w:gridAfter w:val="1"/>
          <w:wAfter w:w="132" w:type="pct"/>
          <w:cantSplit/>
        </w:trPr>
        <w:tc>
          <w:tcPr>
            <w:tcW w:w="1074" w:type="pct"/>
          </w:tcPr>
          <w:p w:rsidR="003543F4" w:rsidRPr="00144E97" w:rsidRDefault="003543F4" w:rsidP="003543F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รวมบริษัทย่อยทางตรง</w:t>
            </w:r>
          </w:p>
        </w:tc>
        <w:tc>
          <w:tcPr>
            <w:tcW w:w="638" w:type="pct"/>
          </w:tcPr>
          <w:p w:rsidR="003543F4" w:rsidRPr="00144E97" w:rsidRDefault="003543F4" w:rsidP="003543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9" w:type="pct"/>
          </w:tcPr>
          <w:p w:rsidR="003543F4" w:rsidRPr="00144E97" w:rsidRDefault="003543F4" w:rsidP="003543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9" w:type="pct"/>
          </w:tcPr>
          <w:p w:rsidR="003543F4" w:rsidRPr="00144E97" w:rsidRDefault="003543F4" w:rsidP="003543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" w:type="pct"/>
          </w:tcPr>
          <w:p w:rsidR="003543F4" w:rsidRPr="00144E97" w:rsidRDefault="003543F4" w:rsidP="003543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" w:type="pct"/>
          </w:tcPr>
          <w:p w:rsidR="003543F4" w:rsidRDefault="003543F4" w:rsidP="00354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</w:t>
            </w:r>
          </w:p>
        </w:tc>
        <w:tc>
          <w:tcPr>
            <w:tcW w:w="58" w:type="pct"/>
          </w:tcPr>
          <w:p w:rsidR="003543F4" w:rsidRPr="00144E97" w:rsidRDefault="003543F4" w:rsidP="003543F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91" w:type="pct"/>
          </w:tcPr>
          <w:p w:rsidR="003543F4" w:rsidRPr="00144E97" w:rsidRDefault="003543F4" w:rsidP="003543F4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" w:type="pct"/>
          </w:tcPr>
          <w:p w:rsidR="003543F4" w:rsidRPr="00144E97" w:rsidRDefault="003543F4" w:rsidP="003543F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44" w:type="pct"/>
          </w:tcPr>
          <w:p w:rsidR="003543F4" w:rsidRPr="00492BB2" w:rsidRDefault="003543F4" w:rsidP="003543F4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" w:type="pct"/>
          </w:tcPr>
          <w:p w:rsidR="003543F4" w:rsidRPr="00144E97" w:rsidRDefault="003543F4" w:rsidP="003543F4">
            <w:pPr>
              <w:pStyle w:val="acctmergecolhdg"/>
              <w:tabs>
                <w:tab w:val="decimal" w:pos="619"/>
              </w:tabs>
              <w:spacing w:line="240" w:lineRule="auto"/>
              <w:jc w:val="thaiDistribute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</w:p>
        </w:tc>
        <w:tc>
          <w:tcPr>
            <w:tcW w:w="289" w:type="pct"/>
            <w:tcBorders>
              <w:top w:val="single" w:sz="4" w:space="0" w:color="auto"/>
              <w:bottom w:val="double" w:sz="4" w:space="0" w:color="auto"/>
            </w:tcBorders>
          </w:tcPr>
          <w:p w:rsidR="003543F4" w:rsidRPr="00144E97" w:rsidRDefault="003543F4" w:rsidP="003543F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543F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757,189</w:t>
            </w:r>
          </w:p>
        </w:tc>
        <w:tc>
          <w:tcPr>
            <w:tcW w:w="62" w:type="pct"/>
          </w:tcPr>
          <w:p w:rsidR="003543F4" w:rsidRPr="00144E97" w:rsidRDefault="003543F4" w:rsidP="003543F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80" w:type="pct"/>
            <w:tcBorders>
              <w:top w:val="single" w:sz="4" w:space="0" w:color="auto"/>
              <w:bottom w:val="double" w:sz="4" w:space="0" w:color="auto"/>
            </w:tcBorders>
          </w:tcPr>
          <w:p w:rsidR="003543F4" w:rsidRPr="00144E97" w:rsidRDefault="003543F4" w:rsidP="003543F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755,866</w:t>
            </w:r>
          </w:p>
        </w:tc>
        <w:tc>
          <w:tcPr>
            <w:tcW w:w="58" w:type="pct"/>
          </w:tcPr>
          <w:p w:rsidR="003543F4" w:rsidRPr="00144E97" w:rsidRDefault="003543F4" w:rsidP="003543F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84" w:type="pct"/>
            <w:tcBorders>
              <w:top w:val="single" w:sz="4" w:space="0" w:color="auto"/>
              <w:bottom w:val="double" w:sz="4" w:space="0" w:color="auto"/>
            </w:tcBorders>
          </w:tcPr>
          <w:p w:rsidR="003543F4" w:rsidRPr="004342F4" w:rsidRDefault="00C63AF4" w:rsidP="003543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113,268</w:t>
            </w:r>
          </w:p>
        </w:tc>
        <w:tc>
          <w:tcPr>
            <w:tcW w:w="58" w:type="pct"/>
          </w:tcPr>
          <w:p w:rsidR="003543F4" w:rsidRPr="00D869F0" w:rsidRDefault="003543F4" w:rsidP="003543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2" w:type="pct"/>
            <w:tcBorders>
              <w:top w:val="single" w:sz="4" w:space="0" w:color="auto"/>
              <w:bottom w:val="double" w:sz="4" w:space="0" w:color="auto"/>
            </w:tcBorders>
          </w:tcPr>
          <w:p w:rsidR="003543F4" w:rsidRPr="004342F4" w:rsidRDefault="003543F4" w:rsidP="003543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A61061" w:rsidRPr="00144E97" w:rsidRDefault="00A61061" w:rsidP="00A61061">
      <w:pPr>
        <w:spacing w:line="240" w:lineRule="auto"/>
        <w:rPr>
          <w:rFonts w:ascii="Angsana New" w:hAnsi="Angsana New"/>
          <w:sz w:val="2"/>
          <w:szCs w:val="2"/>
        </w:rPr>
      </w:pPr>
      <w:r w:rsidRPr="00144E97">
        <w:rPr>
          <w:rFonts w:ascii="Angsana New" w:hAnsi="Angsana New"/>
        </w:rPr>
        <w:br w:type="page"/>
      </w:r>
    </w:p>
    <w:tbl>
      <w:tblPr>
        <w:tblW w:w="5177" w:type="pct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444"/>
        <w:gridCol w:w="1926"/>
        <w:gridCol w:w="1194"/>
        <w:gridCol w:w="912"/>
        <w:gridCol w:w="175"/>
        <w:gridCol w:w="900"/>
        <w:gridCol w:w="165"/>
        <w:gridCol w:w="981"/>
        <w:gridCol w:w="165"/>
        <w:gridCol w:w="981"/>
        <w:gridCol w:w="168"/>
        <w:gridCol w:w="951"/>
        <w:gridCol w:w="172"/>
        <w:gridCol w:w="984"/>
        <w:gridCol w:w="175"/>
        <w:gridCol w:w="776"/>
        <w:gridCol w:w="172"/>
        <w:gridCol w:w="803"/>
      </w:tblGrid>
      <w:tr w:rsidR="008F35E5" w:rsidRPr="00144E97" w:rsidTr="00C63AF4">
        <w:trPr>
          <w:cantSplit/>
          <w:tblHeader/>
        </w:trPr>
        <w:tc>
          <w:tcPr>
            <w:tcW w:w="1145" w:type="pct"/>
          </w:tcPr>
          <w:p w:rsidR="00A61061" w:rsidRDefault="00A61061" w:rsidP="00636BCA">
            <w:pPr>
              <w:ind w:firstLine="706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lastRenderedPageBreak/>
              <w:br/>
            </w:r>
          </w:p>
          <w:p w:rsidR="00636BCA" w:rsidRPr="00144E97" w:rsidRDefault="00636BCA" w:rsidP="0095797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:rsidR="00A61061" w:rsidRPr="00144E97" w:rsidRDefault="00A61061" w:rsidP="00A97F37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636BCA" w:rsidRDefault="00636BCA" w:rsidP="00A97F37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A61061" w:rsidRPr="00144E97" w:rsidRDefault="00A61061" w:rsidP="00A97F37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397" w:type="pct"/>
          </w:tcPr>
          <w:p w:rsidR="00636BCA" w:rsidRDefault="00636BCA" w:rsidP="00A97F37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A61061" w:rsidRPr="00144E97" w:rsidRDefault="00A61061" w:rsidP="00A97F37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ประเทศที่กิจการจัดตั้ง</w:t>
            </w:r>
          </w:p>
        </w:tc>
        <w:tc>
          <w:tcPr>
            <w:tcW w:w="660" w:type="pct"/>
            <w:gridSpan w:val="3"/>
          </w:tcPr>
          <w:p w:rsidR="00636BCA" w:rsidRDefault="00636BCA" w:rsidP="00A97F37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A61061" w:rsidRPr="00144E97" w:rsidRDefault="00A61061" w:rsidP="00A97F37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55" w:type="pct"/>
          </w:tcPr>
          <w:p w:rsidR="00A61061" w:rsidRPr="00144E97" w:rsidRDefault="00A61061" w:rsidP="00A97F37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7" w:type="pct"/>
            <w:gridSpan w:val="3"/>
          </w:tcPr>
          <w:p w:rsidR="00A61061" w:rsidRPr="00144E97" w:rsidRDefault="00A61061" w:rsidP="00A97F37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636BCA" w:rsidRDefault="00636BCA" w:rsidP="00A97F37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A61061" w:rsidRPr="00144E97" w:rsidRDefault="00A61061" w:rsidP="00A97F37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56" w:type="pct"/>
          </w:tcPr>
          <w:p w:rsidR="00A61061" w:rsidRPr="00144E97" w:rsidRDefault="00A61061" w:rsidP="00A97F37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0" w:type="pct"/>
            <w:gridSpan w:val="3"/>
          </w:tcPr>
          <w:p w:rsidR="00A61061" w:rsidRPr="00144E97" w:rsidRDefault="00A61061" w:rsidP="00A97F37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636BCA" w:rsidRDefault="00636BCA" w:rsidP="00A97F37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A61061" w:rsidRPr="00144E97" w:rsidRDefault="00A61061" w:rsidP="00A97F37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  <w:r w:rsidRPr="00144E9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8" w:type="pct"/>
          </w:tcPr>
          <w:p w:rsidR="00A61061" w:rsidRPr="00144E97" w:rsidRDefault="00A61061" w:rsidP="00A97F37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gridSpan w:val="3"/>
          </w:tcPr>
          <w:p w:rsidR="00636BCA" w:rsidRDefault="000B5183" w:rsidP="000B5183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</w:t>
            </w:r>
            <w:r w:rsidR="00A61061" w:rsidRPr="00144E97">
              <w:rPr>
                <w:rFonts w:ascii="Angsana New" w:hAnsi="Angsana New"/>
                <w:sz w:val="30"/>
                <w:szCs w:val="30"/>
                <w:cs/>
              </w:rPr>
              <w:t>งินปันผลรับ</w:t>
            </w:r>
          </w:p>
          <w:p w:rsidR="00A61061" w:rsidRPr="00636BCA" w:rsidRDefault="00636BCA" w:rsidP="00636BC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6BCA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E0182B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636BCA">
              <w:rPr>
                <w:rFonts w:ascii="Angsana New" w:hAnsi="Angsana New"/>
                <w:sz w:val="30"/>
                <w:szCs w:val="30"/>
                <w:cs/>
              </w:rPr>
              <w:t>เดือนสิ้นสุดวันที่</w:t>
            </w:r>
          </w:p>
        </w:tc>
      </w:tr>
      <w:tr w:rsidR="00ED6642" w:rsidRPr="00144E97" w:rsidTr="00C63AF4">
        <w:trPr>
          <w:cantSplit/>
          <w:tblHeader/>
        </w:trPr>
        <w:tc>
          <w:tcPr>
            <w:tcW w:w="1145" w:type="pct"/>
          </w:tcPr>
          <w:p w:rsidR="00ED6642" w:rsidRPr="00144E97" w:rsidRDefault="00ED6642" w:rsidP="00ED6642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7" w:type="pct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3" w:type="pct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58" w:type="pct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9" w:type="pct"/>
          </w:tcPr>
          <w:p w:rsidR="00ED6642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</w:rPr>
              <w:t xml:space="preserve">31 </w:t>
            </w:r>
          </w:p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5" w:type="pct"/>
          </w:tcPr>
          <w:p w:rsidR="00ED6642" w:rsidRPr="00144E97" w:rsidRDefault="00ED6642" w:rsidP="00ED66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326" w:type="pct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55" w:type="pct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6" w:type="pct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6" w:type="pct"/>
          </w:tcPr>
          <w:p w:rsidR="00ED6642" w:rsidRPr="00144E97" w:rsidRDefault="00ED6642" w:rsidP="00ED66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316" w:type="pct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57" w:type="pct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7" w:type="pct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" w:type="pct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8" w:type="pct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57" w:type="pct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5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pct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</w:tr>
      <w:tr w:rsidR="00ED6642" w:rsidRPr="00144E97" w:rsidTr="00C63AF4">
        <w:trPr>
          <w:cantSplit/>
          <w:tblHeader/>
        </w:trPr>
        <w:tc>
          <w:tcPr>
            <w:tcW w:w="1145" w:type="pct"/>
          </w:tcPr>
          <w:p w:rsidR="00ED6642" w:rsidRPr="00144E97" w:rsidRDefault="00ED6642" w:rsidP="00ED6642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7" w:type="pct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3" w:type="pct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58" w:type="pct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9" w:type="pct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55" w:type="pct"/>
          </w:tcPr>
          <w:p w:rsidR="00ED6642" w:rsidRPr="00144E97" w:rsidRDefault="00ED6642" w:rsidP="00ED66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326" w:type="pct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55" w:type="pct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6" w:type="pct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56" w:type="pct"/>
          </w:tcPr>
          <w:p w:rsidR="00ED6642" w:rsidRPr="00144E97" w:rsidRDefault="00ED6642" w:rsidP="00ED66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316" w:type="pct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57" w:type="pct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7" w:type="pct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58" w:type="pct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8" w:type="pct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57" w:type="pct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pct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ED6642" w:rsidRPr="00144E97" w:rsidTr="00C63AF4">
        <w:trPr>
          <w:cantSplit/>
          <w:tblHeader/>
        </w:trPr>
        <w:tc>
          <w:tcPr>
            <w:tcW w:w="1145" w:type="pct"/>
          </w:tcPr>
          <w:p w:rsidR="00ED6642" w:rsidRPr="00144E97" w:rsidRDefault="00ED6642" w:rsidP="00ED6642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7" w:type="pct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0" w:type="pct"/>
            <w:gridSpan w:val="3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55" w:type="pct"/>
          </w:tcPr>
          <w:p w:rsidR="00ED6642" w:rsidRPr="00144E97" w:rsidRDefault="00ED6642" w:rsidP="00ED6642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</w:rPr>
            </w:pPr>
          </w:p>
        </w:tc>
        <w:tc>
          <w:tcPr>
            <w:tcW w:w="2103" w:type="pct"/>
            <w:gridSpan w:val="11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44E97"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  <w:t>(</w:t>
            </w:r>
            <w:r w:rsidRPr="00144E97"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144E97"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  <w:t>)</w:t>
            </w:r>
            <w:r w:rsidRPr="00144E97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 xml:space="preserve">  </w:t>
            </w:r>
          </w:p>
        </w:tc>
      </w:tr>
      <w:tr w:rsidR="00ED6642" w:rsidRPr="00144E97" w:rsidTr="00AF7A69">
        <w:trPr>
          <w:cantSplit/>
        </w:trPr>
        <w:tc>
          <w:tcPr>
            <w:tcW w:w="5000" w:type="pct"/>
            <w:gridSpan w:val="18"/>
          </w:tcPr>
          <w:p w:rsidR="00ED6642" w:rsidRPr="00144E97" w:rsidRDefault="00ED6642" w:rsidP="00ED6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บริษัทย่อยทางอ้อม</w:t>
            </w:r>
            <w:r w:rsidRPr="00144E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44E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(ลงทุนผ่านทางบริษัท เมก้า ไลฟ์ไซแอ็นซ์ พีทีวาย จำกัด ประเทศไทย)</w:t>
            </w:r>
          </w:p>
        </w:tc>
      </w:tr>
      <w:tr w:rsidR="00C63AF4" w:rsidRPr="00144E97" w:rsidTr="00C63AF4">
        <w:trPr>
          <w:cantSplit/>
        </w:trPr>
        <w:tc>
          <w:tcPr>
            <w:tcW w:w="1145" w:type="pct"/>
          </w:tcPr>
          <w:p w:rsidR="00C63AF4" w:rsidRPr="00144E97" w:rsidRDefault="00C63AF4" w:rsidP="00C63AF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</w:rPr>
              <w:t>Mega Lifesciences (Australia)</w:t>
            </w:r>
            <w:r w:rsidRPr="00144E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44E97">
              <w:rPr>
                <w:rFonts w:ascii="Angsana New" w:hAnsi="Angsana New"/>
                <w:sz w:val="30"/>
                <w:szCs w:val="30"/>
              </w:rPr>
              <w:t>Pty.</w:t>
            </w:r>
          </w:p>
          <w:p w:rsidR="00C63AF4" w:rsidRPr="00144E97" w:rsidRDefault="00C63AF4" w:rsidP="00C63AF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</w:rPr>
              <w:t xml:space="preserve"> Limited</w:t>
            </w:r>
          </w:p>
        </w:tc>
        <w:tc>
          <w:tcPr>
            <w:tcW w:w="640" w:type="pct"/>
          </w:tcPr>
          <w:p w:rsidR="00C63AF4" w:rsidRPr="00144E97" w:rsidRDefault="00C63AF4" w:rsidP="00C63AF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 xml:space="preserve">ธุรกิจผลิตภัณฑ์ภายใต้   </w:t>
            </w:r>
          </w:p>
          <w:p w:rsidR="00C63AF4" w:rsidRPr="00144E97" w:rsidRDefault="00C63AF4" w:rsidP="00C63AF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 xml:space="preserve">   เครื่องหมายการค้า</w:t>
            </w:r>
          </w:p>
          <w:p w:rsidR="00C63AF4" w:rsidRPr="00144E97" w:rsidRDefault="00C63AF4" w:rsidP="00C63AF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 xml:space="preserve">   และรับจ้างผลิต</w:t>
            </w:r>
          </w:p>
        </w:tc>
        <w:tc>
          <w:tcPr>
            <w:tcW w:w="397" w:type="pct"/>
          </w:tcPr>
          <w:p w:rsidR="00C63AF4" w:rsidRPr="00144E97" w:rsidRDefault="00C63AF4" w:rsidP="00C63AF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ออสเตรเลีย</w:t>
            </w:r>
          </w:p>
        </w:tc>
        <w:tc>
          <w:tcPr>
            <w:tcW w:w="303" w:type="pct"/>
          </w:tcPr>
          <w:p w:rsidR="00C63AF4" w:rsidRPr="00144E97" w:rsidRDefault="00C63AF4" w:rsidP="00C63A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58" w:type="pct"/>
          </w:tcPr>
          <w:p w:rsidR="00C63AF4" w:rsidRPr="00144E97" w:rsidRDefault="00C63AF4" w:rsidP="00C63A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9" w:type="pct"/>
          </w:tcPr>
          <w:p w:rsidR="00C63AF4" w:rsidRPr="00144E97" w:rsidRDefault="00C63AF4" w:rsidP="00C63A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55" w:type="pct"/>
          </w:tcPr>
          <w:p w:rsidR="00C63AF4" w:rsidRPr="00144E97" w:rsidRDefault="00C63AF4" w:rsidP="00C63AF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</w:rPr>
            </w:pPr>
          </w:p>
        </w:tc>
        <w:tc>
          <w:tcPr>
            <w:tcW w:w="326" w:type="pct"/>
          </w:tcPr>
          <w:p w:rsidR="00C63AF4" w:rsidRPr="00492BB2" w:rsidRDefault="00C63AF4" w:rsidP="00C63AF4">
            <w:pPr>
              <w:pStyle w:val="acctfourfigures"/>
              <w:tabs>
                <w:tab w:val="clear" w:pos="765"/>
                <w:tab w:val="decimal" w:pos="806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468,294</w:t>
            </w:r>
          </w:p>
        </w:tc>
        <w:tc>
          <w:tcPr>
            <w:tcW w:w="55" w:type="pct"/>
          </w:tcPr>
          <w:p w:rsidR="00C63AF4" w:rsidRPr="00144E97" w:rsidRDefault="00C63AF4" w:rsidP="00C63AF4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326" w:type="pct"/>
          </w:tcPr>
          <w:p w:rsidR="00C63AF4" w:rsidRPr="00492BB2" w:rsidRDefault="00C63AF4" w:rsidP="00C63AF4">
            <w:pPr>
              <w:pStyle w:val="acctfourfigures"/>
              <w:tabs>
                <w:tab w:val="clear" w:pos="765"/>
                <w:tab w:val="decimal" w:pos="806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468,294</w:t>
            </w:r>
          </w:p>
        </w:tc>
        <w:tc>
          <w:tcPr>
            <w:tcW w:w="56" w:type="pct"/>
          </w:tcPr>
          <w:p w:rsidR="00C63AF4" w:rsidRPr="00144E97" w:rsidRDefault="00C63AF4" w:rsidP="00C63AF4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316" w:type="pct"/>
          </w:tcPr>
          <w:p w:rsidR="00C63AF4" w:rsidRPr="00492BB2" w:rsidRDefault="00C63AF4" w:rsidP="00C63AF4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470,156</w:t>
            </w:r>
          </w:p>
        </w:tc>
        <w:tc>
          <w:tcPr>
            <w:tcW w:w="57" w:type="pct"/>
          </w:tcPr>
          <w:p w:rsidR="00C63AF4" w:rsidRPr="00144E97" w:rsidRDefault="00C63AF4" w:rsidP="00C63AF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27" w:type="pct"/>
          </w:tcPr>
          <w:p w:rsidR="00C63AF4" w:rsidRPr="00492BB2" w:rsidRDefault="00C63AF4" w:rsidP="00C63AF4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470,156</w:t>
            </w:r>
          </w:p>
        </w:tc>
        <w:tc>
          <w:tcPr>
            <w:tcW w:w="58" w:type="pct"/>
          </w:tcPr>
          <w:p w:rsidR="00C63AF4" w:rsidRPr="00144E97" w:rsidRDefault="00C63AF4" w:rsidP="00C63AF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8" w:type="pct"/>
          </w:tcPr>
          <w:p w:rsidR="00C63AF4" w:rsidRPr="00BF2755" w:rsidRDefault="00C63AF4" w:rsidP="00C6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7" w:type="pct"/>
          </w:tcPr>
          <w:p w:rsidR="00C63AF4" w:rsidRPr="00144E97" w:rsidRDefault="00C63AF4" w:rsidP="00C63AF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7" w:type="pct"/>
          </w:tcPr>
          <w:p w:rsidR="00C63AF4" w:rsidRPr="00BF2755" w:rsidRDefault="00C63AF4" w:rsidP="00C6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63AF4" w:rsidRPr="00144E97" w:rsidTr="00C63AF4">
        <w:trPr>
          <w:cantSplit/>
        </w:trPr>
        <w:tc>
          <w:tcPr>
            <w:tcW w:w="1145" w:type="pct"/>
          </w:tcPr>
          <w:p w:rsidR="00C63AF4" w:rsidRPr="00144E97" w:rsidRDefault="00C63AF4" w:rsidP="00C63AF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</w:rPr>
              <w:t>Mega Lifesciences (Vietnam) Limited</w:t>
            </w:r>
          </w:p>
        </w:tc>
        <w:tc>
          <w:tcPr>
            <w:tcW w:w="640" w:type="pct"/>
          </w:tcPr>
          <w:p w:rsidR="00C63AF4" w:rsidRPr="00144E97" w:rsidRDefault="00C63AF4" w:rsidP="00C63AF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 xml:space="preserve">ธุรกิจผลิตภัณฑ์ภายใต้   </w:t>
            </w:r>
          </w:p>
          <w:p w:rsidR="00C63AF4" w:rsidRPr="00144E97" w:rsidRDefault="00C63AF4" w:rsidP="00C63AF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 xml:space="preserve">   เครื่องหมายการค้า</w:t>
            </w:r>
          </w:p>
          <w:p w:rsidR="00C63AF4" w:rsidRPr="00144E97" w:rsidRDefault="00C63AF4" w:rsidP="00C63AF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 xml:space="preserve">   และจัดจำหน่าย</w:t>
            </w:r>
          </w:p>
        </w:tc>
        <w:tc>
          <w:tcPr>
            <w:tcW w:w="397" w:type="pct"/>
          </w:tcPr>
          <w:p w:rsidR="00C63AF4" w:rsidRPr="00144E97" w:rsidRDefault="00C63AF4" w:rsidP="00C63AF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303" w:type="pct"/>
          </w:tcPr>
          <w:p w:rsidR="00C63AF4" w:rsidRPr="00144E97" w:rsidRDefault="00C63AF4" w:rsidP="00C63A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58" w:type="pct"/>
          </w:tcPr>
          <w:p w:rsidR="00C63AF4" w:rsidRPr="00144E97" w:rsidRDefault="00C63AF4" w:rsidP="00C63A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9" w:type="pct"/>
          </w:tcPr>
          <w:p w:rsidR="00C63AF4" w:rsidRPr="00144E97" w:rsidRDefault="00C63AF4" w:rsidP="00C63A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55" w:type="pct"/>
          </w:tcPr>
          <w:p w:rsidR="00C63AF4" w:rsidRPr="00144E97" w:rsidRDefault="00C63AF4" w:rsidP="00C63AF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</w:rPr>
            </w:pPr>
          </w:p>
        </w:tc>
        <w:tc>
          <w:tcPr>
            <w:tcW w:w="326" w:type="pct"/>
          </w:tcPr>
          <w:p w:rsidR="00C63AF4" w:rsidRPr="008D5D88" w:rsidRDefault="00C63AF4" w:rsidP="00C63AF4">
            <w:pPr>
              <w:pStyle w:val="acctfourfigures"/>
              <w:tabs>
                <w:tab w:val="clear" w:pos="765"/>
                <w:tab w:val="decimal" w:pos="806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107,959</w:t>
            </w:r>
          </w:p>
        </w:tc>
        <w:tc>
          <w:tcPr>
            <w:tcW w:w="55" w:type="pct"/>
          </w:tcPr>
          <w:p w:rsidR="00C63AF4" w:rsidRPr="00144E97" w:rsidRDefault="00C63AF4" w:rsidP="00C63AF4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326" w:type="pct"/>
          </w:tcPr>
          <w:p w:rsidR="00C63AF4" w:rsidRPr="008D5D88" w:rsidRDefault="00C63AF4" w:rsidP="00C63AF4">
            <w:pPr>
              <w:pStyle w:val="acctfourfigures"/>
              <w:tabs>
                <w:tab w:val="clear" w:pos="765"/>
                <w:tab w:val="decimal" w:pos="806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107,959</w:t>
            </w:r>
          </w:p>
        </w:tc>
        <w:tc>
          <w:tcPr>
            <w:tcW w:w="56" w:type="pct"/>
          </w:tcPr>
          <w:p w:rsidR="00C63AF4" w:rsidRPr="00144E97" w:rsidRDefault="00C63AF4" w:rsidP="00C63AF4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316" w:type="pct"/>
          </w:tcPr>
          <w:p w:rsidR="00C63AF4" w:rsidRPr="00635B33" w:rsidRDefault="00C63AF4" w:rsidP="00C63AF4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112,827</w:t>
            </w:r>
          </w:p>
        </w:tc>
        <w:tc>
          <w:tcPr>
            <w:tcW w:w="57" w:type="pct"/>
          </w:tcPr>
          <w:p w:rsidR="00C63AF4" w:rsidRPr="00144E97" w:rsidRDefault="00C63AF4" w:rsidP="00C63AF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27" w:type="pct"/>
          </w:tcPr>
          <w:p w:rsidR="00C63AF4" w:rsidRPr="00635B33" w:rsidRDefault="00C63AF4" w:rsidP="00C63AF4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112,827</w:t>
            </w:r>
          </w:p>
        </w:tc>
        <w:tc>
          <w:tcPr>
            <w:tcW w:w="58" w:type="pct"/>
          </w:tcPr>
          <w:p w:rsidR="00C63AF4" w:rsidRPr="00144E97" w:rsidRDefault="00C63AF4" w:rsidP="00C63AF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8" w:type="pct"/>
          </w:tcPr>
          <w:p w:rsidR="00C63AF4" w:rsidRPr="00144E97" w:rsidRDefault="00C63AF4" w:rsidP="00C6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7" w:type="pct"/>
          </w:tcPr>
          <w:p w:rsidR="00C63AF4" w:rsidRPr="004F46DD" w:rsidRDefault="00C63AF4" w:rsidP="00C63AF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7" w:type="pct"/>
          </w:tcPr>
          <w:p w:rsidR="00C63AF4" w:rsidRPr="00144E97" w:rsidRDefault="00C63AF4" w:rsidP="00C6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63AF4" w:rsidRPr="00144E97" w:rsidTr="00C63AF4">
        <w:trPr>
          <w:cantSplit/>
        </w:trPr>
        <w:tc>
          <w:tcPr>
            <w:tcW w:w="1145" w:type="pct"/>
          </w:tcPr>
          <w:p w:rsidR="00C63AF4" w:rsidRPr="00144E97" w:rsidRDefault="00C63AF4" w:rsidP="00C63AF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</w:rPr>
              <w:t>PT Mega Lifesciences</w:t>
            </w:r>
          </w:p>
        </w:tc>
        <w:tc>
          <w:tcPr>
            <w:tcW w:w="640" w:type="pct"/>
          </w:tcPr>
          <w:p w:rsidR="00C63AF4" w:rsidRPr="00144E97" w:rsidRDefault="00C63AF4" w:rsidP="00C63AF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 xml:space="preserve">ธุรกิจผลิตภัณฑ์ภายใต้   </w:t>
            </w:r>
          </w:p>
          <w:p w:rsidR="00C63AF4" w:rsidRPr="00144E97" w:rsidRDefault="00C63AF4" w:rsidP="00C63AF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 xml:space="preserve">   เครื่องหมายการค้า</w:t>
            </w:r>
          </w:p>
        </w:tc>
        <w:tc>
          <w:tcPr>
            <w:tcW w:w="397" w:type="pct"/>
          </w:tcPr>
          <w:p w:rsidR="00C63AF4" w:rsidRPr="00144E97" w:rsidRDefault="00C63AF4" w:rsidP="00C63AF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303" w:type="pct"/>
          </w:tcPr>
          <w:p w:rsidR="00C63AF4" w:rsidRPr="00144E97" w:rsidRDefault="00C63AF4" w:rsidP="00C63A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</w:rPr>
              <w:t>98.99</w:t>
            </w:r>
          </w:p>
        </w:tc>
        <w:tc>
          <w:tcPr>
            <w:tcW w:w="58" w:type="pct"/>
          </w:tcPr>
          <w:p w:rsidR="00C63AF4" w:rsidRPr="00144E97" w:rsidRDefault="00C63AF4" w:rsidP="00C63A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9" w:type="pct"/>
          </w:tcPr>
          <w:p w:rsidR="00C63AF4" w:rsidRPr="00144E97" w:rsidRDefault="00C63AF4" w:rsidP="00C63A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</w:rPr>
              <w:t>98.99</w:t>
            </w:r>
          </w:p>
        </w:tc>
        <w:tc>
          <w:tcPr>
            <w:tcW w:w="55" w:type="pct"/>
          </w:tcPr>
          <w:p w:rsidR="00C63AF4" w:rsidRPr="00144E97" w:rsidRDefault="00C63AF4" w:rsidP="00C63AF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</w:rPr>
            </w:pPr>
          </w:p>
        </w:tc>
        <w:tc>
          <w:tcPr>
            <w:tcW w:w="326" w:type="pct"/>
          </w:tcPr>
          <w:p w:rsidR="00C63AF4" w:rsidRPr="004F46DD" w:rsidRDefault="00C63AF4" w:rsidP="00C63AF4">
            <w:pPr>
              <w:pStyle w:val="acctfourfigures"/>
              <w:tabs>
                <w:tab w:val="clear" w:pos="765"/>
                <w:tab w:val="decimal" w:pos="806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46DD">
              <w:rPr>
                <w:rFonts w:ascii="Angsana New" w:hAnsi="Angsana New"/>
                <w:sz w:val="30"/>
                <w:szCs w:val="30"/>
                <w:lang w:val="en-US" w:bidi="th-TH"/>
              </w:rPr>
              <w:t>15,163</w:t>
            </w:r>
          </w:p>
        </w:tc>
        <w:tc>
          <w:tcPr>
            <w:tcW w:w="55" w:type="pct"/>
          </w:tcPr>
          <w:p w:rsidR="00C63AF4" w:rsidRPr="00144E97" w:rsidRDefault="00C63AF4" w:rsidP="00C63AF4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326" w:type="pct"/>
          </w:tcPr>
          <w:p w:rsidR="00C63AF4" w:rsidRPr="004F46DD" w:rsidRDefault="00C63AF4" w:rsidP="00C63AF4">
            <w:pPr>
              <w:pStyle w:val="acctfourfigures"/>
              <w:tabs>
                <w:tab w:val="clear" w:pos="765"/>
                <w:tab w:val="decimal" w:pos="806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46DD">
              <w:rPr>
                <w:rFonts w:ascii="Angsana New" w:hAnsi="Angsana New"/>
                <w:sz w:val="30"/>
                <w:szCs w:val="30"/>
                <w:lang w:val="en-US" w:bidi="th-TH"/>
              </w:rPr>
              <w:t>15,163</w:t>
            </w:r>
          </w:p>
        </w:tc>
        <w:tc>
          <w:tcPr>
            <w:tcW w:w="56" w:type="pct"/>
          </w:tcPr>
          <w:p w:rsidR="00C63AF4" w:rsidRPr="004F46DD" w:rsidRDefault="00C63AF4" w:rsidP="00C63AF4">
            <w:pPr>
              <w:pStyle w:val="acctmergecolhdg"/>
              <w:tabs>
                <w:tab w:val="decimal" w:pos="619"/>
                <w:tab w:val="decimal" w:pos="806"/>
              </w:tabs>
              <w:spacing w:line="240" w:lineRule="atLeast"/>
              <w:jc w:val="thaiDistribute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316" w:type="pct"/>
          </w:tcPr>
          <w:p w:rsidR="00C63AF4" w:rsidRPr="00382CBD" w:rsidRDefault="00C63AF4" w:rsidP="00C63AF4">
            <w:pPr>
              <w:pStyle w:val="acctfourfigures"/>
              <w:tabs>
                <w:tab w:val="clear" w:pos="765"/>
                <w:tab w:val="decimal" w:pos="73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2CBD">
              <w:rPr>
                <w:rFonts w:ascii="Angsana New" w:hAnsi="Angsana New"/>
                <w:sz w:val="30"/>
                <w:szCs w:val="30"/>
                <w:lang w:val="en-US" w:bidi="th-TH"/>
              </w:rPr>
              <w:t>15,012</w:t>
            </w:r>
          </w:p>
        </w:tc>
        <w:tc>
          <w:tcPr>
            <w:tcW w:w="57" w:type="pct"/>
          </w:tcPr>
          <w:p w:rsidR="00C63AF4" w:rsidRPr="00382CBD" w:rsidRDefault="00C63AF4" w:rsidP="00C63AF4">
            <w:pPr>
              <w:pStyle w:val="acctfourfigures"/>
              <w:tabs>
                <w:tab w:val="clear" w:pos="765"/>
                <w:tab w:val="decimal" w:pos="619"/>
                <w:tab w:val="decimal" w:pos="806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27" w:type="pct"/>
          </w:tcPr>
          <w:p w:rsidR="00C63AF4" w:rsidRPr="00382CBD" w:rsidRDefault="00C63AF4" w:rsidP="00C63AF4">
            <w:pPr>
              <w:pStyle w:val="acctfourfigures"/>
              <w:tabs>
                <w:tab w:val="clear" w:pos="765"/>
                <w:tab w:val="decimal" w:pos="73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2CBD">
              <w:rPr>
                <w:rFonts w:ascii="Angsana New" w:hAnsi="Angsana New"/>
                <w:sz w:val="30"/>
                <w:szCs w:val="30"/>
                <w:lang w:val="en-US" w:bidi="th-TH"/>
              </w:rPr>
              <w:t>15,012</w:t>
            </w:r>
          </w:p>
        </w:tc>
        <w:tc>
          <w:tcPr>
            <w:tcW w:w="58" w:type="pct"/>
          </w:tcPr>
          <w:p w:rsidR="00C63AF4" w:rsidRPr="00144E97" w:rsidRDefault="00C63AF4" w:rsidP="00C63AF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8" w:type="pct"/>
          </w:tcPr>
          <w:p w:rsidR="00C63AF4" w:rsidRPr="00BF2755" w:rsidRDefault="00C63AF4" w:rsidP="00C6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7" w:type="pct"/>
          </w:tcPr>
          <w:p w:rsidR="00C63AF4" w:rsidRPr="00144E97" w:rsidRDefault="00C63AF4" w:rsidP="00C63AF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7" w:type="pct"/>
          </w:tcPr>
          <w:p w:rsidR="00C63AF4" w:rsidRPr="00BF2755" w:rsidRDefault="00C63AF4" w:rsidP="00C6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63AF4" w:rsidRPr="00144E97" w:rsidTr="00C63AF4">
        <w:trPr>
          <w:cantSplit/>
        </w:trPr>
        <w:tc>
          <w:tcPr>
            <w:tcW w:w="1145" w:type="pct"/>
          </w:tcPr>
          <w:p w:rsidR="00C63AF4" w:rsidRPr="00144E97" w:rsidRDefault="00C63AF4" w:rsidP="00C63AF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</w:rPr>
              <w:t>Mega Lifesciences PTY Limited</w:t>
            </w:r>
          </w:p>
        </w:tc>
        <w:tc>
          <w:tcPr>
            <w:tcW w:w="640" w:type="pct"/>
          </w:tcPr>
          <w:p w:rsidR="00C63AF4" w:rsidRPr="00144E97" w:rsidRDefault="00C63AF4" w:rsidP="00C63AF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 xml:space="preserve">ธุรกิจผลิตภัณฑ์ภายใต้   </w:t>
            </w:r>
          </w:p>
          <w:p w:rsidR="00C63AF4" w:rsidRPr="00144E97" w:rsidRDefault="00C63AF4" w:rsidP="00C63AF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 xml:space="preserve">   เครื่องหมายการค้า</w:t>
            </w:r>
          </w:p>
          <w:p w:rsidR="00C63AF4" w:rsidRPr="00144E97" w:rsidRDefault="00C63AF4" w:rsidP="00C63AF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 xml:space="preserve">   และจัดจำหน่าย</w:t>
            </w:r>
          </w:p>
        </w:tc>
        <w:tc>
          <w:tcPr>
            <w:tcW w:w="397" w:type="pct"/>
          </w:tcPr>
          <w:p w:rsidR="00C63AF4" w:rsidRPr="00144E97" w:rsidRDefault="00C63AF4" w:rsidP="00C63AF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303" w:type="pct"/>
          </w:tcPr>
          <w:p w:rsidR="00C63AF4" w:rsidRPr="00144E97" w:rsidRDefault="00C63AF4" w:rsidP="00C63AF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44E9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58" w:type="pct"/>
          </w:tcPr>
          <w:p w:rsidR="00C63AF4" w:rsidRPr="00144E97" w:rsidRDefault="00C63AF4" w:rsidP="00C63AF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9" w:type="pct"/>
          </w:tcPr>
          <w:p w:rsidR="00C63AF4" w:rsidRPr="00144E97" w:rsidRDefault="00C63AF4" w:rsidP="00C63AF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44E9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55" w:type="pct"/>
          </w:tcPr>
          <w:p w:rsidR="00C63AF4" w:rsidRPr="00144E97" w:rsidRDefault="00C63AF4" w:rsidP="00C63AF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</w:rPr>
            </w:pPr>
          </w:p>
        </w:tc>
        <w:tc>
          <w:tcPr>
            <w:tcW w:w="326" w:type="pct"/>
          </w:tcPr>
          <w:p w:rsidR="00C63AF4" w:rsidRPr="004F46DD" w:rsidRDefault="00C63AF4" w:rsidP="00C63AF4">
            <w:pPr>
              <w:pStyle w:val="acctfourfigures"/>
              <w:tabs>
                <w:tab w:val="clear" w:pos="765"/>
                <w:tab w:val="decimal" w:pos="806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46DD">
              <w:rPr>
                <w:rFonts w:ascii="Angsana New" w:hAnsi="Angsana New"/>
                <w:sz w:val="30"/>
                <w:szCs w:val="30"/>
                <w:lang w:val="en-US" w:bidi="th-TH"/>
              </w:rPr>
              <w:t>15,281</w:t>
            </w:r>
          </w:p>
        </w:tc>
        <w:tc>
          <w:tcPr>
            <w:tcW w:w="55" w:type="pct"/>
          </w:tcPr>
          <w:p w:rsidR="00C63AF4" w:rsidRPr="00144E97" w:rsidRDefault="00C63AF4" w:rsidP="00C63AF4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326" w:type="pct"/>
          </w:tcPr>
          <w:p w:rsidR="00C63AF4" w:rsidRPr="004F46DD" w:rsidRDefault="00C63AF4" w:rsidP="00C63AF4">
            <w:pPr>
              <w:pStyle w:val="acctfourfigures"/>
              <w:tabs>
                <w:tab w:val="clear" w:pos="765"/>
                <w:tab w:val="decimal" w:pos="806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46DD">
              <w:rPr>
                <w:rFonts w:ascii="Angsana New" w:hAnsi="Angsana New"/>
                <w:sz w:val="30"/>
                <w:szCs w:val="30"/>
                <w:lang w:val="en-US" w:bidi="th-TH"/>
              </w:rPr>
              <w:t>15,281</w:t>
            </w:r>
          </w:p>
        </w:tc>
        <w:tc>
          <w:tcPr>
            <w:tcW w:w="56" w:type="pct"/>
          </w:tcPr>
          <w:p w:rsidR="00C63AF4" w:rsidRPr="00144E97" w:rsidRDefault="00C63AF4" w:rsidP="00C63AF4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316" w:type="pct"/>
          </w:tcPr>
          <w:p w:rsidR="00C63AF4" w:rsidRPr="00635B33" w:rsidRDefault="00C63AF4" w:rsidP="00C63AF4">
            <w:pPr>
              <w:pStyle w:val="acctfourfigures"/>
              <w:tabs>
                <w:tab w:val="clear" w:pos="765"/>
                <w:tab w:val="decimal" w:pos="73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18,860</w:t>
            </w:r>
          </w:p>
        </w:tc>
        <w:tc>
          <w:tcPr>
            <w:tcW w:w="57" w:type="pct"/>
          </w:tcPr>
          <w:p w:rsidR="00C63AF4" w:rsidRPr="00144E97" w:rsidRDefault="00C63AF4" w:rsidP="00C63AF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27" w:type="pct"/>
          </w:tcPr>
          <w:p w:rsidR="00C63AF4" w:rsidRPr="00635B33" w:rsidRDefault="00C63AF4" w:rsidP="00C63AF4">
            <w:pPr>
              <w:pStyle w:val="acctfourfigures"/>
              <w:tabs>
                <w:tab w:val="clear" w:pos="765"/>
                <w:tab w:val="decimal" w:pos="73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18,860</w:t>
            </w:r>
          </w:p>
        </w:tc>
        <w:tc>
          <w:tcPr>
            <w:tcW w:w="58" w:type="pct"/>
          </w:tcPr>
          <w:p w:rsidR="00C63AF4" w:rsidRPr="00144E97" w:rsidRDefault="00C63AF4" w:rsidP="00C63AF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8" w:type="pct"/>
          </w:tcPr>
          <w:p w:rsidR="00C63AF4" w:rsidRPr="00144E97" w:rsidRDefault="00C63AF4" w:rsidP="00C6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7" w:type="pct"/>
          </w:tcPr>
          <w:p w:rsidR="00C63AF4" w:rsidRPr="004F46DD" w:rsidRDefault="00C63AF4" w:rsidP="00C63AF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7" w:type="pct"/>
          </w:tcPr>
          <w:p w:rsidR="00C63AF4" w:rsidRPr="00144E97" w:rsidRDefault="00C63AF4" w:rsidP="00C6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A7CA7" w:rsidRPr="00144E97" w:rsidTr="00C63AF4">
        <w:trPr>
          <w:cantSplit/>
        </w:trPr>
        <w:tc>
          <w:tcPr>
            <w:tcW w:w="1145" w:type="pct"/>
          </w:tcPr>
          <w:p w:rsidR="008A7CA7" w:rsidRPr="00144E97" w:rsidRDefault="008A7CA7" w:rsidP="008A7CA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</w:rPr>
              <w:lastRenderedPageBreak/>
              <w:t>Mega Lifesciences Nigeria Limited</w:t>
            </w:r>
          </w:p>
        </w:tc>
        <w:tc>
          <w:tcPr>
            <w:tcW w:w="640" w:type="pct"/>
          </w:tcPr>
          <w:p w:rsidR="008A7CA7" w:rsidRPr="00144E97" w:rsidRDefault="008A7CA7" w:rsidP="008A7CA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 xml:space="preserve">ธุรกิจผลิตภัณฑ์ภายใต้   </w:t>
            </w:r>
          </w:p>
          <w:p w:rsidR="008A7CA7" w:rsidRPr="00144E97" w:rsidRDefault="008A7CA7" w:rsidP="008A7CA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 xml:space="preserve">   เครื่องหมายการค้า</w:t>
            </w:r>
          </w:p>
          <w:p w:rsidR="008A7CA7" w:rsidRPr="00144E97" w:rsidRDefault="008A7CA7" w:rsidP="008A7CA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 xml:space="preserve">   และจัดจำหน่าย</w:t>
            </w:r>
          </w:p>
        </w:tc>
        <w:tc>
          <w:tcPr>
            <w:tcW w:w="397" w:type="pct"/>
          </w:tcPr>
          <w:p w:rsidR="008A7CA7" w:rsidRPr="00144E97" w:rsidRDefault="008A7CA7" w:rsidP="008A7CA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ไนจีเรีย</w:t>
            </w:r>
          </w:p>
        </w:tc>
        <w:tc>
          <w:tcPr>
            <w:tcW w:w="303" w:type="pct"/>
          </w:tcPr>
          <w:p w:rsidR="008A7CA7" w:rsidRPr="00144E97" w:rsidRDefault="008A7CA7" w:rsidP="008A7CA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44E9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58" w:type="pct"/>
          </w:tcPr>
          <w:p w:rsidR="008A7CA7" w:rsidRPr="00144E97" w:rsidRDefault="008A7CA7" w:rsidP="008A7CA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9" w:type="pct"/>
          </w:tcPr>
          <w:p w:rsidR="008A7CA7" w:rsidRPr="00144E97" w:rsidRDefault="008A7CA7" w:rsidP="008A7CA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44E9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55" w:type="pct"/>
          </w:tcPr>
          <w:p w:rsidR="008A7CA7" w:rsidRPr="00144E97" w:rsidRDefault="008A7CA7" w:rsidP="008A7CA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</w:rPr>
            </w:pPr>
          </w:p>
        </w:tc>
        <w:tc>
          <w:tcPr>
            <w:tcW w:w="326" w:type="pct"/>
          </w:tcPr>
          <w:p w:rsidR="008A7CA7" w:rsidRPr="00635B33" w:rsidRDefault="008A7CA7" w:rsidP="008A7CA7">
            <w:pPr>
              <w:pStyle w:val="acctfourfigures"/>
              <w:tabs>
                <w:tab w:val="clear" w:pos="765"/>
                <w:tab w:val="decimal" w:pos="806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14,885</w:t>
            </w:r>
          </w:p>
        </w:tc>
        <w:tc>
          <w:tcPr>
            <w:tcW w:w="55" w:type="pct"/>
          </w:tcPr>
          <w:p w:rsidR="008A7CA7" w:rsidRPr="00144E97" w:rsidRDefault="008A7CA7" w:rsidP="008A7CA7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326" w:type="pct"/>
          </w:tcPr>
          <w:p w:rsidR="008A7CA7" w:rsidRPr="00635B33" w:rsidRDefault="008A7CA7" w:rsidP="008A7CA7">
            <w:pPr>
              <w:pStyle w:val="acctfourfigures"/>
              <w:tabs>
                <w:tab w:val="clear" w:pos="765"/>
                <w:tab w:val="decimal" w:pos="806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14,885</w:t>
            </w:r>
          </w:p>
        </w:tc>
        <w:tc>
          <w:tcPr>
            <w:tcW w:w="56" w:type="pct"/>
          </w:tcPr>
          <w:p w:rsidR="008A7CA7" w:rsidRPr="00144E97" w:rsidRDefault="008A7CA7" w:rsidP="008A7CA7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316" w:type="pct"/>
          </w:tcPr>
          <w:p w:rsidR="008A7CA7" w:rsidRPr="00635B33" w:rsidRDefault="008A7CA7" w:rsidP="008A7CA7">
            <w:pPr>
              <w:pStyle w:val="acctfourfigures"/>
              <w:tabs>
                <w:tab w:val="clear" w:pos="765"/>
                <w:tab w:val="decimal" w:pos="73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17,892</w:t>
            </w:r>
          </w:p>
        </w:tc>
        <w:tc>
          <w:tcPr>
            <w:tcW w:w="57" w:type="pct"/>
          </w:tcPr>
          <w:p w:rsidR="008A7CA7" w:rsidRPr="00144E97" w:rsidRDefault="008A7CA7" w:rsidP="008A7CA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27" w:type="pct"/>
          </w:tcPr>
          <w:p w:rsidR="008A7CA7" w:rsidRPr="00635B33" w:rsidRDefault="008A7CA7" w:rsidP="008A7CA7">
            <w:pPr>
              <w:pStyle w:val="acctfourfigures"/>
              <w:tabs>
                <w:tab w:val="clear" w:pos="765"/>
                <w:tab w:val="decimal" w:pos="73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17,892</w:t>
            </w:r>
          </w:p>
        </w:tc>
        <w:tc>
          <w:tcPr>
            <w:tcW w:w="58" w:type="pct"/>
          </w:tcPr>
          <w:p w:rsidR="008A7CA7" w:rsidRPr="00144E97" w:rsidRDefault="008A7CA7" w:rsidP="008A7CA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8" w:type="pct"/>
          </w:tcPr>
          <w:p w:rsidR="008A7CA7" w:rsidRPr="00144E97" w:rsidRDefault="008A7CA7" w:rsidP="008A7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7" w:type="pct"/>
          </w:tcPr>
          <w:p w:rsidR="008A7CA7" w:rsidRPr="00144E97" w:rsidRDefault="008A7CA7" w:rsidP="008A7CA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7" w:type="pct"/>
          </w:tcPr>
          <w:p w:rsidR="008A7CA7" w:rsidRPr="00144E97" w:rsidRDefault="008A7CA7" w:rsidP="008A7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A7CA7" w:rsidRPr="00144E97" w:rsidTr="00C63AF4">
        <w:trPr>
          <w:cantSplit/>
        </w:trPr>
        <w:tc>
          <w:tcPr>
            <w:tcW w:w="1145" w:type="pct"/>
          </w:tcPr>
          <w:p w:rsidR="008A7CA7" w:rsidRPr="00144E97" w:rsidRDefault="008A7CA7" w:rsidP="008A7CA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</w:rPr>
              <w:t>Mega Lifesciences Ghana Limited</w:t>
            </w:r>
          </w:p>
        </w:tc>
        <w:tc>
          <w:tcPr>
            <w:tcW w:w="640" w:type="pct"/>
          </w:tcPr>
          <w:p w:rsidR="008A7CA7" w:rsidRPr="00144E97" w:rsidRDefault="008A7CA7" w:rsidP="008A7CA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 xml:space="preserve">ธุรกิจผลิตภัณฑ์ภายใต้   </w:t>
            </w:r>
          </w:p>
          <w:p w:rsidR="008A7CA7" w:rsidRPr="00144E97" w:rsidRDefault="008A7CA7" w:rsidP="008A7CA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 xml:space="preserve">   เครื่องหมายการค้า</w:t>
            </w:r>
          </w:p>
        </w:tc>
        <w:tc>
          <w:tcPr>
            <w:tcW w:w="397" w:type="pct"/>
          </w:tcPr>
          <w:p w:rsidR="008A7CA7" w:rsidRPr="00144E97" w:rsidRDefault="008A7CA7" w:rsidP="008A7CA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กาน่า</w:t>
            </w:r>
          </w:p>
        </w:tc>
        <w:tc>
          <w:tcPr>
            <w:tcW w:w="303" w:type="pct"/>
          </w:tcPr>
          <w:p w:rsidR="008A7CA7" w:rsidRPr="00492BB2" w:rsidRDefault="008A7CA7" w:rsidP="008A7CA7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58" w:type="pct"/>
          </w:tcPr>
          <w:p w:rsidR="008A7CA7" w:rsidRPr="00144E97" w:rsidRDefault="008A7CA7" w:rsidP="008A7CA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9" w:type="pct"/>
          </w:tcPr>
          <w:p w:rsidR="008A7CA7" w:rsidRPr="00492BB2" w:rsidRDefault="008A7CA7" w:rsidP="008A7CA7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55" w:type="pct"/>
          </w:tcPr>
          <w:p w:rsidR="008A7CA7" w:rsidRPr="00144E97" w:rsidRDefault="008A7CA7" w:rsidP="008A7CA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</w:rPr>
            </w:pPr>
          </w:p>
        </w:tc>
        <w:tc>
          <w:tcPr>
            <w:tcW w:w="326" w:type="pct"/>
          </w:tcPr>
          <w:p w:rsidR="008A7CA7" w:rsidRPr="00635B33" w:rsidRDefault="008A7CA7" w:rsidP="008A7CA7">
            <w:pPr>
              <w:pStyle w:val="acctfourfigures"/>
              <w:tabs>
                <w:tab w:val="clear" w:pos="765"/>
                <w:tab w:val="decimal" w:pos="806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9,469</w:t>
            </w:r>
          </w:p>
        </w:tc>
        <w:tc>
          <w:tcPr>
            <w:tcW w:w="55" w:type="pct"/>
          </w:tcPr>
          <w:p w:rsidR="008A7CA7" w:rsidRPr="00144E97" w:rsidRDefault="008A7CA7" w:rsidP="008A7CA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26" w:type="pct"/>
          </w:tcPr>
          <w:p w:rsidR="008A7CA7" w:rsidRPr="00635B33" w:rsidRDefault="008A7CA7" w:rsidP="008A7CA7">
            <w:pPr>
              <w:pStyle w:val="acctfourfigures"/>
              <w:tabs>
                <w:tab w:val="clear" w:pos="765"/>
                <w:tab w:val="decimal" w:pos="806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9,469</w:t>
            </w:r>
          </w:p>
        </w:tc>
        <w:tc>
          <w:tcPr>
            <w:tcW w:w="56" w:type="pct"/>
          </w:tcPr>
          <w:p w:rsidR="008A7CA7" w:rsidRPr="00144E97" w:rsidRDefault="008A7CA7" w:rsidP="008A7CA7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316" w:type="pct"/>
          </w:tcPr>
          <w:p w:rsidR="008A7CA7" w:rsidRPr="00635B33" w:rsidRDefault="008A7CA7" w:rsidP="008A7CA7">
            <w:pPr>
              <w:pStyle w:val="acctfourfigures"/>
              <w:tabs>
                <w:tab w:val="clear" w:pos="765"/>
                <w:tab w:val="decimal" w:pos="73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10,185</w:t>
            </w:r>
          </w:p>
        </w:tc>
        <w:tc>
          <w:tcPr>
            <w:tcW w:w="57" w:type="pct"/>
          </w:tcPr>
          <w:p w:rsidR="008A7CA7" w:rsidRPr="00144E97" w:rsidRDefault="008A7CA7" w:rsidP="008A7CA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27" w:type="pct"/>
          </w:tcPr>
          <w:p w:rsidR="008A7CA7" w:rsidRPr="00635B33" w:rsidRDefault="008A7CA7" w:rsidP="008A7CA7">
            <w:pPr>
              <w:pStyle w:val="acctfourfigures"/>
              <w:tabs>
                <w:tab w:val="clear" w:pos="765"/>
                <w:tab w:val="decimal" w:pos="73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10,185</w:t>
            </w:r>
          </w:p>
        </w:tc>
        <w:tc>
          <w:tcPr>
            <w:tcW w:w="58" w:type="pct"/>
          </w:tcPr>
          <w:p w:rsidR="008A7CA7" w:rsidRPr="00144E97" w:rsidRDefault="008A7CA7" w:rsidP="008A7CA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8" w:type="pct"/>
          </w:tcPr>
          <w:p w:rsidR="008A7CA7" w:rsidRPr="00144E97" w:rsidRDefault="008A7CA7" w:rsidP="008A7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7" w:type="pct"/>
          </w:tcPr>
          <w:p w:rsidR="008A7CA7" w:rsidRPr="00144E97" w:rsidRDefault="008A7CA7" w:rsidP="008A7CA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7" w:type="pct"/>
          </w:tcPr>
          <w:p w:rsidR="008A7CA7" w:rsidRPr="00144E97" w:rsidRDefault="008A7CA7" w:rsidP="008A7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A7CA7" w:rsidRPr="00144E97" w:rsidTr="00C63AF4">
        <w:trPr>
          <w:cantSplit/>
        </w:trPr>
        <w:tc>
          <w:tcPr>
            <w:tcW w:w="1145" w:type="pct"/>
          </w:tcPr>
          <w:p w:rsidR="008A7CA7" w:rsidRPr="00144E97" w:rsidRDefault="008A7CA7" w:rsidP="008A7CA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</w:rPr>
              <w:t>Mega Lifesciences Private Limited</w:t>
            </w:r>
          </w:p>
        </w:tc>
        <w:tc>
          <w:tcPr>
            <w:tcW w:w="640" w:type="pct"/>
          </w:tcPr>
          <w:p w:rsidR="008A7CA7" w:rsidRPr="00144E97" w:rsidRDefault="008A7CA7" w:rsidP="008A7CA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 xml:space="preserve">ธุรกิจผลิตภัณฑ์ภายใต้   </w:t>
            </w:r>
          </w:p>
          <w:p w:rsidR="008A7CA7" w:rsidRPr="00144E97" w:rsidRDefault="008A7CA7" w:rsidP="008A7CA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 xml:space="preserve">   เครื่องหมายการค้า</w:t>
            </w:r>
          </w:p>
        </w:tc>
        <w:tc>
          <w:tcPr>
            <w:tcW w:w="397" w:type="pct"/>
          </w:tcPr>
          <w:p w:rsidR="008A7CA7" w:rsidRPr="00144E97" w:rsidRDefault="008A7CA7" w:rsidP="008A7CA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303" w:type="pct"/>
          </w:tcPr>
          <w:p w:rsidR="008A7CA7" w:rsidRPr="00492BB2" w:rsidRDefault="008A7CA7" w:rsidP="008A7CA7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58" w:type="pct"/>
          </w:tcPr>
          <w:p w:rsidR="008A7CA7" w:rsidRPr="00144E97" w:rsidRDefault="008A7CA7" w:rsidP="008A7CA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9" w:type="pct"/>
          </w:tcPr>
          <w:p w:rsidR="008A7CA7" w:rsidRPr="00492BB2" w:rsidRDefault="008A7CA7" w:rsidP="008A7CA7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55" w:type="pct"/>
          </w:tcPr>
          <w:p w:rsidR="008A7CA7" w:rsidRPr="00144E97" w:rsidRDefault="008A7CA7" w:rsidP="008A7CA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</w:rPr>
            </w:pPr>
          </w:p>
        </w:tc>
        <w:tc>
          <w:tcPr>
            <w:tcW w:w="326" w:type="pct"/>
          </w:tcPr>
          <w:p w:rsidR="008A7CA7" w:rsidRPr="00635B33" w:rsidRDefault="008A7CA7" w:rsidP="008A7CA7">
            <w:pPr>
              <w:pStyle w:val="acctfourfigures"/>
              <w:tabs>
                <w:tab w:val="clear" w:pos="765"/>
                <w:tab w:val="decimal" w:pos="806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4,777</w:t>
            </w:r>
          </w:p>
        </w:tc>
        <w:tc>
          <w:tcPr>
            <w:tcW w:w="55" w:type="pct"/>
          </w:tcPr>
          <w:p w:rsidR="008A7CA7" w:rsidRPr="00144E97" w:rsidRDefault="008A7CA7" w:rsidP="008A7CA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26" w:type="pct"/>
          </w:tcPr>
          <w:p w:rsidR="008A7CA7" w:rsidRPr="00635B33" w:rsidRDefault="008A7CA7" w:rsidP="008A7CA7">
            <w:pPr>
              <w:pStyle w:val="acctfourfigures"/>
              <w:tabs>
                <w:tab w:val="clear" w:pos="765"/>
                <w:tab w:val="decimal" w:pos="806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4,777</w:t>
            </w:r>
          </w:p>
        </w:tc>
        <w:tc>
          <w:tcPr>
            <w:tcW w:w="56" w:type="pct"/>
          </w:tcPr>
          <w:p w:rsidR="008A7CA7" w:rsidRPr="00144E97" w:rsidRDefault="008A7CA7" w:rsidP="008A7CA7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316" w:type="pct"/>
          </w:tcPr>
          <w:p w:rsidR="008A7CA7" w:rsidRPr="00635B33" w:rsidRDefault="008A7CA7" w:rsidP="008A7CA7">
            <w:pPr>
              <w:pStyle w:val="acctfourfigures"/>
              <w:tabs>
                <w:tab w:val="clear" w:pos="765"/>
                <w:tab w:val="decimal" w:pos="73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7,641</w:t>
            </w:r>
          </w:p>
        </w:tc>
        <w:tc>
          <w:tcPr>
            <w:tcW w:w="57" w:type="pct"/>
          </w:tcPr>
          <w:p w:rsidR="008A7CA7" w:rsidRPr="00144E97" w:rsidRDefault="008A7CA7" w:rsidP="008A7CA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27" w:type="pct"/>
          </w:tcPr>
          <w:p w:rsidR="008A7CA7" w:rsidRPr="00635B33" w:rsidRDefault="008A7CA7" w:rsidP="008A7CA7">
            <w:pPr>
              <w:pStyle w:val="acctfourfigures"/>
              <w:tabs>
                <w:tab w:val="clear" w:pos="765"/>
                <w:tab w:val="decimal" w:pos="73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7,641</w:t>
            </w:r>
          </w:p>
        </w:tc>
        <w:tc>
          <w:tcPr>
            <w:tcW w:w="58" w:type="pct"/>
          </w:tcPr>
          <w:p w:rsidR="008A7CA7" w:rsidRPr="00144E97" w:rsidRDefault="008A7CA7" w:rsidP="008A7CA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8" w:type="pct"/>
          </w:tcPr>
          <w:p w:rsidR="008A7CA7" w:rsidRPr="00144E97" w:rsidRDefault="008A7CA7" w:rsidP="008A7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7" w:type="pct"/>
          </w:tcPr>
          <w:p w:rsidR="008A7CA7" w:rsidRPr="00144E97" w:rsidRDefault="008A7CA7" w:rsidP="008A7CA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7" w:type="pct"/>
          </w:tcPr>
          <w:p w:rsidR="008A7CA7" w:rsidRPr="00144E97" w:rsidRDefault="008A7CA7" w:rsidP="008A7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D131B" w:rsidRPr="00144E97" w:rsidTr="00C63AF4">
        <w:trPr>
          <w:cantSplit/>
          <w:trHeight w:val="432"/>
        </w:trPr>
        <w:tc>
          <w:tcPr>
            <w:tcW w:w="1145" w:type="pct"/>
          </w:tcPr>
          <w:p w:rsidR="009D131B" w:rsidRPr="00144E97" w:rsidRDefault="009D131B" w:rsidP="009D131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</w:rPr>
              <w:t>Mega Lifesciences Limited</w:t>
            </w:r>
          </w:p>
        </w:tc>
        <w:tc>
          <w:tcPr>
            <w:tcW w:w="640" w:type="pct"/>
          </w:tcPr>
          <w:p w:rsidR="009D131B" w:rsidRPr="00144E97" w:rsidRDefault="009D131B" w:rsidP="009D131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ธุรกิจจัดจำหน่าย</w:t>
            </w:r>
          </w:p>
        </w:tc>
        <w:tc>
          <w:tcPr>
            <w:tcW w:w="397" w:type="pct"/>
          </w:tcPr>
          <w:p w:rsidR="009D131B" w:rsidRPr="00144E97" w:rsidRDefault="009D131B" w:rsidP="009D131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เมียนมาร์</w:t>
            </w:r>
          </w:p>
        </w:tc>
        <w:tc>
          <w:tcPr>
            <w:tcW w:w="303" w:type="pct"/>
          </w:tcPr>
          <w:p w:rsidR="009D131B" w:rsidRPr="00492BB2" w:rsidRDefault="009D131B" w:rsidP="009D131B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58" w:type="pct"/>
          </w:tcPr>
          <w:p w:rsidR="009D131B" w:rsidRPr="00144E97" w:rsidRDefault="009D131B" w:rsidP="009D13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9" w:type="pct"/>
          </w:tcPr>
          <w:p w:rsidR="009D131B" w:rsidRPr="00492BB2" w:rsidRDefault="009D131B" w:rsidP="009D131B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55" w:type="pct"/>
          </w:tcPr>
          <w:p w:rsidR="009D131B" w:rsidRPr="00144E97" w:rsidRDefault="009D131B" w:rsidP="009D131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</w:rPr>
            </w:pPr>
          </w:p>
        </w:tc>
        <w:tc>
          <w:tcPr>
            <w:tcW w:w="326" w:type="pct"/>
          </w:tcPr>
          <w:p w:rsidR="009D131B" w:rsidRPr="00635B33" w:rsidRDefault="009D131B" w:rsidP="009D131B">
            <w:pPr>
              <w:pStyle w:val="acctfourfigures"/>
              <w:tabs>
                <w:tab w:val="clear" w:pos="765"/>
                <w:tab w:val="decimal" w:pos="806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80,884</w:t>
            </w:r>
          </w:p>
        </w:tc>
        <w:tc>
          <w:tcPr>
            <w:tcW w:w="55" w:type="pct"/>
          </w:tcPr>
          <w:p w:rsidR="009D131B" w:rsidRPr="00144E97" w:rsidRDefault="009D131B" w:rsidP="009D131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26" w:type="pct"/>
          </w:tcPr>
          <w:p w:rsidR="009D131B" w:rsidRPr="00635B33" w:rsidRDefault="009D131B" w:rsidP="009D131B">
            <w:pPr>
              <w:pStyle w:val="acctfourfigures"/>
              <w:tabs>
                <w:tab w:val="clear" w:pos="765"/>
                <w:tab w:val="decimal" w:pos="806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2,534</w:t>
            </w:r>
          </w:p>
        </w:tc>
        <w:tc>
          <w:tcPr>
            <w:tcW w:w="56" w:type="pct"/>
          </w:tcPr>
          <w:p w:rsidR="009D131B" w:rsidRPr="00144E97" w:rsidRDefault="009D131B" w:rsidP="009D131B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316" w:type="pct"/>
          </w:tcPr>
          <w:p w:rsidR="009D131B" w:rsidRPr="00635B33" w:rsidRDefault="009D131B" w:rsidP="009D131B">
            <w:pPr>
              <w:pStyle w:val="acctfourfigures"/>
              <w:tabs>
                <w:tab w:val="clear" w:pos="765"/>
                <w:tab w:val="decimal" w:pos="73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90,653</w:t>
            </w:r>
          </w:p>
        </w:tc>
        <w:tc>
          <w:tcPr>
            <w:tcW w:w="57" w:type="pct"/>
          </w:tcPr>
          <w:p w:rsidR="009D131B" w:rsidRPr="00144E97" w:rsidRDefault="009D131B" w:rsidP="009D131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27" w:type="pct"/>
          </w:tcPr>
          <w:p w:rsidR="009D131B" w:rsidRPr="00635B33" w:rsidRDefault="009D131B" w:rsidP="009D131B">
            <w:pPr>
              <w:pStyle w:val="acctfourfigures"/>
              <w:tabs>
                <w:tab w:val="clear" w:pos="765"/>
                <w:tab w:val="decimal" w:pos="73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12,303</w:t>
            </w:r>
          </w:p>
        </w:tc>
        <w:tc>
          <w:tcPr>
            <w:tcW w:w="58" w:type="pct"/>
          </w:tcPr>
          <w:p w:rsidR="009D131B" w:rsidRPr="00144E97" w:rsidRDefault="009D131B" w:rsidP="009D131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8" w:type="pct"/>
          </w:tcPr>
          <w:p w:rsidR="009D131B" w:rsidRPr="00144E97" w:rsidRDefault="009D131B" w:rsidP="009D13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7" w:type="pct"/>
          </w:tcPr>
          <w:p w:rsidR="009D131B" w:rsidRPr="00144E97" w:rsidRDefault="009D131B" w:rsidP="009D13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pct"/>
          </w:tcPr>
          <w:p w:rsidR="009D131B" w:rsidRPr="00144E97" w:rsidRDefault="009D131B" w:rsidP="00D75255">
            <w:pPr>
              <w:pStyle w:val="acctfourfigures"/>
              <w:tabs>
                <w:tab w:val="clear" w:pos="765"/>
                <w:tab w:val="decimal" w:pos="630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31,927</w:t>
            </w:r>
          </w:p>
        </w:tc>
      </w:tr>
      <w:tr w:rsidR="009D131B" w:rsidRPr="00144E97" w:rsidTr="00C63AF4">
        <w:trPr>
          <w:cantSplit/>
        </w:trPr>
        <w:tc>
          <w:tcPr>
            <w:tcW w:w="1145" w:type="pct"/>
          </w:tcPr>
          <w:p w:rsidR="009D131B" w:rsidRPr="00144E97" w:rsidRDefault="009D131B" w:rsidP="009D131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บริษัท อี-เซ็นซ จำกัด</w:t>
            </w:r>
          </w:p>
        </w:tc>
        <w:tc>
          <w:tcPr>
            <w:tcW w:w="640" w:type="pct"/>
          </w:tcPr>
          <w:p w:rsidR="009D131B" w:rsidRPr="00144E97" w:rsidRDefault="009D131B" w:rsidP="009D131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ออกแบบพัฒนาระบบ</w:t>
            </w:r>
          </w:p>
          <w:p w:rsidR="009D131B" w:rsidRPr="00144E97" w:rsidRDefault="009D131B" w:rsidP="009D131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144E97">
              <w:rPr>
                <w:rFonts w:ascii="Angsana New" w:hAnsi="Angsana New"/>
                <w:sz w:val="30"/>
                <w:szCs w:val="30"/>
                <w:cs/>
              </w:rPr>
              <w:t>และบริการอื่นๆ</w:t>
            </w:r>
          </w:p>
        </w:tc>
        <w:tc>
          <w:tcPr>
            <w:tcW w:w="397" w:type="pct"/>
          </w:tcPr>
          <w:p w:rsidR="009D131B" w:rsidRPr="00144E97" w:rsidRDefault="009D131B" w:rsidP="009D131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03" w:type="pct"/>
          </w:tcPr>
          <w:p w:rsidR="009D131B" w:rsidRPr="00492BB2" w:rsidRDefault="009D131B" w:rsidP="009D131B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99.96</w:t>
            </w:r>
          </w:p>
        </w:tc>
        <w:tc>
          <w:tcPr>
            <w:tcW w:w="58" w:type="pct"/>
          </w:tcPr>
          <w:p w:rsidR="009D131B" w:rsidRPr="00144E97" w:rsidRDefault="009D131B" w:rsidP="009D13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9" w:type="pct"/>
          </w:tcPr>
          <w:p w:rsidR="009D131B" w:rsidRPr="00492BB2" w:rsidRDefault="009D131B" w:rsidP="009D131B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99.96</w:t>
            </w:r>
          </w:p>
        </w:tc>
        <w:tc>
          <w:tcPr>
            <w:tcW w:w="55" w:type="pct"/>
          </w:tcPr>
          <w:p w:rsidR="009D131B" w:rsidRPr="00144E97" w:rsidRDefault="009D131B" w:rsidP="009D131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</w:rPr>
            </w:pPr>
          </w:p>
        </w:tc>
        <w:tc>
          <w:tcPr>
            <w:tcW w:w="326" w:type="pct"/>
          </w:tcPr>
          <w:p w:rsidR="009D131B" w:rsidRPr="00635B33" w:rsidRDefault="009D131B" w:rsidP="009D131B">
            <w:pPr>
              <w:pStyle w:val="acctfourfigures"/>
              <w:tabs>
                <w:tab w:val="clear" w:pos="765"/>
                <w:tab w:val="decimal" w:pos="806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500</w:t>
            </w:r>
          </w:p>
        </w:tc>
        <w:tc>
          <w:tcPr>
            <w:tcW w:w="55" w:type="pct"/>
          </w:tcPr>
          <w:p w:rsidR="009D131B" w:rsidRPr="00144E97" w:rsidRDefault="009D131B" w:rsidP="009D131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26" w:type="pct"/>
          </w:tcPr>
          <w:p w:rsidR="009D131B" w:rsidRPr="00635B33" w:rsidRDefault="009D131B" w:rsidP="009D131B">
            <w:pPr>
              <w:pStyle w:val="acctfourfigures"/>
              <w:tabs>
                <w:tab w:val="clear" w:pos="765"/>
                <w:tab w:val="decimal" w:pos="806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500</w:t>
            </w:r>
          </w:p>
        </w:tc>
        <w:tc>
          <w:tcPr>
            <w:tcW w:w="56" w:type="pct"/>
          </w:tcPr>
          <w:p w:rsidR="009D131B" w:rsidRPr="00144E97" w:rsidRDefault="009D131B" w:rsidP="009D131B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316" w:type="pct"/>
          </w:tcPr>
          <w:p w:rsidR="009D131B" w:rsidRPr="00635B33" w:rsidRDefault="009D131B" w:rsidP="009D131B">
            <w:pPr>
              <w:pStyle w:val="acctfourfigures"/>
              <w:tabs>
                <w:tab w:val="clear" w:pos="765"/>
                <w:tab w:val="decimal" w:pos="73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499</w:t>
            </w:r>
          </w:p>
        </w:tc>
        <w:tc>
          <w:tcPr>
            <w:tcW w:w="57" w:type="pct"/>
          </w:tcPr>
          <w:p w:rsidR="009D131B" w:rsidRPr="00144E97" w:rsidRDefault="009D131B" w:rsidP="009D131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27" w:type="pct"/>
          </w:tcPr>
          <w:p w:rsidR="009D131B" w:rsidRPr="00635B33" w:rsidRDefault="009D131B" w:rsidP="009D131B">
            <w:pPr>
              <w:pStyle w:val="acctfourfigures"/>
              <w:tabs>
                <w:tab w:val="clear" w:pos="765"/>
                <w:tab w:val="decimal" w:pos="73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499</w:t>
            </w:r>
          </w:p>
        </w:tc>
        <w:tc>
          <w:tcPr>
            <w:tcW w:w="58" w:type="pct"/>
          </w:tcPr>
          <w:p w:rsidR="009D131B" w:rsidRPr="00144E97" w:rsidRDefault="009D131B" w:rsidP="009D131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8" w:type="pct"/>
          </w:tcPr>
          <w:p w:rsidR="009D131B" w:rsidRPr="00144E97" w:rsidRDefault="009D131B" w:rsidP="009D13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7" w:type="pct"/>
          </w:tcPr>
          <w:p w:rsidR="009D131B" w:rsidRPr="00144E97" w:rsidRDefault="009D131B" w:rsidP="009D131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7" w:type="pct"/>
          </w:tcPr>
          <w:p w:rsidR="009D131B" w:rsidRPr="00144E97" w:rsidRDefault="009D131B" w:rsidP="009D13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D131B" w:rsidRPr="00144E97" w:rsidTr="00C63AF4">
        <w:trPr>
          <w:cantSplit/>
        </w:trPr>
        <w:tc>
          <w:tcPr>
            <w:tcW w:w="1145" w:type="pct"/>
          </w:tcPr>
          <w:p w:rsidR="009D131B" w:rsidRPr="00144E97" w:rsidRDefault="009D131B" w:rsidP="009D131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</w:rPr>
              <w:t>Mega Products (Mauritius) Limited</w:t>
            </w:r>
          </w:p>
        </w:tc>
        <w:tc>
          <w:tcPr>
            <w:tcW w:w="640" w:type="pct"/>
          </w:tcPr>
          <w:p w:rsidR="009D131B" w:rsidRPr="00144E97" w:rsidRDefault="009D131B" w:rsidP="009D131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ธุรกิจจัดจำหน่าย</w:t>
            </w:r>
          </w:p>
        </w:tc>
        <w:tc>
          <w:tcPr>
            <w:tcW w:w="397" w:type="pct"/>
          </w:tcPr>
          <w:p w:rsidR="009D131B" w:rsidRPr="00144E97" w:rsidRDefault="009D131B" w:rsidP="009D131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มอริเชียส</w:t>
            </w:r>
          </w:p>
        </w:tc>
        <w:tc>
          <w:tcPr>
            <w:tcW w:w="303" w:type="pct"/>
          </w:tcPr>
          <w:p w:rsidR="009D131B" w:rsidRPr="00492BB2" w:rsidRDefault="009D131B" w:rsidP="009D131B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58" w:type="pct"/>
          </w:tcPr>
          <w:p w:rsidR="009D131B" w:rsidRPr="00144E97" w:rsidRDefault="009D131B" w:rsidP="009D13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9" w:type="pct"/>
          </w:tcPr>
          <w:p w:rsidR="009D131B" w:rsidRPr="00492BB2" w:rsidRDefault="009D131B" w:rsidP="009D131B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55" w:type="pct"/>
          </w:tcPr>
          <w:p w:rsidR="009D131B" w:rsidRPr="00144E97" w:rsidRDefault="009D131B" w:rsidP="009D131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</w:rPr>
            </w:pPr>
          </w:p>
        </w:tc>
        <w:tc>
          <w:tcPr>
            <w:tcW w:w="326" w:type="pct"/>
          </w:tcPr>
          <w:p w:rsidR="009D131B" w:rsidRPr="00635B33" w:rsidRDefault="009D131B" w:rsidP="009D131B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410</w:t>
            </w:r>
          </w:p>
        </w:tc>
        <w:tc>
          <w:tcPr>
            <w:tcW w:w="55" w:type="pct"/>
          </w:tcPr>
          <w:p w:rsidR="009D131B" w:rsidRPr="00144E97" w:rsidRDefault="009D131B" w:rsidP="009D131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26" w:type="pct"/>
          </w:tcPr>
          <w:p w:rsidR="009D131B" w:rsidRPr="00635B33" w:rsidRDefault="009D131B" w:rsidP="009D131B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410</w:t>
            </w:r>
          </w:p>
        </w:tc>
        <w:tc>
          <w:tcPr>
            <w:tcW w:w="56" w:type="pct"/>
          </w:tcPr>
          <w:p w:rsidR="009D131B" w:rsidRPr="00144E97" w:rsidRDefault="009D131B" w:rsidP="009D131B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316" w:type="pct"/>
          </w:tcPr>
          <w:p w:rsidR="009D131B" w:rsidRPr="00635B33" w:rsidRDefault="009D131B" w:rsidP="009D131B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4,992</w:t>
            </w:r>
          </w:p>
        </w:tc>
        <w:tc>
          <w:tcPr>
            <w:tcW w:w="57" w:type="pct"/>
          </w:tcPr>
          <w:p w:rsidR="009D131B" w:rsidRPr="00144E97" w:rsidRDefault="009D131B" w:rsidP="009D131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27" w:type="pct"/>
          </w:tcPr>
          <w:p w:rsidR="009D131B" w:rsidRPr="00635B33" w:rsidRDefault="009D131B" w:rsidP="009D131B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4,992</w:t>
            </w:r>
          </w:p>
        </w:tc>
        <w:tc>
          <w:tcPr>
            <w:tcW w:w="58" w:type="pct"/>
          </w:tcPr>
          <w:p w:rsidR="009D131B" w:rsidRPr="00144E97" w:rsidRDefault="009D131B" w:rsidP="009D131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8" w:type="pct"/>
          </w:tcPr>
          <w:p w:rsidR="009D131B" w:rsidRPr="00144E97" w:rsidRDefault="009D131B" w:rsidP="009D13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7" w:type="pct"/>
          </w:tcPr>
          <w:p w:rsidR="009D131B" w:rsidRPr="00144E97" w:rsidRDefault="009D131B" w:rsidP="009D131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7" w:type="pct"/>
          </w:tcPr>
          <w:p w:rsidR="009D131B" w:rsidRPr="00144E97" w:rsidRDefault="009D131B" w:rsidP="009D13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D131B" w:rsidRPr="00144E97" w:rsidTr="00C63AF4">
        <w:trPr>
          <w:cantSplit/>
        </w:trPr>
        <w:tc>
          <w:tcPr>
            <w:tcW w:w="1145" w:type="pct"/>
          </w:tcPr>
          <w:p w:rsidR="009D131B" w:rsidRPr="00144E97" w:rsidRDefault="009D131B" w:rsidP="009D131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</w:rPr>
              <w:t>Mega Lifesciences Pte. Ltd.</w:t>
            </w:r>
          </w:p>
        </w:tc>
        <w:tc>
          <w:tcPr>
            <w:tcW w:w="640" w:type="pct"/>
          </w:tcPr>
          <w:p w:rsidR="009D131B" w:rsidRPr="00144E97" w:rsidRDefault="009D131B" w:rsidP="009D131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ธุรกิจจัดจำหน่าย</w:t>
            </w:r>
          </w:p>
        </w:tc>
        <w:tc>
          <w:tcPr>
            <w:tcW w:w="397" w:type="pct"/>
          </w:tcPr>
          <w:p w:rsidR="009D131B" w:rsidRPr="00144E97" w:rsidRDefault="009D131B" w:rsidP="009D131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สิงค</w:t>
            </w:r>
            <w:r w:rsidRPr="00144E97">
              <w:rPr>
                <w:rFonts w:ascii="Angsana New" w:hAnsi="Angsana New"/>
                <w:sz w:val="30"/>
                <w:szCs w:val="30"/>
                <w:cs/>
              </w:rPr>
              <w:t>โปร์</w:t>
            </w:r>
          </w:p>
        </w:tc>
        <w:tc>
          <w:tcPr>
            <w:tcW w:w="303" w:type="pct"/>
          </w:tcPr>
          <w:p w:rsidR="009D131B" w:rsidRPr="00492BB2" w:rsidRDefault="009D131B" w:rsidP="009D131B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58" w:type="pct"/>
          </w:tcPr>
          <w:p w:rsidR="009D131B" w:rsidRPr="00144E97" w:rsidRDefault="009D131B" w:rsidP="009D13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9" w:type="pct"/>
          </w:tcPr>
          <w:p w:rsidR="009D131B" w:rsidRPr="00492BB2" w:rsidRDefault="009D131B" w:rsidP="009D131B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55" w:type="pct"/>
          </w:tcPr>
          <w:p w:rsidR="009D131B" w:rsidRPr="00144E97" w:rsidRDefault="009D131B" w:rsidP="009D131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</w:rPr>
            </w:pPr>
          </w:p>
        </w:tc>
        <w:tc>
          <w:tcPr>
            <w:tcW w:w="326" w:type="pct"/>
          </w:tcPr>
          <w:p w:rsidR="009D131B" w:rsidRPr="00635B33" w:rsidRDefault="009D131B" w:rsidP="009D131B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156</w:t>
            </w:r>
          </w:p>
        </w:tc>
        <w:tc>
          <w:tcPr>
            <w:tcW w:w="55" w:type="pct"/>
          </w:tcPr>
          <w:p w:rsidR="009D131B" w:rsidRPr="00144E97" w:rsidRDefault="009D131B" w:rsidP="009D131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26" w:type="pct"/>
          </w:tcPr>
          <w:p w:rsidR="009D131B" w:rsidRPr="00635B33" w:rsidRDefault="009D131B" w:rsidP="009D131B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156</w:t>
            </w:r>
          </w:p>
        </w:tc>
        <w:tc>
          <w:tcPr>
            <w:tcW w:w="56" w:type="pct"/>
          </w:tcPr>
          <w:p w:rsidR="009D131B" w:rsidRPr="00144E97" w:rsidRDefault="009D131B" w:rsidP="009D131B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316" w:type="pct"/>
          </w:tcPr>
          <w:p w:rsidR="009D131B" w:rsidRPr="00635B33" w:rsidRDefault="009D131B" w:rsidP="009D131B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156</w:t>
            </w:r>
          </w:p>
        </w:tc>
        <w:tc>
          <w:tcPr>
            <w:tcW w:w="57" w:type="pct"/>
          </w:tcPr>
          <w:p w:rsidR="009D131B" w:rsidRPr="00144E97" w:rsidRDefault="009D131B" w:rsidP="009D131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27" w:type="pct"/>
          </w:tcPr>
          <w:p w:rsidR="009D131B" w:rsidRPr="00635B33" w:rsidRDefault="009D131B" w:rsidP="009D131B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156</w:t>
            </w:r>
          </w:p>
        </w:tc>
        <w:tc>
          <w:tcPr>
            <w:tcW w:w="58" w:type="pct"/>
          </w:tcPr>
          <w:p w:rsidR="009D131B" w:rsidRPr="00144E97" w:rsidRDefault="009D131B" w:rsidP="009D131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8" w:type="pct"/>
          </w:tcPr>
          <w:p w:rsidR="009D131B" w:rsidRPr="00144E97" w:rsidRDefault="009D131B" w:rsidP="009D13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31,310</w:t>
            </w:r>
          </w:p>
        </w:tc>
        <w:tc>
          <w:tcPr>
            <w:tcW w:w="57" w:type="pct"/>
          </w:tcPr>
          <w:p w:rsidR="009D131B" w:rsidRPr="00144E97" w:rsidRDefault="009D131B" w:rsidP="009D131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7" w:type="pct"/>
          </w:tcPr>
          <w:p w:rsidR="009D131B" w:rsidRPr="00144E97" w:rsidRDefault="009D131B" w:rsidP="009D13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D131B" w:rsidRPr="00144E97" w:rsidTr="00C63AF4">
        <w:trPr>
          <w:cantSplit/>
        </w:trPr>
        <w:tc>
          <w:tcPr>
            <w:tcW w:w="1145" w:type="pct"/>
          </w:tcPr>
          <w:p w:rsidR="009D131B" w:rsidRPr="00144E97" w:rsidRDefault="009D131B" w:rsidP="009D131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:rsidR="009D131B" w:rsidRPr="00144E97" w:rsidRDefault="009D131B" w:rsidP="009D131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7" w:type="pct"/>
          </w:tcPr>
          <w:p w:rsidR="009D131B" w:rsidRPr="00144E97" w:rsidRDefault="009D131B" w:rsidP="009D131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3" w:type="pct"/>
          </w:tcPr>
          <w:p w:rsidR="009D131B" w:rsidRDefault="009D131B" w:rsidP="009D131B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" w:type="pct"/>
          </w:tcPr>
          <w:p w:rsidR="009D131B" w:rsidRPr="00144E97" w:rsidRDefault="009D131B" w:rsidP="009D13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9" w:type="pct"/>
          </w:tcPr>
          <w:p w:rsidR="009D131B" w:rsidRDefault="009D131B" w:rsidP="009D131B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5" w:type="pct"/>
          </w:tcPr>
          <w:p w:rsidR="009D131B" w:rsidRPr="00144E97" w:rsidRDefault="009D131B" w:rsidP="009D131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</w:rPr>
            </w:pPr>
          </w:p>
        </w:tc>
        <w:tc>
          <w:tcPr>
            <w:tcW w:w="326" w:type="pct"/>
          </w:tcPr>
          <w:p w:rsidR="009D131B" w:rsidRDefault="009D131B" w:rsidP="009D131B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5" w:type="pct"/>
          </w:tcPr>
          <w:p w:rsidR="009D131B" w:rsidRPr="004F46DD" w:rsidRDefault="009D131B" w:rsidP="009D131B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26" w:type="pct"/>
          </w:tcPr>
          <w:p w:rsidR="009D131B" w:rsidRDefault="009D131B" w:rsidP="009D131B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6" w:type="pct"/>
          </w:tcPr>
          <w:p w:rsidR="009D131B" w:rsidRPr="00144E97" w:rsidRDefault="009D131B" w:rsidP="009D131B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316" w:type="pct"/>
          </w:tcPr>
          <w:p w:rsidR="009D131B" w:rsidRPr="004F46DD" w:rsidRDefault="009D131B" w:rsidP="009D131B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" w:type="pct"/>
          </w:tcPr>
          <w:p w:rsidR="009D131B" w:rsidRPr="00144E97" w:rsidRDefault="009D131B" w:rsidP="009D131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27" w:type="pct"/>
          </w:tcPr>
          <w:p w:rsidR="009D131B" w:rsidRDefault="009D131B" w:rsidP="009D131B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" w:type="pct"/>
          </w:tcPr>
          <w:p w:rsidR="009D131B" w:rsidRPr="00144E97" w:rsidRDefault="009D131B" w:rsidP="009D131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8" w:type="pct"/>
          </w:tcPr>
          <w:p w:rsidR="009D131B" w:rsidRDefault="009D131B" w:rsidP="009D13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" w:type="pct"/>
          </w:tcPr>
          <w:p w:rsidR="009D131B" w:rsidRPr="00144E97" w:rsidRDefault="009D131B" w:rsidP="009D131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7" w:type="pct"/>
          </w:tcPr>
          <w:p w:rsidR="009D131B" w:rsidRDefault="009D131B" w:rsidP="009D13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131B" w:rsidRPr="0008598A" w:rsidTr="00C63AF4">
        <w:trPr>
          <w:cantSplit/>
        </w:trPr>
        <w:tc>
          <w:tcPr>
            <w:tcW w:w="1145" w:type="pct"/>
          </w:tcPr>
          <w:p w:rsidR="009D131B" w:rsidRPr="00144E97" w:rsidRDefault="009D131B" w:rsidP="009D131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</w:rPr>
              <w:lastRenderedPageBreak/>
              <w:t>Mega Lifesciences PTY Peru S.A.C.</w:t>
            </w:r>
          </w:p>
        </w:tc>
        <w:tc>
          <w:tcPr>
            <w:tcW w:w="640" w:type="pct"/>
          </w:tcPr>
          <w:p w:rsidR="009D131B" w:rsidRPr="00144E97" w:rsidRDefault="009D131B" w:rsidP="009D131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 xml:space="preserve">ธุรกิจผลิตภัณฑ์ภายใต้   </w:t>
            </w:r>
          </w:p>
          <w:p w:rsidR="009D131B" w:rsidRPr="00144E97" w:rsidRDefault="009D131B" w:rsidP="009D131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 xml:space="preserve">   เครื่องหมายการค้า</w:t>
            </w:r>
          </w:p>
        </w:tc>
        <w:tc>
          <w:tcPr>
            <w:tcW w:w="397" w:type="pct"/>
          </w:tcPr>
          <w:p w:rsidR="009D131B" w:rsidRPr="00144E97" w:rsidRDefault="009D131B" w:rsidP="009D131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เปรู</w:t>
            </w:r>
          </w:p>
        </w:tc>
        <w:tc>
          <w:tcPr>
            <w:tcW w:w="303" w:type="pct"/>
          </w:tcPr>
          <w:p w:rsidR="009D131B" w:rsidRPr="00492BB2" w:rsidRDefault="009D131B" w:rsidP="009D131B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58" w:type="pct"/>
          </w:tcPr>
          <w:p w:rsidR="009D131B" w:rsidRPr="00144E97" w:rsidRDefault="009D131B" w:rsidP="009D13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9" w:type="pct"/>
          </w:tcPr>
          <w:p w:rsidR="009D131B" w:rsidRPr="00492BB2" w:rsidRDefault="009D131B" w:rsidP="009D131B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55" w:type="pct"/>
          </w:tcPr>
          <w:p w:rsidR="009D131B" w:rsidRPr="00144E97" w:rsidRDefault="009D131B" w:rsidP="009D131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</w:rPr>
            </w:pPr>
          </w:p>
        </w:tc>
        <w:tc>
          <w:tcPr>
            <w:tcW w:w="326" w:type="pct"/>
          </w:tcPr>
          <w:p w:rsidR="009D131B" w:rsidRPr="00635B33" w:rsidRDefault="009D131B" w:rsidP="009D131B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100</w:t>
            </w:r>
          </w:p>
        </w:tc>
        <w:tc>
          <w:tcPr>
            <w:tcW w:w="55" w:type="pct"/>
          </w:tcPr>
          <w:p w:rsidR="009D131B" w:rsidRPr="004F46DD" w:rsidRDefault="009D131B" w:rsidP="009D131B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26" w:type="pct"/>
          </w:tcPr>
          <w:p w:rsidR="009D131B" w:rsidRPr="00635B33" w:rsidRDefault="009D131B" w:rsidP="009D131B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100</w:t>
            </w:r>
          </w:p>
        </w:tc>
        <w:tc>
          <w:tcPr>
            <w:tcW w:w="56" w:type="pct"/>
          </w:tcPr>
          <w:p w:rsidR="009D131B" w:rsidRPr="00144E97" w:rsidRDefault="009D131B" w:rsidP="009D131B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316" w:type="pct"/>
          </w:tcPr>
          <w:p w:rsidR="009D131B" w:rsidRPr="00635B33" w:rsidRDefault="009D131B" w:rsidP="009D131B">
            <w:pPr>
              <w:pStyle w:val="acctfourfigures"/>
              <w:tabs>
                <w:tab w:val="clear" w:pos="765"/>
                <w:tab w:val="decimal" w:pos="851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1,530</w:t>
            </w:r>
          </w:p>
        </w:tc>
        <w:tc>
          <w:tcPr>
            <w:tcW w:w="57" w:type="pct"/>
          </w:tcPr>
          <w:p w:rsidR="009D131B" w:rsidRPr="00144E97" w:rsidRDefault="009D131B" w:rsidP="009D131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27" w:type="pct"/>
          </w:tcPr>
          <w:p w:rsidR="009D131B" w:rsidRPr="00635B33" w:rsidRDefault="009D131B" w:rsidP="009D131B">
            <w:pPr>
              <w:pStyle w:val="acctfourfigures"/>
              <w:tabs>
                <w:tab w:val="clear" w:pos="765"/>
                <w:tab w:val="decimal" w:pos="851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1,530</w:t>
            </w:r>
          </w:p>
        </w:tc>
        <w:tc>
          <w:tcPr>
            <w:tcW w:w="58" w:type="pct"/>
          </w:tcPr>
          <w:p w:rsidR="009D131B" w:rsidRPr="00144E97" w:rsidRDefault="009D131B" w:rsidP="009D131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8" w:type="pct"/>
          </w:tcPr>
          <w:p w:rsidR="009D131B" w:rsidRPr="00144E97" w:rsidRDefault="009D131B" w:rsidP="009D13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7" w:type="pct"/>
          </w:tcPr>
          <w:p w:rsidR="009D131B" w:rsidRPr="00144E97" w:rsidRDefault="009D131B" w:rsidP="009D131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7" w:type="pct"/>
          </w:tcPr>
          <w:p w:rsidR="009D131B" w:rsidRPr="00144E97" w:rsidRDefault="009D131B" w:rsidP="009D13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D131B" w:rsidRPr="0008598A" w:rsidTr="00C63AF4">
        <w:trPr>
          <w:cantSplit/>
        </w:trPr>
        <w:tc>
          <w:tcPr>
            <w:tcW w:w="1145" w:type="pct"/>
          </w:tcPr>
          <w:p w:rsidR="009D131B" w:rsidRPr="00144E97" w:rsidRDefault="009D131B" w:rsidP="009D131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</w:rPr>
              <w:t>MAXXCARE Limited</w:t>
            </w:r>
          </w:p>
        </w:tc>
        <w:tc>
          <w:tcPr>
            <w:tcW w:w="640" w:type="pct"/>
          </w:tcPr>
          <w:p w:rsidR="009D131B" w:rsidRPr="00144E97" w:rsidRDefault="009D131B" w:rsidP="009D131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ธุรกิจจัดจำหน่าย</w:t>
            </w:r>
          </w:p>
        </w:tc>
        <w:tc>
          <w:tcPr>
            <w:tcW w:w="397" w:type="pct"/>
          </w:tcPr>
          <w:p w:rsidR="009D131B" w:rsidRPr="00144E97" w:rsidRDefault="009D131B" w:rsidP="009D131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เมียนมาร์</w:t>
            </w:r>
          </w:p>
        </w:tc>
        <w:tc>
          <w:tcPr>
            <w:tcW w:w="303" w:type="pct"/>
          </w:tcPr>
          <w:p w:rsidR="009D131B" w:rsidRPr="00492BB2" w:rsidRDefault="009D131B" w:rsidP="009D131B">
            <w:pPr>
              <w:pStyle w:val="acctfourfigures"/>
              <w:tabs>
                <w:tab w:val="clear" w:pos="765"/>
              </w:tabs>
              <w:spacing w:line="380" w:lineRule="exact"/>
              <w:ind w:left="-79" w:right="-79" w:hanging="11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100.00</w:t>
            </w:r>
          </w:p>
        </w:tc>
        <w:tc>
          <w:tcPr>
            <w:tcW w:w="58" w:type="pct"/>
          </w:tcPr>
          <w:p w:rsidR="009D131B" w:rsidRPr="00144E97" w:rsidRDefault="009D131B" w:rsidP="009D13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9" w:type="pct"/>
          </w:tcPr>
          <w:p w:rsidR="009D131B" w:rsidRPr="00492BB2" w:rsidRDefault="009D131B" w:rsidP="009D131B">
            <w:pPr>
              <w:pStyle w:val="acctfourfigures"/>
              <w:tabs>
                <w:tab w:val="clear" w:pos="765"/>
              </w:tabs>
              <w:spacing w:line="380" w:lineRule="exact"/>
              <w:ind w:left="-79" w:right="-79" w:hanging="11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100.00</w:t>
            </w:r>
          </w:p>
        </w:tc>
        <w:tc>
          <w:tcPr>
            <w:tcW w:w="55" w:type="pct"/>
          </w:tcPr>
          <w:p w:rsidR="009D131B" w:rsidRPr="00144E97" w:rsidRDefault="009D131B" w:rsidP="009D131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</w:rPr>
            </w:pPr>
          </w:p>
        </w:tc>
        <w:tc>
          <w:tcPr>
            <w:tcW w:w="326" w:type="pct"/>
          </w:tcPr>
          <w:p w:rsidR="009D131B" w:rsidRPr="00635B33" w:rsidRDefault="009D131B" w:rsidP="009D131B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603,622</w:t>
            </w:r>
          </w:p>
        </w:tc>
        <w:tc>
          <w:tcPr>
            <w:tcW w:w="55" w:type="pct"/>
          </w:tcPr>
          <w:p w:rsidR="009D131B" w:rsidRPr="00144E97" w:rsidRDefault="009D131B" w:rsidP="009D131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26" w:type="pct"/>
          </w:tcPr>
          <w:p w:rsidR="009D131B" w:rsidRPr="00635B33" w:rsidRDefault="009D131B" w:rsidP="009D131B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536,227</w:t>
            </w:r>
          </w:p>
        </w:tc>
        <w:tc>
          <w:tcPr>
            <w:tcW w:w="56" w:type="pct"/>
          </w:tcPr>
          <w:p w:rsidR="009D131B" w:rsidRPr="00144E97" w:rsidRDefault="009D131B" w:rsidP="009D131B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316" w:type="pct"/>
          </w:tcPr>
          <w:p w:rsidR="009D131B" w:rsidRPr="00635B33" w:rsidRDefault="009D131B" w:rsidP="009D131B">
            <w:pPr>
              <w:pStyle w:val="acctfourfigures"/>
              <w:tabs>
                <w:tab w:val="clear" w:pos="765"/>
                <w:tab w:val="decimal" w:pos="851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603,622</w:t>
            </w:r>
          </w:p>
        </w:tc>
        <w:tc>
          <w:tcPr>
            <w:tcW w:w="57" w:type="pct"/>
          </w:tcPr>
          <w:p w:rsidR="009D131B" w:rsidRPr="00144E97" w:rsidRDefault="009D131B" w:rsidP="009D131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27" w:type="pct"/>
          </w:tcPr>
          <w:p w:rsidR="009D131B" w:rsidRPr="00635B33" w:rsidRDefault="009D131B" w:rsidP="009D131B">
            <w:pPr>
              <w:pStyle w:val="acctfourfigures"/>
              <w:tabs>
                <w:tab w:val="clear" w:pos="765"/>
                <w:tab w:val="decimal" w:pos="851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536,227</w:t>
            </w:r>
          </w:p>
        </w:tc>
        <w:tc>
          <w:tcPr>
            <w:tcW w:w="58" w:type="pct"/>
          </w:tcPr>
          <w:p w:rsidR="009D131B" w:rsidRPr="00144E97" w:rsidRDefault="009D131B" w:rsidP="009D131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8" w:type="pct"/>
          </w:tcPr>
          <w:p w:rsidR="009D131B" w:rsidRPr="00144E97" w:rsidRDefault="009D131B" w:rsidP="009D13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7" w:type="pct"/>
          </w:tcPr>
          <w:p w:rsidR="009D131B" w:rsidRPr="003B078C" w:rsidRDefault="009D131B" w:rsidP="009D131B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7" w:type="pct"/>
          </w:tcPr>
          <w:p w:rsidR="009D131B" w:rsidRPr="00144E97" w:rsidRDefault="009D131B" w:rsidP="009D13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D131B" w:rsidRPr="0008598A" w:rsidTr="00C63AF4">
        <w:trPr>
          <w:cantSplit/>
        </w:trPr>
        <w:tc>
          <w:tcPr>
            <w:tcW w:w="1145" w:type="pct"/>
          </w:tcPr>
          <w:p w:rsidR="009D131B" w:rsidRPr="008A7D2D" w:rsidRDefault="009D131B" w:rsidP="009D131B">
            <w:pPr>
              <w:rPr>
                <w:rFonts w:ascii="Angsana New" w:hAnsi="Angsana New"/>
                <w:sz w:val="30"/>
                <w:szCs w:val="30"/>
              </w:rPr>
            </w:pPr>
            <w:r w:rsidRPr="008A7D2D">
              <w:rPr>
                <w:rFonts w:ascii="Angsana New" w:hAnsi="Angsana New"/>
                <w:sz w:val="30"/>
                <w:szCs w:val="30"/>
              </w:rPr>
              <w:t>MAXXCARE Company Ltd.</w:t>
            </w:r>
          </w:p>
        </w:tc>
        <w:tc>
          <w:tcPr>
            <w:tcW w:w="640" w:type="pct"/>
          </w:tcPr>
          <w:p w:rsidR="009D131B" w:rsidRPr="008A7D2D" w:rsidRDefault="009D131B" w:rsidP="009D131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A7D2D">
              <w:rPr>
                <w:rFonts w:ascii="Angsana New" w:hAnsi="Angsana New"/>
                <w:sz w:val="30"/>
                <w:szCs w:val="30"/>
                <w:cs/>
              </w:rPr>
              <w:t>ธุรกิจจัดจำหน่าย</w:t>
            </w:r>
          </w:p>
        </w:tc>
        <w:tc>
          <w:tcPr>
            <w:tcW w:w="397" w:type="pct"/>
          </w:tcPr>
          <w:p w:rsidR="009D131B" w:rsidRPr="008A7D2D" w:rsidRDefault="009D131B" w:rsidP="009D13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A7D2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เวียดนาม</w:t>
            </w:r>
          </w:p>
        </w:tc>
        <w:tc>
          <w:tcPr>
            <w:tcW w:w="303" w:type="pct"/>
          </w:tcPr>
          <w:p w:rsidR="009D131B" w:rsidRPr="008A7D2D" w:rsidRDefault="009D131B" w:rsidP="009D131B">
            <w:pPr>
              <w:pStyle w:val="acctfourfigures"/>
              <w:tabs>
                <w:tab w:val="clear" w:pos="765"/>
              </w:tabs>
              <w:spacing w:line="380" w:lineRule="exact"/>
              <w:ind w:left="-79" w:right="-79" w:hanging="11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A7D2D">
              <w:rPr>
                <w:rFonts w:ascii="Angsana New" w:hAnsi="Angsana New"/>
                <w:sz w:val="30"/>
                <w:szCs w:val="30"/>
                <w:lang w:val="en-US" w:bidi="th-TH"/>
              </w:rPr>
              <w:t>100.00</w:t>
            </w:r>
          </w:p>
        </w:tc>
        <w:tc>
          <w:tcPr>
            <w:tcW w:w="58" w:type="pct"/>
          </w:tcPr>
          <w:p w:rsidR="009D131B" w:rsidRPr="008A7D2D" w:rsidRDefault="009D131B" w:rsidP="009D13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9" w:type="pct"/>
          </w:tcPr>
          <w:p w:rsidR="009D131B" w:rsidRPr="008A7D2D" w:rsidRDefault="009D131B" w:rsidP="009D131B">
            <w:pPr>
              <w:pStyle w:val="acctfourfigures"/>
              <w:tabs>
                <w:tab w:val="clear" w:pos="765"/>
              </w:tabs>
              <w:spacing w:line="380" w:lineRule="exact"/>
              <w:ind w:left="-79" w:right="-79" w:hanging="11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A7D2D">
              <w:rPr>
                <w:rFonts w:ascii="Angsana New" w:hAnsi="Angsana New"/>
                <w:sz w:val="30"/>
                <w:szCs w:val="30"/>
                <w:lang w:val="en-US" w:bidi="th-TH"/>
              </w:rPr>
              <w:t>100.00</w:t>
            </w:r>
          </w:p>
        </w:tc>
        <w:tc>
          <w:tcPr>
            <w:tcW w:w="55" w:type="pct"/>
          </w:tcPr>
          <w:p w:rsidR="009D131B" w:rsidRPr="008A7D2D" w:rsidRDefault="009D131B" w:rsidP="009D131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</w:rPr>
            </w:pPr>
          </w:p>
        </w:tc>
        <w:tc>
          <w:tcPr>
            <w:tcW w:w="326" w:type="pct"/>
          </w:tcPr>
          <w:p w:rsidR="009D131B" w:rsidRPr="008A7D2D" w:rsidRDefault="009D131B" w:rsidP="009D131B">
            <w:pPr>
              <w:pStyle w:val="acctfourfigures"/>
              <w:tabs>
                <w:tab w:val="clear" w:pos="765"/>
                <w:tab w:val="decimal" w:pos="806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A7D2D">
              <w:rPr>
                <w:rFonts w:ascii="Angsana New" w:hAnsi="Angsana New"/>
                <w:sz w:val="30"/>
                <w:szCs w:val="30"/>
                <w:lang w:bidi="th-TH"/>
              </w:rPr>
              <w:t>3,253</w:t>
            </w:r>
          </w:p>
        </w:tc>
        <w:tc>
          <w:tcPr>
            <w:tcW w:w="55" w:type="pct"/>
          </w:tcPr>
          <w:p w:rsidR="009D131B" w:rsidRPr="008A7D2D" w:rsidRDefault="009D131B" w:rsidP="009D131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26" w:type="pct"/>
          </w:tcPr>
          <w:p w:rsidR="009D131B" w:rsidRPr="008A7D2D" w:rsidRDefault="009D131B" w:rsidP="009D131B">
            <w:pPr>
              <w:pStyle w:val="acctfourfigures"/>
              <w:tabs>
                <w:tab w:val="clear" w:pos="765"/>
                <w:tab w:val="decimal" w:pos="806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A7D2D">
              <w:rPr>
                <w:rFonts w:ascii="Angsana New" w:hAnsi="Angsana New"/>
                <w:sz w:val="30"/>
                <w:szCs w:val="30"/>
                <w:lang w:bidi="th-TH"/>
              </w:rPr>
              <w:t>3,253</w:t>
            </w:r>
          </w:p>
        </w:tc>
        <w:tc>
          <w:tcPr>
            <w:tcW w:w="56" w:type="pct"/>
          </w:tcPr>
          <w:p w:rsidR="009D131B" w:rsidRPr="008A7D2D" w:rsidRDefault="009D131B" w:rsidP="009D131B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</w:p>
        </w:tc>
        <w:tc>
          <w:tcPr>
            <w:tcW w:w="316" w:type="pct"/>
            <w:tcBorders>
              <w:bottom w:val="single" w:sz="4" w:space="0" w:color="auto"/>
            </w:tcBorders>
          </w:tcPr>
          <w:p w:rsidR="009D131B" w:rsidRPr="008A7D2D" w:rsidRDefault="009D131B" w:rsidP="009D131B">
            <w:pPr>
              <w:pStyle w:val="acctfourfigures"/>
              <w:tabs>
                <w:tab w:val="clear" w:pos="765"/>
                <w:tab w:val="decimal" w:pos="851"/>
              </w:tabs>
              <w:spacing w:line="380" w:lineRule="exact"/>
              <w:ind w:left="-72" w:right="-72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A7D2D">
              <w:rPr>
                <w:rFonts w:ascii="Angsana New" w:hAnsi="Angsana New"/>
                <w:sz w:val="30"/>
                <w:szCs w:val="30"/>
                <w:lang w:bidi="th-TH"/>
              </w:rPr>
              <w:t>3,253</w:t>
            </w:r>
          </w:p>
        </w:tc>
        <w:tc>
          <w:tcPr>
            <w:tcW w:w="57" w:type="pct"/>
          </w:tcPr>
          <w:p w:rsidR="009D131B" w:rsidRPr="008A7D2D" w:rsidRDefault="009D131B" w:rsidP="009D131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:rsidR="009D131B" w:rsidRPr="008A7D2D" w:rsidRDefault="009D131B" w:rsidP="009D131B">
            <w:pPr>
              <w:pStyle w:val="acctfourfigures"/>
              <w:tabs>
                <w:tab w:val="clear" w:pos="765"/>
                <w:tab w:val="decimal" w:pos="851"/>
              </w:tabs>
              <w:spacing w:line="380" w:lineRule="exact"/>
              <w:ind w:left="-72" w:right="-72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A7D2D">
              <w:rPr>
                <w:rFonts w:ascii="Angsana New" w:hAnsi="Angsana New"/>
                <w:sz w:val="30"/>
                <w:szCs w:val="30"/>
                <w:lang w:bidi="th-TH"/>
              </w:rPr>
              <w:t>3,253</w:t>
            </w:r>
          </w:p>
        </w:tc>
        <w:tc>
          <w:tcPr>
            <w:tcW w:w="58" w:type="pct"/>
          </w:tcPr>
          <w:p w:rsidR="009D131B" w:rsidRPr="009C5C37" w:rsidRDefault="009D131B" w:rsidP="009D131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8" w:type="pct"/>
            <w:tcBorders>
              <w:bottom w:val="single" w:sz="4" w:space="0" w:color="auto"/>
            </w:tcBorders>
          </w:tcPr>
          <w:p w:rsidR="009D131B" w:rsidRPr="009C5C37" w:rsidRDefault="009D131B" w:rsidP="009D13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7" w:type="pct"/>
          </w:tcPr>
          <w:p w:rsidR="009D131B" w:rsidRPr="009C5C37" w:rsidRDefault="009D131B" w:rsidP="009D13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</w:tcPr>
          <w:p w:rsidR="009D131B" w:rsidRPr="009C5C37" w:rsidRDefault="009D131B" w:rsidP="009D13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D131B" w:rsidRPr="00503317" w:rsidTr="00C63AF4">
        <w:trPr>
          <w:cantSplit/>
        </w:trPr>
        <w:tc>
          <w:tcPr>
            <w:tcW w:w="1145" w:type="pct"/>
          </w:tcPr>
          <w:p w:rsidR="009D131B" w:rsidRPr="008A7D2D" w:rsidRDefault="009D131B" w:rsidP="009D131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:rsidR="009D131B" w:rsidRPr="008A7D2D" w:rsidRDefault="009D131B" w:rsidP="009D13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7" w:type="pct"/>
          </w:tcPr>
          <w:p w:rsidR="009D131B" w:rsidRPr="008A7D2D" w:rsidRDefault="009D131B" w:rsidP="009D13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3" w:type="pct"/>
          </w:tcPr>
          <w:p w:rsidR="009D131B" w:rsidRPr="008A7D2D" w:rsidRDefault="009D131B" w:rsidP="009D13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" w:type="pct"/>
          </w:tcPr>
          <w:p w:rsidR="009D131B" w:rsidRPr="008A7D2D" w:rsidRDefault="009D131B" w:rsidP="009D13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9" w:type="pct"/>
          </w:tcPr>
          <w:p w:rsidR="009D131B" w:rsidRPr="008A7D2D" w:rsidRDefault="009D131B" w:rsidP="009D13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" w:type="pct"/>
          </w:tcPr>
          <w:p w:rsidR="009D131B" w:rsidRPr="008A7D2D" w:rsidRDefault="009D131B" w:rsidP="009D131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</w:rPr>
            </w:pPr>
          </w:p>
        </w:tc>
        <w:tc>
          <w:tcPr>
            <w:tcW w:w="326" w:type="pct"/>
          </w:tcPr>
          <w:p w:rsidR="009D131B" w:rsidRPr="008A7D2D" w:rsidRDefault="009D131B" w:rsidP="009D131B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5" w:type="pct"/>
          </w:tcPr>
          <w:p w:rsidR="009D131B" w:rsidRPr="008A7D2D" w:rsidRDefault="009D131B" w:rsidP="009D131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26" w:type="pct"/>
          </w:tcPr>
          <w:p w:rsidR="009D131B" w:rsidRPr="008A7D2D" w:rsidRDefault="009D131B" w:rsidP="009D131B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6" w:type="pct"/>
          </w:tcPr>
          <w:p w:rsidR="009D131B" w:rsidRPr="008A7D2D" w:rsidRDefault="009D131B" w:rsidP="009D131B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double" w:sz="4" w:space="0" w:color="auto"/>
            </w:tcBorders>
          </w:tcPr>
          <w:p w:rsidR="009D131B" w:rsidRPr="00DB2C47" w:rsidRDefault="009D131B" w:rsidP="009D131B">
            <w:pPr>
              <w:pStyle w:val="acctfourfigures"/>
              <w:tabs>
                <w:tab w:val="clear" w:pos="765"/>
                <w:tab w:val="decimal" w:pos="851"/>
              </w:tabs>
              <w:spacing w:line="380" w:lineRule="exact"/>
              <w:ind w:left="-72" w:right="-7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0331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357,278</w:t>
            </w:r>
          </w:p>
        </w:tc>
        <w:tc>
          <w:tcPr>
            <w:tcW w:w="57" w:type="pct"/>
          </w:tcPr>
          <w:p w:rsidR="009D131B" w:rsidRPr="008A7D2D" w:rsidRDefault="009D131B" w:rsidP="009D131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27" w:type="pct"/>
            <w:tcBorders>
              <w:top w:val="single" w:sz="4" w:space="0" w:color="auto"/>
              <w:bottom w:val="double" w:sz="4" w:space="0" w:color="auto"/>
            </w:tcBorders>
          </w:tcPr>
          <w:p w:rsidR="009D131B" w:rsidRPr="00503317" w:rsidRDefault="009D131B" w:rsidP="009D131B">
            <w:pPr>
              <w:pStyle w:val="acctfourfigures"/>
              <w:tabs>
                <w:tab w:val="clear" w:pos="765"/>
                <w:tab w:val="decimal" w:pos="851"/>
              </w:tabs>
              <w:spacing w:line="380" w:lineRule="exact"/>
              <w:ind w:left="-72" w:right="-7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0331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1,211,533</w:t>
            </w:r>
          </w:p>
        </w:tc>
        <w:tc>
          <w:tcPr>
            <w:tcW w:w="58" w:type="pct"/>
          </w:tcPr>
          <w:p w:rsidR="009D131B" w:rsidRPr="00503317" w:rsidRDefault="009D131B" w:rsidP="009D131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8" w:type="pct"/>
            <w:tcBorders>
              <w:top w:val="single" w:sz="4" w:space="0" w:color="auto"/>
              <w:bottom w:val="double" w:sz="4" w:space="0" w:color="auto"/>
            </w:tcBorders>
          </w:tcPr>
          <w:p w:rsidR="009D131B" w:rsidRPr="0008598A" w:rsidRDefault="009D131B" w:rsidP="009D13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31,310</w:t>
            </w:r>
          </w:p>
        </w:tc>
        <w:tc>
          <w:tcPr>
            <w:tcW w:w="57" w:type="pct"/>
          </w:tcPr>
          <w:p w:rsidR="009D131B" w:rsidRPr="0008598A" w:rsidRDefault="009D131B" w:rsidP="009D13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pct"/>
            <w:tcBorders>
              <w:top w:val="single" w:sz="4" w:space="0" w:color="auto"/>
              <w:bottom w:val="double" w:sz="4" w:space="0" w:color="auto"/>
            </w:tcBorders>
          </w:tcPr>
          <w:p w:rsidR="009D131B" w:rsidRPr="0008598A" w:rsidRDefault="009D131B" w:rsidP="009D13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31,297</w:t>
            </w:r>
          </w:p>
        </w:tc>
      </w:tr>
      <w:tr w:rsidR="009D131B" w:rsidRPr="00144E97" w:rsidTr="00AF7A69">
        <w:trPr>
          <w:cantSplit/>
        </w:trPr>
        <w:tc>
          <w:tcPr>
            <w:tcW w:w="5000" w:type="pct"/>
            <w:gridSpan w:val="18"/>
          </w:tcPr>
          <w:p w:rsidR="009D131B" w:rsidRPr="00144E97" w:rsidRDefault="009D131B" w:rsidP="009D13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บริษัทย่อยทางอ้อม</w:t>
            </w:r>
            <w:r w:rsidRPr="00144E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44E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(ลงทุนผ่านทางบริษัท </w:t>
            </w:r>
            <w:r w:rsidRPr="00144E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Mega Lifesciences </w:t>
            </w:r>
            <w:proofErr w:type="spellStart"/>
            <w:r w:rsidRPr="00144E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Sdn</w:t>
            </w:r>
            <w:proofErr w:type="spellEnd"/>
            <w:r w:rsidRPr="00144E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.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proofErr w:type="spellStart"/>
            <w:r w:rsidRPr="00144E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Bhd</w:t>
            </w:r>
            <w:proofErr w:type="spellEnd"/>
            <w:r w:rsidRPr="00144E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9D131B" w:rsidRPr="00144E97" w:rsidTr="00C63AF4">
        <w:trPr>
          <w:cantSplit/>
        </w:trPr>
        <w:tc>
          <w:tcPr>
            <w:tcW w:w="1145" w:type="pct"/>
          </w:tcPr>
          <w:p w:rsidR="009D131B" w:rsidRPr="00144E97" w:rsidRDefault="009D131B" w:rsidP="009D131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</w:rPr>
              <w:t xml:space="preserve">Bio-Life Marketing </w:t>
            </w:r>
            <w:proofErr w:type="spellStart"/>
            <w:r w:rsidRPr="00144E97">
              <w:rPr>
                <w:rFonts w:ascii="Angsana New" w:hAnsi="Angsana New"/>
                <w:sz w:val="30"/>
                <w:szCs w:val="30"/>
              </w:rPr>
              <w:t>Sdn</w:t>
            </w:r>
            <w:proofErr w:type="spellEnd"/>
            <w:r w:rsidRPr="00144E97">
              <w:rPr>
                <w:rFonts w:ascii="Angsana New" w:hAnsi="Angsana New"/>
                <w:sz w:val="30"/>
                <w:szCs w:val="30"/>
              </w:rPr>
              <w:t>. Bhd.</w:t>
            </w:r>
          </w:p>
        </w:tc>
        <w:tc>
          <w:tcPr>
            <w:tcW w:w="640" w:type="pct"/>
          </w:tcPr>
          <w:p w:rsidR="009D131B" w:rsidRPr="00144E97" w:rsidRDefault="009D131B" w:rsidP="009D131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 xml:space="preserve">ธุรกิจผลิตภัณฑ์ภายใต้   </w:t>
            </w:r>
          </w:p>
          <w:p w:rsidR="009D131B" w:rsidRPr="00144E97" w:rsidRDefault="009D131B" w:rsidP="009D131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 xml:space="preserve">   เครื่องหมายการค้า</w:t>
            </w:r>
          </w:p>
        </w:tc>
        <w:tc>
          <w:tcPr>
            <w:tcW w:w="397" w:type="pct"/>
          </w:tcPr>
          <w:p w:rsidR="009D131B" w:rsidRPr="00144E97" w:rsidRDefault="009D131B" w:rsidP="009D131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03" w:type="pct"/>
          </w:tcPr>
          <w:p w:rsidR="009D131B" w:rsidRPr="00144E97" w:rsidRDefault="009D131B" w:rsidP="009D131B">
            <w:pPr>
              <w:pStyle w:val="acctfourfigures"/>
              <w:tabs>
                <w:tab w:val="clear" w:pos="765"/>
              </w:tabs>
              <w:spacing w:line="380" w:lineRule="exact"/>
              <w:ind w:left="-79" w:right="-79" w:hanging="1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078C">
              <w:rPr>
                <w:rFonts w:ascii="Angsana New" w:hAnsi="Angsana New"/>
                <w:sz w:val="30"/>
                <w:szCs w:val="30"/>
                <w:lang w:val="en-US" w:bidi="th-TH"/>
              </w:rPr>
              <w:t>100.00</w:t>
            </w:r>
          </w:p>
        </w:tc>
        <w:tc>
          <w:tcPr>
            <w:tcW w:w="58" w:type="pct"/>
          </w:tcPr>
          <w:p w:rsidR="009D131B" w:rsidRPr="00144E97" w:rsidRDefault="009D131B" w:rsidP="009D131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9" w:type="pct"/>
          </w:tcPr>
          <w:p w:rsidR="009D131B" w:rsidRPr="00144E97" w:rsidRDefault="009D131B" w:rsidP="009D131B">
            <w:pPr>
              <w:pStyle w:val="acctfourfigures"/>
              <w:tabs>
                <w:tab w:val="clear" w:pos="765"/>
              </w:tabs>
              <w:spacing w:line="380" w:lineRule="exact"/>
              <w:ind w:left="-79" w:right="-79" w:hanging="1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3B078C">
              <w:rPr>
                <w:rFonts w:ascii="Angsana New" w:hAnsi="Angsana New"/>
                <w:sz w:val="30"/>
                <w:szCs w:val="30"/>
                <w:lang w:val="en-US" w:bidi="th-TH"/>
              </w:rPr>
              <w:t>100.00</w:t>
            </w:r>
          </w:p>
        </w:tc>
        <w:tc>
          <w:tcPr>
            <w:tcW w:w="55" w:type="pct"/>
          </w:tcPr>
          <w:p w:rsidR="009D131B" w:rsidRPr="00144E97" w:rsidRDefault="009D131B" w:rsidP="009D131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6" w:type="pct"/>
          </w:tcPr>
          <w:p w:rsidR="009D131B" w:rsidRPr="00144E97" w:rsidRDefault="009D131B" w:rsidP="009D131B">
            <w:pPr>
              <w:pStyle w:val="acctfourfigures"/>
              <w:spacing w:line="360" w:lineRule="exact"/>
              <w:ind w:left="-72" w:right="-7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11,977</w:t>
            </w:r>
          </w:p>
        </w:tc>
        <w:tc>
          <w:tcPr>
            <w:tcW w:w="55" w:type="pct"/>
          </w:tcPr>
          <w:p w:rsidR="009D131B" w:rsidRPr="00144E97" w:rsidRDefault="009D131B" w:rsidP="009D131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6" w:type="pct"/>
          </w:tcPr>
          <w:p w:rsidR="009D131B" w:rsidRPr="00144E97" w:rsidRDefault="009D131B" w:rsidP="009D131B">
            <w:pPr>
              <w:pStyle w:val="acctfourfigures"/>
              <w:spacing w:line="360" w:lineRule="exact"/>
              <w:ind w:left="-72" w:right="-7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11,977</w:t>
            </w:r>
          </w:p>
        </w:tc>
        <w:tc>
          <w:tcPr>
            <w:tcW w:w="56" w:type="pct"/>
          </w:tcPr>
          <w:p w:rsidR="009D131B" w:rsidRPr="00144E97" w:rsidRDefault="009D131B" w:rsidP="009D131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6" w:type="pct"/>
          </w:tcPr>
          <w:p w:rsidR="009D131B" w:rsidRPr="003B078C" w:rsidRDefault="009D131B" w:rsidP="009D131B">
            <w:pPr>
              <w:pStyle w:val="acctfourfigures"/>
              <w:tabs>
                <w:tab w:val="clear" w:pos="765"/>
                <w:tab w:val="decimal" w:pos="851"/>
              </w:tabs>
              <w:spacing w:line="380" w:lineRule="exact"/>
              <w:ind w:left="-72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617,656</w:t>
            </w:r>
          </w:p>
        </w:tc>
        <w:tc>
          <w:tcPr>
            <w:tcW w:w="57" w:type="pct"/>
          </w:tcPr>
          <w:p w:rsidR="009D131B" w:rsidRPr="00144E97" w:rsidRDefault="009D131B" w:rsidP="009D131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7" w:type="pct"/>
          </w:tcPr>
          <w:p w:rsidR="009D131B" w:rsidRPr="003B078C" w:rsidRDefault="009D131B" w:rsidP="009D131B">
            <w:pPr>
              <w:pStyle w:val="acctfourfigures"/>
              <w:tabs>
                <w:tab w:val="clear" w:pos="765"/>
                <w:tab w:val="decimal" w:pos="851"/>
              </w:tabs>
              <w:spacing w:line="380" w:lineRule="exact"/>
              <w:ind w:left="-72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617,656</w:t>
            </w:r>
          </w:p>
        </w:tc>
        <w:tc>
          <w:tcPr>
            <w:tcW w:w="58" w:type="pct"/>
          </w:tcPr>
          <w:p w:rsidR="009D131B" w:rsidRPr="003B078C" w:rsidRDefault="009D131B" w:rsidP="009D131B">
            <w:pPr>
              <w:tabs>
                <w:tab w:val="clear" w:pos="227"/>
                <w:tab w:val="clear" w:pos="454"/>
                <w:tab w:val="left" w:pos="540"/>
                <w:tab w:val="decimal" w:pos="734"/>
              </w:tabs>
              <w:spacing w:line="380" w:lineRule="exact"/>
              <w:jc w:val="thaiDistribute"/>
              <w:rPr>
                <w:rFonts w:ascii="Angsana New" w:hAnsi="Angsana New" w:cs="Times New Roman"/>
                <w:sz w:val="30"/>
                <w:szCs w:val="30"/>
                <w:lang w:val="en-GB"/>
              </w:rPr>
            </w:pPr>
          </w:p>
        </w:tc>
        <w:tc>
          <w:tcPr>
            <w:tcW w:w="258" w:type="pct"/>
          </w:tcPr>
          <w:p w:rsidR="009D131B" w:rsidRPr="0008598A" w:rsidRDefault="00C05873" w:rsidP="009D13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7" w:type="pct"/>
          </w:tcPr>
          <w:p w:rsidR="009D131B" w:rsidRPr="003B078C" w:rsidRDefault="009D131B" w:rsidP="009D131B">
            <w:pPr>
              <w:pStyle w:val="acctfourfigures"/>
              <w:tabs>
                <w:tab w:val="clear" w:pos="765"/>
                <w:tab w:val="decimal" w:pos="630"/>
              </w:tabs>
              <w:spacing w:line="38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7" w:type="pct"/>
          </w:tcPr>
          <w:p w:rsidR="009D131B" w:rsidRPr="008A7D2D" w:rsidRDefault="009D131B" w:rsidP="009D13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D131B" w:rsidRPr="0008598A" w:rsidTr="00C63AF4">
        <w:trPr>
          <w:cantSplit/>
        </w:trPr>
        <w:tc>
          <w:tcPr>
            <w:tcW w:w="1145" w:type="pct"/>
          </w:tcPr>
          <w:p w:rsidR="009D131B" w:rsidRPr="00144E97" w:rsidRDefault="009D131B" w:rsidP="009D131B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รวมบริษัทย่อยทางอ้อม</w:t>
            </w:r>
          </w:p>
        </w:tc>
        <w:tc>
          <w:tcPr>
            <w:tcW w:w="640" w:type="pct"/>
          </w:tcPr>
          <w:p w:rsidR="009D131B" w:rsidRPr="00144E97" w:rsidRDefault="009D131B" w:rsidP="009D131B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7" w:type="pct"/>
          </w:tcPr>
          <w:p w:rsidR="009D131B" w:rsidRPr="00144E97" w:rsidRDefault="009D131B" w:rsidP="009D131B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3" w:type="pct"/>
          </w:tcPr>
          <w:p w:rsidR="009D131B" w:rsidRPr="00144E97" w:rsidRDefault="009D131B" w:rsidP="009D131B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" w:type="pct"/>
          </w:tcPr>
          <w:p w:rsidR="009D131B" w:rsidRPr="00144E97" w:rsidRDefault="009D131B" w:rsidP="009D131B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9" w:type="pct"/>
          </w:tcPr>
          <w:p w:rsidR="009D131B" w:rsidRPr="00144E97" w:rsidRDefault="009D131B" w:rsidP="009D131B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5" w:type="pct"/>
          </w:tcPr>
          <w:p w:rsidR="009D131B" w:rsidRPr="00144E97" w:rsidRDefault="009D131B" w:rsidP="009D131B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</w:rPr>
            </w:pPr>
          </w:p>
        </w:tc>
        <w:tc>
          <w:tcPr>
            <w:tcW w:w="326" w:type="pct"/>
            <w:tcBorders>
              <w:bottom w:val="nil"/>
            </w:tcBorders>
          </w:tcPr>
          <w:p w:rsidR="009D131B" w:rsidRPr="00144E97" w:rsidRDefault="009D131B" w:rsidP="009D131B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left="-72" w:right="-7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5" w:type="pct"/>
            <w:tcBorders>
              <w:bottom w:val="nil"/>
            </w:tcBorders>
          </w:tcPr>
          <w:p w:rsidR="009D131B" w:rsidRPr="00144E97" w:rsidRDefault="009D131B" w:rsidP="009D131B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26" w:type="pct"/>
            <w:tcBorders>
              <w:bottom w:val="nil"/>
            </w:tcBorders>
          </w:tcPr>
          <w:p w:rsidR="009D131B" w:rsidRPr="00144E97" w:rsidRDefault="009D131B" w:rsidP="009D131B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left="-72" w:right="-7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6" w:type="pct"/>
          </w:tcPr>
          <w:p w:rsidR="009D131B" w:rsidRPr="00144E97" w:rsidRDefault="009D131B" w:rsidP="009D131B">
            <w:pPr>
              <w:pStyle w:val="acctmergecolhdg"/>
              <w:tabs>
                <w:tab w:val="decimal" w:pos="619"/>
              </w:tabs>
              <w:spacing w:line="360" w:lineRule="exact"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double" w:sz="4" w:space="0" w:color="auto"/>
            </w:tcBorders>
          </w:tcPr>
          <w:p w:rsidR="009D131B" w:rsidRPr="00144E97" w:rsidRDefault="009D131B" w:rsidP="009D131B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-72" w:right="-7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A7D2D">
              <w:rPr>
                <w:b/>
                <w:bCs/>
                <w:sz w:val="20"/>
              </w:rPr>
              <w:t>1,</w:t>
            </w:r>
            <w:r>
              <w:rPr>
                <w:b/>
                <w:bCs/>
                <w:sz w:val="20"/>
              </w:rPr>
              <w:t>974</w:t>
            </w:r>
            <w:r w:rsidRPr="008A7D2D">
              <w:rPr>
                <w:b/>
                <w:bCs/>
                <w:sz w:val="20"/>
              </w:rPr>
              <w:t>,9</w:t>
            </w:r>
            <w:r>
              <w:rPr>
                <w:b/>
                <w:bCs/>
                <w:sz w:val="20"/>
              </w:rPr>
              <w:t>34</w:t>
            </w:r>
          </w:p>
        </w:tc>
        <w:tc>
          <w:tcPr>
            <w:tcW w:w="57" w:type="pct"/>
          </w:tcPr>
          <w:p w:rsidR="009D131B" w:rsidRPr="00144E97" w:rsidRDefault="009D131B" w:rsidP="009D131B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27" w:type="pct"/>
            <w:tcBorders>
              <w:top w:val="single" w:sz="4" w:space="0" w:color="auto"/>
              <w:bottom w:val="double" w:sz="4" w:space="0" w:color="auto"/>
            </w:tcBorders>
          </w:tcPr>
          <w:p w:rsidR="009D131B" w:rsidRPr="00144E97" w:rsidRDefault="009D131B" w:rsidP="009D131B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A7D2D">
              <w:rPr>
                <w:b/>
                <w:bCs/>
                <w:sz w:val="20"/>
              </w:rPr>
              <w:t>1,829,189</w:t>
            </w:r>
          </w:p>
        </w:tc>
        <w:tc>
          <w:tcPr>
            <w:tcW w:w="58" w:type="pct"/>
          </w:tcPr>
          <w:p w:rsidR="009D131B" w:rsidRPr="00144E97" w:rsidRDefault="009D131B" w:rsidP="009D131B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8" w:type="pct"/>
            <w:tcBorders>
              <w:top w:val="single" w:sz="4" w:space="0" w:color="auto"/>
              <w:bottom w:val="double" w:sz="4" w:space="0" w:color="auto"/>
            </w:tcBorders>
          </w:tcPr>
          <w:p w:rsidR="009D131B" w:rsidRPr="0008598A" w:rsidRDefault="009D131B" w:rsidP="009D13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31,310</w:t>
            </w:r>
          </w:p>
        </w:tc>
        <w:tc>
          <w:tcPr>
            <w:tcW w:w="57" w:type="pct"/>
          </w:tcPr>
          <w:p w:rsidR="009D131B" w:rsidRPr="0008598A" w:rsidRDefault="009D131B" w:rsidP="009D13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pct"/>
            <w:tcBorders>
              <w:top w:val="single" w:sz="4" w:space="0" w:color="auto"/>
              <w:bottom w:val="double" w:sz="4" w:space="0" w:color="auto"/>
            </w:tcBorders>
          </w:tcPr>
          <w:p w:rsidR="009D131B" w:rsidRPr="0008598A" w:rsidRDefault="009D131B" w:rsidP="009D13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31,297</w:t>
            </w:r>
          </w:p>
        </w:tc>
      </w:tr>
    </w:tbl>
    <w:p w:rsidR="00387ACC" w:rsidRPr="00144E97" w:rsidRDefault="00387ACC" w:rsidP="0055166E">
      <w:pPr>
        <w:rPr>
          <w:rFonts w:ascii="Angsana New" w:hAnsi="Angsana New"/>
          <w:sz w:val="30"/>
          <w:szCs w:val="30"/>
        </w:rPr>
      </w:pPr>
    </w:p>
    <w:p w:rsidR="00387ACC" w:rsidRPr="00144E97" w:rsidRDefault="00387ACC" w:rsidP="003B078C">
      <w:pPr>
        <w:tabs>
          <w:tab w:val="left" w:pos="14310"/>
        </w:tabs>
        <w:rPr>
          <w:rFonts w:ascii="Angsana New" w:hAnsi="Angsana New"/>
          <w:sz w:val="30"/>
          <w:szCs w:val="30"/>
        </w:rPr>
        <w:sectPr w:rsidR="00387ACC" w:rsidRPr="00144E97" w:rsidSect="009138E9">
          <w:headerReference w:type="default" r:id="rId11"/>
          <w:footerReference w:type="default" r:id="rId12"/>
          <w:type w:val="nextColumn"/>
          <w:pgSz w:w="16834" w:h="11909" w:orient="landscape" w:code="9"/>
          <w:pgMar w:top="691" w:right="1152" w:bottom="576" w:left="1152" w:header="720" w:footer="347" w:gutter="0"/>
          <w:cols w:space="720"/>
          <w:docGrid w:linePitch="245"/>
        </w:sectPr>
      </w:pPr>
    </w:p>
    <w:p w:rsidR="00F96958" w:rsidRPr="00144E97" w:rsidRDefault="00574B0A" w:rsidP="00AF6475">
      <w:pPr>
        <w:pStyle w:val="Heading5"/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lang w:val="en-US"/>
        </w:rPr>
        <w:lastRenderedPageBreak/>
        <w:t>8</w:t>
      </w:r>
      <w:r w:rsidR="00AF6475" w:rsidRPr="00144E97">
        <w:rPr>
          <w:rFonts w:ascii="Angsana New" w:hAnsi="Angsana New"/>
          <w:sz w:val="30"/>
          <w:szCs w:val="30"/>
        </w:rPr>
        <w:tab/>
      </w:r>
      <w:r w:rsidR="00F96958" w:rsidRPr="00144E97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</w:p>
    <w:p w:rsidR="00ED6642" w:rsidRDefault="00ED6642" w:rsidP="00ED66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</w:p>
    <w:p w:rsidR="00ED6642" w:rsidRPr="00144E97" w:rsidRDefault="00ED6642" w:rsidP="00ED66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b/>
          <w:sz w:val="30"/>
          <w:szCs w:val="30"/>
          <w:cs/>
        </w:rPr>
        <w:t>ก</w:t>
      </w:r>
      <w:r w:rsidRPr="00144E97">
        <w:rPr>
          <w:rFonts w:ascii="Angsana New" w:hAnsi="Angsana New"/>
          <w:sz w:val="30"/>
          <w:szCs w:val="30"/>
          <w:cs/>
        </w:rPr>
        <w:t>ารซื้อ จำหน่าย และโอนที่ดิน อาคารและอุปกรณ์ระหว่างงวด</w:t>
      </w:r>
      <w:r>
        <w:rPr>
          <w:rFonts w:ascii="Angsana New" w:hAnsi="Angsana New" w:hint="cs"/>
          <w:sz w:val="30"/>
          <w:szCs w:val="30"/>
          <w:cs/>
        </w:rPr>
        <w:t>หก</w:t>
      </w:r>
      <w:r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CA7F0E">
        <w:rPr>
          <w:rFonts w:ascii="Angsana New" w:hAnsi="Angsana New"/>
          <w:sz w:val="30"/>
          <w:szCs w:val="30"/>
        </w:rPr>
        <w:t>3</w:t>
      </w:r>
      <w:r w:rsidRPr="00CA7F0E">
        <w:rPr>
          <w:rFonts w:ascii="Angsana New" w:hAnsi="Angsana New" w:hint="cs"/>
          <w:sz w:val="30"/>
          <w:szCs w:val="30"/>
          <w:cs/>
        </w:rPr>
        <w:t>0</w:t>
      </w:r>
      <w:r w:rsidRPr="00CA7F0E">
        <w:rPr>
          <w:rFonts w:ascii="Angsana New" w:hAnsi="Angsana New"/>
          <w:sz w:val="30"/>
          <w:szCs w:val="30"/>
          <w:cs/>
        </w:rPr>
        <w:t xml:space="preserve"> </w:t>
      </w:r>
      <w:r w:rsidRPr="00CA7F0E">
        <w:rPr>
          <w:rFonts w:ascii="Angsana New" w:hAnsi="Angsana New" w:hint="cs"/>
          <w:sz w:val="30"/>
          <w:szCs w:val="30"/>
          <w:cs/>
        </w:rPr>
        <w:t>มิถุนายน</w:t>
      </w:r>
      <w:r w:rsidR="00CA7F0E" w:rsidRPr="00CA7F0E">
        <w:rPr>
          <w:rFonts w:ascii="Angsana New" w:hAnsi="Angsana New" w:hint="cs"/>
          <w:sz w:val="30"/>
          <w:szCs w:val="30"/>
          <w:cs/>
        </w:rPr>
        <w:t xml:space="preserve"> </w:t>
      </w:r>
      <w:r w:rsidR="00CA7F0E" w:rsidRPr="00CA7F0E">
        <w:rPr>
          <w:rFonts w:ascii="Angsana New" w:hAnsi="Angsana New"/>
          <w:sz w:val="30"/>
          <w:szCs w:val="30"/>
        </w:rPr>
        <w:t>2562</w:t>
      </w:r>
      <w:r w:rsidRPr="00144E9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มีดังนี้</w:t>
      </w:r>
    </w:p>
    <w:p w:rsidR="00ED6642" w:rsidRDefault="00ED6642" w:rsidP="00ED66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51"/>
        <w:gridCol w:w="271"/>
        <w:gridCol w:w="1351"/>
        <w:gridCol w:w="273"/>
        <w:gridCol w:w="1181"/>
        <w:gridCol w:w="19"/>
        <w:gridCol w:w="231"/>
        <w:gridCol w:w="8"/>
        <w:gridCol w:w="1345"/>
      </w:tblGrid>
      <w:tr w:rsidR="00CA7F0E" w:rsidRPr="00A16777" w:rsidTr="00F662CA">
        <w:trPr>
          <w:tblHeader/>
        </w:trPr>
        <w:tc>
          <w:tcPr>
            <w:tcW w:w="1840" w:type="pct"/>
          </w:tcPr>
          <w:p w:rsidR="00CA7F0E" w:rsidRPr="00F15275" w:rsidRDefault="00CA7F0E" w:rsidP="00A5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1558" w:type="pct"/>
            <w:gridSpan w:val="3"/>
          </w:tcPr>
          <w:p w:rsidR="00CA7F0E" w:rsidRPr="00526E2F" w:rsidDel="003621D0" w:rsidRDefault="00CA7F0E" w:rsidP="00A56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6E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:rsidR="00CA7F0E" w:rsidRPr="00526E2F" w:rsidRDefault="00CA7F0E" w:rsidP="00A56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9" w:type="pct"/>
            <w:gridSpan w:val="5"/>
          </w:tcPr>
          <w:p w:rsidR="00CA7F0E" w:rsidRPr="00526E2F" w:rsidDel="003621D0" w:rsidRDefault="00CA7F0E" w:rsidP="00A56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C06E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6EC7" w:rsidRPr="00272D23" w:rsidTr="00F662CA">
        <w:trPr>
          <w:trHeight w:val="1109"/>
          <w:tblHeader/>
        </w:trPr>
        <w:tc>
          <w:tcPr>
            <w:tcW w:w="1840" w:type="pct"/>
          </w:tcPr>
          <w:p w:rsidR="00C06EC7" w:rsidRDefault="00C06EC7" w:rsidP="00A5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C06EC7" w:rsidRDefault="00C06EC7" w:rsidP="00A5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C06EC7" w:rsidRPr="007E63AD" w:rsidRDefault="00C06EC7" w:rsidP="00A5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8" w:type="pct"/>
            <w:vAlign w:val="bottom"/>
          </w:tcPr>
          <w:p w:rsidR="00C06EC7" w:rsidRDefault="00C06EC7" w:rsidP="00A56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C06EC7" w:rsidRPr="004C3F86" w:rsidRDefault="00C06EC7" w:rsidP="00A56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>
              <w:rPr>
                <w:rFonts w:ascii="Angsana New" w:hAnsi="Angsana New"/>
                <w:sz w:val="28"/>
                <w:szCs w:val="28"/>
              </w:rPr>
              <w:t xml:space="preserve"> -</w:t>
            </w:r>
            <w:r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2" w:type="pct"/>
          </w:tcPr>
          <w:p w:rsidR="00C06EC7" w:rsidRPr="004C3F86" w:rsidRDefault="00C06EC7" w:rsidP="00A56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8" w:type="pct"/>
          </w:tcPr>
          <w:p w:rsidR="00C06EC7" w:rsidRDefault="00C06EC7" w:rsidP="00A56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:rsidR="00C06EC7" w:rsidRPr="004C3F86" w:rsidRDefault="00C06EC7" w:rsidP="00A56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43" w:type="pct"/>
          </w:tcPr>
          <w:p w:rsidR="00C06EC7" w:rsidRPr="004C3F86" w:rsidRDefault="00C06EC7" w:rsidP="00A56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pct"/>
            <w:vAlign w:val="bottom"/>
          </w:tcPr>
          <w:p w:rsidR="00C06EC7" w:rsidRDefault="00C06EC7" w:rsidP="00A56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C06EC7" w:rsidRPr="004C3F86" w:rsidRDefault="00C06EC7" w:rsidP="00A56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>
              <w:rPr>
                <w:rFonts w:ascii="Angsana New" w:hAnsi="Angsana New"/>
                <w:sz w:val="28"/>
                <w:szCs w:val="28"/>
              </w:rPr>
              <w:t xml:space="preserve"> -</w:t>
            </w:r>
            <w:r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1" w:type="pct"/>
            <w:gridSpan w:val="2"/>
          </w:tcPr>
          <w:p w:rsidR="00C06EC7" w:rsidRPr="004C3F86" w:rsidRDefault="00C06EC7" w:rsidP="00A56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pct"/>
            <w:gridSpan w:val="2"/>
          </w:tcPr>
          <w:p w:rsidR="00C06EC7" w:rsidRDefault="00C06EC7" w:rsidP="00A56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:rsidR="00C06EC7" w:rsidRPr="004C3F86" w:rsidRDefault="00C06EC7" w:rsidP="00A56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CA7F0E" w:rsidRPr="00A16777" w:rsidTr="000922C3">
        <w:trPr>
          <w:tblHeader/>
        </w:trPr>
        <w:tc>
          <w:tcPr>
            <w:tcW w:w="1840" w:type="pct"/>
          </w:tcPr>
          <w:p w:rsidR="00CA7F0E" w:rsidRPr="007E63AD" w:rsidRDefault="00CA7F0E" w:rsidP="00A56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60" w:type="pct"/>
            <w:gridSpan w:val="9"/>
          </w:tcPr>
          <w:p w:rsidR="00CA7F0E" w:rsidRPr="004C3F86" w:rsidRDefault="00CA7F0E" w:rsidP="00A56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="00FB7EA6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307C6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9D131B" w:rsidRPr="00272D23" w:rsidTr="00F662CA">
        <w:trPr>
          <w:tblHeader/>
        </w:trPr>
        <w:tc>
          <w:tcPr>
            <w:tcW w:w="1840" w:type="pct"/>
            <w:vAlign w:val="bottom"/>
          </w:tcPr>
          <w:p w:rsidR="009D131B" w:rsidRPr="00C06EC7" w:rsidRDefault="005A1659" w:rsidP="009D131B">
            <w:pPr>
              <w:pStyle w:val="BodyText"/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อาคารและ</w:t>
            </w:r>
            <w:r w:rsidR="009D131B" w:rsidRPr="00C06EC7"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708" w:type="pct"/>
            <w:vAlign w:val="center"/>
          </w:tcPr>
          <w:p w:rsidR="009D131B" w:rsidRPr="009D131B" w:rsidRDefault="009D131B" w:rsidP="00C310BF">
            <w:pPr>
              <w:pStyle w:val="acctfourfigures"/>
              <w:tabs>
                <w:tab w:val="clear" w:pos="765"/>
                <w:tab w:val="decimal" w:pos="1130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D131B">
              <w:rPr>
                <w:rFonts w:ascii="Angsana New" w:hAnsi="Angsana New"/>
                <w:sz w:val="30"/>
                <w:szCs w:val="30"/>
                <w:lang w:bidi="th-TH"/>
              </w:rPr>
              <w:t>236,145</w:t>
            </w:r>
          </w:p>
        </w:tc>
        <w:tc>
          <w:tcPr>
            <w:tcW w:w="142" w:type="pct"/>
          </w:tcPr>
          <w:p w:rsidR="009D131B" w:rsidRPr="00485AA2" w:rsidRDefault="009D131B" w:rsidP="009D131B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708" w:type="pct"/>
            <w:vAlign w:val="center"/>
          </w:tcPr>
          <w:p w:rsidR="009D131B" w:rsidRPr="009D131B" w:rsidRDefault="009D131B" w:rsidP="00E074B5">
            <w:pPr>
              <w:pStyle w:val="acctfourfigures"/>
              <w:tabs>
                <w:tab w:val="clear" w:pos="765"/>
                <w:tab w:val="decimal" w:pos="1060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D131B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3" w:type="pct"/>
          </w:tcPr>
          <w:p w:rsidR="009D131B" w:rsidRPr="00485AA2" w:rsidRDefault="009D131B" w:rsidP="009D131B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gridSpan w:val="2"/>
            <w:vAlign w:val="center"/>
          </w:tcPr>
          <w:p w:rsidR="009D131B" w:rsidRPr="009D131B" w:rsidRDefault="009D131B" w:rsidP="009D131B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D131B">
              <w:rPr>
                <w:rFonts w:ascii="Angsana New" w:hAnsi="Angsana New"/>
                <w:sz w:val="30"/>
                <w:szCs w:val="30"/>
                <w:lang w:bidi="th-TH"/>
              </w:rPr>
              <w:t>186,748</w:t>
            </w:r>
          </w:p>
        </w:tc>
        <w:tc>
          <w:tcPr>
            <w:tcW w:w="125" w:type="pct"/>
            <w:gridSpan w:val="2"/>
          </w:tcPr>
          <w:p w:rsidR="009D131B" w:rsidRPr="00485AA2" w:rsidRDefault="009D131B" w:rsidP="009D131B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705" w:type="pct"/>
            <w:vAlign w:val="center"/>
          </w:tcPr>
          <w:p w:rsidR="009D131B" w:rsidRPr="009D131B" w:rsidRDefault="009D131B" w:rsidP="000C0415">
            <w:pPr>
              <w:pStyle w:val="acctfourfigures"/>
              <w:tabs>
                <w:tab w:val="clear" w:pos="765"/>
                <w:tab w:val="decimal" w:pos="1060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D131B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9D131B" w:rsidRPr="00272D23" w:rsidTr="00F662CA">
        <w:trPr>
          <w:tblHeader/>
        </w:trPr>
        <w:tc>
          <w:tcPr>
            <w:tcW w:w="1840" w:type="pct"/>
            <w:vAlign w:val="bottom"/>
          </w:tcPr>
          <w:p w:rsidR="009D131B" w:rsidRPr="00C06EC7" w:rsidRDefault="009D131B" w:rsidP="009D131B">
            <w:pPr>
              <w:pStyle w:val="BodyText"/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06EC7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708" w:type="pct"/>
            <w:vAlign w:val="center"/>
          </w:tcPr>
          <w:p w:rsidR="009D131B" w:rsidRPr="009D131B" w:rsidRDefault="009D131B" w:rsidP="00C310BF">
            <w:pPr>
              <w:pStyle w:val="acctfourfigures"/>
              <w:tabs>
                <w:tab w:val="clear" w:pos="765"/>
                <w:tab w:val="decimal" w:pos="1130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D131B">
              <w:rPr>
                <w:rFonts w:ascii="Angsana New" w:hAnsi="Angsana New"/>
                <w:sz w:val="30"/>
                <w:szCs w:val="30"/>
                <w:lang w:bidi="th-TH"/>
              </w:rPr>
              <w:t>32,287</w:t>
            </w:r>
          </w:p>
        </w:tc>
        <w:tc>
          <w:tcPr>
            <w:tcW w:w="142" w:type="pct"/>
          </w:tcPr>
          <w:p w:rsidR="009D131B" w:rsidRPr="00485AA2" w:rsidRDefault="009D131B" w:rsidP="009D131B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708" w:type="pct"/>
            <w:vAlign w:val="center"/>
          </w:tcPr>
          <w:p w:rsidR="009D131B" w:rsidRPr="009D131B" w:rsidRDefault="009D131B" w:rsidP="00F3387D">
            <w:pPr>
              <w:pStyle w:val="acctfourfigures"/>
              <w:tabs>
                <w:tab w:val="clear" w:pos="765"/>
                <w:tab w:val="decimal" w:pos="1060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D131B">
              <w:rPr>
                <w:rFonts w:ascii="Angsana New" w:hAnsi="Angsana New"/>
                <w:sz w:val="30"/>
                <w:szCs w:val="30"/>
                <w:lang w:bidi="th-TH"/>
              </w:rPr>
              <w:t>(182)</w:t>
            </w:r>
          </w:p>
        </w:tc>
        <w:tc>
          <w:tcPr>
            <w:tcW w:w="143" w:type="pct"/>
          </w:tcPr>
          <w:p w:rsidR="009D131B" w:rsidRPr="00485AA2" w:rsidRDefault="009D131B" w:rsidP="009D131B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gridSpan w:val="2"/>
            <w:vAlign w:val="center"/>
          </w:tcPr>
          <w:p w:rsidR="009D131B" w:rsidRPr="009D131B" w:rsidRDefault="009D131B" w:rsidP="009D131B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D131B">
              <w:rPr>
                <w:rFonts w:ascii="Angsana New" w:hAnsi="Angsana New"/>
                <w:sz w:val="30"/>
                <w:szCs w:val="30"/>
                <w:lang w:bidi="th-TH"/>
              </w:rPr>
              <w:t>29,369</w:t>
            </w:r>
          </w:p>
        </w:tc>
        <w:tc>
          <w:tcPr>
            <w:tcW w:w="125" w:type="pct"/>
            <w:gridSpan w:val="2"/>
          </w:tcPr>
          <w:p w:rsidR="009D131B" w:rsidRPr="00485AA2" w:rsidRDefault="009D131B" w:rsidP="009D131B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705" w:type="pct"/>
            <w:vAlign w:val="center"/>
          </w:tcPr>
          <w:p w:rsidR="009D131B" w:rsidRPr="009D131B" w:rsidRDefault="009D131B" w:rsidP="000C0415">
            <w:pPr>
              <w:pStyle w:val="acctfourfigures"/>
              <w:tabs>
                <w:tab w:val="clear" w:pos="765"/>
                <w:tab w:val="decimal" w:pos="1060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D131B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9D131B" w:rsidRPr="00272D23" w:rsidTr="00F662CA">
        <w:trPr>
          <w:tblHeader/>
        </w:trPr>
        <w:tc>
          <w:tcPr>
            <w:tcW w:w="1840" w:type="pct"/>
            <w:vAlign w:val="bottom"/>
          </w:tcPr>
          <w:p w:rsidR="009D131B" w:rsidRPr="00C06EC7" w:rsidRDefault="009D131B" w:rsidP="009D131B">
            <w:pPr>
              <w:pStyle w:val="BodyText"/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06EC7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708" w:type="pct"/>
            <w:vAlign w:val="center"/>
          </w:tcPr>
          <w:p w:rsidR="009D131B" w:rsidRPr="009D131B" w:rsidRDefault="009D131B" w:rsidP="00C310BF">
            <w:pPr>
              <w:pStyle w:val="acctfourfigures"/>
              <w:tabs>
                <w:tab w:val="clear" w:pos="765"/>
                <w:tab w:val="decimal" w:pos="1130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D131B">
              <w:rPr>
                <w:rFonts w:ascii="Angsana New" w:hAnsi="Angsana New"/>
                <w:sz w:val="30"/>
                <w:szCs w:val="30"/>
                <w:lang w:bidi="th-TH"/>
              </w:rPr>
              <w:t>12,211</w:t>
            </w:r>
          </w:p>
        </w:tc>
        <w:tc>
          <w:tcPr>
            <w:tcW w:w="142" w:type="pct"/>
          </w:tcPr>
          <w:p w:rsidR="009D131B" w:rsidRPr="00485AA2" w:rsidRDefault="009D131B" w:rsidP="009D131B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708" w:type="pct"/>
            <w:vAlign w:val="center"/>
          </w:tcPr>
          <w:p w:rsidR="009D131B" w:rsidRPr="009D131B" w:rsidRDefault="009D131B" w:rsidP="00F3387D">
            <w:pPr>
              <w:pStyle w:val="acctfourfigures"/>
              <w:tabs>
                <w:tab w:val="clear" w:pos="765"/>
                <w:tab w:val="decimal" w:pos="1060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D131B">
              <w:rPr>
                <w:rFonts w:ascii="Angsana New" w:hAnsi="Angsana New"/>
                <w:sz w:val="30"/>
                <w:szCs w:val="30"/>
                <w:lang w:bidi="th-TH"/>
              </w:rPr>
              <w:t>(297)</w:t>
            </w:r>
          </w:p>
        </w:tc>
        <w:tc>
          <w:tcPr>
            <w:tcW w:w="143" w:type="pct"/>
          </w:tcPr>
          <w:p w:rsidR="009D131B" w:rsidRPr="00485AA2" w:rsidRDefault="009D131B" w:rsidP="009D131B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gridSpan w:val="2"/>
            <w:vAlign w:val="center"/>
          </w:tcPr>
          <w:p w:rsidR="009D131B" w:rsidRPr="009D131B" w:rsidRDefault="009D131B" w:rsidP="009D131B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D131B">
              <w:rPr>
                <w:rFonts w:ascii="Angsana New" w:hAnsi="Angsana New"/>
                <w:sz w:val="30"/>
                <w:szCs w:val="30"/>
                <w:lang w:bidi="th-TH"/>
              </w:rPr>
              <w:t>2,242</w:t>
            </w:r>
          </w:p>
        </w:tc>
        <w:tc>
          <w:tcPr>
            <w:tcW w:w="125" w:type="pct"/>
            <w:gridSpan w:val="2"/>
          </w:tcPr>
          <w:p w:rsidR="009D131B" w:rsidRPr="00485AA2" w:rsidRDefault="009D131B" w:rsidP="009D131B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705" w:type="pct"/>
            <w:vAlign w:val="center"/>
          </w:tcPr>
          <w:p w:rsidR="009D131B" w:rsidRPr="009D131B" w:rsidRDefault="009D131B" w:rsidP="000C0415">
            <w:pPr>
              <w:pStyle w:val="acctfourfigures"/>
              <w:tabs>
                <w:tab w:val="clear" w:pos="765"/>
                <w:tab w:val="decimal" w:pos="1060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D131B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9D131B" w:rsidRPr="00272D23" w:rsidTr="00F662CA">
        <w:trPr>
          <w:tblHeader/>
        </w:trPr>
        <w:tc>
          <w:tcPr>
            <w:tcW w:w="1840" w:type="pct"/>
            <w:vAlign w:val="bottom"/>
          </w:tcPr>
          <w:p w:rsidR="009D131B" w:rsidRPr="00C06EC7" w:rsidRDefault="009D131B" w:rsidP="009D131B">
            <w:pPr>
              <w:pStyle w:val="BodyText"/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06EC7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708" w:type="pct"/>
            <w:vAlign w:val="center"/>
          </w:tcPr>
          <w:p w:rsidR="009D131B" w:rsidRPr="009D131B" w:rsidRDefault="009D131B" w:rsidP="00C310BF">
            <w:pPr>
              <w:pStyle w:val="acctfourfigures"/>
              <w:tabs>
                <w:tab w:val="clear" w:pos="765"/>
                <w:tab w:val="decimal" w:pos="1130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D131B">
              <w:rPr>
                <w:rFonts w:ascii="Angsana New" w:hAnsi="Angsana New"/>
                <w:sz w:val="30"/>
                <w:szCs w:val="30"/>
                <w:lang w:bidi="th-TH"/>
              </w:rPr>
              <w:t>18,921</w:t>
            </w:r>
          </w:p>
        </w:tc>
        <w:tc>
          <w:tcPr>
            <w:tcW w:w="142" w:type="pct"/>
          </w:tcPr>
          <w:p w:rsidR="009D131B" w:rsidRPr="00485AA2" w:rsidRDefault="009D131B" w:rsidP="009D131B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708" w:type="pct"/>
            <w:vAlign w:val="center"/>
          </w:tcPr>
          <w:p w:rsidR="009D131B" w:rsidRPr="009D131B" w:rsidRDefault="009D131B" w:rsidP="00F3387D">
            <w:pPr>
              <w:pStyle w:val="acctfourfigures"/>
              <w:tabs>
                <w:tab w:val="clear" w:pos="765"/>
                <w:tab w:val="decimal" w:pos="1060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D131B">
              <w:rPr>
                <w:rFonts w:ascii="Angsana New" w:hAnsi="Angsana New"/>
                <w:sz w:val="30"/>
                <w:szCs w:val="30"/>
                <w:lang w:bidi="th-TH"/>
              </w:rPr>
              <w:t>(405)</w:t>
            </w:r>
          </w:p>
        </w:tc>
        <w:tc>
          <w:tcPr>
            <w:tcW w:w="143" w:type="pct"/>
          </w:tcPr>
          <w:p w:rsidR="009D131B" w:rsidRPr="00485AA2" w:rsidRDefault="009D131B" w:rsidP="009D131B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gridSpan w:val="2"/>
            <w:vAlign w:val="center"/>
          </w:tcPr>
          <w:p w:rsidR="009D131B" w:rsidRPr="009D131B" w:rsidRDefault="009D131B" w:rsidP="009D131B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D131B">
              <w:rPr>
                <w:rFonts w:ascii="Angsana New" w:hAnsi="Angsana New"/>
                <w:sz w:val="30"/>
                <w:szCs w:val="30"/>
                <w:lang w:bidi="th-TH"/>
              </w:rPr>
              <w:t>2,149</w:t>
            </w:r>
          </w:p>
        </w:tc>
        <w:tc>
          <w:tcPr>
            <w:tcW w:w="125" w:type="pct"/>
            <w:gridSpan w:val="2"/>
          </w:tcPr>
          <w:p w:rsidR="009D131B" w:rsidRPr="00485AA2" w:rsidRDefault="009D131B" w:rsidP="009D131B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705" w:type="pct"/>
            <w:vAlign w:val="center"/>
          </w:tcPr>
          <w:p w:rsidR="009D131B" w:rsidRPr="009D131B" w:rsidRDefault="009D131B" w:rsidP="000C0415">
            <w:pPr>
              <w:pStyle w:val="acctfourfigures"/>
              <w:tabs>
                <w:tab w:val="clear" w:pos="765"/>
                <w:tab w:val="decimal" w:pos="1060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D131B">
              <w:rPr>
                <w:rFonts w:ascii="Angsana New" w:hAnsi="Angsana New"/>
                <w:sz w:val="30"/>
                <w:szCs w:val="30"/>
                <w:lang w:bidi="th-TH"/>
              </w:rPr>
              <w:t>(5)</w:t>
            </w:r>
          </w:p>
        </w:tc>
      </w:tr>
      <w:tr w:rsidR="009D131B" w:rsidRPr="00272D23" w:rsidTr="00F662CA">
        <w:trPr>
          <w:tblHeader/>
        </w:trPr>
        <w:tc>
          <w:tcPr>
            <w:tcW w:w="1840" w:type="pct"/>
            <w:vAlign w:val="bottom"/>
          </w:tcPr>
          <w:p w:rsidR="009D131B" w:rsidRPr="00C06EC7" w:rsidRDefault="009D131B" w:rsidP="009D131B">
            <w:pPr>
              <w:pStyle w:val="BodyText"/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06EC7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สินทรัพย์ระหว่างก่อสร้าง</w:t>
            </w:r>
          </w:p>
        </w:tc>
        <w:tc>
          <w:tcPr>
            <w:tcW w:w="708" w:type="pct"/>
            <w:vAlign w:val="center"/>
          </w:tcPr>
          <w:p w:rsidR="009D131B" w:rsidRPr="009D131B" w:rsidRDefault="009D131B" w:rsidP="00C310BF">
            <w:pPr>
              <w:pStyle w:val="acctfourfigures"/>
              <w:tabs>
                <w:tab w:val="clear" w:pos="765"/>
                <w:tab w:val="decimal" w:pos="1130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D131B">
              <w:rPr>
                <w:rFonts w:ascii="Angsana New" w:hAnsi="Angsana New"/>
                <w:sz w:val="30"/>
                <w:szCs w:val="30"/>
                <w:lang w:bidi="th-TH"/>
              </w:rPr>
              <w:t>230,569</w:t>
            </w:r>
          </w:p>
        </w:tc>
        <w:tc>
          <w:tcPr>
            <w:tcW w:w="142" w:type="pct"/>
          </w:tcPr>
          <w:p w:rsidR="009D131B" w:rsidRPr="00485AA2" w:rsidRDefault="009D131B" w:rsidP="009D131B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708" w:type="pct"/>
            <w:vAlign w:val="center"/>
          </w:tcPr>
          <w:p w:rsidR="009D131B" w:rsidRPr="009D131B" w:rsidRDefault="009D131B" w:rsidP="00F3387D">
            <w:pPr>
              <w:pStyle w:val="acctfourfigures"/>
              <w:tabs>
                <w:tab w:val="clear" w:pos="765"/>
                <w:tab w:val="decimal" w:pos="1060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D131B">
              <w:rPr>
                <w:rFonts w:ascii="Angsana New" w:hAnsi="Angsana New"/>
                <w:sz w:val="30"/>
                <w:szCs w:val="30"/>
                <w:lang w:bidi="th-TH"/>
              </w:rPr>
              <w:t>(223,417)</w:t>
            </w:r>
          </w:p>
        </w:tc>
        <w:tc>
          <w:tcPr>
            <w:tcW w:w="143" w:type="pct"/>
          </w:tcPr>
          <w:p w:rsidR="009D131B" w:rsidRPr="00485AA2" w:rsidRDefault="009D131B" w:rsidP="009D131B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gridSpan w:val="2"/>
            <w:vAlign w:val="center"/>
          </w:tcPr>
          <w:p w:rsidR="009D131B" w:rsidRPr="009D131B" w:rsidRDefault="009D131B" w:rsidP="009D131B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D131B">
              <w:rPr>
                <w:rFonts w:ascii="Angsana New" w:hAnsi="Angsana New"/>
                <w:sz w:val="30"/>
                <w:szCs w:val="30"/>
                <w:lang w:bidi="th-TH"/>
              </w:rPr>
              <w:t>164,395</w:t>
            </w:r>
          </w:p>
        </w:tc>
        <w:tc>
          <w:tcPr>
            <w:tcW w:w="125" w:type="pct"/>
            <w:gridSpan w:val="2"/>
          </w:tcPr>
          <w:p w:rsidR="009D131B" w:rsidRPr="00485AA2" w:rsidRDefault="009D131B" w:rsidP="009D131B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705" w:type="pct"/>
            <w:vAlign w:val="center"/>
          </w:tcPr>
          <w:p w:rsidR="009D131B" w:rsidRPr="009D131B" w:rsidRDefault="009D131B" w:rsidP="000C0415">
            <w:pPr>
              <w:pStyle w:val="acctfourfigures"/>
              <w:tabs>
                <w:tab w:val="clear" w:pos="765"/>
                <w:tab w:val="decimal" w:pos="1060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D131B">
              <w:rPr>
                <w:rFonts w:ascii="Angsana New" w:hAnsi="Angsana New"/>
                <w:sz w:val="30"/>
                <w:szCs w:val="30"/>
                <w:lang w:bidi="th-TH"/>
              </w:rPr>
              <w:t>(184,258)</w:t>
            </w:r>
          </w:p>
        </w:tc>
      </w:tr>
      <w:tr w:rsidR="009D131B" w:rsidRPr="00272D23" w:rsidTr="00F662CA">
        <w:trPr>
          <w:tblHeader/>
        </w:trPr>
        <w:tc>
          <w:tcPr>
            <w:tcW w:w="1840" w:type="pct"/>
            <w:vAlign w:val="bottom"/>
          </w:tcPr>
          <w:p w:rsidR="009D131B" w:rsidRPr="00C06EC7" w:rsidRDefault="009D131B" w:rsidP="009D131B">
            <w:pPr>
              <w:pStyle w:val="BodyText"/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06EC7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ผลต่างจากการเปลี่ยนแปลงอัตรา</w:t>
            </w:r>
          </w:p>
        </w:tc>
        <w:tc>
          <w:tcPr>
            <w:tcW w:w="708" w:type="pct"/>
            <w:vAlign w:val="center"/>
          </w:tcPr>
          <w:p w:rsidR="009D131B" w:rsidRPr="009D131B" w:rsidRDefault="009D131B" w:rsidP="00C22055">
            <w:pPr>
              <w:pStyle w:val="acctfourfigures"/>
              <w:tabs>
                <w:tab w:val="clear" w:pos="765"/>
                <w:tab w:val="decimal" w:pos="1130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2" w:type="pct"/>
          </w:tcPr>
          <w:p w:rsidR="009D131B" w:rsidRPr="00485AA2" w:rsidRDefault="009D131B" w:rsidP="009D131B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708" w:type="pct"/>
            <w:vAlign w:val="center"/>
          </w:tcPr>
          <w:p w:rsidR="009D131B" w:rsidRPr="009D131B" w:rsidRDefault="009D131B" w:rsidP="001851C8">
            <w:pPr>
              <w:pStyle w:val="acctfourfigures"/>
              <w:tabs>
                <w:tab w:val="clear" w:pos="765"/>
                <w:tab w:val="decimal" w:pos="1060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3" w:type="pct"/>
          </w:tcPr>
          <w:p w:rsidR="009D131B" w:rsidRPr="00485AA2" w:rsidRDefault="009D131B" w:rsidP="009D131B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gridSpan w:val="2"/>
            <w:vAlign w:val="center"/>
          </w:tcPr>
          <w:p w:rsidR="009D131B" w:rsidRPr="009D131B" w:rsidRDefault="009D131B" w:rsidP="001851C8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5" w:type="pct"/>
            <w:gridSpan w:val="2"/>
          </w:tcPr>
          <w:p w:rsidR="009D131B" w:rsidRPr="00485AA2" w:rsidRDefault="009D131B" w:rsidP="009D131B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705" w:type="pct"/>
            <w:vAlign w:val="center"/>
          </w:tcPr>
          <w:p w:rsidR="009D131B" w:rsidRPr="009D131B" w:rsidRDefault="009D131B" w:rsidP="001851C8">
            <w:pPr>
              <w:pStyle w:val="acctfourfigures"/>
              <w:tabs>
                <w:tab w:val="clear" w:pos="765"/>
                <w:tab w:val="decimal" w:pos="1060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F662CA" w:rsidRPr="00272D23" w:rsidTr="00F662CA">
        <w:trPr>
          <w:tblHeader/>
        </w:trPr>
        <w:tc>
          <w:tcPr>
            <w:tcW w:w="1840" w:type="pct"/>
            <w:vAlign w:val="bottom"/>
          </w:tcPr>
          <w:p w:rsidR="00F662CA" w:rsidRPr="00C06EC7" w:rsidRDefault="00F662CA" w:rsidP="00F662CA">
            <w:pPr>
              <w:pStyle w:val="BodyText"/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06EC7">
              <w:rPr>
                <w:rFonts w:ascii="Angsana New" w:eastAsia="Cordia New" w:hAnsi="Angsana New"/>
                <w:snapToGrid w:val="0"/>
                <w:sz w:val="30"/>
                <w:szCs w:val="30"/>
              </w:rPr>
              <w:t xml:space="preserve">   </w:t>
            </w:r>
            <w:r w:rsidRPr="00C06EC7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แลกเปลี่ยนเงินตราต่างประเทศ</w:t>
            </w:r>
          </w:p>
        </w:tc>
        <w:tc>
          <w:tcPr>
            <w:tcW w:w="708" w:type="pct"/>
            <w:tcBorders>
              <w:bottom w:val="single" w:sz="4" w:space="0" w:color="auto"/>
            </w:tcBorders>
            <w:vAlign w:val="center"/>
          </w:tcPr>
          <w:p w:rsidR="00F662CA" w:rsidRPr="009D131B" w:rsidRDefault="00F662CA" w:rsidP="00F662CA">
            <w:pPr>
              <w:pStyle w:val="acctfourfigures"/>
              <w:tabs>
                <w:tab w:val="clear" w:pos="765"/>
                <w:tab w:val="decimal" w:pos="1130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D131B">
              <w:rPr>
                <w:rFonts w:ascii="Angsana New" w:hAnsi="Angsana New"/>
                <w:sz w:val="30"/>
                <w:szCs w:val="30"/>
                <w:lang w:bidi="th-TH"/>
              </w:rPr>
              <w:t>(37,393)</w:t>
            </w:r>
          </w:p>
        </w:tc>
        <w:tc>
          <w:tcPr>
            <w:tcW w:w="142" w:type="pct"/>
          </w:tcPr>
          <w:p w:rsidR="00F662CA" w:rsidRPr="00485AA2" w:rsidRDefault="00F662CA" w:rsidP="00F662CA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708" w:type="pct"/>
            <w:tcBorders>
              <w:bottom w:val="single" w:sz="4" w:space="0" w:color="auto"/>
            </w:tcBorders>
          </w:tcPr>
          <w:p w:rsidR="00F662CA" w:rsidRDefault="00F662CA" w:rsidP="00F662CA">
            <w:pPr>
              <w:pStyle w:val="acctfourfigures"/>
              <w:tabs>
                <w:tab w:val="clear" w:pos="765"/>
                <w:tab w:val="decimal" w:pos="1060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D131B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3" w:type="pct"/>
          </w:tcPr>
          <w:p w:rsidR="00F662CA" w:rsidRPr="00485AA2" w:rsidRDefault="00F662CA" w:rsidP="00F662CA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gridSpan w:val="2"/>
            <w:tcBorders>
              <w:bottom w:val="single" w:sz="4" w:space="0" w:color="auto"/>
            </w:tcBorders>
            <w:vAlign w:val="center"/>
          </w:tcPr>
          <w:p w:rsidR="00F662CA" w:rsidRPr="009D131B" w:rsidRDefault="00F662CA" w:rsidP="00F662CA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5" w:type="pct"/>
            <w:gridSpan w:val="2"/>
          </w:tcPr>
          <w:p w:rsidR="00F662CA" w:rsidRPr="00485AA2" w:rsidRDefault="00F662CA" w:rsidP="00F662CA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705" w:type="pct"/>
            <w:tcBorders>
              <w:bottom w:val="single" w:sz="4" w:space="0" w:color="auto"/>
            </w:tcBorders>
          </w:tcPr>
          <w:p w:rsidR="00F662CA" w:rsidRDefault="00F662CA" w:rsidP="00F662CA">
            <w:pPr>
              <w:pStyle w:val="acctfourfigures"/>
              <w:tabs>
                <w:tab w:val="clear" w:pos="765"/>
                <w:tab w:val="decimal" w:pos="1060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D131B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F662CA" w:rsidRPr="00272D23" w:rsidTr="00F662CA">
        <w:trPr>
          <w:tblHeader/>
        </w:trPr>
        <w:tc>
          <w:tcPr>
            <w:tcW w:w="1840" w:type="pct"/>
          </w:tcPr>
          <w:p w:rsidR="00F662CA" w:rsidRPr="00272D23" w:rsidRDefault="00F662CA" w:rsidP="00F662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2D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0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662CA" w:rsidRPr="009D131B" w:rsidRDefault="00F662CA" w:rsidP="00F662CA">
            <w:pPr>
              <w:pStyle w:val="acctfourfigures"/>
              <w:tabs>
                <w:tab w:val="clear" w:pos="765"/>
                <w:tab w:val="decimal" w:pos="1130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D131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492,740</w:t>
            </w:r>
          </w:p>
        </w:tc>
        <w:tc>
          <w:tcPr>
            <w:tcW w:w="142" w:type="pct"/>
            <w:vAlign w:val="center"/>
          </w:tcPr>
          <w:p w:rsidR="00F662CA" w:rsidRPr="009D131B" w:rsidRDefault="00F662CA" w:rsidP="00F662CA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0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662CA" w:rsidRPr="009D131B" w:rsidRDefault="00F662CA" w:rsidP="00F662CA">
            <w:pPr>
              <w:pStyle w:val="acctfourfigures"/>
              <w:tabs>
                <w:tab w:val="clear" w:pos="765"/>
                <w:tab w:val="decimal" w:pos="1060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D131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(224,301)</w:t>
            </w:r>
          </w:p>
        </w:tc>
        <w:tc>
          <w:tcPr>
            <w:tcW w:w="143" w:type="pct"/>
            <w:vAlign w:val="center"/>
          </w:tcPr>
          <w:p w:rsidR="00F662CA" w:rsidRPr="009D131B" w:rsidRDefault="00F662CA" w:rsidP="00F662CA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662CA" w:rsidRPr="009D131B" w:rsidRDefault="00F662CA" w:rsidP="00F662CA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D131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384,903</w:t>
            </w:r>
          </w:p>
        </w:tc>
        <w:tc>
          <w:tcPr>
            <w:tcW w:w="125" w:type="pct"/>
            <w:gridSpan w:val="2"/>
            <w:vAlign w:val="center"/>
          </w:tcPr>
          <w:p w:rsidR="00F662CA" w:rsidRPr="009D131B" w:rsidRDefault="00F662CA" w:rsidP="00F662CA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662CA" w:rsidRPr="009D131B" w:rsidRDefault="00F662CA" w:rsidP="00F662CA">
            <w:pPr>
              <w:pStyle w:val="acctfourfigures"/>
              <w:tabs>
                <w:tab w:val="clear" w:pos="765"/>
                <w:tab w:val="decimal" w:pos="1060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D131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(184,263)</w:t>
            </w:r>
          </w:p>
        </w:tc>
      </w:tr>
    </w:tbl>
    <w:p w:rsidR="00CA7F0E" w:rsidRPr="00144E97" w:rsidRDefault="00CA7F0E" w:rsidP="00ED66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ED6642" w:rsidRPr="0003684F" w:rsidRDefault="0003684F" w:rsidP="0003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-205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ในระหว่างงวดหกเดือนสิ้นสุดวันที่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z w:val="30"/>
          <w:szCs w:val="30"/>
        </w:rPr>
        <w:t xml:space="preserve">2562 </w:t>
      </w:r>
      <w:r>
        <w:rPr>
          <w:rFonts w:ascii="Angsana New" w:hAnsi="Angsana New" w:hint="cs"/>
          <w:sz w:val="30"/>
          <w:szCs w:val="30"/>
          <w:cs/>
        </w:rPr>
        <w:t>รายการซื้อส่วนใหญ่มาจากการก่อสร้างคลังสินค้าและ</w:t>
      </w:r>
      <w:r w:rsidR="00E66955">
        <w:rPr>
          <w:rFonts w:ascii="Angsana New" w:hAnsi="Angsana New" w:hint="cs"/>
          <w:sz w:val="30"/>
          <w:szCs w:val="30"/>
          <w:cs/>
        </w:rPr>
        <w:t xml:space="preserve">                  </w:t>
      </w:r>
      <w:r>
        <w:rPr>
          <w:rFonts w:ascii="Angsana New" w:hAnsi="Angsana New" w:hint="cs"/>
          <w:sz w:val="30"/>
          <w:szCs w:val="30"/>
          <w:cs/>
        </w:rPr>
        <w:t>โรงงานใหม่ของบริษัท</w:t>
      </w:r>
    </w:p>
    <w:p w:rsidR="00ED6642" w:rsidRDefault="00ED6642"/>
    <w:p w:rsidR="00C06EC7" w:rsidRDefault="00063DCB" w:rsidP="0041130A">
      <w:pPr>
        <w:pStyle w:val="Heading5"/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  <w:lang w:val="th-TH"/>
        </w:rPr>
      </w:pPr>
      <w:r w:rsidRPr="00ED6642">
        <w:rPr>
          <w:rFonts w:ascii="Angsana New" w:hAnsi="Angsana New"/>
          <w:sz w:val="30"/>
          <w:szCs w:val="30"/>
          <w:lang w:val="en-US"/>
        </w:rPr>
        <w:t>9</w:t>
      </w:r>
      <w:r w:rsidR="00C06EC7">
        <w:rPr>
          <w:rFonts w:ascii="Angsana New" w:hAnsi="Angsana New"/>
          <w:sz w:val="30"/>
          <w:szCs w:val="30"/>
          <w:lang w:val="en-US"/>
        </w:rPr>
        <w:tab/>
      </w:r>
      <w:r w:rsidR="00C06EC7" w:rsidRPr="00C06EC7">
        <w:rPr>
          <w:rFonts w:ascii="Angsana New" w:hAnsi="Angsana New" w:hint="cs"/>
          <w:sz w:val="30"/>
          <w:szCs w:val="30"/>
          <w:cs/>
          <w:lang w:val="th-TH"/>
        </w:rPr>
        <w:t>ประมาณการหนี้สินไม่หมุนเวียนสำหรับผลประโยชน์พนักงาน</w:t>
      </w:r>
    </w:p>
    <w:p w:rsidR="00533C8B" w:rsidRPr="00533C8B" w:rsidRDefault="00533C8B" w:rsidP="00533C8B">
      <w:pPr>
        <w:rPr>
          <w:lang w:val="th-TH" w:eastAsia="x-none"/>
        </w:rPr>
      </w:pPr>
    </w:p>
    <w:p w:rsidR="00C06EC7" w:rsidRDefault="00C06EC7" w:rsidP="00121C6C">
      <w:pPr>
        <w:ind w:left="540" w:right="-295"/>
        <w:jc w:val="thaiDistribute"/>
        <w:rPr>
          <w:rFonts w:ascii="Angsana New" w:hAnsi="Angsana New"/>
          <w:sz w:val="30"/>
          <w:szCs w:val="30"/>
        </w:rPr>
      </w:pPr>
      <w:r w:rsidRPr="0041130A">
        <w:rPr>
          <w:rFonts w:ascii="Angsana New" w:hAnsi="Angsana New"/>
          <w:sz w:val="30"/>
          <w:szCs w:val="30"/>
          <w:cs/>
        </w:rPr>
        <w:t>เมื่อวันที่</w:t>
      </w:r>
      <w:r w:rsidRPr="0041130A">
        <w:rPr>
          <w:rFonts w:ascii="Angsana New" w:hAnsi="Angsana New"/>
          <w:sz w:val="30"/>
          <w:szCs w:val="30"/>
        </w:rPr>
        <w:t xml:space="preserve"> 5 </w:t>
      </w:r>
      <w:r w:rsidRPr="0041130A">
        <w:rPr>
          <w:rFonts w:ascii="Angsana New" w:hAnsi="Angsana New"/>
          <w:sz w:val="30"/>
          <w:szCs w:val="30"/>
          <w:cs/>
        </w:rPr>
        <w:t>เมษายน</w:t>
      </w:r>
      <w:r w:rsidRPr="0041130A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41130A">
        <w:rPr>
          <w:rFonts w:ascii="Angsana New" w:hAnsi="Angsana New"/>
          <w:sz w:val="30"/>
          <w:szCs w:val="30"/>
        </w:rPr>
        <w:t xml:space="preserve">2562 </w:t>
      </w:r>
      <w:r w:rsidRPr="0041130A">
        <w:rPr>
          <w:rFonts w:ascii="Angsana New" w:hAnsi="Angsana New"/>
          <w:sz w:val="30"/>
          <w:szCs w:val="30"/>
          <w:cs/>
        </w:rPr>
        <w:t>พระราชบัญญัติคุ้มครองแรงงานได้ถูกปรับปรุง</w:t>
      </w:r>
      <w:r w:rsidRPr="0041130A">
        <w:rPr>
          <w:rFonts w:ascii="Angsana New" w:hAnsi="Angsana New" w:hint="cs"/>
          <w:sz w:val="30"/>
          <w:szCs w:val="30"/>
          <w:cs/>
        </w:rPr>
        <w:t>และกำหนด</w:t>
      </w:r>
      <w:r w:rsidRPr="0041130A">
        <w:rPr>
          <w:rFonts w:ascii="Angsana New" w:hAnsi="Angsana New"/>
          <w:sz w:val="30"/>
          <w:szCs w:val="30"/>
          <w:cs/>
        </w:rPr>
        <w:t xml:space="preserve">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41130A">
        <w:rPr>
          <w:rFonts w:ascii="Angsana New" w:hAnsi="Angsana New"/>
          <w:sz w:val="30"/>
          <w:szCs w:val="30"/>
        </w:rPr>
        <w:t>20</w:t>
      </w:r>
      <w:r w:rsidRPr="0041130A">
        <w:rPr>
          <w:rFonts w:ascii="Angsana New" w:hAnsi="Angsana New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41130A">
        <w:rPr>
          <w:rFonts w:ascii="Angsana New" w:hAnsi="Angsana New"/>
          <w:sz w:val="30"/>
          <w:szCs w:val="30"/>
        </w:rPr>
        <w:t>400</w:t>
      </w:r>
      <w:r w:rsidRPr="0041130A">
        <w:rPr>
          <w:rFonts w:ascii="Angsana New" w:hAnsi="Angsana New"/>
          <w:sz w:val="30"/>
          <w:szCs w:val="30"/>
          <w:cs/>
        </w:rPr>
        <w:t xml:space="preserve"> วัน</w:t>
      </w:r>
      <w:r w:rsidR="0041130A">
        <w:rPr>
          <w:rFonts w:ascii="Angsana New" w:hAnsi="Angsana New" w:hint="cs"/>
          <w:sz w:val="30"/>
          <w:szCs w:val="30"/>
          <w:rtl/>
          <w:lang w:bidi="ar-SA"/>
        </w:rPr>
        <w:t xml:space="preserve"> </w:t>
      </w:r>
      <w:r w:rsidR="0041130A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41130A">
        <w:rPr>
          <w:rFonts w:ascii="Angsana New" w:hAnsi="Angsana New"/>
          <w:sz w:val="30"/>
          <w:szCs w:val="30"/>
          <w:cs/>
        </w:rPr>
        <w:t>จึงแก้ไขโครงการผลประโยชน์เมื่อเกษียณแก่พนักงานเพื่อให้สอดคล้องกับพระราชบัญญัติคุ้มครองแรงงานฉบับปรับปรุงในไตรมาส</w:t>
      </w:r>
      <w:r w:rsidR="00533C8B">
        <w:rPr>
          <w:rFonts w:ascii="Angsana New" w:hAnsi="Angsana New" w:hint="cs"/>
          <w:sz w:val="30"/>
          <w:szCs w:val="30"/>
          <w:cs/>
        </w:rPr>
        <w:t xml:space="preserve">สอง </w:t>
      </w:r>
      <w:r w:rsidRPr="0041130A">
        <w:rPr>
          <w:rFonts w:ascii="Angsana New" w:hAnsi="Angsana New"/>
          <w:sz w:val="30"/>
          <w:szCs w:val="30"/>
          <w:cs/>
        </w:rPr>
        <w:t xml:space="preserve">ปี </w:t>
      </w:r>
      <w:r w:rsidRPr="0041130A">
        <w:rPr>
          <w:rFonts w:ascii="Angsana New" w:hAnsi="Angsana New"/>
          <w:sz w:val="30"/>
          <w:szCs w:val="30"/>
        </w:rPr>
        <w:t>2562</w:t>
      </w:r>
      <w:r w:rsidRPr="0041130A">
        <w:rPr>
          <w:rFonts w:ascii="Angsana New" w:hAnsi="Angsana New"/>
          <w:sz w:val="30"/>
          <w:szCs w:val="30"/>
          <w:cs/>
        </w:rPr>
        <w:t xml:space="preserve"> จากการแก้ไขโครงการดังกล่าวทำให้ประมาณการหนี้สินผลประโยชน์เมื่อเกษียณอายุ ณ วันที่</w:t>
      </w:r>
      <w:r w:rsidR="00533C8B">
        <w:rPr>
          <w:rFonts w:ascii="Angsana New" w:hAnsi="Angsana New" w:hint="cs"/>
          <w:sz w:val="30"/>
          <w:szCs w:val="30"/>
          <w:cs/>
        </w:rPr>
        <w:t xml:space="preserve"> </w:t>
      </w:r>
      <w:r w:rsidR="00533C8B">
        <w:rPr>
          <w:rFonts w:ascii="Angsana New" w:hAnsi="Angsana New"/>
          <w:sz w:val="30"/>
          <w:szCs w:val="30"/>
        </w:rPr>
        <w:t xml:space="preserve">30 </w:t>
      </w:r>
      <w:r w:rsidR="00533C8B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533C8B">
        <w:rPr>
          <w:rFonts w:ascii="Angsana New" w:hAnsi="Angsana New"/>
          <w:sz w:val="30"/>
          <w:szCs w:val="30"/>
        </w:rPr>
        <w:t>2562</w:t>
      </w:r>
      <w:r w:rsidR="00533C8B">
        <w:rPr>
          <w:rFonts w:ascii="Angsana New" w:hAnsi="Angsana New" w:hint="cs"/>
          <w:sz w:val="30"/>
          <w:szCs w:val="30"/>
          <w:cs/>
        </w:rPr>
        <w:t xml:space="preserve"> </w:t>
      </w:r>
      <w:r w:rsidRPr="0041130A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41130A">
        <w:rPr>
          <w:rFonts w:ascii="Angsana New" w:hAnsi="Angsana New"/>
          <w:sz w:val="30"/>
          <w:szCs w:val="30"/>
          <w:cs/>
        </w:rPr>
        <w:t>และต้นทุนบริการในอดีตเพิ่มขึ้นสำหรับงวด</w:t>
      </w:r>
      <w:r w:rsidR="00533C8B">
        <w:rPr>
          <w:rFonts w:ascii="Angsana New" w:hAnsi="Angsana New" w:hint="cs"/>
          <w:sz w:val="30"/>
          <w:szCs w:val="30"/>
          <w:cs/>
        </w:rPr>
        <w:t>สามเดือนและหกเดือน</w:t>
      </w:r>
      <w:r w:rsidRPr="0041130A">
        <w:rPr>
          <w:rFonts w:ascii="Angsana New" w:hAnsi="Angsana New"/>
          <w:sz w:val="30"/>
          <w:szCs w:val="30"/>
          <w:cs/>
        </w:rPr>
        <w:t>สิ้นสุดวันเดียวกันใน</w:t>
      </w:r>
      <w:r w:rsidR="00533C8B">
        <w:rPr>
          <w:rFonts w:ascii="Angsana New" w:hAnsi="Angsana New" w:hint="cs"/>
          <w:sz w:val="30"/>
          <w:szCs w:val="30"/>
          <w:cs/>
        </w:rPr>
        <w:t>งบการเงินรวมและงบการเงินเฉพาะกิจการ</w:t>
      </w:r>
      <w:r w:rsidR="001C7B68">
        <w:rPr>
          <w:rFonts w:ascii="Angsana New" w:hAnsi="Angsana New" w:hint="cs"/>
          <w:sz w:val="30"/>
          <w:szCs w:val="30"/>
          <w:cs/>
        </w:rPr>
        <w:t xml:space="preserve"> </w:t>
      </w:r>
      <w:r w:rsidRPr="0041130A">
        <w:rPr>
          <w:rFonts w:ascii="Angsana New" w:hAnsi="Angsana New"/>
          <w:sz w:val="30"/>
          <w:szCs w:val="30"/>
          <w:cs/>
        </w:rPr>
        <w:t>จำนวน</w:t>
      </w:r>
      <w:r w:rsidR="00533C8B">
        <w:rPr>
          <w:rFonts w:ascii="Angsana New" w:hAnsi="Angsana New"/>
          <w:sz w:val="30"/>
          <w:szCs w:val="30"/>
        </w:rPr>
        <w:t xml:space="preserve"> </w:t>
      </w:r>
      <w:r w:rsidR="00533C8B">
        <w:rPr>
          <w:rFonts w:asciiTheme="majorBidi" w:hAnsiTheme="majorBidi" w:cstheme="majorBidi"/>
          <w:sz w:val="30"/>
          <w:szCs w:val="30"/>
        </w:rPr>
        <w:t>38</w:t>
      </w:r>
      <w:r w:rsidRPr="0041130A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41130A">
        <w:rPr>
          <w:rFonts w:ascii="Angsana New" w:hAnsi="Angsana New"/>
          <w:sz w:val="30"/>
          <w:szCs w:val="30"/>
          <w:cs/>
        </w:rPr>
        <w:t>ล้านบาท</w:t>
      </w:r>
      <w:r w:rsidR="00533C8B">
        <w:rPr>
          <w:rFonts w:ascii="Angsana New" w:hAnsi="Angsana New" w:hint="cs"/>
          <w:sz w:val="30"/>
          <w:szCs w:val="30"/>
          <w:cs/>
        </w:rPr>
        <w:t>และ</w:t>
      </w:r>
      <w:r w:rsidR="00121C6C">
        <w:rPr>
          <w:rFonts w:ascii="Angsana New" w:hAnsi="Angsana New"/>
          <w:sz w:val="30"/>
          <w:szCs w:val="30"/>
        </w:rPr>
        <w:t xml:space="preserve">                              </w:t>
      </w:r>
      <w:r w:rsidR="00533C8B">
        <w:rPr>
          <w:rFonts w:ascii="Angsana New" w:hAnsi="Angsana New"/>
          <w:sz w:val="30"/>
          <w:szCs w:val="30"/>
        </w:rPr>
        <w:t xml:space="preserve"> 25 </w:t>
      </w:r>
      <w:r w:rsidR="00533C8B">
        <w:rPr>
          <w:rFonts w:ascii="Angsana New" w:hAnsi="Angsana New" w:hint="cs"/>
          <w:sz w:val="30"/>
          <w:szCs w:val="30"/>
          <w:cs/>
        </w:rPr>
        <w:t>ล้านบาท</w:t>
      </w:r>
      <w:r w:rsidR="00AD5ACA">
        <w:rPr>
          <w:rFonts w:ascii="Angsana New" w:hAnsi="Angsana New" w:hint="cs"/>
          <w:sz w:val="30"/>
          <w:szCs w:val="30"/>
          <w:cs/>
        </w:rPr>
        <w:t>ตามลำดับ</w:t>
      </w:r>
    </w:p>
    <w:p w:rsidR="00086159" w:rsidRDefault="00086159" w:rsidP="00371D4F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086159" w:rsidRDefault="00086159" w:rsidP="00086159">
      <w:pPr>
        <w:pStyle w:val="Heading5"/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lang w:val="en-US"/>
        </w:rPr>
        <w:lastRenderedPageBreak/>
        <w:t>10</w:t>
      </w:r>
      <w:r w:rsidRPr="00ED6642">
        <w:rPr>
          <w:rFonts w:ascii="Angsana New" w:hAnsi="Angsana New"/>
          <w:sz w:val="30"/>
          <w:szCs w:val="30"/>
        </w:rPr>
        <w:tab/>
      </w:r>
      <w:r w:rsidRPr="00ED6642">
        <w:rPr>
          <w:rFonts w:ascii="Angsana New" w:hAnsi="Angsana New"/>
          <w:sz w:val="30"/>
          <w:szCs w:val="30"/>
          <w:cs/>
          <w:lang w:val="th-TH"/>
        </w:rPr>
        <w:t>ภาษีเงินได้รอการตัดบัญชี</w:t>
      </w:r>
    </w:p>
    <w:p w:rsidR="00086159" w:rsidRPr="00533C8B" w:rsidRDefault="00086159" w:rsidP="00086159">
      <w:pPr>
        <w:rPr>
          <w:cs/>
          <w:lang w:val="th-TH" w:eastAsia="x-none"/>
        </w:rPr>
      </w:pPr>
    </w:p>
    <w:p w:rsidR="00086159" w:rsidRPr="00ED6642" w:rsidRDefault="00086159" w:rsidP="00086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D6642">
        <w:rPr>
          <w:rFonts w:ascii="Angsana New" w:hAnsi="Angsana New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Pr="00ED6642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</w:rPr>
        <w:t>0</w:t>
      </w:r>
      <w:r w:rsidRPr="00ED6642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ED6642">
        <w:rPr>
          <w:rFonts w:ascii="Angsana New" w:hAnsi="Angsana New" w:hint="cs"/>
          <w:sz w:val="30"/>
          <w:szCs w:val="30"/>
          <w:cs/>
        </w:rPr>
        <w:t xml:space="preserve"> </w:t>
      </w:r>
      <w:r w:rsidRPr="00ED6642">
        <w:rPr>
          <w:rFonts w:ascii="Angsana New" w:hAnsi="Angsana New"/>
          <w:sz w:val="30"/>
          <w:szCs w:val="30"/>
        </w:rPr>
        <w:t xml:space="preserve">2562 </w:t>
      </w:r>
      <w:r w:rsidRPr="00ED6642">
        <w:rPr>
          <w:rFonts w:ascii="Angsana New" w:hAnsi="Angsana New"/>
          <w:sz w:val="30"/>
          <w:szCs w:val="30"/>
          <w:cs/>
        </w:rPr>
        <w:t xml:space="preserve">และ </w:t>
      </w:r>
      <w:r w:rsidRPr="00ED6642">
        <w:rPr>
          <w:rFonts w:ascii="Angsana New" w:hAnsi="Angsana New"/>
          <w:sz w:val="30"/>
          <w:szCs w:val="30"/>
        </w:rPr>
        <w:t xml:space="preserve">31 </w:t>
      </w:r>
      <w:r w:rsidRPr="00ED6642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ED6642">
        <w:rPr>
          <w:rFonts w:ascii="Angsana New" w:hAnsi="Angsana New"/>
          <w:sz w:val="30"/>
          <w:szCs w:val="30"/>
        </w:rPr>
        <w:t xml:space="preserve">2561 </w:t>
      </w:r>
      <w:r w:rsidRPr="00ED6642">
        <w:rPr>
          <w:rFonts w:ascii="Angsana New" w:hAnsi="Angsana New"/>
          <w:sz w:val="30"/>
          <w:szCs w:val="30"/>
          <w:cs/>
        </w:rPr>
        <w:t>มีดังนี้</w:t>
      </w:r>
    </w:p>
    <w:p w:rsidR="00086159" w:rsidRPr="00E05E19" w:rsidRDefault="00086159" w:rsidP="00086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tbl>
      <w:tblPr>
        <w:tblW w:w="935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70"/>
        <w:gridCol w:w="1260"/>
        <w:gridCol w:w="270"/>
        <w:gridCol w:w="1096"/>
        <w:gridCol w:w="268"/>
        <w:gridCol w:w="1156"/>
        <w:gridCol w:w="268"/>
        <w:gridCol w:w="1164"/>
      </w:tblGrid>
      <w:tr w:rsidR="00086159" w:rsidRPr="00144E97" w:rsidTr="00273508">
        <w:tc>
          <w:tcPr>
            <w:tcW w:w="3870" w:type="dxa"/>
          </w:tcPr>
          <w:p w:rsidR="00086159" w:rsidRPr="00144E97" w:rsidRDefault="00086159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82" w:type="dxa"/>
            <w:gridSpan w:val="7"/>
          </w:tcPr>
          <w:p w:rsidR="00086159" w:rsidRPr="00144E97" w:rsidRDefault="00086159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86159" w:rsidRPr="00144E97" w:rsidTr="00273508">
        <w:tc>
          <w:tcPr>
            <w:tcW w:w="3870" w:type="dxa"/>
          </w:tcPr>
          <w:p w:rsidR="00086159" w:rsidRPr="00144E97" w:rsidRDefault="00086159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26" w:type="dxa"/>
            <w:gridSpan w:val="3"/>
          </w:tcPr>
          <w:p w:rsidR="00086159" w:rsidRPr="00144E97" w:rsidRDefault="00086159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68" w:type="dxa"/>
          </w:tcPr>
          <w:p w:rsidR="00086159" w:rsidRPr="00144E97" w:rsidRDefault="00086159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88" w:type="dxa"/>
            <w:gridSpan w:val="3"/>
          </w:tcPr>
          <w:p w:rsidR="00086159" w:rsidRPr="00144E97" w:rsidRDefault="00086159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086159" w:rsidRPr="00144E97" w:rsidTr="00273508">
        <w:tc>
          <w:tcPr>
            <w:tcW w:w="3870" w:type="dxa"/>
          </w:tcPr>
          <w:p w:rsidR="00086159" w:rsidRPr="00144E97" w:rsidRDefault="00086159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086159" w:rsidRPr="00144E97" w:rsidRDefault="00086159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  <w:shd w:val="clear" w:color="auto" w:fill="auto"/>
          </w:tcPr>
          <w:p w:rsidR="00086159" w:rsidRPr="00144E97" w:rsidRDefault="00086159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:rsidR="00086159" w:rsidRPr="00144E97" w:rsidRDefault="00086159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8" w:type="dxa"/>
            <w:shd w:val="clear" w:color="auto" w:fill="auto"/>
          </w:tcPr>
          <w:p w:rsidR="00086159" w:rsidRPr="00144E97" w:rsidRDefault="00086159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:rsidR="00086159" w:rsidRPr="00144E97" w:rsidRDefault="00086159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68" w:type="dxa"/>
            <w:shd w:val="clear" w:color="auto" w:fill="auto"/>
          </w:tcPr>
          <w:p w:rsidR="00086159" w:rsidRPr="00144E97" w:rsidRDefault="00086159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:rsidR="00086159" w:rsidRPr="00144E97" w:rsidRDefault="00086159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086159" w:rsidRPr="00144E97" w:rsidTr="00273508">
        <w:tc>
          <w:tcPr>
            <w:tcW w:w="3870" w:type="dxa"/>
          </w:tcPr>
          <w:p w:rsidR="00086159" w:rsidRPr="00144E97" w:rsidRDefault="00086159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086159" w:rsidRPr="00144E97" w:rsidRDefault="00086159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086159" w:rsidRPr="00144E97" w:rsidRDefault="00086159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:rsidR="00086159" w:rsidRPr="00144E97" w:rsidRDefault="00086159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8" w:type="dxa"/>
            <w:shd w:val="clear" w:color="auto" w:fill="auto"/>
          </w:tcPr>
          <w:p w:rsidR="00086159" w:rsidRPr="00144E97" w:rsidRDefault="00086159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:rsidR="00086159" w:rsidRPr="00144E97" w:rsidRDefault="00086159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8" w:type="dxa"/>
            <w:shd w:val="clear" w:color="auto" w:fill="auto"/>
          </w:tcPr>
          <w:p w:rsidR="00086159" w:rsidRPr="00144E97" w:rsidRDefault="00086159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:rsidR="00086159" w:rsidRPr="00144E97" w:rsidRDefault="00086159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086159" w:rsidRPr="00144E97" w:rsidTr="00273508">
        <w:trPr>
          <w:trHeight w:val="362"/>
        </w:trPr>
        <w:tc>
          <w:tcPr>
            <w:tcW w:w="3870" w:type="dxa"/>
          </w:tcPr>
          <w:p w:rsidR="00086159" w:rsidRPr="00144E97" w:rsidRDefault="00086159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82" w:type="dxa"/>
            <w:gridSpan w:val="7"/>
          </w:tcPr>
          <w:p w:rsidR="00086159" w:rsidRPr="00144E97" w:rsidRDefault="00086159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86159" w:rsidRPr="00144E97" w:rsidTr="00273508">
        <w:tc>
          <w:tcPr>
            <w:tcW w:w="3870" w:type="dxa"/>
          </w:tcPr>
          <w:p w:rsidR="00086159" w:rsidRPr="00144E97" w:rsidRDefault="00086159" w:rsidP="0027350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:rsidR="00086159" w:rsidRPr="00EA6DBA" w:rsidRDefault="00086159" w:rsidP="00273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174,165</w:t>
            </w:r>
          </w:p>
        </w:tc>
        <w:tc>
          <w:tcPr>
            <w:tcW w:w="270" w:type="dxa"/>
          </w:tcPr>
          <w:p w:rsidR="00086159" w:rsidRPr="00144E97" w:rsidRDefault="00086159" w:rsidP="00273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:rsidR="00086159" w:rsidRPr="00C8760F" w:rsidRDefault="00A0528D" w:rsidP="00A052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="00086159">
              <w:rPr>
                <w:rFonts w:ascii="Angsana New" w:hAnsi="Angsana New"/>
                <w:sz w:val="30"/>
                <w:szCs w:val="30"/>
              </w:rPr>
              <w:t>154,415</w:t>
            </w:r>
          </w:p>
        </w:tc>
        <w:tc>
          <w:tcPr>
            <w:tcW w:w="268" w:type="dxa"/>
          </w:tcPr>
          <w:p w:rsidR="00086159" w:rsidRPr="00144E97" w:rsidRDefault="00086159" w:rsidP="00273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:rsidR="00086159" w:rsidRPr="00EA6DBA" w:rsidRDefault="00086159" w:rsidP="00273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(91,505)</w:t>
            </w:r>
          </w:p>
        </w:tc>
        <w:tc>
          <w:tcPr>
            <w:tcW w:w="268" w:type="dxa"/>
          </w:tcPr>
          <w:p w:rsidR="00086159" w:rsidRPr="00144E97" w:rsidRDefault="00086159" w:rsidP="00273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:rsidR="00086159" w:rsidRPr="00C8760F" w:rsidRDefault="00086159" w:rsidP="00121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(80,835)</w:t>
            </w:r>
          </w:p>
        </w:tc>
      </w:tr>
      <w:tr w:rsidR="00086159" w:rsidRPr="00144E97" w:rsidTr="00273508">
        <w:tc>
          <w:tcPr>
            <w:tcW w:w="3870" w:type="dxa"/>
          </w:tcPr>
          <w:p w:rsidR="00086159" w:rsidRPr="00144E97" w:rsidRDefault="00086159" w:rsidP="0027350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หักกลบภาษีเงินได้</w:t>
            </w:r>
          </w:p>
        </w:tc>
        <w:tc>
          <w:tcPr>
            <w:tcW w:w="1260" w:type="dxa"/>
          </w:tcPr>
          <w:p w:rsidR="00086159" w:rsidRPr="00EA6DBA" w:rsidRDefault="00086159" w:rsidP="00273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(90,150)</w:t>
            </w:r>
          </w:p>
        </w:tc>
        <w:tc>
          <w:tcPr>
            <w:tcW w:w="270" w:type="dxa"/>
          </w:tcPr>
          <w:p w:rsidR="00086159" w:rsidRPr="00144E97" w:rsidRDefault="00086159" w:rsidP="00273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:rsidR="00086159" w:rsidRPr="00C8760F" w:rsidRDefault="00086159" w:rsidP="00A052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(79,945)</w:t>
            </w:r>
          </w:p>
        </w:tc>
        <w:tc>
          <w:tcPr>
            <w:tcW w:w="268" w:type="dxa"/>
          </w:tcPr>
          <w:p w:rsidR="00086159" w:rsidRPr="00144E97" w:rsidRDefault="00086159" w:rsidP="00273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:rsidR="00086159" w:rsidRPr="00EA6DBA" w:rsidRDefault="00086159" w:rsidP="00273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90,150</w:t>
            </w:r>
          </w:p>
        </w:tc>
        <w:tc>
          <w:tcPr>
            <w:tcW w:w="268" w:type="dxa"/>
          </w:tcPr>
          <w:p w:rsidR="00086159" w:rsidRPr="00144E97" w:rsidRDefault="00086159" w:rsidP="00273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:rsidR="00086159" w:rsidRPr="00C8760F" w:rsidRDefault="00086159" w:rsidP="00273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79,945</w:t>
            </w:r>
          </w:p>
        </w:tc>
      </w:tr>
      <w:tr w:rsidR="00086159" w:rsidRPr="00144E97" w:rsidTr="00273508">
        <w:tc>
          <w:tcPr>
            <w:tcW w:w="3870" w:type="dxa"/>
          </w:tcPr>
          <w:p w:rsidR="00086159" w:rsidRPr="00144E97" w:rsidRDefault="00086159" w:rsidP="0027350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 (หนี้สิน) ภาษีเงินได้รอตัดบัญชีสุทธิ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086159" w:rsidRPr="00EA6DBA" w:rsidRDefault="00086159" w:rsidP="00273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84,015</w:t>
            </w:r>
          </w:p>
        </w:tc>
        <w:tc>
          <w:tcPr>
            <w:tcW w:w="270" w:type="dxa"/>
          </w:tcPr>
          <w:p w:rsidR="00086159" w:rsidRPr="00EA6DBA" w:rsidRDefault="00086159" w:rsidP="00273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</w:tcPr>
          <w:p w:rsidR="00086159" w:rsidRPr="00C8760F" w:rsidRDefault="007840F3" w:rsidP="00A052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  </w:t>
            </w:r>
            <w:r w:rsidR="00086159">
              <w:rPr>
                <w:rFonts w:ascii="Angsana New" w:hAnsi="Angsana New"/>
                <w:b/>
                <w:bCs/>
                <w:sz w:val="30"/>
                <w:szCs w:val="30"/>
              </w:rPr>
              <w:t>74,470</w:t>
            </w:r>
          </w:p>
        </w:tc>
        <w:tc>
          <w:tcPr>
            <w:tcW w:w="268" w:type="dxa"/>
          </w:tcPr>
          <w:p w:rsidR="00086159" w:rsidRPr="00144E97" w:rsidRDefault="00086159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23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:rsidR="00086159" w:rsidRPr="00144E97" w:rsidRDefault="00086159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(1,355)</w:t>
            </w:r>
          </w:p>
        </w:tc>
        <w:tc>
          <w:tcPr>
            <w:tcW w:w="268" w:type="dxa"/>
          </w:tcPr>
          <w:p w:rsidR="00086159" w:rsidRPr="00EA6DBA" w:rsidRDefault="00086159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236" w:firstLine="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:rsidR="00086159" w:rsidRPr="00240876" w:rsidRDefault="00086159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(890)</w:t>
            </w:r>
          </w:p>
        </w:tc>
      </w:tr>
    </w:tbl>
    <w:p w:rsidR="00086159" w:rsidRPr="00E05E19" w:rsidRDefault="00086159" w:rsidP="00086159">
      <w:pPr>
        <w:rPr>
          <w:rFonts w:ascii="Angsana New" w:hAnsi="Angsana New"/>
          <w:sz w:val="22"/>
          <w:szCs w:val="22"/>
        </w:rPr>
      </w:pPr>
    </w:p>
    <w:tbl>
      <w:tblPr>
        <w:tblW w:w="1005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52"/>
        <w:gridCol w:w="18"/>
        <w:gridCol w:w="1260"/>
        <w:gridCol w:w="270"/>
        <w:gridCol w:w="1096"/>
        <w:gridCol w:w="268"/>
        <w:gridCol w:w="1156"/>
        <w:gridCol w:w="268"/>
        <w:gridCol w:w="1334"/>
        <w:gridCol w:w="530"/>
      </w:tblGrid>
      <w:tr w:rsidR="00086159" w:rsidRPr="00144E97" w:rsidTr="00E36105">
        <w:tc>
          <w:tcPr>
            <w:tcW w:w="3852" w:type="dxa"/>
          </w:tcPr>
          <w:p w:rsidR="00086159" w:rsidRPr="006D5404" w:rsidRDefault="00086159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</w:pPr>
          </w:p>
        </w:tc>
        <w:tc>
          <w:tcPr>
            <w:tcW w:w="6200" w:type="dxa"/>
            <w:gridSpan w:val="9"/>
          </w:tcPr>
          <w:p w:rsidR="00086159" w:rsidRPr="00144E97" w:rsidRDefault="00086159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6159" w:rsidRPr="00144E97" w:rsidTr="00E36105">
        <w:trPr>
          <w:gridAfter w:val="1"/>
          <w:wAfter w:w="530" w:type="dxa"/>
        </w:trPr>
        <w:tc>
          <w:tcPr>
            <w:tcW w:w="3870" w:type="dxa"/>
            <w:gridSpan w:val="2"/>
          </w:tcPr>
          <w:p w:rsidR="00086159" w:rsidRPr="00144E97" w:rsidRDefault="00086159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26" w:type="dxa"/>
            <w:gridSpan w:val="3"/>
          </w:tcPr>
          <w:p w:rsidR="00086159" w:rsidRPr="00144E97" w:rsidRDefault="00086159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68" w:type="dxa"/>
          </w:tcPr>
          <w:p w:rsidR="00086159" w:rsidRPr="00144E97" w:rsidRDefault="00086159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58" w:type="dxa"/>
            <w:gridSpan w:val="3"/>
          </w:tcPr>
          <w:p w:rsidR="00086159" w:rsidRPr="00144E97" w:rsidRDefault="00086159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086159" w:rsidRPr="00144E97" w:rsidTr="00E36105">
        <w:trPr>
          <w:gridAfter w:val="1"/>
          <w:wAfter w:w="530" w:type="dxa"/>
        </w:trPr>
        <w:tc>
          <w:tcPr>
            <w:tcW w:w="3870" w:type="dxa"/>
            <w:gridSpan w:val="2"/>
          </w:tcPr>
          <w:p w:rsidR="00086159" w:rsidRPr="00144E97" w:rsidRDefault="00086159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086159" w:rsidRPr="00144E97" w:rsidRDefault="00086159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  <w:shd w:val="clear" w:color="auto" w:fill="auto"/>
          </w:tcPr>
          <w:p w:rsidR="00086159" w:rsidRPr="00144E97" w:rsidRDefault="00086159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:rsidR="00086159" w:rsidRPr="00144E97" w:rsidRDefault="00086159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8" w:type="dxa"/>
            <w:shd w:val="clear" w:color="auto" w:fill="auto"/>
          </w:tcPr>
          <w:p w:rsidR="00086159" w:rsidRPr="00144E97" w:rsidRDefault="00086159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:rsidR="00086159" w:rsidRPr="00144E97" w:rsidRDefault="00086159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68" w:type="dxa"/>
            <w:shd w:val="clear" w:color="auto" w:fill="auto"/>
          </w:tcPr>
          <w:p w:rsidR="00086159" w:rsidRPr="00144E97" w:rsidRDefault="00086159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</w:tcPr>
          <w:p w:rsidR="00086159" w:rsidRPr="00144E97" w:rsidRDefault="00086159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086159" w:rsidRPr="00144E97" w:rsidTr="00E36105">
        <w:trPr>
          <w:gridAfter w:val="1"/>
          <w:wAfter w:w="530" w:type="dxa"/>
        </w:trPr>
        <w:tc>
          <w:tcPr>
            <w:tcW w:w="3870" w:type="dxa"/>
            <w:gridSpan w:val="2"/>
          </w:tcPr>
          <w:p w:rsidR="00086159" w:rsidRPr="00144E97" w:rsidRDefault="00086159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086159" w:rsidRPr="00144E97" w:rsidRDefault="00086159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086159" w:rsidRPr="00144E97" w:rsidRDefault="00086159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:rsidR="00086159" w:rsidRPr="00144E97" w:rsidRDefault="00086159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8" w:type="dxa"/>
            <w:shd w:val="clear" w:color="auto" w:fill="auto"/>
          </w:tcPr>
          <w:p w:rsidR="00086159" w:rsidRPr="00144E97" w:rsidRDefault="00086159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:rsidR="00086159" w:rsidRPr="00144E97" w:rsidRDefault="00086159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8" w:type="dxa"/>
            <w:shd w:val="clear" w:color="auto" w:fill="auto"/>
          </w:tcPr>
          <w:p w:rsidR="00086159" w:rsidRPr="00144E97" w:rsidRDefault="00086159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</w:tcPr>
          <w:p w:rsidR="00086159" w:rsidRPr="00144E97" w:rsidRDefault="00086159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086159" w:rsidRPr="00144E97" w:rsidTr="00E36105">
        <w:trPr>
          <w:gridAfter w:val="1"/>
          <w:wAfter w:w="530" w:type="dxa"/>
          <w:trHeight w:val="362"/>
        </w:trPr>
        <w:tc>
          <w:tcPr>
            <w:tcW w:w="3870" w:type="dxa"/>
            <w:gridSpan w:val="2"/>
          </w:tcPr>
          <w:p w:rsidR="00086159" w:rsidRPr="00144E97" w:rsidRDefault="00086159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52" w:type="dxa"/>
            <w:gridSpan w:val="7"/>
          </w:tcPr>
          <w:p w:rsidR="00086159" w:rsidRPr="00144E97" w:rsidRDefault="00086159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86159" w:rsidRPr="00144E97" w:rsidTr="00E36105">
        <w:trPr>
          <w:gridAfter w:val="1"/>
          <w:wAfter w:w="530" w:type="dxa"/>
        </w:trPr>
        <w:tc>
          <w:tcPr>
            <w:tcW w:w="3870" w:type="dxa"/>
            <w:gridSpan w:val="2"/>
          </w:tcPr>
          <w:p w:rsidR="00086159" w:rsidRPr="00144E97" w:rsidRDefault="00086159" w:rsidP="0027350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:rsidR="00086159" w:rsidRPr="00EA6DBA" w:rsidRDefault="00086159" w:rsidP="00273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</w:t>
            </w:r>
            <w:r w:rsidR="00791D24">
              <w:rPr>
                <w:rFonts w:ascii="Angsana New" w:hAnsi="Angsana New"/>
                <w:sz w:val="30"/>
                <w:szCs w:val="30"/>
              </w:rPr>
              <w:t>699</w:t>
            </w:r>
          </w:p>
        </w:tc>
        <w:tc>
          <w:tcPr>
            <w:tcW w:w="270" w:type="dxa"/>
          </w:tcPr>
          <w:p w:rsidR="00086159" w:rsidRPr="00144E97" w:rsidRDefault="00086159" w:rsidP="00273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:rsidR="00086159" w:rsidRPr="00EA6DBA" w:rsidRDefault="0000739E" w:rsidP="0000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="00D41BF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86159">
              <w:rPr>
                <w:rFonts w:ascii="Angsana New" w:hAnsi="Angsana New"/>
                <w:sz w:val="30"/>
                <w:szCs w:val="30"/>
              </w:rPr>
              <w:t>36,272</w:t>
            </w:r>
          </w:p>
        </w:tc>
        <w:tc>
          <w:tcPr>
            <w:tcW w:w="268" w:type="dxa"/>
          </w:tcPr>
          <w:p w:rsidR="00086159" w:rsidRPr="00144E97" w:rsidRDefault="00086159" w:rsidP="00273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:rsidR="00086159" w:rsidRPr="00EA6DBA" w:rsidRDefault="00086159" w:rsidP="00273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(5,974)</w:t>
            </w:r>
          </w:p>
        </w:tc>
        <w:tc>
          <w:tcPr>
            <w:tcW w:w="268" w:type="dxa"/>
          </w:tcPr>
          <w:p w:rsidR="00086159" w:rsidRPr="00EA6DBA" w:rsidRDefault="00086159" w:rsidP="00273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</w:tcPr>
          <w:p w:rsidR="00086159" w:rsidRPr="00EA6DBA" w:rsidRDefault="00086159" w:rsidP="00121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63DCB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6,953</w:t>
            </w:r>
            <w:r w:rsidRPr="00063DC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86159" w:rsidRPr="00144E97" w:rsidTr="00E36105">
        <w:trPr>
          <w:gridAfter w:val="1"/>
          <w:wAfter w:w="530" w:type="dxa"/>
        </w:trPr>
        <w:tc>
          <w:tcPr>
            <w:tcW w:w="3870" w:type="dxa"/>
            <w:gridSpan w:val="2"/>
          </w:tcPr>
          <w:p w:rsidR="00086159" w:rsidRPr="00144E97" w:rsidRDefault="00086159" w:rsidP="0027350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หักกลบภาษีเงินได้</w:t>
            </w:r>
          </w:p>
        </w:tc>
        <w:tc>
          <w:tcPr>
            <w:tcW w:w="1260" w:type="dxa"/>
          </w:tcPr>
          <w:p w:rsidR="00086159" w:rsidRPr="00EA6DBA" w:rsidRDefault="00086159" w:rsidP="00273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(5,974)</w:t>
            </w:r>
          </w:p>
        </w:tc>
        <w:tc>
          <w:tcPr>
            <w:tcW w:w="270" w:type="dxa"/>
          </w:tcPr>
          <w:p w:rsidR="00086159" w:rsidRPr="00144E97" w:rsidRDefault="00086159" w:rsidP="00273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:rsidR="00086159" w:rsidRPr="00EA6DBA" w:rsidRDefault="00086159" w:rsidP="00273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63DCB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6,953</w:t>
            </w:r>
            <w:r w:rsidRPr="00063DC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8" w:type="dxa"/>
          </w:tcPr>
          <w:p w:rsidR="00086159" w:rsidRPr="00144E97" w:rsidRDefault="00086159" w:rsidP="00273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:rsidR="00086159" w:rsidRPr="00EA6DBA" w:rsidRDefault="00086159" w:rsidP="00273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5,974</w:t>
            </w:r>
          </w:p>
        </w:tc>
        <w:tc>
          <w:tcPr>
            <w:tcW w:w="268" w:type="dxa"/>
          </w:tcPr>
          <w:p w:rsidR="00086159" w:rsidRPr="00EA6DBA" w:rsidRDefault="00086159" w:rsidP="00273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</w:tcPr>
          <w:p w:rsidR="00086159" w:rsidRPr="00EA6DBA" w:rsidRDefault="00086159" w:rsidP="00605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6,953</w:t>
            </w:r>
          </w:p>
        </w:tc>
      </w:tr>
      <w:tr w:rsidR="00086159" w:rsidRPr="00144E97" w:rsidTr="00E36105">
        <w:trPr>
          <w:gridAfter w:val="1"/>
          <w:wAfter w:w="530" w:type="dxa"/>
        </w:trPr>
        <w:tc>
          <w:tcPr>
            <w:tcW w:w="3870" w:type="dxa"/>
            <w:gridSpan w:val="2"/>
          </w:tcPr>
          <w:p w:rsidR="00086159" w:rsidRPr="00144E97" w:rsidRDefault="00086159" w:rsidP="0027350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สินทรัพย์ภาษีเงินได้รอตัดบัญชีสุทธิ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086159" w:rsidRPr="00EA6DBA" w:rsidRDefault="00086159" w:rsidP="00273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28,72</w:t>
            </w:r>
            <w:r w:rsidR="00791D2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086159" w:rsidRPr="00EA6DBA" w:rsidRDefault="00086159" w:rsidP="00273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</w:tcPr>
          <w:p w:rsidR="00086159" w:rsidRPr="00063DCB" w:rsidRDefault="0000739E" w:rsidP="0000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  </w:t>
            </w:r>
            <w:r w:rsidR="00086159">
              <w:rPr>
                <w:rFonts w:ascii="Angsana New" w:hAnsi="Angsana New"/>
                <w:b/>
                <w:bCs/>
                <w:sz w:val="30"/>
                <w:szCs w:val="30"/>
              </w:rPr>
              <w:t>29,319</w:t>
            </w:r>
          </w:p>
        </w:tc>
        <w:tc>
          <w:tcPr>
            <w:tcW w:w="268" w:type="dxa"/>
          </w:tcPr>
          <w:p w:rsidR="00086159" w:rsidRPr="00144E97" w:rsidRDefault="00086159" w:rsidP="00273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:rsidR="00086159" w:rsidRPr="00EA6DBA" w:rsidRDefault="00086159" w:rsidP="00273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086159" w:rsidRPr="00EA6DBA" w:rsidRDefault="00086159" w:rsidP="00273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</w:tcPr>
          <w:p w:rsidR="00086159" w:rsidRPr="00EA6DBA" w:rsidRDefault="00086159" w:rsidP="00605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086159" w:rsidRPr="00144E97" w:rsidRDefault="00086159" w:rsidP="00086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  <w:cs/>
        </w:rPr>
      </w:pPr>
    </w:p>
    <w:p w:rsidR="00086159" w:rsidRDefault="00086159" w:rsidP="00086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:rsidR="00086159" w:rsidRDefault="00086159" w:rsidP="00371D4F">
      <w:pPr>
        <w:ind w:left="540"/>
        <w:jc w:val="thaiDistribute"/>
        <w:rPr>
          <w:rFonts w:ascii="Angsana New" w:hAnsi="Angsana New"/>
          <w:sz w:val="30"/>
          <w:szCs w:val="30"/>
          <w:shd w:val="clear" w:color="auto" w:fill="D9D9D9" w:themeFill="background1" w:themeFillShade="D9"/>
        </w:rPr>
      </w:pPr>
    </w:p>
    <w:p w:rsidR="009B44BF" w:rsidRPr="00547F95" w:rsidRDefault="009B44BF" w:rsidP="00E361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547F95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สินทรัพย์ภาษีเงินได้เกิดจากลูกหนี้การค้าจากการส่งออกสินค้าจากประเทศไทยไปยังต่างประเทศ โดยเกิดภาระภาษีเมื่อมีการส่งสินค้าออกต่างประเทศ แต่การรับรู้รายได้ในงบกำไรขาดทุนเกิดขึ้นภายหลังจากสินค้าได้ถูกขายออกจากกลุ่มบริษัทไปยัง</w:t>
      </w:r>
      <w:r w:rsidRPr="00547F95">
        <w:rPr>
          <w:rFonts w:ascii="Angsana New" w:hAnsi="Angsana New"/>
          <w:sz w:val="30"/>
          <w:szCs w:val="30"/>
          <w:cs/>
        </w:rPr>
        <w:t>ลูกค้าซึ่งเป็นบุคคลภายนอก</w:t>
      </w:r>
      <w:r w:rsidRPr="00547F95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หนี้สินภาษีเงินได้เกิดจากการส่งออกสินค้าเช่นกัน โดยเกิดต้นทุนขายทางภาษีเมื่อมีการส่งสินค้าออกต่างประเทศ แต่การรับรู้ต้นทุนขายในงบกำไรขาดทุนเกิดขึ้นภายหลังจากสินค้าได้ถูกขายออกจากกลุ่มบริษัทไปยัง</w:t>
      </w:r>
      <w:r w:rsidRPr="00547F95">
        <w:rPr>
          <w:rFonts w:ascii="Angsana New" w:hAnsi="Angsana New"/>
          <w:sz w:val="30"/>
          <w:szCs w:val="30"/>
          <w:cs/>
        </w:rPr>
        <w:t>ลูกค้าซึ่งเป็นบุคคลภายนอก</w:t>
      </w:r>
    </w:p>
    <w:p w:rsidR="009B44BF" w:rsidRPr="00547F95" w:rsidRDefault="009B44BF" w:rsidP="009B44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both"/>
        <w:rPr>
          <w:rFonts w:ascii="Angsana New" w:hAnsi="Angsana New"/>
          <w:sz w:val="30"/>
          <w:szCs w:val="30"/>
        </w:rPr>
      </w:pPr>
    </w:p>
    <w:p w:rsidR="00C3334F" w:rsidRDefault="00C3334F" w:rsidP="00E361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 w:right="-295"/>
        <w:jc w:val="thaiDistribute"/>
        <w:rPr>
          <w:rFonts w:ascii="Angsana New" w:hAnsi="Angsana New"/>
          <w:sz w:val="30"/>
          <w:szCs w:val="30"/>
        </w:rPr>
      </w:pPr>
    </w:p>
    <w:p w:rsidR="00C3334F" w:rsidRDefault="00C3334F" w:rsidP="00E361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 w:right="-295"/>
        <w:jc w:val="thaiDistribute"/>
        <w:rPr>
          <w:rFonts w:ascii="Angsana New" w:hAnsi="Angsana New"/>
          <w:sz w:val="30"/>
          <w:szCs w:val="30"/>
        </w:rPr>
      </w:pPr>
    </w:p>
    <w:p w:rsidR="009B44BF" w:rsidRPr="00547F95" w:rsidRDefault="009B44BF" w:rsidP="00E361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 w:right="-295"/>
        <w:jc w:val="thaiDistribute"/>
        <w:rPr>
          <w:rFonts w:ascii="Angsana New" w:hAnsi="Angsana New"/>
          <w:sz w:val="30"/>
          <w:szCs w:val="30"/>
        </w:rPr>
      </w:pPr>
      <w:r w:rsidRPr="00547F95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รายการเคลื่อนไหวของสินทรัพย์และหนี้สินภาษีเงินได้รอการตัดบัญชีที่เกิดขึ้นในระหว่างงวด</w:t>
      </w:r>
      <w:r w:rsidRPr="00547F95">
        <w:rPr>
          <w:rFonts w:ascii="Angsana New" w:hAnsi="Angsana New" w:hint="cs"/>
          <w:sz w:val="30"/>
          <w:szCs w:val="30"/>
          <w:cs/>
        </w:rPr>
        <w:t>หก</w:t>
      </w:r>
      <w:r w:rsidRPr="00547F95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="00AF45F6">
        <w:rPr>
          <w:rFonts w:ascii="Angsana New" w:hAnsi="Angsana New"/>
          <w:sz w:val="30"/>
          <w:szCs w:val="30"/>
        </w:rPr>
        <w:t xml:space="preserve">            </w:t>
      </w:r>
      <w:r w:rsidRPr="00547F95">
        <w:rPr>
          <w:rFonts w:ascii="Angsana New" w:hAnsi="Angsana New"/>
          <w:sz w:val="30"/>
          <w:szCs w:val="30"/>
        </w:rPr>
        <w:t xml:space="preserve">30 </w:t>
      </w:r>
      <w:r w:rsidRPr="00547F95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547F95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 w:hint="cs"/>
          <w:sz w:val="30"/>
          <w:szCs w:val="30"/>
          <w:cs/>
        </w:rPr>
        <w:t>2</w:t>
      </w:r>
      <w:r w:rsidRPr="00547F95">
        <w:rPr>
          <w:rFonts w:ascii="Angsana New" w:hAnsi="Angsana New"/>
          <w:sz w:val="30"/>
          <w:szCs w:val="30"/>
        </w:rPr>
        <w:t xml:space="preserve"> </w:t>
      </w:r>
      <w:r w:rsidRPr="00547F95">
        <w:rPr>
          <w:rFonts w:ascii="Angsana New" w:hAnsi="Angsana New"/>
          <w:sz w:val="30"/>
          <w:szCs w:val="30"/>
          <w:cs/>
        </w:rPr>
        <w:t>มีดังนี้</w:t>
      </w:r>
    </w:p>
    <w:p w:rsidR="009B44BF" w:rsidRPr="00547F95" w:rsidRDefault="009B44BF" w:rsidP="009B44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616" w:type="dxa"/>
        <w:tblInd w:w="558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3039"/>
        <w:gridCol w:w="1078"/>
        <w:gridCol w:w="80"/>
        <w:gridCol w:w="190"/>
        <w:gridCol w:w="1169"/>
        <w:gridCol w:w="253"/>
        <w:gridCol w:w="1184"/>
        <w:gridCol w:w="270"/>
        <w:gridCol w:w="999"/>
        <w:gridCol w:w="250"/>
        <w:gridCol w:w="1104"/>
      </w:tblGrid>
      <w:tr w:rsidR="00765411" w:rsidRPr="00AB4725" w:rsidTr="0059666F">
        <w:tc>
          <w:tcPr>
            <w:tcW w:w="3039" w:type="dxa"/>
          </w:tcPr>
          <w:p w:rsidR="00765411" w:rsidRPr="00AB4725" w:rsidRDefault="00765411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gridSpan w:val="2"/>
          </w:tcPr>
          <w:p w:rsidR="00765411" w:rsidRPr="00AB4725" w:rsidRDefault="00765411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9" w:type="dxa"/>
            <w:gridSpan w:val="2"/>
          </w:tcPr>
          <w:p w:rsidR="00765411" w:rsidRPr="00AB4725" w:rsidRDefault="00765411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058" w:type="dxa"/>
            <w:gridSpan w:val="6"/>
          </w:tcPr>
          <w:p w:rsidR="00765411" w:rsidRPr="00AB4725" w:rsidRDefault="00765411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65411" w:rsidRPr="00AB4725" w:rsidTr="0059666F">
        <w:tc>
          <w:tcPr>
            <w:tcW w:w="3039" w:type="dxa"/>
          </w:tcPr>
          <w:p w:rsidR="00765411" w:rsidRPr="00AB4725" w:rsidRDefault="00765411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:rsidR="00765411" w:rsidRPr="00AB4725" w:rsidRDefault="00765411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B472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  <w:p w:rsidR="00765411" w:rsidRPr="00AB4725" w:rsidRDefault="00765411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72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gridSpan w:val="2"/>
            <w:vAlign w:val="bottom"/>
          </w:tcPr>
          <w:p w:rsidR="00765411" w:rsidRPr="00AB4725" w:rsidRDefault="00765411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765411" w:rsidRDefault="00201AD8" w:rsidP="00E36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กำไรสะสม</w:t>
            </w:r>
          </w:p>
          <w:p w:rsidR="00AF45F6" w:rsidRDefault="00AF45F6" w:rsidP="00E36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B47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  <w:r w:rsidR="002D5AAB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3)</w:t>
            </w:r>
          </w:p>
        </w:tc>
        <w:tc>
          <w:tcPr>
            <w:tcW w:w="253" w:type="dxa"/>
          </w:tcPr>
          <w:p w:rsidR="00765411" w:rsidRDefault="00765411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4" w:type="dxa"/>
            <w:vAlign w:val="bottom"/>
          </w:tcPr>
          <w:p w:rsidR="00765411" w:rsidRPr="00AB4725" w:rsidRDefault="00765411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บันทึกเป็น(รายจ่าย)</w:t>
            </w:r>
            <w:r w:rsidRPr="00AB4725">
              <w:rPr>
                <w:rFonts w:ascii="Angsana New" w:hAnsi="Angsana New"/>
                <w:sz w:val="30"/>
                <w:szCs w:val="30"/>
              </w:rPr>
              <w:t>/</w:t>
            </w:r>
            <w:r w:rsidRPr="00AB4725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  <w:p w:rsidR="00765411" w:rsidRPr="00AB4725" w:rsidRDefault="00765411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  <w:p w:rsidR="00765411" w:rsidRPr="00AB4725" w:rsidRDefault="00765411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B472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B47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  <w:r w:rsidR="002D5AAB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AB4725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  <w:r w:rsidRPr="00AB472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:rsidR="00765411" w:rsidRPr="00AB4725" w:rsidRDefault="00765411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vAlign w:val="bottom"/>
          </w:tcPr>
          <w:p w:rsidR="00765411" w:rsidRDefault="00765411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ผลต่างจากอัตราแลกเปลี่ยน</w:t>
            </w:r>
          </w:p>
          <w:p w:rsidR="00FB1261" w:rsidRPr="00AB4725" w:rsidRDefault="00FB1261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" w:type="dxa"/>
            <w:vAlign w:val="bottom"/>
          </w:tcPr>
          <w:p w:rsidR="00765411" w:rsidRPr="00AB4725" w:rsidRDefault="00765411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:rsidR="00765411" w:rsidRPr="00AB4725" w:rsidRDefault="00765411" w:rsidP="0049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0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B472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</w:p>
          <w:p w:rsidR="00765411" w:rsidRPr="00AB4725" w:rsidRDefault="00765411" w:rsidP="0049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hanging="2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</w:tr>
      <w:tr w:rsidR="00765411" w:rsidRPr="00AB4725" w:rsidTr="0059666F">
        <w:tc>
          <w:tcPr>
            <w:tcW w:w="3039" w:type="dxa"/>
          </w:tcPr>
          <w:p w:rsidR="00765411" w:rsidRPr="00AB4725" w:rsidRDefault="00765411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75" w:type="dxa"/>
            <w:gridSpan w:val="10"/>
          </w:tcPr>
          <w:p w:rsidR="00765411" w:rsidRPr="00AB4725" w:rsidRDefault="00765411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65411" w:rsidRPr="00AB4725" w:rsidTr="0059666F">
        <w:tc>
          <w:tcPr>
            <w:tcW w:w="3039" w:type="dxa"/>
          </w:tcPr>
          <w:p w:rsidR="00765411" w:rsidRPr="00AB4725" w:rsidRDefault="00765411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78" w:type="dxa"/>
          </w:tcPr>
          <w:p w:rsidR="00765411" w:rsidRPr="00AB4725" w:rsidRDefault="00765411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765411" w:rsidRPr="00AB4725" w:rsidRDefault="00765411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:rsidR="00765411" w:rsidRPr="00E36105" w:rsidRDefault="00765411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:rsidR="00765411" w:rsidRPr="00AB4725" w:rsidRDefault="00765411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765411" w:rsidRPr="00AB4725" w:rsidRDefault="00765411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65411" w:rsidRPr="00AB4725" w:rsidRDefault="00765411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9" w:type="dxa"/>
          </w:tcPr>
          <w:p w:rsidR="00765411" w:rsidRPr="00AB4725" w:rsidRDefault="00765411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:rsidR="00765411" w:rsidRPr="00AB4725" w:rsidRDefault="00765411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04" w:type="dxa"/>
          </w:tcPr>
          <w:p w:rsidR="00765411" w:rsidRPr="00AB4725" w:rsidRDefault="00765411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5411" w:rsidRPr="00AB4725" w:rsidTr="0059666F">
        <w:tc>
          <w:tcPr>
            <w:tcW w:w="3039" w:type="dxa"/>
          </w:tcPr>
          <w:p w:rsidR="00765411" w:rsidRPr="00AB4725" w:rsidRDefault="00765411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78" w:type="dxa"/>
          </w:tcPr>
          <w:p w:rsidR="00765411" w:rsidRPr="00393170" w:rsidRDefault="00765411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393170">
              <w:rPr>
                <w:rFonts w:ascii="Angsana New" w:hAnsi="Angsana New"/>
                <w:sz w:val="30"/>
                <w:szCs w:val="30"/>
                <w:lang w:val="en-GB" w:bidi="ar-SA"/>
              </w:rPr>
              <w:t>113,466</w:t>
            </w:r>
          </w:p>
        </w:tc>
        <w:tc>
          <w:tcPr>
            <w:tcW w:w="270" w:type="dxa"/>
            <w:gridSpan w:val="2"/>
          </w:tcPr>
          <w:p w:rsidR="00765411" w:rsidRPr="00AB4725" w:rsidRDefault="00765411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765411" w:rsidRDefault="003616AB" w:rsidP="00E36105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9" w:right="1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:rsidR="00765411" w:rsidRDefault="00765411" w:rsidP="0027350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765411" w:rsidRPr="00AB4725" w:rsidRDefault="005F561F" w:rsidP="0027350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6,304</w:t>
            </w:r>
          </w:p>
        </w:tc>
        <w:tc>
          <w:tcPr>
            <w:tcW w:w="270" w:type="dxa"/>
          </w:tcPr>
          <w:p w:rsidR="00765411" w:rsidRPr="00AB4725" w:rsidRDefault="00765411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vAlign w:val="bottom"/>
          </w:tcPr>
          <w:p w:rsidR="00765411" w:rsidRPr="00AB4725" w:rsidRDefault="00765411" w:rsidP="00273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(53)</w:t>
            </w:r>
          </w:p>
        </w:tc>
        <w:tc>
          <w:tcPr>
            <w:tcW w:w="250" w:type="dxa"/>
          </w:tcPr>
          <w:p w:rsidR="00765411" w:rsidRPr="00AB4725" w:rsidRDefault="00765411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:rsidR="00765411" w:rsidRPr="00AB4725" w:rsidRDefault="00765411" w:rsidP="000B5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300" w:right="-131" w:firstLine="390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1</w:t>
            </w:r>
            <w:r w:rsidR="008D15BB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19,717</w:t>
            </w:r>
          </w:p>
        </w:tc>
      </w:tr>
      <w:tr w:rsidR="00765411" w:rsidRPr="00AB4725" w:rsidTr="0059666F">
        <w:tc>
          <w:tcPr>
            <w:tcW w:w="3039" w:type="dxa"/>
          </w:tcPr>
          <w:p w:rsidR="00765411" w:rsidRPr="00AB4725" w:rsidRDefault="00765411" w:rsidP="000B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8" w:right="-79" w:hanging="140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078" w:type="dxa"/>
          </w:tcPr>
          <w:p w:rsidR="00013801" w:rsidRDefault="00013801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  <w:p w:rsidR="00765411" w:rsidRPr="00393170" w:rsidRDefault="00765411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393170">
              <w:rPr>
                <w:rFonts w:ascii="Angsana New" w:hAnsi="Angsana New"/>
                <w:sz w:val="30"/>
                <w:szCs w:val="30"/>
                <w:lang w:val="en-GB" w:bidi="ar-SA"/>
              </w:rPr>
              <w:t>25,804</w:t>
            </w:r>
          </w:p>
        </w:tc>
        <w:tc>
          <w:tcPr>
            <w:tcW w:w="270" w:type="dxa"/>
            <w:gridSpan w:val="2"/>
          </w:tcPr>
          <w:p w:rsidR="00765411" w:rsidRPr="00AB4725" w:rsidRDefault="00765411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765411" w:rsidRDefault="003616AB" w:rsidP="00E36105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:rsidR="00765411" w:rsidRDefault="00765411" w:rsidP="0027350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013801" w:rsidRDefault="00013801" w:rsidP="0027350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</w:p>
          <w:p w:rsidR="00765411" w:rsidRPr="00AB4725" w:rsidRDefault="00765411" w:rsidP="0027350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9,222</w:t>
            </w:r>
          </w:p>
        </w:tc>
        <w:tc>
          <w:tcPr>
            <w:tcW w:w="270" w:type="dxa"/>
          </w:tcPr>
          <w:p w:rsidR="00765411" w:rsidRPr="00AB4725" w:rsidRDefault="00765411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vAlign w:val="bottom"/>
          </w:tcPr>
          <w:p w:rsidR="00765411" w:rsidRPr="00201AD8" w:rsidRDefault="00765411" w:rsidP="00201AD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60"/>
              <w:rPr>
                <w:rFonts w:ascii="Angsana New" w:hAnsi="Angsana New" w:cs="Angsana New"/>
                <w:sz w:val="30"/>
                <w:szCs w:val="30"/>
              </w:rPr>
            </w:pPr>
            <w:r w:rsidRPr="00201AD8">
              <w:rPr>
                <w:rFonts w:ascii="Angsana New" w:hAnsi="Angsana New" w:cs="Angsana New"/>
                <w:sz w:val="30"/>
                <w:szCs w:val="30"/>
              </w:rPr>
              <w:t>(120)</w:t>
            </w:r>
          </w:p>
        </w:tc>
        <w:tc>
          <w:tcPr>
            <w:tcW w:w="250" w:type="dxa"/>
          </w:tcPr>
          <w:p w:rsidR="00765411" w:rsidRPr="00AB4725" w:rsidRDefault="00765411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:rsidR="00013801" w:rsidRDefault="00013801" w:rsidP="00273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  <w:p w:rsidR="00765411" w:rsidRPr="00AB4725" w:rsidRDefault="000B5DE1" w:rsidP="000B5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31" w:firstLine="1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  <w:lang w:eastAsia="en-GB"/>
              </w:rPr>
              <w:t xml:space="preserve">  </w:t>
            </w:r>
            <w:r w:rsidR="00765411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34,906</w:t>
            </w:r>
          </w:p>
        </w:tc>
      </w:tr>
      <w:tr w:rsidR="003616AB" w:rsidRPr="00AB4725" w:rsidTr="0059666F">
        <w:tc>
          <w:tcPr>
            <w:tcW w:w="3039" w:type="dxa"/>
          </w:tcPr>
          <w:p w:rsidR="003616AB" w:rsidRPr="00AB4725" w:rsidRDefault="003616AB" w:rsidP="00201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ประมาณการรับคืนสินค้า</w:t>
            </w:r>
          </w:p>
        </w:tc>
        <w:tc>
          <w:tcPr>
            <w:tcW w:w="1078" w:type="dxa"/>
          </w:tcPr>
          <w:p w:rsidR="003616AB" w:rsidRPr="00393170" w:rsidRDefault="00BB5436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gridSpan w:val="2"/>
          </w:tcPr>
          <w:p w:rsidR="003616AB" w:rsidRPr="00AB4725" w:rsidRDefault="003616AB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3616AB" w:rsidRDefault="007A7560" w:rsidP="00E36105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9" w:right="1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2,671</w:t>
            </w:r>
          </w:p>
        </w:tc>
        <w:tc>
          <w:tcPr>
            <w:tcW w:w="253" w:type="dxa"/>
          </w:tcPr>
          <w:p w:rsidR="003616AB" w:rsidRDefault="003616AB" w:rsidP="0027350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3616AB" w:rsidRDefault="005F561F" w:rsidP="0027350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1,251</w:t>
            </w:r>
          </w:p>
        </w:tc>
        <w:tc>
          <w:tcPr>
            <w:tcW w:w="270" w:type="dxa"/>
          </w:tcPr>
          <w:p w:rsidR="003616AB" w:rsidRPr="00AB4725" w:rsidRDefault="003616AB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vAlign w:val="bottom"/>
          </w:tcPr>
          <w:p w:rsidR="003616AB" w:rsidRPr="00201AD8" w:rsidRDefault="00BB5436" w:rsidP="00FD26C4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right="-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:rsidR="003616AB" w:rsidRPr="00AB4725" w:rsidRDefault="003616AB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:rsidR="003616AB" w:rsidRDefault="008D15BB" w:rsidP="00D31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13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3,922</w:t>
            </w:r>
          </w:p>
        </w:tc>
      </w:tr>
      <w:tr w:rsidR="00765411" w:rsidRPr="00AB4725" w:rsidTr="0059666F">
        <w:tc>
          <w:tcPr>
            <w:tcW w:w="3039" w:type="dxa"/>
          </w:tcPr>
          <w:p w:rsidR="00765411" w:rsidRPr="00AB4725" w:rsidRDefault="00765411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078" w:type="dxa"/>
          </w:tcPr>
          <w:p w:rsidR="00765411" w:rsidRPr="00393170" w:rsidRDefault="00D93D17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393170">
              <w:rPr>
                <w:rFonts w:ascii="Angsana New" w:hAnsi="Angsana New"/>
                <w:sz w:val="30"/>
                <w:szCs w:val="30"/>
              </w:rPr>
              <w:t>2,688</w:t>
            </w:r>
          </w:p>
        </w:tc>
        <w:tc>
          <w:tcPr>
            <w:tcW w:w="270" w:type="dxa"/>
            <w:gridSpan w:val="2"/>
          </w:tcPr>
          <w:p w:rsidR="00765411" w:rsidRPr="00AB4725" w:rsidRDefault="00765411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765411" w:rsidRPr="007A7560" w:rsidRDefault="007A7560" w:rsidP="00E36105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9" w:right="16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3" w:type="dxa"/>
          </w:tcPr>
          <w:p w:rsidR="00765411" w:rsidRDefault="00765411" w:rsidP="0027350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765411" w:rsidRPr="00AB4725" w:rsidRDefault="00765411" w:rsidP="0027350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1,955</w:t>
            </w:r>
          </w:p>
        </w:tc>
        <w:tc>
          <w:tcPr>
            <w:tcW w:w="270" w:type="dxa"/>
          </w:tcPr>
          <w:p w:rsidR="00765411" w:rsidRPr="00AB4725" w:rsidRDefault="00765411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</w:tcPr>
          <w:p w:rsidR="00765411" w:rsidRPr="00AB4725" w:rsidRDefault="00765411" w:rsidP="005F5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50" w:type="dxa"/>
          </w:tcPr>
          <w:p w:rsidR="00765411" w:rsidRPr="00AB4725" w:rsidRDefault="00765411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:rsidR="00765411" w:rsidRPr="00AB4725" w:rsidRDefault="00765411" w:rsidP="00D31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13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4,657</w:t>
            </w:r>
          </w:p>
        </w:tc>
      </w:tr>
      <w:tr w:rsidR="00765411" w:rsidRPr="00AB4725" w:rsidTr="0059666F">
        <w:tc>
          <w:tcPr>
            <w:tcW w:w="3039" w:type="dxa"/>
          </w:tcPr>
          <w:p w:rsidR="00765411" w:rsidRPr="00AB4725" w:rsidRDefault="00765411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78" w:type="dxa"/>
          </w:tcPr>
          <w:p w:rsidR="00765411" w:rsidRPr="00393170" w:rsidRDefault="005F561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2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3,539</w:t>
            </w:r>
          </w:p>
        </w:tc>
        <w:tc>
          <w:tcPr>
            <w:tcW w:w="270" w:type="dxa"/>
            <w:gridSpan w:val="2"/>
          </w:tcPr>
          <w:p w:rsidR="00765411" w:rsidRPr="00AB4725" w:rsidRDefault="00765411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765411" w:rsidRDefault="003616AB" w:rsidP="00E36105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9" w:right="1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:rsidR="00765411" w:rsidRDefault="00765411" w:rsidP="0027350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765411" w:rsidRPr="00AB4725" w:rsidRDefault="00765411" w:rsidP="0027350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(755)</w:t>
            </w:r>
          </w:p>
        </w:tc>
        <w:tc>
          <w:tcPr>
            <w:tcW w:w="270" w:type="dxa"/>
          </w:tcPr>
          <w:p w:rsidR="00765411" w:rsidRPr="00AB4725" w:rsidRDefault="00765411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</w:tcPr>
          <w:p w:rsidR="00765411" w:rsidRPr="00AB4725" w:rsidRDefault="00765411" w:rsidP="00273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(194)</w:t>
            </w:r>
          </w:p>
        </w:tc>
        <w:tc>
          <w:tcPr>
            <w:tcW w:w="250" w:type="dxa"/>
          </w:tcPr>
          <w:p w:rsidR="00765411" w:rsidRPr="00AB4725" w:rsidRDefault="00765411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:rsidR="00765411" w:rsidRPr="00AB4725" w:rsidRDefault="00765411" w:rsidP="00D31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13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2,5</w:t>
            </w:r>
            <w:r w:rsidR="008D15BB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90</w:t>
            </w:r>
          </w:p>
        </w:tc>
      </w:tr>
      <w:tr w:rsidR="00765411" w:rsidRPr="00AB4725" w:rsidTr="0059666F">
        <w:tc>
          <w:tcPr>
            <w:tcW w:w="3039" w:type="dxa"/>
          </w:tcPr>
          <w:p w:rsidR="00765411" w:rsidRPr="00AB4725" w:rsidRDefault="00765411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078" w:type="dxa"/>
          </w:tcPr>
          <w:p w:rsidR="00765411" w:rsidRPr="00393170" w:rsidRDefault="00765411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393170">
              <w:rPr>
                <w:rFonts w:ascii="Angsana New" w:hAnsi="Angsana New"/>
                <w:sz w:val="30"/>
                <w:szCs w:val="30"/>
                <w:lang w:val="en-GB" w:bidi="ar-SA"/>
              </w:rPr>
              <w:t>8,918</w:t>
            </w:r>
          </w:p>
        </w:tc>
        <w:tc>
          <w:tcPr>
            <w:tcW w:w="270" w:type="dxa"/>
            <w:gridSpan w:val="2"/>
          </w:tcPr>
          <w:p w:rsidR="00765411" w:rsidRPr="00AB4725" w:rsidRDefault="00765411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:rsidR="00765411" w:rsidRDefault="003616AB" w:rsidP="00E36105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9" w:right="1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:rsidR="00765411" w:rsidRDefault="00765411" w:rsidP="0027350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765411" w:rsidRPr="00AB4725" w:rsidRDefault="00765411" w:rsidP="0027350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(50)</w:t>
            </w:r>
          </w:p>
        </w:tc>
        <w:tc>
          <w:tcPr>
            <w:tcW w:w="270" w:type="dxa"/>
          </w:tcPr>
          <w:p w:rsidR="00765411" w:rsidRPr="00AB4725" w:rsidRDefault="00765411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</w:tcPr>
          <w:p w:rsidR="00765411" w:rsidRPr="00AB4725" w:rsidRDefault="00765411" w:rsidP="00273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(49</w:t>
            </w:r>
            <w:r w:rsidR="007A32ED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0" w:type="dxa"/>
          </w:tcPr>
          <w:p w:rsidR="00765411" w:rsidRPr="00AB4725" w:rsidRDefault="00765411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:rsidR="00765411" w:rsidRPr="00AB4725" w:rsidRDefault="00765411" w:rsidP="00D31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13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8,37</w:t>
            </w:r>
            <w:r w:rsidR="008D15BB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3</w:t>
            </w:r>
          </w:p>
        </w:tc>
      </w:tr>
      <w:tr w:rsidR="00765411" w:rsidRPr="00AB4725" w:rsidTr="0059666F">
        <w:tc>
          <w:tcPr>
            <w:tcW w:w="3039" w:type="dxa"/>
          </w:tcPr>
          <w:p w:rsidR="00765411" w:rsidRPr="00AB4725" w:rsidRDefault="00765411" w:rsidP="00273508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</w:tcPr>
          <w:p w:rsidR="00765411" w:rsidRPr="00AB4725" w:rsidRDefault="00765411" w:rsidP="00273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154,415</w:t>
            </w:r>
          </w:p>
        </w:tc>
        <w:tc>
          <w:tcPr>
            <w:tcW w:w="270" w:type="dxa"/>
            <w:gridSpan w:val="2"/>
          </w:tcPr>
          <w:p w:rsidR="00765411" w:rsidRPr="00AB4725" w:rsidRDefault="00765411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:rsidR="00765411" w:rsidRDefault="00D82012" w:rsidP="00E36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2,671</w:t>
            </w:r>
          </w:p>
        </w:tc>
        <w:tc>
          <w:tcPr>
            <w:tcW w:w="253" w:type="dxa"/>
          </w:tcPr>
          <w:p w:rsidR="00765411" w:rsidRDefault="00765411" w:rsidP="0027350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9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:rsidR="00765411" w:rsidRPr="00AB4725" w:rsidRDefault="007A32ED" w:rsidP="0027350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9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17,927</w:t>
            </w:r>
          </w:p>
        </w:tc>
        <w:tc>
          <w:tcPr>
            <w:tcW w:w="270" w:type="dxa"/>
          </w:tcPr>
          <w:p w:rsidR="00765411" w:rsidRPr="00AB4725" w:rsidRDefault="00765411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</w:tcPr>
          <w:p w:rsidR="00765411" w:rsidRPr="00AB4725" w:rsidRDefault="00765411" w:rsidP="00273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(84</w:t>
            </w:r>
            <w:r w:rsidR="007A32ED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50" w:type="dxa"/>
          </w:tcPr>
          <w:p w:rsidR="00765411" w:rsidRPr="00AB4725" w:rsidRDefault="00765411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765411" w:rsidRPr="00AB4725" w:rsidRDefault="00765411" w:rsidP="00D31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13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174,165</w:t>
            </w:r>
          </w:p>
        </w:tc>
      </w:tr>
      <w:tr w:rsidR="002D5AAB" w:rsidRPr="00AB4725" w:rsidTr="0059666F">
        <w:tc>
          <w:tcPr>
            <w:tcW w:w="3039" w:type="dxa"/>
          </w:tcPr>
          <w:p w:rsidR="002D5AAB" w:rsidRPr="00AB4725" w:rsidRDefault="002D5AAB" w:rsidP="00273508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:rsidR="002D5AAB" w:rsidRDefault="002D5AAB" w:rsidP="00273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2D5AAB" w:rsidRPr="00AB4725" w:rsidRDefault="002D5AAB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:rsidR="002D5AAB" w:rsidRDefault="002D5AAB" w:rsidP="00E36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1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</w:tcPr>
          <w:p w:rsidR="002D5AAB" w:rsidRDefault="002D5AAB" w:rsidP="0027350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9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:rsidR="002D5AAB" w:rsidRDefault="002D5AAB" w:rsidP="0027350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9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2D5AAB" w:rsidRPr="00AB4725" w:rsidRDefault="002D5AAB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:rsidR="002D5AAB" w:rsidRDefault="002D5AAB" w:rsidP="00273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:rsidR="002D5AAB" w:rsidRPr="00AB4725" w:rsidRDefault="002D5AAB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:rsidR="002D5AAB" w:rsidRDefault="002D5AAB" w:rsidP="00D31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13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</w:tr>
      <w:tr w:rsidR="00765411" w:rsidRPr="00AB4725" w:rsidTr="0059666F">
        <w:tc>
          <w:tcPr>
            <w:tcW w:w="3039" w:type="dxa"/>
          </w:tcPr>
          <w:p w:rsidR="00765411" w:rsidRPr="00AB4725" w:rsidRDefault="00765411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78" w:type="dxa"/>
          </w:tcPr>
          <w:p w:rsidR="00765411" w:rsidRPr="00AB4725" w:rsidRDefault="00765411" w:rsidP="00273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765411" w:rsidRPr="00AB4725" w:rsidRDefault="00765411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765411" w:rsidRPr="00AB4725" w:rsidRDefault="00765411" w:rsidP="00E36105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:rsidR="00765411" w:rsidRPr="00AB4725" w:rsidRDefault="00765411" w:rsidP="00273508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765411" w:rsidRPr="00AB4725" w:rsidRDefault="00765411" w:rsidP="00273508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65411" w:rsidRPr="00AB4725" w:rsidRDefault="00765411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</w:tcPr>
          <w:p w:rsidR="00765411" w:rsidRPr="00AB4725" w:rsidRDefault="00765411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765411" w:rsidRPr="00AB4725" w:rsidRDefault="00765411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:rsidR="00765411" w:rsidRPr="00AB4725" w:rsidRDefault="00765411" w:rsidP="00273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</w:tr>
      <w:tr w:rsidR="00765411" w:rsidRPr="00AB4725" w:rsidTr="0059666F">
        <w:tc>
          <w:tcPr>
            <w:tcW w:w="3039" w:type="dxa"/>
          </w:tcPr>
          <w:p w:rsidR="00765411" w:rsidRPr="00AB4725" w:rsidRDefault="00765411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78" w:type="dxa"/>
          </w:tcPr>
          <w:p w:rsidR="00765411" w:rsidRPr="00393170" w:rsidRDefault="00765411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393170">
              <w:rPr>
                <w:rFonts w:ascii="Angsana New" w:hAnsi="Angsana New"/>
                <w:sz w:val="30"/>
                <w:szCs w:val="30"/>
                <w:lang w:val="en-GB" w:bidi="ar-SA"/>
              </w:rPr>
              <w:t>80,</w:t>
            </w:r>
            <w:r w:rsidR="006D46DF">
              <w:rPr>
                <w:rFonts w:ascii="Angsana New" w:hAnsi="Angsana New"/>
                <w:sz w:val="30"/>
                <w:szCs w:val="30"/>
                <w:lang w:val="en-GB" w:bidi="ar-SA"/>
              </w:rPr>
              <w:t>8</w:t>
            </w:r>
            <w:r w:rsidRPr="00393170">
              <w:rPr>
                <w:rFonts w:ascii="Angsana New" w:hAnsi="Angsana New"/>
                <w:sz w:val="30"/>
                <w:szCs w:val="30"/>
                <w:lang w:val="en-GB" w:bidi="ar-SA"/>
              </w:rPr>
              <w:t>35</w:t>
            </w:r>
          </w:p>
        </w:tc>
        <w:tc>
          <w:tcPr>
            <w:tcW w:w="270" w:type="dxa"/>
            <w:gridSpan w:val="2"/>
          </w:tcPr>
          <w:p w:rsidR="00765411" w:rsidRPr="00AB4725" w:rsidRDefault="00765411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765411" w:rsidRDefault="00D82012" w:rsidP="00E36105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79" w:right="1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:rsidR="00765411" w:rsidRDefault="00765411" w:rsidP="00273508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765411" w:rsidRPr="00AB4725" w:rsidRDefault="00765411" w:rsidP="00273508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10,620</w:t>
            </w:r>
          </w:p>
        </w:tc>
        <w:tc>
          <w:tcPr>
            <w:tcW w:w="270" w:type="dxa"/>
          </w:tcPr>
          <w:p w:rsidR="00765411" w:rsidRPr="00AB4725" w:rsidRDefault="00765411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vAlign w:val="bottom"/>
          </w:tcPr>
          <w:p w:rsidR="00765411" w:rsidRPr="00AB4725" w:rsidRDefault="00765411" w:rsidP="00273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50" w:type="dxa"/>
          </w:tcPr>
          <w:p w:rsidR="00765411" w:rsidRPr="00AB4725" w:rsidRDefault="00765411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:rsidR="00765411" w:rsidRPr="00AB4725" w:rsidRDefault="00765411" w:rsidP="00D31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31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91,505</w:t>
            </w:r>
          </w:p>
        </w:tc>
      </w:tr>
      <w:tr w:rsidR="00765411" w:rsidRPr="00AB4725" w:rsidTr="0059666F">
        <w:tc>
          <w:tcPr>
            <w:tcW w:w="3039" w:type="dxa"/>
          </w:tcPr>
          <w:p w:rsidR="00765411" w:rsidRPr="00AB4725" w:rsidRDefault="00765411" w:rsidP="00273508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65411" w:rsidRPr="00AB4725" w:rsidRDefault="00765411" w:rsidP="00273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80,</w:t>
            </w:r>
            <w:r w:rsidR="006D46DF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35</w:t>
            </w:r>
          </w:p>
        </w:tc>
        <w:tc>
          <w:tcPr>
            <w:tcW w:w="270" w:type="dxa"/>
            <w:gridSpan w:val="2"/>
            <w:vAlign w:val="bottom"/>
          </w:tcPr>
          <w:p w:rsidR="00765411" w:rsidRPr="00AB4725" w:rsidRDefault="00765411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:rsidR="00765411" w:rsidRDefault="00D82012" w:rsidP="00E36105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79" w:right="1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:rsidR="00765411" w:rsidRDefault="00765411" w:rsidP="00273508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65411" w:rsidRPr="00AB4725" w:rsidRDefault="00765411" w:rsidP="00273508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10,620</w:t>
            </w:r>
          </w:p>
        </w:tc>
        <w:tc>
          <w:tcPr>
            <w:tcW w:w="270" w:type="dxa"/>
            <w:vAlign w:val="bottom"/>
          </w:tcPr>
          <w:p w:rsidR="00765411" w:rsidRPr="00AB4725" w:rsidRDefault="00765411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65411" w:rsidRPr="00B650B2" w:rsidRDefault="00765411" w:rsidP="00273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50" w:type="dxa"/>
            <w:vAlign w:val="bottom"/>
          </w:tcPr>
          <w:p w:rsidR="00765411" w:rsidRPr="00B650B2" w:rsidRDefault="00765411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65411" w:rsidRPr="00B650B2" w:rsidRDefault="00765411" w:rsidP="00D31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91,505</w:t>
            </w:r>
          </w:p>
        </w:tc>
      </w:tr>
      <w:tr w:rsidR="00765411" w:rsidRPr="00AB4725" w:rsidTr="0059666F">
        <w:tc>
          <w:tcPr>
            <w:tcW w:w="3039" w:type="dxa"/>
          </w:tcPr>
          <w:p w:rsidR="00765411" w:rsidRPr="00AB4725" w:rsidRDefault="00765411" w:rsidP="00273508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78" w:type="dxa"/>
            <w:tcBorders>
              <w:bottom w:val="double" w:sz="4" w:space="0" w:color="auto"/>
            </w:tcBorders>
            <w:vAlign w:val="bottom"/>
          </w:tcPr>
          <w:p w:rsidR="00765411" w:rsidRPr="00AB4725" w:rsidRDefault="00765411" w:rsidP="00273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73,580</w:t>
            </w:r>
          </w:p>
        </w:tc>
        <w:tc>
          <w:tcPr>
            <w:tcW w:w="270" w:type="dxa"/>
            <w:gridSpan w:val="2"/>
            <w:vAlign w:val="bottom"/>
          </w:tcPr>
          <w:p w:rsidR="00765411" w:rsidRPr="00AB4725" w:rsidRDefault="00765411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:rsidR="00765411" w:rsidRDefault="00D82012" w:rsidP="00E36105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79" w:right="16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2,671</w:t>
            </w:r>
          </w:p>
        </w:tc>
        <w:tc>
          <w:tcPr>
            <w:tcW w:w="253" w:type="dxa"/>
          </w:tcPr>
          <w:p w:rsidR="00765411" w:rsidRDefault="00765411" w:rsidP="00273508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  <w:vAlign w:val="bottom"/>
          </w:tcPr>
          <w:p w:rsidR="00765411" w:rsidRPr="00FD26C4" w:rsidRDefault="00FD26C4" w:rsidP="00273508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7,30</w:t>
            </w:r>
            <w:r w:rsidR="00B95B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vAlign w:val="bottom"/>
          </w:tcPr>
          <w:p w:rsidR="00765411" w:rsidRPr="00AB4725" w:rsidRDefault="00765411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</w:tcPr>
          <w:p w:rsidR="00765411" w:rsidRPr="00AB4725" w:rsidRDefault="00765411" w:rsidP="00273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(898)</w:t>
            </w:r>
          </w:p>
        </w:tc>
        <w:tc>
          <w:tcPr>
            <w:tcW w:w="250" w:type="dxa"/>
            <w:vAlign w:val="bottom"/>
          </w:tcPr>
          <w:p w:rsidR="00765411" w:rsidRPr="00AB4725" w:rsidRDefault="00765411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double" w:sz="4" w:space="0" w:color="auto"/>
            </w:tcBorders>
            <w:vAlign w:val="bottom"/>
          </w:tcPr>
          <w:p w:rsidR="00765411" w:rsidRPr="00AB4725" w:rsidRDefault="00765411" w:rsidP="00A35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82,660</w:t>
            </w:r>
          </w:p>
        </w:tc>
      </w:tr>
    </w:tbl>
    <w:p w:rsidR="009B44BF" w:rsidRDefault="009B44BF" w:rsidP="009B44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  <w:sz w:val="2"/>
          <w:szCs w:val="2"/>
        </w:rPr>
      </w:pPr>
    </w:p>
    <w:p w:rsidR="009B44BF" w:rsidRDefault="009B44BF" w:rsidP="009B44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  <w:sz w:val="2"/>
          <w:szCs w:val="2"/>
        </w:rPr>
      </w:pPr>
    </w:p>
    <w:p w:rsidR="009B44BF" w:rsidRPr="00547F95" w:rsidRDefault="009B44BF" w:rsidP="009B44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9B44BF" w:rsidRDefault="009B44BF" w:rsidP="009B44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  <w:sz w:val="2"/>
          <w:szCs w:val="2"/>
        </w:rPr>
      </w:pPr>
    </w:p>
    <w:p w:rsidR="009B44BF" w:rsidRDefault="009B44BF" w:rsidP="009B44BF">
      <w:r>
        <w:br w:type="page"/>
      </w:r>
    </w:p>
    <w:tbl>
      <w:tblPr>
        <w:tblW w:w="9277" w:type="dxa"/>
        <w:tblInd w:w="551" w:type="dxa"/>
        <w:tblLayout w:type="fixed"/>
        <w:tblLook w:val="01E0" w:firstRow="1" w:lastRow="1" w:firstColumn="1" w:lastColumn="1" w:noHBand="0" w:noVBand="0"/>
      </w:tblPr>
      <w:tblGrid>
        <w:gridCol w:w="4912"/>
        <w:gridCol w:w="1273"/>
        <w:gridCol w:w="273"/>
        <w:gridCol w:w="1364"/>
        <w:gridCol w:w="273"/>
        <w:gridCol w:w="1182"/>
      </w:tblGrid>
      <w:tr w:rsidR="009B44BF" w:rsidRPr="00547F95" w:rsidTr="00273508">
        <w:tc>
          <w:tcPr>
            <w:tcW w:w="4912" w:type="dxa"/>
          </w:tcPr>
          <w:p w:rsidR="009B44BF" w:rsidRPr="00547F95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65" w:type="dxa"/>
            <w:gridSpan w:val="5"/>
          </w:tcPr>
          <w:p w:rsidR="009B44BF" w:rsidRPr="00547F95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7F9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B44BF" w:rsidRPr="00547F95" w:rsidTr="00273508">
        <w:tc>
          <w:tcPr>
            <w:tcW w:w="4912" w:type="dxa"/>
          </w:tcPr>
          <w:p w:rsidR="009B44BF" w:rsidRPr="00547F95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:rsidR="009B44BF" w:rsidRPr="00547F95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9B44BF" w:rsidRPr="00547F95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7F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47F9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547F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  <w:p w:rsidR="009B44BF" w:rsidRPr="00547F95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7F9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273" w:type="dxa"/>
          </w:tcPr>
          <w:p w:rsidR="009B44BF" w:rsidRPr="00547F95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4" w:type="dxa"/>
          </w:tcPr>
          <w:p w:rsidR="009B44BF" w:rsidRPr="00547F95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7F95">
              <w:rPr>
                <w:rFonts w:ascii="Angsana New" w:hAnsi="Angsana New"/>
                <w:sz w:val="30"/>
                <w:szCs w:val="30"/>
                <w:cs/>
              </w:rPr>
              <w:t>บันทึกเป็น(รายจ่าย)</w:t>
            </w:r>
            <w:r w:rsidRPr="00547F95">
              <w:rPr>
                <w:rFonts w:ascii="Angsana New" w:hAnsi="Angsana New"/>
                <w:sz w:val="30"/>
                <w:szCs w:val="30"/>
              </w:rPr>
              <w:t>/</w:t>
            </w:r>
            <w:r w:rsidRPr="00547F9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:rsidR="009B44BF" w:rsidRPr="00547F95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7F95">
              <w:rPr>
                <w:rFonts w:ascii="Angsana New" w:hAnsi="Angsana New"/>
                <w:sz w:val="30"/>
                <w:szCs w:val="30"/>
                <w:cs/>
              </w:rPr>
              <w:t>รายได้ใน</w:t>
            </w:r>
          </w:p>
          <w:p w:rsidR="009B44BF" w:rsidRPr="00547F95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7F95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  <w:p w:rsidR="009B44BF" w:rsidRPr="00547F95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7F9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47F9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  <w:r w:rsidRPr="00547F95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  <w:r w:rsidRPr="00547F9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  <w:r w:rsidRPr="00547F9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3" w:type="dxa"/>
          </w:tcPr>
          <w:p w:rsidR="009B44BF" w:rsidRPr="00547F95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:rsidR="009B44BF" w:rsidRPr="00547F95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9B44BF" w:rsidRPr="00547F95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7F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47F9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547F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</w:t>
            </w:r>
            <w:r w:rsidRPr="00547F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ิถุนายน</w:t>
            </w:r>
          </w:p>
          <w:p w:rsidR="009B44BF" w:rsidRPr="00547F95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7F9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</w:tr>
      <w:tr w:rsidR="009B44BF" w:rsidRPr="00547F95" w:rsidTr="00273508">
        <w:tc>
          <w:tcPr>
            <w:tcW w:w="4912" w:type="dxa"/>
          </w:tcPr>
          <w:p w:rsidR="009B44BF" w:rsidRPr="00547F95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65" w:type="dxa"/>
            <w:gridSpan w:val="5"/>
          </w:tcPr>
          <w:p w:rsidR="009B44BF" w:rsidRPr="00547F95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7F9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B44BF" w:rsidRPr="00547F95" w:rsidTr="00273508">
        <w:tc>
          <w:tcPr>
            <w:tcW w:w="4912" w:type="dxa"/>
            <w:vAlign w:val="center"/>
          </w:tcPr>
          <w:p w:rsidR="009B44BF" w:rsidRPr="00547F95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547F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3" w:type="dxa"/>
            <w:vAlign w:val="center"/>
          </w:tcPr>
          <w:p w:rsidR="009B44BF" w:rsidRPr="00547F95" w:rsidRDefault="009B44BF" w:rsidP="00273508">
            <w:pPr>
              <w:pStyle w:val="AccPolicyalternative"/>
              <w:spacing w:after="0" w:line="240" w:lineRule="auto"/>
              <w:jc w:val="left"/>
              <w:rPr>
                <w:lang w:val="en-US"/>
              </w:rPr>
            </w:pPr>
          </w:p>
        </w:tc>
        <w:tc>
          <w:tcPr>
            <w:tcW w:w="273" w:type="dxa"/>
            <w:vAlign w:val="center"/>
          </w:tcPr>
          <w:p w:rsidR="009B44BF" w:rsidRPr="00547F95" w:rsidRDefault="009B44BF" w:rsidP="00273508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64" w:type="dxa"/>
            <w:vAlign w:val="center"/>
          </w:tcPr>
          <w:p w:rsidR="009B44BF" w:rsidRPr="00547F95" w:rsidRDefault="009B44BF" w:rsidP="00273508">
            <w:pPr>
              <w:pStyle w:val="AccPolicyalternative"/>
              <w:spacing w:after="0" w:line="240" w:lineRule="auto"/>
              <w:jc w:val="left"/>
              <w:rPr>
                <w:lang w:val="en-US"/>
              </w:rPr>
            </w:pPr>
          </w:p>
        </w:tc>
        <w:tc>
          <w:tcPr>
            <w:tcW w:w="273" w:type="dxa"/>
            <w:vAlign w:val="center"/>
          </w:tcPr>
          <w:p w:rsidR="009B44BF" w:rsidRPr="00547F95" w:rsidRDefault="009B44BF" w:rsidP="00273508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2" w:type="dxa"/>
            <w:vAlign w:val="center"/>
          </w:tcPr>
          <w:p w:rsidR="009B44BF" w:rsidRPr="00547F95" w:rsidRDefault="009B44BF" w:rsidP="00273508">
            <w:pPr>
              <w:pStyle w:val="AccPolicyalternative"/>
              <w:spacing w:after="0" w:line="240" w:lineRule="auto"/>
              <w:jc w:val="left"/>
              <w:rPr>
                <w:lang w:val="en-US"/>
              </w:rPr>
            </w:pPr>
          </w:p>
        </w:tc>
      </w:tr>
      <w:tr w:rsidR="009B44BF" w:rsidRPr="00547F95" w:rsidTr="00273508">
        <w:tc>
          <w:tcPr>
            <w:tcW w:w="4912" w:type="dxa"/>
          </w:tcPr>
          <w:p w:rsidR="009B44BF" w:rsidRPr="00547F95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547F95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3" w:type="dxa"/>
          </w:tcPr>
          <w:p w:rsidR="009B44BF" w:rsidRPr="00393170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393170">
              <w:rPr>
                <w:rFonts w:ascii="Angsana New" w:hAnsi="Angsana New"/>
                <w:sz w:val="30"/>
                <w:szCs w:val="30"/>
                <w:lang w:val="en-GB" w:bidi="ar-SA"/>
              </w:rPr>
              <w:t>19,948</w:t>
            </w:r>
          </w:p>
        </w:tc>
        <w:tc>
          <w:tcPr>
            <w:tcW w:w="273" w:type="dxa"/>
          </w:tcPr>
          <w:p w:rsidR="009B44BF" w:rsidRPr="00547F95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4" w:type="dxa"/>
          </w:tcPr>
          <w:p w:rsidR="009B44BF" w:rsidRPr="00547F95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(7,100)</w:t>
            </w:r>
          </w:p>
        </w:tc>
        <w:tc>
          <w:tcPr>
            <w:tcW w:w="273" w:type="dxa"/>
          </w:tcPr>
          <w:p w:rsidR="009B44BF" w:rsidRPr="00547F95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:rsidR="009B44BF" w:rsidRPr="00547F95" w:rsidRDefault="009B44BF" w:rsidP="00273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12,84</w:t>
            </w:r>
            <w:r w:rsidR="00B95BDC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9B44BF" w:rsidRPr="00547F95" w:rsidTr="00273508">
        <w:tc>
          <w:tcPr>
            <w:tcW w:w="4912" w:type="dxa"/>
          </w:tcPr>
          <w:p w:rsidR="009B44BF" w:rsidRPr="00547F95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547F95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73" w:type="dxa"/>
          </w:tcPr>
          <w:p w:rsidR="009B44BF" w:rsidRPr="00393170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393170">
              <w:rPr>
                <w:rFonts w:ascii="Angsana New" w:hAnsi="Angsana New"/>
                <w:sz w:val="30"/>
                <w:szCs w:val="30"/>
                <w:lang w:val="en-GB" w:bidi="ar-SA"/>
              </w:rPr>
              <w:t>14,900</w:t>
            </w:r>
          </w:p>
        </w:tc>
        <w:tc>
          <w:tcPr>
            <w:tcW w:w="273" w:type="dxa"/>
          </w:tcPr>
          <w:p w:rsidR="009B44BF" w:rsidRPr="00547F95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4" w:type="dxa"/>
          </w:tcPr>
          <w:p w:rsidR="009B44BF" w:rsidRPr="00547F95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5,821</w:t>
            </w:r>
          </w:p>
        </w:tc>
        <w:tc>
          <w:tcPr>
            <w:tcW w:w="273" w:type="dxa"/>
          </w:tcPr>
          <w:p w:rsidR="009B44BF" w:rsidRPr="00547F95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:rsidR="009B44BF" w:rsidRPr="00547F95" w:rsidRDefault="009B44BF" w:rsidP="00273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20,72</w:t>
            </w:r>
            <w:r w:rsidR="00B95BDC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9B44BF" w:rsidRPr="00547F95" w:rsidTr="00273508">
        <w:tc>
          <w:tcPr>
            <w:tcW w:w="4912" w:type="dxa"/>
          </w:tcPr>
          <w:p w:rsidR="009B44BF" w:rsidRPr="00547F95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547F95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73" w:type="dxa"/>
          </w:tcPr>
          <w:p w:rsidR="009B44BF" w:rsidRPr="00393170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393170">
              <w:rPr>
                <w:rFonts w:ascii="Angsana New" w:hAnsi="Angsana New"/>
                <w:sz w:val="30"/>
                <w:szCs w:val="30"/>
                <w:lang w:val="en-GB" w:bidi="ar-SA"/>
              </w:rPr>
              <w:t>1,424</w:t>
            </w:r>
          </w:p>
        </w:tc>
        <w:tc>
          <w:tcPr>
            <w:tcW w:w="273" w:type="dxa"/>
          </w:tcPr>
          <w:p w:rsidR="009B44BF" w:rsidRPr="00547F95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4" w:type="dxa"/>
          </w:tcPr>
          <w:p w:rsidR="009B44BF" w:rsidRPr="00547F95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(294)</w:t>
            </w:r>
          </w:p>
        </w:tc>
        <w:tc>
          <w:tcPr>
            <w:tcW w:w="273" w:type="dxa"/>
          </w:tcPr>
          <w:p w:rsidR="009B44BF" w:rsidRPr="00547F95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:rsidR="009B44BF" w:rsidRPr="00547F95" w:rsidRDefault="009B44BF" w:rsidP="00273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1,13</w:t>
            </w:r>
            <w:r w:rsidR="00B95BDC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9B44BF" w:rsidRPr="00547F95" w:rsidTr="00273508">
        <w:tc>
          <w:tcPr>
            <w:tcW w:w="4912" w:type="dxa"/>
          </w:tcPr>
          <w:p w:rsidR="009B44BF" w:rsidRPr="00547F95" w:rsidRDefault="009B44BF" w:rsidP="00273508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7F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</w:tcPr>
          <w:p w:rsidR="009B44BF" w:rsidRPr="00393170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393170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36,272</w:t>
            </w:r>
          </w:p>
        </w:tc>
        <w:tc>
          <w:tcPr>
            <w:tcW w:w="273" w:type="dxa"/>
            <w:vAlign w:val="bottom"/>
          </w:tcPr>
          <w:p w:rsidR="009B44BF" w:rsidRPr="00547F95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B44BF" w:rsidRPr="00547F95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(1,573)</w:t>
            </w:r>
          </w:p>
        </w:tc>
        <w:tc>
          <w:tcPr>
            <w:tcW w:w="273" w:type="dxa"/>
            <w:vAlign w:val="bottom"/>
          </w:tcPr>
          <w:p w:rsidR="009B44BF" w:rsidRPr="00547F95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B44BF" w:rsidRPr="00547F95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34,</w:t>
            </w:r>
            <w:r w:rsidR="00B95BDC">
              <w:rPr>
                <w:rFonts w:ascii="Angsana New" w:hAnsi="Angsana New"/>
                <w:b/>
                <w:bCs/>
                <w:sz w:val="30"/>
                <w:szCs w:val="30"/>
              </w:rPr>
              <w:t>699</w:t>
            </w:r>
          </w:p>
        </w:tc>
      </w:tr>
      <w:tr w:rsidR="009B44BF" w:rsidRPr="00547F95" w:rsidTr="00273508">
        <w:tc>
          <w:tcPr>
            <w:tcW w:w="4912" w:type="dxa"/>
          </w:tcPr>
          <w:p w:rsidR="009B44BF" w:rsidRPr="00547F95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3" w:type="dxa"/>
          </w:tcPr>
          <w:p w:rsidR="009B44BF" w:rsidRPr="00547F95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:rsidR="009B44BF" w:rsidRPr="00547F95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4" w:type="dxa"/>
          </w:tcPr>
          <w:p w:rsidR="009B44BF" w:rsidRPr="00547F95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:rsidR="009B44BF" w:rsidRPr="00547F95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:rsidR="009B44BF" w:rsidRPr="00547F95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44BF" w:rsidRPr="00547F95" w:rsidTr="00273508">
        <w:tc>
          <w:tcPr>
            <w:tcW w:w="4912" w:type="dxa"/>
          </w:tcPr>
          <w:p w:rsidR="009B44BF" w:rsidRPr="00547F95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47F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3" w:type="dxa"/>
          </w:tcPr>
          <w:p w:rsidR="009B44BF" w:rsidRPr="00547F95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:rsidR="009B44BF" w:rsidRPr="00547F95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4" w:type="dxa"/>
          </w:tcPr>
          <w:p w:rsidR="009B44BF" w:rsidRPr="00547F95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:rsidR="009B44BF" w:rsidRPr="00547F95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:rsidR="009B44BF" w:rsidRPr="00547F95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44BF" w:rsidRPr="00547F95" w:rsidTr="00273508">
        <w:tc>
          <w:tcPr>
            <w:tcW w:w="4912" w:type="dxa"/>
          </w:tcPr>
          <w:p w:rsidR="009B44BF" w:rsidRPr="00547F95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547F95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73" w:type="dxa"/>
          </w:tcPr>
          <w:p w:rsidR="009B44BF" w:rsidRPr="00393170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393170">
              <w:rPr>
                <w:rFonts w:ascii="Angsana New" w:hAnsi="Angsana New"/>
                <w:sz w:val="30"/>
                <w:szCs w:val="30"/>
                <w:lang w:val="en-GB" w:bidi="ar-SA"/>
              </w:rPr>
              <w:t>6,953</w:t>
            </w:r>
          </w:p>
        </w:tc>
        <w:tc>
          <w:tcPr>
            <w:tcW w:w="273" w:type="dxa"/>
            <w:vAlign w:val="bottom"/>
          </w:tcPr>
          <w:p w:rsidR="009B44BF" w:rsidRPr="00547F95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4" w:type="dxa"/>
          </w:tcPr>
          <w:p w:rsidR="009B44BF" w:rsidRPr="00547F95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(979)</w:t>
            </w:r>
          </w:p>
        </w:tc>
        <w:tc>
          <w:tcPr>
            <w:tcW w:w="273" w:type="dxa"/>
          </w:tcPr>
          <w:p w:rsidR="009B44BF" w:rsidRPr="00547F95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:rsidR="009B44BF" w:rsidRPr="00547F95" w:rsidRDefault="009B44BF" w:rsidP="00273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5,974</w:t>
            </w:r>
          </w:p>
        </w:tc>
      </w:tr>
      <w:tr w:rsidR="009B44BF" w:rsidRPr="00547F95" w:rsidTr="00273508">
        <w:tc>
          <w:tcPr>
            <w:tcW w:w="4912" w:type="dxa"/>
          </w:tcPr>
          <w:p w:rsidR="009B44BF" w:rsidRPr="00547F95" w:rsidRDefault="009B44BF" w:rsidP="00273508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7F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</w:tcPr>
          <w:p w:rsidR="009B44BF" w:rsidRPr="00393170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393170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6,953</w:t>
            </w:r>
          </w:p>
        </w:tc>
        <w:tc>
          <w:tcPr>
            <w:tcW w:w="273" w:type="dxa"/>
          </w:tcPr>
          <w:p w:rsidR="009B44BF" w:rsidRPr="00547F95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</w:tcPr>
          <w:p w:rsidR="009B44BF" w:rsidRPr="00547F95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(979)</w:t>
            </w:r>
          </w:p>
        </w:tc>
        <w:tc>
          <w:tcPr>
            <w:tcW w:w="273" w:type="dxa"/>
          </w:tcPr>
          <w:p w:rsidR="009B44BF" w:rsidRPr="00547F95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</w:tcPr>
          <w:p w:rsidR="009B44BF" w:rsidRPr="00547F95" w:rsidRDefault="009B44BF" w:rsidP="00273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5,974</w:t>
            </w:r>
          </w:p>
        </w:tc>
      </w:tr>
      <w:tr w:rsidR="009B44BF" w:rsidRPr="00547F95" w:rsidTr="00273508">
        <w:tc>
          <w:tcPr>
            <w:tcW w:w="4912" w:type="dxa"/>
          </w:tcPr>
          <w:p w:rsidR="009B44BF" w:rsidRPr="00547F95" w:rsidRDefault="009B44BF" w:rsidP="00273508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7F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73" w:type="dxa"/>
            <w:tcBorders>
              <w:bottom w:val="double" w:sz="4" w:space="0" w:color="auto"/>
            </w:tcBorders>
            <w:vAlign w:val="bottom"/>
          </w:tcPr>
          <w:p w:rsidR="009B44BF" w:rsidRPr="00393170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393170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29,319</w:t>
            </w:r>
          </w:p>
        </w:tc>
        <w:tc>
          <w:tcPr>
            <w:tcW w:w="273" w:type="dxa"/>
            <w:vAlign w:val="bottom"/>
          </w:tcPr>
          <w:p w:rsidR="009B44BF" w:rsidRPr="00547F95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4" w:type="dxa"/>
            <w:tcBorders>
              <w:bottom w:val="double" w:sz="4" w:space="0" w:color="auto"/>
            </w:tcBorders>
            <w:vAlign w:val="bottom"/>
          </w:tcPr>
          <w:p w:rsidR="009B44BF" w:rsidRPr="00547F95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(594)</w:t>
            </w:r>
          </w:p>
        </w:tc>
        <w:tc>
          <w:tcPr>
            <w:tcW w:w="273" w:type="dxa"/>
            <w:vAlign w:val="bottom"/>
          </w:tcPr>
          <w:p w:rsidR="009B44BF" w:rsidRPr="00547F95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double" w:sz="4" w:space="0" w:color="auto"/>
            </w:tcBorders>
            <w:vAlign w:val="bottom"/>
          </w:tcPr>
          <w:p w:rsidR="009B44BF" w:rsidRPr="00547F95" w:rsidRDefault="009B44BF" w:rsidP="00273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28,72</w:t>
            </w:r>
            <w:r w:rsidR="00C3334F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</w:tbl>
    <w:p w:rsidR="009B44BF" w:rsidRPr="00144E97" w:rsidRDefault="009B44BF" w:rsidP="009B44BF">
      <w:pPr>
        <w:rPr>
          <w:rFonts w:ascii="Angsana New" w:hAnsi="Angsana New"/>
          <w:sz w:val="30"/>
          <w:szCs w:val="30"/>
        </w:rPr>
      </w:pPr>
    </w:p>
    <w:p w:rsidR="009B44BF" w:rsidRPr="00144E97" w:rsidRDefault="009B44BF" w:rsidP="009B44BF">
      <w:pPr>
        <w:pStyle w:val="Heading5"/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lang w:val="en-US"/>
        </w:rPr>
        <w:t>11</w:t>
      </w:r>
      <w:r w:rsidRPr="00144E97">
        <w:rPr>
          <w:rFonts w:ascii="Angsana New" w:hAnsi="Angsana New"/>
          <w:sz w:val="30"/>
          <w:szCs w:val="30"/>
        </w:rPr>
        <w:tab/>
      </w:r>
      <w:r w:rsidRPr="00144E97">
        <w:rPr>
          <w:rFonts w:ascii="Angsana New" w:hAnsi="Angsana New"/>
          <w:sz w:val="30"/>
          <w:szCs w:val="30"/>
          <w:cs/>
        </w:rPr>
        <w:t>เจ้าหนี้การค้า</w:t>
      </w:r>
    </w:p>
    <w:p w:rsidR="009B44BF" w:rsidRPr="007B57BE" w:rsidRDefault="009B44BF" w:rsidP="009B44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</w:rPr>
      </w:pPr>
    </w:p>
    <w:tbl>
      <w:tblPr>
        <w:tblW w:w="9305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132"/>
        <w:gridCol w:w="853"/>
        <w:gridCol w:w="1170"/>
        <w:gridCol w:w="262"/>
        <w:gridCol w:w="1088"/>
        <w:gridCol w:w="269"/>
        <w:gridCol w:w="1171"/>
        <w:gridCol w:w="268"/>
        <w:gridCol w:w="1092"/>
      </w:tblGrid>
      <w:tr w:rsidR="009B44BF" w:rsidRPr="00144E97" w:rsidTr="0059666F">
        <w:tc>
          <w:tcPr>
            <w:tcW w:w="3132" w:type="dxa"/>
          </w:tcPr>
          <w:p w:rsidR="009B44BF" w:rsidRPr="00144E97" w:rsidRDefault="009B44BF" w:rsidP="00273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3" w:type="dxa"/>
          </w:tcPr>
          <w:p w:rsidR="009B44BF" w:rsidRPr="00144E97" w:rsidRDefault="009B44BF" w:rsidP="00273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9B44BF" w:rsidRPr="00144E97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:rsidR="009B44BF" w:rsidRPr="00144E97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31" w:type="dxa"/>
            <w:gridSpan w:val="3"/>
          </w:tcPr>
          <w:p w:rsidR="009B44BF" w:rsidRPr="00144E97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B44BF" w:rsidRPr="00144E97" w:rsidTr="0059666F">
        <w:tc>
          <w:tcPr>
            <w:tcW w:w="3132" w:type="dxa"/>
          </w:tcPr>
          <w:p w:rsidR="009B44BF" w:rsidRPr="00144E97" w:rsidRDefault="009B44BF" w:rsidP="00273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3" w:type="dxa"/>
          </w:tcPr>
          <w:p w:rsidR="009B44BF" w:rsidRPr="00144E97" w:rsidRDefault="009B44BF" w:rsidP="00273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9B44BF" w:rsidRPr="00144E97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62" w:type="dxa"/>
          </w:tcPr>
          <w:p w:rsidR="009B44BF" w:rsidRPr="00144E97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:rsidR="009B44BF" w:rsidRPr="00144E97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9" w:type="dxa"/>
          </w:tcPr>
          <w:p w:rsidR="009B44BF" w:rsidRPr="00144E97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9B44BF" w:rsidRPr="00144E97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68" w:type="dxa"/>
          </w:tcPr>
          <w:p w:rsidR="009B44BF" w:rsidRPr="00144E97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</w:tcPr>
          <w:p w:rsidR="009B44BF" w:rsidRPr="00144E97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9B44BF" w:rsidRPr="00144E97" w:rsidTr="0059666F">
        <w:tc>
          <w:tcPr>
            <w:tcW w:w="3132" w:type="dxa"/>
          </w:tcPr>
          <w:p w:rsidR="009B44BF" w:rsidRPr="00144E97" w:rsidRDefault="009B44BF" w:rsidP="00273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3" w:type="dxa"/>
          </w:tcPr>
          <w:p w:rsidR="009B44BF" w:rsidRPr="00144E97" w:rsidRDefault="009B44BF" w:rsidP="00273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:rsidR="009B44BF" w:rsidRPr="00144E97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2" w:type="dxa"/>
          </w:tcPr>
          <w:p w:rsidR="009B44BF" w:rsidRPr="00144E97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:rsidR="009B44BF" w:rsidRPr="00144E97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9" w:type="dxa"/>
          </w:tcPr>
          <w:p w:rsidR="009B44BF" w:rsidRPr="00144E97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9B44BF" w:rsidRPr="00144E97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8" w:type="dxa"/>
          </w:tcPr>
          <w:p w:rsidR="009B44BF" w:rsidRPr="00144E97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</w:tcPr>
          <w:p w:rsidR="009B44BF" w:rsidRPr="00144E97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9B44BF" w:rsidRPr="00144E97" w:rsidTr="0059666F">
        <w:tc>
          <w:tcPr>
            <w:tcW w:w="3132" w:type="dxa"/>
          </w:tcPr>
          <w:p w:rsidR="009B44BF" w:rsidRPr="00144E97" w:rsidRDefault="009B44BF" w:rsidP="00273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3" w:type="dxa"/>
          </w:tcPr>
          <w:p w:rsidR="009B44BF" w:rsidRPr="00144E97" w:rsidRDefault="009B44BF" w:rsidP="00273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320" w:type="dxa"/>
            <w:gridSpan w:val="7"/>
          </w:tcPr>
          <w:p w:rsidR="009B44BF" w:rsidRPr="00144E97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B44BF" w:rsidRPr="00144E97" w:rsidTr="0059666F">
        <w:tc>
          <w:tcPr>
            <w:tcW w:w="3132" w:type="dxa"/>
          </w:tcPr>
          <w:p w:rsidR="009B44BF" w:rsidRPr="00144E97" w:rsidRDefault="009B44BF" w:rsidP="00596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853" w:type="dxa"/>
          </w:tcPr>
          <w:p w:rsidR="009B44BF" w:rsidRPr="00144E97" w:rsidRDefault="009B44BF" w:rsidP="00273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70" w:type="dxa"/>
          </w:tcPr>
          <w:p w:rsidR="009B44BF" w:rsidRPr="006A5FCA" w:rsidRDefault="009B44BF" w:rsidP="0027350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2" w:type="dxa"/>
          </w:tcPr>
          <w:p w:rsidR="009B44BF" w:rsidRPr="006A5FCA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79" w:right="-108"/>
              <w:jc w:val="center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088" w:type="dxa"/>
            <w:vAlign w:val="bottom"/>
          </w:tcPr>
          <w:p w:rsidR="009B44BF" w:rsidRPr="006A5FCA" w:rsidRDefault="009B44BF" w:rsidP="0027350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:rsidR="009B44BF" w:rsidRPr="00144E97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:rsidR="009B44BF" w:rsidRPr="006A5FCA" w:rsidRDefault="009B44BF" w:rsidP="0027350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5,212</w:t>
            </w:r>
          </w:p>
        </w:tc>
        <w:tc>
          <w:tcPr>
            <w:tcW w:w="268" w:type="dxa"/>
          </w:tcPr>
          <w:p w:rsidR="009B44BF" w:rsidRPr="006A5FCA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79" w:right="-108"/>
              <w:jc w:val="center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092" w:type="dxa"/>
            <w:vAlign w:val="bottom"/>
          </w:tcPr>
          <w:p w:rsidR="009B44BF" w:rsidRPr="007112DF" w:rsidRDefault="009B44BF" w:rsidP="0027350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16,750</w:t>
            </w:r>
          </w:p>
        </w:tc>
      </w:tr>
      <w:tr w:rsidR="009B44BF" w:rsidRPr="00144E97" w:rsidTr="0059666F">
        <w:tc>
          <w:tcPr>
            <w:tcW w:w="3132" w:type="dxa"/>
          </w:tcPr>
          <w:p w:rsidR="009B44BF" w:rsidRPr="00144E97" w:rsidRDefault="009B44BF" w:rsidP="00596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853" w:type="dxa"/>
          </w:tcPr>
          <w:p w:rsidR="009B44BF" w:rsidRPr="00144E97" w:rsidRDefault="009B44BF" w:rsidP="00273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9B44BF" w:rsidRPr="006A5FCA" w:rsidRDefault="009B44BF" w:rsidP="0027350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1,703,818</w:t>
            </w:r>
          </w:p>
        </w:tc>
        <w:tc>
          <w:tcPr>
            <w:tcW w:w="262" w:type="dxa"/>
          </w:tcPr>
          <w:p w:rsidR="009B44BF" w:rsidRPr="006A5FCA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79" w:right="-108"/>
              <w:jc w:val="center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vAlign w:val="bottom"/>
          </w:tcPr>
          <w:p w:rsidR="009B44BF" w:rsidRPr="006A5FCA" w:rsidRDefault="009B44BF" w:rsidP="0027350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1,690,770</w:t>
            </w:r>
          </w:p>
        </w:tc>
        <w:tc>
          <w:tcPr>
            <w:tcW w:w="269" w:type="dxa"/>
          </w:tcPr>
          <w:p w:rsidR="009B44BF" w:rsidRPr="00144E97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:rsidR="009B44BF" w:rsidRPr="006A5FCA" w:rsidRDefault="009B44BF" w:rsidP="0027350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179,382</w:t>
            </w:r>
          </w:p>
        </w:tc>
        <w:tc>
          <w:tcPr>
            <w:tcW w:w="268" w:type="dxa"/>
          </w:tcPr>
          <w:p w:rsidR="009B44BF" w:rsidRPr="006A5FCA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79" w:right="-108"/>
              <w:jc w:val="center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:rsidR="009B44BF" w:rsidRPr="007112DF" w:rsidRDefault="009B44BF" w:rsidP="0027350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184,617</w:t>
            </w:r>
          </w:p>
        </w:tc>
      </w:tr>
      <w:tr w:rsidR="009B44BF" w:rsidRPr="00144E97" w:rsidTr="0059666F">
        <w:tc>
          <w:tcPr>
            <w:tcW w:w="3132" w:type="dxa"/>
          </w:tcPr>
          <w:p w:rsidR="009B44BF" w:rsidRPr="00144E97" w:rsidRDefault="009B44BF" w:rsidP="00596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3" w:type="dxa"/>
          </w:tcPr>
          <w:p w:rsidR="009B44BF" w:rsidRPr="00144E97" w:rsidRDefault="009B44BF" w:rsidP="00273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B44BF" w:rsidRPr="00557844" w:rsidRDefault="009B44BF" w:rsidP="00273508">
            <w:pPr>
              <w:pStyle w:val="acctfourfigures"/>
              <w:spacing w:line="240" w:lineRule="auto"/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1,703,818</w:t>
            </w:r>
          </w:p>
        </w:tc>
        <w:tc>
          <w:tcPr>
            <w:tcW w:w="262" w:type="dxa"/>
          </w:tcPr>
          <w:p w:rsidR="009B44BF" w:rsidRPr="00557844" w:rsidRDefault="009B44BF" w:rsidP="00273508">
            <w:pPr>
              <w:pStyle w:val="acctfourfigures"/>
              <w:spacing w:line="240" w:lineRule="auto"/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B44BF" w:rsidRPr="00557844" w:rsidRDefault="009B44BF" w:rsidP="0027350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1,690,770</w:t>
            </w:r>
          </w:p>
        </w:tc>
        <w:tc>
          <w:tcPr>
            <w:tcW w:w="269" w:type="dxa"/>
          </w:tcPr>
          <w:p w:rsidR="009B44BF" w:rsidRPr="00557844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8" w:right="-108"/>
              <w:jc w:val="center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B44BF" w:rsidRPr="00557844" w:rsidRDefault="009B44BF" w:rsidP="0027350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184,594</w:t>
            </w:r>
          </w:p>
        </w:tc>
        <w:tc>
          <w:tcPr>
            <w:tcW w:w="268" w:type="dxa"/>
            <w:vAlign w:val="bottom"/>
          </w:tcPr>
          <w:p w:rsidR="009B44BF" w:rsidRPr="00557844" w:rsidRDefault="009B44BF" w:rsidP="00273508">
            <w:pPr>
              <w:pStyle w:val="acctfourfigures"/>
              <w:tabs>
                <w:tab w:val="clear" w:pos="765"/>
                <w:tab w:val="decimal" w:pos="774"/>
                <w:tab w:val="decimal" w:pos="954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B44BF" w:rsidRPr="007112DF" w:rsidRDefault="009B44BF" w:rsidP="0027350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201,367</w:t>
            </w:r>
          </w:p>
        </w:tc>
      </w:tr>
    </w:tbl>
    <w:p w:rsidR="0041130A" w:rsidRPr="00490D92" w:rsidRDefault="0041130A" w:rsidP="00490D92">
      <w:pPr>
        <w:rPr>
          <w:cs/>
        </w:rPr>
      </w:pPr>
    </w:p>
    <w:p w:rsidR="000B5DE1" w:rsidRDefault="000B5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5966EE" w:rsidRPr="00144E97" w:rsidRDefault="00E45BFB" w:rsidP="006A0E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144E97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CF3FA8">
        <w:rPr>
          <w:rFonts w:ascii="Angsana New" w:hAnsi="Angsana New"/>
          <w:b/>
          <w:bCs/>
          <w:sz w:val="30"/>
          <w:szCs w:val="30"/>
        </w:rPr>
        <w:t>2</w:t>
      </w:r>
      <w:r w:rsidR="005966EE" w:rsidRPr="00144E97">
        <w:rPr>
          <w:rFonts w:ascii="Angsana New" w:hAnsi="Angsana New"/>
          <w:b/>
          <w:bCs/>
          <w:sz w:val="30"/>
          <w:szCs w:val="30"/>
        </w:rPr>
        <w:tab/>
      </w:r>
      <w:r w:rsidR="005966EE" w:rsidRPr="00144E97">
        <w:rPr>
          <w:rFonts w:ascii="Angsana New" w:hAnsi="Angsana New"/>
          <w:b/>
          <w:bCs/>
          <w:sz w:val="30"/>
          <w:szCs w:val="30"/>
          <w:cs/>
        </w:rPr>
        <w:t>ใบสำคัญแสดงสิทธิ</w:t>
      </w:r>
      <w:r w:rsidR="000B49F7" w:rsidRPr="00144E97">
        <w:rPr>
          <w:rFonts w:ascii="Angsana New" w:hAnsi="Angsana New"/>
          <w:b/>
          <w:bCs/>
          <w:sz w:val="30"/>
          <w:szCs w:val="30"/>
          <w:cs/>
        </w:rPr>
        <w:t>ที่จะ</w:t>
      </w:r>
      <w:r w:rsidR="005966EE" w:rsidRPr="00144E97">
        <w:rPr>
          <w:rFonts w:ascii="Angsana New" w:hAnsi="Angsana New"/>
          <w:b/>
          <w:bCs/>
          <w:sz w:val="30"/>
          <w:szCs w:val="30"/>
          <w:cs/>
        </w:rPr>
        <w:t>ซื้อหุ้น</w:t>
      </w:r>
    </w:p>
    <w:p w:rsidR="005966EE" w:rsidRPr="00144E97" w:rsidRDefault="005966EE" w:rsidP="005966EE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lang w:val="en-US"/>
        </w:rPr>
      </w:pPr>
    </w:p>
    <w:p w:rsidR="005966EE" w:rsidRPr="00C26DEE" w:rsidRDefault="005966EE" w:rsidP="005966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26DEE">
        <w:rPr>
          <w:rFonts w:ascii="Angsana New" w:hAnsi="Angsana New"/>
          <w:b/>
          <w:bCs/>
          <w:i/>
          <w:iCs/>
          <w:sz w:val="30"/>
          <w:szCs w:val="30"/>
          <w:cs/>
        </w:rPr>
        <w:t>โครงการให้สิทธิซื้อหุ้นสามัญแก่พนักงาน</w:t>
      </w:r>
    </w:p>
    <w:p w:rsidR="005966EE" w:rsidRPr="00144E97" w:rsidRDefault="005966EE" w:rsidP="005966EE">
      <w:pPr>
        <w:spacing w:line="240" w:lineRule="auto"/>
        <w:rPr>
          <w:rFonts w:ascii="Angsana New" w:hAnsi="Angsana New"/>
          <w:sz w:val="30"/>
          <w:szCs w:val="30"/>
        </w:rPr>
      </w:pPr>
    </w:p>
    <w:p w:rsidR="005966EE" w:rsidRPr="00144E97" w:rsidRDefault="005966EE" w:rsidP="0059666F">
      <w:pPr>
        <w:spacing w:line="240" w:lineRule="auto"/>
        <w:ind w:left="547" w:right="-205"/>
        <w:jc w:val="thaiDistribute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 xml:space="preserve">ในการประชุมวิสามัญผู้ถือหุ้นของบริษัท เมื่อวันที่ </w:t>
      </w:r>
      <w:r w:rsidR="00160AC3">
        <w:rPr>
          <w:rFonts w:ascii="Angsana New" w:hAnsi="Angsana New"/>
          <w:sz w:val="30"/>
          <w:szCs w:val="30"/>
        </w:rPr>
        <w:t>7</w:t>
      </w:r>
      <w:r w:rsidR="00160AC3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160AC3">
        <w:rPr>
          <w:rFonts w:ascii="Angsana New" w:hAnsi="Angsana New"/>
          <w:sz w:val="30"/>
          <w:szCs w:val="30"/>
        </w:rPr>
        <w:t>2556</w:t>
      </w:r>
      <w:r w:rsidRPr="00144E97">
        <w:rPr>
          <w:rFonts w:ascii="Angsana New" w:hAnsi="Angsana New"/>
          <w:sz w:val="30"/>
          <w:szCs w:val="30"/>
          <w:cs/>
        </w:rPr>
        <w:t xml:space="preserve"> ผู้ถือหุ้นมีมติอนุมัติการออกใบสำคัญแสดงสิทธิซื้อหุ้นสามัญของบริษัทแก่พนักงานประจำที่อยู่ในระดับผู้ช่วยผู้จัดการขึ้นไปของกลุ่มบริษัท โดยกลุ่มบริษัท</w:t>
      </w:r>
      <w:r w:rsidR="00515D39">
        <w:rPr>
          <w:rFonts w:ascii="Angsana New" w:hAnsi="Angsana New"/>
          <w:sz w:val="30"/>
          <w:szCs w:val="30"/>
          <w:cs/>
        </w:rPr>
        <w:br/>
      </w:r>
      <w:r w:rsidRPr="00144E97">
        <w:rPr>
          <w:rFonts w:ascii="Angsana New" w:hAnsi="Angsana New"/>
          <w:sz w:val="30"/>
          <w:szCs w:val="30"/>
          <w:cs/>
        </w:rPr>
        <w:t xml:space="preserve">ได้ทำหนังสือเพื่อแจ้งรายละเอียดเกี่ยวกับโครงการฯให้แก่พนักงานดังกล่าวในระหว่างเดือนมิถุนายน </w:t>
      </w:r>
      <w:r w:rsidRPr="00144E97">
        <w:rPr>
          <w:rFonts w:ascii="Angsana New" w:hAnsi="Angsana New"/>
          <w:sz w:val="30"/>
          <w:szCs w:val="30"/>
        </w:rPr>
        <w:t xml:space="preserve">2557 </w:t>
      </w:r>
    </w:p>
    <w:p w:rsidR="00164EBE" w:rsidRDefault="00164EBE" w:rsidP="005966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5966EE" w:rsidRDefault="005966EE" w:rsidP="005966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065B7F">
        <w:rPr>
          <w:rFonts w:ascii="Angsana New" w:hAnsi="Angsana New"/>
          <w:sz w:val="30"/>
          <w:szCs w:val="30"/>
          <w:cs/>
        </w:rPr>
        <w:t>กลุ่มบริษัทบันทึกรายการ</w:t>
      </w:r>
      <w:r w:rsidRPr="00144E97">
        <w:rPr>
          <w:rFonts w:ascii="Angsana New" w:hAnsi="Angsana New"/>
          <w:sz w:val="30"/>
          <w:szCs w:val="30"/>
          <w:cs/>
        </w:rPr>
        <w:t>เกี่ยวกับการออกใบสำคัญแสดงสิทธิ ดังต่อไปนี้</w:t>
      </w:r>
    </w:p>
    <w:p w:rsidR="00547F95" w:rsidRPr="00144E97" w:rsidRDefault="00547F95" w:rsidP="00547F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1"/>
        <w:gridCol w:w="1079"/>
        <w:gridCol w:w="273"/>
        <w:gridCol w:w="1172"/>
        <w:gridCol w:w="269"/>
        <w:gridCol w:w="990"/>
        <w:gridCol w:w="269"/>
        <w:gridCol w:w="1079"/>
      </w:tblGrid>
      <w:tr w:rsidR="00547F95" w:rsidRPr="00AB4725" w:rsidTr="00EB13B6">
        <w:tc>
          <w:tcPr>
            <w:tcW w:w="2233" w:type="pct"/>
          </w:tcPr>
          <w:p w:rsidR="00547F95" w:rsidRPr="00AB4725" w:rsidRDefault="00547F95" w:rsidP="00EB1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1" w:type="pct"/>
            <w:gridSpan w:val="3"/>
          </w:tcPr>
          <w:p w:rsidR="00547F95" w:rsidRPr="00AB4725" w:rsidRDefault="00547F95" w:rsidP="00EB1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:rsidR="00547F95" w:rsidRPr="00AB4725" w:rsidRDefault="00547F95" w:rsidP="00EB1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pct"/>
            <w:gridSpan w:val="3"/>
          </w:tcPr>
          <w:p w:rsidR="00547F95" w:rsidRPr="00AB4725" w:rsidRDefault="00547F95" w:rsidP="00EB1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7F95" w:rsidRPr="00AB4725" w:rsidTr="00EB13B6">
        <w:trPr>
          <w:trHeight w:val="83"/>
        </w:trPr>
        <w:tc>
          <w:tcPr>
            <w:tcW w:w="2233" w:type="pct"/>
          </w:tcPr>
          <w:p w:rsidR="00547F95" w:rsidRPr="00AB4725" w:rsidRDefault="00547F95" w:rsidP="0054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2" w:type="pct"/>
            <w:shd w:val="clear" w:color="auto" w:fill="auto"/>
          </w:tcPr>
          <w:p w:rsidR="00547F95" w:rsidRPr="00AB4725" w:rsidRDefault="00547F95" w:rsidP="00547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7" w:type="pct"/>
            <w:shd w:val="clear" w:color="auto" w:fill="auto"/>
          </w:tcPr>
          <w:p w:rsidR="00547F95" w:rsidRPr="00AB4725" w:rsidRDefault="00547F95" w:rsidP="00547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:rsidR="00547F95" w:rsidRPr="00AB4725" w:rsidRDefault="00547F95" w:rsidP="00547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</w:rPr>
              <w:t>25</w:t>
            </w:r>
            <w:r w:rsidRPr="00AB472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5" w:type="pct"/>
            <w:shd w:val="clear" w:color="auto" w:fill="auto"/>
          </w:tcPr>
          <w:p w:rsidR="00547F95" w:rsidRPr="00AB4725" w:rsidRDefault="00547F95" w:rsidP="00547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:rsidR="00547F95" w:rsidRPr="00AB4725" w:rsidRDefault="00547F95" w:rsidP="00547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5" w:type="pct"/>
            <w:shd w:val="clear" w:color="auto" w:fill="auto"/>
          </w:tcPr>
          <w:p w:rsidR="00547F95" w:rsidRPr="00AB4725" w:rsidRDefault="00547F95" w:rsidP="00547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:rsidR="00547F95" w:rsidRPr="00AB4725" w:rsidRDefault="00547F95" w:rsidP="00547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</w:rPr>
              <w:t>25</w:t>
            </w:r>
            <w:r w:rsidRPr="00AB472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547F95" w:rsidRPr="00AB4725" w:rsidTr="00EB13B6">
        <w:tc>
          <w:tcPr>
            <w:tcW w:w="2233" w:type="pct"/>
          </w:tcPr>
          <w:p w:rsidR="00547F95" w:rsidRPr="00AB4725" w:rsidRDefault="00547F95" w:rsidP="00547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7" w:type="pct"/>
            <w:gridSpan w:val="7"/>
          </w:tcPr>
          <w:p w:rsidR="00547F95" w:rsidRPr="00AB4725" w:rsidRDefault="00547F95" w:rsidP="00547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B47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47F95" w:rsidRPr="00AB4725" w:rsidTr="00EB13B6">
        <w:trPr>
          <w:trHeight w:val="407"/>
        </w:trPr>
        <w:tc>
          <w:tcPr>
            <w:tcW w:w="2233" w:type="pct"/>
          </w:tcPr>
          <w:p w:rsidR="00547F95" w:rsidRPr="00AB4725" w:rsidRDefault="00547F95" w:rsidP="00547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 ณ วันที่</w:t>
            </w:r>
            <w:r w:rsidRPr="00AB47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30</w:t>
            </w:r>
            <w:r w:rsidRPr="00AB472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D41A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  <w:r w:rsidRPr="00AB47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B47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และ </w:t>
            </w:r>
            <w:r w:rsidRPr="00AB47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B47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AB47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25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  <w:r w:rsidR="00D41A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582" w:type="pct"/>
          </w:tcPr>
          <w:p w:rsidR="00547F95" w:rsidRPr="00AB4725" w:rsidRDefault="00547F95" w:rsidP="00547F95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547F95" w:rsidRPr="00AB4725" w:rsidRDefault="00547F95" w:rsidP="00547F9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547F95" w:rsidRPr="00AB4725" w:rsidRDefault="00547F95" w:rsidP="00547F95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547F95" w:rsidRPr="00AB4725" w:rsidRDefault="00547F95" w:rsidP="00547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34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547F95" w:rsidRPr="00AB4725" w:rsidRDefault="00547F95" w:rsidP="00547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547F95" w:rsidRPr="00AB4725" w:rsidRDefault="00547F95" w:rsidP="00547F95">
            <w:pPr>
              <w:pStyle w:val="BodyText"/>
              <w:tabs>
                <w:tab w:val="clear" w:pos="907"/>
                <w:tab w:val="decimal" w:pos="405"/>
                <w:tab w:val="left" w:pos="553"/>
                <w:tab w:val="left" w:pos="643"/>
              </w:tabs>
              <w:spacing w:after="0" w:line="240" w:lineRule="auto"/>
              <w:ind w:left="-108" w:right="-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547F95" w:rsidRPr="00AB4725" w:rsidRDefault="00547F95" w:rsidP="00547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0A5B" w:rsidRPr="00AB4725" w:rsidTr="00EB13B6">
        <w:trPr>
          <w:trHeight w:val="407"/>
        </w:trPr>
        <w:tc>
          <w:tcPr>
            <w:tcW w:w="2233" w:type="pct"/>
          </w:tcPr>
          <w:p w:rsidR="000C0A5B" w:rsidRPr="00AB4725" w:rsidRDefault="000C0A5B" w:rsidP="000C0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582" w:type="pct"/>
          </w:tcPr>
          <w:p w:rsidR="000C0A5B" w:rsidRPr="000C0A5B" w:rsidRDefault="000C0A5B" w:rsidP="000C0A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0C0A5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0C0A5B" w:rsidRPr="00AB4725" w:rsidRDefault="000C0A5B" w:rsidP="000C0A5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0C0A5B" w:rsidRPr="00AB4725" w:rsidRDefault="000C0A5B" w:rsidP="000C0A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0C0A5B" w:rsidRPr="00AB4725" w:rsidRDefault="000C0A5B" w:rsidP="000C0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34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0C0A5B" w:rsidRPr="000C0A5B" w:rsidRDefault="000C0A5B" w:rsidP="000C0A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0C0A5B">
              <w:rPr>
                <w:rFonts w:ascii="Angsana New" w:hAnsi="Angsana New" w:cs="Angsana New"/>
                <w:sz w:val="30"/>
                <w:szCs w:val="30"/>
              </w:rPr>
              <w:t>50,144</w:t>
            </w:r>
          </w:p>
        </w:tc>
        <w:tc>
          <w:tcPr>
            <w:tcW w:w="145" w:type="pct"/>
          </w:tcPr>
          <w:p w:rsidR="000C0A5B" w:rsidRPr="00AB4725" w:rsidRDefault="000C0A5B" w:rsidP="000C0A5B">
            <w:pPr>
              <w:pStyle w:val="BodyText"/>
              <w:tabs>
                <w:tab w:val="clear" w:pos="907"/>
                <w:tab w:val="decimal" w:pos="405"/>
                <w:tab w:val="left" w:pos="553"/>
                <w:tab w:val="left" w:pos="643"/>
              </w:tabs>
              <w:spacing w:after="0" w:line="240" w:lineRule="auto"/>
              <w:ind w:left="-108" w:right="-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0C0A5B" w:rsidRPr="000C0A5B" w:rsidRDefault="000C0A5B" w:rsidP="000C0A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0C0A5B">
              <w:rPr>
                <w:rFonts w:ascii="Angsana New" w:hAnsi="Angsana New" w:cs="Angsana New"/>
                <w:sz w:val="30"/>
                <w:szCs w:val="30"/>
              </w:rPr>
              <w:t>50,144</w:t>
            </w:r>
          </w:p>
        </w:tc>
      </w:tr>
      <w:tr w:rsidR="000C0A5B" w:rsidRPr="00AB4725" w:rsidTr="00EB13B6">
        <w:tc>
          <w:tcPr>
            <w:tcW w:w="2233" w:type="pct"/>
          </w:tcPr>
          <w:p w:rsidR="000C0A5B" w:rsidRPr="00AB4725" w:rsidRDefault="000C0A5B" w:rsidP="000C0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ใบสำคัญแสดงสิทธิซื้อหุ้นสามัญ</w:t>
            </w:r>
          </w:p>
        </w:tc>
        <w:tc>
          <w:tcPr>
            <w:tcW w:w="582" w:type="pct"/>
          </w:tcPr>
          <w:p w:rsidR="000C0A5B" w:rsidRPr="000C0A5B" w:rsidRDefault="000C0A5B" w:rsidP="000C0A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0C0A5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0C0A5B" w:rsidRPr="00AB4725" w:rsidRDefault="000C0A5B" w:rsidP="000C0A5B">
            <w:pPr>
              <w:pStyle w:val="BodyText"/>
              <w:tabs>
                <w:tab w:val="clear" w:pos="680"/>
                <w:tab w:val="decimal" w:pos="700"/>
              </w:tabs>
              <w:spacing w:after="0" w:line="240" w:lineRule="auto"/>
              <w:ind w:left="-108" w:right="-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0C0A5B" w:rsidRPr="00AB4725" w:rsidRDefault="000C0A5B" w:rsidP="000C0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(44,610)</w:t>
            </w:r>
          </w:p>
        </w:tc>
        <w:tc>
          <w:tcPr>
            <w:tcW w:w="145" w:type="pct"/>
          </w:tcPr>
          <w:p w:rsidR="000C0A5B" w:rsidRPr="00AB4725" w:rsidRDefault="000C0A5B" w:rsidP="000C0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34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0C0A5B" w:rsidRPr="000C0A5B" w:rsidRDefault="000C0A5B" w:rsidP="000C0A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0C0A5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0C0A5B" w:rsidRPr="00AB4725" w:rsidRDefault="000C0A5B" w:rsidP="000C0A5B">
            <w:pPr>
              <w:pStyle w:val="BodyText"/>
              <w:tabs>
                <w:tab w:val="clear" w:pos="907"/>
                <w:tab w:val="decimal" w:pos="405"/>
                <w:tab w:val="left" w:pos="553"/>
                <w:tab w:val="left" w:pos="643"/>
              </w:tabs>
              <w:spacing w:after="0" w:line="240" w:lineRule="auto"/>
              <w:ind w:left="-108" w:right="-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0C0A5B" w:rsidRPr="000C0A5B" w:rsidRDefault="000C0A5B" w:rsidP="000C0A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0C0A5B">
              <w:rPr>
                <w:rFonts w:ascii="Angsana New" w:hAnsi="Angsana New" w:cs="Angsana New"/>
                <w:sz w:val="30"/>
                <w:szCs w:val="30"/>
              </w:rPr>
              <w:t>(44,610)</w:t>
            </w:r>
          </w:p>
        </w:tc>
      </w:tr>
      <w:tr w:rsidR="000C0A5B" w:rsidRPr="00AB4725" w:rsidTr="0065129D">
        <w:trPr>
          <w:trHeight w:val="407"/>
        </w:trPr>
        <w:tc>
          <w:tcPr>
            <w:tcW w:w="2233" w:type="pct"/>
          </w:tcPr>
          <w:p w:rsidR="000C0A5B" w:rsidRPr="00AB4725" w:rsidRDefault="000C0A5B" w:rsidP="000C0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C0A5B">
              <w:rPr>
                <w:rFonts w:ascii="Angsana New" w:hAnsi="Angsana New"/>
                <w:sz w:val="30"/>
                <w:szCs w:val="30"/>
                <w:cs/>
              </w:rPr>
              <w:t>ใบสำคัญแสดงสิทธิที่ไม่ได้ใช้สิทธิ</w:t>
            </w:r>
          </w:p>
        </w:tc>
        <w:tc>
          <w:tcPr>
            <w:tcW w:w="582" w:type="pct"/>
          </w:tcPr>
          <w:p w:rsidR="000C0A5B" w:rsidRPr="000C0A5B" w:rsidRDefault="002D5AAB" w:rsidP="002D5AA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C0A5B" w:rsidRPr="000C0A5B">
              <w:rPr>
                <w:rFonts w:ascii="Angsana New" w:hAnsi="Angsana New" w:cs="Angsana New"/>
                <w:sz w:val="30"/>
                <w:szCs w:val="30"/>
              </w:rPr>
              <w:t>2,005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:rsidR="000C0A5B" w:rsidRPr="00AB4725" w:rsidRDefault="000C0A5B" w:rsidP="000C0A5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0C0A5B" w:rsidRPr="00AB4725" w:rsidRDefault="000C0A5B" w:rsidP="000C0A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0C0A5B" w:rsidRPr="00AB4725" w:rsidRDefault="000C0A5B" w:rsidP="000C0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34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vAlign w:val="bottom"/>
          </w:tcPr>
          <w:p w:rsidR="000C0A5B" w:rsidRPr="000C0A5B" w:rsidRDefault="002D5AAB" w:rsidP="002D5AA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C0A5B" w:rsidRPr="000C0A5B">
              <w:rPr>
                <w:rFonts w:ascii="Angsana New" w:hAnsi="Angsana New" w:cs="Angsana New"/>
                <w:sz w:val="30"/>
                <w:szCs w:val="30"/>
              </w:rPr>
              <w:t>2,005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:rsidR="000C0A5B" w:rsidRPr="00AB4725" w:rsidRDefault="000C0A5B" w:rsidP="000C0A5B">
            <w:pPr>
              <w:pStyle w:val="BodyText"/>
              <w:tabs>
                <w:tab w:val="clear" w:pos="907"/>
                <w:tab w:val="decimal" w:pos="405"/>
                <w:tab w:val="left" w:pos="553"/>
                <w:tab w:val="left" w:pos="643"/>
              </w:tabs>
              <w:spacing w:after="0" w:line="240" w:lineRule="auto"/>
              <w:ind w:left="-108" w:right="-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0C0A5B" w:rsidRPr="000C0A5B" w:rsidRDefault="000C0A5B" w:rsidP="000C0A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0C0A5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B307C" w:rsidRPr="00AB4725" w:rsidTr="00EB13B6">
        <w:trPr>
          <w:trHeight w:val="407"/>
        </w:trPr>
        <w:tc>
          <w:tcPr>
            <w:tcW w:w="2233" w:type="pct"/>
          </w:tcPr>
          <w:p w:rsidR="008B307C" w:rsidRPr="00AB4725" w:rsidRDefault="008B307C" w:rsidP="000C0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:rsidR="008B307C" w:rsidRPr="00AB4725" w:rsidRDefault="008B307C" w:rsidP="000C0A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8B307C" w:rsidRPr="00AB4725" w:rsidRDefault="008B307C" w:rsidP="000C0A5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8B307C" w:rsidRPr="00AB4725" w:rsidRDefault="008B307C" w:rsidP="000C0A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8B307C" w:rsidRPr="00AB4725" w:rsidRDefault="008B307C" w:rsidP="000C0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34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8B307C" w:rsidRPr="000C0A5B" w:rsidRDefault="008B307C" w:rsidP="000C0A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8B307C" w:rsidRPr="00AB4725" w:rsidRDefault="008B307C" w:rsidP="000C0A5B">
            <w:pPr>
              <w:pStyle w:val="BodyText"/>
              <w:tabs>
                <w:tab w:val="clear" w:pos="907"/>
                <w:tab w:val="decimal" w:pos="405"/>
                <w:tab w:val="left" w:pos="553"/>
                <w:tab w:val="left" w:pos="643"/>
              </w:tabs>
              <w:spacing w:after="0" w:line="240" w:lineRule="auto"/>
              <w:ind w:left="-108" w:right="-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8B307C" w:rsidRPr="000C0A5B" w:rsidRDefault="008B307C" w:rsidP="000C0A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C0A5B" w:rsidRPr="00AB4725" w:rsidTr="00EB13B6">
        <w:trPr>
          <w:trHeight w:val="407"/>
        </w:trPr>
        <w:tc>
          <w:tcPr>
            <w:tcW w:w="2233" w:type="pct"/>
          </w:tcPr>
          <w:p w:rsidR="000C0A5B" w:rsidRPr="00AB4725" w:rsidRDefault="000C0A5B" w:rsidP="000C0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งบกำไรขาดทุนเบ็ดเสร็จสำหรับงวดหกเดือนสิ้นสุดวันที่ </w:t>
            </w:r>
            <w:r w:rsidRPr="00AB4725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30</w:t>
            </w:r>
            <w:r w:rsidRPr="00AB4725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AB472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82" w:type="pct"/>
          </w:tcPr>
          <w:p w:rsidR="000C0A5B" w:rsidRPr="00AB4725" w:rsidRDefault="000C0A5B" w:rsidP="000C0A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0C0A5B" w:rsidRPr="00AB4725" w:rsidRDefault="000C0A5B" w:rsidP="000C0A5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0C0A5B" w:rsidRPr="00AB4725" w:rsidRDefault="000C0A5B" w:rsidP="000C0A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0C0A5B" w:rsidRPr="00AB4725" w:rsidRDefault="000C0A5B" w:rsidP="000C0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34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0C0A5B" w:rsidRPr="000C0A5B" w:rsidRDefault="000C0A5B" w:rsidP="000C0A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0C0A5B" w:rsidRPr="00AB4725" w:rsidRDefault="000C0A5B" w:rsidP="000C0A5B">
            <w:pPr>
              <w:pStyle w:val="BodyText"/>
              <w:tabs>
                <w:tab w:val="clear" w:pos="907"/>
                <w:tab w:val="decimal" w:pos="405"/>
                <w:tab w:val="left" w:pos="553"/>
                <w:tab w:val="left" w:pos="643"/>
              </w:tabs>
              <w:spacing w:after="0" w:line="240" w:lineRule="auto"/>
              <w:ind w:left="-108" w:right="-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0C0A5B" w:rsidRPr="000C0A5B" w:rsidRDefault="000C0A5B" w:rsidP="000C0A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C0A5B" w:rsidRPr="00AB4725" w:rsidTr="00EB13B6">
        <w:trPr>
          <w:trHeight w:val="407"/>
        </w:trPr>
        <w:tc>
          <w:tcPr>
            <w:tcW w:w="2233" w:type="pct"/>
          </w:tcPr>
          <w:p w:rsidR="000C0A5B" w:rsidRPr="00AB4725" w:rsidRDefault="000C0A5B" w:rsidP="000C0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582" w:type="pct"/>
          </w:tcPr>
          <w:p w:rsidR="000C0A5B" w:rsidRPr="00AB4725" w:rsidRDefault="000C0A5B" w:rsidP="000C0A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0C0A5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0C0A5B" w:rsidRPr="00AB4725" w:rsidRDefault="000C0A5B" w:rsidP="000C0A5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0C0A5B" w:rsidRPr="00AB4725" w:rsidRDefault="000C0A5B" w:rsidP="000C0A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AB4725">
              <w:rPr>
                <w:rFonts w:ascii="Angsana New" w:hAnsi="Angsana New" w:cs="Angsana New"/>
                <w:sz w:val="30"/>
                <w:szCs w:val="30"/>
              </w:rPr>
              <w:t>6,603</w:t>
            </w:r>
          </w:p>
        </w:tc>
        <w:tc>
          <w:tcPr>
            <w:tcW w:w="145" w:type="pct"/>
          </w:tcPr>
          <w:p w:rsidR="000C0A5B" w:rsidRPr="00AB4725" w:rsidRDefault="000C0A5B" w:rsidP="000C0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34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0C0A5B" w:rsidRPr="000C0A5B" w:rsidRDefault="000C0A5B" w:rsidP="000C0A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0C0A5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0C0A5B" w:rsidRPr="00AB4725" w:rsidRDefault="000C0A5B" w:rsidP="000C0A5B">
            <w:pPr>
              <w:pStyle w:val="BodyText"/>
              <w:tabs>
                <w:tab w:val="clear" w:pos="907"/>
                <w:tab w:val="decimal" w:pos="405"/>
                <w:tab w:val="left" w:pos="553"/>
                <w:tab w:val="left" w:pos="643"/>
              </w:tabs>
              <w:spacing w:after="0" w:line="240" w:lineRule="auto"/>
              <w:ind w:left="-108" w:right="-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0C0A5B" w:rsidRPr="000C0A5B" w:rsidRDefault="000C0A5B" w:rsidP="000C0A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0C0A5B">
              <w:rPr>
                <w:rFonts w:ascii="Angsana New" w:hAnsi="Angsana New" w:cs="Angsana New"/>
                <w:sz w:val="30"/>
                <w:szCs w:val="30"/>
              </w:rPr>
              <w:t>716</w:t>
            </w:r>
          </w:p>
        </w:tc>
      </w:tr>
    </w:tbl>
    <w:p w:rsidR="00C3334F" w:rsidRDefault="00C3334F" w:rsidP="002D5A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:rsidR="002D5AAB" w:rsidRDefault="009F5CB3" w:rsidP="002D5A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16"/>
          <w:szCs w:val="16"/>
        </w:rPr>
      </w:pPr>
      <w:r w:rsidRPr="00FB286E">
        <w:rPr>
          <w:rFonts w:ascii="Angsana New" w:hAnsi="Angsana New"/>
          <w:sz w:val="30"/>
          <w:szCs w:val="30"/>
          <w:cs/>
        </w:rPr>
        <w:t>ในระหว่าง</w:t>
      </w:r>
      <w:r w:rsidR="00CC52B9">
        <w:rPr>
          <w:rFonts w:ascii="Angsana New" w:hAnsi="Angsana New" w:hint="cs"/>
          <w:sz w:val="30"/>
          <w:szCs w:val="30"/>
          <w:cs/>
        </w:rPr>
        <w:t>งวด</w:t>
      </w:r>
      <w:r w:rsidR="00090735">
        <w:rPr>
          <w:rFonts w:ascii="Angsana New" w:hAnsi="Angsana New" w:hint="cs"/>
          <w:sz w:val="30"/>
          <w:szCs w:val="30"/>
          <w:cs/>
        </w:rPr>
        <w:t>หก</w:t>
      </w:r>
      <w:r w:rsidR="00CC52B9">
        <w:rPr>
          <w:rFonts w:ascii="Angsana New" w:hAnsi="Angsana New" w:hint="cs"/>
          <w:sz w:val="30"/>
          <w:szCs w:val="30"/>
          <w:cs/>
        </w:rPr>
        <w:t>เดือนสิ้นสุด</w:t>
      </w:r>
      <w:r w:rsidR="00231BC8">
        <w:rPr>
          <w:rFonts w:ascii="Angsana New" w:hAnsi="Angsana New" w:hint="cs"/>
          <w:sz w:val="30"/>
          <w:szCs w:val="30"/>
          <w:cs/>
        </w:rPr>
        <w:t>วันที่</w:t>
      </w:r>
      <w:r w:rsidR="00CC52B9">
        <w:rPr>
          <w:rFonts w:ascii="Angsana New" w:hAnsi="Angsana New" w:hint="cs"/>
          <w:sz w:val="30"/>
          <w:szCs w:val="30"/>
          <w:cs/>
        </w:rPr>
        <w:t xml:space="preserve"> </w:t>
      </w:r>
      <w:r w:rsidR="00CC52B9">
        <w:rPr>
          <w:rFonts w:ascii="Angsana New" w:hAnsi="Angsana New"/>
          <w:sz w:val="30"/>
          <w:szCs w:val="30"/>
        </w:rPr>
        <w:t>3</w:t>
      </w:r>
      <w:r w:rsidR="00547F95">
        <w:rPr>
          <w:rFonts w:ascii="Angsana New" w:hAnsi="Angsana New" w:hint="cs"/>
          <w:sz w:val="30"/>
          <w:szCs w:val="30"/>
          <w:cs/>
        </w:rPr>
        <w:t>0</w:t>
      </w:r>
      <w:r w:rsidR="00CC52B9">
        <w:rPr>
          <w:rFonts w:ascii="Angsana New" w:hAnsi="Angsana New"/>
          <w:sz w:val="30"/>
          <w:szCs w:val="30"/>
        </w:rPr>
        <w:t xml:space="preserve"> </w:t>
      </w:r>
      <w:r w:rsidR="00547F95">
        <w:rPr>
          <w:rFonts w:ascii="Angsana New" w:hAnsi="Angsana New" w:hint="cs"/>
          <w:sz w:val="30"/>
          <w:szCs w:val="30"/>
          <w:cs/>
        </w:rPr>
        <w:t>มิถุนายน</w:t>
      </w:r>
      <w:r w:rsidR="00CC52B9">
        <w:rPr>
          <w:rFonts w:ascii="Angsana New" w:hAnsi="Angsana New" w:hint="cs"/>
          <w:sz w:val="30"/>
          <w:szCs w:val="30"/>
          <w:cs/>
        </w:rPr>
        <w:t xml:space="preserve"> </w:t>
      </w:r>
      <w:r w:rsidR="00CC52B9">
        <w:rPr>
          <w:rFonts w:ascii="Angsana New" w:hAnsi="Angsana New"/>
          <w:sz w:val="30"/>
          <w:szCs w:val="30"/>
        </w:rPr>
        <w:t>2562</w:t>
      </w:r>
      <w:r w:rsidRPr="00FB286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/>
          <w:sz w:val="30"/>
          <w:szCs w:val="30"/>
          <w:cs/>
        </w:rPr>
        <w:t>ออกหุ้นสามัญ</w:t>
      </w:r>
      <w:r w:rsidRPr="00F17588">
        <w:rPr>
          <w:rFonts w:ascii="Angsana New" w:hAnsi="Angsana New"/>
          <w:sz w:val="30"/>
          <w:szCs w:val="30"/>
          <w:cs/>
        </w:rPr>
        <w:t xml:space="preserve">จำนวน </w:t>
      </w:r>
      <w:r w:rsidR="000C0A5B" w:rsidRPr="00F17588">
        <w:rPr>
          <w:rFonts w:ascii="Angsana New" w:hAnsi="Angsana New"/>
          <w:sz w:val="30"/>
          <w:szCs w:val="30"/>
        </w:rPr>
        <w:t>5</w:t>
      </w:r>
      <w:r w:rsidR="00A14F23" w:rsidRPr="00F17588">
        <w:rPr>
          <w:rFonts w:ascii="Angsana New" w:hAnsi="Angsana New"/>
          <w:sz w:val="30"/>
          <w:szCs w:val="30"/>
        </w:rPr>
        <w:t>.</w:t>
      </w:r>
      <w:r w:rsidR="000C0A5B" w:rsidRPr="00F17588">
        <w:rPr>
          <w:rFonts w:ascii="Angsana New" w:hAnsi="Angsana New"/>
          <w:sz w:val="30"/>
          <w:szCs w:val="30"/>
        </w:rPr>
        <w:t>1</w:t>
      </w:r>
      <w:r w:rsidR="00A14F23" w:rsidRPr="00F17588">
        <w:rPr>
          <w:rFonts w:ascii="Angsana New" w:hAnsi="Angsana New"/>
          <w:sz w:val="30"/>
          <w:szCs w:val="30"/>
        </w:rPr>
        <w:t>0</w:t>
      </w:r>
      <w:r w:rsidRPr="00FB286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</w:t>
      </w:r>
      <w:r w:rsidRPr="00FB286E">
        <w:rPr>
          <w:rFonts w:ascii="Angsana New" w:hAnsi="Angsana New"/>
          <w:sz w:val="30"/>
          <w:szCs w:val="30"/>
          <w:cs/>
        </w:rPr>
        <w:t>หุ้น เนื่องมาจากการใช้สิทธิซื้อหุ</w:t>
      </w:r>
      <w:r>
        <w:rPr>
          <w:rFonts w:ascii="Angsana New" w:hAnsi="Angsana New"/>
          <w:sz w:val="30"/>
          <w:szCs w:val="30"/>
          <w:cs/>
        </w:rPr>
        <w:t>้น</w:t>
      </w:r>
      <w:r>
        <w:rPr>
          <w:rFonts w:ascii="Angsana New" w:hAnsi="Angsana New" w:hint="cs"/>
          <w:sz w:val="30"/>
          <w:szCs w:val="30"/>
          <w:cs/>
        </w:rPr>
        <w:t>สามัญโดยพนักงาน</w:t>
      </w:r>
      <w:r w:rsidRPr="00FB286E">
        <w:rPr>
          <w:rFonts w:ascii="Angsana New" w:hAnsi="Angsana New"/>
          <w:sz w:val="30"/>
          <w:szCs w:val="30"/>
          <w:cs/>
        </w:rPr>
        <w:t xml:space="preserve"> </w:t>
      </w:r>
      <w:r w:rsidRPr="00FE7A28">
        <w:rPr>
          <w:rFonts w:ascii="Angsana New" w:hAnsi="Angsana New"/>
          <w:i/>
          <w:iCs/>
          <w:sz w:val="30"/>
          <w:szCs w:val="30"/>
          <w:cs/>
        </w:rPr>
        <w:t>(</w:t>
      </w:r>
      <w:r w:rsidR="00144954">
        <w:rPr>
          <w:rFonts w:ascii="Angsana New" w:hAnsi="Angsana New" w:hint="cs"/>
          <w:i/>
          <w:iCs/>
          <w:sz w:val="30"/>
          <w:szCs w:val="30"/>
          <w:cs/>
        </w:rPr>
        <w:t>ปีสิ้นสุด</w:t>
      </w:r>
      <w:r w:rsidR="00CC52B9">
        <w:rPr>
          <w:rFonts w:ascii="Angsana New" w:hAnsi="Angsana New" w:hint="cs"/>
          <w:i/>
          <w:iCs/>
          <w:sz w:val="30"/>
          <w:szCs w:val="30"/>
          <w:cs/>
        </w:rPr>
        <w:t>วันที่</w:t>
      </w:r>
      <w:r w:rsidR="00144954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144954">
        <w:rPr>
          <w:rFonts w:ascii="Angsana New" w:hAnsi="Angsana New"/>
          <w:i/>
          <w:iCs/>
          <w:sz w:val="30"/>
          <w:szCs w:val="30"/>
        </w:rPr>
        <w:t xml:space="preserve">31 </w:t>
      </w:r>
      <w:r w:rsidR="00144954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144954">
        <w:rPr>
          <w:rFonts w:ascii="Angsana New" w:hAnsi="Angsana New"/>
          <w:i/>
          <w:iCs/>
          <w:sz w:val="30"/>
          <w:szCs w:val="30"/>
        </w:rPr>
        <w:t>256</w:t>
      </w:r>
      <w:r w:rsidR="0059666F">
        <w:rPr>
          <w:rFonts w:ascii="Angsana New" w:hAnsi="Angsana New"/>
          <w:i/>
          <w:iCs/>
          <w:sz w:val="30"/>
          <w:szCs w:val="30"/>
        </w:rPr>
        <w:t>1</w:t>
      </w:r>
      <w:r w:rsidR="00144954">
        <w:rPr>
          <w:rFonts w:ascii="Angsana New" w:hAnsi="Angsana New"/>
          <w:i/>
          <w:iCs/>
          <w:sz w:val="30"/>
          <w:szCs w:val="30"/>
        </w:rPr>
        <w:t xml:space="preserve">: 1.52 </w:t>
      </w:r>
      <w:r w:rsidR="00144954">
        <w:rPr>
          <w:rFonts w:ascii="Angsana New" w:hAnsi="Angsana New" w:hint="cs"/>
          <w:i/>
          <w:iCs/>
          <w:sz w:val="30"/>
          <w:szCs w:val="30"/>
          <w:cs/>
        </w:rPr>
        <w:t>ล้านหุ้น</w:t>
      </w:r>
      <w:r>
        <w:rPr>
          <w:rFonts w:ascii="Angsana New" w:hAnsi="Angsana New"/>
          <w:i/>
          <w:iCs/>
          <w:sz w:val="30"/>
          <w:szCs w:val="30"/>
        </w:rPr>
        <w:t>)</w:t>
      </w:r>
      <w:r w:rsidR="000C0A5B" w:rsidRPr="00A60A4B">
        <w:rPr>
          <w:rFonts w:ascii="Angsana New" w:hAnsi="Angsana New"/>
          <w:sz w:val="30"/>
          <w:szCs w:val="30"/>
        </w:rPr>
        <w:t xml:space="preserve"> </w:t>
      </w:r>
      <w:r w:rsidR="000B5DE1">
        <w:rPr>
          <w:rFonts w:ascii="Angsana New" w:hAnsi="Angsana New" w:hint="cs"/>
          <w:sz w:val="30"/>
          <w:szCs w:val="30"/>
          <w:cs/>
        </w:rPr>
        <w:t>สิทธิซื้อ</w:t>
      </w:r>
      <w:r w:rsidR="000C0A5B" w:rsidRPr="00A60A4B">
        <w:rPr>
          <w:rFonts w:ascii="Angsana New" w:hAnsi="Angsana New"/>
          <w:sz w:val="30"/>
          <w:szCs w:val="30"/>
          <w:cs/>
        </w:rPr>
        <w:t xml:space="preserve">หุ้นสามัญจำนวน </w:t>
      </w:r>
      <w:r w:rsidR="000C0A5B" w:rsidRPr="00A60A4B">
        <w:rPr>
          <w:rFonts w:ascii="Angsana New" w:hAnsi="Angsana New"/>
          <w:sz w:val="30"/>
          <w:szCs w:val="30"/>
        </w:rPr>
        <w:t>0.</w:t>
      </w:r>
      <w:r w:rsidR="00D27B36">
        <w:rPr>
          <w:rFonts w:ascii="Angsana New" w:hAnsi="Angsana New"/>
          <w:sz w:val="30"/>
          <w:szCs w:val="30"/>
        </w:rPr>
        <w:t>24</w:t>
      </w:r>
      <w:r w:rsidR="000C0A5B" w:rsidRPr="00A60A4B">
        <w:rPr>
          <w:rFonts w:ascii="Angsana New" w:hAnsi="Angsana New"/>
          <w:sz w:val="30"/>
          <w:szCs w:val="30"/>
        </w:rPr>
        <w:t xml:space="preserve"> </w:t>
      </w:r>
      <w:r w:rsidR="000C0A5B" w:rsidRPr="00A60A4B">
        <w:rPr>
          <w:rFonts w:ascii="Angsana New" w:hAnsi="Angsana New" w:hint="cs"/>
          <w:sz w:val="30"/>
          <w:szCs w:val="30"/>
          <w:cs/>
        </w:rPr>
        <w:t>ล้าน</w:t>
      </w:r>
      <w:r w:rsidR="00C3334F">
        <w:rPr>
          <w:rFonts w:ascii="Angsana New" w:hAnsi="Angsana New" w:hint="cs"/>
          <w:sz w:val="30"/>
          <w:szCs w:val="30"/>
          <w:cs/>
        </w:rPr>
        <w:t>สิทธิ</w:t>
      </w:r>
      <w:r w:rsidR="000C0A5B" w:rsidRPr="00A60A4B">
        <w:rPr>
          <w:rFonts w:ascii="Angsana New" w:hAnsi="Angsana New"/>
          <w:sz w:val="30"/>
          <w:szCs w:val="30"/>
          <w:cs/>
        </w:rPr>
        <w:t xml:space="preserve"> </w:t>
      </w:r>
      <w:r w:rsidR="000C0A5B" w:rsidRPr="00A60A4B">
        <w:rPr>
          <w:rFonts w:ascii="Angsana New" w:hAnsi="Angsana New" w:hint="cs"/>
          <w:sz w:val="30"/>
          <w:szCs w:val="30"/>
          <w:cs/>
        </w:rPr>
        <w:t>ไม่ได้ถูก</w:t>
      </w:r>
      <w:r w:rsidR="000C0A5B" w:rsidRPr="00A60A4B">
        <w:rPr>
          <w:rFonts w:ascii="Angsana New" w:hAnsi="Angsana New"/>
          <w:sz w:val="30"/>
          <w:szCs w:val="30"/>
          <w:cs/>
        </w:rPr>
        <w:t>ใช้</w:t>
      </w:r>
      <w:r w:rsidR="00A20169">
        <w:rPr>
          <w:rFonts w:ascii="Angsana New" w:hAnsi="Angsana New" w:hint="cs"/>
          <w:sz w:val="30"/>
          <w:szCs w:val="30"/>
          <w:cs/>
        </w:rPr>
        <w:t>ซื้อ</w:t>
      </w:r>
      <w:r w:rsidR="000C0A5B" w:rsidRPr="00A60A4B">
        <w:rPr>
          <w:rFonts w:ascii="Angsana New" w:hAnsi="Angsana New"/>
          <w:sz w:val="30"/>
          <w:szCs w:val="30"/>
          <w:cs/>
        </w:rPr>
        <w:t>หุ้น</w:t>
      </w:r>
      <w:r w:rsidR="000C0A5B" w:rsidRPr="00A60A4B">
        <w:rPr>
          <w:rFonts w:ascii="Angsana New" w:hAnsi="Angsana New" w:hint="cs"/>
          <w:sz w:val="30"/>
          <w:szCs w:val="30"/>
          <w:cs/>
        </w:rPr>
        <w:t>สามัญโดยพนักงาน</w:t>
      </w:r>
      <w:r w:rsidR="000C0A5B" w:rsidRPr="00A60A4B">
        <w:rPr>
          <w:rFonts w:ascii="Angsana New" w:hAnsi="Angsana New"/>
          <w:sz w:val="30"/>
          <w:szCs w:val="30"/>
          <w:cs/>
        </w:rPr>
        <w:t xml:space="preserve"> </w:t>
      </w:r>
      <w:r w:rsidR="000C0A5B" w:rsidRPr="00A60A4B">
        <w:rPr>
          <w:rFonts w:ascii="Angsana New" w:hAnsi="Angsana New" w:hint="cs"/>
          <w:sz w:val="30"/>
          <w:szCs w:val="30"/>
          <w:cs/>
        </w:rPr>
        <w:t>และหมด</w:t>
      </w:r>
      <w:r w:rsidR="000B5DE1">
        <w:rPr>
          <w:rFonts w:ascii="Angsana New" w:hAnsi="Angsana New" w:hint="cs"/>
          <w:sz w:val="30"/>
          <w:szCs w:val="30"/>
          <w:cs/>
        </w:rPr>
        <w:t>อายุ</w:t>
      </w:r>
      <w:r w:rsidR="00C3334F">
        <w:rPr>
          <w:rFonts w:ascii="Angsana New" w:hAnsi="Angsana New" w:hint="cs"/>
          <w:sz w:val="30"/>
          <w:szCs w:val="30"/>
          <w:cs/>
        </w:rPr>
        <w:t>เมื่อ</w:t>
      </w:r>
      <w:r w:rsidR="000C0A5B" w:rsidRPr="00A60A4B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0C0A5B" w:rsidRPr="00A60A4B">
        <w:rPr>
          <w:rFonts w:ascii="Angsana New" w:hAnsi="Angsana New"/>
          <w:sz w:val="30"/>
          <w:szCs w:val="30"/>
        </w:rPr>
        <w:t xml:space="preserve">6 </w:t>
      </w:r>
      <w:r w:rsidR="000C0A5B" w:rsidRPr="00A60A4B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0C0A5B" w:rsidRPr="00A60A4B">
        <w:rPr>
          <w:rFonts w:ascii="Angsana New" w:hAnsi="Angsana New"/>
          <w:sz w:val="30"/>
          <w:szCs w:val="30"/>
        </w:rPr>
        <w:t>2562</w:t>
      </w:r>
    </w:p>
    <w:p w:rsidR="002D5AAB" w:rsidRDefault="002D5AAB" w:rsidP="002D5A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:rsidR="001A2D22" w:rsidRPr="002D5AAB" w:rsidRDefault="00255FED" w:rsidP="002D5A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16"/>
          <w:szCs w:val="16"/>
        </w:rPr>
      </w:pPr>
      <w:r>
        <w:rPr>
          <w:rFonts w:ascii="Angsana New" w:hAnsi="Angsana New" w:hint="cs"/>
          <w:sz w:val="30"/>
          <w:szCs w:val="30"/>
          <w:cs/>
        </w:rPr>
        <w:t>บริษัทรับรู้ส่วนเกินของเงินสดรับจากการใช้สิทธิซื้อหุ้นและมูลค่ายุติธรรมของสิทธิซื้อหุ้นที่เกินกว่ามูลค่าหุ้นที่</w:t>
      </w:r>
      <w:r w:rsidR="00382CBD">
        <w:rPr>
          <w:rFonts w:ascii="Angsana New" w:hAnsi="Angsana New"/>
          <w:sz w:val="30"/>
          <w:szCs w:val="30"/>
        </w:rPr>
        <w:t xml:space="preserve">     </w:t>
      </w:r>
      <w:r>
        <w:rPr>
          <w:rFonts w:ascii="Angsana New" w:hAnsi="Angsana New" w:hint="cs"/>
          <w:sz w:val="30"/>
          <w:szCs w:val="30"/>
          <w:cs/>
        </w:rPr>
        <w:t>จดทะเบียนเป็นส่วนเกินมูลค่าหุ้น</w:t>
      </w:r>
    </w:p>
    <w:p w:rsidR="001E6F20" w:rsidRDefault="001E6F20" w:rsidP="00CF7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  <w:sectPr w:rsidR="001E6F20" w:rsidSect="009138E9">
          <w:headerReference w:type="default" r:id="rId13"/>
          <w:footerReference w:type="default" r:id="rId14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p w:rsidR="002141D2" w:rsidRPr="00C9685D" w:rsidRDefault="00782A6E" w:rsidP="00C9685D">
      <w:pPr>
        <w:pStyle w:val="Heading5"/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</w:rPr>
        <w:lastRenderedPageBreak/>
        <w:t>1</w:t>
      </w:r>
      <w:r w:rsidR="00CF3FA8">
        <w:rPr>
          <w:rFonts w:ascii="Angsana New" w:hAnsi="Angsana New"/>
          <w:sz w:val="30"/>
          <w:szCs w:val="30"/>
          <w:lang w:val="en-US"/>
        </w:rPr>
        <w:t>3</w:t>
      </w:r>
      <w:r w:rsidRPr="00144E97">
        <w:rPr>
          <w:rFonts w:ascii="Angsana New" w:hAnsi="Angsana New"/>
          <w:sz w:val="30"/>
          <w:szCs w:val="30"/>
        </w:rPr>
        <w:tab/>
      </w:r>
      <w:r w:rsidR="00212D5D" w:rsidRPr="00144E97">
        <w:rPr>
          <w:rFonts w:ascii="Angsana New" w:hAnsi="Angsana New"/>
          <w:sz w:val="30"/>
          <w:szCs w:val="30"/>
          <w:cs/>
        </w:rPr>
        <w:t>ส่วนงานดำเนินงาน</w:t>
      </w:r>
    </w:p>
    <w:p w:rsidR="00BC1F1C" w:rsidRDefault="00BC1F1C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547F95" w:rsidRPr="00144E97" w:rsidRDefault="00547F95" w:rsidP="00547F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44E97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</w:t>
      </w:r>
      <w:r w:rsidR="008F6E83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เกี่ยวก</w:t>
      </w:r>
      <w:r w:rsidR="001032E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ับ</w:t>
      </w:r>
      <w:r w:rsidRPr="00144E97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ส่วนงานที่รายงาน</w:t>
      </w:r>
    </w:p>
    <w:tbl>
      <w:tblPr>
        <w:tblpPr w:leftFromText="180" w:rightFromText="180" w:vertAnchor="text" w:horzAnchor="margin" w:tblpXSpec="center" w:tblpY="213"/>
        <w:tblW w:w="0" w:type="auto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310"/>
        <w:gridCol w:w="1079"/>
        <w:gridCol w:w="220"/>
        <w:gridCol w:w="1043"/>
        <w:gridCol w:w="220"/>
        <w:gridCol w:w="1040"/>
        <w:gridCol w:w="220"/>
        <w:gridCol w:w="1040"/>
        <w:gridCol w:w="220"/>
        <w:gridCol w:w="1040"/>
        <w:gridCol w:w="220"/>
        <w:gridCol w:w="1040"/>
        <w:gridCol w:w="220"/>
        <w:gridCol w:w="1040"/>
        <w:gridCol w:w="220"/>
        <w:gridCol w:w="1040"/>
      </w:tblGrid>
      <w:tr w:rsidR="00547F95" w:rsidRPr="00AB4725" w:rsidTr="001E6CA3">
        <w:trPr>
          <w:cantSplit/>
          <w:tblHeader/>
        </w:trPr>
        <w:tc>
          <w:tcPr>
            <w:tcW w:w="5310" w:type="dxa"/>
          </w:tcPr>
          <w:p w:rsidR="00547F95" w:rsidRPr="00AB4725" w:rsidRDefault="00547F95" w:rsidP="00EB13B6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2" w:type="dxa"/>
            <w:gridSpan w:val="3"/>
            <w:shd w:val="clear" w:color="auto" w:fill="FFFFFF"/>
            <w:vAlign w:val="center"/>
          </w:tcPr>
          <w:p w:rsidR="00547F95" w:rsidRPr="00AB4725" w:rsidRDefault="00547F95" w:rsidP="00EB13B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:rsidR="00547F95" w:rsidRPr="00AB4725" w:rsidRDefault="00547F95" w:rsidP="00EB13B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B472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ส่วนงานเครื่องหมายการค้า</w:t>
            </w:r>
          </w:p>
        </w:tc>
        <w:tc>
          <w:tcPr>
            <w:tcW w:w="220" w:type="dxa"/>
            <w:vAlign w:val="center"/>
          </w:tcPr>
          <w:p w:rsidR="00547F95" w:rsidRPr="00AB4725" w:rsidRDefault="00547F95" w:rsidP="00EB13B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00" w:type="dxa"/>
            <w:gridSpan w:val="3"/>
            <w:vAlign w:val="center"/>
          </w:tcPr>
          <w:p w:rsidR="00547F95" w:rsidRPr="00AB4725" w:rsidRDefault="00547F95" w:rsidP="00EB13B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B472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ส่วนงานการ</w:t>
            </w:r>
          </w:p>
          <w:p w:rsidR="00547F95" w:rsidRPr="00AB4725" w:rsidRDefault="00547F95" w:rsidP="00EB13B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B472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จัดจำหน่ายสินค้า</w:t>
            </w:r>
          </w:p>
        </w:tc>
        <w:tc>
          <w:tcPr>
            <w:tcW w:w="220" w:type="dxa"/>
            <w:vAlign w:val="center"/>
          </w:tcPr>
          <w:p w:rsidR="00547F95" w:rsidRPr="00AB4725" w:rsidRDefault="00547F95" w:rsidP="00EB13B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00" w:type="dxa"/>
            <w:gridSpan w:val="3"/>
            <w:vAlign w:val="center"/>
          </w:tcPr>
          <w:p w:rsidR="00547F95" w:rsidRPr="00AB4725" w:rsidRDefault="00547F95" w:rsidP="00EB1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547F95" w:rsidRPr="00AB4725" w:rsidRDefault="00547F95" w:rsidP="00EB1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ส่วนงานรับจ้างผลิตสินค้า</w:t>
            </w:r>
          </w:p>
        </w:tc>
        <w:tc>
          <w:tcPr>
            <w:tcW w:w="220" w:type="dxa"/>
            <w:vAlign w:val="center"/>
          </w:tcPr>
          <w:p w:rsidR="00547F95" w:rsidRPr="00AB4725" w:rsidRDefault="00547F95" w:rsidP="00EB13B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00" w:type="dxa"/>
            <w:gridSpan w:val="3"/>
            <w:vAlign w:val="center"/>
          </w:tcPr>
          <w:p w:rsidR="00547F95" w:rsidRPr="00AB4725" w:rsidRDefault="00547F95" w:rsidP="00EB13B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:rsidR="00547F95" w:rsidRPr="00AB4725" w:rsidRDefault="00547F95" w:rsidP="00EB13B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AB472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47F95" w:rsidRPr="00AB4725" w:rsidTr="001E6CA3">
        <w:trPr>
          <w:cantSplit/>
          <w:tblHeader/>
        </w:trPr>
        <w:tc>
          <w:tcPr>
            <w:tcW w:w="5310" w:type="dxa"/>
          </w:tcPr>
          <w:p w:rsidR="00547F95" w:rsidRPr="00AB4725" w:rsidRDefault="00547F95" w:rsidP="00D918F2">
            <w:pPr>
              <w:shd w:val="clear" w:color="auto" w:fill="FFFFFF"/>
              <w:tabs>
                <w:tab w:val="clear" w:pos="454"/>
                <w:tab w:val="left" w:pos="548"/>
              </w:tabs>
              <w:spacing w:line="240" w:lineRule="auto"/>
              <w:ind w:left="540" w:right="-79" w:hanging="2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AB47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AB472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79" w:type="dxa"/>
            <w:shd w:val="clear" w:color="auto" w:fill="FFFFFF"/>
          </w:tcPr>
          <w:p w:rsidR="00547F95" w:rsidRPr="00AB4725" w:rsidRDefault="00547F95" w:rsidP="00547F9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472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220" w:type="dxa"/>
          </w:tcPr>
          <w:p w:rsidR="00547F95" w:rsidRPr="00AB4725" w:rsidRDefault="00547F95" w:rsidP="00547F95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3" w:type="dxa"/>
            <w:shd w:val="clear" w:color="auto" w:fill="FFFFFF"/>
          </w:tcPr>
          <w:p w:rsidR="00547F95" w:rsidRPr="00AB4725" w:rsidRDefault="00547F95" w:rsidP="00547F9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B4725">
              <w:rPr>
                <w:rFonts w:ascii="Angsana New" w:hAnsi="Angsana New" w:cs="Angsana New"/>
                <w:sz w:val="30"/>
                <w:szCs w:val="30"/>
                <w:lang w:bidi="th-TH"/>
              </w:rPr>
              <w:t>25</w:t>
            </w:r>
            <w:r w:rsidRPr="00AB472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220" w:type="dxa"/>
          </w:tcPr>
          <w:p w:rsidR="00547F95" w:rsidRPr="00AB4725" w:rsidRDefault="00547F95" w:rsidP="00547F95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:rsidR="00547F95" w:rsidRPr="00AB4725" w:rsidRDefault="00547F95" w:rsidP="00547F9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472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220" w:type="dxa"/>
          </w:tcPr>
          <w:p w:rsidR="00547F95" w:rsidRPr="00AB4725" w:rsidRDefault="00547F95" w:rsidP="00547F95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:rsidR="00547F95" w:rsidRPr="00AB4725" w:rsidRDefault="00547F95" w:rsidP="00547F9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B4725">
              <w:rPr>
                <w:rFonts w:ascii="Angsana New" w:hAnsi="Angsana New" w:cs="Angsana New"/>
                <w:sz w:val="30"/>
                <w:szCs w:val="30"/>
                <w:lang w:bidi="th-TH"/>
              </w:rPr>
              <w:t>25</w:t>
            </w:r>
            <w:r w:rsidRPr="00AB472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220" w:type="dxa"/>
          </w:tcPr>
          <w:p w:rsidR="00547F95" w:rsidRPr="00AB4725" w:rsidRDefault="00547F95" w:rsidP="00547F95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:rsidR="00547F95" w:rsidRPr="00AB4725" w:rsidRDefault="00547F95" w:rsidP="00547F9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472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220" w:type="dxa"/>
          </w:tcPr>
          <w:p w:rsidR="00547F95" w:rsidRPr="00AB4725" w:rsidRDefault="00547F95" w:rsidP="00547F95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:rsidR="00547F95" w:rsidRPr="00AB4725" w:rsidRDefault="00547F95" w:rsidP="00547F9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B4725">
              <w:rPr>
                <w:rFonts w:ascii="Angsana New" w:hAnsi="Angsana New" w:cs="Angsana New"/>
                <w:sz w:val="30"/>
                <w:szCs w:val="30"/>
                <w:lang w:bidi="th-TH"/>
              </w:rPr>
              <w:t>25</w:t>
            </w:r>
            <w:r w:rsidRPr="00AB472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220" w:type="dxa"/>
          </w:tcPr>
          <w:p w:rsidR="00547F95" w:rsidRPr="00AB4725" w:rsidRDefault="00547F95" w:rsidP="00547F95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:rsidR="00547F95" w:rsidRPr="00AB4725" w:rsidRDefault="00547F95" w:rsidP="00547F9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472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220" w:type="dxa"/>
          </w:tcPr>
          <w:p w:rsidR="00547F95" w:rsidRPr="00AB4725" w:rsidRDefault="00547F95" w:rsidP="00547F95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:rsidR="00547F95" w:rsidRPr="00AB4725" w:rsidRDefault="00547F95" w:rsidP="00547F9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B4725">
              <w:rPr>
                <w:rFonts w:ascii="Angsana New" w:hAnsi="Angsana New" w:cs="Angsana New"/>
                <w:sz w:val="30"/>
                <w:szCs w:val="30"/>
                <w:lang w:bidi="th-TH"/>
              </w:rPr>
              <w:t>25</w:t>
            </w:r>
            <w:r w:rsidRPr="00AB472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</w:t>
            </w:r>
          </w:p>
        </w:tc>
      </w:tr>
      <w:tr w:rsidR="00547F95" w:rsidRPr="00AB4725" w:rsidTr="001E6CA3">
        <w:trPr>
          <w:cantSplit/>
        </w:trPr>
        <w:tc>
          <w:tcPr>
            <w:tcW w:w="5310" w:type="dxa"/>
          </w:tcPr>
          <w:p w:rsidR="00547F95" w:rsidRPr="00AB4725" w:rsidRDefault="00547F95" w:rsidP="00547F95">
            <w:pPr>
              <w:shd w:val="clear" w:color="auto" w:fill="FFFFFF"/>
              <w:spacing w:line="240" w:lineRule="auto"/>
              <w:ind w:left="540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2" w:type="dxa"/>
            <w:gridSpan w:val="15"/>
            <w:vAlign w:val="center"/>
          </w:tcPr>
          <w:p w:rsidR="00547F95" w:rsidRPr="00AB4725" w:rsidRDefault="00547F95" w:rsidP="00547F9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AB472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74739" w:rsidRPr="00AB4725" w:rsidTr="001E6CA3">
        <w:trPr>
          <w:cantSplit/>
        </w:trPr>
        <w:tc>
          <w:tcPr>
            <w:tcW w:w="5310" w:type="dxa"/>
            <w:vAlign w:val="bottom"/>
          </w:tcPr>
          <w:p w:rsidR="00D74739" w:rsidRPr="00AB4725" w:rsidRDefault="00D74739" w:rsidP="00D918F2">
            <w:pPr>
              <w:shd w:val="clear" w:color="auto" w:fill="FFFFFF"/>
              <w:spacing w:line="240" w:lineRule="auto"/>
              <w:ind w:left="540" w:right="-79" w:hanging="262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 w:rsidR="001032EF">
              <w:rPr>
                <w:rFonts w:ascii="Angsana New" w:hAnsi="Angsana New" w:hint="cs"/>
                <w:sz w:val="30"/>
                <w:szCs w:val="30"/>
                <w:cs/>
              </w:rPr>
              <w:t>การขายสินค้าและให้บริการจาก</w:t>
            </w:r>
            <w:r w:rsidRPr="00AB4725">
              <w:rPr>
                <w:rFonts w:ascii="Angsana New" w:hAnsi="Angsana New"/>
                <w:sz w:val="30"/>
                <w:szCs w:val="30"/>
                <w:cs/>
              </w:rPr>
              <w:t>ลูกค้าภา</w:t>
            </w:r>
            <w:r w:rsidR="001032EF">
              <w:rPr>
                <w:rFonts w:ascii="Angsana New" w:hAnsi="Angsana New" w:hint="cs"/>
                <w:sz w:val="30"/>
                <w:szCs w:val="30"/>
                <w:cs/>
              </w:rPr>
              <w:t>ยนอก</w:t>
            </w:r>
          </w:p>
        </w:tc>
        <w:tc>
          <w:tcPr>
            <w:tcW w:w="1079" w:type="dxa"/>
          </w:tcPr>
          <w:p w:rsidR="00D74739" w:rsidRPr="00D74739" w:rsidRDefault="00D74739" w:rsidP="00D74739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7473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1,328,379</w:t>
            </w:r>
          </w:p>
        </w:tc>
        <w:tc>
          <w:tcPr>
            <w:tcW w:w="220" w:type="dxa"/>
            <w:vAlign w:val="bottom"/>
          </w:tcPr>
          <w:p w:rsidR="00D74739" w:rsidRPr="00AB4725" w:rsidRDefault="00D74739" w:rsidP="00D74739">
            <w:pPr>
              <w:pStyle w:val="acctfourfigures"/>
              <w:shd w:val="clear" w:color="auto" w:fill="FFFFFF"/>
              <w:tabs>
                <w:tab w:val="clear" w:pos="765"/>
                <w:tab w:val="left" w:pos="680"/>
                <w:tab w:val="left" w:pos="90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:rsidR="00D74739" w:rsidRPr="00AB4725" w:rsidRDefault="00D74739" w:rsidP="00D74739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</w:t>
            </w:r>
            <w:r w:rsidR="00FB12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356,357</w:t>
            </w:r>
          </w:p>
        </w:tc>
        <w:tc>
          <w:tcPr>
            <w:tcW w:w="220" w:type="dxa"/>
          </w:tcPr>
          <w:p w:rsidR="00D74739" w:rsidRPr="00AB4725" w:rsidRDefault="00D74739" w:rsidP="00D74739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:rsidR="00D74739" w:rsidRPr="00D74739" w:rsidRDefault="00D74739" w:rsidP="00D74739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7473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1,249,844</w:t>
            </w:r>
          </w:p>
        </w:tc>
        <w:tc>
          <w:tcPr>
            <w:tcW w:w="220" w:type="dxa"/>
          </w:tcPr>
          <w:p w:rsidR="00D74739" w:rsidRPr="00AB4725" w:rsidRDefault="00D74739" w:rsidP="00D74739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:rsidR="00D74739" w:rsidRPr="00AB4725" w:rsidRDefault="00D74739" w:rsidP="00D74739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1,07</w:t>
            </w:r>
            <w:r w:rsidR="00FB12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3,983</w:t>
            </w:r>
          </w:p>
        </w:tc>
        <w:tc>
          <w:tcPr>
            <w:tcW w:w="220" w:type="dxa"/>
          </w:tcPr>
          <w:p w:rsidR="00D74739" w:rsidRPr="00AB4725" w:rsidRDefault="00D74739" w:rsidP="00D74739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:rsidR="00D74739" w:rsidRPr="00D74739" w:rsidRDefault="00D74739" w:rsidP="00D74739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7473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65,23</w:t>
            </w:r>
            <w:r w:rsidR="009302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20" w:type="dxa"/>
          </w:tcPr>
          <w:p w:rsidR="00D74739" w:rsidRPr="00AB4725" w:rsidRDefault="00D74739" w:rsidP="00D74739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:rsidR="00D74739" w:rsidRPr="00AB4725" w:rsidRDefault="00D74739" w:rsidP="00D74739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69,712</w:t>
            </w:r>
          </w:p>
        </w:tc>
        <w:tc>
          <w:tcPr>
            <w:tcW w:w="220" w:type="dxa"/>
          </w:tcPr>
          <w:p w:rsidR="00D74739" w:rsidRPr="00AB4725" w:rsidRDefault="00D74739" w:rsidP="00D74739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:rsidR="00D74739" w:rsidRPr="00D74739" w:rsidRDefault="00D74739" w:rsidP="00D74739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7473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2,643,45</w:t>
            </w:r>
            <w:r w:rsidR="009302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20" w:type="dxa"/>
          </w:tcPr>
          <w:p w:rsidR="00D74739" w:rsidRPr="00AB4725" w:rsidRDefault="00D74739" w:rsidP="00D74739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:rsidR="00D74739" w:rsidRPr="00AB4725" w:rsidRDefault="00D74739" w:rsidP="00D74739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2,5</w:t>
            </w:r>
            <w:r w:rsidR="00FB12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00,052</w:t>
            </w:r>
          </w:p>
        </w:tc>
      </w:tr>
      <w:tr w:rsidR="00D74739" w:rsidRPr="00AB4725" w:rsidTr="001E6CA3">
        <w:trPr>
          <w:cantSplit/>
        </w:trPr>
        <w:tc>
          <w:tcPr>
            <w:tcW w:w="5310" w:type="dxa"/>
            <w:vAlign w:val="bottom"/>
          </w:tcPr>
          <w:p w:rsidR="00D74739" w:rsidRPr="00AB4725" w:rsidRDefault="00D74739" w:rsidP="00D918F2">
            <w:pPr>
              <w:shd w:val="clear" w:color="auto" w:fill="FFFFFF"/>
              <w:spacing w:line="240" w:lineRule="auto"/>
              <w:ind w:left="540" w:right="-79" w:hanging="262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="0001451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14519">
              <w:rPr>
                <w:rFonts w:ascii="Angsana New" w:hAnsi="Angsana New"/>
                <w:sz w:val="30"/>
                <w:szCs w:val="30"/>
              </w:rPr>
              <w:t>(</w:t>
            </w:r>
            <w:r w:rsidR="00014519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="00014519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AB4725">
              <w:rPr>
                <w:rFonts w:ascii="Angsana New" w:hAnsi="Angsana New"/>
                <w:sz w:val="30"/>
                <w:szCs w:val="30"/>
                <w:cs/>
              </w:rPr>
              <w:t>ระหว่างส่วนงาน</w:t>
            </w:r>
          </w:p>
        </w:tc>
        <w:tc>
          <w:tcPr>
            <w:tcW w:w="1079" w:type="dxa"/>
          </w:tcPr>
          <w:p w:rsidR="00D74739" w:rsidRPr="00D74739" w:rsidRDefault="00D74739" w:rsidP="00D74739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7473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(48,477)</w:t>
            </w:r>
          </w:p>
        </w:tc>
        <w:tc>
          <w:tcPr>
            <w:tcW w:w="220" w:type="dxa"/>
          </w:tcPr>
          <w:p w:rsidR="00D74739" w:rsidRPr="00AB4725" w:rsidRDefault="00D74739" w:rsidP="00D74739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3" w:type="dxa"/>
          </w:tcPr>
          <w:p w:rsidR="00D74739" w:rsidRPr="00AB4725" w:rsidRDefault="00D74739" w:rsidP="00D74739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(46,009)</w:t>
            </w:r>
          </w:p>
        </w:tc>
        <w:tc>
          <w:tcPr>
            <w:tcW w:w="220" w:type="dxa"/>
          </w:tcPr>
          <w:p w:rsidR="00D74739" w:rsidRPr="00AB4725" w:rsidRDefault="00D74739" w:rsidP="00D74739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:rsidR="00D74739" w:rsidRPr="00D74739" w:rsidRDefault="00D74739" w:rsidP="00D74739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7473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48,477</w:t>
            </w:r>
          </w:p>
        </w:tc>
        <w:tc>
          <w:tcPr>
            <w:tcW w:w="220" w:type="dxa"/>
          </w:tcPr>
          <w:p w:rsidR="00D74739" w:rsidRPr="00AB4725" w:rsidRDefault="00D74739" w:rsidP="00D74739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:rsidR="00D74739" w:rsidRPr="00AB4725" w:rsidRDefault="00D74739" w:rsidP="00D74739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46,009</w:t>
            </w:r>
          </w:p>
        </w:tc>
        <w:tc>
          <w:tcPr>
            <w:tcW w:w="220" w:type="dxa"/>
          </w:tcPr>
          <w:p w:rsidR="00D74739" w:rsidRPr="00AB4725" w:rsidRDefault="00D74739" w:rsidP="00D74739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:rsidR="00D74739" w:rsidRPr="00D74739" w:rsidRDefault="00D74739" w:rsidP="00D74739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7473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20" w:type="dxa"/>
          </w:tcPr>
          <w:p w:rsidR="00D74739" w:rsidRPr="00AB4725" w:rsidRDefault="00D74739" w:rsidP="00D74739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:rsidR="00D74739" w:rsidRPr="00AB4725" w:rsidRDefault="00D74739" w:rsidP="00D74739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20" w:type="dxa"/>
          </w:tcPr>
          <w:p w:rsidR="00D74739" w:rsidRPr="00AB4725" w:rsidRDefault="00D74739" w:rsidP="00D74739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:rsidR="00D74739" w:rsidRPr="00D74739" w:rsidRDefault="00D74739" w:rsidP="00D74739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7473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20" w:type="dxa"/>
          </w:tcPr>
          <w:p w:rsidR="00D74739" w:rsidRPr="00AB4725" w:rsidRDefault="00D74739" w:rsidP="00D74739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:rsidR="00D74739" w:rsidRPr="00AB4725" w:rsidRDefault="00D74739" w:rsidP="00D74739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74739" w:rsidRPr="00AB4725" w:rsidTr="001E6CA3">
        <w:trPr>
          <w:cantSplit/>
        </w:trPr>
        <w:tc>
          <w:tcPr>
            <w:tcW w:w="5310" w:type="dxa"/>
            <w:vAlign w:val="bottom"/>
          </w:tcPr>
          <w:p w:rsidR="00D74739" w:rsidRPr="00AB4725" w:rsidRDefault="00D74739" w:rsidP="00D918F2">
            <w:pPr>
              <w:shd w:val="clear" w:color="auto" w:fill="FFFFFF"/>
              <w:spacing w:line="240" w:lineRule="auto"/>
              <w:ind w:left="540" w:right="-79" w:hanging="262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D74739" w:rsidRPr="00D74739" w:rsidRDefault="00D74739" w:rsidP="00D74739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7473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1,460</w:t>
            </w:r>
          </w:p>
        </w:tc>
        <w:tc>
          <w:tcPr>
            <w:tcW w:w="220" w:type="dxa"/>
          </w:tcPr>
          <w:p w:rsidR="00D74739" w:rsidRPr="00AB4725" w:rsidRDefault="00D74739" w:rsidP="00D74739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:rsidR="00D74739" w:rsidRPr="00AB4725" w:rsidRDefault="00D74739" w:rsidP="00D74739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2,157</w:t>
            </w:r>
          </w:p>
        </w:tc>
        <w:tc>
          <w:tcPr>
            <w:tcW w:w="220" w:type="dxa"/>
          </w:tcPr>
          <w:p w:rsidR="00D74739" w:rsidRPr="00AB4725" w:rsidRDefault="00D74739" w:rsidP="00D74739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D74739" w:rsidRPr="00D74739" w:rsidRDefault="00D74739" w:rsidP="00D74739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7473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4,051</w:t>
            </w:r>
          </w:p>
        </w:tc>
        <w:tc>
          <w:tcPr>
            <w:tcW w:w="220" w:type="dxa"/>
          </w:tcPr>
          <w:p w:rsidR="00D74739" w:rsidRPr="00AB4725" w:rsidRDefault="00D74739" w:rsidP="00D74739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D74739" w:rsidRPr="00AB4725" w:rsidRDefault="00D74739" w:rsidP="00D74739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577</w:t>
            </w:r>
          </w:p>
        </w:tc>
        <w:tc>
          <w:tcPr>
            <w:tcW w:w="220" w:type="dxa"/>
          </w:tcPr>
          <w:p w:rsidR="00D74739" w:rsidRPr="00AB4725" w:rsidRDefault="00D74739" w:rsidP="00D74739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D74739" w:rsidRPr="00D74739" w:rsidRDefault="00D74739" w:rsidP="00D74739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7473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20" w:type="dxa"/>
          </w:tcPr>
          <w:p w:rsidR="00D74739" w:rsidRPr="00AB4725" w:rsidRDefault="00D74739" w:rsidP="00D74739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D74739" w:rsidRPr="00AB4725" w:rsidRDefault="00D74739" w:rsidP="00D74739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</w:t>
            </w:r>
          </w:p>
        </w:tc>
        <w:tc>
          <w:tcPr>
            <w:tcW w:w="220" w:type="dxa"/>
          </w:tcPr>
          <w:p w:rsidR="00D74739" w:rsidRPr="00AB4725" w:rsidRDefault="00D74739" w:rsidP="00D74739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D74739" w:rsidRPr="00D74739" w:rsidRDefault="00D74739" w:rsidP="00D74739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7473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5,551</w:t>
            </w:r>
          </w:p>
        </w:tc>
        <w:tc>
          <w:tcPr>
            <w:tcW w:w="220" w:type="dxa"/>
          </w:tcPr>
          <w:p w:rsidR="00D74739" w:rsidRPr="00AB4725" w:rsidRDefault="00D74739" w:rsidP="00D74739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D74739" w:rsidRPr="00AB4725" w:rsidRDefault="00D74739" w:rsidP="00D74739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2,827</w:t>
            </w:r>
          </w:p>
        </w:tc>
      </w:tr>
      <w:tr w:rsidR="00D74739" w:rsidRPr="00AB4725" w:rsidTr="001E6CA3">
        <w:trPr>
          <w:cantSplit/>
        </w:trPr>
        <w:tc>
          <w:tcPr>
            <w:tcW w:w="5310" w:type="dxa"/>
            <w:vAlign w:val="bottom"/>
          </w:tcPr>
          <w:p w:rsidR="00D74739" w:rsidRPr="00AB4725" w:rsidRDefault="00D74739" w:rsidP="00D918F2">
            <w:pPr>
              <w:shd w:val="clear" w:color="auto" w:fill="FFFFFF"/>
              <w:spacing w:line="240" w:lineRule="auto"/>
              <w:ind w:left="540" w:right="-79" w:hanging="262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รวมรายได้ส่วนงาน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D74739" w:rsidRPr="006A67C9" w:rsidRDefault="00D74739" w:rsidP="00D74739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A67C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1,281,362</w:t>
            </w:r>
          </w:p>
        </w:tc>
        <w:tc>
          <w:tcPr>
            <w:tcW w:w="220" w:type="dxa"/>
          </w:tcPr>
          <w:p w:rsidR="00D74739" w:rsidRPr="00AB4725" w:rsidRDefault="00D74739" w:rsidP="00D74739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</w:tcPr>
          <w:p w:rsidR="00D74739" w:rsidRPr="00AB4725" w:rsidRDefault="00D74739" w:rsidP="00D74739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1,3</w:t>
            </w:r>
            <w:r w:rsidR="00B95B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12,505</w:t>
            </w:r>
          </w:p>
        </w:tc>
        <w:tc>
          <w:tcPr>
            <w:tcW w:w="220" w:type="dxa"/>
          </w:tcPr>
          <w:p w:rsidR="00D74739" w:rsidRPr="00AB4725" w:rsidRDefault="00D74739" w:rsidP="00D74739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:rsidR="00D74739" w:rsidRPr="006A67C9" w:rsidRDefault="00D74739" w:rsidP="00D74739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A67C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1,302,372</w:t>
            </w:r>
          </w:p>
        </w:tc>
        <w:tc>
          <w:tcPr>
            <w:tcW w:w="220" w:type="dxa"/>
          </w:tcPr>
          <w:p w:rsidR="00D74739" w:rsidRPr="00AB4725" w:rsidRDefault="00D74739" w:rsidP="00D74739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:rsidR="00D74739" w:rsidRPr="00AB4725" w:rsidRDefault="00D74739" w:rsidP="00D74739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1,12</w:t>
            </w:r>
            <w:r w:rsidR="00B95B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0,569</w:t>
            </w:r>
          </w:p>
        </w:tc>
        <w:tc>
          <w:tcPr>
            <w:tcW w:w="220" w:type="dxa"/>
          </w:tcPr>
          <w:p w:rsidR="00D74739" w:rsidRPr="00AB4725" w:rsidRDefault="00D74739" w:rsidP="00D74739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:rsidR="00D74739" w:rsidRPr="006A67C9" w:rsidRDefault="00D74739" w:rsidP="00D74739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A67C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65,27</w:t>
            </w:r>
            <w:r w:rsidR="0093021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20" w:type="dxa"/>
          </w:tcPr>
          <w:p w:rsidR="00D74739" w:rsidRPr="00AB4725" w:rsidRDefault="00D74739" w:rsidP="00D74739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:rsidR="00D74739" w:rsidRPr="00AB4725" w:rsidRDefault="00D74739" w:rsidP="00D74739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69,805</w:t>
            </w:r>
          </w:p>
        </w:tc>
        <w:tc>
          <w:tcPr>
            <w:tcW w:w="220" w:type="dxa"/>
          </w:tcPr>
          <w:p w:rsidR="00D74739" w:rsidRPr="00AB4725" w:rsidRDefault="00D74739" w:rsidP="00D74739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:rsidR="00D74739" w:rsidRPr="006A67C9" w:rsidRDefault="00D74739" w:rsidP="00D74739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A67C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2,649,00</w:t>
            </w:r>
            <w:r w:rsidR="0093021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20" w:type="dxa"/>
          </w:tcPr>
          <w:p w:rsidR="00D74739" w:rsidRPr="00AB4725" w:rsidRDefault="00D74739" w:rsidP="00D74739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:rsidR="00D74739" w:rsidRPr="00AB4725" w:rsidRDefault="00D74739" w:rsidP="00D74739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2,5</w:t>
            </w:r>
            <w:r w:rsidR="00B95B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02,879</w:t>
            </w:r>
          </w:p>
        </w:tc>
      </w:tr>
      <w:tr w:rsidR="00D74739" w:rsidRPr="00AB4725" w:rsidTr="001E6CA3">
        <w:trPr>
          <w:cantSplit/>
        </w:trPr>
        <w:tc>
          <w:tcPr>
            <w:tcW w:w="5310" w:type="dxa"/>
            <w:vAlign w:val="bottom"/>
          </w:tcPr>
          <w:p w:rsidR="00D74739" w:rsidRPr="00AB4725" w:rsidRDefault="00D74739" w:rsidP="00D918F2">
            <w:pPr>
              <w:shd w:val="clear" w:color="auto" w:fill="FFFFFF"/>
              <w:spacing w:line="240" w:lineRule="auto"/>
              <w:ind w:left="540" w:right="-79" w:hanging="2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="00C333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ตามส่วนงาน</w:t>
            </w:r>
            <w:r w:rsidR="005972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ก่อน</w:t>
            </w: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</w:t>
            </w:r>
            <w:r w:rsidR="005972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เงินได้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D74739" w:rsidRPr="006A67C9" w:rsidRDefault="00D74739" w:rsidP="00D74739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A67C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253,035</w:t>
            </w:r>
          </w:p>
        </w:tc>
        <w:tc>
          <w:tcPr>
            <w:tcW w:w="220" w:type="dxa"/>
          </w:tcPr>
          <w:p w:rsidR="00D74739" w:rsidRPr="00AB4725" w:rsidRDefault="00D74739" w:rsidP="00D74739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</w:tcPr>
          <w:p w:rsidR="00D74739" w:rsidRPr="00AB4725" w:rsidRDefault="00D74739" w:rsidP="00D74739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</w:t>
            </w:r>
            <w:r w:rsidR="00FB126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0,104</w:t>
            </w:r>
          </w:p>
        </w:tc>
        <w:tc>
          <w:tcPr>
            <w:tcW w:w="220" w:type="dxa"/>
          </w:tcPr>
          <w:p w:rsidR="00D74739" w:rsidRPr="00AB4725" w:rsidRDefault="00D74739" w:rsidP="00D74739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:rsidR="00D74739" w:rsidRPr="006A67C9" w:rsidRDefault="00D74739" w:rsidP="00D74739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A67C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109,360</w:t>
            </w:r>
          </w:p>
        </w:tc>
        <w:tc>
          <w:tcPr>
            <w:tcW w:w="220" w:type="dxa"/>
          </w:tcPr>
          <w:p w:rsidR="00D74739" w:rsidRPr="00AB4725" w:rsidRDefault="00D74739" w:rsidP="00D74739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:rsidR="00D74739" w:rsidRPr="00AB4725" w:rsidRDefault="00D74739" w:rsidP="00D74739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121,036</w:t>
            </w:r>
          </w:p>
        </w:tc>
        <w:tc>
          <w:tcPr>
            <w:tcW w:w="220" w:type="dxa"/>
          </w:tcPr>
          <w:p w:rsidR="00D74739" w:rsidRPr="00AB4725" w:rsidRDefault="00D74739" w:rsidP="00D74739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:rsidR="00D74739" w:rsidRPr="006A67C9" w:rsidRDefault="00D74739" w:rsidP="00D74739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A67C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4,092</w:t>
            </w:r>
          </w:p>
        </w:tc>
        <w:tc>
          <w:tcPr>
            <w:tcW w:w="220" w:type="dxa"/>
          </w:tcPr>
          <w:p w:rsidR="00D74739" w:rsidRPr="00AB4725" w:rsidRDefault="00D74739" w:rsidP="00D74739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:rsidR="00D74739" w:rsidRPr="00AB4725" w:rsidRDefault="00D74739" w:rsidP="00D74739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10,907</w:t>
            </w:r>
          </w:p>
        </w:tc>
        <w:tc>
          <w:tcPr>
            <w:tcW w:w="220" w:type="dxa"/>
          </w:tcPr>
          <w:p w:rsidR="00D74739" w:rsidRPr="00AB4725" w:rsidRDefault="00D74739" w:rsidP="00D74739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:rsidR="00D74739" w:rsidRPr="006A67C9" w:rsidRDefault="00D74739" w:rsidP="00D74739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A67C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366,487</w:t>
            </w:r>
          </w:p>
        </w:tc>
        <w:tc>
          <w:tcPr>
            <w:tcW w:w="220" w:type="dxa"/>
          </w:tcPr>
          <w:p w:rsidR="00D74739" w:rsidRPr="00AB4725" w:rsidRDefault="00D74739" w:rsidP="00D74739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:rsidR="00D74739" w:rsidRPr="00AB4725" w:rsidRDefault="00D74739" w:rsidP="00D74739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41</w:t>
            </w:r>
            <w:r w:rsidR="00FB126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2,047</w:t>
            </w:r>
          </w:p>
        </w:tc>
      </w:tr>
      <w:tr w:rsidR="00D74739" w:rsidRPr="00AB4725" w:rsidTr="001E6CA3">
        <w:trPr>
          <w:cantSplit/>
        </w:trPr>
        <w:tc>
          <w:tcPr>
            <w:tcW w:w="5310" w:type="dxa"/>
            <w:vAlign w:val="bottom"/>
          </w:tcPr>
          <w:p w:rsidR="00D74739" w:rsidRPr="00AB4725" w:rsidRDefault="00D74739" w:rsidP="00D747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D74739" w:rsidRPr="00AB4725" w:rsidRDefault="00D74739" w:rsidP="00D74739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0" w:type="dxa"/>
          </w:tcPr>
          <w:p w:rsidR="00D74739" w:rsidRPr="00AB4725" w:rsidRDefault="00D74739" w:rsidP="00D74739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</w:tcPr>
          <w:p w:rsidR="00D74739" w:rsidRPr="00AB4725" w:rsidRDefault="00D74739" w:rsidP="00D74739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0" w:type="dxa"/>
          </w:tcPr>
          <w:p w:rsidR="00D74739" w:rsidRPr="00AB4725" w:rsidRDefault="00D74739" w:rsidP="00D74739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D74739" w:rsidRPr="00AB4725" w:rsidRDefault="00D74739" w:rsidP="00D74739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0" w:type="dxa"/>
          </w:tcPr>
          <w:p w:rsidR="00D74739" w:rsidRPr="00AB4725" w:rsidRDefault="00D74739" w:rsidP="00D74739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D74739" w:rsidRPr="00AB4725" w:rsidRDefault="00D74739" w:rsidP="00D74739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0" w:type="dxa"/>
          </w:tcPr>
          <w:p w:rsidR="00D74739" w:rsidRPr="00AB4725" w:rsidRDefault="00D74739" w:rsidP="00D74739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vAlign w:val="bottom"/>
          </w:tcPr>
          <w:p w:rsidR="00D74739" w:rsidRPr="00AB4725" w:rsidRDefault="00D74739" w:rsidP="00D74739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0" w:type="dxa"/>
            <w:vAlign w:val="bottom"/>
          </w:tcPr>
          <w:p w:rsidR="00D74739" w:rsidRPr="00AB4725" w:rsidRDefault="00D74739" w:rsidP="00D74739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vAlign w:val="bottom"/>
          </w:tcPr>
          <w:p w:rsidR="00D74739" w:rsidRPr="00AB4725" w:rsidRDefault="00D74739" w:rsidP="00D74739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0" w:type="dxa"/>
          </w:tcPr>
          <w:p w:rsidR="00D74739" w:rsidRPr="00AB4725" w:rsidRDefault="00D74739" w:rsidP="00D74739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D74739" w:rsidRPr="00AB4725" w:rsidRDefault="00D74739" w:rsidP="00D74739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0" w:type="dxa"/>
          </w:tcPr>
          <w:p w:rsidR="00D74739" w:rsidRPr="00AB4725" w:rsidRDefault="00D74739" w:rsidP="00D74739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D74739" w:rsidRPr="00AB4725" w:rsidRDefault="00D74739" w:rsidP="00D74739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</w:tbl>
    <w:p w:rsidR="00547F95" w:rsidRPr="003D3DF0" w:rsidRDefault="00547F95" w:rsidP="00547F95">
      <w:pPr>
        <w:rPr>
          <w:rFonts w:ascii="Angsana New" w:hAnsi="Angsana New"/>
          <w:cs/>
        </w:rPr>
      </w:pPr>
    </w:p>
    <w:p w:rsidR="00547F95" w:rsidRPr="003D3DF0" w:rsidRDefault="00547F95" w:rsidP="00547F95">
      <w:pPr>
        <w:rPr>
          <w:rFonts w:ascii="Angsana New" w:hAnsi="Angsana New"/>
          <w:cs/>
        </w:rPr>
      </w:pPr>
    </w:p>
    <w:p w:rsidR="00547F95" w:rsidRPr="003D3DF0" w:rsidRDefault="00547F95" w:rsidP="00547F95">
      <w:pPr>
        <w:rPr>
          <w:rFonts w:ascii="Angsana New" w:hAnsi="Angsana New"/>
          <w:cs/>
        </w:rPr>
      </w:pPr>
    </w:p>
    <w:p w:rsidR="00547F95" w:rsidRPr="003D3DF0" w:rsidRDefault="00547F95" w:rsidP="00547F95">
      <w:pPr>
        <w:rPr>
          <w:rFonts w:ascii="Angsana New" w:hAnsi="Angsana New"/>
          <w:cs/>
        </w:rPr>
      </w:pPr>
    </w:p>
    <w:p w:rsidR="00547F95" w:rsidRPr="003D3DF0" w:rsidRDefault="00547F95" w:rsidP="00547F95">
      <w:pPr>
        <w:rPr>
          <w:rFonts w:ascii="Angsana New" w:hAnsi="Angsana New"/>
          <w:cs/>
        </w:rPr>
      </w:pPr>
    </w:p>
    <w:p w:rsidR="00547F95" w:rsidRPr="003D3DF0" w:rsidRDefault="00547F95" w:rsidP="00547F95">
      <w:pPr>
        <w:rPr>
          <w:rFonts w:ascii="Angsana New" w:hAnsi="Angsana New"/>
          <w:cs/>
        </w:rPr>
      </w:pPr>
    </w:p>
    <w:p w:rsidR="00547F95" w:rsidRPr="003D3DF0" w:rsidRDefault="00547F95" w:rsidP="00547F95">
      <w:pPr>
        <w:rPr>
          <w:rFonts w:ascii="Angsana New" w:hAnsi="Angsana New"/>
          <w:cs/>
        </w:rPr>
      </w:pPr>
    </w:p>
    <w:p w:rsidR="00547F95" w:rsidRPr="003D3DF0" w:rsidRDefault="00547F95" w:rsidP="00547F95">
      <w:pPr>
        <w:rPr>
          <w:rFonts w:ascii="Angsana New" w:hAnsi="Angsana New"/>
          <w:cs/>
        </w:rPr>
      </w:pPr>
    </w:p>
    <w:p w:rsidR="00547F95" w:rsidRPr="003D3DF0" w:rsidRDefault="00547F95" w:rsidP="00547F95">
      <w:pPr>
        <w:rPr>
          <w:rFonts w:ascii="Angsana New" w:hAnsi="Angsana New"/>
          <w:cs/>
        </w:rPr>
      </w:pPr>
    </w:p>
    <w:p w:rsidR="00547F95" w:rsidRPr="00D4798F" w:rsidRDefault="00547F95" w:rsidP="00547F95">
      <w:pPr>
        <w:rPr>
          <w:rFonts w:ascii="Angsana New" w:hAnsi="Angsana New"/>
        </w:rPr>
      </w:pPr>
    </w:p>
    <w:tbl>
      <w:tblPr>
        <w:tblpPr w:leftFromText="180" w:rightFromText="180" w:vertAnchor="text" w:horzAnchor="margin" w:tblpXSpec="center" w:tblpY="213"/>
        <w:tblW w:w="0" w:type="auto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310"/>
        <w:gridCol w:w="1079"/>
        <w:gridCol w:w="220"/>
        <w:gridCol w:w="1043"/>
        <w:gridCol w:w="220"/>
        <w:gridCol w:w="1040"/>
        <w:gridCol w:w="220"/>
        <w:gridCol w:w="1040"/>
        <w:gridCol w:w="220"/>
        <w:gridCol w:w="1040"/>
        <w:gridCol w:w="220"/>
        <w:gridCol w:w="1040"/>
        <w:gridCol w:w="220"/>
        <w:gridCol w:w="1040"/>
        <w:gridCol w:w="220"/>
        <w:gridCol w:w="1040"/>
      </w:tblGrid>
      <w:tr w:rsidR="00547F95" w:rsidRPr="00AB4725" w:rsidTr="001E6CA3">
        <w:trPr>
          <w:cantSplit/>
          <w:tblHeader/>
        </w:trPr>
        <w:tc>
          <w:tcPr>
            <w:tcW w:w="5310" w:type="dxa"/>
          </w:tcPr>
          <w:p w:rsidR="00547F95" w:rsidRPr="00AB4725" w:rsidRDefault="00547F95" w:rsidP="00EB13B6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2" w:type="dxa"/>
            <w:gridSpan w:val="3"/>
            <w:shd w:val="clear" w:color="auto" w:fill="FFFFFF"/>
            <w:vAlign w:val="center"/>
          </w:tcPr>
          <w:p w:rsidR="00547F95" w:rsidRPr="00AB4725" w:rsidRDefault="00547F95" w:rsidP="00EB13B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:rsidR="00547F95" w:rsidRPr="00AB4725" w:rsidRDefault="00547F95" w:rsidP="00EB13B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B472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ส่วนงานเครื่องหมายการค้า</w:t>
            </w:r>
          </w:p>
        </w:tc>
        <w:tc>
          <w:tcPr>
            <w:tcW w:w="220" w:type="dxa"/>
            <w:vAlign w:val="center"/>
          </w:tcPr>
          <w:p w:rsidR="00547F95" w:rsidRPr="00AB4725" w:rsidRDefault="00547F95" w:rsidP="00EB13B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00" w:type="dxa"/>
            <w:gridSpan w:val="3"/>
            <w:vAlign w:val="center"/>
          </w:tcPr>
          <w:p w:rsidR="00547F95" w:rsidRPr="00AB4725" w:rsidRDefault="00547F95" w:rsidP="00EB13B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B472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ส่วนงานการ</w:t>
            </w:r>
          </w:p>
          <w:p w:rsidR="00547F95" w:rsidRPr="00AB4725" w:rsidRDefault="00547F95" w:rsidP="00EB13B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B472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จัดจำหน่ายสินค้า</w:t>
            </w:r>
          </w:p>
        </w:tc>
        <w:tc>
          <w:tcPr>
            <w:tcW w:w="220" w:type="dxa"/>
            <w:vAlign w:val="center"/>
          </w:tcPr>
          <w:p w:rsidR="00547F95" w:rsidRPr="00AB4725" w:rsidRDefault="00547F95" w:rsidP="00EB13B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00" w:type="dxa"/>
            <w:gridSpan w:val="3"/>
            <w:vAlign w:val="center"/>
          </w:tcPr>
          <w:p w:rsidR="00547F95" w:rsidRPr="00AB4725" w:rsidRDefault="00547F95" w:rsidP="00EB1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547F95" w:rsidRPr="00AB4725" w:rsidRDefault="00547F95" w:rsidP="00EB1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ส่วนงานรับจ้างผลิตสินค้า</w:t>
            </w:r>
          </w:p>
        </w:tc>
        <w:tc>
          <w:tcPr>
            <w:tcW w:w="220" w:type="dxa"/>
            <w:vAlign w:val="center"/>
          </w:tcPr>
          <w:p w:rsidR="00547F95" w:rsidRPr="00AB4725" w:rsidRDefault="00547F95" w:rsidP="00EB13B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00" w:type="dxa"/>
            <w:gridSpan w:val="3"/>
            <w:vAlign w:val="center"/>
          </w:tcPr>
          <w:p w:rsidR="00547F95" w:rsidRPr="00AB4725" w:rsidRDefault="00547F95" w:rsidP="00EB13B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:rsidR="00547F95" w:rsidRPr="00AB4725" w:rsidRDefault="00547F95" w:rsidP="00EB13B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AB472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47F95" w:rsidRPr="00AB4725" w:rsidTr="001E6CA3">
        <w:trPr>
          <w:cantSplit/>
          <w:tblHeader/>
        </w:trPr>
        <w:tc>
          <w:tcPr>
            <w:tcW w:w="5310" w:type="dxa"/>
          </w:tcPr>
          <w:p w:rsidR="00547F95" w:rsidRPr="00AB4725" w:rsidRDefault="00547F95" w:rsidP="00547F95">
            <w:pPr>
              <w:shd w:val="clear" w:color="auto" w:fill="FFFFFF"/>
              <w:spacing w:line="240" w:lineRule="auto"/>
              <w:ind w:left="540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B47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AB472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AB47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AB47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AB472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79" w:type="dxa"/>
            <w:shd w:val="clear" w:color="auto" w:fill="FFFFFF"/>
          </w:tcPr>
          <w:p w:rsidR="00547F95" w:rsidRPr="00AB4725" w:rsidRDefault="00547F95" w:rsidP="00547F9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472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220" w:type="dxa"/>
          </w:tcPr>
          <w:p w:rsidR="00547F95" w:rsidRPr="00AB4725" w:rsidRDefault="00547F95" w:rsidP="00547F95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3" w:type="dxa"/>
            <w:shd w:val="clear" w:color="auto" w:fill="FFFFFF"/>
          </w:tcPr>
          <w:p w:rsidR="00547F95" w:rsidRPr="00AB4725" w:rsidRDefault="00547F95" w:rsidP="00547F9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B4725">
              <w:rPr>
                <w:rFonts w:ascii="Angsana New" w:hAnsi="Angsana New" w:cs="Angsana New"/>
                <w:sz w:val="30"/>
                <w:szCs w:val="30"/>
                <w:lang w:bidi="th-TH"/>
              </w:rPr>
              <w:t>25</w:t>
            </w:r>
            <w:r w:rsidRPr="00AB472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220" w:type="dxa"/>
          </w:tcPr>
          <w:p w:rsidR="00547F95" w:rsidRPr="00AB4725" w:rsidRDefault="00547F95" w:rsidP="00547F95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:rsidR="00547F95" w:rsidRPr="00AB4725" w:rsidRDefault="00547F95" w:rsidP="00547F9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472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220" w:type="dxa"/>
          </w:tcPr>
          <w:p w:rsidR="00547F95" w:rsidRPr="00AB4725" w:rsidRDefault="00547F95" w:rsidP="00547F95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:rsidR="00547F95" w:rsidRPr="00AB4725" w:rsidRDefault="00547F95" w:rsidP="00547F9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B4725">
              <w:rPr>
                <w:rFonts w:ascii="Angsana New" w:hAnsi="Angsana New" w:cs="Angsana New"/>
                <w:sz w:val="30"/>
                <w:szCs w:val="30"/>
                <w:lang w:bidi="th-TH"/>
              </w:rPr>
              <w:t>25</w:t>
            </w:r>
            <w:r w:rsidRPr="00AB472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220" w:type="dxa"/>
          </w:tcPr>
          <w:p w:rsidR="00547F95" w:rsidRPr="00AB4725" w:rsidRDefault="00547F95" w:rsidP="00547F95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:rsidR="00547F95" w:rsidRPr="00AB4725" w:rsidRDefault="00547F95" w:rsidP="00547F9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472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220" w:type="dxa"/>
          </w:tcPr>
          <w:p w:rsidR="00547F95" w:rsidRPr="00AB4725" w:rsidRDefault="00547F95" w:rsidP="00547F95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:rsidR="00547F95" w:rsidRPr="00AB4725" w:rsidRDefault="00547F95" w:rsidP="00547F9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B4725">
              <w:rPr>
                <w:rFonts w:ascii="Angsana New" w:hAnsi="Angsana New" w:cs="Angsana New"/>
                <w:sz w:val="30"/>
                <w:szCs w:val="30"/>
                <w:lang w:bidi="th-TH"/>
              </w:rPr>
              <w:t>25</w:t>
            </w:r>
            <w:r w:rsidRPr="00AB472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220" w:type="dxa"/>
          </w:tcPr>
          <w:p w:rsidR="00547F95" w:rsidRPr="00AB4725" w:rsidRDefault="00547F95" w:rsidP="00547F95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:rsidR="00547F95" w:rsidRPr="00AB4725" w:rsidRDefault="00547F95" w:rsidP="00547F9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472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220" w:type="dxa"/>
          </w:tcPr>
          <w:p w:rsidR="00547F95" w:rsidRPr="00AB4725" w:rsidRDefault="00547F95" w:rsidP="00547F95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:rsidR="00547F95" w:rsidRPr="00AB4725" w:rsidRDefault="00547F95" w:rsidP="00547F9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B4725">
              <w:rPr>
                <w:rFonts w:ascii="Angsana New" w:hAnsi="Angsana New" w:cs="Angsana New"/>
                <w:sz w:val="30"/>
                <w:szCs w:val="30"/>
                <w:lang w:bidi="th-TH"/>
              </w:rPr>
              <w:t>25</w:t>
            </w:r>
            <w:r w:rsidRPr="00AB472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</w:t>
            </w:r>
          </w:p>
        </w:tc>
      </w:tr>
      <w:tr w:rsidR="00547F95" w:rsidRPr="00AB4725" w:rsidTr="001E6CA3">
        <w:trPr>
          <w:cantSplit/>
        </w:trPr>
        <w:tc>
          <w:tcPr>
            <w:tcW w:w="5310" w:type="dxa"/>
          </w:tcPr>
          <w:p w:rsidR="00547F95" w:rsidRPr="00AB4725" w:rsidRDefault="00547F95" w:rsidP="00547F95">
            <w:pPr>
              <w:shd w:val="clear" w:color="auto" w:fill="FFFFFF"/>
              <w:spacing w:line="240" w:lineRule="auto"/>
              <w:ind w:left="540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2" w:type="dxa"/>
            <w:gridSpan w:val="15"/>
            <w:vAlign w:val="center"/>
          </w:tcPr>
          <w:p w:rsidR="00547F95" w:rsidRPr="00AB4725" w:rsidRDefault="00547F95" w:rsidP="00547F9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AB472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A4D44" w:rsidRPr="00AB4725" w:rsidTr="001E6CA3">
        <w:trPr>
          <w:cantSplit/>
        </w:trPr>
        <w:tc>
          <w:tcPr>
            <w:tcW w:w="5310" w:type="dxa"/>
            <w:vAlign w:val="bottom"/>
          </w:tcPr>
          <w:p w:rsidR="000A4D44" w:rsidRPr="00AB4725" w:rsidRDefault="000A4D44" w:rsidP="000A4D44">
            <w:pPr>
              <w:shd w:val="clear" w:color="auto" w:fill="FFFFFF"/>
              <w:spacing w:line="240" w:lineRule="auto"/>
              <w:ind w:left="540" w:right="-79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 w:rsidR="009F00C9">
              <w:rPr>
                <w:rFonts w:ascii="Angsana New" w:hAnsi="Angsana New" w:hint="cs"/>
                <w:sz w:val="30"/>
                <w:szCs w:val="30"/>
                <w:cs/>
              </w:rPr>
              <w:t>การขายสินค้าและให้บริการจาก</w:t>
            </w:r>
            <w:r w:rsidRPr="00AB4725">
              <w:rPr>
                <w:rFonts w:ascii="Angsana New" w:hAnsi="Angsana New"/>
                <w:sz w:val="30"/>
                <w:szCs w:val="30"/>
                <w:cs/>
              </w:rPr>
              <w:t>ลูกค้าภายนอก</w:t>
            </w:r>
          </w:p>
        </w:tc>
        <w:tc>
          <w:tcPr>
            <w:tcW w:w="1079" w:type="dxa"/>
          </w:tcPr>
          <w:p w:rsidR="000A4D44" w:rsidRPr="000A4D44" w:rsidRDefault="000A4D44" w:rsidP="000A4D44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A4D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2,693,348</w:t>
            </w:r>
          </w:p>
        </w:tc>
        <w:tc>
          <w:tcPr>
            <w:tcW w:w="220" w:type="dxa"/>
            <w:vAlign w:val="bottom"/>
          </w:tcPr>
          <w:p w:rsidR="000A4D44" w:rsidRPr="00AB4725" w:rsidRDefault="000A4D44" w:rsidP="000A4D44">
            <w:pPr>
              <w:pStyle w:val="acctfourfigures"/>
              <w:shd w:val="clear" w:color="auto" w:fill="FFFFFF"/>
              <w:tabs>
                <w:tab w:val="clear" w:pos="765"/>
                <w:tab w:val="left" w:pos="680"/>
                <w:tab w:val="left" w:pos="90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:rsidR="000A4D44" w:rsidRPr="000A4D44" w:rsidRDefault="000A4D44" w:rsidP="000A4D44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A4D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</w:t>
            </w:r>
            <w:r w:rsidR="00D918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535,305</w:t>
            </w:r>
            <w:r w:rsidRPr="000A4D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20" w:type="dxa"/>
          </w:tcPr>
          <w:p w:rsidR="000A4D44" w:rsidRPr="00AB4725" w:rsidRDefault="000A4D44" w:rsidP="000A4D44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:rsidR="000A4D44" w:rsidRPr="000A4D44" w:rsidRDefault="000A4D44" w:rsidP="000A4D44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A4D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2,417,486</w:t>
            </w:r>
          </w:p>
        </w:tc>
        <w:tc>
          <w:tcPr>
            <w:tcW w:w="220" w:type="dxa"/>
          </w:tcPr>
          <w:p w:rsidR="000A4D44" w:rsidRPr="00AB4725" w:rsidRDefault="000A4D44" w:rsidP="000A4D44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:rsidR="000A4D44" w:rsidRPr="000A4D44" w:rsidRDefault="000A4D44" w:rsidP="000A4D44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A4D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2,06</w:t>
            </w:r>
            <w:r w:rsidR="00D918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0A4D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D918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410</w:t>
            </w:r>
            <w:r w:rsidRPr="000A4D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20" w:type="dxa"/>
          </w:tcPr>
          <w:p w:rsidR="000A4D44" w:rsidRPr="00AB4725" w:rsidRDefault="000A4D44" w:rsidP="000A4D44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:rsidR="000A4D44" w:rsidRPr="000A4D44" w:rsidRDefault="000A4D44" w:rsidP="000A4D44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A4D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118,671</w:t>
            </w:r>
          </w:p>
        </w:tc>
        <w:tc>
          <w:tcPr>
            <w:tcW w:w="220" w:type="dxa"/>
          </w:tcPr>
          <w:p w:rsidR="000A4D44" w:rsidRPr="00AB4725" w:rsidRDefault="000A4D44" w:rsidP="000A4D44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:rsidR="000A4D44" w:rsidRPr="00AB4725" w:rsidRDefault="000A4D44" w:rsidP="000A4D44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151,759</w:t>
            </w:r>
          </w:p>
        </w:tc>
        <w:tc>
          <w:tcPr>
            <w:tcW w:w="220" w:type="dxa"/>
          </w:tcPr>
          <w:p w:rsidR="000A4D44" w:rsidRPr="00AB4725" w:rsidRDefault="000A4D44" w:rsidP="000A4D44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:rsidR="000A4D44" w:rsidRPr="000A4D44" w:rsidRDefault="000A4D44" w:rsidP="000A4D44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A4D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5,229,505</w:t>
            </w:r>
          </w:p>
        </w:tc>
        <w:tc>
          <w:tcPr>
            <w:tcW w:w="220" w:type="dxa"/>
          </w:tcPr>
          <w:p w:rsidR="000A4D44" w:rsidRPr="00AB4725" w:rsidRDefault="000A4D44" w:rsidP="000A4D44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:rsidR="000A4D44" w:rsidRPr="000A4D44" w:rsidRDefault="000A4D44" w:rsidP="000A4D44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A4D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</w:t>
            </w:r>
            <w:r w:rsidR="00D918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747,474</w:t>
            </w:r>
            <w:r w:rsidRPr="000A4D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</w:tr>
      <w:tr w:rsidR="000A4D44" w:rsidRPr="00AB4725" w:rsidTr="001E6CA3">
        <w:trPr>
          <w:cantSplit/>
        </w:trPr>
        <w:tc>
          <w:tcPr>
            <w:tcW w:w="5310" w:type="dxa"/>
            <w:vAlign w:val="bottom"/>
          </w:tcPr>
          <w:p w:rsidR="000A4D44" w:rsidRPr="00AB4725" w:rsidRDefault="00DC7BC8" w:rsidP="000A4D44">
            <w:pPr>
              <w:shd w:val="clear" w:color="auto" w:fill="FFFFFF"/>
              <w:spacing w:line="240" w:lineRule="auto"/>
              <w:ind w:left="540" w:right="-79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AB4725">
              <w:rPr>
                <w:rFonts w:ascii="Angsana New" w:hAnsi="Angsana New"/>
                <w:sz w:val="30"/>
                <w:szCs w:val="30"/>
                <w:cs/>
              </w:rPr>
              <w:t>ระหว่างส่วนงาน</w:t>
            </w:r>
          </w:p>
        </w:tc>
        <w:tc>
          <w:tcPr>
            <w:tcW w:w="1079" w:type="dxa"/>
          </w:tcPr>
          <w:p w:rsidR="000A4D44" w:rsidRPr="000A4D44" w:rsidRDefault="000A4D44" w:rsidP="000A4D44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A4D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(93,998)</w:t>
            </w:r>
          </w:p>
        </w:tc>
        <w:tc>
          <w:tcPr>
            <w:tcW w:w="220" w:type="dxa"/>
          </w:tcPr>
          <w:p w:rsidR="000A4D44" w:rsidRPr="00AB4725" w:rsidRDefault="000A4D44" w:rsidP="000A4D44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3" w:type="dxa"/>
          </w:tcPr>
          <w:p w:rsidR="000A4D44" w:rsidRPr="000A4D44" w:rsidRDefault="000A4D44" w:rsidP="000A4D44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A4D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(84,909)</w:t>
            </w:r>
          </w:p>
        </w:tc>
        <w:tc>
          <w:tcPr>
            <w:tcW w:w="220" w:type="dxa"/>
          </w:tcPr>
          <w:p w:rsidR="000A4D44" w:rsidRPr="00AB4725" w:rsidRDefault="000A4D44" w:rsidP="000A4D44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:rsidR="000A4D44" w:rsidRPr="000A4D44" w:rsidRDefault="000A4D44" w:rsidP="000A4D44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A4D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93,998</w:t>
            </w:r>
          </w:p>
        </w:tc>
        <w:tc>
          <w:tcPr>
            <w:tcW w:w="220" w:type="dxa"/>
          </w:tcPr>
          <w:p w:rsidR="000A4D44" w:rsidRPr="00AB4725" w:rsidRDefault="000A4D44" w:rsidP="000A4D44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:rsidR="000A4D44" w:rsidRPr="000A4D44" w:rsidRDefault="000A4D44" w:rsidP="000A4D44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A4D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84,909 </w:t>
            </w:r>
          </w:p>
        </w:tc>
        <w:tc>
          <w:tcPr>
            <w:tcW w:w="220" w:type="dxa"/>
          </w:tcPr>
          <w:p w:rsidR="000A4D44" w:rsidRPr="00AB4725" w:rsidRDefault="000A4D44" w:rsidP="000A4D44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:rsidR="000A4D44" w:rsidRPr="000A4D44" w:rsidRDefault="000A4D44" w:rsidP="000A4D44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A4D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20" w:type="dxa"/>
          </w:tcPr>
          <w:p w:rsidR="000A4D44" w:rsidRPr="00AB4725" w:rsidRDefault="000A4D44" w:rsidP="000A4D44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:rsidR="000A4D44" w:rsidRPr="00AB4725" w:rsidRDefault="000A4D44" w:rsidP="000A4D44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20" w:type="dxa"/>
          </w:tcPr>
          <w:p w:rsidR="000A4D44" w:rsidRPr="00AB4725" w:rsidRDefault="000A4D44" w:rsidP="000A4D44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:rsidR="000A4D44" w:rsidRPr="000A4D44" w:rsidRDefault="000A4D44" w:rsidP="000A4D44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A4D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20" w:type="dxa"/>
          </w:tcPr>
          <w:p w:rsidR="000A4D44" w:rsidRPr="00AB4725" w:rsidRDefault="000A4D44" w:rsidP="000A4D44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:rsidR="000A4D44" w:rsidRPr="000A4D44" w:rsidRDefault="000A4D44" w:rsidP="004D32F4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A4D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-</w:t>
            </w:r>
          </w:p>
        </w:tc>
      </w:tr>
      <w:tr w:rsidR="000A4D44" w:rsidRPr="00AB4725" w:rsidTr="001E6CA3">
        <w:trPr>
          <w:cantSplit/>
        </w:trPr>
        <w:tc>
          <w:tcPr>
            <w:tcW w:w="5310" w:type="dxa"/>
            <w:vAlign w:val="bottom"/>
          </w:tcPr>
          <w:p w:rsidR="000A4D44" w:rsidRPr="00AB4725" w:rsidRDefault="000A4D44" w:rsidP="000A4D44">
            <w:pPr>
              <w:shd w:val="clear" w:color="auto" w:fill="FFFFFF"/>
              <w:spacing w:line="240" w:lineRule="auto"/>
              <w:ind w:left="540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0A4D44" w:rsidRPr="000A4D44" w:rsidRDefault="000A4D44" w:rsidP="000A4D44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A4D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2,913</w:t>
            </w:r>
          </w:p>
        </w:tc>
        <w:tc>
          <w:tcPr>
            <w:tcW w:w="220" w:type="dxa"/>
          </w:tcPr>
          <w:p w:rsidR="000A4D44" w:rsidRPr="00AB4725" w:rsidRDefault="000A4D44" w:rsidP="000A4D44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:rsidR="000A4D44" w:rsidRPr="000A4D44" w:rsidRDefault="000A4D44" w:rsidP="000A4D44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A4D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2,871 </w:t>
            </w:r>
          </w:p>
        </w:tc>
        <w:tc>
          <w:tcPr>
            <w:tcW w:w="220" w:type="dxa"/>
          </w:tcPr>
          <w:p w:rsidR="000A4D44" w:rsidRPr="00AB4725" w:rsidRDefault="000A4D44" w:rsidP="000A4D44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0A4D44" w:rsidRPr="000A4D44" w:rsidRDefault="000A4D44" w:rsidP="000A4D44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A4D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5,521</w:t>
            </w:r>
          </w:p>
        </w:tc>
        <w:tc>
          <w:tcPr>
            <w:tcW w:w="220" w:type="dxa"/>
          </w:tcPr>
          <w:p w:rsidR="000A4D44" w:rsidRPr="00AB4725" w:rsidRDefault="000A4D44" w:rsidP="000A4D44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0A4D44" w:rsidRPr="000A4D44" w:rsidRDefault="000A4D44" w:rsidP="000A4D44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A4D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1,982 </w:t>
            </w:r>
          </w:p>
        </w:tc>
        <w:tc>
          <w:tcPr>
            <w:tcW w:w="220" w:type="dxa"/>
          </w:tcPr>
          <w:p w:rsidR="000A4D44" w:rsidRPr="00AB4725" w:rsidRDefault="000A4D44" w:rsidP="000A4D44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0A4D44" w:rsidRPr="000A4D44" w:rsidRDefault="000A4D44" w:rsidP="000A4D44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A4D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</w:t>
            </w:r>
          </w:p>
        </w:tc>
        <w:tc>
          <w:tcPr>
            <w:tcW w:w="220" w:type="dxa"/>
          </w:tcPr>
          <w:p w:rsidR="000A4D44" w:rsidRPr="00AB4725" w:rsidRDefault="000A4D44" w:rsidP="000A4D44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0A4D44" w:rsidRPr="00AB4725" w:rsidRDefault="000A4D44" w:rsidP="000A4D44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129</w:t>
            </w:r>
          </w:p>
        </w:tc>
        <w:tc>
          <w:tcPr>
            <w:tcW w:w="220" w:type="dxa"/>
          </w:tcPr>
          <w:p w:rsidR="000A4D44" w:rsidRPr="00AB4725" w:rsidRDefault="000A4D44" w:rsidP="000A4D44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0A4D44" w:rsidRPr="000A4D44" w:rsidRDefault="000A4D44" w:rsidP="000A4D44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A4D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8,521</w:t>
            </w:r>
          </w:p>
        </w:tc>
        <w:tc>
          <w:tcPr>
            <w:tcW w:w="220" w:type="dxa"/>
          </w:tcPr>
          <w:p w:rsidR="000A4D44" w:rsidRPr="00AB4725" w:rsidRDefault="000A4D44" w:rsidP="000A4D44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0A4D44" w:rsidRPr="000A4D44" w:rsidRDefault="000A4D44" w:rsidP="000A4D44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A4D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4,982 </w:t>
            </w:r>
          </w:p>
        </w:tc>
      </w:tr>
      <w:tr w:rsidR="000A4D44" w:rsidRPr="00AB4725" w:rsidTr="001E6CA3">
        <w:trPr>
          <w:cantSplit/>
        </w:trPr>
        <w:tc>
          <w:tcPr>
            <w:tcW w:w="5310" w:type="dxa"/>
            <w:vAlign w:val="bottom"/>
          </w:tcPr>
          <w:p w:rsidR="000A4D44" w:rsidRPr="00AB4725" w:rsidRDefault="000A4D44" w:rsidP="000A4D44">
            <w:pPr>
              <w:shd w:val="clear" w:color="auto" w:fill="FFFFFF"/>
              <w:spacing w:line="240" w:lineRule="auto"/>
              <w:ind w:left="540" w:right="-79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รวมรายได้ส่วนงาน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0A4D44" w:rsidRPr="000A4D44" w:rsidRDefault="000A4D44" w:rsidP="000A4D44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A4D4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2,602,263</w:t>
            </w:r>
          </w:p>
        </w:tc>
        <w:tc>
          <w:tcPr>
            <w:tcW w:w="220" w:type="dxa"/>
          </w:tcPr>
          <w:p w:rsidR="000A4D44" w:rsidRPr="000A4D44" w:rsidRDefault="000A4D44" w:rsidP="000A4D44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</w:tcPr>
          <w:p w:rsidR="000A4D44" w:rsidRPr="000A4D44" w:rsidRDefault="000A4D44" w:rsidP="000A4D44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A4D4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</w:t>
            </w:r>
            <w:r w:rsidR="004D32F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453,267</w:t>
            </w:r>
            <w:r w:rsidRPr="000A4D4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20" w:type="dxa"/>
          </w:tcPr>
          <w:p w:rsidR="000A4D44" w:rsidRPr="000A4D44" w:rsidRDefault="000A4D44" w:rsidP="000A4D44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:rsidR="000A4D44" w:rsidRPr="000A4D44" w:rsidRDefault="000A4D44" w:rsidP="000A4D44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A4D4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2,517,005</w:t>
            </w:r>
          </w:p>
        </w:tc>
        <w:tc>
          <w:tcPr>
            <w:tcW w:w="220" w:type="dxa"/>
          </w:tcPr>
          <w:p w:rsidR="000A4D44" w:rsidRPr="000A4D44" w:rsidRDefault="000A4D44" w:rsidP="000A4D44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:rsidR="000A4D44" w:rsidRPr="000A4D44" w:rsidRDefault="000A4D44" w:rsidP="000A4D44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A4D4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2,1</w:t>
            </w:r>
            <w:r w:rsidR="004D32F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47,301</w:t>
            </w:r>
            <w:r w:rsidRPr="000A4D4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20" w:type="dxa"/>
          </w:tcPr>
          <w:p w:rsidR="000A4D44" w:rsidRPr="000A4D44" w:rsidRDefault="000A4D44" w:rsidP="000A4D44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:rsidR="000A4D44" w:rsidRPr="000A4D44" w:rsidRDefault="000A4D44" w:rsidP="000A4D44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A4D4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118,758</w:t>
            </w:r>
          </w:p>
        </w:tc>
        <w:tc>
          <w:tcPr>
            <w:tcW w:w="220" w:type="dxa"/>
          </w:tcPr>
          <w:p w:rsidR="000A4D44" w:rsidRPr="000A4D44" w:rsidRDefault="000A4D44" w:rsidP="000A4D44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:rsidR="000A4D44" w:rsidRPr="000A4D44" w:rsidRDefault="000A4D44" w:rsidP="000A4D44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A4D4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151,888</w:t>
            </w:r>
          </w:p>
        </w:tc>
        <w:tc>
          <w:tcPr>
            <w:tcW w:w="220" w:type="dxa"/>
          </w:tcPr>
          <w:p w:rsidR="000A4D44" w:rsidRPr="000A4D44" w:rsidRDefault="000A4D44" w:rsidP="000A4D44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:rsidR="000A4D44" w:rsidRPr="000A4D44" w:rsidRDefault="000A4D44" w:rsidP="000A4D44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A4D4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5,238,026</w:t>
            </w:r>
          </w:p>
        </w:tc>
        <w:tc>
          <w:tcPr>
            <w:tcW w:w="220" w:type="dxa"/>
          </w:tcPr>
          <w:p w:rsidR="000A4D44" w:rsidRPr="000A4D44" w:rsidRDefault="000A4D44" w:rsidP="000A4D44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:rsidR="000A4D44" w:rsidRPr="000A4D44" w:rsidRDefault="000A4D44" w:rsidP="000A4D44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A4D4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</w:t>
            </w:r>
            <w:r w:rsidR="004D32F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752,456</w:t>
            </w:r>
            <w:r w:rsidRPr="000A4D4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</w:p>
        </w:tc>
      </w:tr>
      <w:tr w:rsidR="000A4D44" w:rsidRPr="00AB4725" w:rsidTr="001E6CA3">
        <w:trPr>
          <w:cantSplit/>
        </w:trPr>
        <w:tc>
          <w:tcPr>
            <w:tcW w:w="5310" w:type="dxa"/>
            <w:vAlign w:val="bottom"/>
          </w:tcPr>
          <w:p w:rsidR="000A4D44" w:rsidRPr="00AB4725" w:rsidRDefault="000A4D44" w:rsidP="000A4D44">
            <w:pPr>
              <w:shd w:val="clear" w:color="auto" w:fill="FFFFFF"/>
              <w:spacing w:line="240" w:lineRule="auto"/>
              <w:ind w:left="540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="00C333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ตามส่วนงาน</w:t>
            </w:r>
            <w:r w:rsidR="00D6423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0A4D44" w:rsidRPr="000A4D44" w:rsidRDefault="000A4D44" w:rsidP="000A4D44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A4D4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556,751</w:t>
            </w:r>
          </w:p>
        </w:tc>
        <w:tc>
          <w:tcPr>
            <w:tcW w:w="220" w:type="dxa"/>
          </w:tcPr>
          <w:p w:rsidR="000A4D44" w:rsidRPr="000A4D44" w:rsidRDefault="000A4D44" w:rsidP="000A4D44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</w:tcPr>
          <w:p w:rsidR="000A4D44" w:rsidRPr="000A4D44" w:rsidRDefault="000A4D44" w:rsidP="000A4D44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A4D4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5</w:t>
            </w:r>
            <w:r w:rsidR="00FB126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48,422</w:t>
            </w:r>
            <w:r w:rsidRPr="000A4D4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20" w:type="dxa"/>
          </w:tcPr>
          <w:p w:rsidR="000A4D44" w:rsidRPr="000A4D44" w:rsidRDefault="000A4D44" w:rsidP="000A4D44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:rsidR="000A4D44" w:rsidRPr="000A4D44" w:rsidRDefault="000A4D44" w:rsidP="000A4D44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A4D4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218,60</w:t>
            </w:r>
            <w:r w:rsidR="00B95B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20" w:type="dxa"/>
          </w:tcPr>
          <w:p w:rsidR="000A4D44" w:rsidRPr="000A4D44" w:rsidRDefault="000A4D44" w:rsidP="000A4D44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:rsidR="000A4D44" w:rsidRPr="000A4D44" w:rsidRDefault="000A4D44" w:rsidP="000A4D44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A4D4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214,685 </w:t>
            </w:r>
          </w:p>
        </w:tc>
        <w:tc>
          <w:tcPr>
            <w:tcW w:w="220" w:type="dxa"/>
          </w:tcPr>
          <w:p w:rsidR="000A4D44" w:rsidRPr="000A4D44" w:rsidRDefault="000A4D44" w:rsidP="000A4D44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:rsidR="000A4D44" w:rsidRPr="000A4D44" w:rsidRDefault="000A4D44" w:rsidP="000A4D44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A4D4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8,073</w:t>
            </w:r>
          </w:p>
        </w:tc>
        <w:tc>
          <w:tcPr>
            <w:tcW w:w="220" w:type="dxa"/>
          </w:tcPr>
          <w:p w:rsidR="000A4D44" w:rsidRPr="000A4D44" w:rsidRDefault="000A4D44" w:rsidP="000A4D44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:rsidR="000A4D44" w:rsidRPr="000A4D44" w:rsidRDefault="000A4D44" w:rsidP="000A4D44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A4D4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43,292</w:t>
            </w:r>
          </w:p>
        </w:tc>
        <w:tc>
          <w:tcPr>
            <w:tcW w:w="220" w:type="dxa"/>
          </w:tcPr>
          <w:p w:rsidR="000A4D44" w:rsidRPr="000A4D44" w:rsidRDefault="000A4D44" w:rsidP="000A4D44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:rsidR="000A4D44" w:rsidRPr="000A4D44" w:rsidRDefault="000A4D44" w:rsidP="000A4D44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A4D4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783,426</w:t>
            </w:r>
          </w:p>
        </w:tc>
        <w:tc>
          <w:tcPr>
            <w:tcW w:w="220" w:type="dxa"/>
          </w:tcPr>
          <w:p w:rsidR="000A4D44" w:rsidRPr="000A4D44" w:rsidRDefault="000A4D44" w:rsidP="000A4D44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:rsidR="000A4D44" w:rsidRPr="000A4D44" w:rsidRDefault="000A4D44" w:rsidP="000A4D44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A4D4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8</w:t>
            </w:r>
            <w:r w:rsidR="00FB126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06,399</w:t>
            </w:r>
            <w:r w:rsidRPr="000A4D4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</w:p>
        </w:tc>
      </w:tr>
      <w:tr w:rsidR="000A4D44" w:rsidRPr="00AB4725" w:rsidTr="001E6CA3">
        <w:trPr>
          <w:cantSplit/>
        </w:trPr>
        <w:tc>
          <w:tcPr>
            <w:tcW w:w="5310" w:type="dxa"/>
            <w:vAlign w:val="bottom"/>
          </w:tcPr>
          <w:p w:rsidR="000A4D44" w:rsidRPr="00AB4725" w:rsidRDefault="000A4D44" w:rsidP="000A4D4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0A4D44" w:rsidRPr="000A4D44" w:rsidRDefault="000A4D44" w:rsidP="000A4D44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20" w:type="dxa"/>
          </w:tcPr>
          <w:p w:rsidR="000A4D44" w:rsidRPr="00AB4725" w:rsidRDefault="000A4D44" w:rsidP="000A4D44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</w:tcPr>
          <w:p w:rsidR="000A4D44" w:rsidRPr="000A4D44" w:rsidRDefault="000A4D44" w:rsidP="000A4D44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20" w:type="dxa"/>
          </w:tcPr>
          <w:p w:rsidR="000A4D44" w:rsidRPr="00AB4725" w:rsidRDefault="000A4D44" w:rsidP="000A4D44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0A4D44" w:rsidRPr="000A4D44" w:rsidRDefault="000A4D44" w:rsidP="000A4D44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20" w:type="dxa"/>
          </w:tcPr>
          <w:p w:rsidR="000A4D44" w:rsidRPr="000A4D44" w:rsidRDefault="000A4D44" w:rsidP="000A4D44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vAlign w:val="bottom"/>
          </w:tcPr>
          <w:p w:rsidR="000A4D44" w:rsidRPr="000A4D44" w:rsidRDefault="000A4D44" w:rsidP="000A4D4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" w:type="dxa"/>
          </w:tcPr>
          <w:p w:rsidR="000A4D44" w:rsidRPr="000A4D44" w:rsidRDefault="000A4D44" w:rsidP="000A4D44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vAlign w:val="bottom"/>
          </w:tcPr>
          <w:p w:rsidR="000A4D44" w:rsidRPr="000A4D44" w:rsidRDefault="000A4D44" w:rsidP="000A4D44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20" w:type="dxa"/>
            <w:vAlign w:val="bottom"/>
          </w:tcPr>
          <w:p w:rsidR="000A4D44" w:rsidRPr="000A4D44" w:rsidRDefault="000A4D44" w:rsidP="000A4D44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vAlign w:val="bottom"/>
          </w:tcPr>
          <w:p w:rsidR="000A4D44" w:rsidRPr="000A4D44" w:rsidRDefault="000A4D44" w:rsidP="000A4D44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20" w:type="dxa"/>
          </w:tcPr>
          <w:p w:rsidR="000A4D44" w:rsidRPr="000A4D44" w:rsidRDefault="000A4D44" w:rsidP="000A4D44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0A4D44" w:rsidRPr="000A4D44" w:rsidRDefault="000A4D44" w:rsidP="000A4D44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20" w:type="dxa"/>
          </w:tcPr>
          <w:p w:rsidR="000A4D44" w:rsidRPr="000A4D44" w:rsidRDefault="000A4D44" w:rsidP="000A4D44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0A4D44" w:rsidRPr="000A4D44" w:rsidRDefault="000A4D44" w:rsidP="000A4D44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4D44" w:rsidRPr="00AB4725" w:rsidTr="001E6CA3">
        <w:trPr>
          <w:cantSplit/>
        </w:trPr>
        <w:tc>
          <w:tcPr>
            <w:tcW w:w="5310" w:type="dxa"/>
            <w:vAlign w:val="bottom"/>
          </w:tcPr>
          <w:p w:rsidR="000A4D44" w:rsidRPr="00AB4725" w:rsidRDefault="00E91194" w:rsidP="000A4D4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="000A4D44"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สินทรัพย์ส่วนงาน ณ วันที่ </w:t>
            </w:r>
            <w:r w:rsidR="000A4D44" w:rsidRPr="00AB472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0A4D44" w:rsidRPr="00AB472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="000A4D44"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/</w:t>
            </w:r>
          </w:p>
          <w:p w:rsidR="000A4D44" w:rsidRPr="00AB4725" w:rsidRDefault="000A4D44" w:rsidP="000A4D4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725">
              <w:rPr>
                <w:rFonts w:ascii="Angsana New" w:hAnsi="Angsana New"/>
                <w:b/>
                <w:bCs/>
                <w:sz w:val="30"/>
                <w:szCs w:val="30"/>
              </w:rPr>
              <w:tab/>
              <w:t>31</w:t>
            </w: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:rsidR="000A4D44" w:rsidRPr="000A4D44" w:rsidRDefault="000A4D44" w:rsidP="000A4D44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A4D4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3,4</w:t>
            </w:r>
            <w:r w:rsidR="00FB126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65,189</w:t>
            </w:r>
          </w:p>
        </w:tc>
        <w:tc>
          <w:tcPr>
            <w:tcW w:w="220" w:type="dxa"/>
            <w:vAlign w:val="bottom"/>
          </w:tcPr>
          <w:p w:rsidR="000A4D44" w:rsidRPr="000A4D44" w:rsidRDefault="000A4D44" w:rsidP="000A4D44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vAlign w:val="bottom"/>
          </w:tcPr>
          <w:p w:rsidR="000A4D44" w:rsidRPr="000A4D44" w:rsidRDefault="000A4D44" w:rsidP="000A4D44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A4D4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3,601,352</w:t>
            </w:r>
          </w:p>
        </w:tc>
        <w:tc>
          <w:tcPr>
            <w:tcW w:w="220" w:type="dxa"/>
            <w:vAlign w:val="bottom"/>
          </w:tcPr>
          <w:p w:rsidR="000A4D44" w:rsidRPr="000A4D44" w:rsidRDefault="000A4D44" w:rsidP="000A4D44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:rsidR="000A4D44" w:rsidRPr="000A4D44" w:rsidRDefault="000A4D44" w:rsidP="000A4D44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A4D4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2,54</w:t>
            </w:r>
            <w:r w:rsidR="006C32D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5,987</w:t>
            </w:r>
          </w:p>
        </w:tc>
        <w:tc>
          <w:tcPr>
            <w:tcW w:w="220" w:type="dxa"/>
            <w:vAlign w:val="bottom"/>
          </w:tcPr>
          <w:p w:rsidR="000A4D44" w:rsidRPr="000A4D44" w:rsidRDefault="000A4D44" w:rsidP="000A4D44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:rsidR="000A4D44" w:rsidRPr="000A4D44" w:rsidRDefault="000A4D44" w:rsidP="000A4D4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4D44">
              <w:rPr>
                <w:rFonts w:ascii="Angsana New" w:hAnsi="Angsana New"/>
                <w:b/>
                <w:bCs/>
                <w:sz w:val="30"/>
                <w:szCs w:val="30"/>
              </w:rPr>
              <w:t>2,481,227</w:t>
            </w:r>
          </w:p>
        </w:tc>
        <w:tc>
          <w:tcPr>
            <w:tcW w:w="220" w:type="dxa"/>
            <w:vAlign w:val="bottom"/>
          </w:tcPr>
          <w:p w:rsidR="000A4D44" w:rsidRPr="000A4D44" w:rsidRDefault="000A4D44" w:rsidP="000A4D44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:rsidR="000A4D44" w:rsidRPr="000A4D44" w:rsidRDefault="000A4D44" w:rsidP="000A4D44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A4D4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162,115</w:t>
            </w:r>
          </w:p>
        </w:tc>
        <w:tc>
          <w:tcPr>
            <w:tcW w:w="220" w:type="dxa"/>
            <w:vAlign w:val="bottom"/>
          </w:tcPr>
          <w:p w:rsidR="000A4D44" w:rsidRPr="000A4D44" w:rsidRDefault="000A4D44" w:rsidP="000A4D44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:rsidR="000A4D44" w:rsidRPr="000A4D44" w:rsidRDefault="000A4D44" w:rsidP="000A4D44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A4D4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137,063</w:t>
            </w:r>
          </w:p>
        </w:tc>
        <w:tc>
          <w:tcPr>
            <w:tcW w:w="220" w:type="dxa"/>
            <w:vAlign w:val="bottom"/>
          </w:tcPr>
          <w:p w:rsidR="000A4D44" w:rsidRPr="000A4D44" w:rsidRDefault="000A4D44" w:rsidP="000A4D44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:rsidR="000A4D44" w:rsidRPr="000A4D44" w:rsidRDefault="000A4D44" w:rsidP="000A4D4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4D44">
              <w:rPr>
                <w:rFonts w:ascii="Angsana New" w:hAnsi="Angsana New"/>
                <w:b/>
                <w:bCs/>
                <w:sz w:val="30"/>
                <w:szCs w:val="30"/>
              </w:rPr>
              <w:t>6,1</w:t>
            </w:r>
            <w:r w:rsidR="00FB1261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6C32DF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FB126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6C32DF">
              <w:rPr>
                <w:rFonts w:ascii="Angsana New" w:hAnsi="Angsana New"/>
                <w:b/>
                <w:bCs/>
                <w:sz w:val="30"/>
                <w:szCs w:val="30"/>
              </w:rPr>
              <w:t>291</w:t>
            </w:r>
          </w:p>
        </w:tc>
        <w:tc>
          <w:tcPr>
            <w:tcW w:w="220" w:type="dxa"/>
            <w:vAlign w:val="bottom"/>
          </w:tcPr>
          <w:p w:rsidR="000A4D44" w:rsidRPr="000A4D44" w:rsidRDefault="000A4D44" w:rsidP="000A4D44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:rsidR="000A4D44" w:rsidRPr="000A4D44" w:rsidRDefault="000A4D44" w:rsidP="000A4D4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4D44">
              <w:rPr>
                <w:rFonts w:ascii="Angsana New" w:hAnsi="Angsana New"/>
                <w:b/>
                <w:bCs/>
                <w:sz w:val="30"/>
                <w:szCs w:val="30"/>
              </w:rPr>
              <w:t>6,219,642</w:t>
            </w:r>
          </w:p>
        </w:tc>
      </w:tr>
    </w:tbl>
    <w:p w:rsidR="00973FA0" w:rsidRDefault="00973FA0" w:rsidP="00415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A36BD6" w:rsidRDefault="00A36BD6" w:rsidP="00FC7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  <w:sectPr w:rsidR="00A36BD6" w:rsidSect="00973FA0">
          <w:headerReference w:type="default" r:id="rId15"/>
          <w:pgSz w:w="16834" w:h="11909" w:orient="landscape" w:code="9"/>
          <w:pgMar w:top="1152" w:right="691" w:bottom="1019" w:left="576" w:header="720" w:footer="720" w:gutter="0"/>
          <w:cols w:space="720"/>
          <w:docGrid w:linePitch="245"/>
        </w:sectPr>
      </w:pPr>
    </w:p>
    <w:p w:rsidR="00164EBE" w:rsidRDefault="00164EBE" w:rsidP="00164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4"/>
          <w:szCs w:val="4"/>
        </w:rPr>
      </w:pPr>
    </w:p>
    <w:p w:rsidR="0061792D" w:rsidRDefault="0061792D" w:rsidP="00171C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44E97">
        <w:rPr>
          <w:rFonts w:ascii="Angsana New" w:hAnsi="Angsana New"/>
          <w:b/>
          <w:bCs/>
          <w:i/>
          <w:iCs/>
          <w:sz w:val="30"/>
          <w:szCs w:val="30"/>
          <w:cs/>
        </w:rPr>
        <w:t>การกระทบยอดกำไรหรือขาดทุนและสินทรัพย์ตามส่วนงานที่รายงาน</w:t>
      </w:r>
    </w:p>
    <w:p w:rsidR="008C7746" w:rsidRPr="00905855" w:rsidRDefault="008C7746" w:rsidP="008C77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288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868"/>
        <w:gridCol w:w="270"/>
        <w:gridCol w:w="1440"/>
        <w:gridCol w:w="270"/>
        <w:gridCol w:w="1440"/>
      </w:tblGrid>
      <w:tr w:rsidR="008C7746" w:rsidRPr="00AB4725" w:rsidTr="00EB13B6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:rsidR="008C7746" w:rsidRPr="00AB4725" w:rsidRDefault="008C7746" w:rsidP="00EB13B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Pr="00AB4725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AB472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AB472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30 </w:t>
            </w:r>
            <w:r w:rsidRPr="00AB4725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มิถุนายน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C7746" w:rsidRPr="00AB4725" w:rsidRDefault="008C7746" w:rsidP="00EB13B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C7746" w:rsidRPr="00AB4725" w:rsidRDefault="008C7746" w:rsidP="00EB13B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C7746" w:rsidRPr="00AB4725" w:rsidRDefault="008C7746" w:rsidP="00EB13B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C7746" w:rsidRPr="00AB4725" w:rsidRDefault="008C7746" w:rsidP="00EB13B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</w:rPr>
              <w:t>25</w:t>
            </w:r>
            <w:r w:rsidRPr="00AB472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C7746" w:rsidRPr="00AB4725" w:rsidTr="00EB13B6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:rsidR="008C7746" w:rsidRPr="00AB4725" w:rsidRDefault="008C7746" w:rsidP="00EB13B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C7746" w:rsidRPr="00AB4725" w:rsidRDefault="008C7746" w:rsidP="00EB13B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C7746" w:rsidRPr="00AB4725" w:rsidRDefault="008C7746" w:rsidP="00EB13B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C7746" w:rsidRPr="00AB4725" w:rsidTr="00EB13B6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:rsidR="008C7746" w:rsidRPr="00AB4725" w:rsidRDefault="008C7746" w:rsidP="00EB13B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C7746" w:rsidRPr="00AB4725" w:rsidRDefault="008C7746" w:rsidP="00EB13B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C7746" w:rsidRPr="00AB4725" w:rsidRDefault="008C7746" w:rsidP="00EB13B6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C7746" w:rsidRPr="00AB4725" w:rsidRDefault="008C7746" w:rsidP="00EB13B6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C7746" w:rsidRPr="00AB4725" w:rsidRDefault="008C7746" w:rsidP="00EB13B6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7746" w:rsidRPr="00AB4725" w:rsidTr="00EB13B6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:rsidR="008C7746" w:rsidRPr="00AB4725" w:rsidRDefault="008C7746" w:rsidP="008C774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รวมกำไร</w:t>
            </w:r>
            <w:r w:rsidR="008A27A8">
              <w:rPr>
                <w:rFonts w:ascii="Angsana New" w:hAnsi="Angsana New" w:hint="cs"/>
                <w:sz w:val="30"/>
                <w:szCs w:val="30"/>
                <w:cs/>
              </w:rPr>
              <w:t>ก่อนภาษีเงินได้</w:t>
            </w:r>
            <w:r w:rsidRPr="00AB4725">
              <w:rPr>
                <w:rFonts w:ascii="Angsana New" w:hAnsi="Angsana New"/>
                <w:sz w:val="30"/>
                <w:szCs w:val="30"/>
                <w:cs/>
              </w:rPr>
              <w:t>จากส่วนงานที่รายงาน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C7746" w:rsidRPr="00AB4725" w:rsidRDefault="008C7746" w:rsidP="008C774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C7746" w:rsidRPr="00AB4725" w:rsidRDefault="000A4D44" w:rsidP="008C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A4D44">
              <w:rPr>
                <w:rFonts w:ascii="Angsana New" w:hAnsi="Angsana New"/>
                <w:sz w:val="30"/>
                <w:szCs w:val="30"/>
              </w:rPr>
              <w:t>366,487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C7746" w:rsidRPr="00AB4725" w:rsidRDefault="008C7746" w:rsidP="008C7746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C7746" w:rsidRPr="00AB4725" w:rsidRDefault="008C7746" w:rsidP="008C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</w:t>
            </w:r>
            <w:r w:rsidR="003F5107">
              <w:rPr>
                <w:rFonts w:ascii="Angsana New" w:hAnsi="Angsana New"/>
                <w:sz w:val="30"/>
                <w:szCs w:val="30"/>
              </w:rPr>
              <w:t>2,047</w:t>
            </w:r>
          </w:p>
        </w:tc>
      </w:tr>
      <w:tr w:rsidR="008C7746" w:rsidRPr="00AB4725" w:rsidTr="00EB13B6">
        <w:trPr>
          <w:trHeight w:val="262"/>
        </w:trPr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:rsidR="008C7746" w:rsidRPr="00AB4725" w:rsidRDefault="008C7746" w:rsidP="008C774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C7746" w:rsidRPr="00AB4725" w:rsidRDefault="008C7746" w:rsidP="008C774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C7746" w:rsidRPr="00AB4725" w:rsidRDefault="008C7746" w:rsidP="008C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C7746" w:rsidRPr="00AB4725" w:rsidRDefault="008C7746" w:rsidP="008C7746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C7746" w:rsidRPr="00AB4725" w:rsidRDefault="008C7746" w:rsidP="008C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7746" w:rsidRPr="00AB4725" w:rsidTr="00EB13B6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:rsidR="008C7746" w:rsidRPr="00AB4725" w:rsidRDefault="008C7746" w:rsidP="008C774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C7746" w:rsidRPr="00AB4725" w:rsidRDefault="008C7746" w:rsidP="008C774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C7746" w:rsidRPr="00AB4725" w:rsidRDefault="008C7746" w:rsidP="008C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C7746" w:rsidRPr="00AB4725" w:rsidRDefault="008C7746" w:rsidP="008C7746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C7746" w:rsidRPr="00AB4725" w:rsidRDefault="008C7746" w:rsidP="008C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4D44" w:rsidRPr="00AB4725" w:rsidTr="00EB13B6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:rsidR="000A4D44" w:rsidRPr="00AB4725" w:rsidRDefault="000A4D44" w:rsidP="000A4D44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spacing w:line="240" w:lineRule="auto"/>
              <w:ind w:left="36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ค่าใช้จ่ายส่วนกลางอื่น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A4D44" w:rsidRPr="00AB4725" w:rsidRDefault="000A4D44" w:rsidP="000A4D4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A4D44" w:rsidRPr="000A4D44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A4D44">
              <w:rPr>
                <w:rFonts w:ascii="Angsana New" w:hAnsi="Angsana New"/>
                <w:sz w:val="30"/>
                <w:szCs w:val="30"/>
              </w:rPr>
              <w:t>(60,832)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A4D44" w:rsidRPr="00AB4725" w:rsidRDefault="000A4D44" w:rsidP="000A4D44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A4D44" w:rsidRPr="00AB4725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(50,999)</w:t>
            </w:r>
          </w:p>
        </w:tc>
      </w:tr>
      <w:tr w:rsidR="000A4D44" w:rsidRPr="00AB4725" w:rsidTr="00EB13B6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:rsidR="000A4D44" w:rsidRPr="00AB4725" w:rsidRDefault="000A4D44" w:rsidP="000A4D44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spacing w:line="240" w:lineRule="auto"/>
              <w:ind w:left="36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A4D44" w:rsidRPr="00AB4725" w:rsidRDefault="000A4D44" w:rsidP="000A4D4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A4D44" w:rsidRPr="000A4D44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A4D44">
              <w:rPr>
                <w:rFonts w:ascii="Angsana New" w:hAnsi="Angsana New"/>
                <w:sz w:val="30"/>
                <w:szCs w:val="30"/>
              </w:rPr>
              <w:t>(39,607)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A4D44" w:rsidRPr="00AB4725" w:rsidRDefault="000A4D44" w:rsidP="000A4D44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A4D44" w:rsidRPr="00AB4725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(34,284)</w:t>
            </w:r>
          </w:p>
        </w:tc>
      </w:tr>
      <w:tr w:rsidR="000A4D44" w:rsidRPr="00AB4725" w:rsidTr="00EB13B6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:rsidR="000A4D44" w:rsidRPr="00AB4725" w:rsidRDefault="000A4D44" w:rsidP="000A4D44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spacing w:line="240" w:lineRule="auto"/>
              <w:ind w:left="36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A4D44" w:rsidRPr="00AB4725" w:rsidRDefault="000A4D44" w:rsidP="000A4D4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A4D44" w:rsidRPr="000A4D44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A4D44">
              <w:rPr>
                <w:rFonts w:ascii="Angsana New" w:hAnsi="Angsana New"/>
                <w:sz w:val="30"/>
                <w:szCs w:val="30"/>
              </w:rPr>
              <w:t>(17,532)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A4D44" w:rsidRPr="00AB4725" w:rsidRDefault="000A4D44" w:rsidP="000A4D44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A4D44" w:rsidRPr="00AB4725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(7,081)</w:t>
            </w:r>
          </w:p>
        </w:tc>
      </w:tr>
      <w:tr w:rsidR="000A4D44" w:rsidRPr="00AB4725" w:rsidTr="00EB13B6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:rsidR="000A4D44" w:rsidRPr="00AB4725" w:rsidRDefault="000A4D44" w:rsidP="000A4D44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spacing w:line="240" w:lineRule="auto"/>
              <w:ind w:left="360" w:hanging="180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รายได้จากเงินลงทุน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A4D44" w:rsidRPr="00AB4725" w:rsidRDefault="000A4D44" w:rsidP="000A4D4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A4D44" w:rsidRPr="000A4D44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A4D44">
              <w:rPr>
                <w:rFonts w:ascii="Angsana New" w:hAnsi="Angsana New"/>
                <w:sz w:val="30"/>
                <w:szCs w:val="30"/>
              </w:rPr>
              <w:t>4,251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A4D44" w:rsidRPr="00AB4725" w:rsidRDefault="000A4D44" w:rsidP="000A4D44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A4D44" w:rsidRPr="00AB4725" w:rsidRDefault="003F5107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7,917</w:t>
            </w:r>
          </w:p>
        </w:tc>
      </w:tr>
      <w:tr w:rsidR="000A4D44" w:rsidRPr="00AB4725" w:rsidTr="00EB13B6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:rsidR="000A4D44" w:rsidRPr="00AB4725" w:rsidRDefault="000A4D44" w:rsidP="000A4D44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spacing w:line="240" w:lineRule="auto"/>
              <w:ind w:left="360" w:hanging="180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A4D44" w:rsidRPr="00AB4725" w:rsidRDefault="000A4D44" w:rsidP="000A4D4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A4D44" w:rsidRPr="000A4D44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A4D44">
              <w:rPr>
                <w:rFonts w:ascii="Angsana New" w:hAnsi="Angsana New"/>
                <w:sz w:val="30"/>
                <w:szCs w:val="30"/>
              </w:rPr>
              <w:t>2,152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A4D44" w:rsidRPr="00AB4725" w:rsidRDefault="000A4D44" w:rsidP="000A4D44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A4D44" w:rsidRPr="00AB4725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4,981</w:t>
            </w:r>
          </w:p>
        </w:tc>
      </w:tr>
      <w:tr w:rsidR="000A4D44" w:rsidRPr="00AB4725" w:rsidTr="00EB13B6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:rsidR="000A4D44" w:rsidRPr="00AB4725" w:rsidRDefault="000A4D44" w:rsidP="000A4D44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spacing w:line="240" w:lineRule="auto"/>
              <w:ind w:left="360" w:hanging="180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ขาดทุนจากอัตราแลกเปลี่ยน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A4D44" w:rsidRPr="00AB4725" w:rsidRDefault="000A4D44" w:rsidP="000A4D4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A4D44" w:rsidRPr="000A4D44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A4D44">
              <w:rPr>
                <w:rFonts w:ascii="Angsana New" w:hAnsi="Angsana New"/>
                <w:sz w:val="30"/>
                <w:szCs w:val="30"/>
              </w:rPr>
              <w:t>(15,</w:t>
            </w:r>
            <w:r w:rsidR="00C9685D">
              <w:rPr>
                <w:rFonts w:ascii="Angsana New" w:hAnsi="Angsana New"/>
                <w:sz w:val="30"/>
                <w:szCs w:val="30"/>
              </w:rPr>
              <w:t>1</w:t>
            </w:r>
            <w:r w:rsidR="00FB1261">
              <w:rPr>
                <w:rFonts w:ascii="Angsana New" w:hAnsi="Angsana New"/>
                <w:sz w:val="30"/>
                <w:szCs w:val="30"/>
              </w:rPr>
              <w:t>44</w:t>
            </w:r>
            <w:r w:rsidRPr="000A4D4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A4D44" w:rsidRPr="00AB4725" w:rsidRDefault="000A4D44" w:rsidP="000A4D44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A4D44" w:rsidRPr="00AB4725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(3,434)</w:t>
            </w:r>
          </w:p>
        </w:tc>
      </w:tr>
      <w:tr w:rsidR="000A4D44" w:rsidRPr="00AB4725" w:rsidTr="00EB13B6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:rsidR="000A4D44" w:rsidRPr="00AB4725" w:rsidRDefault="000A4D44" w:rsidP="000A4D44">
            <w:pPr>
              <w:tabs>
                <w:tab w:val="clear" w:pos="454"/>
                <w:tab w:val="clear" w:pos="680"/>
                <w:tab w:val="clear" w:pos="907"/>
                <w:tab w:val="left" w:pos="360"/>
                <w:tab w:val="left" w:pos="810"/>
              </w:tabs>
              <w:spacing w:line="240" w:lineRule="auto"/>
              <w:ind w:left="720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 w:hint="cs"/>
                <w:sz w:val="30"/>
                <w:szCs w:val="30"/>
                <w:cs/>
              </w:rPr>
              <w:t>ส่วนแบ่งขาดทุนจากเงินลงทุน</w:t>
            </w:r>
            <w:r w:rsidR="008A27A8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บริษัทร่วมและ</w:t>
            </w:r>
            <w:r w:rsidRPr="00AB4725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A4D44" w:rsidRPr="00AB4725" w:rsidRDefault="000A4D44" w:rsidP="000A4D4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A4D44" w:rsidRPr="000A4D44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A4D44">
              <w:rPr>
                <w:rFonts w:ascii="Angsana New" w:hAnsi="Angsana New"/>
                <w:sz w:val="30"/>
                <w:szCs w:val="30"/>
              </w:rPr>
              <w:t>(2,890)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A4D44" w:rsidRPr="00AB4725" w:rsidRDefault="000A4D44" w:rsidP="000A4D44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A4D44" w:rsidRPr="00AB4725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(1,004)</w:t>
            </w:r>
          </w:p>
        </w:tc>
      </w:tr>
      <w:tr w:rsidR="000A4D44" w:rsidRPr="00AB4725" w:rsidTr="00EB13B6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:rsidR="000A4D44" w:rsidRPr="00AB4725" w:rsidRDefault="000A4D44" w:rsidP="000A4D44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spacing w:line="240" w:lineRule="auto"/>
              <w:ind w:left="360" w:hanging="180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AB4725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A4D44" w:rsidRPr="00AB4725" w:rsidRDefault="000A4D44" w:rsidP="000A4D4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4D44" w:rsidRPr="000A4D44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A4D44">
              <w:rPr>
                <w:rFonts w:ascii="Angsana New" w:hAnsi="Angsana New"/>
                <w:sz w:val="30"/>
                <w:szCs w:val="30"/>
              </w:rPr>
              <w:t>(16,506)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A4D44" w:rsidRPr="00AB4725" w:rsidRDefault="000A4D44" w:rsidP="000A4D44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4D44" w:rsidRPr="00AB4725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(40,701)</w:t>
            </w:r>
          </w:p>
        </w:tc>
      </w:tr>
      <w:tr w:rsidR="000A4D44" w:rsidRPr="00AB4725" w:rsidTr="00EB13B6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:rsidR="000A4D44" w:rsidRPr="00AB4725" w:rsidRDefault="000A4D44" w:rsidP="000A4D4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A4D44" w:rsidRPr="00AB4725" w:rsidRDefault="000A4D44" w:rsidP="000A4D4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A4D44" w:rsidRPr="000A4D44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4D4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C9685D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Pr="000A4D4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FB1261">
              <w:rPr>
                <w:rFonts w:ascii="Angsana New" w:hAnsi="Angsana New"/>
                <w:b/>
                <w:bCs/>
                <w:sz w:val="30"/>
                <w:szCs w:val="30"/>
              </w:rPr>
              <w:t>379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A4D44" w:rsidRPr="000A4D44" w:rsidRDefault="000A4D44" w:rsidP="000A4D44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A4D44" w:rsidRPr="00AB4725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287,442</w:t>
            </w:r>
          </w:p>
        </w:tc>
      </w:tr>
    </w:tbl>
    <w:p w:rsidR="008C7746" w:rsidRPr="00905855" w:rsidRDefault="008C7746" w:rsidP="008C77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8C7746" w:rsidRDefault="008C7746" w:rsidP="008C7746">
      <w:r>
        <w:br w:type="page"/>
      </w:r>
    </w:p>
    <w:tbl>
      <w:tblPr>
        <w:tblW w:w="9385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868"/>
        <w:gridCol w:w="270"/>
        <w:gridCol w:w="1440"/>
        <w:gridCol w:w="270"/>
        <w:gridCol w:w="1537"/>
      </w:tblGrid>
      <w:tr w:rsidR="008C7746" w:rsidRPr="00AB4725" w:rsidTr="00EB13B6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:rsidR="008C7746" w:rsidRPr="00AB4725" w:rsidRDefault="008C7746" w:rsidP="008C774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B47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สำหรับงวด</w:t>
            </w:r>
            <w:r w:rsidRPr="00AB472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AB47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AB47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AB472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C7746" w:rsidRPr="00AB4725" w:rsidRDefault="008C7746" w:rsidP="008C774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C7746" w:rsidRPr="00AB4725" w:rsidRDefault="008C7746" w:rsidP="008C774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C7746" w:rsidRPr="00AB4725" w:rsidRDefault="008C7746" w:rsidP="008C774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:rsidR="008C7746" w:rsidRPr="00AB4725" w:rsidRDefault="008C7746" w:rsidP="008C774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</w:rPr>
              <w:t>25</w:t>
            </w:r>
            <w:r w:rsidRPr="00AB472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C7746" w:rsidRPr="00AB4725" w:rsidTr="00EB13B6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:rsidR="008C7746" w:rsidRPr="00AB4725" w:rsidRDefault="008C7746" w:rsidP="008C774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C7746" w:rsidRPr="00AB4725" w:rsidRDefault="008C7746" w:rsidP="008C774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C7746" w:rsidRPr="00AB4725" w:rsidRDefault="008C7746" w:rsidP="008C774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C7746" w:rsidRPr="00AB4725" w:rsidTr="00EB13B6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:rsidR="008C7746" w:rsidRPr="00AB4725" w:rsidRDefault="008C7746" w:rsidP="008C774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C7746" w:rsidRPr="00AB4725" w:rsidRDefault="008C7746" w:rsidP="008C774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C7746" w:rsidRPr="00AB4725" w:rsidRDefault="008C7746" w:rsidP="008C7746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C7746" w:rsidRPr="00AB4725" w:rsidRDefault="008C7746" w:rsidP="008C7746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:rsidR="008C7746" w:rsidRPr="00AB4725" w:rsidRDefault="008C7746" w:rsidP="008C7746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7746" w:rsidRPr="00AB4725" w:rsidTr="00EB13B6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:rsidR="008C7746" w:rsidRPr="00AB4725" w:rsidRDefault="008C7746" w:rsidP="008C774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รวมกำไร</w:t>
            </w:r>
            <w:r w:rsidR="00A5618E">
              <w:rPr>
                <w:rFonts w:ascii="Angsana New" w:hAnsi="Angsana New" w:hint="cs"/>
                <w:sz w:val="30"/>
                <w:szCs w:val="30"/>
                <w:cs/>
              </w:rPr>
              <w:t>ก่อนภาษีเงินได้</w:t>
            </w:r>
            <w:r w:rsidRPr="00AB4725">
              <w:rPr>
                <w:rFonts w:ascii="Angsana New" w:hAnsi="Angsana New"/>
                <w:sz w:val="30"/>
                <w:szCs w:val="30"/>
                <w:cs/>
              </w:rPr>
              <w:t>จากส่วนงานที่รายงาน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C7746" w:rsidRPr="00AB4725" w:rsidRDefault="008C7746" w:rsidP="008C774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C7746" w:rsidRPr="00AB4725" w:rsidRDefault="000A4D44" w:rsidP="008C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A4D44">
              <w:rPr>
                <w:rFonts w:ascii="Angsana New" w:hAnsi="Angsana New"/>
                <w:sz w:val="30"/>
                <w:szCs w:val="30"/>
              </w:rPr>
              <w:t>783,426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C7746" w:rsidRPr="00AB4725" w:rsidRDefault="008C7746" w:rsidP="008C7746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:rsidR="008C7746" w:rsidRPr="00AB4725" w:rsidRDefault="008C7746" w:rsidP="008C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1F0AD4">
              <w:rPr>
                <w:rFonts w:ascii="Angsana New" w:hAnsi="Angsana New"/>
                <w:sz w:val="30"/>
                <w:szCs w:val="30"/>
              </w:rPr>
              <w:t>06,399</w:t>
            </w:r>
          </w:p>
        </w:tc>
      </w:tr>
      <w:tr w:rsidR="008C7746" w:rsidRPr="00AB4725" w:rsidTr="00EB13B6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:rsidR="008C7746" w:rsidRPr="00AB4725" w:rsidRDefault="008C7746" w:rsidP="008C774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C7746" w:rsidRPr="00AB4725" w:rsidRDefault="008C7746" w:rsidP="008C774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C7746" w:rsidRPr="00AB4725" w:rsidRDefault="008C7746" w:rsidP="008C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C7746" w:rsidRPr="00AB4725" w:rsidRDefault="008C7746" w:rsidP="008C7746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C7746" w:rsidRPr="00AB4725" w:rsidRDefault="008C7746" w:rsidP="008C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7746" w:rsidRPr="00AB4725" w:rsidTr="00EB13B6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:rsidR="008C7746" w:rsidRPr="00AB4725" w:rsidRDefault="008C7746" w:rsidP="008C774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C7746" w:rsidRPr="00AB4725" w:rsidRDefault="008C7746" w:rsidP="008C774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C7746" w:rsidRPr="00AB4725" w:rsidRDefault="008C7746" w:rsidP="008C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C7746" w:rsidRPr="00AB4725" w:rsidRDefault="008C7746" w:rsidP="008C7746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:rsidR="008C7746" w:rsidRPr="00AB4725" w:rsidRDefault="008C7746" w:rsidP="008C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4D44" w:rsidRPr="00AB4725" w:rsidTr="00EB13B6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:rsidR="000A4D44" w:rsidRPr="00AB4725" w:rsidRDefault="000A4D44" w:rsidP="000A4D44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spacing w:line="240" w:lineRule="auto"/>
              <w:ind w:firstLine="180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ค่าใช้จ่ายส่วนกลางอื่น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A4D44" w:rsidRPr="00AB4725" w:rsidRDefault="000A4D44" w:rsidP="000A4D4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A4D44" w:rsidRPr="000A4D44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A4D44">
              <w:rPr>
                <w:rFonts w:ascii="Angsana New" w:hAnsi="Angsana New"/>
                <w:sz w:val="30"/>
                <w:szCs w:val="30"/>
              </w:rPr>
              <w:t>(114,466)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A4D44" w:rsidRPr="00AB4725" w:rsidRDefault="000A4D44" w:rsidP="000A4D44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:rsidR="000A4D44" w:rsidRPr="00AB4725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(115,154)</w:t>
            </w:r>
          </w:p>
        </w:tc>
      </w:tr>
      <w:tr w:rsidR="000A4D44" w:rsidRPr="00AB4725" w:rsidTr="00EB13B6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:rsidR="000A4D44" w:rsidRPr="00AB4725" w:rsidRDefault="000A4D44" w:rsidP="000A4D44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spacing w:line="240" w:lineRule="auto"/>
              <w:ind w:firstLine="180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A4D44" w:rsidRPr="00AB4725" w:rsidRDefault="000A4D44" w:rsidP="000A4D4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A4D44" w:rsidRPr="000A4D44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A4D44">
              <w:rPr>
                <w:rFonts w:ascii="Angsana New" w:hAnsi="Angsana New"/>
                <w:sz w:val="30"/>
                <w:szCs w:val="30"/>
              </w:rPr>
              <w:t>(76,713)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A4D44" w:rsidRPr="00AB4725" w:rsidRDefault="000A4D44" w:rsidP="000A4D44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:rsidR="000A4D44" w:rsidRPr="00AB4725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(69,883)</w:t>
            </w:r>
          </w:p>
        </w:tc>
      </w:tr>
      <w:tr w:rsidR="000A4D44" w:rsidRPr="00AB4725" w:rsidTr="00EB13B6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:rsidR="000A4D44" w:rsidRPr="00AB4725" w:rsidRDefault="000A4D44" w:rsidP="000A4D44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spacing w:line="240" w:lineRule="auto"/>
              <w:ind w:firstLine="180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A4D44" w:rsidRPr="00AB4725" w:rsidRDefault="000A4D44" w:rsidP="000A4D4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A4D44" w:rsidRPr="000A4D44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A4D44">
              <w:rPr>
                <w:rFonts w:ascii="Angsana New" w:hAnsi="Angsana New"/>
                <w:sz w:val="30"/>
                <w:szCs w:val="30"/>
              </w:rPr>
              <w:t>(31,274)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A4D44" w:rsidRPr="00AB4725" w:rsidRDefault="000A4D44" w:rsidP="000A4D44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:rsidR="000A4D44" w:rsidRPr="00AB4725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(12,417)</w:t>
            </w:r>
          </w:p>
        </w:tc>
      </w:tr>
      <w:tr w:rsidR="000A4D44" w:rsidRPr="00AB4725" w:rsidTr="00EB13B6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:rsidR="000A4D44" w:rsidRPr="00AB4725" w:rsidRDefault="000A4D44" w:rsidP="000A4D44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spacing w:line="240" w:lineRule="auto"/>
              <w:ind w:firstLine="180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รายได้จากเงินลงทุน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A4D44" w:rsidRPr="00AB4725" w:rsidRDefault="000A4D44" w:rsidP="000A4D4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A4D44" w:rsidRPr="000A4D44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A4D44">
              <w:rPr>
                <w:rFonts w:ascii="Angsana New" w:hAnsi="Angsana New"/>
                <w:sz w:val="30"/>
                <w:szCs w:val="30"/>
              </w:rPr>
              <w:t>9,714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A4D44" w:rsidRPr="00AB4725" w:rsidRDefault="000A4D44" w:rsidP="000A4D44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:rsidR="000A4D44" w:rsidRPr="00AB4725" w:rsidRDefault="008C1C07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14,379</w:t>
            </w:r>
          </w:p>
        </w:tc>
      </w:tr>
      <w:tr w:rsidR="000A4D44" w:rsidRPr="00AB4725" w:rsidTr="00EB13B6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:rsidR="000A4D44" w:rsidRPr="00AB4725" w:rsidRDefault="000A4D44" w:rsidP="000A4D44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spacing w:line="240" w:lineRule="auto"/>
              <w:ind w:firstLine="180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A4D44" w:rsidRPr="00AB4725" w:rsidRDefault="000A4D44" w:rsidP="000A4D4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A4D44" w:rsidRPr="000A4D44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A4D44">
              <w:rPr>
                <w:rFonts w:ascii="Angsana New" w:hAnsi="Angsana New"/>
                <w:sz w:val="30"/>
                <w:szCs w:val="30"/>
              </w:rPr>
              <w:t>4,217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A4D44" w:rsidRPr="00AB4725" w:rsidRDefault="000A4D44" w:rsidP="000A4D44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:rsidR="000A4D44" w:rsidRPr="00AB4725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61,250</w:t>
            </w:r>
          </w:p>
        </w:tc>
      </w:tr>
      <w:tr w:rsidR="000A4D44" w:rsidRPr="00AB4725" w:rsidTr="00EB13B6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:rsidR="000A4D44" w:rsidRPr="00AB4725" w:rsidRDefault="000A4D44" w:rsidP="000A4D44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spacing w:line="240" w:lineRule="auto"/>
              <w:ind w:firstLine="180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ขาดทุนจากอัตราแลกเปลี่ยน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A4D44" w:rsidRPr="00AB4725" w:rsidRDefault="000A4D44" w:rsidP="000A4D4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A4D44" w:rsidRPr="000A4D44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A4D44">
              <w:rPr>
                <w:rFonts w:ascii="Angsana New" w:hAnsi="Angsana New"/>
                <w:sz w:val="30"/>
                <w:szCs w:val="30"/>
              </w:rPr>
              <w:t>(3</w:t>
            </w:r>
            <w:r w:rsidR="00C9685D">
              <w:rPr>
                <w:rFonts w:ascii="Angsana New" w:hAnsi="Angsana New"/>
                <w:sz w:val="30"/>
                <w:szCs w:val="30"/>
              </w:rPr>
              <w:t>8</w:t>
            </w:r>
            <w:r w:rsidRPr="000A4D44">
              <w:rPr>
                <w:rFonts w:ascii="Angsana New" w:hAnsi="Angsana New"/>
                <w:sz w:val="30"/>
                <w:szCs w:val="30"/>
              </w:rPr>
              <w:t>,</w:t>
            </w:r>
            <w:r w:rsidR="00C9685D">
              <w:rPr>
                <w:rFonts w:ascii="Angsana New" w:hAnsi="Angsana New"/>
                <w:sz w:val="30"/>
                <w:szCs w:val="30"/>
              </w:rPr>
              <w:t>6</w:t>
            </w:r>
            <w:r w:rsidR="006B5438">
              <w:rPr>
                <w:rFonts w:ascii="Angsana New" w:hAnsi="Angsana New"/>
                <w:sz w:val="30"/>
                <w:szCs w:val="30"/>
              </w:rPr>
              <w:t>45</w:t>
            </w:r>
            <w:r w:rsidRPr="000A4D4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A4D44" w:rsidRPr="00AB4725" w:rsidRDefault="000A4D44" w:rsidP="000A4D44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:rsidR="000A4D44" w:rsidRPr="00AB4725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(45,872)</w:t>
            </w:r>
          </w:p>
        </w:tc>
      </w:tr>
      <w:tr w:rsidR="000A4D44" w:rsidRPr="00AB4725" w:rsidTr="00EB13B6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:rsidR="000A4D44" w:rsidRPr="00AB4725" w:rsidRDefault="000A4D44" w:rsidP="000A4D44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spacing w:line="240" w:lineRule="auto"/>
              <w:ind w:firstLine="180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 w:hint="cs"/>
                <w:sz w:val="30"/>
                <w:szCs w:val="30"/>
                <w:cs/>
              </w:rPr>
              <w:t>ส่วนแบ่งขาดทุนจากเงินลงทุน</w:t>
            </w:r>
            <w:r w:rsidR="00A5618E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บริษัทร่วมและ</w:t>
            </w:r>
            <w:r w:rsidRPr="00AB4725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A4D44" w:rsidRPr="00AB4725" w:rsidRDefault="000A4D44" w:rsidP="000A4D4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A4D44" w:rsidRPr="000A4D44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A4D44">
              <w:rPr>
                <w:rFonts w:ascii="Angsana New" w:hAnsi="Angsana New"/>
                <w:sz w:val="30"/>
                <w:szCs w:val="30"/>
              </w:rPr>
              <w:t>(4,459)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A4D44" w:rsidRPr="00AB4725" w:rsidRDefault="000A4D44" w:rsidP="000A4D44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:rsidR="000A4D44" w:rsidRPr="00AB4725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(1,561)</w:t>
            </w:r>
          </w:p>
        </w:tc>
      </w:tr>
      <w:tr w:rsidR="000A4D44" w:rsidRPr="00AB4725" w:rsidTr="00EB13B6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:rsidR="000A4D44" w:rsidRPr="00AB4725" w:rsidRDefault="000A4D44" w:rsidP="000A4D44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spacing w:line="240" w:lineRule="auto"/>
              <w:ind w:firstLine="180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AB4725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A4D44" w:rsidRPr="00AB4725" w:rsidRDefault="000A4D44" w:rsidP="000A4D4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4D44" w:rsidRPr="000A4D44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A4D44">
              <w:rPr>
                <w:rFonts w:ascii="Angsana New" w:hAnsi="Angsana New"/>
                <w:sz w:val="30"/>
                <w:szCs w:val="30"/>
              </w:rPr>
              <w:t>(57,692)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A4D44" w:rsidRPr="00AB4725" w:rsidRDefault="000A4D44" w:rsidP="000A4D44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4D44" w:rsidRPr="00AB4725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(92,827)</w:t>
            </w:r>
          </w:p>
        </w:tc>
      </w:tr>
      <w:tr w:rsidR="000A4D44" w:rsidRPr="00AB4725" w:rsidTr="00EB13B6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:rsidR="000A4D44" w:rsidRPr="00AB4725" w:rsidRDefault="000A4D44" w:rsidP="000A4D4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A4D44" w:rsidRPr="00AB4725" w:rsidRDefault="000A4D44" w:rsidP="000A4D4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A4D44" w:rsidRPr="000A4D44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4D44">
              <w:rPr>
                <w:rFonts w:ascii="Angsana New" w:hAnsi="Angsana New"/>
                <w:b/>
                <w:bCs/>
                <w:sz w:val="30"/>
                <w:szCs w:val="30"/>
              </w:rPr>
              <w:t>47</w:t>
            </w:r>
            <w:r w:rsidR="00C9685D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0A4D4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9685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6B5438">
              <w:rPr>
                <w:rFonts w:ascii="Angsana New" w:hAnsi="Angsana New"/>
                <w:b/>
                <w:bCs/>
                <w:sz w:val="30"/>
                <w:szCs w:val="30"/>
              </w:rPr>
              <w:t>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A4D44" w:rsidRPr="00AB4725" w:rsidRDefault="000A4D44" w:rsidP="000A4D44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A4D44" w:rsidRPr="00AB4725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544,314</w:t>
            </w:r>
          </w:p>
        </w:tc>
      </w:tr>
    </w:tbl>
    <w:p w:rsidR="00BD79EB" w:rsidRDefault="00BD79EB" w:rsidP="0069467F">
      <w:pPr>
        <w:pStyle w:val="Heading5"/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</w:p>
    <w:tbl>
      <w:tblPr>
        <w:tblW w:w="943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199"/>
        <w:gridCol w:w="1440"/>
        <w:gridCol w:w="270"/>
        <w:gridCol w:w="1530"/>
      </w:tblGrid>
      <w:tr w:rsidR="004263B5" w:rsidRPr="006C1B0E" w:rsidTr="004263B5">
        <w:trPr>
          <w:cantSplit/>
        </w:trPr>
        <w:tc>
          <w:tcPr>
            <w:tcW w:w="6199" w:type="dxa"/>
          </w:tcPr>
          <w:p w:rsidR="004263B5" w:rsidRPr="00F94D18" w:rsidRDefault="004263B5" w:rsidP="00995EE0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:rsidR="004263B5" w:rsidRPr="00D6082F" w:rsidRDefault="006D5639" w:rsidP="00995EE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6082F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30</w:t>
            </w:r>
            <w:r w:rsidRPr="00D6082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6082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มิถุนายน</w:t>
            </w:r>
          </w:p>
          <w:p w:rsidR="006D5639" w:rsidRPr="00D6082F" w:rsidRDefault="006D5639" w:rsidP="00995EE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D6082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:rsidR="004263B5" w:rsidRPr="00D6082F" w:rsidRDefault="004263B5" w:rsidP="00995EE0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4263B5" w:rsidRPr="00D6082F" w:rsidRDefault="004263B5" w:rsidP="006D5639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6082F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 xml:space="preserve">31 </w:t>
            </w:r>
            <w:r w:rsidR="006D5639" w:rsidRPr="00D6082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ธันวาคม </w:t>
            </w:r>
          </w:p>
          <w:p w:rsidR="006D5639" w:rsidRPr="00D6082F" w:rsidRDefault="006D5639" w:rsidP="006D563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D6082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2561</w:t>
            </w:r>
          </w:p>
        </w:tc>
      </w:tr>
      <w:tr w:rsidR="004263B5" w:rsidRPr="006C1B0E" w:rsidTr="004263B5">
        <w:trPr>
          <w:cantSplit/>
        </w:trPr>
        <w:tc>
          <w:tcPr>
            <w:tcW w:w="6199" w:type="dxa"/>
          </w:tcPr>
          <w:p w:rsidR="004263B5" w:rsidRPr="00F94D18" w:rsidRDefault="004263B5" w:rsidP="00995EE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vAlign w:val="bottom"/>
          </w:tcPr>
          <w:p w:rsidR="004263B5" w:rsidRPr="00F94D18" w:rsidRDefault="004263B5" w:rsidP="00995EE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4D18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="006D5639" w:rsidRPr="00F94D1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94D18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4263B5" w:rsidRPr="006C1B0E" w:rsidTr="004263B5">
        <w:trPr>
          <w:cantSplit/>
        </w:trPr>
        <w:tc>
          <w:tcPr>
            <w:tcW w:w="6199" w:type="dxa"/>
            <w:vAlign w:val="bottom"/>
          </w:tcPr>
          <w:p w:rsidR="004263B5" w:rsidRPr="00F94D18" w:rsidRDefault="006D5639" w:rsidP="00995EE0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F94D18"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:rsidR="004263B5" w:rsidRPr="00F94D18" w:rsidRDefault="004263B5" w:rsidP="00995EE0">
            <w:pPr>
              <w:pStyle w:val="nineptnormalheading"/>
              <w:tabs>
                <w:tab w:val="decimal" w:pos="1109"/>
              </w:tabs>
              <w:spacing w:line="240" w:lineRule="atLeast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4263B5" w:rsidRPr="00F94D18" w:rsidRDefault="004263B5" w:rsidP="00995EE0">
            <w:pPr>
              <w:pStyle w:val="nineptnormalheading"/>
              <w:tabs>
                <w:tab w:val="decimal" w:pos="1109"/>
              </w:tabs>
              <w:spacing w:line="240" w:lineRule="atLeast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4263B5" w:rsidRPr="00F94D18" w:rsidRDefault="004263B5" w:rsidP="00995EE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A4D44" w:rsidRPr="006C1B0E" w:rsidTr="004263B5">
        <w:trPr>
          <w:cantSplit/>
        </w:trPr>
        <w:tc>
          <w:tcPr>
            <w:tcW w:w="6199" w:type="dxa"/>
            <w:vAlign w:val="bottom"/>
          </w:tcPr>
          <w:p w:rsidR="000A4D44" w:rsidRPr="00F94D18" w:rsidRDefault="000A4D44" w:rsidP="000A4D4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F94D18">
              <w:rPr>
                <w:rFonts w:ascii="Angsana New" w:hAnsi="Angsana New"/>
                <w:sz w:val="30"/>
                <w:szCs w:val="30"/>
                <w:cs/>
              </w:rPr>
              <w:t>รวมสินทรัพย์ของส่วน</w:t>
            </w:r>
            <w:r w:rsidR="008219E5">
              <w:rPr>
                <w:rFonts w:ascii="Angsana New" w:hAnsi="Angsana New" w:hint="cs"/>
                <w:sz w:val="30"/>
                <w:szCs w:val="30"/>
                <w:cs/>
              </w:rPr>
              <w:t>งาน</w:t>
            </w:r>
            <w:r w:rsidRPr="00F94D18">
              <w:rPr>
                <w:rFonts w:ascii="Angsana New" w:hAnsi="Angsana New"/>
                <w:sz w:val="30"/>
                <w:szCs w:val="30"/>
                <w:cs/>
              </w:rPr>
              <w:t>ที่งานรายงาน</w:t>
            </w:r>
          </w:p>
        </w:tc>
        <w:tc>
          <w:tcPr>
            <w:tcW w:w="1440" w:type="dxa"/>
            <w:vAlign w:val="bottom"/>
          </w:tcPr>
          <w:p w:rsidR="000A4D44" w:rsidRPr="000A4D44" w:rsidRDefault="000A4D44" w:rsidP="000A4D44">
            <w:pPr>
              <w:pStyle w:val="nineptnormalheading"/>
              <w:tabs>
                <w:tab w:val="decimal" w:pos="1181"/>
              </w:tabs>
              <w:spacing w:line="240" w:lineRule="atLeast"/>
              <w:ind w:left="-18" w:right="101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0A4D44">
              <w:rPr>
                <w:rFonts w:ascii="Angsana New" w:hAnsi="Angsana New" w:cs="Angsana New"/>
                <w:b w:val="0"/>
                <w:sz w:val="30"/>
                <w:szCs w:val="30"/>
              </w:rPr>
              <w:t>6,1</w:t>
            </w:r>
            <w:r w:rsidR="00C9685D">
              <w:rPr>
                <w:rFonts w:ascii="Angsana New" w:hAnsi="Angsana New" w:cs="Angsana New"/>
                <w:b w:val="0"/>
                <w:sz w:val="30"/>
                <w:szCs w:val="30"/>
              </w:rPr>
              <w:t>7</w:t>
            </w:r>
            <w:r w:rsidR="000D4919">
              <w:rPr>
                <w:rFonts w:ascii="Angsana New" w:hAnsi="Angsana New" w:cs="Angsana New"/>
                <w:b w:val="0"/>
                <w:sz w:val="30"/>
                <w:szCs w:val="30"/>
              </w:rPr>
              <w:t>3</w:t>
            </w:r>
            <w:r w:rsidR="006B5438">
              <w:rPr>
                <w:rFonts w:ascii="Angsana New" w:hAnsi="Angsana New" w:cs="Angsana New"/>
                <w:b w:val="0"/>
                <w:sz w:val="30"/>
                <w:szCs w:val="30"/>
              </w:rPr>
              <w:t>,2</w:t>
            </w:r>
            <w:r w:rsidR="000D4919">
              <w:rPr>
                <w:rFonts w:ascii="Angsana New" w:hAnsi="Angsana New" w:cs="Angsana New"/>
                <w:b w:val="0"/>
                <w:sz w:val="30"/>
                <w:szCs w:val="30"/>
              </w:rPr>
              <w:t>91</w:t>
            </w:r>
          </w:p>
        </w:tc>
        <w:tc>
          <w:tcPr>
            <w:tcW w:w="270" w:type="dxa"/>
            <w:vAlign w:val="bottom"/>
          </w:tcPr>
          <w:p w:rsidR="000A4D44" w:rsidRPr="00F94D18" w:rsidRDefault="000A4D44" w:rsidP="000A4D44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0A4D44" w:rsidRPr="00F94D18" w:rsidRDefault="000A4D44" w:rsidP="00C37DD5">
            <w:pPr>
              <w:pStyle w:val="nineptnormalheading"/>
              <w:tabs>
                <w:tab w:val="decimal" w:pos="1269"/>
              </w:tabs>
              <w:spacing w:line="240" w:lineRule="atLeast"/>
              <w:ind w:left="-18" w:right="101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F94D18">
              <w:rPr>
                <w:rFonts w:ascii="Angsana New" w:hAnsi="Angsana New" w:cs="Angsana New"/>
                <w:b w:val="0"/>
                <w:sz w:val="30"/>
                <w:szCs w:val="30"/>
              </w:rPr>
              <w:t>6,219,642</w:t>
            </w:r>
          </w:p>
        </w:tc>
      </w:tr>
      <w:tr w:rsidR="000A4D44" w:rsidRPr="006C1B0E" w:rsidTr="004263B5">
        <w:trPr>
          <w:cantSplit/>
        </w:trPr>
        <w:tc>
          <w:tcPr>
            <w:tcW w:w="6199" w:type="dxa"/>
            <w:vAlign w:val="bottom"/>
          </w:tcPr>
          <w:p w:rsidR="000A4D44" w:rsidRPr="00F94D18" w:rsidRDefault="000A4D44" w:rsidP="000A4D4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F94D18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A4D44" w:rsidRPr="000A4D44" w:rsidRDefault="000A4D44" w:rsidP="000A4D44">
            <w:pPr>
              <w:pStyle w:val="nineptnormalheading"/>
              <w:tabs>
                <w:tab w:val="decimal" w:pos="1181"/>
              </w:tabs>
              <w:spacing w:line="240" w:lineRule="atLeast"/>
              <w:ind w:left="-18" w:right="101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0A4D44">
              <w:rPr>
                <w:rFonts w:ascii="Angsana New" w:hAnsi="Angsana New" w:cs="Angsana New"/>
                <w:b w:val="0"/>
                <w:sz w:val="30"/>
                <w:szCs w:val="30"/>
              </w:rPr>
              <w:t>3,918,849</w:t>
            </w:r>
          </w:p>
        </w:tc>
        <w:tc>
          <w:tcPr>
            <w:tcW w:w="270" w:type="dxa"/>
            <w:vAlign w:val="bottom"/>
          </w:tcPr>
          <w:p w:rsidR="000A4D44" w:rsidRPr="00F94D18" w:rsidRDefault="000A4D44" w:rsidP="000A4D44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0A4D44" w:rsidRPr="00F94D18" w:rsidRDefault="000A4D44" w:rsidP="008219E5">
            <w:pPr>
              <w:pStyle w:val="nineptnormalheading"/>
              <w:tabs>
                <w:tab w:val="decimal" w:pos="1269"/>
              </w:tabs>
              <w:spacing w:line="240" w:lineRule="atLeast"/>
              <w:ind w:left="-18" w:right="101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F94D18">
              <w:rPr>
                <w:rFonts w:ascii="Angsana New" w:hAnsi="Angsana New" w:cs="Angsana New"/>
                <w:b w:val="0"/>
                <w:sz w:val="30"/>
                <w:szCs w:val="30"/>
              </w:rPr>
              <w:t>3,412,951</w:t>
            </w:r>
          </w:p>
        </w:tc>
      </w:tr>
      <w:tr w:rsidR="000A4D44" w:rsidRPr="006C1B0E" w:rsidTr="004263B5">
        <w:trPr>
          <w:cantSplit/>
        </w:trPr>
        <w:tc>
          <w:tcPr>
            <w:tcW w:w="6199" w:type="dxa"/>
            <w:vAlign w:val="bottom"/>
          </w:tcPr>
          <w:p w:rsidR="000A4D44" w:rsidRPr="00F94D18" w:rsidRDefault="000A4D44" w:rsidP="000A4D44">
            <w:pPr>
              <w:shd w:val="clear" w:color="auto" w:fill="FFFFFF"/>
              <w:ind w:right="-79"/>
              <w:rPr>
                <w:rFonts w:ascii="Angsana New" w:hAnsi="Angsana New"/>
                <w:bCs/>
                <w:sz w:val="30"/>
                <w:szCs w:val="30"/>
              </w:rPr>
            </w:pPr>
            <w:r w:rsidRPr="00F94D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A4D44" w:rsidRPr="000A4D44" w:rsidRDefault="000A4D44" w:rsidP="000A4D44">
            <w:pPr>
              <w:pStyle w:val="nineptnormalheading"/>
              <w:tabs>
                <w:tab w:val="decimal" w:pos="1181"/>
              </w:tabs>
              <w:spacing w:line="240" w:lineRule="atLeast"/>
              <w:ind w:left="-18" w:right="101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0A4D44">
              <w:rPr>
                <w:rFonts w:ascii="Angsana New" w:hAnsi="Angsana New" w:cs="Angsana New"/>
                <w:bCs/>
                <w:sz w:val="30"/>
                <w:szCs w:val="30"/>
              </w:rPr>
              <w:t>10,</w:t>
            </w:r>
            <w:r w:rsidR="00C9685D">
              <w:rPr>
                <w:rFonts w:ascii="Angsana New" w:hAnsi="Angsana New" w:cs="Angsana New"/>
                <w:bCs/>
                <w:sz w:val="30"/>
                <w:szCs w:val="30"/>
              </w:rPr>
              <w:t>09</w:t>
            </w:r>
            <w:r w:rsidR="000D4919">
              <w:rPr>
                <w:rFonts w:ascii="Angsana New" w:hAnsi="Angsana New" w:cs="Angsana New"/>
                <w:bCs/>
                <w:sz w:val="30"/>
                <w:szCs w:val="30"/>
              </w:rPr>
              <w:t>2,140</w:t>
            </w:r>
          </w:p>
        </w:tc>
        <w:tc>
          <w:tcPr>
            <w:tcW w:w="270" w:type="dxa"/>
            <w:vAlign w:val="bottom"/>
          </w:tcPr>
          <w:p w:rsidR="000A4D44" w:rsidRPr="00F94D18" w:rsidRDefault="000A4D44" w:rsidP="000A4D44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A4D44" w:rsidRPr="00F94D18" w:rsidRDefault="000A4D44" w:rsidP="008219E5">
            <w:pPr>
              <w:pStyle w:val="nineptnormalheading"/>
              <w:tabs>
                <w:tab w:val="decimal" w:pos="1269"/>
              </w:tabs>
              <w:spacing w:line="240" w:lineRule="atLeast"/>
              <w:ind w:left="-18" w:right="101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F94D18">
              <w:rPr>
                <w:rFonts w:ascii="Angsana New" w:hAnsi="Angsana New" w:cs="Angsana New"/>
                <w:bCs/>
                <w:sz w:val="30"/>
                <w:szCs w:val="30"/>
              </w:rPr>
              <w:t>9,632,593</w:t>
            </w:r>
          </w:p>
        </w:tc>
      </w:tr>
    </w:tbl>
    <w:p w:rsidR="004263B5" w:rsidRDefault="004263B5" w:rsidP="004263B5">
      <w:pPr>
        <w:rPr>
          <w:lang w:val="x-none" w:eastAsia="x-none"/>
        </w:rPr>
      </w:pPr>
    </w:p>
    <w:p w:rsidR="00C9685D" w:rsidRPr="00371810" w:rsidRDefault="00C9685D" w:rsidP="000B5DE1">
      <w:pPr>
        <w:tabs>
          <w:tab w:val="clear" w:pos="454"/>
          <w:tab w:val="clear" w:pos="680"/>
          <w:tab w:val="left" w:pos="540"/>
          <w:tab w:val="left" w:pos="9270"/>
          <w:tab w:val="left" w:pos="9630"/>
        </w:tabs>
        <w:autoSpaceDE w:val="0"/>
        <w:autoSpaceDN w:val="0"/>
        <w:spacing w:before="40" w:after="40" w:line="240" w:lineRule="auto"/>
        <w:ind w:left="540" w:right="-252"/>
        <w:jc w:val="thaiDistribute"/>
        <w:rPr>
          <w:rFonts w:ascii="Angsana New" w:hAnsi="Angsana New"/>
          <w:sz w:val="30"/>
          <w:szCs w:val="30"/>
        </w:rPr>
      </w:pPr>
      <w:r w:rsidRPr="00371810">
        <w:rPr>
          <w:rFonts w:ascii="Angsana New" w:hAnsi="Angsana New"/>
          <w:color w:val="000000"/>
          <w:sz w:val="30"/>
          <w:szCs w:val="30"/>
          <w:cs/>
        </w:rPr>
        <w:t>กลุ่มบริษัทปรับใช้มาตรฐานการรายงานทางการเงินฉบับที่ 15 โดยใช้วิธีรับรู้ผลกระทบสะสม ณ วันที่ 1 มกราคม 2562 ดังนั้น กลุ่มบริษัทจึงไม่นำข้อกำหนดของมาตรฐานการรายงานทางการเงินฉบับที่ 15 มาถือปฏิบัติกับข้อมูลที่แสด</w:t>
      </w:r>
      <w:r w:rsidR="0056256F">
        <w:rPr>
          <w:rFonts w:ascii="Angsana New" w:hAnsi="Angsana New" w:hint="cs"/>
          <w:color w:val="000000"/>
          <w:sz w:val="30"/>
          <w:szCs w:val="30"/>
          <w:cs/>
        </w:rPr>
        <w:t>ง</w:t>
      </w:r>
      <w:r w:rsidRPr="00371810">
        <w:rPr>
          <w:rFonts w:ascii="Angsana New" w:hAnsi="Angsana New"/>
          <w:color w:val="000000"/>
          <w:sz w:val="30"/>
          <w:szCs w:val="30"/>
          <w:cs/>
        </w:rPr>
        <w:t xml:space="preserve">เปรียบเทียบ </w:t>
      </w:r>
    </w:p>
    <w:p w:rsidR="004263B5" w:rsidRDefault="004263B5" w:rsidP="004263B5">
      <w:pPr>
        <w:rPr>
          <w:lang w:val="x-none" w:eastAsia="x-none"/>
        </w:rPr>
      </w:pPr>
    </w:p>
    <w:p w:rsidR="005531E3" w:rsidRDefault="005531E3" w:rsidP="004263B5">
      <w:pPr>
        <w:rPr>
          <w:lang w:val="x-none" w:eastAsia="x-none"/>
        </w:rPr>
      </w:pPr>
    </w:p>
    <w:p w:rsidR="005531E3" w:rsidRDefault="005531E3" w:rsidP="004263B5">
      <w:pPr>
        <w:rPr>
          <w:lang w:val="x-none" w:eastAsia="x-none"/>
        </w:rPr>
      </w:pPr>
    </w:p>
    <w:p w:rsidR="005531E3" w:rsidRDefault="005531E3" w:rsidP="004263B5">
      <w:pPr>
        <w:rPr>
          <w:lang w:val="x-none" w:eastAsia="x-none"/>
        </w:rPr>
      </w:pPr>
    </w:p>
    <w:p w:rsidR="005531E3" w:rsidRDefault="005531E3" w:rsidP="004263B5">
      <w:pPr>
        <w:rPr>
          <w:lang w:val="x-none" w:eastAsia="x-none"/>
        </w:rPr>
      </w:pPr>
    </w:p>
    <w:p w:rsidR="005531E3" w:rsidRDefault="005531E3" w:rsidP="004263B5">
      <w:pPr>
        <w:rPr>
          <w:lang w:val="x-none" w:eastAsia="x-none"/>
        </w:rPr>
      </w:pPr>
    </w:p>
    <w:p w:rsidR="005531E3" w:rsidRDefault="005531E3" w:rsidP="004263B5">
      <w:pPr>
        <w:rPr>
          <w:lang w:val="x-none" w:eastAsia="x-none"/>
        </w:rPr>
      </w:pPr>
    </w:p>
    <w:p w:rsidR="00051DBE" w:rsidRDefault="00051DBE" w:rsidP="004263B5">
      <w:pPr>
        <w:rPr>
          <w:lang w:val="x-none" w:eastAsia="x-none"/>
        </w:rPr>
      </w:pPr>
    </w:p>
    <w:p w:rsidR="00813EAE" w:rsidRPr="00144E97" w:rsidRDefault="0069467F" w:rsidP="008234F0">
      <w:pPr>
        <w:pStyle w:val="Heading5"/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</w:rPr>
        <w:lastRenderedPageBreak/>
        <w:t>1</w:t>
      </w:r>
      <w:r w:rsidR="00CF3FA8">
        <w:rPr>
          <w:rFonts w:ascii="Angsana New" w:hAnsi="Angsana New"/>
          <w:sz w:val="30"/>
          <w:szCs w:val="30"/>
          <w:lang w:val="en-US"/>
        </w:rPr>
        <w:t>4</w:t>
      </w:r>
      <w:r w:rsidRPr="00144E97">
        <w:rPr>
          <w:rFonts w:ascii="Angsana New" w:hAnsi="Angsana New"/>
          <w:sz w:val="30"/>
          <w:szCs w:val="30"/>
        </w:rPr>
        <w:tab/>
      </w:r>
      <w:r w:rsidR="00734C15" w:rsidRPr="00144E97">
        <w:rPr>
          <w:rFonts w:ascii="Angsana New" w:hAnsi="Angsana New"/>
          <w:sz w:val="30"/>
          <w:szCs w:val="30"/>
          <w:cs/>
        </w:rPr>
        <w:t>ภาษีเงินได้</w:t>
      </w:r>
    </w:p>
    <w:p w:rsidR="00F613D7" w:rsidRPr="0029654F" w:rsidRDefault="00F613D7" w:rsidP="00897026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8"/>
          <w:szCs w:val="8"/>
          <w:lang w:val="en-US"/>
        </w:rPr>
      </w:pPr>
    </w:p>
    <w:p w:rsidR="009F7C16" w:rsidRDefault="009F7C16" w:rsidP="00897026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144E97">
        <w:rPr>
          <w:rFonts w:ascii="Angsana New" w:hAnsi="Angsana New" w:cs="Angsana New"/>
          <w:b/>
          <w:bCs/>
          <w:i/>
          <w:iCs/>
          <w:cs/>
          <w:lang w:val="en-US"/>
        </w:rPr>
        <w:t>ภาษีเงินได้ที่รับรู้ในกำไรหรือขาดทุน</w:t>
      </w:r>
    </w:p>
    <w:p w:rsidR="00BD79EB" w:rsidRPr="0029654F" w:rsidRDefault="00BD79EB" w:rsidP="00897026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8"/>
          <w:szCs w:val="8"/>
          <w:lang w:val="en-US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810"/>
        <w:gridCol w:w="1080"/>
        <w:gridCol w:w="180"/>
        <w:gridCol w:w="1080"/>
        <w:gridCol w:w="180"/>
        <w:gridCol w:w="1080"/>
        <w:gridCol w:w="180"/>
        <w:gridCol w:w="1080"/>
      </w:tblGrid>
      <w:tr w:rsidR="00BD79EB" w:rsidRPr="00AB4725" w:rsidTr="008234F0">
        <w:trPr>
          <w:cantSplit/>
          <w:trHeight w:hRule="exact" w:val="389"/>
        </w:trPr>
        <w:tc>
          <w:tcPr>
            <w:tcW w:w="3690" w:type="dxa"/>
          </w:tcPr>
          <w:p w:rsidR="00BD79EB" w:rsidRPr="00AB4725" w:rsidRDefault="00BD79EB" w:rsidP="00EB13B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BD79EB" w:rsidRPr="00AB4725" w:rsidRDefault="00BD79EB" w:rsidP="00EB13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:rsidR="00BD79EB" w:rsidRPr="00AB4725" w:rsidRDefault="00BD79EB" w:rsidP="00EB13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B47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:rsidR="00BD79EB" w:rsidRPr="00AB4725" w:rsidRDefault="00BD79EB" w:rsidP="00EB13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:rsidR="00BD79EB" w:rsidRPr="00AB4725" w:rsidRDefault="00BD79EB" w:rsidP="00EB13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B47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79EB" w:rsidRPr="00AB4725" w:rsidTr="008234F0">
        <w:trPr>
          <w:cantSplit/>
          <w:trHeight w:hRule="exact" w:val="389"/>
        </w:trPr>
        <w:tc>
          <w:tcPr>
            <w:tcW w:w="3690" w:type="dxa"/>
          </w:tcPr>
          <w:p w:rsidR="00BD79EB" w:rsidRPr="00AB4725" w:rsidRDefault="00BD79EB" w:rsidP="008234F0">
            <w:pPr>
              <w:tabs>
                <w:tab w:val="left" w:pos="540"/>
              </w:tabs>
              <w:spacing w:line="240" w:lineRule="auto"/>
              <w:ind w:left="-73" w:right="-108" w:firstLine="73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AB472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AB472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หก</w:t>
            </w:r>
            <w:r w:rsidRPr="00AB472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AB4725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AB4725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30</w:t>
            </w:r>
            <w:r w:rsidRPr="00AB472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 มิถุ</w:t>
            </w:r>
            <w:r w:rsidRPr="00AB472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นายน</w:t>
            </w:r>
          </w:p>
        </w:tc>
        <w:tc>
          <w:tcPr>
            <w:tcW w:w="810" w:type="dxa"/>
          </w:tcPr>
          <w:p w:rsidR="00BD79EB" w:rsidRPr="00AB4725" w:rsidRDefault="00BD79EB" w:rsidP="00BD79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AB472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080" w:type="dxa"/>
            <w:shd w:val="clear" w:color="auto" w:fill="auto"/>
          </w:tcPr>
          <w:p w:rsidR="00BD79EB" w:rsidRPr="00AB4725" w:rsidRDefault="00BD79EB" w:rsidP="00BD79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:rsidR="00BD79EB" w:rsidRPr="00AB4725" w:rsidRDefault="00BD79EB" w:rsidP="00BD79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BD79EB" w:rsidRPr="00AB4725" w:rsidRDefault="00BD79EB" w:rsidP="00BD79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</w:rPr>
              <w:t>25</w:t>
            </w:r>
            <w:r w:rsidRPr="00AB472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:rsidR="00BD79EB" w:rsidRPr="00AB4725" w:rsidRDefault="00BD79EB" w:rsidP="00BD79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BD79EB" w:rsidRPr="00AB4725" w:rsidRDefault="00BD79EB" w:rsidP="00BD79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:rsidR="00BD79EB" w:rsidRPr="00AB4725" w:rsidRDefault="00BD79EB" w:rsidP="00BD79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BD79EB" w:rsidRPr="00AB4725" w:rsidRDefault="00BD79EB" w:rsidP="00BD79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</w:rPr>
              <w:t>25</w:t>
            </w:r>
            <w:r w:rsidRPr="00AB472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BD79EB" w:rsidRPr="00AB4725" w:rsidTr="008234F0">
        <w:trPr>
          <w:cantSplit/>
          <w:trHeight w:hRule="exact" w:val="389"/>
        </w:trPr>
        <w:tc>
          <w:tcPr>
            <w:tcW w:w="3690" w:type="dxa"/>
          </w:tcPr>
          <w:p w:rsidR="00BD79EB" w:rsidRPr="00AB4725" w:rsidRDefault="00BD79EB" w:rsidP="008234F0">
            <w:pPr>
              <w:spacing w:line="240" w:lineRule="auto"/>
              <w:ind w:left="-73" w:firstLine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:rsidR="00BD79EB" w:rsidRPr="00AB4725" w:rsidRDefault="00BD79EB" w:rsidP="00BD79E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4860" w:type="dxa"/>
            <w:gridSpan w:val="7"/>
          </w:tcPr>
          <w:p w:rsidR="00BD79EB" w:rsidRPr="00AB4725" w:rsidRDefault="00BD79EB" w:rsidP="00BD79E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B4725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AB472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AB4725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BD79EB" w:rsidRPr="00AB4725" w:rsidTr="008234F0">
        <w:trPr>
          <w:cantSplit/>
          <w:trHeight w:hRule="exact" w:val="389"/>
        </w:trPr>
        <w:tc>
          <w:tcPr>
            <w:tcW w:w="3690" w:type="dxa"/>
          </w:tcPr>
          <w:p w:rsidR="00BD79EB" w:rsidRPr="00AB4725" w:rsidRDefault="00BD79EB" w:rsidP="008234F0">
            <w:pPr>
              <w:spacing w:line="240" w:lineRule="auto"/>
              <w:ind w:left="-73" w:firstLine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810" w:type="dxa"/>
          </w:tcPr>
          <w:p w:rsidR="00BD79EB" w:rsidRPr="00AB4725" w:rsidRDefault="00BD79EB" w:rsidP="00BD79E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D79EB" w:rsidRPr="00AB4725" w:rsidRDefault="00BD79EB" w:rsidP="00BD79E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BD79EB" w:rsidRPr="00AB4725" w:rsidRDefault="00BD79EB" w:rsidP="00BD79E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D79EB" w:rsidRPr="00AB4725" w:rsidRDefault="00BD79EB" w:rsidP="00BD79E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BD79EB" w:rsidRPr="00AB4725" w:rsidRDefault="00BD79EB" w:rsidP="00BD79E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D79EB" w:rsidRPr="00AB4725" w:rsidRDefault="00BD79EB" w:rsidP="00BD79E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BD79EB" w:rsidRPr="00AB4725" w:rsidRDefault="00BD79EB" w:rsidP="00BD79E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D79EB" w:rsidRPr="00AB4725" w:rsidRDefault="00BD79EB" w:rsidP="00BD79EB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2"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A4D44" w:rsidRPr="00AB4725" w:rsidTr="008234F0">
        <w:trPr>
          <w:cantSplit/>
          <w:trHeight w:hRule="exact" w:val="389"/>
        </w:trPr>
        <w:tc>
          <w:tcPr>
            <w:tcW w:w="3690" w:type="dxa"/>
          </w:tcPr>
          <w:p w:rsidR="000A4D44" w:rsidRPr="00AB4725" w:rsidRDefault="000A4D44" w:rsidP="008234F0">
            <w:pPr>
              <w:spacing w:line="240" w:lineRule="auto"/>
              <w:ind w:left="-73" w:firstLine="73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งวดปัจจุบัน</w:t>
            </w:r>
          </w:p>
        </w:tc>
        <w:tc>
          <w:tcPr>
            <w:tcW w:w="810" w:type="dxa"/>
          </w:tcPr>
          <w:p w:rsidR="000A4D44" w:rsidRPr="00AB4725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A4D44" w:rsidRPr="000A4D44" w:rsidRDefault="000A4D44" w:rsidP="000A4D44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0A4D44">
              <w:rPr>
                <w:rFonts w:ascii="Angsana New" w:hAnsi="Angsana New" w:cs="Angsana New"/>
                <w:b w:val="0"/>
                <w:sz w:val="30"/>
                <w:szCs w:val="30"/>
              </w:rPr>
              <w:t>64,660</w:t>
            </w:r>
          </w:p>
        </w:tc>
        <w:tc>
          <w:tcPr>
            <w:tcW w:w="180" w:type="dxa"/>
          </w:tcPr>
          <w:p w:rsidR="000A4D44" w:rsidRPr="000A4D44" w:rsidRDefault="000A4D44" w:rsidP="000A4D44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80" w:type="dxa"/>
          </w:tcPr>
          <w:p w:rsidR="000A4D44" w:rsidRPr="000A4D44" w:rsidRDefault="000A4D44" w:rsidP="000A4D44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0A4D44">
              <w:rPr>
                <w:rFonts w:ascii="Angsana New" w:hAnsi="Angsana New" w:cs="Angsana New"/>
                <w:b w:val="0"/>
                <w:sz w:val="30"/>
                <w:szCs w:val="30"/>
              </w:rPr>
              <w:t>88,286</w:t>
            </w:r>
          </w:p>
        </w:tc>
        <w:tc>
          <w:tcPr>
            <w:tcW w:w="180" w:type="dxa"/>
          </w:tcPr>
          <w:p w:rsidR="000A4D44" w:rsidRPr="000A4D44" w:rsidRDefault="000A4D44" w:rsidP="000A4D44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80" w:type="dxa"/>
          </w:tcPr>
          <w:p w:rsidR="000A4D44" w:rsidRPr="000A4D44" w:rsidRDefault="000A4D44" w:rsidP="000A4D44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0A4D44">
              <w:rPr>
                <w:rFonts w:ascii="Angsana New" w:hAnsi="Angsana New" w:cs="Angsana New"/>
                <w:b w:val="0"/>
                <w:sz w:val="30"/>
                <w:szCs w:val="30"/>
              </w:rPr>
              <w:t>7,241</w:t>
            </w:r>
          </w:p>
        </w:tc>
        <w:tc>
          <w:tcPr>
            <w:tcW w:w="180" w:type="dxa"/>
          </w:tcPr>
          <w:p w:rsidR="000A4D44" w:rsidRPr="00AB4725" w:rsidRDefault="000A4D44" w:rsidP="000A4D44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A4D44" w:rsidRPr="00AB4725" w:rsidRDefault="000A4D44" w:rsidP="000A4D44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>30,946</w:t>
            </w:r>
          </w:p>
        </w:tc>
      </w:tr>
      <w:tr w:rsidR="000A4D44" w:rsidRPr="00AB4725" w:rsidTr="008234F0">
        <w:trPr>
          <w:cantSplit/>
          <w:trHeight w:hRule="exact" w:val="389"/>
        </w:trPr>
        <w:tc>
          <w:tcPr>
            <w:tcW w:w="3690" w:type="dxa"/>
          </w:tcPr>
          <w:p w:rsidR="000A4D44" w:rsidRPr="00AB4725" w:rsidRDefault="000A4D44" w:rsidP="008234F0">
            <w:pPr>
              <w:spacing w:line="240" w:lineRule="auto"/>
              <w:ind w:left="-73" w:firstLine="73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ปรับปรุงภาษีงวดก่อนๆ</w:t>
            </w:r>
          </w:p>
        </w:tc>
        <w:tc>
          <w:tcPr>
            <w:tcW w:w="810" w:type="dxa"/>
          </w:tcPr>
          <w:p w:rsidR="000A4D44" w:rsidRPr="000A4D44" w:rsidRDefault="000A4D44" w:rsidP="000A4D44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A4D44" w:rsidRPr="000A4D44" w:rsidRDefault="000A4D44" w:rsidP="000A4D44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0A4D44">
              <w:rPr>
                <w:rFonts w:ascii="Angsana New" w:hAnsi="Angsana New" w:cs="Angsana New"/>
                <w:b w:val="0"/>
                <w:sz w:val="30"/>
                <w:szCs w:val="30"/>
              </w:rPr>
              <w:t>339</w:t>
            </w:r>
          </w:p>
        </w:tc>
        <w:tc>
          <w:tcPr>
            <w:tcW w:w="180" w:type="dxa"/>
          </w:tcPr>
          <w:p w:rsidR="000A4D44" w:rsidRPr="000A4D44" w:rsidRDefault="000A4D44" w:rsidP="000A4D44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A4D44" w:rsidRPr="000A4D44" w:rsidRDefault="000A4D44" w:rsidP="000A4D44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0A4D44">
              <w:rPr>
                <w:rFonts w:ascii="Angsana New" w:hAnsi="Angsana New" w:cs="Angsana New"/>
                <w:b w:val="0"/>
                <w:sz w:val="30"/>
                <w:szCs w:val="30"/>
              </w:rPr>
              <w:t>4,228</w:t>
            </w:r>
          </w:p>
        </w:tc>
        <w:tc>
          <w:tcPr>
            <w:tcW w:w="180" w:type="dxa"/>
          </w:tcPr>
          <w:p w:rsidR="000A4D44" w:rsidRPr="000A4D44" w:rsidRDefault="000A4D44" w:rsidP="000A4D44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A4D44" w:rsidRPr="000A4D44" w:rsidRDefault="000A4D44" w:rsidP="000A4D44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0A4D44">
              <w:rPr>
                <w:rFonts w:ascii="Angsana New" w:hAnsi="Angsana New" w:cs="Angsana New"/>
                <w:b w:val="0"/>
                <w:sz w:val="30"/>
                <w:szCs w:val="30"/>
              </w:rPr>
              <w:t>287</w:t>
            </w:r>
          </w:p>
        </w:tc>
        <w:tc>
          <w:tcPr>
            <w:tcW w:w="180" w:type="dxa"/>
          </w:tcPr>
          <w:p w:rsidR="000A4D44" w:rsidRPr="00AB4725" w:rsidRDefault="000A4D44" w:rsidP="000A4D44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A4D44" w:rsidRPr="00AB4725" w:rsidRDefault="000A4D44" w:rsidP="000A4D44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>4,400</w:t>
            </w:r>
          </w:p>
        </w:tc>
      </w:tr>
      <w:tr w:rsidR="000A4D44" w:rsidRPr="00AB4725" w:rsidTr="008234F0">
        <w:trPr>
          <w:cantSplit/>
          <w:trHeight w:hRule="exact" w:val="389"/>
        </w:trPr>
        <w:tc>
          <w:tcPr>
            <w:tcW w:w="3690" w:type="dxa"/>
          </w:tcPr>
          <w:p w:rsidR="000A4D44" w:rsidRPr="00AB4725" w:rsidRDefault="000A4D44" w:rsidP="008234F0">
            <w:pPr>
              <w:spacing w:line="240" w:lineRule="auto"/>
              <w:ind w:left="-73" w:firstLine="7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0A4D44" w:rsidRPr="00AB4725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A4D44" w:rsidRPr="000A4D44" w:rsidRDefault="000A4D44" w:rsidP="000A4D44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0A4D44">
              <w:rPr>
                <w:rFonts w:ascii="Angsana New" w:hAnsi="Angsana New" w:cs="Angsana New"/>
                <w:bCs/>
                <w:sz w:val="30"/>
                <w:szCs w:val="30"/>
              </w:rPr>
              <w:t>64,999</w:t>
            </w:r>
          </w:p>
        </w:tc>
        <w:tc>
          <w:tcPr>
            <w:tcW w:w="180" w:type="dxa"/>
          </w:tcPr>
          <w:p w:rsidR="000A4D44" w:rsidRPr="000A4D44" w:rsidRDefault="000A4D44" w:rsidP="000A4D44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A4D44" w:rsidRPr="000A4D44" w:rsidRDefault="000A4D44" w:rsidP="000A4D44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0A4D44">
              <w:rPr>
                <w:rFonts w:ascii="Angsana New" w:hAnsi="Angsana New" w:cs="Angsana New"/>
                <w:bCs/>
                <w:sz w:val="30"/>
                <w:szCs w:val="30"/>
              </w:rPr>
              <w:t>92,514</w:t>
            </w:r>
          </w:p>
        </w:tc>
        <w:tc>
          <w:tcPr>
            <w:tcW w:w="180" w:type="dxa"/>
          </w:tcPr>
          <w:p w:rsidR="000A4D44" w:rsidRPr="000A4D44" w:rsidRDefault="000A4D44" w:rsidP="000A4D44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A4D44" w:rsidRPr="000A4D44" w:rsidRDefault="000A4D44" w:rsidP="000A4D44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0A4D44">
              <w:rPr>
                <w:rFonts w:ascii="Angsana New" w:hAnsi="Angsana New" w:cs="Angsana New"/>
                <w:bCs/>
                <w:sz w:val="30"/>
                <w:szCs w:val="30"/>
              </w:rPr>
              <w:t>7,528</w:t>
            </w:r>
          </w:p>
        </w:tc>
        <w:tc>
          <w:tcPr>
            <w:tcW w:w="180" w:type="dxa"/>
          </w:tcPr>
          <w:p w:rsidR="000A4D44" w:rsidRPr="00AB4725" w:rsidRDefault="000A4D44" w:rsidP="000A4D44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A4D44" w:rsidRPr="00AB4725" w:rsidRDefault="000A4D44" w:rsidP="000A4D44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35,346</w:t>
            </w:r>
          </w:p>
        </w:tc>
      </w:tr>
      <w:tr w:rsidR="000A4D44" w:rsidRPr="00AB4725" w:rsidTr="000B5DE1">
        <w:trPr>
          <w:cantSplit/>
          <w:trHeight w:hRule="exact" w:val="389"/>
        </w:trPr>
        <w:tc>
          <w:tcPr>
            <w:tcW w:w="3690" w:type="dxa"/>
          </w:tcPr>
          <w:p w:rsidR="000A4D44" w:rsidRPr="00AB4725" w:rsidRDefault="000A4D44" w:rsidP="008234F0">
            <w:pPr>
              <w:spacing w:line="240" w:lineRule="auto"/>
              <w:ind w:left="-73" w:firstLine="7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810" w:type="dxa"/>
          </w:tcPr>
          <w:p w:rsidR="000A4D44" w:rsidRPr="00AB4725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A4D44" w:rsidRPr="000A4D44" w:rsidRDefault="000A4D44" w:rsidP="000A4D44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80" w:type="dxa"/>
          </w:tcPr>
          <w:p w:rsidR="000A4D44" w:rsidRPr="000A4D44" w:rsidRDefault="000A4D44" w:rsidP="000A4D44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A4D44" w:rsidRPr="000A4D44" w:rsidRDefault="000A4D44" w:rsidP="000A4D44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80" w:type="dxa"/>
          </w:tcPr>
          <w:p w:rsidR="000A4D44" w:rsidRPr="000A4D44" w:rsidRDefault="000A4D44" w:rsidP="000A4D44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A4D44" w:rsidRPr="00AB4725" w:rsidRDefault="000A4D44" w:rsidP="000A4D44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80" w:type="dxa"/>
          </w:tcPr>
          <w:p w:rsidR="000A4D44" w:rsidRPr="00AB4725" w:rsidRDefault="000A4D44" w:rsidP="000A4D44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A4D44" w:rsidRPr="00AB4725" w:rsidRDefault="000A4D44" w:rsidP="000A4D44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</w:tr>
      <w:tr w:rsidR="000A4D44" w:rsidRPr="00AB4725" w:rsidTr="000B5DE1">
        <w:trPr>
          <w:cantSplit/>
          <w:trHeight w:hRule="exact" w:val="389"/>
        </w:trPr>
        <w:tc>
          <w:tcPr>
            <w:tcW w:w="3690" w:type="dxa"/>
          </w:tcPr>
          <w:p w:rsidR="000A4D44" w:rsidRPr="00AB4725" w:rsidRDefault="000A4D44" w:rsidP="008234F0">
            <w:pPr>
              <w:spacing w:line="240" w:lineRule="auto"/>
              <w:ind w:left="-73" w:firstLine="73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</w:t>
            </w:r>
            <w:r w:rsidRPr="00AB4725">
              <w:rPr>
                <w:rFonts w:ascii="Angsana New" w:hAnsi="Angsana New" w:hint="cs"/>
                <w:sz w:val="30"/>
                <w:szCs w:val="30"/>
                <w:cs/>
              </w:rPr>
              <w:t>แตก</w:t>
            </w:r>
            <w:r w:rsidRPr="00AB4725">
              <w:rPr>
                <w:rFonts w:ascii="Angsana New" w:hAnsi="Angsana New"/>
                <w:sz w:val="30"/>
                <w:szCs w:val="30"/>
                <w:cs/>
              </w:rPr>
              <w:t>ต่างชั่วคราว</w:t>
            </w:r>
            <w:r w:rsidRPr="00AB4725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810" w:type="dxa"/>
          </w:tcPr>
          <w:p w:rsidR="000A4D44" w:rsidRPr="00AB4725" w:rsidRDefault="006504DC" w:rsidP="000A4D44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A4D44" w:rsidRPr="000A4D44" w:rsidRDefault="000A4D44" w:rsidP="000A4D44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0A4D44">
              <w:rPr>
                <w:rFonts w:ascii="Angsana New" w:hAnsi="Angsana New" w:cs="Angsana New"/>
                <w:b w:val="0"/>
                <w:sz w:val="30"/>
                <w:szCs w:val="30"/>
              </w:rPr>
              <w:t>(7,307)</w:t>
            </w:r>
          </w:p>
        </w:tc>
        <w:tc>
          <w:tcPr>
            <w:tcW w:w="180" w:type="dxa"/>
          </w:tcPr>
          <w:p w:rsidR="000A4D44" w:rsidRPr="000A4D44" w:rsidRDefault="000A4D44" w:rsidP="000A4D44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A4D44" w:rsidRPr="000A4D44" w:rsidRDefault="000A4D44" w:rsidP="000A4D44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0A4D44">
              <w:rPr>
                <w:rFonts w:ascii="Angsana New" w:hAnsi="Angsana New" w:cs="Angsana New"/>
                <w:b w:val="0"/>
                <w:sz w:val="30"/>
                <w:szCs w:val="30"/>
              </w:rPr>
              <w:t>313</w:t>
            </w:r>
          </w:p>
        </w:tc>
        <w:tc>
          <w:tcPr>
            <w:tcW w:w="180" w:type="dxa"/>
          </w:tcPr>
          <w:p w:rsidR="000A4D44" w:rsidRPr="000A4D44" w:rsidRDefault="000A4D44" w:rsidP="000A4D44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A4D44" w:rsidRPr="000A4D44" w:rsidRDefault="000A4D44" w:rsidP="000A4D44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0A4D44">
              <w:rPr>
                <w:rFonts w:ascii="Angsana New" w:hAnsi="Angsana New" w:cs="Angsana New"/>
                <w:b w:val="0"/>
                <w:sz w:val="30"/>
                <w:szCs w:val="30"/>
              </w:rPr>
              <w:t>594</w:t>
            </w:r>
          </w:p>
        </w:tc>
        <w:tc>
          <w:tcPr>
            <w:tcW w:w="180" w:type="dxa"/>
          </w:tcPr>
          <w:p w:rsidR="000A4D44" w:rsidRPr="00AB4725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A4D44" w:rsidRPr="00AB4725" w:rsidRDefault="000A4D44" w:rsidP="000A4D44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>15,289</w:t>
            </w:r>
          </w:p>
        </w:tc>
      </w:tr>
      <w:tr w:rsidR="000A4D44" w:rsidRPr="00AB4725" w:rsidTr="000B5DE1">
        <w:trPr>
          <w:cantSplit/>
          <w:trHeight w:hRule="exact" w:val="389"/>
        </w:trPr>
        <w:tc>
          <w:tcPr>
            <w:tcW w:w="3690" w:type="dxa"/>
          </w:tcPr>
          <w:p w:rsidR="000A4D44" w:rsidRPr="00AB4725" w:rsidRDefault="000A4D44" w:rsidP="008234F0">
            <w:pPr>
              <w:spacing w:line="240" w:lineRule="auto"/>
              <w:ind w:left="-73" w:firstLine="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810" w:type="dxa"/>
          </w:tcPr>
          <w:p w:rsidR="000A4D44" w:rsidRPr="00AB4725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A4D44" w:rsidRPr="000A4D44" w:rsidRDefault="000A4D44" w:rsidP="000A4D44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0A4D44">
              <w:rPr>
                <w:rFonts w:ascii="Angsana New" w:hAnsi="Angsana New" w:cs="Angsana New"/>
                <w:bCs/>
                <w:sz w:val="30"/>
                <w:szCs w:val="30"/>
              </w:rPr>
              <w:t>57,692</w:t>
            </w:r>
          </w:p>
        </w:tc>
        <w:tc>
          <w:tcPr>
            <w:tcW w:w="180" w:type="dxa"/>
          </w:tcPr>
          <w:p w:rsidR="000A4D44" w:rsidRPr="000A4D44" w:rsidRDefault="000A4D44" w:rsidP="000A4D44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A4D44" w:rsidRPr="000A4D44" w:rsidRDefault="000A4D44" w:rsidP="000A4D44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0A4D44">
              <w:rPr>
                <w:rFonts w:ascii="Angsana New" w:hAnsi="Angsana New" w:cs="Angsana New"/>
                <w:bCs/>
                <w:sz w:val="30"/>
                <w:szCs w:val="30"/>
              </w:rPr>
              <w:t>92,827</w:t>
            </w:r>
          </w:p>
        </w:tc>
        <w:tc>
          <w:tcPr>
            <w:tcW w:w="180" w:type="dxa"/>
          </w:tcPr>
          <w:p w:rsidR="000A4D44" w:rsidRPr="000A4D44" w:rsidRDefault="000A4D44" w:rsidP="000A4D44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A4D44" w:rsidRPr="000A4D44" w:rsidRDefault="000A4D44" w:rsidP="000A4D44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0A4D44">
              <w:rPr>
                <w:rFonts w:ascii="Angsana New" w:hAnsi="Angsana New" w:cs="Angsana New"/>
                <w:bCs/>
                <w:sz w:val="30"/>
                <w:szCs w:val="30"/>
              </w:rPr>
              <w:t>8,122</w:t>
            </w:r>
          </w:p>
        </w:tc>
        <w:tc>
          <w:tcPr>
            <w:tcW w:w="180" w:type="dxa"/>
          </w:tcPr>
          <w:p w:rsidR="000A4D44" w:rsidRPr="00AB4725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A4D44" w:rsidRPr="00AB4725" w:rsidRDefault="000A4D44" w:rsidP="000A4D44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50,635</w:t>
            </w:r>
          </w:p>
        </w:tc>
      </w:tr>
    </w:tbl>
    <w:p w:rsidR="00BD79EB" w:rsidRPr="002D6D8A" w:rsidRDefault="00BD79EB" w:rsidP="00BD79EB">
      <w:pPr>
        <w:spacing w:line="240" w:lineRule="auto"/>
        <w:rPr>
          <w:rFonts w:ascii="Angsana New" w:hAnsi="Angsana New"/>
          <w:sz w:val="14"/>
          <w:szCs w:val="14"/>
        </w:rPr>
      </w:pPr>
    </w:p>
    <w:p w:rsidR="00382CBD" w:rsidRPr="00BD79EB" w:rsidRDefault="00382CBD" w:rsidP="00382CBD">
      <w:pPr>
        <w:tabs>
          <w:tab w:val="left" w:pos="54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BD79EB">
        <w:rPr>
          <w:rFonts w:ascii="Angsana New" w:hAnsi="Angsana New"/>
          <w:sz w:val="30"/>
          <w:szCs w:val="30"/>
          <w:cs/>
        </w:rPr>
        <w:t>จำนวนภาษีเงินได้ในงบกำไรขาดทุนเบ็ดเสร็จ</w:t>
      </w:r>
      <w:r w:rsidRPr="00BD79EB">
        <w:rPr>
          <w:rFonts w:ascii="Angsana New" w:hAnsi="Angsana New" w:hint="cs"/>
          <w:sz w:val="30"/>
          <w:szCs w:val="30"/>
          <w:cs/>
        </w:rPr>
        <w:t>รวม</w:t>
      </w:r>
      <w:r w:rsidRPr="00BD79EB">
        <w:rPr>
          <w:rFonts w:ascii="Angsana New" w:hAnsi="Angsana New"/>
          <w:sz w:val="30"/>
          <w:szCs w:val="30"/>
          <w:cs/>
        </w:rPr>
        <w:t>และงบกำไรขาดทุนเบ็ดเสร็จเฉพาะกิจการแตกต่างจากจำนวนภาษีเงินได้ที่คำนวณโดยการใช้อัตราภาษีเงินได้คูณกับยอดกำไรสุทธิตามบัญชีสำหรับงวดเนื่องจาก</w:t>
      </w:r>
    </w:p>
    <w:p w:rsidR="00382CBD" w:rsidRPr="00465BB6" w:rsidRDefault="00382CBD" w:rsidP="0004458E">
      <w:pPr>
        <w:tabs>
          <w:tab w:val="left" w:pos="630"/>
        </w:tabs>
        <w:spacing w:line="240" w:lineRule="auto"/>
        <w:ind w:firstLine="540"/>
        <w:rPr>
          <w:rFonts w:ascii="Angsana New" w:hAnsi="Angsana New"/>
          <w:sz w:val="8"/>
          <w:szCs w:val="8"/>
        </w:rPr>
      </w:pPr>
    </w:p>
    <w:p w:rsidR="0004458E" w:rsidRPr="00BD79EB" w:rsidRDefault="0004458E" w:rsidP="0004458E">
      <w:pPr>
        <w:numPr>
          <w:ilvl w:val="0"/>
          <w:numId w:val="26"/>
        </w:numPr>
        <w:tabs>
          <w:tab w:val="clear" w:pos="907"/>
          <w:tab w:val="left" w:pos="900"/>
        </w:tabs>
        <w:ind w:right="-72"/>
        <w:jc w:val="thaiDistribute"/>
        <w:rPr>
          <w:rFonts w:ascii="Angsana New" w:hAnsi="Angsana New"/>
          <w:sz w:val="30"/>
          <w:szCs w:val="30"/>
        </w:rPr>
      </w:pPr>
      <w:r w:rsidRPr="00BD79EB">
        <w:rPr>
          <w:rFonts w:ascii="Angsana New" w:hAnsi="Angsana New" w:hint="cs"/>
          <w:sz w:val="30"/>
          <w:szCs w:val="30"/>
          <w:cs/>
        </w:rPr>
        <w:t>บริษัทได้รับการอนุมัติจากคณะกรรมการส่งเสริมการลงทุนให้ได้รับสิทธิประโยชน์ตามพระราชบัญญัติส่งเสริมการลงทุน</w:t>
      </w:r>
      <w:r w:rsidRPr="00BD79EB">
        <w:rPr>
          <w:rFonts w:ascii="Angsana New" w:hAnsi="Angsana New"/>
          <w:sz w:val="30"/>
          <w:szCs w:val="30"/>
          <w:cs/>
        </w:rPr>
        <w:t xml:space="preserve"> </w:t>
      </w:r>
      <w:r w:rsidRPr="00BD79EB">
        <w:rPr>
          <w:rFonts w:ascii="Angsana New" w:hAnsi="Angsana New" w:hint="cs"/>
          <w:sz w:val="30"/>
          <w:szCs w:val="30"/>
          <w:cs/>
        </w:rPr>
        <w:t>พ</w:t>
      </w:r>
      <w:r w:rsidRPr="00BD79EB">
        <w:rPr>
          <w:rFonts w:ascii="Angsana New" w:hAnsi="Angsana New"/>
          <w:sz w:val="30"/>
          <w:szCs w:val="30"/>
          <w:cs/>
        </w:rPr>
        <w:t>.</w:t>
      </w:r>
      <w:r w:rsidRPr="00BD79EB">
        <w:rPr>
          <w:rFonts w:ascii="Angsana New" w:hAnsi="Angsana New" w:hint="cs"/>
          <w:sz w:val="30"/>
          <w:szCs w:val="30"/>
          <w:cs/>
        </w:rPr>
        <w:t>ศ</w:t>
      </w:r>
      <w:r w:rsidRPr="00BD79EB">
        <w:rPr>
          <w:rFonts w:ascii="Angsana New" w:hAnsi="Angsana New"/>
          <w:sz w:val="30"/>
          <w:szCs w:val="30"/>
          <w:cs/>
        </w:rPr>
        <w:t xml:space="preserve">.2520 </w:t>
      </w:r>
      <w:r w:rsidRPr="00BD79EB">
        <w:rPr>
          <w:rFonts w:ascii="Angsana New" w:hAnsi="Angsana New" w:hint="cs"/>
          <w:sz w:val="30"/>
          <w:szCs w:val="30"/>
          <w:cs/>
        </w:rPr>
        <w:t>ในการผลิตยาเริ่มตั้งแต่วันที่</w:t>
      </w:r>
      <w:r w:rsidRPr="00BD79EB">
        <w:rPr>
          <w:rFonts w:ascii="Angsana New" w:hAnsi="Angsana New"/>
          <w:sz w:val="30"/>
          <w:szCs w:val="30"/>
          <w:cs/>
        </w:rPr>
        <w:t xml:space="preserve"> 1 </w:t>
      </w:r>
      <w:r w:rsidRPr="00BD79EB">
        <w:rPr>
          <w:rFonts w:ascii="Angsana New" w:hAnsi="Angsana New" w:hint="cs"/>
          <w:sz w:val="30"/>
          <w:szCs w:val="30"/>
          <w:cs/>
        </w:rPr>
        <w:t>พฤษภาคม</w:t>
      </w:r>
      <w:r w:rsidRPr="00BD79EB">
        <w:rPr>
          <w:rFonts w:ascii="Angsana New" w:hAnsi="Angsana New"/>
          <w:sz w:val="30"/>
          <w:szCs w:val="30"/>
          <w:cs/>
        </w:rPr>
        <w:t xml:space="preserve"> 2561 </w:t>
      </w:r>
      <w:r w:rsidRPr="00BD79EB">
        <w:rPr>
          <w:rFonts w:ascii="Angsana New" w:hAnsi="Angsana New" w:hint="cs"/>
          <w:sz w:val="30"/>
          <w:szCs w:val="30"/>
          <w:cs/>
        </w:rPr>
        <w:t>สิทธิประโยชน์ที่ได้รับประกอบด้วยการได้รับยกเว้นอากรขาเข้าสำหรับเครื่องจักรที่นำเข้าตามที่คณะกรรมการอนุมัติ</w:t>
      </w:r>
      <w:r w:rsidRPr="00BD79EB">
        <w:rPr>
          <w:rFonts w:ascii="Angsana New" w:hAnsi="Angsana New"/>
          <w:sz w:val="30"/>
          <w:szCs w:val="30"/>
          <w:cs/>
        </w:rPr>
        <w:t xml:space="preserve"> </w:t>
      </w:r>
      <w:r w:rsidRPr="00BD79EB">
        <w:rPr>
          <w:rFonts w:ascii="Angsana New" w:hAnsi="Angsana New" w:hint="cs"/>
          <w:sz w:val="30"/>
          <w:szCs w:val="30"/>
          <w:cs/>
        </w:rPr>
        <w:t>และการได้รับยกเว้นภาษีเงินได้จากการประกอบกิจการการค้าที่เกี่ยวข้องโดยมีกำหนดเวลาแปดปีนับแต่วันที่เริ่มมีรายได้จากการประกอบกิจการนั้น</w:t>
      </w:r>
    </w:p>
    <w:p w:rsidR="0004458E" w:rsidRDefault="0004458E" w:rsidP="0004458E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line="240" w:lineRule="auto"/>
        <w:ind w:left="907" w:right="-72"/>
        <w:jc w:val="thaiDistribute"/>
        <w:rPr>
          <w:rFonts w:ascii="Angsana New" w:hAnsi="Angsana New"/>
          <w:sz w:val="30"/>
          <w:szCs w:val="30"/>
        </w:rPr>
      </w:pPr>
      <w:r w:rsidRPr="00BD79EB">
        <w:rPr>
          <w:rFonts w:ascii="Angsana New" w:hAnsi="Angsana New"/>
          <w:sz w:val="30"/>
          <w:szCs w:val="30"/>
          <w:cs/>
        </w:rPr>
        <w:t>บริษัท</w:t>
      </w:r>
      <w:r w:rsidR="00C3334F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BD79EB">
        <w:rPr>
          <w:rFonts w:ascii="Angsana New" w:hAnsi="Angsana New"/>
          <w:sz w:val="30"/>
          <w:szCs w:val="30"/>
          <w:cs/>
        </w:rPr>
        <w:t>ในประเทศไทยได้รับการอนุมัติจากกรมสรรพากรให้ได้รับสิทธิประโยชน์ตามพระราชกฤษฎีกาออกตามความในประมวลรัษฎากรว่าด้วยการลดอัตราและยกเว้นรัษฎากรฉบับที่ 5</w:t>
      </w:r>
      <w:r w:rsidRPr="00BD79EB">
        <w:rPr>
          <w:rFonts w:ascii="Angsana New" w:hAnsi="Angsana New"/>
          <w:sz w:val="30"/>
          <w:szCs w:val="30"/>
        </w:rPr>
        <w:t xml:space="preserve">87 </w:t>
      </w:r>
      <w:r w:rsidRPr="00BD79EB">
        <w:rPr>
          <w:rFonts w:ascii="Angsana New" w:hAnsi="Angsana New"/>
          <w:sz w:val="30"/>
          <w:szCs w:val="30"/>
          <w:cs/>
        </w:rPr>
        <w:t>พ.ศ.2558 ในฐานะที่เป็นบริษัทการค้าระหว่างประเทศ สิทธิประโยชน์ที่ได้รับประกอบด้วยการได้รับยกเว้นภาษีเงินได้ที่ได้จากการประกอบกิจการการค้าที่เกี่ยวข้องโดยมีกำหนดเวลาสิบห้าปีเริ่มตั้งแต่วันที่ 1 มกราคม 2560 เนื่องจากเป็นกิจการที่ได้รับสิทธิประโยชน์ทางภาษี บริษัทจะต้องปฏิบัติตามเงื่อนไขและข้อกำหนดที่เกี่ยวข้องกับการเป็น</w:t>
      </w:r>
      <w:r w:rsidRPr="0018560D">
        <w:rPr>
          <w:rFonts w:ascii="Angsana New" w:hAnsi="Angsana New"/>
          <w:sz w:val="30"/>
          <w:szCs w:val="30"/>
          <w:cs/>
        </w:rPr>
        <w:t>บริษัทการค้าระหว่างประเทศ</w:t>
      </w:r>
      <w:r w:rsidR="00A17EDF" w:rsidRPr="0018560D">
        <w:rPr>
          <w:rFonts w:ascii="Angsana New" w:hAnsi="Angsana New" w:hint="cs"/>
          <w:sz w:val="30"/>
          <w:szCs w:val="30"/>
          <w:cs/>
        </w:rPr>
        <w:t xml:space="preserve"> </w:t>
      </w:r>
      <w:r w:rsidR="00C3334F">
        <w:rPr>
          <w:rFonts w:ascii="Angsana New" w:hAnsi="Angsana New" w:hint="cs"/>
          <w:sz w:val="30"/>
          <w:szCs w:val="30"/>
          <w:cs/>
        </w:rPr>
        <w:t>อย่างไรก็ตาม</w:t>
      </w:r>
      <w:r w:rsidR="0018560D" w:rsidRPr="0018560D">
        <w:rPr>
          <w:rFonts w:ascii="Angsana New" w:hAnsi="Angsana New" w:hint="cs"/>
          <w:sz w:val="30"/>
          <w:szCs w:val="30"/>
          <w:cs/>
        </w:rPr>
        <w:t>พระราชกฤษฎีกา</w:t>
      </w:r>
      <w:r w:rsidR="00C3334F">
        <w:rPr>
          <w:rFonts w:ascii="Angsana New" w:hAnsi="Angsana New" w:hint="cs"/>
          <w:sz w:val="30"/>
          <w:szCs w:val="30"/>
          <w:cs/>
        </w:rPr>
        <w:t>ได้</w:t>
      </w:r>
      <w:r w:rsidR="0018560D" w:rsidRPr="0018560D">
        <w:rPr>
          <w:rFonts w:ascii="Angsana New" w:hAnsi="Angsana New" w:hint="cs"/>
          <w:sz w:val="30"/>
          <w:szCs w:val="30"/>
          <w:cs/>
        </w:rPr>
        <w:t>ยกเลิกสิทธิประโยชน์ของบริษัทการค้าระหว่างประเทศ</w:t>
      </w:r>
      <w:r w:rsidR="00C3334F">
        <w:rPr>
          <w:rFonts w:ascii="Angsana New" w:hAnsi="Angsana New" w:hint="cs"/>
          <w:sz w:val="30"/>
          <w:szCs w:val="30"/>
          <w:cs/>
        </w:rPr>
        <w:t>มีผล</w:t>
      </w:r>
      <w:r w:rsidR="0018560D" w:rsidRPr="0018560D">
        <w:rPr>
          <w:rFonts w:ascii="Angsana New" w:hAnsi="Angsana New" w:hint="cs"/>
          <w:sz w:val="30"/>
          <w:szCs w:val="30"/>
          <w:cs/>
        </w:rPr>
        <w:t>ตั้งแต่</w:t>
      </w:r>
      <w:r w:rsidR="00C3334F">
        <w:rPr>
          <w:rFonts w:ascii="Angsana New" w:hAnsi="Angsana New" w:hint="cs"/>
          <w:sz w:val="30"/>
          <w:szCs w:val="30"/>
          <w:cs/>
        </w:rPr>
        <w:t>วันที่</w:t>
      </w:r>
      <w:r w:rsidR="00611D37">
        <w:rPr>
          <w:rFonts w:ascii="Angsana New" w:hAnsi="Angsana New" w:hint="cs"/>
          <w:sz w:val="30"/>
          <w:szCs w:val="30"/>
          <w:cs/>
        </w:rPr>
        <w:t xml:space="preserve"> </w:t>
      </w:r>
      <w:r w:rsidR="0018560D" w:rsidRPr="0018560D">
        <w:rPr>
          <w:rFonts w:ascii="Angsana New" w:hAnsi="Angsana New"/>
          <w:sz w:val="30"/>
          <w:szCs w:val="30"/>
        </w:rPr>
        <w:t>1</w:t>
      </w:r>
      <w:r w:rsidR="0018560D" w:rsidRPr="0018560D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18560D" w:rsidRPr="0018560D">
        <w:rPr>
          <w:rFonts w:ascii="Angsana New" w:hAnsi="Angsana New"/>
          <w:sz w:val="30"/>
          <w:szCs w:val="30"/>
        </w:rPr>
        <w:t>2562</w:t>
      </w:r>
    </w:p>
    <w:p w:rsidR="00E26895" w:rsidRDefault="00E26895" w:rsidP="00E268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line="240" w:lineRule="auto"/>
        <w:ind w:left="547" w:right="-72"/>
        <w:jc w:val="thaiDistribute"/>
        <w:rPr>
          <w:rFonts w:ascii="Angsana New" w:hAnsi="Angsana New"/>
          <w:sz w:val="30"/>
          <w:szCs w:val="30"/>
        </w:rPr>
      </w:pPr>
    </w:p>
    <w:p w:rsidR="00E26895" w:rsidRDefault="00E26895" w:rsidP="00E268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line="240" w:lineRule="auto"/>
        <w:ind w:left="547" w:right="-72"/>
        <w:jc w:val="thaiDistribute"/>
        <w:rPr>
          <w:rFonts w:ascii="Angsana New" w:hAnsi="Angsana New"/>
          <w:sz w:val="30"/>
          <w:szCs w:val="30"/>
        </w:rPr>
      </w:pPr>
    </w:p>
    <w:p w:rsidR="0059666F" w:rsidRDefault="0059666F" w:rsidP="00E268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line="240" w:lineRule="auto"/>
        <w:ind w:left="547" w:right="-72"/>
        <w:jc w:val="thaiDistribute"/>
        <w:rPr>
          <w:rFonts w:ascii="Angsana New" w:hAnsi="Angsana New"/>
          <w:sz w:val="30"/>
          <w:szCs w:val="30"/>
        </w:rPr>
      </w:pPr>
    </w:p>
    <w:p w:rsidR="0018560D" w:rsidRPr="0018560D" w:rsidRDefault="0018560D" w:rsidP="0018560D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line="240" w:lineRule="auto"/>
        <w:ind w:left="907" w:right="-72"/>
        <w:jc w:val="thaiDistribute"/>
        <w:rPr>
          <w:rFonts w:ascii="Angsana New" w:hAnsi="Angsana New"/>
          <w:sz w:val="30"/>
          <w:szCs w:val="30"/>
        </w:rPr>
      </w:pPr>
      <w:r w:rsidRPr="00BD79EB">
        <w:rPr>
          <w:rFonts w:ascii="Angsana New" w:hAnsi="Angsana New"/>
          <w:sz w:val="30"/>
          <w:szCs w:val="30"/>
          <w:cs/>
        </w:rPr>
        <w:lastRenderedPageBreak/>
        <w:t xml:space="preserve">บริษัทในประเทศไทยได้รับการอนุมัติจากกรมสรรพากรให้ได้รับสิทธิประโยชน์ตามพระราชกฤษฎีกาออกตามความในประมวลรัษฎากรว่าด้วยการลดอัตราและยกเว้นรัษฎากรฉบับที่ </w:t>
      </w:r>
      <w:r>
        <w:rPr>
          <w:rFonts w:ascii="Angsana New" w:hAnsi="Angsana New"/>
          <w:sz w:val="30"/>
          <w:szCs w:val="30"/>
        </w:rPr>
        <w:t>674</w:t>
      </w:r>
      <w:r w:rsidRPr="00BD79EB">
        <w:rPr>
          <w:rFonts w:ascii="Angsana New" w:hAnsi="Angsana New"/>
          <w:sz w:val="30"/>
          <w:szCs w:val="30"/>
        </w:rPr>
        <w:t xml:space="preserve"> </w:t>
      </w:r>
      <w:r w:rsidRPr="00BD79EB">
        <w:rPr>
          <w:rFonts w:ascii="Angsana New" w:hAnsi="Angsana New"/>
          <w:sz w:val="30"/>
          <w:szCs w:val="30"/>
          <w:cs/>
        </w:rPr>
        <w:t>พ.ศ.25</w:t>
      </w:r>
      <w:r>
        <w:rPr>
          <w:rFonts w:ascii="Angsana New" w:hAnsi="Angsana New"/>
          <w:sz w:val="30"/>
          <w:szCs w:val="30"/>
        </w:rPr>
        <w:t>61</w:t>
      </w:r>
      <w:r w:rsidRPr="00BD79EB">
        <w:rPr>
          <w:rFonts w:ascii="Angsana New" w:hAnsi="Angsana New"/>
          <w:sz w:val="30"/>
          <w:szCs w:val="30"/>
          <w:cs/>
        </w:rPr>
        <w:t xml:space="preserve"> ในฐานะที่เป็น</w:t>
      </w:r>
      <w:r>
        <w:rPr>
          <w:rFonts w:ascii="Angsana New" w:hAnsi="Angsana New" w:hint="cs"/>
          <w:sz w:val="30"/>
          <w:szCs w:val="30"/>
          <w:cs/>
        </w:rPr>
        <w:t>ศูนย์กลางธุรกิจระหว่างประเทศ</w:t>
      </w:r>
      <w:r w:rsidRPr="00BD79EB">
        <w:rPr>
          <w:rFonts w:ascii="Angsana New" w:hAnsi="Angsana New"/>
          <w:sz w:val="30"/>
          <w:szCs w:val="30"/>
          <w:cs/>
        </w:rPr>
        <w:t xml:space="preserve"> สิทธิประโยชน์ที่ได้รับประกอบด้วยการได้รับยกเว้นภาษีเงินได้ที่ได้จากการประกอบกิจการการค้าที่เกี่ยวข้องโดยมีกำหนดเวลาสิบ</w:t>
      </w:r>
      <w:r>
        <w:rPr>
          <w:rFonts w:ascii="Angsana New" w:hAnsi="Angsana New" w:hint="cs"/>
          <w:sz w:val="30"/>
          <w:szCs w:val="30"/>
          <w:cs/>
        </w:rPr>
        <w:t>สี่</w:t>
      </w:r>
      <w:r w:rsidRPr="00BD79EB">
        <w:rPr>
          <w:rFonts w:ascii="Angsana New" w:hAnsi="Angsana New"/>
          <w:sz w:val="30"/>
          <w:szCs w:val="30"/>
          <w:cs/>
        </w:rPr>
        <w:t>ปี</w:t>
      </w:r>
      <w:r>
        <w:rPr>
          <w:rFonts w:ascii="Angsana New" w:hAnsi="Angsana New" w:hint="cs"/>
          <w:sz w:val="30"/>
          <w:szCs w:val="30"/>
          <w:cs/>
        </w:rPr>
        <w:t>หกเดือน</w:t>
      </w:r>
      <w:r w:rsidRPr="00BD79EB">
        <w:rPr>
          <w:rFonts w:ascii="Angsana New" w:hAnsi="Angsana New"/>
          <w:sz w:val="30"/>
          <w:szCs w:val="30"/>
          <w:cs/>
        </w:rPr>
        <w:t xml:space="preserve">เริ่มตั้งแต่วันที่ 1 </w:t>
      </w:r>
      <w:r w:rsidR="00C0497D">
        <w:rPr>
          <w:rFonts w:ascii="Angsana New" w:hAnsi="Angsana New" w:hint="cs"/>
          <w:sz w:val="30"/>
          <w:szCs w:val="30"/>
          <w:cs/>
        </w:rPr>
        <w:t>มิถุนายน</w:t>
      </w:r>
      <w:r w:rsidRPr="00BD79EB">
        <w:rPr>
          <w:rFonts w:ascii="Angsana New" w:hAnsi="Angsana New"/>
          <w:sz w:val="30"/>
          <w:szCs w:val="30"/>
          <w:cs/>
        </w:rPr>
        <w:t xml:space="preserve"> 256</w:t>
      </w:r>
      <w:r w:rsidR="00C0497D">
        <w:rPr>
          <w:rFonts w:ascii="Angsana New" w:hAnsi="Angsana New"/>
          <w:sz w:val="30"/>
          <w:szCs w:val="30"/>
        </w:rPr>
        <w:t>2</w:t>
      </w:r>
      <w:r w:rsidRPr="00BD79EB">
        <w:rPr>
          <w:rFonts w:ascii="Angsana New" w:hAnsi="Angsana New"/>
          <w:sz w:val="30"/>
          <w:szCs w:val="30"/>
          <w:cs/>
        </w:rPr>
        <w:t xml:space="preserve"> เนื่องจากเป็นกิจการที่ได้รับสิทธิประโยชน์ทางภาษี บริษัทจะต้องปฏิบัติตามเงื่อนไขและข้อกำหนดที่เกี่ยวข้องกับการเป็น</w:t>
      </w:r>
      <w:r w:rsidR="00C0497D">
        <w:rPr>
          <w:rFonts w:ascii="Angsana New" w:hAnsi="Angsana New" w:hint="cs"/>
          <w:sz w:val="30"/>
          <w:szCs w:val="30"/>
          <w:cs/>
        </w:rPr>
        <w:t>ศูนย์กลางธุรกิจระหว่างประเทศ</w:t>
      </w:r>
    </w:p>
    <w:p w:rsidR="00A17EDF" w:rsidRDefault="00382CBD" w:rsidP="00A17EDF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line="240" w:lineRule="auto"/>
        <w:ind w:left="907" w:right="-72"/>
        <w:jc w:val="thaiDistribute"/>
        <w:rPr>
          <w:rFonts w:ascii="Angsana New" w:hAnsi="Angsana New"/>
          <w:sz w:val="30"/>
          <w:szCs w:val="30"/>
        </w:rPr>
      </w:pPr>
      <w:r w:rsidRPr="00BD79EB">
        <w:rPr>
          <w:rFonts w:ascii="Angsana New" w:hAnsi="Angsana New" w:hint="cs"/>
          <w:sz w:val="30"/>
          <w:szCs w:val="30"/>
          <w:cs/>
        </w:rPr>
        <w:t>ความแตกต่างระหว่างการรับรู้รายได้และค่าใช้จ่ายทางบัญชีและทางภาษีบางรายการ โดยเฉพาะอย่างยิ่ง</w:t>
      </w:r>
      <w:r w:rsidRPr="00BD79EB">
        <w:rPr>
          <w:rFonts w:ascii="Angsana New" w:hAnsi="Angsana New" w:hint="cs"/>
          <w:sz w:val="30"/>
          <w:szCs w:val="30"/>
          <w:cs/>
        </w:rPr>
        <w:br/>
        <w:t>ค่าเผื่อมูลค่าสินค้าลดลงและผลแตกต่างชั่วคราวในเรื่องเกี่ยวกับรายได้และต้นทุนขายจากการส่งออกสินค้าจากประเทศไทยไปยังต่างประเทศ โดยภาระภาษีเกิดเมื่อมีการส่งสินค้าออกต่างประเทศ แต่การรับรู้รายได้และต้นทุนขายในงบกำไรขาดทุนเบ็ดเสร็จเกิดขึ้นภายหลังจากสินค้าได้ถูกขายออกจากกลุ่มบริษัทไปยังลูกค้าซึ่งเป็นบุคคลภายนอก</w:t>
      </w:r>
    </w:p>
    <w:p w:rsidR="00A17EDF" w:rsidRPr="00E72184" w:rsidRDefault="00A17EDF" w:rsidP="00A17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line="240" w:lineRule="auto"/>
        <w:ind w:right="-72"/>
        <w:jc w:val="thaiDistribute"/>
        <w:rPr>
          <w:rFonts w:ascii="Angsana New" w:hAnsi="Angsana New"/>
          <w:sz w:val="10"/>
          <w:szCs w:val="10"/>
        </w:rPr>
      </w:pPr>
    </w:p>
    <w:p w:rsidR="00C26143" w:rsidRPr="00CA31EF" w:rsidRDefault="0069467F" w:rsidP="001A2D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  <w:r w:rsidRPr="00BD79EB">
        <w:rPr>
          <w:rFonts w:ascii="Angsana New" w:hAnsi="Angsana New"/>
          <w:b/>
          <w:bCs/>
          <w:sz w:val="30"/>
          <w:szCs w:val="30"/>
        </w:rPr>
        <w:t>1</w:t>
      </w:r>
      <w:r w:rsidR="00CF3FA8">
        <w:rPr>
          <w:rFonts w:ascii="Angsana New" w:hAnsi="Angsana New"/>
          <w:b/>
          <w:bCs/>
          <w:sz w:val="30"/>
          <w:szCs w:val="30"/>
        </w:rPr>
        <w:t>5</w:t>
      </w:r>
      <w:r w:rsidR="001A2D22" w:rsidRPr="00BD79EB">
        <w:rPr>
          <w:rFonts w:ascii="Angsana New" w:hAnsi="Angsana New"/>
          <w:sz w:val="30"/>
          <w:szCs w:val="30"/>
        </w:rPr>
        <w:tab/>
      </w:r>
      <w:r w:rsidR="00C26143" w:rsidRPr="00BD79EB">
        <w:rPr>
          <w:rFonts w:ascii="Angsana New" w:hAnsi="Angsana New"/>
          <w:b/>
          <w:bCs/>
          <w:sz w:val="30"/>
          <w:szCs w:val="30"/>
          <w:cs/>
        </w:rPr>
        <w:t>กำไรต่อหุ้น</w:t>
      </w:r>
    </w:p>
    <w:p w:rsidR="00C26143" w:rsidRPr="00E72184" w:rsidRDefault="00C26143" w:rsidP="002B1AD2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sz w:val="14"/>
          <w:szCs w:val="14"/>
          <w:cs/>
        </w:rPr>
      </w:pPr>
    </w:p>
    <w:p w:rsidR="00C26ACD" w:rsidRPr="00BD79EB" w:rsidRDefault="00C26ACD" w:rsidP="002B1A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D79EB">
        <w:rPr>
          <w:rFonts w:ascii="Angsana New" w:hAnsi="Angsana New"/>
          <w:b/>
          <w:bCs/>
          <w:i/>
          <w:iCs/>
          <w:sz w:val="30"/>
          <w:szCs w:val="30"/>
          <w:cs/>
        </w:rPr>
        <w:t>กำไรต่อหุ้นขั้นพื้นฐาน</w:t>
      </w:r>
    </w:p>
    <w:p w:rsidR="00C26ACD" w:rsidRPr="00E72184" w:rsidRDefault="00C26ACD" w:rsidP="002B1A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14"/>
          <w:szCs w:val="14"/>
        </w:rPr>
      </w:pPr>
    </w:p>
    <w:p w:rsidR="00250854" w:rsidRPr="00BD79EB" w:rsidRDefault="00690EE2" w:rsidP="00556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BD79EB">
        <w:rPr>
          <w:rFonts w:ascii="Angsana New" w:hAnsi="Angsana New"/>
          <w:sz w:val="30"/>
          <w:szCs w:val="30"/>
          <w:cs/>
        </w:rPr>
        <w:t>กำไรต่</w:t>
      </w:r>
      <w:r w:rsidR="002B1AD2" w:rsidRPr="00BD79EB">
        <w:rPr>
          <w:rFonts w:ascii="Angsana New" w:hAnsi="Angsana New"/>
          <w:sz w:val="30"/>
          <w:szCs w:val="30"/>
          <w:cs/>
        </w:rPr>
        <w:t>อหุ้นขั้นพื้นฐานสำหรับ</w:t>
      </w:r>
      <w:r w:rsidR="008502D2" w:rsidRPr="00BD79EB">
        <w:rPr>
          <w:rFonts w:ascii="Angsana New" w:hAnsi="Angsana New" w:hint="cs"/>
          <w:sz w:val="30"/>
          <w:szCs w:val="30"/>
          <w:cs/>
        </w:rPr>
        <w:t>งวด</w:t>
      </w:r>
      <w:r w:rsidR="005125A8">
        <w:rPr>
          <w:rFonts w:ascii="Angsana New" w:hAnsi="Angsana New" w:hint="cs"/>
          <w:sz w:val="30"/>
          <w:szCs w:val="30"/>
          <w:cs/>
        </w:rPr>
        <w:t>สามเดือนและหก</w:t>
      </w:r>
      <w:r w:rsidR="008502D2" w:rsidRPr="00BD79EB">
        <w:rPr>
          <w:rFonts w:ascii="Angsana New" w:hAnsi="Angsana New" w:hint="cs"/>
          <w:sz w:val="30"/>
          <w:szCs w:val="30"/>
          <w:cs/>
        </w:rPr>
        <w:t>เดือน</w:t>
      </w:r>
      <w:r w:rsidRPr="00BD79E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BD79EB">
        <w:rPr>
          <w:rFonts w:ascii="Angsana New" w:hAnsi="Angsana New"/>
          <w:sz w:val="30"/>
          <w:szCs w:val="30"/>
        </w:rPr>
        <w:t>3</w:t>
      </w:r>
      <w:r w:rsidR="00BD79EB">
        <w:rPr>
          <w:rFonts w:ascii="Angsana New" w:hAnsi="Angsana New"/>
          <w:sz w:val="30"/>
          <w:szCs w:val="30"/>
        </w:rPr>
        <w:t>0</w:t>
      </w:r>
      <w:r w:rsidR="005D5909" w:rsidRPr="00BD79EB">
        <w:rPr>
          <w:rFonts w:ascii="Angsana New" w:hAnsi="Angsana New"/>
          <w:sz w:val="30"/>
          <w:szCs w:val="30"/>
        </w:rPr>
        <w:t xml:space="preserve"> </w:t>
      </w:r>
      <w:r w:rsidR="00BD79EB">
        <w:rPr>
          <w:rFonts w:ascii="Angsana New" w:hAnsi="Angsana New" w:hint="cs"/>
          <w:sz w:val="30"/>
          <w:szCs w:val="30"/>
          <w:cs/>
        </w:rPr>
        <w:t>มิถุนายน</w:t>
      </w:r>
      <w:r w:rsidR="002B1AD2" w:rsidRPr="00BD79EB">
        <w:rPr>
          <w:rFonts w:ascii="Angsana New" w:hAnsi="Angsana New" w:hint="cs"/>
          <w:sz w:val="30"/>
          <w:szCs w:val="30"/>
          <w:cs/>
        </w:rPr>
        <w:t xml:space="preserve"> </w:t>
      </w:r>
      <w:r w:rsidR="005D5909" w:rsidRPr="00BD79EB">
        <w:rPr>
          <w:rFonts w:ascii="Angsana New" w:hAnsi="Angsana New"/>
          <w:sz w:val="30"/>
          <w:szCs w:val="30"/>
        </w:rPr>
        <w:t>256</w:t>
      </w:r>
      <w:r w:rsidR="00C951A8" w:rsidRPr="00BD79EB">
        <w:rPr>
          <w:rFonts w:ascii="Angsana New" w:hAnsi="Angsana New"/>
          <w:sz w:val="30"/>
          <w:szCs w:val="30"/>
        </w:rPr>
        <w:t>2</w:t>
      </w:r>
      <w:r w:rsidR="00C05890" w:rsidRPr="00BD79EB">
        <w:rPr>
          <w:rFonts w:ascii="Angsana New" w:hAnsi="Angsana New"/>
          <w:sz w:val="30"/>
          <w:szCs w:val="30"/>
        </w:rPr>
        <w:t xml:space="preserve"> </w:t>
      </w:r>
      <w:r w:rsidR="00C05890" w:rsidRPr="00BD79EB">
        <w:rPr>
          <w:rFonts w:ascii="Angsana New" w:hAnsi="Angsana New"/>
          <w:sz w:val="30"/>
          <w:szCs w:val="30"/>
          <w:cs/>
        </w:rPr>
        <w:t xml:space="preserve">และ </w:t>
      </w:r>
      <w:r w:rsidR="005D5909" w:rsidRPr="00BD79EB">
        <w:rPr>
          <w:rFonts w:ascii="Angsana New" w:hAnsi="Angsana New"/>
          <w:sz w:val="30"/>
          <w:szCs w:val="30"/>
        </w:rPr>
        <w:t>256</w:t>
      </w:r>
      <w:r w:rsidR="00C951A8" w:rsidRPr="00BD79EB">
        <w:rPr>
          <w:rFonts w:ascii="Angsana New" w:hAnsi="Angsana New"/>
          <w:sz w:val="30"/>
          <w:szCs w:val="30"/>
        </w:rPr>
        <w:t>1</w:t>
      </w:r>
      <w:r w:rsidRPr="00BD79EB">
        <w:rPr>
          <w:rFonts w:ascii="Angsana New" w:hAnsi="Angsana New"/>
          <w:sz w:val="30"/>
          <w:szCs w:val="30"/>
          <w:cs/>
        </w:rPr>
        <w:t xml:space="preserve"> คำนวณจากกำไรสำหรับงวดที่เป็นส่วนของผู้ถือหุ้น</w:t>
      </w:r>
      <w:r w:rsidR="004C0A72" w:rsidRPr="00BD79EB">
        <w:rPr>
          <w:rFonts w:ascii="Angsana New" w:hAnsi="Angsana New"/>
          <w:sz w:val="30"/>
          <w:szCs w:val="30"/>
          <w:cs/>
        </w:rPr>
        <w:t>สามัญ</w:t>
      </w:r>
      <w:r w:rsidRPr="00BD79EB">
        <w:rPr>
          <w:rFonts w:ascii="Angsana New" w:hAnsi="Angsana New"/>
          <w:sz w:val="30"/>
          <w:szCs w:val="30"/>
          <w:cs/>
        </w:rPr>
        <w:t>ของบริษัทและจำนวนหุ้นสามัญ</w:t>
      </w:r>
      <w:r w:rsidR="00231BC8" w:rsidRPr="00BD79EB">
        <w:rPr>
          <w:rFonts w:ascii="Angsana New" w:hAnsi="Angsana New" w:hint="cs"/>
          <w:sz w:val="30"/>
          <w:szCs w:val="30"/>
          <w:cs/>
        </w:rPr>
        <w:t>โดยวิธีเฉลี่ยถ่วงน้ำหนัก</w:t>
      </w:r>
      <w:r w:rsidRPr="00BD79EB">
        <w:rPr>
          <w:rFonts w:ascii="Angsana New" w:hAnsi="Angsana New"/>
          <w:sz w:val="30"/>
          <w:szCs w:val="30"/>
          <w:cs/>
        </w:rPr>
        <w:t>ระหว่างงวดโดยแสดงการคำนวณดังนี้</w:t>
      </w:r>
    </w:p>
    <w:p w:rsidR="00BD79EB" w:rsidRPr="00E72184" w:rsidRDefault="00BD79EB" w:rsidP="00BD79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14"/>
          <w:szCs w:val="14"/>
        </w:rPr>
      </w:pP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00"/>
        <w:gridCol w:w="1080"/>
        <w:gridCol w:w="180"/>
        <w:gridCol w:w="1080"/>
        <w:gridCol w:w="180"/>
        <w:gridCol w:w="990"/>
        <w:gridCol w:w="180"/>
        <w:gridCol w:w="990"/>
      </w:tblGrid>
      <w:tr w:rsidR="00BD79EB" w:rsidRPr="00AB4725" w:rsidTr="00EB13B6">
        <w:trPr>
          <w:cantSplit/>
          <w:tblHeader/>
        </w:trPr>
        <w:tc>
          <w:tcPr>
            <w:tcW w:w="4500" w:type="dxa"/>
          </w:tcPr>
          <w:p w:rsidR="00BD79EB" w:rsidRPr="00AB4725" w:rsidRDefault="00BD79EB" w:rsidP="00EB1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hanging="11"/>
              <w:outlineLvl w:val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:rsidR="00BD79EB" w:rsidRPr="00AB4725" w:rsidRDefault="00BD79EB" w:rsidP="00EB13B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AB4725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BD79EB" w:rsidRPr="00AB4725" w:rsidRDefault="00BD79EB" w:rsidP="00EB13B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160" w:type="dxa"/>
            <w:gridSpan w:val="3"/>
          </w:tcPr>
          <w:p w:rsidR="00BD79EB" w:rsidRPr="00AB4725" w:rsidRDefault="00BD79EB" w:rsidP="00EB13B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AB4725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D79EB" w:rsidRPr="00AB4725" w:rsidTr="00EB13B6">
        <w:trPr>
          <w:cantSplit/>
          <w:tblHeader/>
        </w:trPr>
        <w:tc>
          <w:tcPr>
            <w:tcW w:w="4500" w:type="dxa"/>
          </w:tcPr>
          <w:p w:rsidR="00BD79EB" w:rsidRPr="00AB4725" w:rsidRDefault="00BD79EB" w:rsidP="00BD7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hanging="11"/>
              <w:outlineLvl w:val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AB47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AB472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</w:tcPr>
          <w:p w:rsidR="00BD79EB" w:rsidRPr="00AB4725" w:rsidRDefault="00BD79EB" w:rsidP="00BD79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80" w:type="dxa"/>
          </w:tcPr>
          <w:p w:rsidR="00BD79EB" w:rsidRPr="00AB4725" w:rsidRDefault="00BD79EB" w:rsidP="00BD79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D79EB" w:rsidRPr="00AB4725" w:rsidRDefault="00BD79EB" w:rsidP="00BD79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</w:rPr>
              <w:t>25</w:t>
            </w:r>
            <w:r w:rsidRPr="00AB472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80" w:type="dxa"/>
          </w:tcPr>
          <w:p w:rsidR="00BD79EB" w:rsidRPr="00AB4725" w:rsidRDefault="00BD79EB" w:rsidP="00BD79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BD79EB" w:rsidRPr="00AB4725" w:rsidRDefault="00BD79EB" w:rsidP="00BD79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80" w:type="dxa"/>
          </w:tcPr>
          <w:p w:rsidR="00BD79EB" w:rsidRPr="00AB4725" w:rsidRDefault="00BD79EB" w:rsidP="00BD79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BD79EB" w:rsidRPr="00AB4725" w:rsidRDefault="00BD79EB" w:rsidP="00BD79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</w:rPr>
              <w:t>25</w:t>
            </w:r>
            <w:r w:rsidRPr="00AB472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BD79EB" w:rsidRPr="00AB4725" w:rsidTr="00EB13B6">
        <w:trPr>
          <w:cantSplit/>
        </w:trPr>
        <w:tc>
          <w:tcPr>
            <w:tcW w:w="4500" w:type="dxa"/>
          </w:tcPr>
          <w:p w:rsidR="00BD79EB" w:rsidRPr="00AB4725" w:rsidRDefault="00BD79EB" w:rsidP="00BD7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hanging="11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4680" w:type="dxa"/>
            <w:gridSpan w:val="7"/>
          </w:tcPr>
          <w:p w:rsidR="00BD79EB" w:rsidRPr="00AB4725" w:rsidRDefault="00BD79EB" w:rsidP="00BD79E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B4725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AB472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AB4725">
              <w:rPr>
                <w:rFonts w:ascii="Angsana New" w:hAnsi="Angsana New" w:cs="Angsana New"/>
                <w:i/>
                <w:iCs/>
                <w:sz w:val="30"/>
                <w:szCs w:val="30"/>
              </w:rPr>
              <w:t>/</w:t>
            </w:r>
            <w:r w:rsidRPr="00AB472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พันหุ้น</w:t>
            </w:r>
            <w:r w:rsidRPr="00AB4725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0A4D44" w:rsidRPr="00AB4725" w:rsidTr="00EB13B6">
        <w:trPr>
          <w:cantSplit/>
        </w:trPr>
        <w:tc>
          <w:tcPr>
            <w:tcW w:w="4500" w:type="dxa"/>
          </w:tcPr>
          <w:p w:rsidR="000A4D44" w:rsidRPr="00AB4725" w:rsidRDefault="000A4D44" w:rsidP="000A4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22"/>
                <w:szCs w:val="22"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กำไรที่เป็นส่วนของผู้ถือหุ้นของบริษัท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0A4D44" w:rsidRPr="000A4D44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0A4D44">
              <w:rPr>
                <w:rFonts w:ascii="Angsana New" w:hAnsi="Angsana New"/>
                <w:sz w:val="30"/>
                <w:szCs w:val="30"/>
              </w:rPr>
              <w:t>2</w:t>
            </w:r>
            <w:r w:rsidR="003B6B39">
              <w:rPr>
                <w:rFonts w:ascii="Angsana New" w:hAnsi="Angsana New"/>
                <w:sz w:val="30"/>
                <w:szCs w:val="30"/>
              </w:rPr>
              <w:t>20</w:t>
            </w:r>
            <w:r w:rsidRPr="000A4D44">
              <w:rPr>
                <w:rFonts w:ascii="Angsana New" w:hAnsi="Angsana New"/>
                <w:sz w:val="30"/>
                <w:szCs w:val="30"/>
              </w:rPr>
              <w:t>,</w:t>
            </w:r>
            <w:r w:rsidR="003B6B39">
              <w:rPr>
                <w:rFonts w:ascii="Angsana New" w:hAnsi="Angsana New"/>
                <w:sz w:val="30"/>
                <w:szCs w:val="30"/>
              </w:rPr>
              <w:t>4</w:t>
            </w:r>
            <w:r w:rsidR="00C222B3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180" w:type="dxa"/>
            <w:vAlign w:val="bottom"/>
          </w:tcPr>
          <w:p w:rsidR="000A4D44" w:rsidRPr="00AB4725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0A4D44" w:rsidRPr="00AB4725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287,438</w:t>
            </w:r>
          </w:p>
        </w:tc>
        <w:tc>
          <w:tcPr>
            <w:tcW w:w="180" w:type="dxa"/>
            <w:vAlign w:val="bottom"/>
          </w:tcPr>
          <w:p w:rsidR="000A4D44" w:rsidRPr="00AB4725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0A4D44" w:rsidRPr="000A4D44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0A4D44">
              <w:rPr>
                <w:rFonts w:ascii="Angsana New" w:hAnsi="Angsana New"/>
                <w:sz w:val="30"/>
                <w:szCs w:val="30"/>
              </w:rPr>
              <w:t>2</w:t>
            </w:r>
            <w:r w:rsidR="0065026C">
              <w:rPr>
                <w:rFonts w:ascii="Angsana New" w:hAnsi="Angsana New"/>
                <w:sz w:val="30"/>
                <w:szCs w:val="30"/>
              </w:rPr>
              <w:t>30</w:t>
            </w:r>
            <w:r w:rsidR="002B77A2">
              <w:rPr>
                <w:rFonts w:ascii="Angsana New" w:hAnsi="Angsana New"/>
                <w:sz w:val="30"/>
                <w:szCs w:val="30"/>
              </w:rPr>
              <w:t>,</w:t>
            </w:r>
            <w:r w:rsidR="00C222B3">
              <w:rPr>
                <w:rFonts w:ascii="Angsana New" w:hAnsi="Angsana New"/>
                <w:sz w:val="30"/>
                <w:szCs w:val="30"/>
              </w:rPr>
              <w:t>703</w:t>
            </w:r>
          </w:p>
        </w:tc>
        <w:tc>
          <w:tcPr>
            <w:tcW w:w="180" w:type="dxa"/>
            <w:vAlign w:val="bottom"/>
          </w:tcPr>
          <w:p w:rsidR="000A4D44" w:rsidRPr="00AB4725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0A4D44" w:rsidRPr="00AB4725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177,629</w:t>
            </w:r>
          </w:p>
        </w:tc>
      </w:tr>
      <w:tr w:rsidR="000A4D44" w:rsidRPr="00AB4725" w:rsidTr="00E76D22">
        <w:trPr>
          <w:cantSplit/>
        </w:trPr>
        <w:tc>
          <w:tcPr>
            <w:tcW w:w="4500" w:type="dxa"/>
          </w:tcPr>
          <w:p w:rsidR="000A4D44" w:rsidRPr="00AB4725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จำนวนหุ้นสามัญ</w:t>
            </w:r>
            <w:r w:rsidRPr="00AB4725">
              <w:rPr>
                <w:rFonts w:ascii="Angsana New" w:hAnsi="Angsana New" w:hint="cs"/>
                <w:sz w:val="30"/>
                <w:szCs w:val="30"/>
                <w:cs/>
              </w:rPr>
              <w:t>ที่ออกจำหน่ายแล้ว</w:t>
            </w: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0A4D44" w:rsidRPr="000A4D44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0A4D44">
              <w:rPr>
                <w:rFonts w:ascii="Angsana New" w:hAnsi="Angsana New"/>
                <w:sz w:val="30"/>
                <w:szCs w:val="30"/>
              </w:rPr>
              <w:t>866,768</w:t>
            </w:r>
          </w:p>
        </w:tc>
        <w:tc>
          <w:tcPr>
            <w:tcW w:w="180" w:type="dxa"/>
            <w:vAlign w:val="bottom"/>
          </w:tcPr>
          <w:p w:rsidR="000A4D44" w:rsidRPr="00AB4725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0A4D44" w:rsidRPr="00AB4725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865,249</w:t>
            </w:r>
          </w:p>
        </w:tc>
        <w:tc>
          <w:tcPr>
            <w:tcW w:w="180" w:type="dxa"/>
            <w:vAlign w:val="bottom"/>
          </w:tcPr>
          <w:p w:rsidR="000A4D44" w:rsidRPr="00AB4725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0A4D44" w:rsidRPr="000A4D44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0A4D44">
              <w:rPr>
                <w:rFonts w:ascii="Angsana New" w:hAnsi="Angsana New"/>
                <w:sz w:val="30"/>
                <w:szCs w:val="30"/>
              </w:rPr>
              <w:t>866,768</w:t>
            </w:r>
          </w:p>
        </w:tc>
        <w:tc>
          <w:tcPr>
            <w:tcW w:w="180" w:type="dxa"/>
            <w:vAlign w:val="bottom"/>
          </w:tcPr>
          <w:p w:rsidR="000A4D44" w:rsidRPr="00AB4725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0A4D44" w:rsidRPr="00AB4725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865,249</w:t>
            </w:r>
          </w:p>
        </w:tc>
      </w:tr>
      <w:tr w:rsidR="000A4D44" w:rsidRPr="00AB4725" w:rsidTr="003B6B39">
        <w:trPr>
          <w:cantSplit/>
        </w:trPr>
        <w:tc>
          <w:tcPr>
            <w:tcW w:w="4500" w:type="dxa"/>
          </w:tcPr>
          <w:p w:rsidR="000A4D44" w:rsidRPr="00AB4725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ผลกระทบจากการใช้สิทธิซื้อหุ้น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A4D44" w:rsidRPr="000A4D44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0A4D44">
              <w:rPr>
                <w:rFonts w:ascii="Angsana New" w:hAnsi="Angsana New"/>
                <w:sz w:val="30"/>
                <w:szCs w:val="30"/>
              </w:rPr>
              <w:t>3,042</w:t>
            </w:r>
          </w:p>
        </w:tc>
        <w:tc>
          <w:tcPr>
            <w:tcW w:w="180" w:type="dxa"/>
            <w:vAlign w:val="bottom"/>
          </w:tcPr>
          <w:p w:rsidR="000A4D44" w:rsidRPr="00AB4725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A4D44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0A4D44" w:rsidRPr="00AB4725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0A4D44" w:rsidRPr="000A4D44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0A4D44">
              <w:rPr>
                <w:rFonts w:ascii="Angsana New" w:hAnsi="Angsana New"/>
                <w:sz w:val="30"/>
                <w:szCs w:val="30"/>
              </w:rPr>
              <w:t>3,042</w:t>
            </w:r>
          </w:p>
        </w:tc>
        <w:tc>
          <w:tcPr>
            <w:tcW w:w="180" w:type="dxa"/>
            <w:vAlign w:val="bottom"/>
          </w:tcPr>
          <w:p w:rsidR="000A4D44" w:rsidRPr="00AB4725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0A4D44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A4D44" w:rsidRPr="00AB4725" w:rsidTr="004370E8">
        <w:trPr>
          <w:cantSplit/>
          <w:trHeight w:val="577"/>
        </w:trPr>
        <w:tc>
          <w:tcPr>
            <w:tcW w:w="4500" w:type="dxa"/>
          </w:tcPr>
          <w:p w:rsidR="000A4D44" w:rsidRPr="004370E8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จำนวนหุ้นสามัญโดยวิธีการถัวเฉลี่ยถ่วงน้ำหนัก</w:t>
            </w:r>
          </w:p>
          <w:p w:rsidR="000A4D44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1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ขั้นพื้นฐาน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A4D44" w:rsidRPr="004370E8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:rsidR="000A4D44" w:rsidRPr="006F2F6D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2F6D">
              <w:rPr>
                <w:rFonts w:ascii="Angsana New" w:hAnsi="Angsana New"/>
                <w:b/>
                <w:bCs/>
                <w:sz w:val="30"/>
                <w:szCs w:val="30"/>
              </w:rPr>
              <w:t>869,810</w:t>
            </w:r>
          </w:p>
        </w:tc>
        <w:tc>
          <w:tcPr>
            <w:tcW w:w="180" w:type="dxa"/>
            <w:vAlign w:val="bottom"/>
          </w:tcPr>
          <w:p w:rsidR="000A4D44" w:rsidRPr="006F2F6D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A4D44" w:rsidRPr="004370E8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:rsidR="000A4D44" w:rsidRPr="006F2F6D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2F6D">
              <w:rPr>
                <w:rFonts w:ascii="Angsana New" w:hAnsi="Angsana New"/>
                <w:b/>
                <w:bCs/>
                <w:sz w:val="30"/>
                <w:szCs w:val="30"/>
              </w:rPr>
              <w:t>865,249</w:t>
            </w:r>
          </w:p>
        </w:tc>
        <w:tc>
          <w:tcPr>
            <w:tcW w:w="180" w:type="dxa"/>
            <w:vAlign w:val="bottom"/>
          </w:tcPr>
          <w:p w:rsidR="000A4D44" w:rsidRPr="006F2F6D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0A4D44" w:rsidRPr="004370E8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:rsidR="000A4D44" w:rsidRPr="006F2F6D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2F6D">
              <w:rPr>
                <w:rFonts w:ascii="Angsana New" w:hAnsi="Angsana New"/>
                <w:b/>
                <w:bCs/>
                <w:sz w:val="30"/>
                <w:szCs w:val="30"/>
              </w:rPr>
              <w:t>869,810</w:t>
            </w:r>
          </w:p>
        </w:tc>
        <w:tc>
          <w:tcPr>
            <w:tcW w:w="180" w:type="dxa"/>
            <w:vAlign w:val="bottom"/>
          </w:tcPr>
          <w:p w:rsidR="000A4D44" w:rsidRPr="006F2F6D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0A4D44" w:rsidRPr="004370E8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:rsidR="000A4D44" w:rsidRPr="006F2F6D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2F6D">
              <w:rPr>
                <w:rFonts w:ascii="Angsana New" w:hAnsi="Angsana New"/>
                <w:b/>
                <w:bCs/>
                <w:sz w:val="30"/>
                <w:szCs w:val="30"/>
              </w:rPr>
              <w:t>865,249</w:t>
            </w:r>
          </w:p>
        </w:tc>
      </w:tr>
      <w:tr w:rsidR="000A4D44" w:rsidRPr="00AB4725" w:rsidTr="00EB13B6">
        <w:trPr>
          <w:cantSplit/>
        </w:trPr>
        <w:tc>
          <w:tcPr>
            <w:tcW w:w="4500" w:type="dxa"/>
          </w:tcPr>
          <w:p w:rsidR="000A4D44" w:rsidRPr="00AB4725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</w:t>
            </w:r>
            <w:r w:rsidRPr="00AB472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</w:t>
            </w: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Pr="00AB472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) </w:t>
            </w:r>
            <w:r w:rsidRPr="00AB47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AB47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AB47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0A4D44" w:rsidRPr="000A4D44" w:rsidRDefault="000A4D44" w:rsidP="009F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4D44">
              <w:rPr>
                <w:rFonts w:ascii="Angsana New" w:hAnsi="Angsana New"/>
                <w:b/>
                <w:bCs/>
                <w:sz w:val="30"/>
                <w:szCs w:val="30"/>
              </w:rPr>
              <w:t>0.25</w:t>
            </w:r>
          </w:p>
        </w:tc>
        <w:tc>
          <w:tcPr>
            <w:tcW w:w="180" w:type="dxa"/>
          </w:tcPr>
          <w:p w:rsidR="000A4D44" w:rsidRPr="000A4D44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0A4D44" w:rsidRPr="000A4D44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4D44">
              <w:rPr>
                <w:rFonts w:ascii="Angsana New" w:hAnsi="Angsana New"/>
                <w:b/>
                <w:bCs/>
                <w:sz w:val="30"/>
                <w:szCs w:val="30"/>
              </w:rPr>
              <w:t>0.33</w:t>
            </w:r>
          </w:p>
        </w:tc>
        <w:tc>
          <w:tcPr>
            <w:tcW w:w="180" w:type="dxa"/>
          </w:tcPr>
          <w:p w:rsidR="000A4D44" w:rsidRPr="000A4D44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:rsidR="000A4D44" w:rsidRPr="000A4D44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4D44">
              <w:rPr>
                <w:rFonts w:ascii="Angsana New" w:hAnsi="Angsana New"/>
                <w:b/>
                <w:bCs/>
                <w:sz w:val="30"/>
                <w:szCs w:val="30"/>
              </w:rPr>
              <w:t>0.2</w:t>
            </w:r>
            <w:r w:rsidR="0065026C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:rsidR="000A4D44" w:rsidRPr="000A4D44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:rsidR="000A4D44" w:rsidRPr="000A4D44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4D44">
              <w:rPr>
                <w:rFonts w:ascii="Angsana New" w:hAnsi="Angsana New"/>
                <w:b/>
                <w:bCs/>
                <w:sz w:val="30"/>
                <w:szCs w:val="30"/>
              </w:rPr>
              <w:t>0.21</w:t>
            </w:r>
          </w:p>
        </w:tc>
      </w:tr>
    </w:tbl>
    <w:p w:rsidR="00BD79EB" w:rsidRDefault="00BD79EB" w:rsidP="00BD79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:rsidR="00EC0295" w:rsidRDefault="00EC0295" w:rsidP="00BD79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:rsidR="00EC0295" w:rsidRDefault="00EC0295" w:rsidP="00BD79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:rsidR="00EC0295" w:rsidRDefault="00EC0295" w:rsidP="00BD79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00"/>
        <w:gridCol w:w="1080"/>
        <w:gridCol w:w="180"/>
        <w:gridCol w:w="1080"/>
        <w:gridCol w:w="180"/>
        <w:gridCol w:w="990"/>
        <w:gridCol w:w="180"/>
        <w:gridCol w:w="990"/>
      </w:tblGrid>
      <w:tr w:rsidR="00BD79EB" w:rsidRPr="00AB4725" w:rsidTr="0059666F">
        <w:trPr>
          <w:cantSplit/>
          <w:trHeight w:hRule="exact" w:val="360"/>
          <w:tblHeader/>
        </w:trPr>
        <w:tc>
          <w:tcPr>
            <w:tcW w:w="4500" w:type="dxa"/>
          </w:tcPr>
          <w:p w:rsidR="00BD79EB" w:rsidRPr="00AB4725" w:rsidRDefault="00BD79EB" w:rsidP="00EB1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hanging="11"/>
              <w:outlineLvl w:val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:rsidR="00BD79EB" w:rsidRPr="00AB4725" w:rsidRDefault="00BD79EB" w:rsidP="00EB13B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AB4725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BD79EB" w:rsidRPr="00AB4725" w:rsidRDefault="00BD79EB" w:rsidP="00EB13B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160" w:type="dxa"/>
            <w:gridSpan w:val="3"/>
          </w:tcPr>
          <w:p w:rsidR="00BD79EB" w:rsidRPr="00AB4725" w:rsidRDefault="00BD79EB" w:rsidP="00EB13B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AB4725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D79EB" w:rsidRPr="00AB4725" w:rsidTr="00EB13B6">
        <w:trPr>
          <w:cantSplit/>
          <w:tblHeader/>
        </w:trPr>
        <w:tc>
          <w:tcPr>
            <w:tcW w:w="4500" w:type="dxa"/>
          </w:tcPr>
          <w:p w:rsidR="00BD79EB" w:rsidRPr="00AB4725" w:rsidRDefault="00BD79EB" w:rsidP="00D13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hanging="11"/>
              <w:outlineLvl w:val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AB472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AB47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AB47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AB472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</w:tcPr>
          <w:p w:rsidR="00BD79EB" w:rsidRPr="00AB4725" w:rsidRDefault="00BD79EB" w:rsidP="00BD79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80" w:type="dxa"/>
          </w:tcPr>
          <w:p w:rsidR="00BD79EB" w:rsidRPr="00AB4725" w:rsidRDefault="00BD79EB" w:rsidP="00BD79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D79EB" w:rsidRPr="00AB4725" w:rsidRDefault="00BD79EB" w:rsidP="00BD79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</w:rPr>
              <w:t>25</w:t>
            </w:r>
            <w:r w:rsidRPr="00AB472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80" w:type="dxa"/>
          </w:tcPr>
          <w:p w:rsidR="00BD79EB" w:rsidRPr="00AB4725" w:rsidRDefault="00BD79EB" w:rsidP="00BD79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BD79EB" w:rsidRPr="00AB4725" w:rsidRDefault="00BD79EB" w:rsidP="00BD79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80" w:type="dxa"/>
          </w:tcPr>
          <w:p w:rsidR="00BD79EB" w:rsidRPr="00AB4725" w:rsidRDefault="00BD79EB" w:rsidP="00BD79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BD79EB" w:rsidRPr="00AB4725" w:rsidRDefault="00BD79EB" w:rsidP="00BD79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</w:rPr>
              <w:t>25</w:t>
            </w:r>
            <w:r w:rsidRPr="00AB472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BD79EB" w:rsidRPr="00AB4725" w:rsidTr="00812361">
        <w:trPr>
          <w:cantSplit/>
          <w:trHeight w:hRule="exact" w:val="360"/>
        </w:trPr>
        <w:tc>
          <w:tcPr>
            <w:tcW w:w="4500" w:type="dxa"/>
          </w:tcPr>
          <w:p w:rsidR="00BD79EB" w:rsidRPr="00AB4725" w:rsidRDefault="00BD79EB" w:rsidP="00D13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hanging="11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4680" w:type="dxa"/>
            <w:gridSpan w:val="7"/>
          </w:tcPr>
          <w:p w:rsidR="00BD79EB" w:rsidRPr="00AB4725" w:rsidRDefault="00BD79EB" w:rsidP="00BD79E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B4725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AB472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AB4725">
              <w:rPr>
                <w:rFonts w:ascii="Angsana New" w:hAnsi="Angsana New" w:cs="Angsana New"/>
                <w:i/>
                <w:iCs/>
                <w:sz w:val="30"/>
                <w:szCs w:val="30"/>
              </w:rPr>
              <w:t>/</w:t>
            </w:r>
            <w:r w:rsidRPr="00AB472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พันหุ้น</w:t>
            </w:r>
            <w:r w:rsidRPr="00AB4725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0A4D44" w:rsidRPr="00AB4725" w:rsidTr="00EB13B6">
        <w:trPr>
          <w:cantSplit/>
        </w:trPr>
        <w:tc>
          <w:tcPr>
            <w:tcW w:w="4500" w:type="dxa"/>
          </w:tcPr>
          <w:p w:rsidR="000A4D44" w:rsidRPr="00AB4725" w:rsidRDefault="000A4D44" w:rsidP="00D13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" w:right="-131" w:hanging="11"/>
              <w:rPr>
                <w:rFonts w:ascii="Angsana New" w:hAnsi="Angsana New"/>
                <w:sz w:val="22"/>
                <w:szCs w:val="22"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กำไรที่เป็นส่วนของผู้ถือหุ้นของบริษัท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0A4D44" w:rsidRPr="00F90F5E" w:rsidRDefault="000A4D44" w:rsidP="009F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F90F5E">
              <w:rPr>
                <w:rFonts w:ascii="Angsana New" w:hAnsi="Angsana New"/>
                <w:sz w:val="30"/>
                <w:szCs w:val="30"/>
              </w:rPr>
              <w:t>47</w:t>
            </w:r>
            <w:r w:rsidR="006F2F6D">
              <w:rPr>
                <w:rFonts w:ascii="Angsana New" w:hAnsi="Angsana New"/>
                <w:sz w:val="30"/>
                <w:szCs w:val="30"/>
              </w:rPr>
              <w:t>4</w:t>
            </w:r>
            <w:r w:rsidRPr="00F90F5E">
              <w:rPr>
                <w:rFonts w:ascii="Angsana New" w:hAnsi="Angsana New"/>
                <w:sz w:val="30"/>
                <w:szCs w:val="30"/>
              </w:rPr>
              <w:t>,</w:t>
            </w:r>
            <w:r w:rsidR="00C222B3">
              <w:rPr>
                <w:rFonts w:ascii="Angsana New" w:hAnsi="Angsana New"/>
                <w:sz w:val="30"/>
                <w:szCs w:val="30"/>
              </w:rPr>
              <w:t>088</w:t>
            </w:r>
          </w:p>
        </w:tc>
        <w:tc>
          <w:tcPr>
            <w:tcW w:w="180" w:type="dxa"/>
            <w:vAlign w:val="bottom"/>
          </w:tcPr>
          <w:p w:rsidR="000A4D44" w:rsidRPr="00AB4725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0A4D44" w:rsidRPr="00AB4725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544,304</w:t>
            </w:r>
          </w:p>
        </w:tc>
        <w:tc>
          <w:tcPr>
            <w:tcW w:w="180" w:type="dxa"/>
            <w:vAlign w:val="bottom"/>
          </w:tcPr>
          <w:p w:rsidR="000A4D44" w:rsidRPr="00AB4725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0A4D44" w:rsidRPr="00F90F5E" w:rsidRDefault="000A4D44" w:rsidP="00F9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F90F5E">
              <w:rPr>
                <w:rFonts w:ascii="Angsana New" w:hAnsi="Angsana New"/>
                <w:sz w:val="30"/>
                <w:szCs w:val="30"/>
              </w:rPr>
              <w:t>4</w:t>
            </w:r>
            <w:r w:rsidR="0065026C">
              <w:rPr>
                <w:rFonts w:ascii="Angsana New" w:hAnsi="Angsana New"/>
                <w:sz w:val="30"/>
                <w:szCs w:val="30"/>
              </w:rPr>
              <w:t>09</w:t>
            </w:r>
            <w:r w:rsidR="00C222B3">
              <w:rPr>
                <w:rFonts w:ascii="Angsana New" w:hAnsi="Angsana New"/>
                <w:sz w:val="30"/>
                <w:szCs w:val="30"/>
              </w:rPr>
              <w:t>,333</w:t>
            </w:r>
          </w:p>
        </w:tc>
        <w:tc>
          <w:tcPr>
            <w:tcW w:w="180" w:type="dxa"/>
            <w:vAlign w:val="bottom"/>
          </w:tcPr>
          <w:p w:rsidR="000A4D44" w:rsidRPr="00AB4725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0A4D44" w:rsidRPr="00AB4725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358,960</w:t>
            </w:r>
          </w:p>
        </w:tc>
      </w:tr>
      <w:tr w:rsidR="000A4D44" w:rsidRPr="00AB4725" w:rsidTr="00E76D22">
        <w:trPr>
          <w:cantSplit/>
        </w:trPr>
        <w:tc>
          <w:tcPr>
            <w:tcW w:w="4500" w:type="dxa"/>
          </w:tcPr>
          <w:p w:rsidR="000A4D44" w:rsidRPr="00AB4725" w:rsidRDefault="000A4D44" w:rsidP="00D13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11" w:hanging="11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จำนวนหุ้นสามัญ</w:t>
            </w:r>
            <w:r w:rsidRPr="00AB4725">
              <w:rPr>
                <w:rFonts w:ascii="Angsana New" w:hAnsi="Angsana New" w:hint="cs"/>
                <w:sz w:val="30"/>
                <w:szCs w:val="30"/>
                <w:cs/>
              </w:rPr>
              <w:t>ที่ออกจำหน่ายแล้ว</w:t>
            </w: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0A4D44" w:rsidRPr="00F90F5E" w:rsidRDefault="000A4D44" w:rsidP="009F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F90F5E">
              <w:rPr>
                <w:rFonts w:ascii="Angsana New" w:hAnsi="Angsana New"/>
                <w:sz w:val="30"/>
                <w:szCs w:val="30"/>
              </w:rPr>
              <w:t>866,768</w:t>
            </w:r>
          </w:p>
        </w:tc>
        <w:tc>
          <w:tcPr>
            <w:tcW w:w="180" w:type="dxa"/>
            <w:vAlign w:val="bottom"/>
          </w:tcPr>
          <w:p w:rsidR="000A4D44" w:rsidRPr="00AB4725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0A4D44" w:rsidRPr="00AB4725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865,249</w:t>
            </w:r>
          </w:p>
        </w:tc>
        <w:tc>
          <w:tcPr>
            <w:tcW w:w="180" w:type="dxa"/>
            <w:vAlign w:val="bottom"/>
          </w:tcPr>
          <w:p w:rsidR="000A4D44" w:rsidRPr="00AB4725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0A4D44" w:rsidRPr="00F90F5E" w:rsidRDefault="000A4D44" w:rsidP="00F9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F90F5E">
              <w:rPr>
                <w:rFonts w:ascii="Angsana New" w:hAnsi="Angsana New"/>
                <w:sz w:val="30"/>
                <w:szCs w:val="30"/>
              </w:rPr>
              <w:t>866,768</w:t>
            </w:r>
          </w:p>
        </w:tc>
        <w:tc>
          <w:tcPr>
            <w:tcW w:w="180" w:type="dxa"/>
            <w:vAlign w:val="bottom"/>
          </w:tcPr>
          <w:p w:rsidR="000A4D44" w:rsidRPr="00AB4725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0A4D44" w:rsidRPr="00AB4725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865,249</w:t>
            </w:r>
          </w:p>
        </w:tc>
      </w:tr>
      <w:tr w:rsidR="000A4D44" w:rsidRPr="00AB4725" w:rsidTr="00FE5F6E">
        <w:trPr>
          <w:cantSplit/>
        </w:trPr>
        <w:tc>
          <w:tcPr>
            <w:tcW w:w="4500" w:type="dxa"/>
          </w:tcPr>
          <w:p w:rsidR="000A4D44" w:rsidRPr="00AB4725" w:rsidRDefault="000A4D44" w:rsidP="00D13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11" w:hanging="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ผลกระทบจากการใช้สิทธิซื้อหุ้น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A4D44" w:rsidRPr="00F90F5E" w:rsidRDefault="000A4D44" w:rsidP="009F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F90F5E">
              <w:rPr>
                <w:rFonts w:ascii="Angsana New" w:hAnsi="Angsana New"/>
                <w:sz w:val="30"/>
                <w:szCs w:val="30"/>
              </w:rPr>
              <w:t>3,042</w:t>
            </w:r>
          </w:p>
        </w:tc>
        <w:tc>
          <w:tcPr>
            <w:tcW w:w="180" w:type="dxa"/>
            <w:vAlign w:val="bottom"/>
          </w:tcPr>
          <w:p w:rsidR="000A4D44" w:rsidRPr="00AB4725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A4D44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0A4D44" w:rsidRPr="00AB4725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0A4D44" w:rsidRPr="00F90F5E" w:rsidRDefault="000A4D44" w:rsidP="00F9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F90F5E">
              <w:rPr>
                <w:rFonts w:ascii="Angsana New" w:hAnsi="Angsana New"/>
                <w:sz w:val="30"/>
                <w:szCs w:val="30"/>
              </w:rPr>
              <w:t>3,042</w:t>
            </w:r>
          </w:p>
        </w:tc>
        <w:tc>
          <w:tcPr>
            <w:tcW w:w="180" w:type="dxa"/>
            <w:vAlign w:val="bottom"/>
          </w:tcPr>
          <w:p w:rsidR="000A4D44" w:rsidRPr="00AB4725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0A4D44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A4D44" w:rsidRPr="00AB4725" w:rsidTr="00D13C24">
        <w:trPr>
          <w:cantSplit/>
          <w:trHeight w:hRule="exact" w:val="648"/>
        </w:trPr>
        <w:tc>
          <w:tcPr>
            <w:tcW w:w="4500" w:type="dxa"/>
          </w:tcPr>
          <w:p w:rsidR="000A4D44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จำนวนหุ้นสามัญโดยวิธีการถัวเฉลี่ยถ่วงน้ำหนัก</w:t>
            </w:r>
          </w:p>
          <w:p w:rsidR="000A4D44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1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ขั้นพื้นฐาน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F2F6D" w:rsidRPr="00E4347D" w:rsidRDefault="006F2F6D" w:rsidP="009F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:rsidR="000A4D44" w:rsidRPr="00401383" w:rsidRDefault="000A4D44" w:rsidP="009F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1383">
              <w:rPr>
                <w:rFonts w:ascii="Angsana New" w:hAnsi="Angsana New"/>
                <w:b/>
                <w:bCs/>
                <w:sz w:val="30"/>
                <w:szCs w:val="30"/>
              </w:rPr>
              <w:t>869,810</w:t>
            </w:r>
          </w:p>
        </w:tc>
        <w:tc>
          <w:tcPr>
            <w:tcW w:w="180" w:type="dxa"/>
            <w:vAlign w:val="bottom"/>
          </w:tcPr>
          <w:p w:rsidR="000A4D44" w:rsidRPr="00401383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F2F6D" w:rsidRPr="00E4347D" w:rsidRDefault="006F2F6D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:rsidR="000A4D44" w:rsidRPr="00401383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1383">
              <w:rPr>
                <w:rFonts w:ascii="Angsana New" w:hAnsi="Angsana New"/>
                <w:b/>
                <w:bCs/>
                <w:sz w:val="30"/>
                <w:szCs w:val="30"/>
              </w:rPr>
              <w:t>865,249</w:t>
            </w:r>
          </w:p>
        </w:tc>
        <w:tc>
          <w:tcPr>
            <w:tcW w:w="180" w:type="dxa"/>
            <w:vAlign w:val="bottom"/>
          </w:tcPr>
          <w:p w:rsidR="000A4D44" w:rsidRPr="00401383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6F2F6D" w:rsidRPr="00E4347D" w:rsidRDefault="006F2F6D" w:rsidP="00F9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:rsidR="000A4D44" w:rsidRPr="00401383" w:rsidRDefault="000A4D44" w:rsidP="00F9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1383">
              <w:rPr>
                <w:rFonts w:ascii="Angsana New" w:hAnsi="Angsana New"/>
                <w:b/>
                <w:bCs/>
                <w:sz w:val="30"/>
                <w:szCs w:val="30"/>
              </w:rPr>
              <w:t>869,810</w:t>
            </w:r>
          </w:p>
        </w:tc>
        <w:tc>
          <w:tcPr>
            <w:tcW w:w="180" w:type="dxa"/>
            <w:vAlign w:val="bottom"/>
          </w:tcPr>
          <w:p w:rsidR="000A4D44" w:rsidRPr="00401383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6F2F6D" w:rsidRPr="00E4347D" w:rsidRDefault="006F2F6D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:rsidR="000A4D44" w:rsidRPr="00401383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1383">
              <w:rPr>
                <w:rFonts w:ascii="Angsana New" w:hAnsi="Angsana New"/>
                <w:b/>
                <w:bCs/>
                <w:sz w:val="30"/>
                <w:szCs w:val="30"/>
              </w:rPr>
              <w:t>865,249</w:t>
            </w:r>
          </w:p>
        </w:tc>
      </w:tr>
      <w:tr w:rsidR="000A4D44" w:rsidRPr="00AB4725" w:rsidTr="00D13C24">
        <w:trPr>
          <w:cantSplit/>
          <w:trHeight w:val="296"/>
        </w:trPr>
        <w:tc>
          <w:tcPr>
            <w:tcW w:w="4500" w:type="dxa"/>
          </w:tcPr>
          <w:p w:rsidR="000A4D44" w:rsidRPr="00AB4725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</w:t>
            </w:r>
            <w:r w:rsidRPr="00AB472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</w:t>
            </w: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Pr="00AB472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) </w:t>
            </w:r>
            <w:r w:rsidRPr="00AB47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AB47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AB47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0A4D44" w:rsidRPr="00F90F5E" w:rsidRDefault="000A4D44" w:rsidP="00F9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0F5E">
              <w:rPr>
                <w:rFonts w:ascii="Angsana New" w:hAnsi="Angsana New"/>
                <w:b/>
                <w:bCs/>
                <w:sz w:val="30"/>
                <w:szCs w:val="30"/>
              </w:rPr>
              <w:t>0.55</w:t>
            </w:r>
          </w:p>
        </w:tc>
        <w:tc>
          <w:tcPr>
            <w:tcW w:w="180" w:type="dxa"/>
          </w:tcPr>
          <w:p w:rsidR="000A4D44" w:rsidRPr="00AB4725" w:rsidRDefault="000A4D44" w:rsidP="00F9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0A4D44" w:rsidRPr="00AB4725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0.63</w:t>
            </w:r>
          </w:p>
        </w:tc>
        <w:tc>
          <w:tcPr>
            <w:tcW w:w="180" w:type="dxa"/>
          </w:tcPr>
          <w:p w:rsidR="000A4D44" w:rsidRPr="00AB4725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:rsidR="000A4D44" w:rsidRPr="00F90F5E" w:rsidRDefault="000A4D44" w:rsidP="00F9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0F5E">
              <w:rPr>
                <w:rFonts w:ascii="Angsana New" w:hAnsi="Angsana New"/>
                <w:b/>
                <w:bCs/>
                <w:sz w:val="30"/>
                <w:szCs w:val="30"/>
              </w:rPr>
              <w:t>0.4</w:t>
            </w:r>
            <w:r w:rsidR="0065026C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:rsidR="000A4D44" w:rsidRPr="00AB4725" w:rsidRDefault="000A4D44" w:rsidP="00F9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:rsidR="000A4D44" w:rsidRPr="00AB4725" w:rsidRDefault="000A4D44" w:rsidP="000A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0.41</w:t>
            </w:r>
          </w:p>
        </w:tc>
      </w:tr>
    </w:tbl>
    <w:p w:rsidR="0059666F" w:rsidRPr="0059666F" w:rsidRDefault="0059666F" w:rsidP="002B1A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2"/>
          <w:szCs w:val="2"/>
        </w:rPr>
      </w:pPr>
    </w:p>
    <w:p w:rsidR="0059666F" w:rsidRPr="0059666F" w:rsidRDefault="0059666F" w:rsidP="002B1A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2"/>
          <w:szCs w:val="2"/>
        </w:rPr>
      </w:pPr>
    </w:p>
    <w:p w:rsidR="00D13C24" w:rsidRPr="00D13C24" w:rsidRDefault="000D2103" w:rsidP="00D13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after="160"/>
        <w:ind w:left="634" w:right="-29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44E97">
        <w:rPr>
          <w:rFonts w:ascii="Angsana New" w:hAnsi="Angsana New"/>
          <w:b/>
          <w:bCs/>
          <w:i/>
          <w:iCs/>
          <w:sz w:val="30"/>
          <w:szCs w:val="30"/>
          <w:cs/>
        </w:rPr>
        <w:t>กำไรต่อหุ้นปรับลด</w:t>
      </w:r>
    </w:p>
    <w:p w:rsidR="000D2103" w:rsidRPr="00D13C24" w:rsidRDefault="000D2103" w:rsidP="00D13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5"/>
        <w:jc w:val="thaiDistribute"/>
        <w:rPr>
          <w:rFonts w:ascii="Angsana New" w:hAnsi="Angsana New"/>
          <w:sz w:val="2"/>
          <w:szCs w:val="2"/>
        </w:rPr>
      </w:pPr>
    </w:p>
    <w:p w:rsidR="00C62349" w:rsidRDefault="002379B2" w:rsidP="00D13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18"/>
        <w:jc w:val="thaiDistribute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>กำไรต่อหุ้นปรับลดสำหรับ</w:t>
      </w:r>
      <w:r w:rsidR="008502D2">
        <w:rPr>
          <w:rFonts w:ascii="Angsana New" w:hAnsi="Angsana New" w:hint="cs"/>
          <w:sz w:val="30"/>
          <w:szCs w:val="30"/>
          <w:cs/>
        </w:rPr>
        <w:t>งวด</w:t>
      </w:r>
      <w:r w:rsidR="005125A8">
        <w:rPr>
          <w:rFonts w:ascii="Angsana New" w:hAnsi="Angsana New" w:hint="cs"/>
          <w:sz w:val="30"/>
          <w:szCs w:val="30"/>
          <w:cs/>
        </w:rPr>
        <w:t>สามเดือนและหก</w:t>
      </w:r>
      <w:r w:rsidR="005125A8" w:rsidRPr="00BD79EB">
        <w:rPr>
          <w:rFonts w:ascii="Angsana New" w:hAnsi="Angsana New" w:hint="cs"/>
          <w:sz w:val="30"/>
          <w:szCs w:val="30"/>
          <w:cs/>
        </w:rPr>
        <w:t>เดือน</w:t>
      </w:r>
      <w:r w:rsidRPr="00144E9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5D5909">
        <w:rPr>
          <w:rFonts w:ascii="Angsana New" w:hAnsi="Angsana New"/>
          <w:sz w:val="30"/>
          <w:szCs w:val="30"/>
        </w:rPr>
        <w:t>3</w:t>
      </w:r>
      <w:r w:rsidR="00BD79EB">
        <w:rPr>
          <w:rFonts w:ascii="Angsana New" w:hAnsi="Angsana New" w:hint="cs"/>
          <w:sz w:val="30"/>
          <w:szCs w:val="30"/>
          <w:cs/>
        </w:rPr>
        <w:t>0</w:t>
      </w:r>
      <w:r w:rsidR="0058769E" w:rsidRPr="00144E97">
        <w:rPr>
          <w:rFonts w:ascii="Angsana New" w:hAnsi="Angsana New"/>
          <w:sz w:val="30"/>
          <w:szCs w:val="30"/>
        </w:rPr>
        <w:t xml:space="preserve"> </w:t>
      </w:r>
      <w:r w:rsidR="00BD79EB">
        <w:rPr>
          <w:rFonts w:ascii="Angsana New" w:hAnsi="Angsana New" w:hint="cs"/>
          <w:sz w:val="30"/>
          <w:szCs w:val="30"/>
          <w:cs/>
        </w:rPr>
        <w:t>มิถุนายน</w:t>
      </w:r>
      <w:r w:rsidR="0058769E" w:rsidRPr="00144E97">
        <w:rPr>
          <w:rFonts w:ascii="Angsana New" w:hAnsi="Angsana New" w:hint="cs"/>
          <w:sz w:val="30"/>
          <w:szCs w:val="30"/>
          <w:cs/>
        </w:rPr>
        <w:t xml:space="preserve"> </w:t>
      </w:r>
      <w:r w:rsidR="005D5909">
        <w:rPr>
          <w:rFonts w:ascii="Angsana New" w:hAnsi="Angsana New"/>
          <w:sz w:val="30"/>
          <w:szCs w:val="30"/>
        </w:rPr>
        <w:t>256</w:t>
      </w:r>
      <w:r w:rsidR="00C951A8">
        <w:rPr>
          <w:rFonts w:ascii="Angsana New" w:hAnsi="Angsana New"/>
          <w:sz w:val="30"/>
          <w:szCs w:val="30"/>
        </w:rPr>
        <w:t>2</w:t>
      </w:r>
      <w:r w:rsidRPr="00144E97">
        <w:rPr>
          <w:rFonts w:ascii="Angsana New" w:hAnsi="Angsana New"/>
          <w:sz w:val="30"/>
          <w:szCs w:val="30"/>
          <w:cs/>
        </w:rPr>
        <w:t xml:space="preserve"> และ </w:t>
      </w:r>
      <w:r w:rsidR="005D5909">
        <w:rPr>
          <w:rFonts w:ascii="Angsana New" w:hAnsi="Angsana New"/>
          <w:sz w:val="30"/>
          <w:szCs w:val="30"/>
        </w:rPr>
        <w:t>256</w:t>
      </w:r>
      <w:r w:rsidR="00C951A8">
        <w:rPr>
          <w:rFonts w:ascii="Angsana New" w:hAnsi="Angsana New"/>
          <w:sz w:val="30"/>
          <w:szCs w:val="30"/>
        </w:rPr>
        <w:t>1</w:t>
      </w:r>
      <w:r w:rsidRPr="00144E97">
        <w:rPr>
          <w:rFonts w:ascii="Angsana New" w:hAnsi="Angsana New"/>
          <w:sz w:val="30"/>
          <w:szCs w:val="30"/>
          <w:cs/>
        </w:rPr>
        <w:t xml:space="preserve"> คำนวณจากกำไรสำหรับงวดที่เป็นส่วนของผู้ถือหุ้นสามัญของบริษัทและจำนวนหุ้นสามัญ</w:t>
      </w:r>
      <w:r w:rsidR="00231BC8">
        <w:rPr>
          <w:rFonts w:ascii="Angsana New" w:hAnsi="Angsana New" w:hint="cs"/>
          <w:sz w:val="30"/>
          <w:szCs w:val="30"/>
          <w:cs/>
        </w:rPr>
        <w:t>โดยวิธีเฉลี่ยถ่วงน้ำหนัก</w:t>
      </w:r>
      <w:r w:rsidRPr="00144E97">
        <w:rPr>
          <w:rFonts w:ascii="Angsana New" w:hAnsi="Angsana New"/>
          <w:sz w:val="30"/>
          <w:szCs w:val="30"/>
          <w:cs/>
        </w:rPr>
        <w:t>ระหว่างงวด</w:t>
      </w:r>
      <w:r w:rsidR="009806B9">
        <w:rPr>
          <w:rFonts w:ascii="Angsana New" w:hAnsi="Angsana New" w:hint="cs"/>
          <w:sz w:val="30"/>
          <w:szCs w:val="30"/>
          <w:cs/>
        </w:rPr>
        <w:t>ในแต่ละงวด</w:t>
      </w:r>
      <w:r w:rsidRPr="00144E97">
        <w:rPr>
          <w:rFonts w:ascii="Angsana New" w:hAnsi="Angsana New"/>
          <w:sz w:val="30"/>
          <w:szCs w:val="30"/>
          <w:cs/>
        </w:rPr>
        <w:t xml:space="preserve"> หลังจากที่ได้ปรับปรุงผลกระทบของหุ้นปรับลด ดังนี้</w:t>
      </w:r>
    </w:p>
    <w:p w:rsidR="00BD79EB" w:rsidRPr="00D13C24" w:rsidRDefault="00BD79EB" w:rsidP="00BD79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6"/>
          <w:szCs w:val="6"/>
        </w:rPr>
      </w:pPr>
    </w:p>
    <w:tbl>
      <w:tblPr>
        <w:tblW w:w="9252" w:type="dxa"/>
        <w:tblInd w:w="54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72"/>
        <w:gridCol w:w="1080"/>
        <w:gridCol w:w="180"/>
        <w:gridCol w:w="1080"/>
        <w:gridCol w:w="180"/>
        <w:gridCol w:w="990"/>
        <w:gridCol w:w="180"/>
        <w:gridCol w:w="990"/>
      </w:tblGrid>
      <w:tr w:rsidR="00BD79EB" w:rsidRPr="00AB4725" w:rsidTr="00D13C24">
        <w:trPr>
          <w:cantSplit/>
          <w:trHeight w:hRule="exact" w:val="360"/>
          <w:tblHeader/>
        </w:trPr>
        <w:tc>
          <w:tcPr>
            <w:tcW w:w="4572" w:type="dxa"/>
          </w:tcPr>
          <w:p w:rsidR="00BD79EB" w:rsidRPr="00AB4725" w:rsidRDefault="00BD79EB" w:rsidP="00EB1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hanging="11"/>
              <w:outlineLvl w:val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:rsidR="00BD79EB" w:rsidRPr="00AB4725" w:rsidRDefault="00BD79EB" w:rsidP="00EB13B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AB4725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BD79EB" w:rsidRPr="00AB4725" w:rsidRDefault="00BD79EB" w:rsidP="00EB13B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160" w:type="dxa"/>
            <w:gridSpan w:val="3"/>
          </w:tcPr>
          <w:p w:rsidR="00BD79EB" w:rsidRPr="00AB4725" w:rsidRDefault="00BD79EB" w:rsidP="00EB13B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AB4725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D79EB" w:rsidRPr="00AB4725" w:rsidTr="00EB13B6">
        <w:trPr>
          <w:cantSplit/>
          <w:tblHeader/>
        </w:trPr>
        <w:tc>
          <w:tcPr>
            <w:tcW w:w="4572" w:type="dxa"/>
          </w:tcPr>
          <w:p w:rsidR="00BD79EB" w:rsidRPr="00AB4725" w:rsidRDefault="00BD79EB" w:rsidP="00BD7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hanging="11"/>
              <w:outlineLvl w:val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Pr="00AB472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ดสาม</w:t>
            </w:r>
            <w:r w:rsidRPr="00AB47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 3</w:t>
            </w:r>
            <w:r w:rsidRPr="00AB47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AB47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มิถุ</w:t>
            </w:r>
            <w:r w:rsidRPr="00AB472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นายน</w:t>
            </w:r>
          </w:p>
        </w:tc>
        <w:tc>
          <w:tcPr>
            <w:tcW w:w="1080" w:type="dxa"/>
          </w:tcPr>
          <w:p w:rsidR="00BD79EB" w:rsidRPr="00AB4725" w:rsidRDefault="00BD79EB" w:rsidP="00BD79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80" w:type="dxa"/>
          </w:tcPr>
          <w:p w:rsidR="00BD79EB" w:rsidRPr="00AB4725" w:rsidRDefault="00BD79EB" w:rsidP="00BD79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D79EB" w:rsidRPr="00AB4725" w:rsidRDefault="00BD79EB" w:rsidP="00BD79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</w:rPr>
              <w:t>25</w:t>
            </w:r>
            <w:r w:rsidRPr="00AB472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80" w:type="dxa"/>
          </w:tcPr>
          <w:p w:rsidR="00BD79EB" w:rsidRPr="00AB4725" w:rsidRDefault="00BD79EB" w:rsidP="00BD79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BD79EB" w:rsidRPr="00AB4725" w:rsidRDefault="00BD79EB" w:rsidP="00BD79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80" w:type="dxa"/>
          </w:tcPr>
          <w:p w:rsidR="00BD79EB" w:rsidRPr="00AB4725" w:rsidRDefault="00BD79EB" w:rsidP="00BD79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BD79EB" w:rsidRPr="00AB4725" w:rsidRDefault="00BD79EB" w:rsidP="00BD79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</w:rPr>
              <w:t>25</w:t>
            </w:r>
            <w:r w:rsidRPr="00AB472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BD79EB" w:rsidRPr="00AB4725" w:rsidTr="00812361">
        <w:trPr>
          <w:cantSplit/>
          <w:trHeight w:hRule="exact" w:val="360"/>
        </w:trPr>
        <w:tc>
          <w:tcPr>
            <w:tcW w:w="4572" w:type="dxa"/>
          </w:tcPr>
          <w:p w:rsidR="00BD79EB" w:rsidRPr="00AB4725" w:rsidRDefault="00BD79EB" w:rsidP="00BD7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hanging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680" w:type="dxa"/>
            <w:gridSpan w:val="7"/>
          </w:tcPr>
          <w:p w:rsidR="00BD79EB" w:rsidRPr="00AB4725" w:rsidRDefault="00BD79EB" w:rsidP="00BD79E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B4725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AB472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AB4725">
              <w:rPr>
                <w:rFonts w:ascii="Angsana New" w:hAnsi="Angsana New" w:cs="Angsana New"/>
                <w:i/>
                <w:iCs/>
                <w:sz w:val="30"/>
                <w:szCs w:val="30"/>
              </w:rPr>
              <w:t>/</w:t>
            </w:r>
            <w:r w:rsidRPr="00AB472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พันหุ้น</w:t>
            </w:r>
            <w:r w:rsidRPr="00AB4725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BD79EB" w:rsidRPr="00AB4725" w:rsidTr="00EB13B6">
        <w:trPr>
          <w:cantSplit/>
        </w:trPr>
        <w:tc>
          <w:tcPr>
            <w:tcW w:w="4572" w:type="dxa"/>
          </w:tcPr>
          <w:p w:rsidR="00BD79EB" w:rsidRPr="00AB4725" w:rsidRDefault="00BD79EB" w:rsidP="00BD79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กำไรสำหรับงวดที่เป็นส่วนของผู้ถือหุ้นของบริษัท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BD79EB" w:rsidRPr="00AB4725" w:rsidRDefault="00F90F5E" w:rsidP="00F9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F90F5E">
              <w:rPr>
                <w:rFonts w:ascii="Angsana New" w:hAnsi="Angsana New"/>
                <w:sz w:val="30"/>
                <w:szCs w:val="30"/>
              </w:rPr>
              <w:t>2</w:t>
            </w:r>
            <w:r w:rsidR="00401383">
              <w:rPr>
                <w:rFonts w:ascii="Angsana New" w:hAnsi="Angsana New"/>
                <w:sz w:val="30"/>
                <w:szCs w:val="30"/>
              </w:rPr>
              <w:t>20</w:t>
            </w:r>
            <w:r w:rsidRPr="00F90F5E">
              <w:rPr>
                <w:rFonts w:ascii="Angsana New" w:hAnsi="Angsana New"/>
                <w:sz w:val="30"/>
                <w:szCs w:val="30"/>
              </w:rPr>
              <w:t>,</w:t>
            </w:r>
            <w:r w:rsidR="00401383">
              <w:rPr>
                <w:rFonts w:ascii="Angsana New" w:hAnsi="Angsana New"/>
                <w:sz w:val="30"/>
                <w:szCs w:val="30"/>
              </w:rPr>
              <w:t>4</w:t>
            </w:r>
            <w:r w:rsidR="000B5DE1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180" w:type="dxa"/>
            <w:vAlign w:val="bottom"/>
          </w:tcPr>
          <w:p w:rsidR="00BD79EB" w:rsidRPr="00AB4725" w:rsidRDefault="00BD79EB" w:rsidP="00F9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BD79EB" w:rsidRPr="00AB4725" w:rsidRDefault="00BD79EB" w:rsidP="00F9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287,438</w:t>
            </w:r>
          </w:p>
        </w:tc>
        <w:tc>
          <w:tcPr>
            <w:tcW w:w="180" w:type="dxa"/>
            <w:vAlign w:val="bottom"/>
          </w:tcPr>
          <w:p w:rsidR="00BD79EB" w:rsidRPr="00AB4725" w:rsidRDefault="00BD79EB" w:rsidP="00F9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BD79EB" w:rsidRPr="00AB4725" w:rsidRDefault="00F90F5E" w:rsidP="00F9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F90F5E">
              <w:rPr>
                <w:rFonts w:ascii="Angsana New" w:hAnsi="Angsana New"/>
                <w:sz w:val="30"/>
                <w:szCs w:val="30"/>
              </w:rPr>
              <w:t>2</w:t>
            </w:r>
            <w:r w:rsidR="0065026C">
              <w:rPr>
                <w:rFonts w:ascii="Angsana New" w:hAnsi="Angsana New"/>
                <w:sz w:val="30"/>
                <w:szCs w:val="30"/>
              </w:rPr>
              <w:t>30,703</w:t>
            </w:r>
          </w:p>
        </w:tc>
        <w:tc>
          <w:tcPr>
            <w:tcW w:w="180" w:type="dxa"/>
            <w:vAlign w:val="bottom"/>
          </w:tcPr>
          <w:p w:rsidR="00BD79EB" w:rsidRPr="00AB4725" w:rsidRDefault="00BD79EB" w:rsidP="00BD7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BD79EB" w:rsidRPr="00AB4725" w:rsidRDefault="00BD79EB" w:rsidP="00BD7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177,629</w:t>
            </w:r>
          </w:p>
        </w:tc>
      </w:tr>
      <w:tr w:rsidR="00F90F5E" w:rsidRPr="00AB4725" w:rsidTr="00EB13B6">
        <w:trPr>
          <w:cantSplit/>
        </w:trPr>
        <w:tc>
          <w:tcPr>
            <w:tcW w:w="4572" w:type="dxa"/>
          </w:tcPr>
          <w:p w:rsidR="00F90F5E" w:rsidRPr="00AB4725" w:rsidRDefault="00F90F5E" w:rsidP="00F9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080" w:type="dxa"/>
          </w:tcPr>
          <w:p w:rsidR="00F90F5E" w:rsidRPr="00F90F5E" w:rsidRDefault="00F90F5E" w:rsidP="00F9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F90F5E">
              <w:rPr>
                <w:rFonts w:ascii="Angsana New" w:hAnsi="Angsana New"/>
                <w:sz w:val="30"/>
                <w:szCs w:val="30"/>
              </w:rPr>
              <w:t>866,768</w:t>
            </w:r>
          </w:p>
        </w:tc>
        <w:tc>
          <w:tcPr>
            <w:tcW w:w="180" w:type="dxa"/>
            <w:vAlign w:val="bottom"/>
          </w:tcPr>
          <w:p w:rsidR="00F90F5E" w:rsidRPr="00AB4725" w:rsidRDefault="00F90F5E" w:rsidP="00F9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90F5E" w:rsidRPr="00AB4725" w:rsidRDefault="00F90F5E" w:rsidP="00F9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865,249</w:t>
            </w:r>
          </w:p>
        </w:tc>
        <w:tc>
          <w:tcPr>
            <w:tcW w:w="180" w:type="dxa"/>
            <w:vAlign w:val="bottom"/>
          </w:tcPr>
          <w:p w:rsidR="00F90F5E" w:rsidRPr="00AB4725" w:rsidRDefault="00F90F5E" w:rsidP="00F9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90F5E" w:rsidRPr="00F90F5E" w:rsidRDefault="00F90F5E" w:rsidP="00F9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2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0F5E">
              <w:rPr>
                <w:rFonts w:ascii="Angsana New" w:hAnsi="Angsana New"/>
                <w:sz w:val="30"/>
                <w:szCs w:val="30"/>
              </w:rPr>
              <w:t>866,768</w:t>
            </w:r>
          </w:p>
        </w:tc>
        <w:tc>
          <w:tcPr>
            <w:tcW w:w="180" w:type="dxa"/>
            <w:vAlign w:val="bottom"/>
          </w:tcPr>
          <w:p w:rsidR="00F90F5E" w:rsidRPr="00AB4725" w:rsidRDefault="00F90F5E" w:rsidP="00F9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90F5E" w:rsidRPr="00AB4725" w:rsidRDefault="00F90F5E" w:rsidP="00F9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865,249</w:t>
            </w:r>
          </w:p>
        </w:tc>
      </w:tr>
      <w:tr w:rsidR="00F90F5E" w:rsidRPr="00AB4725" w:rsidTr="00EB13B6">
        <w:trPr>
          <w:cantSplit/>
        </w:trPr>
        <w:tc>
          <w:tcPr>
            <w:tcW w:w="4572" w:type="dxa"/>
          </w:tcPr>
          <w:p w:rsidR="00F90F5E" w:rsidRPr="00AB4725" w:rsidRDefault="00F90F5E" w:rsidP="00F9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ผลกระทบจากการ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ใช้</w:t>
            </w:r>
            <w:r w:rsidRPr="00AB4725">
              <w:rPr>
                <w:rFonts w:ascii="Angsana New" w:hAnsi="Angsana New"/>
                <w:sz w:val="30"/>
                <w:szCs w:val="30"/>
                <w:cs/>
              </w:rPr>
              <w:t>สิทธิซื้อหุ้น</w:t>
            </w:r>
          </w:p>
        </w:tc>
        <w:tc>
          <w:tcPr>
            <w:tcW w:w="1080" w:type="dxa"/>
          </w:tcPr>
          <w:p w:rsidR="00F90F5E" w:rsidRPr="00F90F5E" w:rsidRDefault="00F90F5E" w:rsidP="00F9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F90F5E">
              <w:rPr>
                <w:rFonts w:ascii="Angsana New" w:hAnsi="Angsana New"/>
                <w:sz w:val="30"/>
                <w:szCs w:val="30"/>
              </w:rPr>
              <w:t>3,042</w:t>
            </w:r>
          </w:p>
        </w:tc>
        <w:tc>
          <w:tcPr>
            <w:tcW w:w="180" w:type="dxa"/>
            <w:vAlign w:val="bottom"/>
          </w:tcPr>
          <w:p w:rsidR="00F90F5E" w:rsidRPr="00AB4725" w:rsidRDefault="00F90F5E" w:rsidP="00F9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90F5E" w:rsidRDefault="005751D8" w:rsidP="00F9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F90F5E" w:rsidRPr="00AB4725" w:rsidRDefault="00F90F5E" w:rsidP="00F9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90F5E" w:rsidRPr="00F90F5E" w:rsidRDefault="00F90F5E" w:rsidP="00F9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2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0F5E">
              <w:rPr>
                <w:rFonts w:ascii="Angsana New" w:hAnsi="Angsana New"/>
                <w:sz w:val="30"/>
                <w:szCs w:val="30"/>
              </w:rPr>
              <w:t>3,042</w:t>
            </w:r>
          </w:p>
        </w:tc>
        <w:tc>
          <w:tcPr>
            <w:tcW w:w="180" w:type="dxa"/>
            <w:vAlign w:val="bottom"/>
          </w:tcPr>
          <w:p w:rsidR="00F90F5E" w:rsidRPr="00AB4725" w:rsidRDefault="00F90F5E" w:rsidP="00F9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90F5E" w:rsidRDefault="00F90F5E" w:rsidP="00F9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0F5E" w:rsidRPr="00AB4725" w:rsidTr="00EB13B6">
        <w:trPr>
          <w:cantSplit/>
        </w:trPr>
        <w:tc>
          <w:tcPr>
            <w:tcW w:w="4572" w:type="dxa"/>
          </w:tcPr>
          <w:p w:rsidR="00F90F5E" w:rsidRPr="00AB4725" w:rsidRDefault="00F90F5E" w:rsidP="00F9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ผลกระทบจากการออกสิทธิซื้อหุ้น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90F5E" w:rsidRPr="00F90F5E" w:rsidRDefault="00F90F5E" w:rsidP="00F9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F90F5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F90F5E" w:rsidRPr="00AB4725" w:rsidRDefault="00F90F5E" w:rsidP="00F9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90F5E" w:rsidRPr="00AB4725" w:rsidRDefault="00F90F5E" w:rsidP="00F9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4,366</w:t>
            </w:r>
          </w:p>
        </w:tc>
        <w:tc>
          <w:tcPr>
            <w:tcW w:w="180" w:type="dxa"/>
            <w:vAlign w:val="bottom"/>
          </w:tcPr>
          <w:p w:rsidR="00F90F5E" w:rsidRPr="00AB4725" w:rsidRDefault="00F90F5E" w:rsidP="00F9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F90F5E" w:rsidRPr="00F90F5E" w:rsidRDefault="00F90F5E" w:rsidP="00F9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0F5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F90F5E" w:rsidRPr="00AB4725" w:rsidRDefault="00F90F5E" w:rsidP="00F9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F90F5E" w:rsidRPr="00AB4725" w:rsidRDefault="00F90F5E" w:rsidP="00F9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4,366</w:t>
            </w:r>
          </w:p>
        </w:tc>
      </w:tr>
      <w:tr w:rsidR="00F90F5E" w:rsidRPr="00AB4725" w:rsidTr="00EB13B6">
        <w:trPr>
          <w:cantSplit/>
        </w:trPr>
        <w:tc>
          <w:tcPr>
            <w:tcW w:w="4572" w:type="dxa"/>
          </w:tcPr>
          <w:p w:rsidR="00F90F5E" w:rsidRPr="00AB4725" w:rsidRDefault="00F90F5E" w:rsidP="00F9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โดยวิธีถัวเฉลี่ยถ่วงน้ำหนัก</w:t>
            </w: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(ปรับลด)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F90F5E" w:rsidRPr="00F90F5E" w:rsidRDefault="00F90F5E" w:rsidP="00F9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0F5E">
              <w:rPr>
                <w:rFonts w:ascii="Angsana New" w:hAnsi="Angsana New"/>
                <w:b/>
                <w:bCs/>
                <w:sz w:val="30"/>
                <w:szCs w:val="30"/>
              </w:rPr>
              <w:t>869,810</w:t>
            </w:r>
          </w:p>
        </w:tc>
        <w:tc>
          <w:tcPr>
            <w:tcW w:w="180" w:type="dxa"/>
            <w:vAlign w:val="bottom"/>
          </w:tcPr>
          <w:p w:rsidR="00F90F5E" w:rsidRPr="00F90F5E" w:rsidRDefault="00F90F5E" w:rsidP="00F9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F90F5E" w:rsidRPr="00F90F5E" w:rsidRDefault="00F90F5E" w:rsidP="00F9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0F5E">
              <w:rPr>
                <w:rFonts w:ascii="Angsana New" w:hAnsi="Angsana New"/>
                <w:b/>
                <w:bCs/>
                <w:sz w:val="30"/>
                <w:szCs w:val="30"/>
              </w:rPr>
              <w:t>869,615</w:t>
            </w:r>
          </w:p>
        </w:tc>
        <w:tc>
          <w:tcPr>
            <w:tcW w:w="180" w:type="dxa"/>
            <w:vAlign w:val="bottom"/>
          </w:tcPr>
          <w:p w:rsidR="00F90F5E" w:rsidRPr="00F90F5E" w:rsidRDefault="00F90F5E" w:rsidP="00F9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F90F5E" w:rsidRPr="00F90F5E" w:rsidRDefault="00F90F5E" w:rsidP="00F9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0F5E">
              <w:rPr>
                <w:rFonts w:ascii="Angsana New" w:hAnsi="Angsana New"/>
                <w:b/>
                <w:bCs/>
                <w:sz w:val="30"/>
                <w:szCs w:val="30"/>
              </w:rPr>
              <w:t>869,810</w:t>
            </w:r>
          </w:p>
        </w:tc>
        <w:tc>
          <w:tcPr>
            <w:tcW w:w="180" w:type="dxa"/>
            <w:vAlign w:val="bottom"/>
          </w:tcPr>
          <w:p w:rsidR="00F90F5E" w:rsidRPr="00AB4725" w:rsidRDefault="00F90F5E" w:rsidP="00F9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F90F5E" w:rsidRPr="00AB4725" w:rsidRDefault="00F90F5E" w:rsidP="00F9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869,615</w:t>
            </w:r>
          </w:p>
        </w:tc>
      </w:tr>
      <w:tr w:rsidR="00F90F5E" w:rsidRPr="00AB4725" w:rsidTr="00EB13B6">
        <w:trPr>
          <w:cantSplit/>
        </w:trPr>
        <w:tc>
          <w:tcPr>
            <w:tcW w:w="4572" w:type="dxa"/>
          </w:tcPr>
          <w:p w:rsidR="00F90F5E" w:rsidRPr="00AB4725" w:rsidRDefault="00F90F5E" w:rsidP="00F9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(ปรับลด) </w:t>
            </w:r>
            <w:r w:rsidRPr="00AB47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AB47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AB47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F90F5E" w:rsidRPr="00F90F5E" w:rsidRDefault="00F90F5E" w:rsidP="00F9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0F5E">
              <w:rPr>
                <w:rFonts w:ascii="Angsana New" w:hAnsi="Angsana New"/>
                <w:b/>
                <w:bCs/>
                <w:sz w:val="30"/>
                <w:szCs w:val="30"/>
              </w:rPr>
              <w:t>0.25</w:t>
            </w:r>
          </w:p>
        </w:tc>
        <w:tc>
          <w:tcPr>
            <w:tcW w:w="180" w:type="dxa"/>
            <w:vAlign w:val="bottom"/>
          </w:tcPr>
          <w:p w:rsidR="00F90F5E" w:rsidRPr="00F90F5E" w:rsidRDefault="00F90F5E" w:rsidP="00F9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F90F5E" w:rsidRPr="00F90F5E" w:rsidRDefault="00F90F5E" w:rsidP="00F9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0F5E">
              <w:rPr>
                <w:rFonts w:ascii="Angsana New" w:hAnsi="Angsana New"/>
                <w:b/>
                <w:bCs/>
                <w:sz w:val="30"/>
                <w:szCs w:val="30"/>
              </w:rPr>
              <w:t>0.33</w:t>
            </w:r>
          </w:p>
        </w:tc>
        <w:tc>
          <w:tcPr>
            <w:tcW w:w="180" w:type="dxa"/>
            <w:vAlign w:val="bottom"/>
          </w:tcPr>
          <w:p w:rsidR="00F90F5E" w:rsidRPr="00F90F5E" w:rsidRDefault="00F90F5E" w:rsidP="00F9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F90F5E" w:rsidRPr="00F90F5E" w:rsidRDefault="00F90F5E" w:rsidP="00F9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0F5E">
              <w:rPr>
                <w:rFonts w:ascii="Angsana New" w:hAnsi="Angsana New"/>
                <w:b/>
                <w:bCs/>
                <w:sz w:val="30"/>
                <w:szCs w:val="30"/>
              </w:rPr>
              <w:t>0.2</w:t>
            </w:r>
            <w:r w:rsidR="0065026C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bottom"/>
          </w:tcPr>
          <w:p w:rsidR="00F90F5E" w:rsidRPr="00AB4725" w:rsidRDefault="00F90F5E" w:rsidP="00F9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F90F5E" w:rsidRPr="00AB4725" w:rsidRDefault="00F90F5E" w:rsidP="00F9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0.20</w:t>
            </w:r>
          </w:p>
        </w:tc>
      </w:tr>
      <w:tr w:rsidR="00F90F5E" w:rsidRPr="00AB4725" w:rsidTr="00812361">
        <w:trPr>
          <w:cantSplit/>
          <w:trHeight w:hRule="exact" w:val="500"/>
          <w:tblHeader/>
        </w:trPr>
        <w:tc>
          <w:tcPr>
            <w:tcW w:w="4572" w:type="dxa"/>
          </w:tcPr>
          <w:p w:rsidR="00F90F5E" w:rsidRPr="00812361" w:rsidRDefault="00F90F5E" w:rsidP="00F9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hanging="11"/>
              <w:outlineLvl w:val="0"/>
              <w:rPr>
                <w:rFonts w:ascii="Angsana New" w:hAnsi="Angsana New"/>
                <w:b/>
                <w:bCs/>
                <w:i/>
                <w:iCs/>
              </w:rPr>
            </w:pPr>
          </w:p>
          <w:p w:rsidR="00F90F5E" w:rsidRPr="00AB4725" w:rsidRDefault="00F90F5E" w:rsidP="00F9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hanging="11"/>
              <w:outlineLvl w:val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:rsidR="00F90F5E" w:rsidRPr="00AB4725" w:rsidRDefault="00F90F5E" w:rsidP="00F90F5E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F90F5E" w:rsidRPr="00AB4725" w:rsidRDefault="00F90F5E" w:rsidP="00F90F5E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160" w:type="dxa"/>
            <w:gridSpan w:val="3"/>
          </w:tcPr>
          <w:p w:rsidR="00F90F5E" w:rsidRPr="00AB4725" w:rsidRDefault="00F90F5E" w:rsidP="00F90F5E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</w:tr>
      <w:tr w:rsidR="00F90F5E" w:rsidRPr="00AB4725" w:rsidTr="00BD79EB">
        <w:trPr>
          <w:cantSplit/>
          <w:trHeight w:val="290"/>
          <w:tblHeader/>
        </w:trPr>
        <w:tc>
          <w:tcPr>
            <w:tcW w:w="4572" w:type="dxa"/>
          </w:tcPr>
          <w:p w:rsidR="00F90F5E" w:rsidRPr="00AB4725" w:rsidRDefault="00F90F5E" w:rsidP="00F90F5E">
            <w:pPr>
              <w:tabs>
                <w:tab w:val="clear" w:pos="227"/>
                <w:tab w:val="left" w:pos="252"/>
              </w:tabs>
              <w:spacing w:line="240" w:lineRule="auto"/>
              <w:ind w:right="-2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B47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 3</w:t>
            </w:r>
            <w:r w:rsidRPr="00AB47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AB47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มิถุ</w:t>
            </w:r>
            <w:r w:rsidRPr="00AB472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นายน</w:t>
            </w:r>
          </w:p>
        </w:tc>
        <w:tc>
          <w:tcPr>
            <w:tcW w:w="1080" w:type="dxa"/>
          </w:tcPr>
          <w:p w:rsidR="00F90F5E" w:rsidRPr="00AB4725" w:rsidRDefault="00F90F5E" w:rsidP="00F90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F90F5E" w:rsidRPr="00AB4725" w:rsidRDefault="00F90F5E" w:rsidP="00F90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90F5E" w:rsidRPr="00AB4725" w:rsidRDefault="00F90F5E" w:rsidP="00F90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F90F5E" w:rsidRPr="00AB4725" w:rsidRDefault="00F90F5E" w:rsidP="00F90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90F5E" w:rsidRPr="00AB4725" w:rsidRDefault="00F90F5E" w:rsidP="00F90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F90F5E" w:rsidRPr="00AB4725" w:rsidRDefault="00F90F5E" w:rsidP="00F90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90F5E" w:rsidRPr="00AB4725" w:rsidRDefault="00F90F5E" w:rsidP="00F90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0F5E" w:rsidRPr="00AB4725" w:rsidTr="00812361">
        <w:trPr>
          <w:cantSplit/>
          <w:trHeight w:hRule="exact" w:val="360"/>
        </w:trPr>
        <w:tc>
          <w:tcPr>
            <w:tcW w:w="4572" w:type="dxa"/>
          </w:tcPr>
          <w:p w:rsidR="00F90F5E" w:rsidRPr="00AB4725" w:rsidRDefault="00F90F5E" w:rsidP="00F9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hanging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680" w:type="dxa"/>
            <w:gridSpan w:val="7"/>
          </w:tcPr>
          <w:p w:rsidR="00F90F5E" w:rsidRPr="00AB4725" w:rsidRDefault="00F90F5E" w:rsidP="00F90F5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C44BB3" w:rsidRPr="00AB4725" w:rsidTr="00BD79EB">
        <w:trPr>
          <w:cantSplit/>
          <w:trHeight w:val="344"/>
        </w:trPr>
        <w:tc>
          <w:tcPr>
            <w:tcW w:w="4572" w:type="dxa"/>
          </w:tcPr>
          <w:p w:rsidR="00C44BB3" w:rsidRPr="00AB4725" w:rsidRDefault="00C44BB3" w:rsidP="00C44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กำไรสำหรับงวดที่เป็นส่วนของผู้ถือหุ้นของบริษัท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C44BB3" w:rsidRPr="00C44BB3" w:rsidRDefault="00C44BB3" w:rsidP="00C4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C44BB3">
              <w:rPr>
                <w:rFonts w:ascii="Angsana New" w:hAnsi="Angsana New"/>
                <w:sz w:val="30"/>
                <w:szCs w:val="30"/>
              </w:rPr>
              <w:t>47</w:t>
            </w:r>
            <w:r w:rsidR="00401383">
              <w:rPr>
                <w:rFonts w:ascii="Angsana New" w:hAnsi="Angsana New"/>
                <w:sz w:val="30"/>
                <w:szCs w:val="30"/>
              </w:rPr>
              <w:t>4</w:t>
            </w:r>
            <w:r w:rsidRPr="00C44BB3">
              <w:rPr>
                <w:rFonts w:ascii="Angsana New" w:hAnsi="Angsana New"/>
                <w:sz w:val="30"/>
                <w:szCs w:val="30"/>
              </w:rPr>
              <w:t>,</w:t>
            </w:r>
            <w:r w:rsidR="000B5DE1">
              <w:rPr>
                <w:rFonts w:ascii="Angsana New" w:hAnsi="Angsana New"/>
                <w:sz w:val="30"/>
                <w:szCs w:val="30"/>
              </w:rPr>
              <w:t>088</w:t>
            </w:r>
          </w:p>
        </w:tc>
        <w:tc>
          <w:tcPr>
            <w:tcW w:w="180" w:type="dxa"/>
            <w:vAlign w:val="bottom"/>
          </w:tcPr>
          <w:p w:rsidR="00C44BB3" w:rsidRPr="00C44BB3" w:rsidRDefault="00C44BB3" w:rsidP="00C4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C44BB3" w:rsidRPr="00C44BB3" w:rsidRDefault="00C44BB3" w:rsidP="00C4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C44BB3">
              <w:rPr>
                <w:rFonts w:ascii="Angsana New" w:hAnsi="Angsana New"/>
                <w:sz w:val="30"/>
                <w:szCs w:val="30"/>
              </w:rPr>
              <w:t>544,304</w:t>
            </w:r>
          </w:p>
        </w:tc>
        <w:tc>
          <w:tcPr>
            <w:tcW w:w="180" w:type="dxa"/>
            <w:vAlign w:val="bottom"/>
          </w:tcPr>
          <w:p w:rsidR="00C44BB3" w:rsidRPr="00C44BB3" w:rsidRDefault="00C44BB3" w:rsidP="00C4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C44BB3" w:rsidRPr="00C44BB3" w:rsidRDefault="00C44BB3" w:rsidP="00C4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C44BB3">
              <w:rPr>
                <w:rFonts w:ascii="Angsana New" w:hAnsi="Angsana New"/>
                <w:sz w:val="30"/>
                <w:szCs w:val="30"/>
              </w:rPr>
              <w:t>4</w:t>
            </w:r>
            <w:r w:rsidR="0065026C">
              <w:rPr>
                <w:rFonts w:ascii="Angsana New" w:hAnsi="Angsana New"/>
                <w:sz w:val="30"/>
                <w:szCs w:val="30"/>
              </w:rPr>
              <w:t>09,333</w:t>
            </w:r>
          </w:p>
        </w:tc>
        <w:tc>
          <w:tcPr>
            <w:tcW w:w="180" w:type="dxa"/>
            <w:vAlign w:val="bottom"/>
          </w:tcPr>
          <w:p w:rsidR="00C44BB3" w:rsidRPr="009904C0" w:rsidRDefault="00C44BB3" w:rsidP="00C4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C44BB3" w:rsidRPr="009904C0" w:rsidRDefault="00C44BB3" w:rsidP="00C4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358</w:t>
            </w:r>
            <w:r w:rsidRPr="009904C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960</w:t>
            </w:r>
          </w:p>
        </w:tc>
      </w:tr>
      <w:tr w:rsidR="00C44BB3" w:rsidRPr="00AB4725" w:rsidTr="00EB13B6">
        <w:trPr>
          <w:cantSplit/>
        </w:trPr>
        <w:tc>
          <w:tcPr>
            <w:tcW w:w="4572" w:type="dxa"/>
          </w:tcPr>
          <w:p w:rsidR="00C44BB3" w:rsidRPr="00AB4725" w:rsidRDefault="00C44BB3" w:rsidP="00C4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080" w:type="dxa"/>
          </w:tcPr>
          <w:p w:rsidR="00C44BB3" w:rsidRPr="00C44BB3" w:rsidRDefault="00C44BB3" w:rsidP="00C4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C44BB3">
              <w:rPr>
                <w:rFonts w:ascii="Angsana New" w:hAnsi="Angsana New"/>
                <w:sz w:val="30"/>
                <w:szCs w:val="30"/>
              </w:rPr>
              <w:t>866,768</w:t>
            </w:r>
          </w:p>
        </w:tc>
        <w:tc>
          <w:tcPr>
            <w:tcW w:w="180" w:type="dxa"/>
            <w:vAlign w:val="bottom"/>
          </w:tcPr>
          <w:p w:rsidR="00C44BB3" w:rsidRPr="00AB4725" w:rsidRDefault="00C44BB3" w:rsidP="00C4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44BB3" w:rsidRPr="009904C0" w:rsidRDefault="00C44BB3" w:rsidP="00651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9904C0">
              <w:rPr>
                <w:rFonts w:ascii="Angsana New" w:hAnsi="Angsana New"/>
                <w:sz w:val="30"/>
                <w:szCs w:val="30"/>
              </w:rPr>
              <w:t>865,249</w:t>
            </w:r>
          </w:p>
        </w:tc>
        <w:tc>
          <w:tcPr>
            <w:tcW w:w="180" w:type="dxa"/>
            <w:vAlign w:val="bottom"/>
          </w:tcPr>
          <w:p w:rsidR="00C44BB3" w:rsidRPr="009904C0" w:rsidRDefault="00C44BB3" w:rsidP="00C4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44BB3" w:rsidRPr="00C44BB3" w:rsidRDefault="00C44BB3" w:rsidP="00C4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C44BB3">
              <w:rPr>
                <w:rFonts w:ascii="Angsana New" w:hAnsi="Angsana New"/>
                <w:sz w:val="30"/>
                <w:szCs w:val="30"/>
              </w:rPr>
              <w:t>866,768</w:t>
            </w:r>
          </w:p>
        </w:tc>
        <w:tc>
          <w:tcPr>
            <w:tcW w:w="180" w:type="dxa"/>
            <w:vAlign w:val="bottom"/>
          </w:tcPr>
          <w:p w:rsidR="00C44BB3" w:rsidRPr="009904C0" w:rsidRDefault="00C44BB3" w:rsidP="00C4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44BB3" w:rsidRPr="009904C0" w:rsidRDefault="00C44BB3" w:rsidP="00C4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904C0">
              <w:rPr>
                <w:rFonts w:ascii="Angsana New" w:hAnsi="Angsana New"/>
                <w:sz w:val="30"/>
                <w:szCs w:val="30"/>
              </w:rPr>
              <w:t>865,249</w:t>
            </w:r>
          </w:p>
        </w:tc>
      </w:tr>
      <w:tr w:rsidR="00C44BB3" w:rsidRPr="00AB4725" w:rsidTr="00EB13B6">
        <w:trPr>
          <w:cantSplit/>
        </w:trPr>
        <w:tc>
          <w:tcPr>
            <w:tcW w:w="4572" w:type="dxa"/>
          </w:tcPr>
          <w:p w:rsidR="00C44BB3" w:rsidRPr="00AB4725" w:rsidRDefault="00C44BB3" w:rsidP="00C4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ผลกระทบจากการ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ใช้</w:t>
            </w:r>
            <w:r w:rsidRPr="00AB4725">
              <w:rPr>
                <w:rFonts w:ascii="Angsana New" w:hAnsi="Angsana New"/>
                <w:sz w:val="30"/>
                <w:szCs w:val="30"/>
                <w:cs/>
              </w:rPr>
              <w:t>สิทธิซื้อหุ้น</w:t>
            </w:r>
          </w:p>
        </w:tc>
        <w:tc>
          <w:tcPr>
            <w:tcW w:w="1080" w:type="dxa"/>
          </w:tcPr>
          <w:p w:rsidR="00C44BB3" w:rsidRPr="00C44BB3" w:rsidRDefault="00C44BB3" w:rsidP="00C4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C44BB3">
              <w:rPr>
                <w:rFonts w:ascii="Angsana New" w:hAnsi="Angsana New"/>
                <w:sz w:val="30"/>
                <w:szCs w:val="30"/>
              </w:rPr>
              <w:t>3,042</w:t>
            </w:r>
          </w:p>
        </w:tc>
        <w:tc>
          <w:tcPr>
            <w:tcW w:w="180" w:type="dxa"/>
            <w:vAlign w:val="bottom"/>
          </w:tcPr>
          <w:p w:rsidR="00C44BB3" w:rsidRPr="00AB4725" w:rsidRDefault="00C44BB3" w:rsidP="00C4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44BB3" w:rsidRPr="009904C0" w:rsidRDefault="0065129D" w:rsidP="00651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C44BB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C44BB3" w:rsidRPr="009904C0" w:rsidRDefault="00C44BB3" w:rsidP="00C4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44BB3" w:rsidRPr="00C44BB3" w:rsidRDefault="00C44BB3" w:rsidP="00C4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C44BB3">
              <w:rPr>
                <w:rFonts w:ascii="Angsana New" w:hAnsi="Angsana New"/>
                <w:sz w:val="30"/>
                <w:szCs w:val="30"/>
              </w:rPr>
              <w:t>3,042</w:t>
            </w:r>
          </w:p>
        </w:tc>
        <w:tc>
          <w:tcPr>
            <w:tcW w:w="180" w:type="dxa"/>
            <w:vAlign w:val="bottom"/>
          </w:tcPr>
          <w:p w:rsidR="00C44BB3" w:rsidRPr="009904C0" w:rsidRDefault="00C44BB3" w:rsidP="00C4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44BB3" w:rsidRPr="009904C0" w:rsidRDefault="0065129D" w:rsidP="00C4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44BB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44BB3" w:rsidRPr="00AB4725" w:rsidTr="00EB13B6">
        <w:trPr>
          <w:cantSplit/>
        </w:trPr>
        <w:tc>
          <w:tcPr>
            <w:tcW w:w="4572" w:type="dxa"/>
          </w:tcPr>
          <w:p w:rsidR="00C44BB3" w:rsidRPr="00AB4725" w:rsidRDefault="00C44BB3" w:rsidP="00C4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ผลกระทบจากการออกสิทธิซื้อหุ้น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44BB3" w:rsidRPr="00C44BB3" w:rsidRDefault="00C44BB3" w:rsidP="00C4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C44BB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C44BB3" w:rsidRPr="00AB4725" w:rsidRDefault="00C44BB3" w:rsidP="00C4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44BB3" w:rsidRPr="009904C0" w:rsidRDefault="00C44BB3" w:rsidP="00C4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9904C0">
              <w:rPr>
                <w:rFonts w:ascii="Angsana New" w:hAnsi="Angsana New"/>
                <w:sz w:val="30"/>
                <w:szCs w:val="30"/>
              </w:rPr>
              <w:t>4,366</w:t>
            </w:r>
          </w:p>
        </w:tc>
        <w:tc>
          <w:tcPr>
            <w:tcW w:w="180" w:type="dxa"/>
            <w:vAlign w:val="bottom"/>
          </w:tcPr>
          <w:p w:rsidR="00C44BB3" w:rsidRPr="009904C0" w:rsidRDefault="00C44BB3" w:rsidP="00C4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C44BB3" w:rsidRPr="00C44BB3" w:rsidRDefault="00C44BB3" w:rsidP="00C4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C44BB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C44BB3" w:rsidRPr="009904C0" w:rsidRDefault="00C44BB3" w:rsidP="00C4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C44BB3" w:rsidRPr="009904C0" w:rsidRDefault="00C44BB3" w:rsidP="00C4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9904C0">
              <w:rPr>
                <w:rFonts w:ascii="Angsana New" w:hAnsi="Angsana New"/>
                <w:sz w:val="30"/>
                <w:szCs w:val="30"/>
              </w:rPr>
              <w:t>4,366</w:t>
            </w:r>
          </w:p>
        </w:tc>
      </w:tr>
      <w:tr w:rsidR="00C44BB3" w:rsidRPr="00AB4725" w:rsidTr="00EB13B6">
        <w:trPr>
          <w:cantSplit/>
        </w:trPr>
        <w:tc>
          <w:tcPr>
            <w:tcW w:w="4572" w:type="dxa"/>
          </w:tcPr>
          <w:p w:rsidR="00C44BB3" w:rsidRPr="00AB4725" w:rsidRDefault="00C44BB3" w:rsidP="00C4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โดยวิธีถัวเฉลี่ยถ่วงน้ำหนัก</w:t>
            </w: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(ปรับลด)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44BB3" w:rsidRPr="00C44BB3" w:rsidRDefault="00C44BB3" w:rsidP="00C4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4BB3">
              <w:rPr>
                <w:rFonts w:ascii="Angsana New" w:hAnsi="Angsana New"/>
                <w:b/>
                <w:bCs/>
                <w:sz w:val="30"/>
                <w:szCs w:val="30"/>
              </w:rPr>
              <w:t>869,810</w:t>
            </w:r>
          </w:p>
        </w:tc>
        <w:tc>
          <w:tcPr>
            <w:tcW w:w="180" w:type="dxa"/>
            <w:vAlign w:val="bottom"/>
          </w:tcPr>
          <w:p w:rsidR="00C44BB3" w:rsidRPr="00C44BB3" w:rsidRDefault="00C44BB3" w:rsidP="00C4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44BB3" w:rsidRPr="0065129D" w:rsidRDefault="00C44BB3" w:rsidP="00C4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129D">
              <w:rPr>
                <w:rFonts w:ascii="Angsana New" w:hAnsi="Angsana New"/>
                <w:b/>
                <w:bCs/>
                <w:sz w:val="30"/>
                <w:szCs w:val="30"/>
              </w:rPr>
              <w:t>869,615</w:t>
            </w:r>
          </w:p>
        </w:tc>
        <w:tc>
          <w:tcPr>
            <w:tcW w:w="180" w:type="dxa"/>
            <w:vAlign w:val="bottom"/>
          </w:tcPr>
          <w:p w:rsidR="00C44BB3" w:rsidRPr="00C44BB3" w:rsidRDefault="00C44BB3" w:rsidP="00C4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C44BB3" w:rsidRPr="00C44BB3" w:rsidRDefault="00C44BB3" w:rsidP="00C4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4BB3">
              <w:rPr>
                <w:rFonts w:ascii="Angsana New" w:hAnsi="Angsana New"/>
                <w:b/>
                <w:bCs/>
                <w:sz w:val="30"/>
                <w:szCs w:val="30"/>
              </w:rPr>
              <w:t>869,810</w:t>
            </w:r>
          </w:p>
        </w:tc>
        <w:tc>
          <w:tcPr>
            <w:tcW w:w="180" w:type="dxa"/>
            <w:vAlign w:val="bottom"/>
          </w:tcPr>
          <w:p w:rsidR="00C44BB3" w:rsidRPr="009904C0" w:rsidRDefault="00C44BB3" w:rsidP="00C4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C44BB3" w:rsidRPr="009904C0" w:rsidRDefault="00C44BB3" w:rsidP="00C4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04C0">
              <w:rPr>
                <w:rFonts w:ascii="Angsana New" w:hAnsi="Angsana New"/>
                <w:b/>
                <w:bCs/>
                <w:sz w:val="30"/>
                <w:szCs w:val="30"/>
              </w:rPr>
              <w:t>869,615</w:t>
            </w:r>
          </w:p>
        </w:tc>
      </w:tr>
      <w:tr w:rsidR="00C44BB3" w:rsidRPr="00AB4725" w:rsidTr="00EB13B6">
        <w:trPr>
          <w:cantSplit/>
        </w:trPr>
        <w:tc>
          <w:tcPr>
            <w:tcW w:w="4572" w:type="dxa"/>
          </w:tcPr>
          <w:p w:rsidR="00C44BB3" w:rsidRPr="00AB4725" w:rsidRDefault="00C44BB3" w:rsidP="00C4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(ปรับลด) </w:t>
            </w:r>
            <w:r w:rsidRPr="00AB47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AB47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AB47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C44BB3" w:rsidRPr="00C44BB3" w:rsidRDefault="00C44BB3" w:rsidP="00C4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4BB3">
              <w:rPr>
                <w:rFonts w:ascii="Angsana New" w:hAnsi="Angsana New"/>
                <w:b/>
                <w:bCs/>
                <w:sz w:val="30"/>
                <w:szCs w:val="30"/>
              </w:rPr>
              <w:t>0.5</w:t>
            </w:r>
            <w:r w:rsidR="0051290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bottom"/>
          </w:tcPr>
          <w:p w:rsidR="00C44BB3" w:rsidRPr="00C44BB3" w:rsidRDefault="00C44BB3" w:rsidP="00C4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C44BB3" w:rsidRPr="0065129D" w:rsidRDefault="00C44BB3" w:rsidP="00651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129D">
              <w:rPr>
                <w:rFonts w:ascii="Angsana New" w:hAnsi="Angsana New"/>
                <w:b/>
                <w:bCs/>
                <w:sz w:val="30"/>
                <w:szCs w:val="30"/>
              </w:rPr>
              <w:t>0.63</w:t>
            </w:r>
          </w:p>
        </w:tc>
        <w:tc>
          <w:tcPr>
            <w:tcW w:w="180" w:type="dxa"/>
            <w:vAlign w:val="bottom"/>
          </w:tcPr>
          <w:p w:rsidR="00C44BB3" w:rsidRPr="00C44BB3" w:rsidRDefault="00C44BB3" w:rsidP="00651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C44BB3" w:rsidRPr="00C44BB3" w:rsidRDefault="00C44BB3" w:rsidP="00C4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4BB3">
              <w:rPr>
                <w:rFonts w:ascii="Angsana New" w:hAnsi="Angsana New"/>
                <w:b/>
                <w:bCs/>
                <w:sz w:val="30"/>
                <w:szCs w:val="30"/>
              </w:rPr>
              <w:t>0.4</w:t>
            </w:r>
            <w:r w:rsidR="0065026C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bottom"/>
          </w:tcPr>
          <w:p w:rsidR="00C44BB3" w:rsidRPr="009904C0" w:rsidRDefault="00C44BB3" w:rsidP="00C4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C44BB3" w:rsidRPr="009904C0" w:rsidRDefault="00C44BB3" w:rsidP="00C4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04C0">
              <w:rPr>
                <w:rFonts w:ascii="Angsana New" w:hAnsi="Angsana New"/>
                <w:b/>
                <w:bCs/>
                <w:sz w:val="30"/>
                <w:szCs w:val="30"/>
              </w:rPr>
              <w:t>0.41</w:t>
            </w:r>
          </w:p>
        </w:tc>
      </w:tr>
    </w:tbl>
    <w:p w:rsidR="00CA31EF" w:rsidRPr="006B22F8" w:rsidRDefault="00E94BCC" w:rsidP="00CA31EF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highlight w:val="yellow"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lastRenderedPageBreak/>
        <w:t>1</w:t>
      </w:r>
      <w:r w:rsidR="00CF3FA8">
        <w:rPr>
          <w:rFonts w:ascii="Angsana New" w:hAnsi="Angsana New" w:cs="Angsana New"/>
          <w:b/>
          <w:bCs/>
          <w:lang w:val="en-US"/>
        </w:rPr>
        <w:t>6</w:t>
      </w:r>
      <w:r w:rsidR="004D7767" w:rsidRPr="00144E97">
        <w:rPr>
          <w:rFonts w:ascii="Angsana New" w:hAnsi="Angsana New" w:cs="Angsana New"/>
          <w:b/>
          <w:bCs/>
          <w:lang w:val="en-US"/>
        </w:rPr>
        <w:tab/>
      </w:r>
      <w:r w:rsidR="00CA31EF" w:rsidRPr="00051DBE">
        <w:rPr>
          <w:rFonts w:ascii="Angsana New" w:hAnsi="Angsana New" w:cs="Angsana New" w:hint="cs"/>
          <w:b/>
          <w:bCs/>
          <w:cs/>
          <w:lang w:val="en-US"/>
        </w:rPr>
        <w:t>เงินปันผล</w:t>
      </w:r>
    </w:p>
    <w:p w:rsidR="00930840" w:rsidRDefault="00930840" w:rsidP="00051DBE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highlight w:val="yellow"/>
          <w:lang w:val="en-US"/>
        </w:rPr>
      </w:pPr>
    </w:p>
    <w:p w:rsidR="00994426" w:rsidRPr="00051DBE" w:rsidRDefault="00994426" w:rsidP="009944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  <w:cs/>
        </w:rPr>
      </w:pPr>
      <w:r w:rsidRPr="00051DBE">
        <w:rPr>
          <w:rFonts w:ascii="Angsana New" w:hAnsi="Angsana New"/>
          <w:sz w:val="30"/>
          <w:szCs w:val="30"/>
          <w:cs/>
        </w:rPr>
        <w:t>เงินปันผล</w:t>
      </w:r>
      <w:r w:rsidRPr="00051DBE">
        <w:rPr>
          <w:rFonts w:ascii="Angsana New" w:hAnsi="Angsana New" w:hint="cs"/>
          <w:sz w:val="30"/>
          <w:szCs w:val="30"/>
          <w:cs/>
        </w:rPr>
        <w:t>ที่บริษัทจ่ายให้ผู้ถือหุ้น</w:t>
      </w:r>
      <w:r w:rsidR="00F63189">
        <w:rPr>
          <w:rFonts w:ascii="Angsana New" w:hAnsi="Angsana New" w:hint="cs"/>
          <w:sz w:val="30"/>
          <w:szCs w:val="30"/>
          <w:cs/>
        </w:rPr>
        <w:t>ในระหว่างงวดหกเดือนสิ้นสุด</w:t>
      </w:r>
      <w:r w:rsidR="00C3334F">
        <w:rPr>
          <w:rFonts w:ascii="Angsana New" w:hAnsi="Angsana New" w:hint="cs"/>
          <w:sz w:val="30"/>
          <w:szCs w:val="30"/>
          <w:cs/>
        </w:rPr>
        <w:t>วันที่</w:t>
      </w:r>
      <w:r w:rsidR="00F63189">
        <w:rPr>
          <w:rFonts w:ascii="Angsana New" w:hAnsi="Angsana New" w:hint="cs"/>
          <w:sz w:val="30"/>
          <w:szCs w:val="30"/>
          <w:cs/>
        </w:rPr>
        <w:t xml:space="preserve"> </w:t>
      </w:r>
      <w:r w:rsidR="00F63189">
        <w:rPr>
          <w:rFonts w:ascii="Angsana New" w:hAnsi="Angsana New"/>
          <w:sz w:val="30"/>
          <w:szCs w:val="30"/>
        </w:rPr>
        <w:t xml:space="preserve">30 </w:t>
      </w:r>
      <w:r w:rsidR="00F63189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F63189">
        <w:rPr>
          <w:rFonts w:ascii="Angsana New" w:hAnsi="Angsana New"/>
          <w:sz w:val="30"/>
          <w:szCs w:val="30"/>
        </w:rPr>
        <w:t>2562</w:t>
      </w:r>
      <w:r w:rsidR="003B5C74">
        <w:rPr>
          <w:rFonts w:ascii="Angsana New" w:hAnsi="Angsana New"/>
          <w:sz w:val="30"/>
          <w:szCs w:val="30"/>
        </w:rPr>
        <w:t xml:space="preserve"> </w:t>
      </w:r>
      <w:r w:rsidRPr="00051DBE">
        <w:rPr>
          <w:rFonts w:ascii="Angsana New" w:hAnsi="Angsana New" w:hint="cs"/>
          <w:sz w:val="30"/>
          <w:szCs w:val="30"/>
          <w:cs/>
        </w:rPr>
        <w:t>มี</w:t>
      </w:r>
      <w:r w:rsidRPr="00051DBE">
        <w:rPr>
          <w:rFonts w:ascii="Angsana New" w:hAnsi="Angsana New"/>
          <w:sz w:val="30"/>
          <w:szCs w:val="30"/>
          <w:cs/>
        </w:rPr>
        <w:t>ดังนี้</w:t>
      </w:r>
      <w:r w:rsidRPr="00051DBE">
        <w:rPr>
          <w:rFonts w:ascii="Angsana New" w:hAnsi="Angsana New" w:hint="cs"/>
          <w:sz w:val="30"/>
          <w:szCs w:val="30"/>
          <w:cs/>
        </w:rPr>
        <w:t xml:space="preserve"> </w:t>
      </w:r>
    </w:p>
    <w:p w:rsidR="00994426" w:rsidRPr="00051DBE" w:rsidRDefault="00994426" w:rsidP="00CA31EF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lang w:val="en-US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9"/>
        <w:gridCol w:w="1500"/>
        <w:gridCol w:w="1525"/>
        <w:gridCol w:w="1257"/>
        <w:gridCol w:w="1076"/>
        <w:gridCol w:w="266"/>
        <w:gridCol w:w="1297"/>
      </w:tblGrid>
      <w:tr w:rsidR="00930840" w:rsidRPr="00051DBE" w:rsidTr="003B5C74">
        <w:tc>
          <w:tcPr>
            <w:tcW w:w="2529" w:type="dxa"/>
            <w:vAlign w:val="bottom"/>
          </w:tcPr>
          <w:p w:rsidR="00930840" w:rsidRPr="00051DBE" w:rsidRDefault="00930840" w:rsidP="00A5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0" w:type="dxa"/>
          </w:tcPr>
          <w:p w:rsidR="00930840" w:rsidRPr="00051DBE" w:rsidRDefault="00930840" w:rsidP="00A5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5" w:type="dxa"/>
            <w:vAlign w:val="bottom"/>
          </w:tcPr>
          <w:p w:rsidR="00930840" w:rsidRPr="00051DBE" w:rsidRDefault="00930840" w:rsidP="00A5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1DBE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257" w:type="dxa"/>
            <w:vAlign w:val="bottom"/>
          </w:tcPr>
          <w:p w:rsidR="00930840" w:rsidRPr="00051DBE" w:rsidRDefault="00930840" w:rsidP="00A5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1DBE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:rsidR="00930840" w:rsidRPr="00051DBE" w:rsidRDefault="00930840" w:rsidP="00A5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1DBE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076" w:type="dxa"/>
            <w:vAlign w:val="bottom"/>
          </w:tcPr>
          <w:p w:rsidR="00930840" w:rsidRPr="00051DBE" w:rsidRDefault="00930840" w:rsidP="00A5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1DBE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66" w:type="dxa"/>
          </w:tcPr>
          <w:p w:rsidR="00930840" w:rsidRPr="00051DBE" w:rsidRDefault="00930840" w:rsidP="00A5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7" w:type="dxa"/>
            <w:vAlign w:val="bottom"/>
          </w:tcPr>
          <w:p w:rsidR="00930840" w:rsidRPr="00051DBE" w:rsidDel="00D43E7A" w:rsidRDefault="00930840" w:rsidP="00A5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1DBE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930840" w:rsidRPr="00051DBE" w:rsidTr="003B5C74">
        <w:tc>
          <w:tcPr>
            <w:tcW w:w="2529" w:type="dxa"/>
          </w:tcPr>
          <w:p w:rsidR="00930840" w:rsidRPr="00051DBE" w:rsidRDefault="00930840" w:rsidP="00A5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0" w:type="dxa"/>
          </w:tcPr>
          <w:p w:rsidR="00930840" w:rsidRPr="00051DBE" w:rsidRDefault="00930840" w:rsidP="00A5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5" w:type="dxa"/>
          </w:tcPr>
          <w:p w:rsidR="00930840" w:rsidRPr="00051DBE" w:rsidRDefault="00930840" w:rsidP="00A5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:rsidR="00930840" w:rsidRPr="00051DBE" w:rsidRDefault="00930840" w:rsidP="00A5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6" w:type="dxa"/>
          </w:tcPr>
          <w:p w:rsidR="00930840" w:rsidRPr="00051DBE" w:rsidRDefault="00930840" w:rsidP="00A5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51DB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66" w:type="dxa"/>
          </w:tcPr>
          <w:p w:rsidR="00930840" w:rsidRPr="00051DBE" w:rsidRDefault="00930840" w:rsidP="00A5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7" w:type="dxa"/>
          </w:tcPr>
          <w:p w:rsidR="00930840" w:rsidRPr="00051DBE" w:rsidRDefault="00930840" w:rsidP="00A5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51DB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40138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051DB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30840" w:rsidRPr="006D5404" w:rsidTr="003B5C74">
        <w:tc>
          <w:tcPr>
            <w:tcW w:w="2529" w:type="dxa"/>
          </w:tcPr>
          <w:p w:rsidR="00930840" w:rsidRPr="00051DBE" w:rsidRDefault="00930840" w:rsidP="00A5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051DBE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500" w:type="dxa"/>
          </w:tcPr>
          <w:p w:rsidR="00930840" w:rsidRPr="00051DBE" w:rsidRDefault="00930840" w:rsidP="00A5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5" w:type="dxa"/>
          </w:tcPr>
          <w:p w:rsidR="00930840" w:rsidRPr="00051DBE" w:rsidRDefault="006526D8" w:rsidP="00A5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1DBE">
              <w:rPr>
                <w:rFonts w:ascii="Angsana New" w:hAnsi="Angsana New"/>
                <w:sz w:val="30"/>
                <w:szCs w:val="30"/>
              </w:rPr>
              <w:t>11</w:t>
            </w:r>
            <w:r w:rsidR="00930840" w:rsidRPr="00051DB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51DBE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="00930840" w:rsidRPr="00051DB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30840" w:rsidRPr="00051DBE">
              <w:rPr>
                <w:rFonts w:ascii="Angsana New" w:hAnsi="Angsana New"/>
                <w:sz w:val="30"/>
                <w:szCs w:val="30"/>
              </w:rPr>
              <w:t>256</w:t>
            </w:r>
            <w:r w:rsidR="0065129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57" w:type="dxa"/>
          </w:tcPr>
          <w:p w:rsidR="00930840" w:rsidRPr="00051DBE" w:rsidRDefault="006526D8" w:rsidP="006D5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1DBE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="00930840" w:rsidRPr="00051DB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30840" w:rsidRPr="00051DBE">
              <w:rPr>
                <w:rFonts w:ascii="Angsana New" w:hAnsi="Angsana New"/>
                <w:sz w:val="30"/>
                <w:szCs w:val="30"/>
              </w:rPr>
              <w:t>256</w:t>
            </w:r>
            <w:r w:rsidR="0065129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076" w:type="dxa"/>
          </w:tcPr>
          <w:p w:rsidR="00930840" w:rsidRPr="00051DBE" w:rsidRDefault="00C44BB3" w:rsidP="006D5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0"/>
              </w:tabs>
              <w:spacing w:line="240" w:lineRule="auto"/>
              <w:ind w:right="-145" w:firstLine="2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930840" w:rsidRPr="00051DBE">
              <w:rPr>
                <w:rFonts w:ascii="Angsana New" w:hAnsi="Angsana New"/>
                <w:sz w:val="30"/>
                <w:szCs w:val="30"/>
              </w:rPr>
              <w:t>0.</w:t>
            </w:r>
            <w:r w:rsidR="006526D8" w:rsidRPr="00051DBE">
              <w:rPr>
                <w:rFonts w:ascii="Angsana New" w:hAnsi="Angsana New"/>
                <w:sz w:val="30"/>
                <w:szCs w:val="30"/>
              </w:rPr>
              <w:t>4</w:t>
            </w:r>
            <w:r w:rsidR="00930840" w:rsidRPr="00051DB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66" w:type="dxa"/>
          </w:tcPr>
          <w:p w:rsidR="00930840" w:rsidRPr="00051DBE" w:rsidRDefault="00930840" w:rsidP="00A5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:rsidR="00930840" w:rsidRPr="006D5404" w:rsidRDefault="006526D8" w:rsidP="006D5404">
            <w:pPr>
              <w:pStyle w:val="acctfourfigures"/>
              <w:tabs>
                <w:tab w:val="clear" w:pos="765"/>
                <w:tab w:val="decimal" w:pos="833"/>
              </w:tabs>
              <w:spacing w:line="380" w:lineRule="exact"/>
              <w:ind w:left="-227" w:right="-12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5404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 w:rsidR="00401383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6D5404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="003B5C74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401383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E3778B" w:rsidRPr="006D5404" w:rsidTr="00E3778B">
        <w:trPr>
          <w:trHeight w:val="164"/>
        </w:trPr>
        <w:tc>
          <w:tcPr>
            <w:tcW w:w="2529" w:type="dxa"/>
          </w:tcPr>
          <w:p w:rsidR="00E3778B" w:rsidRPr="00051DBE" w:rsidRDefault="00E3778B" w:rsidP="00A5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0" w:type="dxa"/>
          </w:tcPr>
          <w:p w:rsidR="00E3778B" w:rsidRPr="00051DBE" w:rsidRDefault="00E3778B" w:rsidP="00A5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5" w:type="dxa"/>
          </w:tcPr>
          <w:p w:rsidR="00E3778B" w:rsidRPr="00051DBE" w:rsidRDefault="00E3778B" w:rsidP="00A5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:rsidR="00E3778B" w:rsidRPr="00051DBE" w:rsidRDefault="00E3778B" w:rsidP="006D5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6" w:type="dxa"/>
          </w:tcPr>
          <w:p w:rsidR="00E3778B" w:rsidRDefault="00E3778B" w:rsidP="006D5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0"/>
              </w:tabs>
              <w:spacing w:line="240" w:lineRule="auto"/>
              <w:ind w:right="-145" w:firstLine="2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:rsidR="00E3778B" w:rsidRPr="00051DBE" w:rsidRDefault="00E3778B" w:rsidP="00A5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:rsidR="00E3778B" w:rsidRPr="006D5404" w:rsidRDefault="00E3778B" w:rsidP="006D5404">
            <w:pPr>
              <w:pStyle w:val="acctfourfigures"/>
              <w:tabs>
                <w:tab w:val="clear" w:pos="765"/>
                <w:tab w:val="decimal" w:pos="833"/>
              </w:tabs>
              <w:spacing w:line="380" w:lineRule="exact"/>
              <w:ind w:left="-227" w:right="-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</w:tbl>
    <w:p w:rsidR="004D7767" w:rsidRPr="00144E97" w:rsidRDefault="00CA31EF" w:rsidP="00CA31EF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t>1</w:t>
      </w:r>
      <w:r w:rsidR="00CF3FA8">
        <w:rPr>
          <w:rFonts w:ascii="Angsana New" w:hAnsi="Angsana New" w:cs="Angsana New"/>
          <w:b/>
          <w:bCs/>
          <w:lang w:val="en-US"/>
        </w:rPr>
        <w:t>7</w:t>
      </w:r>
      <w:r>
        <w:rPr>
          <w:rFonts w:ascii="Angsana New" w:hAnsi="Angsana New" w:cs="Angsana New"/>
          <w:b/>
          <w:bCs/>
          <w:lang w:val="en-US"/>
        </w:rPr>
        <w:tab/>
      </w:r>
      <w:r w:rsidR="004D7767" w:rsidRPr="00144E97">
        <w:rPr>
          <w:rFonts w:ascii="Angsana New" w:hAnsi="Angsana New" w:cs="Angsana New"/>
          <w:b/>
          <w:bCs/>
          <w:cs/>
          <w:lang w:val="en-US"/>
        </w:rPr>
        <w:t>ภาระผูกพัน</w:t>
      </w:r>
      <w:r w:rsidR="00646E49">
        <w:rPr>
          <w:rFonts w:ascii="Angsana New" w:hAnsi="Angsana New" w:cs="Angsana New"/>
          <w:b/>
          <w:bCs/>
          <w:cs/>
          <w:lang w:val="en-US"/>
        </w:rPr>
        <w:t>กับบุคคลหรือกิจกา</w:t>
      </w:r>
      <w:r w:rsidR="004D7767" w:rsidRPr="00144E97">
        <w:rPr>
          <w:rFonts w:ascii="Angsana New" w:hAnsi="Angsana New" w:cs="Angsana New"/>
          <w:b/>
          <w:bCs/>
          <w:cs/>
          <w:lang w:val="en-US"/>
        </w:rPr>
        <w:t>รที่ไม่เกี่ยวข้องกัน</w:t>
      </w:r>
    </w:p>
    <w:p w:rsidR="004D7767" w:rsidRPr="00D022C4" w:rsidRDefault="004D7767" w:rsidP="002B1AD2">
      <w:pPr>
        <w:pStyle w:val="a"/>
        <w:tabs>
          <w:tab w:val="clear" w:pos="1080"/>
          <w:tab w:val="left" w:pos="540"/>
        </w:tabs>
        <w:ind w:left="900"/>
        <w:jc w:val="thaiDistribute"/>
        <w:rPr>
          <w:rFonts w:ascii="Angsana New" w:hAnsi="Angsana New" w:cs="Angsana New"/>
          <w:b/>
          <w:bCs/>
          <w:sz w:val="14"/>
          <w:szCs w:val="14"/>
          <w:cs/>
          <w:lang w:val="en-US"/>
        </w:rPr>
      </w:pP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2"/>
        <w:gridCol w:w="1157"/>
        <w:gridCol w:w="281"/>
        <w:gridCol w:w="1146"/>
        <w:gridCol w:w="245"/>
        <w:gridCol w:w="24"/>
        <w:gridCol w:w="9"/>
        <w:gridCol w:w="1149"/>
        <w:gridCol w:w="273"/>
        <w:gridCol w:w="1114"/>
      </w:tblGrid>
      <w:tr w:rsidR="002B1AD2" w:rsidRPr="00144E97" w:rsidTr="007A15C8">
        <w:trPr>
          <w:tblHeader/>
        </w:trPr>
        <w:tc>
          <w:tcPr>
            <w:tcW w:w="2116" w:type="pct"/>
          </w:tcPr>
          <w:p w:rsidR="00CD4502" w:rsidRPr="00144E97" w:rsidRDefault="00CD4502" w:rsidP="00C95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0" w:type="pct"/>
            <w:gridSpan w:val="3"/>
          </w:tcPr>
          <w:p w:rsidR="00CD4502" w:rsidRPr="00144E97" w:rsidRDefault="00CD4502" w:rsidP="00C95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9" w:type="pct"/>
            <w:gridSpan w:val="3"/>
          </w:tcPr>
          <w:p w:rsidR="00CD4502" w:rsidRPr="00144E97" w:rsidRDefault="00CD4502" w:rsidP="00C95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pct"/>
            <w:gridSpan w:val="3"/>
          </w:tcPr>
          <w:p w:rsidR="00CD4502" w:rsidRPr="00144E97" w:rsidRDefault="00CD4502" w:rsidP="00C95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44E9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BD79EB" w:rsidRPr="00144E97" w:rsidTr="007A15C8">
        <w:trPr>
          <w:tblHeader/>
        </w:trPr>
        <w:tc>
          <w:tcPr>
            <w:tcW w:w="2116" w:type="pct"/>
          </w:tcPr>
          <w:p w:rsidR="00BD79EB" w:rsidRPr="00144E97" w:rsidRDefault="00BD79EB" w:rsidP="00BD7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BD79EB" w:rsidRPr="00144E97" w:rsidRDefault="00BD79EB" w:rsidP="00BD7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50" w:type="pct"/>
          </w:tcPr>
          <w:p w:rsidR="00BD79EB" w:rsidRPr="00144E97" w:rsidRDefault="00BD79EB" w:rsidP="00BD79EB">
            <w:pPr>
              <w:pStyle w:val="acctfourfigures"/>
              <w:spacing w:line="380" w:lineRule="exact"/>
              <w:ind w:left="-126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:rsidR="00BD79EB" w:rsidRPr="00144E97" w:rsidRDefault="00BD79EB" w:rsidP="00BD79EB">
            <w:pPr>
              <w:pStyle w:val="acctfourfigures"/>
              <w:tabs>
                <w:tab w:val="clear" w:pos="765"/>
              </w:tabs>
              <w:spacing w:line="380" w:lineRule="exact"/>
              <w:ind w:left="-126" w:right="-12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44E9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31 ธันวาคม</w:t>
            </w:r>
          </w:p>
        </w:tc>
        <w:tc>
          <w:tcPr>
            <w:tcW w:w="149" w:type="pct"/>
            <w:gridSpan w:val="3"/>
          </w:tcPr>
          <w:p w:rsidR="00BD79EB" w:rsidRPr="00144E97" w:rsidRDefault="00BD79EB" w:rsidP="00BD79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2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:rsidR="00BD79EB" w:rsidRPr="00144E97" w:rsidRDefault="00BD79EB" w:rsidP="00BD7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6" w:type="pct"/>
          </w:tcPr>
          <w:p w:rsidR="00BD79EB" w:rsidRPr="00144E97" w:rsidRDefault="00BD79EB" w:rsidP="00BD79EB">
            <w:pPr>
              <w:pStyle w:val="acctfourfigures"/>
              <w:spacing w:line="380" w:lineRule="exact"/>
              <w:ind w:left="-126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BD79EB" w:rsidRPr="00144E97" w:rsidRDefault="00BD79EB" w:rsidP="00BD79EB">
            <w:pPr>
              <w:pStyle w:val="acctfourfigures"/>
              <w:tabs>
                <w:tab w:val="clear" w:pos="765"/>
              </w:tabs>
              <w:spacing w:line="380" w:lineRule="exact"/>
              <w:ind w:left="-126" w:right="-12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44E9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31 ธันวาคม</w:t>
            </w:r>
          </w:p>
        </w:tc>
      </w:tr>
      <w:tr w:rsidR="00BD79EB" w:rsidRPr="00144E97" w:rsidTr="007A15C8">
        <w:trPr>
          <w:tblHeader/>
        </w:trPr>
        <w:tc>
          <w:tcPr>
            <w:tcW w:w="2116" w:type="pct"/>
          </w:tcPr>
          <w:p w:rsidR="00BD79EB" w:rsidRPr="00144E97" w:rsidRDefault="00BD79EB" w:rsidP="00BD7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BD79EB" w:rsidRPr="00144E97" w:rsidRDefault="00BD79EB" w:rsidP="00BD79EB">
            <w:pPr>
              <w:pStyle w:val="acctfourfigures"/>
              <w:tabs>
                <w:tab w:val="clear" w:pos="765"/>
              </w:tabs>
              <w:spacing w:line="380" w:lineRule="exact"/>
              <w:ind w:left="-126" w:right="-12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50" w:type="pct"/>
          </w:tcPr>
          <w:p w:rsidR="00BD79EB" w:rsidRPr="00144E97" w:rsidRDefault="00BD79EB" w:rsidP="00BD79EB">
            <w:pPr>
              <w:pStyle w:val="acctfourfigures"/>
              <w:spacing w:line="380" w:lineRule="exact"/>
              <w:ind w:left="-126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:rsidR="00BD79EB" w:rsidRPr="00144E97" w:rsidRDefault="00BD79EB" w:rsidP="00BD79EB">
            <w:pPr>
              <w:pStyle w:val="acctfourfigures"/>
              <w:tabs>
                <w:tab w:val="clear" w:pos="765"/>
              </w:tabs>
              <w:spacing w:line="380" w:lineRule="exact"/>
              <w:ind w:left="-126" w:right="-12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49" w:type="pct"/>
            <w:gridSpan w:val="3"/>
          </w:tcPr>
          <w:p w:rsidR="00BD79EB" w:rsidRPr="00144E97" w:rsidRDefault="00BD79EB" w:rsidP="00BD79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2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:rsidR="00BD79EB" w:rsidRPr="00144E97" w:rsidRDefault="00BD79EB" w:rsidP="00BD79EB">
            <w:pPr>
              <w:pStyle w:val="acctfourfigures"/>
              <w:tabs>
                <w:tab w:val="clear" w:pos="765"/>
              </w:tabs>
              <w:spacing w:line="380" w:lineRule="exact"/>
              <w:ind w:left="-126" w:right="-12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46" w:type="pct"/>
          </w:tcPr>
          <w:p w:rsidR="00BD79EB" w:rsidRPr="00144E97" w:rsidRDefault="00BD79EB" w:rsidP="00BD79EB">
            <w:pPr>
              <w:pStyle w:val="acctfourfigures"/>
              <w:spacing w:line="380" w:lineRule="exact"/>
              <w:ind w:left="-126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BD79EB" w:rsidRPr="00144E97" w:rsidRDefault="00BD79EB" w:rsidP="00BD79EB">
            <w:pPr>
              <w:pStyle w:val="acctfourfigures"/>
              <w:tabs>
                <w:tab w:val="clear" w:pos="765"/>
              </w:tabs>
              <w:spacing w:line="380" w:lineRule="exact"/>
              <w:ind w:left="-126" w:right="-12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2561</w:t>
            </w:r>
          </w:p>
        </w:tc>
      </w:tr>
      <w:tr w:rsidR="00BD79EB" w:rsidRPr="00144E97" w:rsidTr="007A15C8">
        <w:trPr>
          <w:tblHeader/>
        </w:trPr>
        <w:tc>
          <w:tcPr>
            <w:tcW w:w="2116" w:type="pct"/>
          </w:tcPr>
          <w:p w:rsidR="00BD79EB" w:rsidRPr="00144E97" w:rsidRDefault="00BD79EB" w:rsidP="00BD79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4" w:type="pct"/>
            <w:gridSpan w:val="9"/>
          </w:tcPr>
          <w:p w:rsidR="00BD79EB" w:rsidRPr="00144E97" w:rsidRDefault="00BD79EB" w:rsidP="00BD79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D79EB" w:rsidRPr="00144E97" w:rsidTr="00CB16C0">
        <w:tc>
          <w:tcPr>
            <w:tcW w:w="2116" w:type="pct"/>
          </w:tcPr>
          <w:p w:rsidR="00BD79EB" w:rsidRPr="00144E97" w:rsidRDefault="00BD79EB" w:rsidP="00BD79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18" w:type="pct"/>
          </w:tcPr>
          <w:p w:rsidR="00BD79EB" w:rsidRPr="00144E97" w:rsidRDefault="00BD79EB" w:rsidP="00BD79EB">
            <w:pPr>
              <w:pStyle w:val="acctfourfigures"/>
              <w:tabs>
                <w:tab w:val="clear" w:pos="765"/>
                <w:tab w:val="decimal" w:pos="729"/>
              </w:tabs>
              <w:spacing w:line="380" w:lineRule="exact"/>
              <w:ind w:left="-227" w:right="-124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:rsidR="00BD79EB" w:rsidRPr="00144E97" w:rsidRDefault="00BD79EB" w:rsidP="00BD79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:rsidR="00BD79EB" w:rsidRPr="00144E97" w:rsidRDefault="00BD79EB" w:rsidP="00BD79EB">
            <w:pPr>
              <w:pStyle w:val="acctfourfigures"/>
              <w:tabs>
                <w:tab w:val="clear" w:pos="765"/>
                <w:tab w:val="decimal" w:pos="853"/>
              </w:tabs>
              <w:spacing w:line="380" w:lineRule="exact"/>
              <w:ind w:left="-227" w:right="-124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:rsidR="00BD79EB" w:rsidRPr="00144E97" w:rsidRDefault="00BD79EB" w:rsidP="00BD79EB">
            <w:pPr>
              <w:pStyle w:val="acctfourfigures"/>
              <w:tabs>
                <w:tab w:val="clear" w:pos="765"/>
                <w:tab w:val="decimal" w:pos="729"/>
              </w:tabs>
              <w:spacing w:line="380" w:lineRule="exact"/>
              <w:ind w:left="-227" w:right="-124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  <w:gridSpan w:val="3"/>
          </w:tcPr>
          <w:p w:rsidR="00BD79EB" w:rsidRPr="00144E97" w:rsidRDefault="00BD79EB" w:rsidP="00BD79EB">
            <w:pPr>
              <w:pStyle w:val="acctfourfigures"/>
              <w:tabs>
                <w:tab w:val="clear" w:pos="765"/>
                <w:tab w:val="decimal" w:pos="729"/>
              </w:tabs>
              <w:spacing w:line="380" w:lineRule="exact"/>
              <w:ind w:left="-227" w:right="-124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BD79EB" w:rsidRPr="00144E97" w:rsidRDefault="00BD79EB" w:rsidP="00BD79EB">
            <w:pPr>
              <w:pStyle w:val="acctfourfigures"/>
              <w:tabs>
                <w:tab w:val="clear" w:pos="765"/>
                <w:tab w:val="decimal" w:pos="729"/>
              </w:tabs>
              <w:spacing w:line="380" w:lineRule="exact"/>
              <w:ind w:left="-227" w:right="-124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5" w:type="pct"/>
          </w:tcPr>
          <w:p w:rsidR="00BD79EB" w:rsidRPr="00144E97" w:rsidRDefault="00BD79EB" w:rsidP="00BD79EB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230" w:right="-124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65129D" w:rsidRPr="00144E97" w:rsidTr="00CB16C0">
        <w:tc>
          <w:tcPr>
            <w:tcW w:w="2116" w:type="pct"/>
          </w:tcPr>
          <w:p w:rsidR="0065129D" w:rsidRPr="00144E97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18" w:type="pct"/>
          </w:tcPr>
          <w:p w:rsidR="0065129D" w:rsidRPr="0065129D" w:rsidRDefault="0065129D" w:rsidP="0065129D">
            <w:pPr>
              <w:pStyle w:val="acctfourfigures"/>
              <w:tabs>
                <w:tab w:val="clear" w:pos="765"/>
                <w:tab w:val="decimal" w:pos="833"/>
              </w:tabs>
              <w:spacing w:line="380" w:lineRule="exact"/>
              <w:ind w:left="-227" w:right="-12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29D">
              <w:rPr>
                <w:rFonts w:ascii="Angsana New" w:hAnsi="Angsana New"/>
                <w:sz w:val="30"/>
                <w:szCs w:val="30"/>
                <w:lang w:val="en-US"/>
              </w:rPr>
              <w:t>155,376</w:t>
            </w:r>
          </w:p>
        </w:tc>
        <w:tc>
          <w:tcPr>
            <w:tcW w:w="150" w:type="pct"/>
          </w:tcPr>
          <w:p w:rsidR="0065129D" w:rsidRPr="00144E97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:rsidR="0065129D" w:rsidRPr="00074C25" w:rsidRDefault="0065129D" w:rsidP="0065129D">
            <w:pPr>
              <w:pStyle w:val="acctfourfigures"/>
              <w:tabs>
                <w:tab w:val="clear" w:pos="765"/>
                <w:tab w:val="decimal" w:pos="833"/>
              </w:tabs>
              <w:spacing w:line="380" w:lineRule="exact"/>
              <w:ind w:left="-227" w:right="-12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383">
              <w:rPr>
                <w:rFonts w:ascii="Angsana New" w:hAnsi="Angsana New"/>
                <w:sz w:val="30"/>
                <w:szCs w:val="30"/>
                <w:lang w:val="en-US"/>
              </w:rPr>
              <w:t>274,602</w:t>
            </w:r>
          </w:p>
        </w:tc>
        <w:tc>
          <w:tcPr>
            <w:tcW w:w="131" w:type="pct"/>
          </w:tcPr>
          <w:p w:rsidR="0065129D" w:rsidRPr="00144E97" w:rsidRDefault="0065129D" w:rsidP="0065129D">
            <w:pPr>
              <w:pStyle w:val="acctfourfigures"/>
              <w:tabs>
                <w:tab w:val="clear" w:pos="765"/>
                <w:tab w:val="decimal" w:pos="729"/>
              </w:tabs>
              <w:spacing w:line="380" w:lineRule="exact"/>
              <w:ind w:left="-227" w:right="-12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  <w:gridSpan w:val="3"/>
          </w:tcPr>
          <w:p w:rsidR="0065129D" w:rsidRPr="0065129D" w:rsidRDefault="0065129D" w:rsidP="0065129D">
            <w:pPr>
              <w:pStyle w:val="acctfourfigures"/>
              <w:tabs>
                <w:tab w:val="clear" w:pos="765"/>
                <w:tab w:val="decimal" w:pos="833"/>
              </w:tabs>
              <w:spacing w:line="380" w:lineRule="exact"/>
              <w:ind w:left="-227" w:right="-12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29D">
              <w:rPr>
                <w:rFonts w:ascii="Angsana New" w:hAnsi="Angsana New"/>
                <w:sz w:val="30"/>
                <w:szCs w:val="30"/>
                <w:lang w:val="en-US"/>
              </w:rPr>
              <w:t>100,732</w:t>
            </w:r>
          </w:p>
        </w:tc>
        <w:tc>
          <w:tcPr>
            <w:tcW w:w="146" w:type="pct"/>
          </w:tcPr>
          <w:p w:rsidR="0065129D" w:rsidRPr="004B7DFF" w:rsidRDefault="0065129D" w:rsidP="0065129D">
            <w:pPr>
              <w:pStyle w:val="acctfourfigures"/>
              <w:tabs>
                <w:tab w:val="clear" w:pos="765"/>
                <w:tab w:val="decimal" w:pos="729"/>
              </w:tabs>
              <w:spacing w:line="380" w:lineRule="exact"/>
              <w:ind w:left="-227" w:right="-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5" w:type="pct"/>
          </w:tcPr>
          <w:p w:rsidR="0065129D" w:rsidRPr="00074C25" w:rsidRDefault="0065129D" w:rsidP="0065129D">
            <w:pPr>
              <w:pStyle w:val="acctfourfigures"/>
              <w:tabs>
                <w:tab w:val="clear" w:pos="765"/>
                <w:tab w:val="decimal" w:pos="833"/>
              </w:tabs>
              <w:spacing w:line="380" w:lineRule="exact"/>
              <w:ind w:left="-227" w:right="-12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383">
              <w:rPr>
                <w:rFonts w:ascii="Angsana New" w:hAnsi="Angsana New"/>
                <w:sz w:val="30"/>
                <w:szCs w:val="30"/>
                <w:lang w:val="en-US"/>
              </w:rPr>
              <w:t>161,002</w:t>
            </w:r>
          </w:p>
        </w:tc>
      </w:tr>
      <w:tr w:rsidR="0065129D" w:rsidRPr="00144E97" w:rsidTr="00CB16C0">
        <w:tc>
          <w:tcPr>
            <w:tcW w:w="2116" w:type="pct"/>
          </w:tcPr>
          <w:p w:rsidR="0065129D" w:rsidRPr="00144E97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:rsidR="0065129D" w:rsidRPr="0065129D" w:rsidRDefault="0065129D" w:rsidP="0065129D">
            <w:pPr>
              <w:pStyle w:val="acctfourfigures"/>
              <w:tabs>
                <w:tab w:val="clear" w:pos="765"/>
                <w:tab w:val="decimal" w:pos="833"/>
              </w:tabs>
              <w:spacing w:line="380" w:lineRule="exac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5129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155,376</w:t>
            </w:r>
          </w:p>
        </w:tc>
        <w:tc>
          <w:tcPr>
            <w:tcW w:w="150" w:type="pct"/>
          </w:tcPr>
          <w:p w:rsidR="0065129D" w:rsidRPr="004B7DFF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380" w:lineRule="exact"/>
              <w:ind w:right="-131"/>
              <w:jc w:val="both"/>
              <w:rPr>
                <w:rFonts w:ascii="Angsana New" w:hAnsi="Angsana New" w:cs="Times New Roman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:rsidR="0065129D" w:rsidRPr="00074C25" w:rsidRDefault="0065129D" w:rsidP="0065129D">
            <w:pPr>
              <w:pStyle w:val="acctfourfigures"/>
              <w:tabs>
                <w:tab w:val="clear" w:pos="765"/>
                <w:tab w:val="decimal" w:pos="833"/>
              </w:tabs>
              <w:spacing w:line="380" w:lineRule="exac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38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274,602</w:t>
            </w:r>
          </w:p>
        </w:tc>
        <w:tc>
          <w:tcPr>
            <w:tcW w:w="131" w:type="pct"/>
          </w:tcPr>
          <w:p w:rsidR="0065129D" w:rsidRPr="00144E97" w:rsidRDefault="0065129D" w:rsidP="0065129D">
            <w:pPr>
              <w:pStyle w:val="acctfourfigures"/>
              <w:tabs>
                <w:tab w:val="clear" w:pos="765"/>
                <w:tab w:val="decimal" w:pos="729"/>
              </w:tabs>
              <w:spacing w:line="380" w:lineRule="exact"/>
              <w:ind w:left="-227" w:right="-124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65129D" w:rsidRPr="0065129D" w:rsidRDefault="0065129D" w:rsidP="0065129D">
            <w:pPr>
              <w:pStyle w:val="acctfourfigures"/>
              <w:tabs>
                <w:tab w:val="clear" w:pos="765"/>
                <w:tab w:val="decimal" w:pos="833"/>
              </w:tabs>
              <w:spacing w:line="380" w:lineRule="exac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5129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100,732</w:t>
            </w:r>
          </w:p>
        </w:tc>
        <w:tc>
          <w:tcPr>
            <w:tcW w:w="146" w:type="pct"/>
          </w:tcPr>
          <w:p w:rsidR="0065129D" w:rsidRPr="004B7DFF" w:rsidRDefault="0065129D" w:rsidP="0065129D">
            <w:pPr>
              <w:pStyle w:val="acctfourfigures"/>
              <w:tabs>
                <w:tab w:val="clear" w:pos="765"/>
                <w:tab w:val="decimal" w:pos="931"/>
              </w:tabs>
              <w:spacing w:line="380" w:lineRule="exact"/>
              <w:ind w:left="-227" w:right="-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:rsidR="0065129D" w:rsidRPr="00074C25" w:rsidRDefault="0065129D" w:rsidP="0065129D">
            <w:pPr>
              <w:pStyle w:val="acctfourfigures"/>
              <w:tabs>
                <w:tab w:val="clear" w:pos="765"/>
                <w:tab w:val="decimal" w:pos="833"/>
              </w:tabs>
              <w:spacing w:line="380" w:lineRule="exac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38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161,002</w:t>
            </w:r>
          </w:p>
        </w:tc>
      </w:tr>
      <w:tr w:rsidR="0065129D" w:rsidRPr="00B9524D" w:rsidTr="00CB16C0">
        <w:tc>
          <w:tcPr>
            <w:tcW w:w="2116" w:type="pct"/>
          </w:tcPr>
          <w:p w:rsidR="0065129D" w:rsidRPr="00B9524D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80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618" w:type="pct"/>
          </w:tcPr>
          <w:p w:rsidR="0065129D" w:rsidRPr="00B9524D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</w:rPr>
            </w:pPr>
          </w:p>
        </w:tc>
        <w:tc>
          <w:tcPr>
            <w:tcW w:w="150" w:type="pct"/>
          </w:tcPr>
          <w:p w:rsidR="0065129D" w:rsidRPr="00B9524D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</w:rPr>
            </w:pPr>
          </w:p>
        </w:tc>
        <w:tc>
          <w:tcPr>
            <w:tcW w:w="612" w:type="pct"/>
          </w:tcPr>
          <w:p w:rsidR="0065129D" w:rsidRPr="00B9524D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227" w:right="-124"/>
              <w:rPr>
                <w:rFonts w:ascii="Angsana New" w:hAnsi="Angsana New"/>
              </w:rPr>
            </w:pPr>
          </w:p>
        </w:tc>
        <w:tc>
          <w:tcPr>
            <w:tcW w:w="144" w:type="pct"/>
            <w:gridSpan w:val="2"/>
          </w:tcPr>
          <w:p w:rsidR="0065129D" w:rsidRPr="00B9524D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619" w:type="pct"/>
            <w:gridSpan w:val="2"/>
          </w:tcPr>
          <w:p w:rsidR="0065129D" w:rsidRPr="00B9524D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46" w:type="pct"/>
          </w:tcPr>
          <w:p w:rsidR="0065129D" w:rsidRPr="00B9524D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595" w:type="pct"/>
          </w:tcPr>
          <w:p w:rsidR="0065129D" w:rsidRPr="00B9524D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230" w:right="-110"/>
              <w:rPr>
                <w:rFonts w:ascii="Angsana New" w:hAnsi="Angsana New"/>
              </w:rPr>
            </w:pPr>
          </w:p>
        </w:tc>
      </w:tr>
      <w:tr w:rsidR="0065129D" w:rsidRPr="00144E97" w:rsidTr="004B7DFF">
        <w:trPr>
          <w:trHeight w:val="740"/>
        </w:trPr>
        <w:tc>
          <w:tcPr>
            <w:tcW w:w="2116" w:type="pct"/>
          </w:tcPr>
          <w:p w:rsidR="0065129D" w:rsidRPr="00144E97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80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จำนวนเงินขั้นต่ำที่ต้องจ่ายในอนาคตทั้งสิ้นภายใต้สัญญาเช่าดำเนินงานที่บอกเลิกไม่ได้</w:t>
            </w:r>
          </w:p>
        </w:tc>
        <w:tc>
          <w:tcPr>
            <w:tcW w:w="618" w:type="pct"/>
          </w:tcPr>
          <w:p w:rsidR="0065129D" w:rsidRPr="00144E97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:rsidR="0065129D" w:rsidRPr="00144E97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:rsidR="0065129D" w:rsidRPr="00144E97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227" w:right="-1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:rsidR="0065129D" w:rsidRPr="00144E97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:rsidR="0065129D" w:rsidRPr="00144E97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65129D" w:rsidRPr="00144E97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65129D" w:rsidRPr="00144E97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23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129D" w:rsidRPr="00144E97" w:rsidTr="00CB16C0">
        <w:tc>
          <w:tcPr>
            <w:tcW w:w="2116" w:type="pct"/>
          </w:tcPr>
          <w:p w:rsidR="0065129D" w:rsidRPr="00144E97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18" w:type="pct"/>
          </w:tcPr>
          <w:p w:rsidR="0065129D" w:rsidRPr="0065129D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5129D">
              <w:rPr>
                <w:rFonts w:ascii="Angsana New" w:hAnsi="Angsana New"/>
                <w:sz w:val="30"/>
                <w:szCs w:val="30"/>
              </w:rPr>
              <w:t>33,549</w:t>
            </w:r>
          </w:p>
        </w:tc>
        <w:tc>
          <w:tcPr>
            <w:tcW w:w="150" w:type="pct"/>
          </w:tcPr>
          <w:p w:rsidR="0065129D" w:rsidRPr="00144E97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:rsidR="0065129D" w:rsidRPr="00074C25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F0BB9">
              <w:rPr>
                <w:rFonts w:ascii="Angsana New" w:hAnsi="Angsana New"/>
                <w:sz w:val="30"/>
                <w:szCs w:val="30"/>
              </w:rPr>
              <w:t>39,1</w:t>
            </w:r>
            <w:r w:rsidR="004E3AC5">
              <w:rPr>
                <w:rFonts w:ascii="Angsana New" w:hAnsi="Angsana New"/>
                <w:sz w:val="30"/>
                <w:szCs w:val="30"/>
              </w:rPr>
              <w:t>91</w:t>
            </w:r>
          </w:p>
        </w:tc>
        <w:tc>
          <w:tcPr>
            <w:tcW w:w="144" w:type="pct"/>
            <w:gridSpan w:val="2"/>
          </w:tcPr>
          <w:p w:rsidR="0065129D" w:rsidRPr="00144E97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:rsidR="0065129D" w:rsidRPr="0065129D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5129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65129D" w:rsidRPr="00144E97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65129D" w:rsidRPr="00074C25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F0BB9">
              <w:rPr>
                <w:rFonts w:ascii="Angsana New" w:hAnsi="Angsana New"/>
                <w:sz w:val="30"/>
                <w:szCs w:val="30"/>
              </w:rPr>
              <w:t>3,166</w:t>
            </w:r>
          </w:p>
        </w:tc>
      </w:tr>
      <w:tr w:rsidR="0065129D" w:rsidRPr="00144E97" w:rsidTr="00CB16C0">
        <w:tc>
          <w:tcPr>
            <w:tcW w:w="2116" w:type="pct"/>
          </w:tcPr>
          <w:p w:rsidR="0065129D" w:rsidRPr="00144E97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18" w:type="pct"/>
          </w:tcPr>
          <w:p w:rsidR="0065129D" w:rsidRPr="0065129D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5129D">
              <w:rPr>
                <w:rFonts w:ascii="Angsana New" w:hAnsi="Angsana New"/>
                <w:sz w:val="30"/>
                <w:szCs w:val="30"/>
              </w:rPr>
              <w:t>56,241</w:t>
            </w:r>
          </w:p>
        </w:tc>
        <w:tc>
          <w:tcPr>
            <w:tcW w:w="150" w:type="pct"/>
          </w:tcPr>
          <w:p w:rsidR="0065129D" w:rsidRPr="00144E97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:rsidR="0065129D" w:rsidRPr="00074C25" w:rsidRDefault="004E3AC5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70,525</w:t>
            </w:r>
          </w:p>
        </w:tc>
        <w:tc>
          <w:tcPr>
            <w:tcW w:w="144" w:type="pct"/>
            <w:gridSpan w:val="2"/>
          </w:tcPr>
          <w:p w:rsidR="0065129D" w:rsidRPr="00144E97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:rsidR="0065129D" w:rsidRPr="0065129D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5129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65129D" w:rsidRPr="00144E97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65129D" w:rsidRPr="00074C25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5129D" w:rsidRPr="00144E97" w:rsidTr="00CB16C0">
        <w:tc>
          <w:tcPr>
            <w:tcW w:w="2116" w:type="pct"/>
          </w:tcPr>
          <w:p w:rsidR="0065129D" w:rsidRPr="00144E97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618" w:type="pct"/>
          </w:tcPr>
          <w:p w:rsidR="0065129D" w:rsidRPr="0065129D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5129D">
              <w:rPr>
                <w:rFonts w:ascii="Angsana New" w:hAnsi="Angsana New"/>
                <w:sz w:val="30"/>
                <w:szCs w:val="30"/>
              </w:rPr>
              <w:t>80,653</w:t>
            </w:r>
          </w:p>
        </w:tc>
        <w:tc>
          <w:tcPr>
            <w:tcW w:w="150" w:type="pct"/>
          </w:tcPr>
          <w:p w:rsidR="0065129D" w:rsidRPr="00144E97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:rsidR="0065129D" w:rsidRPr="00074C25" w:rsidRDefault="004E3AC5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83,205</w:t>
            </w:r>
          </w:p>
        </w:tc>
        <w:tc>
          <w:tcPr>
            <w:tcW w:w="144" w:type="pct"/>
            <w:gridSpan w:val="2"/>
          </w:tcPr>
          <w:p w:rsidR="0065129D" w:rsidRPr="00144E97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:rsidR="0065129D" w:rsidRPr="0065129D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5129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65129D" w:rsidRPr="004B7DFF" w:rsidRDefault="0065129D" w:rsidP="0065129D">
            <w:pPr>
              <w:pStyle w:val="acctfourfigures"/>
              <w:tabs>
                <w:tab w:val="clear" w:pos="765"/>
                <w:tab w:val="decimal" w:pos="931"/>
              </w:tabs>
              <w:spacing w:line="240" w:lineRule="auto"/>
              <w:ind w:left="-227" w:right="-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5" w:type="pct"/>
          </w:tcPr>
          <w:p w:rsidR="0065129D" w:rsidRPr="00074C25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5129D" w:rsidRPr="00144E97" w:rsidTr="00CB16C0">
        <w:tc>
          <w:tcPr>
            <w:tcW w:w="2116" w:type="pct"/>
          </w:tcPr>
          <w:p w:rsidR="0065129D" w:rsidRPr="00144E97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:rsidR="0065129D" w:rsidRPr="0065129D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129D">
              <w:rPr>
                <w:rFonts w:ascii="Angsana New" w:hAnsi="Angsana New"/>
                <w:b/>
                <w:bCs/>
                <w:sz w:val="30"/>
                <w:szCs w:val="30"/>
              </w:rPr>
              <w:t>170,443</w:t>
            </w:r>
          </w:p>
        </w:tc>
        <w:tc>
          <w:tcPr>
            <w:tcW w:w="150" w:type="pct"/>
          </w:tcPr>
          <w:p w:rsidR="0065129D" w:rsidRPr="00144E97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:rsidR="0065129D" w:rsidRPr="00074C25" w:rsidRDefault="004E3AC5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192,921</w:t>
            </w:r>
          </w:p>
        </w:tc>
        <w:tc>
          <w:tcPr>
            <w:tcW w:w="144" w:type="pct"/>
            <w:gridSpan w:val="2"/>
          </w:tcPr>
          <w:p w:rsidR="0065129D" w:rsidRPr="00144E97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5129D" w:rsidRPr="009B6673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667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65129D" w:rsidRPr="004B7DFF" w:rsidRDefault="0065129D" w:rsidP="0065129D">
            <w:pPr>
              <w:pStyle w:val="acctfourfigures"/>
              <w:tabs>
                <w:tab w:val="clear" w:pos="765"/>
                <w:tab w:val="decimal" w:pos="931"/>
              </w:tabs>
              <w:spacing w:line="240" w:lineRule="auto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:rsidR="0065129D" w:rsidRPr="00074C25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0BB9">
              <w:rPr>
                <w:rFonts w:ascii="Angsana New" w:hAnsi="Angsana New"/>
                <w:b/>
                <w:bCs/>
                <w:sz w:val="30"/>
                <w:szCs w:val="30"/>
              </w:rPr>
              <w:t>3,166</w:t>
            </w:r>
          </w:p>
        </w:tc>
      </w:tr>
      <w:tr w:rsidR="0065129D" w:rsidRPr="00144E97" w:rsidTr="00D8579B">
        <w:trPr>
          <w:trHeight w:hRule="exact" w:val="331"/>
        </w:trPr>
        <w:tc>
          <w:tcPr>
            <w:tcW w:w="2116" w:type="pct"/>
          </w:tcPr>
          <w:p w:rsidR="0065129D" w:rsidRPr="00C951A8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8" w:type="pct"/>
          </w:tcPr>
          <w:p w:rsidR="0065129D" w:rsidRPr="00C951A8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:rsidR="0065129D" w:rsidRPr="00C951A8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:rsidR="0065129D" w:rsidRPr="00C951A8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227" w:right="-1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:rsidR="0065129D" w:rsidRPr="00C951A8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:rsidR="0065129D" w:rsidRPr="00C951A8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65129D" w:rsidRPr="00C951A8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65129D" w:rsidRPr="00C951A8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230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129D" w:rsidRPr="00144E97" w:rsidTr="00CB16C0">
        <w:tc>
          <w:tcPr>
            <w:tcW w:w="2116" w:type="pct"/>
          </w:tcPr>
          <w:p w:rsidR="0065129D" w:rsidRPr="00C951A8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951A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18" w:type="pct"/>
          </w:tcPr>
          <w:p w:rsidR="0065129D" w:rsidRPr="00C951A8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:rsidR="0065129D" w:rsidRPr="00C951A8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:rsidR="0065129D" w:rsidRPr="00C951A8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227" w:right="-1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:rsidR="0065129D" w:rsidRPr="00C951A8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:rsidR="0065129D" w:rsidRPr="00C951A8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65129D" w:rsidRPr="00C951A8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65129D" w:rsidRPr="00C951A8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230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129D" w:rsidRPr="00144E97" w:rsidTr="00CB16C0">
        <w:tc>
          <w:tcPr>
            <w:tcW w:w="2116" w:type="pct"/>
          </w:tcPr>
          <w:p w:rsidR="0065129D" w:rsidRPr="00C951A8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C951A8">
              <w:rPr>
                <w:rFonts w:ascii="Angsana New" w:hAnsi="Angsana New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618" w:type="pct"/>
          </w:tcPr>
          <w:p w:rsidR="0065129D" w:rsidRPr="0065129D" w:rsidRDefault="0065129D" w:rsidP="0065129D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29D">
              <w:rPr>
                <w:rFonts w:ascii="Angsana New" w:hAnsi="Angsana New" w:cs="Angsana New"/>
                <w:sz w:val="30"/>
                <w:szCs w:val="30"/>
              </w:rPr>
              <w:t>60,498</w:t>
            </w:r>
          </w:p>
        </w:tc>
        <w:tc>
          <w:tcPr>
            <w:tcW w:w="150" w:type="pct"/>
          </w:tcPr>
          <w:p w:rsidR="0065129D" w:rsidRPr="00C951A8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:rsidR="0065129D" w:rsidRPr="00C951A8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951A8">
              <w:rPr>
                <w:rFonts w:ascii="Angsana New" w:hAnsi="Angsana New" w:hint="cs"/>
                <w:sz w:val="30"/>
                <w:szCs w:val="30"/>
              </w:rPr>
              <w:t>7,391</w:t>
            </w:r>
          </w:p>
        </w:tc>
        <w:tc>
          <w:tcPr>
            <w:tcW w:w="144" w:type="pct"/>
            <w:gridSpan w:val="2"/>
          </w:tcPr>
          <w:p w:rsidR="0065129D" w:rsidRPr="00C951A8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:rsidR="0065129D" w:rsidRPr="0065129D" w:rsidRDefault="0065129D" w:rsidP="0065129D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29D">
              <w:rPr>
                <w:rFonts w:ascii="Angsana New" w:hAnsi="Angsana New" w:cs="Angsana New"/>
                <w:sz w:val="30"/>
                <w:szCs w:val="30"/>
              </w:rPr>
              <w:t>60,498</w:t>
            </w:r>
          </w:p>
        </w:tc>
        <w:tc>
          <w:tcPr>
            <w:tcW w:w="146" w:type="pct"/>
          </w:tcPr>
          <w:p w:rsidR="0065129D" w:rsidRPr="00C951A8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65129D" w:rsidRPr="00C951A8" w:rsidRDefault="0065129D" w:rsidP="0065129D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951A8">
              <w:rPr>
                <w:rFonts w:ascii="Angsana New" w:hAnsi="Angsana New" w:cs="Angsana New" w:hint="cs"/>
                <w:sz w:val="30"/>
                <w:szCs w:val="30"/>
              </w:rPr>
              <w:t>7,391</w:t>
            </w:r>
          </w:p>
        </w:tc>
      </w:tr>
      <w:tr w:rsidR="0065129D" w:rsidRPr="00144E97" w:rsidTr="00CB16C0">
        <w:tc>
          <w:tcPr>
            <w:tcW w:w="2116" w:type="pct"/>
          </w:tcPr>
          <w:p w:rsidR="0065129D" w:rsidRPr="00C951A8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C951A8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18" w:type="pct"/>
          </w:tcPr>
          <w:p w:rsidR="0065129D" w:rsidRPr="0065129D" w:rsidRDefault="0065129D" w:rsidP="0065129D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29D">
              <w:rPr>
                <w:rFonts w:ascii="Angsana New" w:hAnsi="Angsana New" w:cs="Angsana New"/>
                <w:sz w:val="30"/>
                <w:szCs w:val="30"/>
              </w:rPr>
              <w:t>290,265</w:t>
            </w:r>
          </w:p>
        </w:tc>
        <w:tc>
          <w:tcPr>
            <w:tcW w:w="150" w:type="pct"/>
          </w:tcPr>
          <w:p w:rsidR="0065129D" w:rsidRPr="00C951A8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:rsidR="0065129D" w:rsidRPr="00C951A8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951A8">
              <w:rPr>
                <w:rFonts w:ascii="Angsana New" w:hAnsi="Angsana New" w:hint="cs"/>
                <w:sz w:val="30"/>
                <w:szCs w:val="30"/>
              </w:rPr>
              <w:t>301,296</w:t>
            </w:r>
          </w:p>
        </w:tc>
        <w:tc>
          <w:tcPr>
            <w:tcW w:w="144" w:type="pct"/>
            <w:gridSpan w:val="2"/>
          </w:tcPr>
          <w:p w:rsidR="0065129D" w:rsidRPr="00C951A8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:rsidR="0065129D" w:rsidRPr="0065129D" w:rsidRDefault="0065129D" w:rsidP="0065129D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29D">
              <w:rPr>
                <w:rFonts w:ascii="Angsana New" w:hAnsi="Angsana New" w:cs="Angsana New"/>
                <w:sz w:val="30"/>
                <w:szCs w:val="30"/>
              </w:rPr>
              <w:t>290,265</w:t>
            </w:r>
          </w:p>
        </w:tc>
        <w:tc>
          <w:tcPr>
            <w:tcW w:w="146" w:type="pct"/>
          </w:tcPr>
          <w:p w:rsidR="0065129D" w:rsidRPr="00C951A8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65129D" w:rsidRPr="00C951A8" w:rsidRDefault="0065129D" w:rsidP="0065129D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951A8">
              <w:rPr>
                <w:rFonts w:ascii="Angsana New" w:hAnsi="Angsana New" w:cs="Angsana New" w:hint="cs"/>
                <w:sz w:val="30"/>
                <w:szCs w:val="30"/>
              </w:rPr>
              <w:t>301,296</w:t>
            </w:r>
          </w:p>
        </w:tc>
      </w:tr>
      <w:tr w:rsidR="0065129D" w:rsidRPr="00144E97" w:rsidTr="00CB16C0">
        <w:tc>
          <w:tcPr>
            <w:tcW w:w="2116" w:type="pct"/>
          </w:tcPr>
          <w:p w:rsidR="0065129D" w:rsidRPr="00C951A8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C951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:rsidR="0065129D" w:rsidRPr="00C951A8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5129D">
              <w:rPr>
                <w:rFonts w:ascii="Angsana New" w:hAnsi="Angsana New"/>
                <w:b/>
                <w:bCs/>
                <w:sz w:val="30"/>
                <w:szCs w:val="30"/>
              </w:rPr>
              <w:t>350,763</w:t>
            </w:r>
          </w:p>
        </w:tc>
        <w:tc>
          <w:tcPr>
            <w:tcW w:w="150" w:type="pct"/>
          </w:tcPr>
          <w:p w:rsidR="0065129D" w:rsidRPr="00C951A8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:rsidR="0065129D" w:rsidRPr="00C951A8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51A8">
              <w:rPr>
                <w:rFonts w:ascii="Angsana New" w:hAnsi="Angsana New" w:hint="cs"/>
                <w:b/>
                <w:bCs/>
                <w:sz w:val="30"/>
                <w:szCs w:val="30"/>
              </w:rPr>
              <w:t>308,687</w:t>
            </w:r>
          </w:p>
        </w:tc>
        <w:tc>
          <w:tcPr>
            <w:tcW w:w="144" w:type="pct"/>
            <w:gridSpan w:val="2"/>
          </w:tcPr>
          <w:p w:rsidR="0065129D" w:rsidRPr="00C951A8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5129D" w:rsidRPr="00C951A8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129D">
              <w:rPr>
                <w:rFonts w:ascii="Angsana New" w:hAnsi="Angsana New"/>
                <w:b/>
                <w:bCs/>
                <w:sz w:val="30"/>
                <w:szCs w:val="30"/>
              </w:rPr>
              <w:t>350,763</w:t>
            </w:r>
          </w:p>
        </w:tc>
        <w:tc>
          <w:tcPr>
            <w:tcW w:w="146" w:type="pct"/>
          </w:tcPr>
          <w:p w:rsidR="0065129D" w:rsidRPr="00C951A8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:rsidR="0065129D" w:rsidRPr="00C951A8" w:rsidRDefault="0065129D" w:rsidP="0065129D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951A8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308,687</w:t>
            </w:r>
          </w:p>
        </w:tc>
      </w:tr>
    </w:tbl>
    <w:p w:rsidR="00D45663" w:rsidRDefault="00D45663" w:rsidP="00E92F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12"/>
          <w:szCs w:val="12"/>
        </w:rPr>
      </w:pPr>
    </w:p>
    <w:p w:rsidR="0059666F" w:rsidRDefault="0059666F" w:rsidP="00E92F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12"/>
          <w:szCs w:val="12"/>
        </w:rPr>
      </w:pPr>
    </w:p>
    <w:p w:rsidR="0059666F" w:rsidRDefault="0059666F" w:rsidP="00E92F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12"/>
          <w:szCs w:val="12"/>
        </w:rPr>
      </w:pPr>
    </w:p>
    <w:p w:rsidR="0059666F" w:rsidRDefault="0059666F" w:rsidP="00E92F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12"/>
          <w:szCs w:val="12"/>
        </w:rPr>
      </w:pPr>
    </w:p>
    <w:p w:rsidR="0059666F" w:rsidRDefault="0059666F" w:rsidP="00E92F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12"/>
          <w:szCs w:val="12"/>
        </w:rPr>
      </w:pPr>
    </w:p>
    <w:p w:rsidR="0059666F" w:rsidRDefault="0059666F" w:rsidP="00E92F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12"/>
          <w:szCs w:val="12"/>
        </w:rPr>
      </w:pPr>
    </w:p>
    <w:p w:rsidR="0059666F" w:rsidRPr="00E92FD2" w:rsidRDefault="0059666F" w:rsidP="00E92F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12"/>
          <w:szCs w:val="12"/>
        </w:rPr>
      </w:pPr>
    </w:p>
    <w:p w:rsidR="00137B44" w:rsidRPr="00BD79EB" w:rsidRDefault="00494750" w:rsidP="001633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9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ab/>
      </w:r>
      <w:r w:rsidR="00AC62A1" w:rsidRPr="00BD79EB">
        <w:rPr>
          <w:rFonts w:ascii="Angsana New" w:hAnsi="Angsana New"/>
          <w:b/>
          <w:bCs/>
          <w:i/>
          <w:iCs/>
          <w:sz w:val="30"/>
          <w:szCs w:val="30"/>
          <w:cs/>
        </w:rPr>
        <w:t>หนี้สินท</w:t>
      </w:r>
      <w:r w:rsidR="00C2344B" w:rsidRPr="00BD79EB">
        <w:rPr>
          <w:rFonts w:ascii="Angsana New" w:hAnsi="Angsana New"/>
          <w:b/>
          <w:bCs/>
          <w:i/>
          <w:iCs/>
          <w:sz w:val="30"/>
          <w:szCs w:val="30"/>
          <w:cs/>
        </w:rPr>
        <w:t>ี่อาจ</w:t>
      </w:r>
      <w:r w:rsidR="00AC62A1" w:rsidRPr="00BD79E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เกิดขึ้น </w:t>
      </w:r>
    </w:p>
    <w:p w:rsidR="00AC62A1" w:rsidRPr="004F34C7" w:rsidRDefault="00AC62A1" w:rsidP="002B1A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16"/>
          <w:szCs w:val="16"/>
          <w:cs/>
        </w:rPr>
      </w:pPr>
    </w:p>
    <w:p w:rsidR="00D45663" w:rsidRPr="00BD79EB" w:rsidRDefault="00D45663" w:rsidP="00556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90"/>
        <w:jc w:val="thaiDistribute"/>
        <w:rPr>
          <w:rFonts w:ascii="Angsana New" w:hAnsi="Angsana New"/>
          <w:i/>
          <w:iCs/>
          <w:sz w:val="30"/>
          <w:szCs w:val="30"/>
        </w:rPr>
      </w:pPr>
      <w:r w:rsidRPr="00BD79EB">
        <w:rPr>
          <w:rFonts w:ascii="Angsana New" w:hAnsi="Angsana New"/>
          <w:sz w:val="30"/>
          <w:szCs w:val="30"/>
        </w:rPr>
        <w:t xml:space="preserve">  </w:t>
      </w:r>
      <w:r w:rsidRPr="00BD79E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341A1E">
        <w:rPr>
          <w:rFonts w:ascii="Angsana New" w:hAnsi="Angsana New"/>
          <w:sz w:val="30"/>
          <w:szCs w:val="30"/>
        </w:rPr>
        <w:t xml:space="preserve">30 </w:t>
      </w:r>
      <w:r w:rsidR="00341A1E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341A1E">
        <w:rPr>
          <w:rFonts w:ascii="Angsana New" w:hAnsi="Angsana New"/>
          <w:sz w:val="30"/>
          <w:szCs w:val="30"/>
        </w:rPr>
        <w:t>2562</w:t>
      </w:r>
      <w:r w:rsidRPr="00BD79EB">
        <w:rPr>
          <w:rFonts w:ascii="Angsana New" w:hAnsi="Angsana New"/>
          <w:sz w:val="30"/>
          <w:szCs w:val="30"/>
        </w:rPr>
        <w:t xml:space="preserve"> </w:t>
      </w:r>
      <w:r w:rsidRPr="00BD79EB">
        <w:rPr>
          <w:rFonts w:ascii="Angsana New" w:hAnsi="Angsana New"/>
          <w:sz w:val="30"/>
          <w:szCs w:val="30"/>
          <w:cs/>
        </w:rPr>
        <w:t>บริษัทมี</w:t>
      </w:r>
      <w:r w:rsidRPr="00BD79EB">
        <w:rPr>
          <w:rFonts w:ascii="Angsana New" w:hAnsi="Angsana New" w:hint="cs"/>
          <w:sz w:val="30"/>
          <w:szCs w:val="30"/>
          <w:cs/>
        </w:rPr>
        <w:t>หนี้สินที่อาจเกิดขึ้นกับ</w:t>
      </w:r>
      <w:r w:rsidRPr="00BD79EB">
        <w:rPr>
          <w:rFonts w:ascii="Angsana New" w:hAnsi="Angsana New"/>
          <w:sz w:val="30"/>
          <w:szCs w:val="30"/>
          <w:cs/>
        </w:rPr>
        <w:t>สถาบันการเงินเพื่อค้ำประกัน</w:t>
      </w:r>
      <w:r w:rsidRPr="00BD79EB">
        <w:rPr>
          <w:rFonts w:ascii="Angsana New" w:hAnsi="Angsana New" w:hint="cs"/>
          <w:sz w:val="30"/>
          <w:szCs w:val="30"/>
          <w:cs/>
        </w:rPr>
        <w:t>วงเงินกู้ยืมของบริษัทย่อย</w:t>
      </w:r>
      <w:r w:rsidR="00F92C07">
        <w:rPr>
          <w:rFonts w:ascii="Angsana New" w:hAnsi="Angsana New"/>
          <w:sz w:val="30"/>
          <w:szCs w:val="30"/>
        </w:rPr>
        <w:t xml:space="preserve">  </w:t>
      </w:r>
      <w:r w:rsidR="00A510BA" w:rsidRPr="00BD79EB">
        <w:rPr>
          <w:rFonts w:ascii="Angsana New" w:hAnsi="Angsana New"/>
          <w:sz w:val="30"/>
          <w:szCs w:val="30"/>
        </w:rPr>
        <w:t xml:space="preserve">    </w:t>
      </w:r>
      <w:r w:rsidRPr="00BD79EB">
        <w:rPr>
          <w:rFonts w:ascii="Angsana New" w:hAnsi="Angsana New" w:hint="cs"/>
          <w:sz w:val="30"/>
          <w:szCs w:val="30"/>
          <w:cs/>
        </w:rPr>
        <w:t>หลายแห่ง</w:t>
      </w:r>
      <w:r w:rsidRPr="00BD79EB">
        <w:rPr>
          <w:rFonts w:ascii="Angsana New" w:hAnsi="Angsana New"/>
          <w:sz w:val="30"/>
          <w:szCs w:val="30"/>
          <w:cs/>
        </w:rPr>
        <w:t xml:space="preserve"> เป็นจำนวนเงิ</w:t>
      </w:r>
      <w:r w:rsidRPr="00BD79EB">
        <w:rPr>
          <w:rFonts w:ascii="Angsana New" w:hAnsi="Angsana New" w:hint="cs"/>
          <w:sz w:val="30"/>
          <w:szCs w:val="30"/>
          <w:cs/>
        </w:rPr>
        <w:t>น</w:t>
      </w:r>
      <w:r w:rsidRPr="00BD79EB">
        <w:rPr>
          <w:rFonts w:ascii="Angsana New" w:hAnsi="Angsana New"/>
          <w:sz w:val="30"/>
          <w:szCs w:val="30"/>
        </w:rPr>
        <w:t xml:space="preserve"> </w:t>
      </w:r>
      <w:r w:rsidR="00EE0338" w:rsidRPr="00BD79EB">
        <w:rPr>
          <w:rFonts w:ascii="Angsana New" w:hAnsi="Angsana New"/>
          <w:sz w:val="30"/>
          <w:szCs w:val="30"/>
        </w:rPr>
        <w:t>1,</w:t>
      </w:r>
      <w:r w:rsidR="00CD7F08">
        <w:rPr>
          <w:rFonts w:ascii="Angsana New" w:hAnsi="Angsana New"/>
          <w:sz w:val="30"/>
          <w:szCs w:val="30"/>
        </w:rPr>
        <w:t>962</w:t>
      </w:r>
      <w:r w:rsidRPr="00BD79EB">
        <w:rPr>
          <w:rFonts w:ascii="Angsana New" w:hAnsi="Angsana New"/>
          <w:sz w:val="30"/>
          <w:szCs w:val="30"/>
        </w:rPr>
        <w:t xml:space="preserve"> </w:t>
      </w:r>
      <w:r w:rsidRPr="00BD79EB">
        <w:rPr>
          <w:rFonts w:ascii="Angsana New" w:hAnsi="Angsana New"/>
          <w:sz w:val="30"/>
          <w:szCs w:val="30"/>
          <w:cs/>
        </w:rPr>
        <w:t>ล้านบาท</w:t>
      </w:r>
      <w:r w:rsidRPr="00BD79EB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BD79EB">
        <w:rPr>
          <w:rFonts w:ascii="Angsana New" w:hAnsi="Angsana New"/>
          <w:sz w:val="30"/>
          <w:szCs w:val="30"/>
        </w:rPr>
        <w:t xml:space="preserve"> </w:t>
      </w:r>
      <w:r w:rsidR="00EE0338" w:rsidRPr="00BD79EB">
        <w:rPr>
          <w:rFonts w:ascii="Angsana New" w:hAnsi="Angsana New"/>
          <w:sz w:val="30"/>
          <w:szCs w:val="30"/>
        </w:rPr>
        <w:t>11</w:t>
      </w:r>
      <w:r w:rsidRPr="00BD79EB">
        <w:rPr>
          <w:rFonts w:ascii="Angsana New" w:hAnsi="Angsana New"/>
          <w:sz w:val="30"/>
          <w:szCs w:val="30"/>
        </w:rPr>
        <w:t xml:space="preserve"> </w:t>
      </w:r>
      <w:r w:rsidRPr="00BD79EB">
        <w:rPr>
          <w:rFonts w:ascii="Angsana New" w:hAnsi="Angsana New"/>
          <w:sz w:val="30"/>
          <w:szCs w:val="30"/>
          <w:cs/>
        </w:rPr>
        <w:t>ล้านเหรียญสหรัฐอเมริกา</w:t>
      </w:r>
      <w:r w:rsidRPr="00BD79EB">
        <w:rPr>
          <w:rFonts w:ascii="Angsana New" w:hAnsi="Angsana New"/>
          <w:sz w:val="30"/>
          <w:szCs w:val="30"/>
        </w:rPr>
        <w:t xml:space="preserve"> </w:t>
      </w:r>
      <w:r w:rsidRPr="00BD79EB">
        <w:rPr>
          <w:rFonts w:ascii="Angsana New" w:hAnsi="Angsana New"/>
          <w:i/>
          <w:iCs/>
          <w:sz w:val="30"/>
          <w:szCs w:val="30"/>
          <w:cs/>
        </w:rPr>
        <w:t>(</w:t>
      </w:r>
      <w:r w:rsidRPr="00BD79EB">
        <w:rPr>
          <w:rFonts w:ascii="Angsana New" w:hAnsi="Angsana New"/>
          <w:i/>
          <w:iCs/>
          <w:sz w:val="30"/>
          <w:szCs w:val="30"/>
        </w:rPr>
        <w:t>31</w:t>
      </w:r>
      <w:r w:rsidRPr="00BD79E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D79EB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Pr="00BD79E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D79EB">
        <w:rPr>
          <w:rFonts w:ascii="Angsana New" w:hAnsi="Angsana New"/>
          <w:i/>
          <w:iCs/>
          <w:sz w:val="30"/>
          <w:szCs w:val="30"/>
        </w:rPr>
        <w:t>25</w:t>
      </w:r>
      <w:r w:rsidR="008E1B5F" w:rsidRPr="00BD79EB">
        <w:rPr>
          <w:rFonts w:ascii="Angsana New" w:hAnsi="Angsana New"/>
          <w:i/>
          <w:iCs/>
          <w:sz w:val="30"/>
          <w:szCs w:val="30"/>
        </w:rPr>
        <w:t>6</w:t>
      </w:r>
      <w:r w:rsidR="00B8527A" w:rsidRPr="00BD79EB">
        <w:rPr>
          <w:rFonts w:ascii="Angsana New" w:hAnsi="Angsana New"/>
          <w:i/>
          <w:iCs/>
          <w:sz w:val="30"/>
          <w:szCs w:val="30"/>
        </w:rPr>
        <w:t>1</w:t>
      </w:r>
      <w:r w:rsidRPr="00BD79EB">
        <w:rPr>
          <w:rFonts w:ascii="Angsana New" w:hAnsi="Angsana New"/>
          <w:i/>
          <w:iCs/>
          <w:sz w:val="30"/>
          <w:szCs w:val="30"/>
        </w:rPr>
        <w:t>:</w:t>
      </w:r>
      <w:r w:rsidRPr="00BD79E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A07F94" w:rsidRPr="00BD79EB">
        <w:rPr>
          <w:rFonts w:ascii="Angsana New" w:hAnsi="Angsana New"/>
          <w:i/>
          <w:iCs/>
          <w:sz w:val="30"/>
          <w:szCs w:val="30"/>
        </w:rPr>
        <w:t>1,3</w:t>
      </w:r>
      <w:r w:rsidR="008E1B5F" w:rsidRPr="00BD79EB">
        <w:rPr>
          <w:rFonts w:ascii="Angsana New" w:hAnsi="Angsana New"/>
          <w:i/>
          <w:iCs/>
          <w:sz w:val="30"/>
          <w:szCs w:val="30"/>
        </w:rPr>
        <w:t>99</w:t>
      </w:r>
      <w:r w:rsidRPr="00BD79EB">
        <w:rPr>
          <w:rFonts w:ascii="Angsana New" w:hAnsi="Angsana New"/>
          <w:i/>
          <w:iCs/>
          <w:sz w:val="30"/>
          <w:szCs w:val="30"/>
        </w:rPr>
        <w:t xml:space="preserve"> </w:t>
      </w:r>
      <w:r w:rsidRPr="00BD79EB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BD79EB">
        <w:rPr>
          <w:rFonts w:ascii="Angsana New" w:hAnsi="Angsana New" w:hint="cs"/>
          <w:i/>
          <w:iCs/>
          <w:sz w:val="30"/>
          <w:szCs w:val="30"/>
          <w:cs/>
        </w:rPr>
        <w:t xml:space="preserve"> และ</w:t>
      </w:r>
      <w:r w:rsidR="005561CD" w:rsidRPr="00BD79EB">
        <w:rPr>
          <w:rFonts w:ascii="Angsana New" w:hAnsi="Angsana New" w:hint="cs"/>
          <w:i/>
          <w:iCs/>
          <w:sz w:val="30"/>
          <w:szCs w:val="30"/>
          <w:cs/>
        </w:rPr>
        <w:t xml:space="preserve">         </w:t>
      </w:r>
      <w:r w:rsidRPr="00BD79EB">
        <w:rPr>
          <w:rFonts w:ascii="Angsana New" w:hAnsi="Angsana New"/>
          <w:i/>
          <w:iCs/>
          <w:sz w:val="30"/>
          <w:szCs w:val="30"/>
        </w:rPr>
        <w:t>11</w:t>
      </w:r>
      <w:r w:rsidRPr="00BD79EB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BD79EB">
        <w:rPr>
          <w:rFonts w:ascii="Angsana New" w:hAnsi="Angsana New"/>
          <w:i/>
          <w:iCs/>
          <w:sz w:val="30"/>
          <w:szCs w:val="30"/>
          <w:cs/>
        </w:rPr>
        <w:t>ล้านเหรียญสหรัฐอเมริกา)</w:t>
      </w:r>
    </w:p>
    <w:p w:rsidR="00B011F1" w:rsidRPr="004F34C7" w:rsidRDefault="00B011F1" w:rsidP="00556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90"/>
        <w:jc w:val="thaiDistribute"/>
        <w:rPr>
          <w:rFonts w:ascii="Angsana New" w:hAnsi="Angsana New"/>
          <w:sz w:val="16"/>
          <w:szCs w:val="16"/>
        </w:rPr>
      </w:pPr>
    </w:p>
    <w:p w:rsidR="00B011F1" w:rsidRPr="00BD79EB" w:rsidRDefault="00B011F1" w:rsidP="00B01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D79EB">
        <w:rPr>
          <w:rFonts w:ascii="Angsana New" w:hAnsi="Angsana New"/>
          <w:b/>
          <w:bCs/>
          <w:i/>
          <w:iCs/>
          <w:sz w:val="30"/>
          <w:szCs w:val="30"/>
          <w:cs/>
        </w:rPr>
        <w:t>การฟ้องร้อง</w:t>
      </w:r>
    </w:p>
    <w:p w:rsidR="00B011F1" w:rsidRPr="004F34C7" w:rsidRDefault="00B011F1" w:rsidP="00B01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16"/>
          <w:szCs w:val="16"/>
        </w:rPr>
      </w:pPr>
    </w:p>
    <w:p w:rsidR="00B011F1" w:rsidRPr="00BD79EB" w:rsidRDefault="00B011F1" w:rsidP="00475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  <w:cs/>
        </w:rPr>
      </w:pPr>
      <w:r w:rsidRPr="00BD79E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341A1E">
        <w:rPr>
          <w:rFonts w:ascii="Angsana New" w:hAnsi="Angsana New"/>
          <w:sz w:val="30"/>
          <w:szCs w:val="30"/>
        </w:rPr>
        <w:t xml:space="preserve">30 </w:t>
      </w:r>
      <w:r w:rsidR="00341A1E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341A1E">
        <w:rPr>
          <w:rFonts w:ascii="Angsana New" w:hAnsi="Angsana New"/>
          <w:sz w:val="30"/>
          <w:szCs w:val="30"/>
        </w:rPr>
        <w:t>2562</w:t>
      </w:r>
      <w:r w:rsidR="00341A1E" w:rsidRPr="00BD79EB">
        <w:rPr>
          <w:rFonts w:ascii="Angsana New" w:hAnsi="Angsana New"/>
          <w:sz w:val="30"/>
          <w:szCs w:val="30"/>
        </w:rPr>
        <w:t xml:space="preserve"> </w:t>
      </w:r>
      <w:r w:rsidRPr="00BD79EB">
        <w:rPr>
          <w:rFonts w:ascii="Angsana New" w:hAnsi="Angsana New"/>
          <w:sz w:val="30"/>
          <w:szCs w:val="30"/>
          <w:cs/>
        </w:rPr>
        <w:t>บริษัทเป็นจำเลย</w:t>
      </w:r>
      <w:r w:rsidR="003872A4" w:rsidRPr="00BD79EB">
        <w:rPr>
          <w:rFonts w:ascii="Angsana New" w:hAnsi="Angsana New" w:hint="cs"/>
          <w:sz w:val="30"/>
          <w:szCs w:val="30"/>
          <w:cs/>
        </w:rPr>
        <w:t>จากการด</w:t>
      </w:r>
      <w:r w:rsidR="00003D9F" w:rsidRPr="00BD79EB">
        <w:rPr>
          <w:rFonts w:ascii="Angsana New" w:hAnsi="Angsana New" w:hint="cs"/>
          <w:sz w:val="30"/>
          <w:szCs w:val="30"/>
          <w:cs/>
        </w:rPr>
        <w:t>ำ</w:t>
      </w:r>
      <w:r w:rsidR="003872A4" w:rsidRPr="00BD79EB">
        <w:rPr>
          <w:rFonts w:ascii="Angsana New" w:hAnsi="Angsana New" w:hint="cs"/>
          <w:sz w:val="30"/>
          <w:szCs w:val="30"/>
          <w:cs/>
        </w:rPr>
        <w:t>เนินคดีทางกฎหมาย</w:t>
      </w:r>
      <w:r w:rsidRPr="00BD79EB">
        <w:rPr>
          <w:rFonts w:ascii="Angsana New" w:hAnsi="Angsana New"/>
          <w:sz w:val="30"/>
          <w:szCs w:val="30"/>
          <w:cs/>
        </w:rPr>
        <w:t xml:space="preserve"> โดยโจทก์</w:t>
      </w:r>
      <w:r w:rsidR="00475C56" w:rsidRPr="00BD79EB">
        <w:rPr>
          <w:rFonts w:ascii="Angsana New" w:hAnsi="Angsana New" w:hint="cs"/>
          <w:sz w:val="30"/>
          <w:szCs w:val="30"/>
          <w:cs/>
        </w:rPr>
        <w:t>มีการ</w:t>
      </w:r>
      <w:r w:rsidRPr="00BD79EB">
        <w:rPr>
          <w:rFonts w:ascii="Angsana New" w:hAnsi="Angsana New"/>
          <w:sz w:val="30"/>
          <w:szCs w:val="30"/>
          <w:cs/>
        </w:rPr>
        <w:t>ฟ้องร้องเรียกค่าเสียหาย</w:t>
      </w:r>
      <w:r w:rsidR="00475C56" w:rsidRPr="00BD79EB">
        <w:rPr>
          <w:rFonts w:ascii="Angsana New" w:hAnsi="Angsana New" w:hint="cs"/>
          <w:sz w:val="30"/>
          <w:szCs w:val="30"/>
          <w:cs/>
        </w:rPr>
        <w:t xml:space="preserve"> </w:t>
      </w:r>
      <w:r w:rsidR="00C12AFB">
        <w:rPr>
          <w:rFonts w:ascii="Angsana New" w:hAnsi="Angsana New"/>
          <w:sz w:val="30"/>
          <w:szCs w:val="30"/>
        </w:rPr>
        <w:t xml:space="preserve">            </w:t>
      </w:r>
      <w:r w:rsidR="00475C56" w:rsidRPr="00BD79EB">
        <w:rPr>
          <w:rFonts w:ascii="Angsana New" w:hAnsi="Angsana New" w:hint="cs"/>
          <w:sz w:val="30"/>
          <w:szCs w:val="30"/>
          <w:cs/>
        </w:rPr>
        <w:t xml:space="preserve"> </w:t>
      </w:r>
      <w:r w:rsidRPr="00BD79EB">
        <w:rPr>
          <w:rFonts w:ascii="Angsana New" w:hAnsi="Angsana New"/>
          <w:sz w:val="30"/>
          <w:szCs w:val="30"/>
        </w:rPr>
        <w:t xml:space="preserve"> </w:t>
      </w:r>
      <w:r w:rsidR="00475C56" w:rsidRPr="00BD79EB">
        <w:rPr>
          <w:rFonts w:ascii="Angsana New" w:hAnsi="Angsana New" w:hint="cs"/>
          <w:sz w:val="30"/>
          <w:szCs w:val="30"/>
          <w:cs/>
        </w:rPr>
        <w:t xml:space="preserve"> </w:t>
      </w:r>
      <w:r w:rsidRPr="00BD79EB">
        <w:rPr>
          <w:rFonts w:ascii="Angsana New" w:hAnsi="Angsana New"/>
          <w:sz w:val="30"/>
          <w:szCs w:val="30"/>
          <w:cs/>
        </w:rPr>
        <w:t>ฝ่ายบริหารของบริษัท</w:t>
      </w:r>
      <w:r w:rsidR="00EB2921" w:rsidRPr="00BD79EB">
        <w:rPr>
          <w:rFonts w:ascii="Angsana New" w:hAnsi="Angsana New" w:hint="cs"/>
          <w:sz w:val="30"/>
          <w:szCs w:val="30"/>
          <w:cs/>
        </w:rPr>
        <w:t>เชื่อ</w:t>
      </w:r>
      <w:r w:rsidRPr="00BD79EB">
        <w:rPr>
          <w:rFonts w:ascii="Angsana New" w:hAnsi="Angsana New"/>
          <w:sz w:val="30"/>
          <w:szCs w:val="30"/>
          <w:cs/>
        </w:rPr>
        <w:t>ว่าค่าเสียหาย</w:t>
      </w:r>
      <w:r w:rsidR="003872A4" w:rsidRPr="00BD79EB">
        <w:rPr>
          <w:rFonts w:ascii="Angsana New" w:hAnsi="Angsana New" w:hint="cs"/>
          <w:sz w:val="30"/>
          <w:szCs w:val="30"/>
          <w:cs/>
        </w:rPr>
        <w:t>อันเกิดจาก</w:t>
      </w:r>
      <w:r w:rsidRPr="00BD79EB">
        <w:rPr>
          <w:rFonts w:ascii="Angsana New" w:hAnsi="Angsana New"/>
          <w:sz w:val="30"/>
          <w:szCs w:val="30"/>
          <w:cs/>
        </w:rPr>
        <w:t>ผลของคดีเมื่อคดีสิ้นสุดลง</w:t>
      </w:r>
      <w:r w:rsidRPr="00BD79EB">
        <w:rPr>
          <w:rFonts w:ascii="Angsana New" w:hAnsi="Angsana New"/>
          <w:sz w:val="30"/>
          <w:szCs w:val="30"/>
        </w:rPr>
        <w:t xml:space="preserve"> </w:t>
      </w:r>
      <w:r w:rsidRPr="00BD79EB">
        <w:rPr>
          <w:rFonts w:ascii="Angsana New" w:hAnsi="Angsana New"/>
          <w:sz w:val="30"/>
          <w:szCs w:val="30"/>
          <w:cs/>
        </w:rPr>
        <w:t>(ถ้ามี)</w:t>
      </w:r>
      <w:r w:rsidRPr="00BD79EB">
        <w:rPr>
          <w:rFonts w:ascii="Angsana New" w:hAnsi="Angsana New"/>
          <w:sz w:val="30"/>
          <w:szCs w:val="30"/>
        </w:rPr>
        <w:t xml:space="preserve"> </w:t>
      </w:r>
      <w:r w:rsidRPr="00BD79EB">
        <w:rPr>
          <w:rFonts w:ascii="Angsana New" w:hAnsi="Angsana New"/>
          <w:sz w:val="30"/>
          <w:szCs w:val="30"/>
          <w:cs/>
        </w:rPr>
        <w:t>จะไม่มีผลกระทบที่เป็นสาระสำคัญต่อการดำเนินงานของบริษัท ดังนั้นบริษัทจึงมิได้ตั้งค่าเผื่อความเสียหายที่อาจเกิดขึ้น</w:t>
      </w:r>
      <w:r w:rsidR="00AA2333">
        <w:rPr>
          <w:rFonts w:ascii="Angsana New" w:hAnsi="Angsana New"/>
          <w:sz w:val="30"/>
          <w:szCs w:val="30"/>
        </w:rPr>
        <w:t xml:space="preserve"> </w:t>
      </w:r>
      <w:r w:rsidR="00AE368B">
        <w:rPr>
          <w:rFonts w:ascii="Angsana New" w:hAnsi="Angsana New" w:hint="cs"/>
          <w:sz w:val="30"/>
          <w:szCs w:val="30"/>
          <w:cs/>
        </w:rPr>
        <w:t>โดย</w:t>
      </w:r>
      <w:r w:rsidR="00AA2333">
        <w:rPr>
          <w:rFonts w:ascii="Angsana New" w:hAnsi="Angsana New" w:hint="cs"/>
          <w:sz w:val="30"/>
          <w:szCs w:val="30"/>
          <w:cs/>
        </w:rPr>
        <w:t>คดีดังกล่าว</w:t>
      </w:r>
      <w:r w:rsidR="0012005E">
        <w:rPr>
          <w:rFonts w:ascii="Angsana New" w:hAnsi="Angsana New" w:hint="cs"/>
          <w:sz w:val="30"/>
          <w:szCs w:val="30"/>
          <w:cs/>
        </w:rPr>
        <w:t>ได</w:t>
      </w:r>
      <w:r w:rsidR="009237FA">
        <w:rPr>
          <w:rFonts w:ascii="Angsana New" w:hAnsi="Angsana New" w:hint="cs"/>
          <w:sz w:val="30"/>
          <w:szCs w:val="30"/>
          <w:cs/>
        </w:rPr>
        <w:t>้</w:t>
      </w:r>
      <w:r w:rsidR="00AE368B">
        <w:rPr>
          <w:rFonts w:ascii="Angsana New" w:hAnsi="Angsana New" w:hint="cs"/>
          <w:sz w:val="30"/>
          <w:szCs w:val="30"/>
          <w:cs/>
        </w:rPr>
        <w:t>มีการ</w:t>
      </w:r>
      <w:r w:rsidR="009237FA">
        <w:rPr>
          <w:rFonts w:ascii="Angsana New" w:hAnsi="Angsana New" w:hint="cs"/>
          <w:sz w:val="30"/>
          <w:szCs w:val="30"/>
          <w:cs/>
        </w:rPr>
        <w:t>ยอมความ</w:t>
      </w:r>
      <w:r w:rsidR="00AE368B">
        <w:rPr>
          <w:rFonts w:ascii="Angsana New" w:hAnsi="Angsana New" w:hint="cs"/>
          <w:sz w:val="30"/>
          <w:szCs w:val="30"/>
          <w:cs/>
        </w:rPr>
        <w:t xml:space="preserve">ในเดือนสิงหาคม </w:t>
      </w:r>
      <w:r w:rsidR="00AE368B">
        <w:rPr>
          <w:rFonts w:ascii="Angsana New" w:hAnsi="Angsana New"/>
          <w:sz w:val="30"/>
          <w:szCs w:val="30"/>
        </w:rPr>
        <w:t xml:space="preserve">2562 </w:t>
      </w:r>
      <w:r w:rsidR="00AE368B">
        <w:rPr>
          <w:rFonts w:ascii="Angsana New" w:hAnsi="Angsana New" w:hint="cs"/>
          <w:sz w:val="30"/>
          <w:szCs w:val="30"/>
          <w:cs/>
        </w:rPr>
        <w:t>ซึ่งทั้งสองฝ่ายตกลงที่จะไม่มีการร้องเรียกค่าเสียหายอีกในภายหลัง</w:t>
      </w:r>
    </w:p>
    <w:p w:rsidR="00F46FE0" w:rsidRPr="004F34C7" w:rsidRDefault="00F46FE0" w:rsidP="00953C16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sz w:val="16"/>
          <w:szCs w:val="16"/>
          <w:lang w:val="en-US"/>
        </w:rPr>
      </w:pPr>
    </w:p>
    <w:p w:rsidR="000A77E1" w:rsidRPr="00BD79EB" w:rsidRDefault="00061CFB" w:rsidP="00CF3FA8">
      <w:pPr>
        <w:pStyle w:val="a"/>
        <w:tabs>
          <w:tab w:val="clear" w:pos="1080"/>
          <w:tab w:val="left" w:pos="540"/>
          <w:tab w:val="center" w:pos="4959"/>
        </w:tabs>
        <w:ind w:hanging="90"/>
        <w:jc w:val="thaiDistribute"/>
        <w:rPr>
          <w:rFonts w:ascii="Angsana New" w:hAnsi="Angsana New" w:cs="Angsana New"/>
          <w:b/>
          <w:bCs/>
          <w:cs/>
          <w:lang w:val="en-US"/>
        </w:rPr>
      </w:pPr>
      <w:r w:rsidRPr="00BD79EB">
        <w:rPr>
          <w:rFonts w:ascii="Angsana New" w:hAnsi="Angsana New" w:cs="Angsana New"/>
          <w:b/>
          <w:bCs/>
          <w:lang w:val="en-US"/>
        </w:rPr>
        <w:t>1</w:t>
      </w:r>
      <w:r w:rsidR="00CF3FA8">
        <w:rPr>
          <w:rFonts w:ascii="Angsana New" w:hAnsi="Angsana New" w:cs="Angsana New"/>
          <w:b/>
          <w:bCs/>
          <w:lang w:val="en-US"/>
        </w:rPr>
        <w:t>8</w:t>
      </w:r>
      <w:r w:rsidR="00953C16" w:rsidRPr="00BD79EB">
        <w:rPr>
          <w:rFonts w:ascii="Angsana New" w:hAnsi="Angsana New" w:cs="Angsana New"/>
          <w:b/>
          <w:bCs/>
          <w:lang w:val="en-US"/>
        </w:rPr>
        <w:tab/>
      </w:r>
      <w:r w:rsidR="00A07F94" w:rsidRPr="00BD79EB">
        <w:rPr>
          <w:rFonts w:ascii="Angsana New" w:hAnsi="Angsana New" w:cs="Angsana New" w:hint="cs"/>
          <w:b/>
          <w:bCs/>
          <w:cs/>
          <w:lang w:val="en-US"/>
        </w:rPr>
        <w:t>เ</w:t>
      </w:r>
      <w:r w:rsidR="002251C4" w:rsidRPr="00BD79EB">
        <w:rPr>
          <w:rFonts w:ascii="Angsana New" w:hAnsi="Angsana New" w:cs="Angsana New" w:hint="cs"/>
          <w:b/>
          <w:bCs/>
          <w:cs/>
          <w:lang w:val="en-US"/>
        </w:rPr>
        <w:t>หตุการณ์ภายหลังรอบระยะเวลาที่รายงาน</w:t>
      </w:r>
    </w:p>
    <w:p w:rsidR="002251C4" w:rsidRPr="004F34C7" w:rsidRDefault="002251C4" w:rsidP="002251C4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2251C4" w:rsidRPr="00BD79EB" w:rsidRDefault="002251C4" w:rsidP="005561CD">
      <w:pPr>
        <w:pStyle w:val="a"/>
        <w:tabs>
          <w:tab w:val="clear" w:pos="1080"/>
        </w:tabs>
        <w:ind w:left="540" w:right="-72" w:hanging="90"/>
        <w:jc w:val="thaiDistribute"/>
        <w:rPr>
          <w:rFonts w:ascii="Angsana New" w:hAnsi="Angsana New" w:cs="Angsana New"/>
          <w:lang w:val="en-US"/>
        </w:rPr>
      </w:pPr>
      <w:r w:rsidRPr="00BD79EB">
        <w:rPr>
          <w:rFonts w:ascii="Angsana New" w:hAnsi="Angsana New" w:cs="Angsana New"/>
          <w:lang w:val="en-US"/>
        </w:rPr>
        <w:t xml:space="preserve">  </w:t>
      </w:r>
      <w:r w:rsidR="00A07F94" w:rsidRPr="007B132E">
        <w:rPr>
          <w:rFonts w:ascii="Angsana New" w:hAnsi="Angsana New" w:cs="Angsana New" w:hint="cs"/>
          <w:cs/>
          <w:lang w:val="en-US"/>
        </w:rPr>
        <w:t xml:space="preserve">ในการประชุมสามัญประจำปีของผู้ถือหุ้นของบริษัทเมื่อวันที่ </w:t>
      </w:r>
      <w:r w:rsidR="00B53B47" w:rsidRPr="007B132E">
        <w:rPr>
          <w:rFonts w:ascii="Angsana New" w:hAnsi="Angsana New" w:cs="Angsana New"/>
          <w:lang w:val="en-US"/>
        </w:rPr>
        <w:t>14</w:t>
      </w:r>
      <w:r w:rsidRPr="007B132E">
        <w:rPr>
          <w:rFonts w:ascii="Angsana New" w:hAnsi="Angsana New" w:cs="Angsana New" w:hint="cs"/>
          <w:cs/>
          <w:lang w:val="en-US"/>
        </w:rPr>
        <w:t xml:space="preserve"> </w:t>
      </w:r>
      <w:r w:rsidR="00B53B47" w:rsidRPr="007B132E">
        <w:rPr>
          <w:rFonts w:ascii="Angsana New" w:hAnsi="Angsana New" w:cs="Angsana New" w:hint="cs"/>
          <w:cs/>
          <w:lang w:val="en-US"/>
        </w:rPr>
        <w:t>สิงหาคม</w:t>
      </w:r>
      <w:r w:rsidRPr="007B132E">
        <w:rPr>
          <w:rFonts w:ascii="Angsana New" w:hAnsi="Angsana New" w:cs="Angsana New" w:hint="cs"/>
          <w:cs/>
          <w:lang w:val="en-US"/>
        </w:rPr>
        <w:t xml:space="preserve"> </w:t>
      </w:r>
      <w:r w:rsidRPr="007B132E">
        <w:rPr>
          <w:rFonts w:ascii="Angsana New" w:hAnsi="Angsana New" w:cs="Angsana New"/>
          <w:lang w:val="en-US"/>
        </w:rPr>
        <w:t>256</w:t>
      </w:r>
      <w:r w:rsidR="00D031EA" w:rsidRPr="007B132E">
        <w:rPr>
          <w:rFonts w:ascii="Angsana New" w:hAnsi="Angsana New" w:cs="Angsana New"/>
          <w:lang w:val="en-US"/>
        </w:rPr>
        <w:t>2</w:t>
      </w:r>
      <w:r w:rsidRPr="00BD79EB">
        <w:rPr>
          <w:rFonts w:ascii="Angsana New" w:hAnsi="Angsana New" w:cs="Angsana New"/>
          <w:lang w:val="en-US"/>
        </w:rPr>
        <w:t xml:space="preserve"> </w:t>
      </w:r>
      <w:r w:rsidRPr="00BD79EB">
        <w:rPr>
          <w:rFonts w:ascii="Angsana New" w:hAnsi="Angsana New" w:cs="Angsana New" w:hint="cs"/>
          <w:cs/>
          <w:lang w:val="en-US"/>
        </w:rPr>
        <w:t>คณะกรรมการมีมติอนุมัติการจัดสรรเงินปันผลในอัตราหุ้น</w:t>
      </w:r>
      <w:r w:rsidRPr="003639E2">
        <w:rPr>
          <w:rFonts w:ascii="Angsana New" w:hAnsi="Angsana New" w:cs="Angsana New" w:hint="cs"/>
          <w:cs/>
          <w:lang w:val="en-US"/>
        </w:rPr>
        <w:t>ละ</w:t>
      </w:r>
      <w:r w:rsidR="003639E2" w:rsidRPr="003639E2">
        <w:rPr>
          <w:rFonts w:ascii="Angsana New" w:hAnsi="Angsana New" w:cs="Angsana New"/>
          <w:lang w:val="en-US"/>
        </w:rPr>
        <w:t xml:space="preserve"> 0.31</w:t>
      </w:r>
      <w:r w:rsidRPr="003639E2">
        <w:rPr>
          <w:rFonts w:ascii="Angsana New" w:hAnsi="Angsana New" w:cs="Angsana New"/>
          <w:lang w:val="en-US"/>
        </w:rPr>
        <w:t xml:space="preserve"> </w:t>
      </w:r>
      <w:r w:rsidRPr="003639E2">
        <w:rPr>
          <w:rFonts w:ascii="Angsana New" w:hAnsi="Angsana New" w:cs="Angsana New" w:hint="cs"/>
          <w:cs/>
          <w:lang w:val="en-US"/>
        </w:rPr>
        <w:t>บาท เป็นจำนวนเงินรวม</w:t>
      </w:r>
      <w:r w:rsidRPr="003639E2">
        <w:rPr>
          <w:rFonts w:ascii="Angsana New" w:hAnsi="Angsana New" w:cs="Angsana New"/>
          <w:lang w:val="en-US"/>
        </w:rPr>
        <w:t xml:space="preserve"> </w:t>
      </w:r>
      <w:r w:rsidR="003639E2" w:rsidRPr="003639E2">
        <w:rPr>
          <w:rFonts w:ascii="Angsana New" w:hAnsi="Angsana New" w:cs="Angsana New"/>
          <w:lang w:val="en-US"/>
        </w:rPr>
        <w:t>270.30</w:t>
      </w:r>
      <w:r w:rsidRPr="003639E2">
        <w:rPr>
          <w:rFonts w:ascii="Angsana New" w:hAnsi="Angsana New" w:cs="Angsana New"/>
          <w:lang w:val="en-US"/>
        </w:rPr>
        <w:t xml:space="preserve"> </w:t>
      </w:r>
      <w:r w:rsidR="00A07F94" w:rsidRPr="003639E2">
        <w:rPr>
          <w:rFonts w:ascii="Angsana New" w:hAnsi="Angsana New" w:cs="Angsana New" w:hint="cs"/>
          <w:cs/>
          <w:lang w:val="en-US"/>
        </w:rPr>
        <w:t xml:space="preserve">ล้านบาท </w:t>
      </w:r>
      <w:r w:rsidRPr="003639E2">
        <w:rPr>
          <w:rFonts w:ascii="Angsana New" w:hAnsi="Angsana New" w:cs="Angsana New" w:hint="cs"/>
          <w:cs/>
          <w:lang w:val="en-US"/>
        </w:rPr>
        <w:t>เงินปันผล</w:t>
      </w:r>
      <w:r w:rsidRPr="003639E2">
        <w:rPr>
          <w:rFonts w:ascii="Angsana New" w:hAnsi="Angsana New" w:cs="Angsana New"/>
          <w:cs/>
          <w:lang w:val="en-US"/>
        </w:rPr>
        <w:t>ดังกล่าว</w:t>
      </w:r>
      <w:r w:rsidR="00C3334F" w:rsidRPr="003639E2">
        <w:rPr>
          <w:rFonts w:ascii="Angsana New" w:hAnsi="Angsana New" w:cs="Angsana New" w:hint="cs"/>
          <w:cs/>
          <w:lang w:val="en-US"/>
        </w:rPr>
        <w:t>จะ</w:t>
      </w:r>
      <w:r w:rsidR="00A07F94" w:rsidRPr="003639E2">
        <w:rPr>
          <w:rFonts w:ascii="Angsana New" w:hAnsi="Angsana New" w:cs="Angsana New" w:hint="cs"/>
          <w:cs/>
          <w:lang w:val="en-US"/>
        </w:rPr>
        <w:t>จ่ายให้แก่ผู้ถือหุ้นสามัญของบริษัทในเดือน</w:t>
      </w:r>
      <w:r w:rsidR="003639E2" w:rsidRPr="003639E2">
        <w:rPr>
          <w:rFonts w:ascii="Angsana New" w:hAnsi="Angsana New" w:cs="Angsana New" w:hint="cs"/>
          <w:cs/>
          <w:lang w:val="en-US"/>
        </w:rPr>
        <w:t>กันยายน</w:t>
      </w:r>
      <w:r w:rsidR="00A07F94" w:rsidRPr="003639E2">
        <w:rPr>
          <w:rFonts w:ascii="Angsana New" w:hAnsi="Angsana New" w:cs="Angsana New" w:hint="cs"/>
          <w:cs/>
          <w:lang w:val="en-US"/>
        </w:rPr>
        <w:t xml:space="preserve"> </w:t>
      </w:r>
      <w:r w:rsidR="00A07F94" w:rsidRPr="003639E2">
        <w:rPr>
          <w:rFonts w:ascii="Angsana New" w:hAnsi="Angsana New" w:cs="Angsana New"/>
          <w:lang w:val="en-US"/>
        </w:rPr>
        <w:t>256</w:t>
      </w:r>
      <w:r w:rsidR="00D031EA" w:rsidRPr="003639E2">
        <w:rPr>
          <w:rFonts w:ascii="Angsana New" w:hAnsi="Angsana New" w:cs="Angsana New"/>
          <w:lang w:val="en-US"/>
        </w:rPr>
        <w:t>2</w:t>
      </w:r>
    </w:p>
    <w:p w:rsidR="00EE0338" w:rsidRPr="004F34C7" w:rsidRDefault="00EE0338" w:rsidP="005561CD">
      <w:pPr>
        <w:pStyle w:val="a"/>
        <w:tabs>
          <w:tab w:val="clear" w:pos="1080"/>
        </w:tabs>
        <w:ind w:left="540" w:right="-72" w:hanging="9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0A77E1" w:rsidRDefault="000A77E1" w:rsidP="000A77E1">
      <w:pPr>
        <w:pStyle w:val="a"/>
        <w:tabs>
          <w:tab w:val="clear" w:pos="1080"/>
          <w:tab w:val="left" w:pos="540"/>
        </w:tabs>
        <w:ind w:right="-72" w:hanging="90"/>
        <w:jc w:val="thaiDistribute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t>1</w:t>
      </w:r>
      <w:r w:rsidR="00CF3FA8">
        <w:rPr>
          <w:rFonts w:ascii="Angsana New" w:hAnsi="Angsana New" w:cs="Angsana New"/>
          <w:b/>
          <w:bCs/>
          <w:lang w:val="en-US"/>
        </w:rPr>
        <w:t>9</w:t>
      </w:r>
      <w:r>
        <w:rPr>
          <w:rFonts w:ascii="Angsana New" w:hAnsi="Angsana New" w:cs="Angsana New"/>
          <w:b/>
          <w:bCs/>
          <w:cs/>
          <w:lang w:val="en-US"/>
        </w:rPr>
        <w:tab/>
      </w:r>
      <w:r w:rsidR="0033040D" w:rsidRPr="0033040D">
        <w:rPr>
          <w:rFonts w:ascii="Angsana New" w:hAnsi="Angsana New" w:cs="Angsana New" w:hint="cs"/>
          <w:b/>
          <w:bCs/>
          <w:cs/>
        </w:rPr>
        <w:t>มาตรฐานการรายงานทางการเงิน</w:t>
      </w:r>
      <w:r w:rsidR="0033040D" w:rsidRPr="0033040D">
        <w:rPr>
          <w:rFonts w:ascii="Angsana New" w:hAnsi="Angsana New" w:cs="Angsana New"/>
          <w:b/>
          <w:bCs/>
          <w:cs/>
        </w:rPr>
        <w:t>ที่ยังไม่ได้ใช้</w:t>
      </w:r>
    </w:p>
    <w:p w:rsidR="000A77E1" w:rsidRPr="004F34C7" w:rsidRDefault="000A77E1" w:rsidP="00065B7F">
      <w:pPr>
        <w:pStyle w:val="a"/>
        <w:tabs>
          <w:tab w:val="clear" w:pos="1080"/>
          <w:tab w:val="left" w:pos="540"/>
        </w:tabs>
        <w:ind w:right="-72" w:hanging="90"/>
        <w:jc w:val="thaiDistribute"/>
        <w:rPr>
          <w:rFonts w:ascii="Angsana New" w:hAnsi="Angsana New" w:cs="Angsana New"/>
          <w:b/>
          <w:bCs/>
          <w:sz w:val="16"/>
          <w:szCs w:val="16"/>
          <w:lang w:val="en-US"/>
        </w:rPr>
      </w:pPr>
    </w:p>
    <w:p w:rsidR="000A77E1" w:rsidRDefault="002925B5" w:rsidP="00104A19">
      <w:pPr>
        <w:pStyle w:val="a"/>
        <w:tabs>
          <w:tab w:val="clear" w:pos="1080"/>
          <w:tab w:val="left" w:pos="540"/>
        </w:tabs>
        <w:ind w:left="540" w:right="-72"/>
        <w:jc w:val="thaiDistribute"/>
        <w:rPr>
          <w:rFonts w:ascii="Angsana New" w:hAnsi="Angsana New" w:cs="Angsana New"/>
        </w:rPr>
      </w:pPr>
      <w:r w:rsidRPr="002925B5">
        <w:rPr>
          <w:rFonts w:ascii="Angsana New" w:hAnsi="Angsana New" w:cs="Angsana New"/>
          <w:cs/>
        </w:rPr>
        <w:t>มาตรฐานการรายงานทางการเงิน</w:t>
      </w:r>
      <w:r w:rsidRPr="002925B5">
        <w:rPr>
          <w:rFonts w:ascii="Angsana New" w:hAnsi="Angsana New" w:cs="Angsana New" w:hint="cs"/>
          <w:cs/>
        </w:rPr>
        <w:t>ที่</w:t>
      </w:r>
      <w:r w:rsidRPr="00AB7CE6">
        <w:rPr>
          <w:rFonts w:ascii="Angsana New" w:hAnsi="Angsana New" w:cs="Angsana New" w:hint="cs"/>
          <w:cs/>
          <w:lang w:val="en-US"/>
        </w:rPr>
        <w:t>ออกและปรับปรุงใหม่</w:t>
      </w:r>
      <w:r w:rsidRPr="002925B5">
        <w:rPr>
          <w:rFonts w:ascii="Angsana New" w:hAnsi="Angsana New" w:cs="Angsana New"/>
          <w:cs/>
        </w:rPr>
        <w:t>ซึ่ง</w:t>
      </w:r>
      <w:r w:rsidRPr="002925B5">
        <w:rPr>
          <w:rFonts w:ascii="Angsana New" w:hAnsi="Angsana New" w:cs="Angsana New" w:hint="cs"/>
          <w:cs/>
        </w:rPr>
        <w:t>เกี่ยวกับการดำเนินงาน</w:t>
      </w:r>
      <w:r w:rsidRPr="00AB7CE6">
        <w:rPr>
          <w:rFonts w:ascii="Angsana New" w:hAnsi="Angsana New" w:cs="Angsana New" w:hint="cs"/>
          <w:cs/>
          <w:lang w:val="en-US"/>
        </w:rPr>
        <w:t xml:space="preserve">ของกลุ่มบริษัท </w:t>
      </w:r>
      <w:r w:rsidRPr="00AB7CE6">
        <w:rPr>
          <w:rFonts w:ascii="Angsana New" w:hAnsi="Angsana New" w:cs="Angsana New"/>
          <w:cs/>
          <w:lang w:val="en-US"/>
        </w:rPr>
        <w:t>และ</w:t>
      </w:r>
      <w:r w:rsidRPr="002925B5">
        <w:rPr>
          <w:rFonts w:ascii="Angsana New" w:hAnsi="Angsana New" w:cs="Angsana New" w:hint="cs"/>
          <w:cs/>
        </w:rPr>
        <w:t>คาดว่าจะมีผลกระทบที่มีสาระสำคัญต่อ</w:t>
      </w:r>
      <w:r w:rsidRPr="002925B5">
        <w:rPr>
          <w:rFonts w:ascii="Angsana New" w:hAnsi="Angsana New" w:cs="Angsana New" w:hint="cs"/>
          <w:cs/>
          <w:lang w:val="en-US"/>
        </w:rPr>
        <w:t>งบการเงินรวมและงบการเงินเฉพาะกิจการ/งบการเงินของบริษัท</w:t>
      </w:r>
      <w:r>
        <w:rPr>
          <w:rFonts w:ascii="Angsana New" w:hAnsi="Angsana New" w:cs="Angsana New" w:hint="cs"/>
          <w:cs/>
          <w:lang w:val="en-US"/>
        </w:rPr>
        <w:t xml:space="preserve"> </w:t>
      </w:r>
      <w:r w:rsidRPr="002925B5">
        <w:rPr>
          <w:rFonts w:ascii="Angsana New" w:hAnsi="Angsana New" w:cs="Angsana New" w:hint="cs"/>
          <w:cs/>
          <w:lang w:val="en-US"/>
        </w:rPr>
        <w:t>เมื่อนำมาถือปฏิบัติเป็นครั้งแรก</w:t>
      </w:r>
      <w:r w:rsidRPr="002925B5">
        <w:rPr>
          <w:rFonts w:ascii="Angsana New" w:hAnsi="Angsana New" w:cs="Angsana New"/>
          <w:lang w:val="en-US"/>
        </w:rPr>
        <w:t xml:space="preserve"> </w:t>
      </w:r>
      <w:r w:rsidRPr="002925B5">
        <w:rPr>
          <w:rFonts w:ascii="Angsana New" w:hAnsi="Angsana New" w:cs="Angsana New"/>
          <w:cs/>
          <w:lang w:val="en-US"/>
        </w:rPr>
        <w:t>โดยมาตรฐานการรายงานทางการเงิน</w:t>
      </w:r>
      <w:r w:rsidRPr="002925B5">
        <w:rPr>
          <w:rFonts w:ascii="Angsana New" w:hAnsi="Angsana New" w:cs="Angsana New" w:hint="cs"/>
          <w:cs/>
          <w:lang w:val="en-US"/>
        </w:rPr>
        <w:t>ดังกล่าวกำหนดให้ถือปฏิบัติกับงบการเงิน</w:t>
      </w:r>
      <w:r w:rsidRPr="002925B5">
        <w:rPr>
          <w:rFonts w:ascii="Angsana New" w:hAnsi="Angsana New" w:cs="Angsana New"/>
          <w:cs/>
        </w:rPr>
        <w:t>สำหรับรอบระยะเวลาบัญชีที่เริ่มในหรือหลังวันที่</w:t>
      </w:r>
      <w:r w:rsidRPr="002925B5">
        <w:rPr>
          <w:rFonts w:ascii="Angsana New" w:hAnsi="Angsana New" w:cs="Angsana New" w:hint="cs"/>
          <w:cs/>
        </w:rPr>
        <w:t xml:space="preserve"> </w:t>
      </w:r>
      <w:r w:rsidRPr="002925B5">
        <w:rPr>
          <w:rFonts w:ascii="Angsana New" w:hAnsi="Angsana New" w:cs="Angsana New"/>
        </w:rPr>
        <w:t>1</w:t>
      </w:r>
      <w:r w:rsidRPr="002925B5">
        <w:rPr>
          <w:rFonts w:ascii="Angsana New" w:hAnsi="Angsana New" w:cs="Angsana New"/>
          <w:cs/>
        </w:rPr>
        <w:t xml:space="preserve"> มกราคม </w:t>
      </w:r>
      <w:r w:rsidRPr="002925B5">
        <w:rPr>
          <w:rFonts w:ascii="Angsana New" w:hAnsi="Angsana New" w:cs="Angsana New"/>
          <w:lang w:val="en-US"/>
        </w:rPr>
        <w:t xml:space="preserve">2563 </w:t>
      </w:r>
      <w:r w:rsidRPr="002925B5">
        <w:rPr>
          <w:rFonts w:ascii="Angsana New" w:hAnsi="Angsana New" w:cs="Angsana New" w:hint="cs"/>
          <w:cs/>
          <w:lang w:val="en-US"/>
        </w:rPr>
        <w:t>ซึ่งมี</w:t>
      </w:r>
      <w:r w:rsidRPr="002925B5">
        <w:rPr>
          <w:rFonts w:ascii="Angsana New" w:hAnsi="Angsana New" w:cs="Angsana New" w:hint="cs"/>
          <w:cs/>
        </w:rPr>
        <w:t>ดังต่อไปนี้</w:t>
      </w:r>
    </w:p>
    <w:p w:rsidR="005820D9" w:rsidRPr="004F34C7" w:rsidRDefault="005820D9" w:rsidP="002925B5">
      <w:pPr>
        <w:pStyle w:val="a"/>
        <w:tabs>
          <w:tab w:val="clear" w:pos="1080"/>
          <w:tab w:val="left" w:pos="540"/>
        </w:tabs>
        <w:ind w:left="540" w:right="-72" w:hanging="9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5220"/>
      </w:tblGrid>
      <w:tr w:rsidR="005820D9" w:rsidRPr="007D527D" w:rsidTr="00964050">
        <w:trPr>
          <w:tblHeader/>
        </w:trPr>
        <w:tc>
          <w:tcPr>
            <w:tcW w:w="3960" w:type="dxa"/>
            <w:vAlign w:val="bottom"/>
          </w:tcPr>
          <w:p w:rsidR="005820D9" w:rsidRPr="001E17D5" w:rsidRDefault="005820D9" w:rsidP="00093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1E17D5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5220" w:type="dxa"/>
            <w:vAlign w:val="bottom"/>
          </w:tcPr>
          <w:p w:rsidR="005820D9" w:rsidRPr="001E17D5" w:rsidRDefault="005820D9" w:rsidP="0074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 w:hanging="830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1E17D5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964050" w:rsidRPr="00964050" w:rsidTr="00964050">
        <w:trPr>
          <w:tblHeader/>
        </w:trPr>
        <w:tc>
          <w:tcPr>
            <w:tcW w:w="3960" w:type="dxa"/>
            <w:vAlign w:val="bottom"/>
          </w:tcPr>
          <w:p w:rsidR="00964050" w:rsidRPr="00964050" w:rsidRDefault="00964050" w:rsidP="00964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64050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964050">
              <w:rPr>
                <w:rFonts w:ascii="Angsana New" w:hAnsi="Angsana New"/>
                <w:sz w:val="30"/>
                <w:szCs w:val="30"/>
              </w:rPr>
              <w:t>7</w:t>
            </w:r>
            <w:r w:rsidR="008C68C5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5220" w:type="dxa"/>
            <w:vAlign w:val="bottom"/>
          </w:tcPr>
          <w:p w:rsidR="00964050" w:rsidRPr="00964050" w:rsidRDefault="00964050" w:rsidP="00964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26"/>
              <w:rPr>
                <w:rFonts w:ascii="Angsana New" w:hAnsi="Angsana New"/>
                <w:sz w:val="30"/>
                <w:szCs w:val="30"/>
                <w:cs/>
              </w:rPr>
            </w:pPr>
            <w:r w:rsidRPr="00964050">
              <w:rPr>
                <w:rFonts w:ascii="Angsana New" w:hAnsi="Angsana New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5820D9" w:rsidRPr="004A797F" w:rsidTr="00964050">
        <w:tc>
          <w:tcPr>
            <w:tcW w:w="3960" w:type="dxa"/>
          </w:tcPr>
          <w:p w:rsidR="005820D9" w:rsidRPr="001E17D5" w:rsidRDefault="005820D9" w:rsidP="00093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E17D5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1E17D5">
              <w:rPr>
                <w:rFonts w:ascii="Angsana New" w:hAnsi="Angsana New"/>
                <w:sz w:val="30"/>
                <w:szCs w:val="30"/>
              </w:rPr>
              <w:t>9</w:t>
            </w:r>
            <w:r w:rsidR="008C68C5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5220" w:type="dxa"/>
          </w:tcPr>
          <w:p w:rsidR="005820D9" w:rsidRPr="001E17D5" w:rsidRDefault="005820D9" w:rsidP="00964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0" w:firstLine="96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E17D5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5820D9" w:rsidRPr="004A797F" w:rsidTr="00964050">
        <w:tc>
          <w:tcPr>
            <w:tcW w:w="3960" w:type="dxa"/>
          </w:tcPr>
          <w:p w:rsidR="005820D9" w:rsidRPr="001E17D5" w:rsidRDefault="005820D9" w:rsidP="00093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1E17D5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1E17D5">
              <w:rPr>
                <w:rFonts w:ascii="Angsana New" w:eastAsia="Calibri" w:hAnsi="Angsana New"/>
                <w:sz w:val="30"/>
                <w:szCs w:val="30"/>
              </w:rPr>
              <w:t>16</w:t>
            </w:r>
            <w:r w:rsidR="008C68C5">
              <w:rPr>
                <w:rFonts w:ascii="Angsana New" w:eastAsia="Calibri" w:hAnsi="Angsana New"/>
                <w:sz w:val="30"/>
                <w:szCs w:val="30"/>
              </w:rPr>
              <w:t>*</w:t>
            </w:r>
          </w:p>
        </w:tc>
        <w:tc>
          <w:tcPr>
            <w:tcW w:w="5220" w:type="dxa"/>
          </w:tcPr>
          <w:p w:rsidR="005820D9" w:rsidRPr="00964050" w:rsidRDefault="005820D9" w:rsidP="00964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26"/>
              <w:rPr>
                <w:rFonts w:ascii="Angsana New" w:hAnsi="Angsana New"/>
                <w:sz w:val="30"/>
                <w:szCs w:val="30"/>
                <w:cs/>
              </w:rPr>
            </w:pPr>
            <w:r w:rsidRPr="00964050"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  <w:r w:rsidRPr="0096405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964050" w:rsidRPr="004A797F" w:rsidTr="00964050">
        <w:tc>
          <w:tcPr>
            <w:tcW w:w="3960" w:type="dxa"/>
          </w:tcPr>
          <w:p w:rsidR="00964050" w:rsidRPr="001E17D5" w:rsidRDefault="00964050" w:rsidP="00093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64050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964050">
              <w:rPr>
                <w:rFonts w:ascii="Angsana New" w:eastAsia="Calibri" w:hAnsi="Angsana New"/>
                <w:sz w:val="30"/>
                <w:szCs w:val="30"/>
              </w:rPr>
              <w:t>32</w:t>
            </w:r>
            <w:r w:rsidR="008C68C5">
              <w:rPr>
                <w:rFonts w:ascii="Angsana New" w:eastAsia="Calibri" w:hAnsi="Angsana New"/>
                <w:sz w:val="30"/>
                <w:szCs w:val="30"/>
              </w:rPr>
              <w:t>*</w:t>
            </w:r>
          </w:p>
        </w:tc>
        <w:tc>
          <w:tcPr>
            <w:tcW w:w="5220" w:type="dxa"/>
          </w:tcPr>
          <w:p w:rsidR="00964050" w:rsidRPr="00964050" w:rsidRDefault="00964050" w:rsidP="00964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26"/>
              <w:rPr>
                <w:rFonts w:ascii="Angsana New" w:hAnsi="Angsana New"/>
                <w:sz w:val="30"/>
                <w:szCs w:val="30"/>
                <w:cs/>
              </w:rPr>
            </w:pPr>
            <w:r w:rsidRPr="00964050">
              <w:rPr>
                <w:rFonts w:ascii="Angsana New" w:hAnsi="Angsana New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964050" w:rsidRPr="004A797F" w:rsidTr="00964050">
        <w:tc>
          <w:tcPr>
            <w:tcW w:w="3960" w:type="dxa"/>
          </w:tcPr>
          <w:p w:rsidR="00964050" w:rsidRPr="001E17D5" w:rsidRDefault="00964050" w:rsidP="00093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64050">
              <w:rPr>
                <w:rFonts w:ascii="Angsana New" w:eastAsia="Calibri" w:hAnsi="Angsana New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964050">
              <w:rPr>
                <w:rFonts w:ascii="Angsana New" w:eastAsia="Calibri" w:hAnsi="Angsana New"/>
                <w:sz w:val="30"/>
                <w:szCs w:val="30"/>
              </w:rPr>
              <w:t>16</w:t>
            </w:r>
            <w:r w:rsidR="008C68C5">
              <w:rPr>
                <w:rFonts w:ascii="Angsana New" w:eastAsia="Calibri" w:hAnsi="Angsana New"/>
                <w:sz w:val="30"/>
                <w:szCs w:val="30"/>
              </w:rPr>
              <w:t>*</w:t>
            </w:r>
          </w:p>
        </w:tc>
        <w:tc>
          <w:tcPr>
            <w:tcW w:w="5220" w:type="dxa"/>
          </w:tcPr>
          <w:p w:rsidR="00964050" w:rsidRPr="00964050" w:rsidRDefault="00964050" w:rsidP="00964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64050">
              <w:rPr>
                <w:rFonts w:ascii="Angsana New" w:hAnsi="Angsana New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964050" w:rsidRPr="004A797F" w:rsidTr="00964050">
        <w:tc>
          <w:tcPr>
            <w:tcW w:w="3960" w:type="dxa"/>
          </w:tcPr>
          <w:p w:rsidR="00964050" w:rsidRPr="001E17D5" w:rsidRDefault="00964050" w:rsidP="00093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64050">
              <w:rPr>
                <w:rFonts w:ascii="Angsana New" w:eastAsia="Calibri" w:hAnsi="Angsana New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964050">
              <w:rPr>
                <w:rFonts w:ascii="Angsana New" w:eastAsia="Calibri" w:hAnsi="Angsana New"/>
                <w:sz w:val="30"/>
                <w:szCs w:val="30"/>
              </w:rPr>
              <w:t>19</w:t>
            </w:r>
            <w:r w:rsidR="008C68C5">
              <w:rPr>
                <w:rFonts w:ascii="Angsana New" w:eastAsia="Calibri" w:hAnsi="Angsana New"/>
                <w:sz w:val="30"/>
                <w:szCs w:val="30"/>
              </w:rPr>
              <w:t>*</w:t>
            </w:r>
          </w:p>
        </w:tc>
        <w:tc>
          <w:tcPr>
            <w:tcW w:w="5220" w:type="dxa"/>
          </w:tcPr>
          <w:p w:rsidR="00964050" w:rsidRPr="00964050" w:rsidRDefault="00964050" w:rsidP="00964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26"/>
              <w:rPr>
                <w:rFonts w:ascii="Angsana New" w:hAnsi="Angsana New"/>
                <w:sz w:val="30"/>
                <w:szCs w:val="30"/>
                <w:cs/>
              </w:rPr>
            </w:pPr>
            <w:r w:rsidRPr="00964050">
              <w:rPr>
                <w:rFonts w:ascii="Angsana New" w:hAnsi="Angsana New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5E75B4" w:rsidRDefault="005E75B4" w:rsidP="005E75B4">
      <w:pPr>
        <w:pStyle w:val="a"/>
        <w:tabs>
          <w:tab w:val="clear" w:pos="1080"/>
          <w:tab w:val="left" w:pos="540"/>
        </w:tabs>
        <w:ind w:right="-72"/>
        <w:jc w:val="thaiDistribute"/>
        <w:rPr>
          <w:rFonts w:ascii="Angsana New" w:hAnsi="Angsana New" w:cs="Angsana New"/>
          <w:b/>
          <w:bCs/>
          <w:sz w:val="16"/>
          <w:szCs w:val="16"/>
          <w:lang w:val="en-US"/>
        </w:rPr>
      </w:pPr>
    </w:p>
    <w:p w:rsidR="00FF258C" w:rsidRPr="00FF258C" w:rsidRDefault="00FF258C" w:rsidP="000B5DE1">
      <w:pPr>
        <w:pStyle w:val="ListParagraph"/>
        <w:tabs>
          <w:tab w:val="clear" w:pos="454"/>
          <w:tab w:val="clear" w:pos="907"/>
          <w:tab w:val="left" w:pos="540"/>
          <w:tab w:val="left" w:pos="900"/>
        </w:tabs>
        <w:autoSpaceDE w:val="0"/>
        <w:autoSpaceDN w:val="0"/>
        <w:adjustRightInd w:val="0"/>
        <w:spacing w:line="240" w:lineRule="auto"/>
        <w:ind w:left="900" w:hanging="36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FF258C">
        <w:rPr>
          <w:rFonts w:ascii="Angsana New" w:hAnsi="Angsana New"/>
          <w:i/>
          <w:iCs/>
          <w:color w:val="000000"/>
          <w:sz w:val="30"/>
          <w:szCs w:val="30"/>
        </w:rPr>
        <w:lastRenderedPageBreak/>
        <w:t xml:space="preserve">* </w:t>
      </w:r>
      <w:r w:rsidRPr="00FF258C">
        <w:rPr>
          <w:rFonts w:ascii="Angsana New" w:hAnsi="Angsana New"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5E75B4" w:rsidRPr="005E75B4" w:rsidRDefault="005E75B4" w:rsidP="001633CE">
      <w:pPr>
        <w:pStyle w:val="ListParagraph"/>
        <w:numPr>
          <w:ilvl w:val="0"/>
          <w:numId w:val="27"/>
        </w:numPr>
        <w:tabs>
          <w:tab w:val="clear" w:pos="454"/>
          <w:tab w:val="clear" w:pos="680"/>
          <w:tab w:val="clear" w:pos="907"/>
          <w:tab w:val="left" w:pos="900"/>
          <w:tab w:val="left" w:pos="990"/>
        </w:tabs>
        <w:autoSpaceDE w:val="0"/>
        <w:autoSpaceDN w:val="0"/>
        <w:adjustRightInd w:val="0"/>
        <w:spacing w:line="240" w:lineRule="auto"/>
        <w:ind w:hanging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5E75B4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5E75B4" w:rsidRPr="005E75B4" w:rsidRDefault="005E75B4" w:rsidP="005E75B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i/>
          <w:iCs/>
          <w:color w:val="000000"/>
          <w:sz w:val="16"/>
          <w:szCs w:val="16"/>
        </w:rPr>
      </w:pPr>
    </w:p>
    <w:p w:rsidR="004F34C7" w:rsidRDefault="00494750" w:rsidP="005E75B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494750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</w:p>
    <w:p w:rsidR="00494750" w:rsidRPr="004F34C7" w:rsidRDefault="00494750" w:rsidP="005E75B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22"/>
        </w:rPr>
      </w:pPr>
    </w:p>
    <w:p w:rsidR="00542710" w:rsidRPr="00551616" w:rsidRDefault="00542710" w:rsidP="001633CE">
      <w:pPr>
        <w:pStyle w:val="ListParagraph"/>
        <w:numPr>
          <w:ilvl w:val="0"/>
          <w:numId w:val="27"/>
        </w:numPr>
        <w:tabs>
          <w:tab w:val="clear" w:pos="454"/>
          <w:tab w:val="clear" w:pos="680"/>
          <w:tab w:val="clear" w:pos="907"/>
          <w:tab w:val="left" w:pos="900"/>
          <w:tab w:val="left" w:pos="1080"/>
        </w:tabs>
        <w:autoSpaceDE w:val="0"/>
        <w:autoSpaceDN w:val="0"/>
        <w:adjustRightInd w:val="0"/>
        <w:spacing w:line="240" w:lineRule="auto"/>
        <w:ind w:left="1710" w:hanging="171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 w:rsidRPr="00551616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551616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16</w:t>
      </w:r>
      <w:r w:rsidRPr="00551616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:rsidR="00542710" w:rsidRPr="00E02D36" w:rsidRDefault="00542710" w:rsidP="00542710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:rsidR="00542710" w:rsidRDefault="00542710" w:rsidP="00542710">
      <w:pPr>
        <w:tabs>
          <w:tab w:val="clear" w:pos="454"/>
          <w:tab w:val="clear" w:pos="907"/>
          <w:tab w:val="left" w:pos="540"/>
          <w:tab w:val="left" w:pos="900"/>
          <w:tab w:val="left" w:pos="99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/>
          <w:sz w:val="30"/>
          <w:szCs w:val="30"/>
        </w:rPr>
      </w:pPr>
      <w:r w:rsidRPr="00675162">
        <w:rPr>
          <w:rFonts w:asciiTheme="majorBidi" w:hAnsiTheme="majorBidi"/>
          <w:sz w:val="30"/>
          <w:szCs w:val="30"/>
          <w:cs/>
        </w:rPr>
        <w:t>มาตรฐานการรายงานทางการเงิน ฉบับที่ 16 ได้นำเสนอวิธีการบัญชีเดียวสำหรับผู้เช่า 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เมื่อมาตรฐานการรายงานทางการเงินฉบับนี้มีผลบังคับใช้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</w:t>
      </w:r>
    </w:p>
    <w:p w:rsidR="00542710" w:rsidRDefault="00542710" w:rsidP="00542710">
      <w:pPr>
        <w:tabs>
          <w:tab w:val="clear" w:pos="454"/>
          <w:tab w:val="clear" w:pos="907"/>
          <w:tab w:val="left" w:pos="540"/>
          <w:tab w:val="left" w:pos="990"/>
        </w:tabs>
        <w:autoSpaceDE w:val="0"/>
        <w:autoSpaceDN w:val="0"/>
        <w:adjustRightInd w:val="0"/>
        <w:spacing w:line="240" w:lineRule="auto"/>
        <w:ind w:left="450" w:firstLine="540"/>
        <w:jc w:val="thaiDistribute"/>
        <w:rPr>
          <w:rFonts w:asciiTheme="majorBidi" w:hAnsiTheme="majorBidi"/>
          <w:sz w:val="30"/>
          <w:szCs w:val="30"/>
        </w:rPr>
      </w:pPr>
    </w:p>
    <w:p w:rsidR="00542710" w:rsidRDefault="00542710" w:rsidP="00542710">
      <w:pPr>
        <w:tabs>
          <w:tab w:val="clear" w:pos="454"/>
          <w:tab w:val="clear" w:pos="907"/>
          <w:tab w:val="left" w:pos="540"/>
          <w:tab w:val="left" w:pos="99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/>
          <w:sz w:val="30"/>
          <w:szCs w:val="30"/>
        </w:rPr>
      </w:pPr>
      <w:r w:rsidRPr="00675162">
        <w:rPr>
          <w:rFonts w:asciiTheme="majorBidi" w:hAnsiTheme="majorBidi"/>
          <w:sz w:val="30"/>
          <w:szCs w:val="30"/>
          <w:cs/>
        </w:rPr>
        <w:t xml:space="preserve"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  </w:t>
      </w:r>
    </w:p>
    <w:p w:rsidR="00A173EB" w:rsidRPr="00542710" w:rsidRDefault="00A173EB" w:rsidP="00542710">
      <w:pPr>
        <w:tabs>
          <w:tab w:val="clear" w:pos="90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A00DAF" w:rsidRDefault="00A00DAF" w:rsidP="002925B5">
      <w:pPr>
        <w:pStyle w:val="a"/>
        <w:tabs>
          <w:tab w:val="clear" w:pos="1080"/>
          <w:tab w:val="left" w:pos="540"/>
        </w:tabs>
        <w:ind w:left="540" w:right="-72" w:hanging="90"/>
        <w:jc w:val="thaiDistribute"/>
        <w:rPr>
          <w:rFonts w:ascii="Angsana New" w:hAnsi="Angsana New" w:cs="Angsana New"/>
          <w:b/>
          <w:bCs/>
          <w:lang w:val="en-US"/>
        </w:rPr>
      </w:pPr>
    </w:p>
    <w:p w:rsidR="00A00DAF" w:rsidRDefault="00A00DAF" w:rsidP="002925B5">
      <w:pPr>
        <w:pStyle w:val="a"/>
        <w:tabs>
          <w:tab w:val="clear" w:pos="1080"/>
          <w:tab w:val="left" w:pos="540"/>
        </w:tabs>
        <w:ind w:left="540" w:right="-72" w:hanging="90"/>
        <w:jc w:val="thaiDistribute"/>
        <w:rPr>
          <w:rFonts w:ascii="Angsana New" w:hAnsi="Angsana New" w:cs="Angsana New"/>
          <w:b/>
          <w:bCs/>
          <w:lang w:val="en-US"/>
        </w:rPr>
      </w:pPr>
    </w:p>
    <w:p w:rsidR="004C303E" w:rsidRDefault="004C303E" w:rsidP="002925B5">
      <w:pPr>
        <w:pStyle w:val="a"/>
        <w:tabs>
          <w:tab w:val="clear" w:pos="1080"/>
          <w:tab w:val="left" w:pos="540"/>
        </w:tabs>
        <w:ind w:left="540" w:right="-72" w:hanging="90"/>
        <w:jc w:val="thaiDistribute"/>
        <w:rPr>
          <w:rFonts w:ascii="Angsana New" w:hAnsi="Angsana New" w:cs="Angsana New"/>
          <w:b/>
          <w:bCs/>
          <w:lang w:val="en-US"/>
        </w:rPr>
      </w:pPr>
    </w:p>
    <w:p w:rsidR="004C303E" w:rsidRDefault="004C303E" w:rsidP="002925B5">
      <w:pPr>
        <w:pStyle w:val="a"/>
        <w:tabs>
          <w:tab w:val="clear" w:pos="1080"/>
          <w:tab w:val="left" w:pos="540"/>
        </w:tabs>
        <w:ind w:left="540" w:right="-72" w:hanging="90"/>
        <w:jc w:val="thaiDistribute"/>
        <w:rPr>
          <w:rFonts w:ascii="Angsana New" w:hAnsi="Angsana New" w:cs="Angsana New"/>
          <w:b/>
          <w:bCs/>
          <w:lang w:val="en-US"/>
        </w:rPr>
      </w:pPr>
    </w:p>
    <w:p w:rsidR="004C303E" w:rsidRDefault="004C303E" w:rsidP="002925B5">
      <w:pPr>
        <w:pStyle w:val="a"/>
        <w:tabs>
          <w:tab w:val="clear" w:pos="1080"/>
          <w:tab w:val="left" w:pos="540"/>
        </w:tabs>
        <w:ind w:left="540" w:right="-72" w:hanging="90"/>
        <w:jc w:val="thaiDistribute"/>
        <w:rPr>
          <w:rFonts w:ascii="Angsana New" w:hAnsi="Angsana New" w:cs="Angsana New"/>
          <w:b/>
          <w:bCs/>
          <w:lang w:val="en-US"/>
        </w:rPr>
      </w:pPr>
    </w:p>
    <w:p w:rsidR="004C303E" w:rsidRDefault="004C303E" w:rsidP="002925B5">
      <w:pPr>
        <w:pStyle w:val="a"/>
        <w:tabs>
          <w:tab w:val="clear" w:pos="1080"/>
          <w:tab w:val="left" w:pos="540"/>
        </w:tabs>
        <w:ind w:left="540" w:right="-72" w:hanging="90"/>
        <w:jc w:val="thaiDistribute"/>
        <w:rPr>
          <w:rFonts w:ascii="Angsana New" w:hAnsi="Angsana New" w:cs="Angsana New"/>
          <w:b/>
          <w:bCs/>
          <w:lang w:val="en-US"/>
        </w:rPr>
      </w:pPr>
    </w:p>
    <w:p w:rsidR="004C303E" w:rsidRDefault="004C303E" w:rsidP="002925B5">
      <w:pPr>
        <w:pStyle w:val="a"/>
        <w:tabs>
          <w:tab w:val="clear" w:pos="1080"/>
          <w:tab w:val="left" w:pos="540"/>
        </w:tabs>
        <w:ind w:left="540" w:right="-72" w:hanging="90"/>
        <w:jc w:val="thaiDistribute"/>
        <w:rPr>
          <w:rFonts w:ascii="Angsana New" w:hAnsi="Angsana New" w:cs="Angsana New"/>
          <w:b/>
          <w:bCs/>
          <w:lang w:val="en-US"/>
        </w:rPr>
      </w:pPr>
    </w:p>
    <w:p w:rsidR="004C303E" w:rsidRDefault="004C303E" w:rsidP="002925B5">
      <w:pPr>
        <w:pStyle w:val="a"/>
        <w:tabs>
          <w:tab w:val="clear" w:pos="1080"/>
          <w:tab w:val="left" w:pos="540"/>
        </w:tabs>
        <w:ind w:left="540" w:right="-72" w:hanging="90"/>
        <w:jc w:val="thaiDistribute"/>
        <w:rPr>
          <w:rFonts w:ascii="Angsana New" w:hAnsi="Angsana New" w:cs="Angsana New"/>
          <w:b/>
          <w:bCs/>
          <w:lang w:val="en-US"/>
        </w:rPr>
      </w:pPr>
    </w:p>
    <w:p w:rsidR="004C303E" w:rsidRDefault="004C303E" w:rsidP="002925B5">
      <w:pPr>
        <w:pStyle w:val="a"/>
        <w:tabs>
          <w:tab w:val="clear" w:pos="1080"/>
          <w:tab w:val="left" w:pos="540"/>
        </w:tabs>
        <w:ind w:left="540" w:right="-72" w:hanging="90"/>
        <w:jc w:val="thaiDistribute"/>
        <w:rPr>
          <w:rFonts w:ascii="Angsana New" w:hAnsi="Angsana New" w:cs="Angsana New"/>
          <w:b/>
          <w:bCs/>
          <w:lang w:val="en-US"/>
        </w:rPr>
      </w:pPr>
    </w:p>
    <w:p w:rsidR="001633CE" w:rsidRDefault="001633CE" w:rsidP="002925B5">
      <w:pPr>
        <w:pStyle w:val="a"/>
        <w:tabs>
          <w:tab w:val="clear" w:pos="1080"/>
          <w:tab w:val="left" w:pos="540"/>
        </w:tabs>
        <w:ind w:left="540" w:right="-72" w:hanging="90"/>
        <w:jc w:val="thaiDistribute"/>
        <w:rPr>
          <w:rFonts w:ascii="Angsana New" w:hAnsi="Angsana New" w:cs="Angsana New"/>
          <w:b/>
          <w:bCs/>
          <w:lang w:val="en-US"/>
        </w:rPr>
      </w:pPr>
    </w:p>
    <w:p w:rsidR="001633CE" w:rsidRDefault="001633CE" w:rsidP="002925B5">
      <w:pPr>
        <w:pStyle w:val="a"/>
        <w:tabs>
          <w:tab w:val="clear" w:pos="1080"/>
          <w:tab w:val="left" w:pos="540"/>
        </w:tabs>
        <w:ind w:left="540" w:right="-72" w:hanging="90"/>
        <w:jc w:val="thaiDistribute"/>
        <w:rPr>
          <w:rFonts w:ascii="Angsana New" w:hAnsi="Angsana New" w:cs="Angsana New"/>
          <w:b/>
          <w:bCs/>
          <w:lang w:val="en-US"/>
        </w:rPr>
      </w:pPr>
    </w:p>
    <w:p w:rsidR="004C303E" w:rsidRDefault="004C303E" w:rsidP="002925B5">
      <w:pPr>
        <w:pStyle w:val="a"/>
        <w:tabs>
          <w:tab w:val="clear" w:pos="1080"/>
          <w:tab w:val="left" w:pos="540"/>
        </w:tabs>
        <w:ind w:left="540" w:right="-72" w:hanging="90"/>
        <w:jc w:val="thaiDistribute"/>
        <w:rPr>
          <w:rFonts w:ascii="Angsana New" w:hAnsi="Angsana New" w:cs="Angsana New"/>
          <w:b/>
          <w:bCs/>
          <w:lang w:val="en-US"/>
        </w:rPr>
      </w:pPr>
    </w:p>
    <w:p w:rsidR="004C303E" w:rsidRDefault="004C303E" w:rsidP="002925B5">
      <w:pPr>
        <w:pStyle w:val="a"/>
        <w:tabs>
          <w:tab w:val="clear" w:pos="1080"/>
          <w:tab w:val="left" w:pos="540"/>
        </w:tabs>
        <w:ind w:left="540" w:right="-72" w:hanging="90"/>
        <w:jc w:val="thaiDistribute"/>
        <w:rPr>
          <w:rFonts w:ascii="Angsana New" w:hAnsi="Angsana New" w:cs="Angsana New"/>
          <w:b/>
          <w:bCs/>
          <w:lang w:val="en-US"/>
        </w:rPr>
      </w:pPr>
    </w:p>
    <w:p w:rsidR="00AF0EF7" w:rsidRDefault="00AF0EF7" w:rsidP="002925B5">
      <w:pPr>
        <w:pStyle w:val="a"/>
        <w:tabs>
          <w:tab w:val="clear" w:pos="1080"/>
          <w:tab w:val="left" w:pos="540"/>
        </w:tabs>
        <w:ind w:left="540" w:right="-72" w:hanging="90"/>
        <w:jc w:val="thaiDistribute"/>
        <w:rPr>
          <w:rFonts w:ascii="Angsana New" w:hAnsi="Angsana New" w:cs="Angsana New"/>
          <w:b/>
          <w:bCs/>
          <w:lang w:val="en-US"/>
        </w:rPr>
      </w:pPr>
    </w:p>
    <w:p w:rsidR="006F07F0" w:rsidRDefault="006F07F0" w:rsidP="008D48C5">
      <w:pPr>
        <w:pStyle w:val="a"/>
        <w:tabs>
          <w:tab w:val="clear" w:pos="1080"/>
          <w:tab w:val="left" w:pos="540"/>
        </w:tabs>
        <w:ind w:right="-72"/>
        <w:jc w:val="thaiDistribute"/>
        <w:rPr>
          <w:rFonts w:ascii="Angsana New" w:hAnsi="Angsana New" w:cs="Angsana New"/>
          <w:b/>
          <w:bCs/>
          <w:lang w:val="en-US"/>
        </w:rPr>
      </w:pPr>
    </w:p>
    <w:p w:rsidR="00DC339C" w:rsidRDefault="00CF3FA8" w:rsidP="00065B7F">
      <w:pPr>
        <w:pStyle w:val="a"/>
        <w:tabs>
          <w:tab w:val="clear" w:pos="1080"/>
          <w:tab w:val="left" w:pos="540"/>
        </w:tabs>
        <w:ind w:right="-72" w:hanging="90"/>
        <w:jc w:val="thaiDistribute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t>20</w:t>
      </w:r>
      <w:r w:rsidR="00065B7F">
        <w:rPr>
          <w:rFonts w:ascii="Angsana New" w:hAnsi="Angsana New" w:cs="Angsana New"/>
          <w:b/>
          <w:bCs/>
          <w:cs/>
          <w:lang w:val="en-US"/>
        </w:rPr>
        <w:tab/>
      </w:r>
      <w:r w:rsidR="00DC339C">
        <w:rPr>
          <w:rFonts w:ascii="Angsana New" w:hAnsi="Angsana New" w:cs="Angsana New" w:hint="cs"/>
          <w:b/>
          <w:bCs/>
          <w:cs/>
          <w:lang w:val="en-US"/>
        </w:rPr>
        <w:t>การจัดประเภทรายการใหม่</w:t>
      </w:r>
    </w:p>
    <w:p w:rsidR="00DC339C" w:rsidRPr="004169E5" w:rsidRDefault="00DC339C" w:rsidP="00DC339C">
      <w:pPr>
        <w:pStyle w:val="a"/>
        <w:tabs>
          <w:tab w:val="clear" w:pos="1080"/>
          <w:tab w:val="left" w:pos="540"/>
        </w:tabs>
        <w:ind w:right="-72"/>
        <w:jc w:val="thaiDistribute"/>
        <w:rPr>
          <w:rFonts w:ascii="Angsana New" w:hAnsi="Angsana New" w:cs="Angsana New"/>
          <w:b/>
          <w:bCs/>
          <w:sz w:val="28"/>
          <w:szCs w:val="28"/>
          <w:lang w:val="en-US"/>
        </w:rPr>
      </w:pPr>
    </w:p>
    <w:p w:rsidR="00DC339C" w:rsidRDefault="00DC339C" w:rsidP="00DC33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DC339C">
        <w:rPr>
          <w:rFonts w:ascii="Angsana New" w:hAnsi="Angsana New"/>
          <w:sz w:val="30"/>
          <w:szCs w:val="30"/>
          <w:cs/>
        </w:rPr>
        <w:t>รายการบางรายการในงบกำไรขาดทุนเบ็ดเสร็จสำหรับงวด</w:t>
      </w:r>
      <w:r w:rsidR="00E0182B">
        <w:rPr>
          <w:rFonts w:ascii="Angsana New" w:hAnsi="Angsana New"/>
          <w:sz w:val="30"/>
          <w:szCs w:val="30"/>
          <w:cs/>
        </w:rPr>
        <w:t>สามเดือนและหกเดือน</w:t>
      </w:r>
      <w:r w:rsidRPr="00DC339C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DC339C">
        <w:rPr>
          <w:rFonts w:ascii="Angsana New" w:hAnsi="Angsana New"/>
          <w:sz w:val="30"/>
          <w:szCs w:val="30"/>
        </w:rPr>
        <w:t>3</w:t>
      </w:r>
      <w:r w:rsidR="00BD79EB">
        <w:rPr>
          <w:rFonts w:ascii="Angsana New" w:hAnsi="Angsana New" w:hint="cs"/>
          <w:sz w:val="30"/>
          <w:szCs w:val="30"/>
          <w:cs/>
        </w:rPr>
        <w:t>0</w:t>
      </w:r>
      <w:r w:rsidRPr="00DC339C">
        <w:rPr>
          <w:rFonts w:ascii="Angsana New" w:hAnsi="Angsana New"/>
          <w:sz w:val="30"/>
          <w:szCs w:val="30"/>
        </w:rPr>
        <w:t xml:space="preserve"> </w:t>
      </w:r>
      <w:r w:rsidR="00BD79EB">
        <w:rPr>
          <w:rFonts w:ascii="Angsana New" w:hAnsi="Angsana New" w:hint="cs"/>
          <w:sz w:val="30"/>
          <w:szCs w:val="30"/>
          <w:cs/>
        </w:rPr>
        <w:t>มิถุนายน</w:t>
      </w:r>
      <w:r w:rsidRPr="00DC339C">
        <w:rPr>
          <w:rFonts w:ascii="Angsana New" w:hAnsi="Angsana New" w:hint="cs"/>
          <w:sz w:val="30"/>
          <w:szCs w:val="30"/>
          <w:cs/>
        </w:rPr>
        <w:t xml:space="preserve"> </w:t>
      </w:r>
      <w:r w:rsidRPr="00DC339C">
        <w:rPr>
          <w:rFonts w:ascii="Angsana New" w:hAnsi="Angsana New"/>
          <w:sz w:val="30"/>
          <w:szCs w:val="30"/>
        </w:rPr>
        <w:t>256</w:t>
      </w:r>
      <w:r w:rsidR="00065B7F">
        <w:rPr>
          <w:rFonts w:ascii="Angsana New" w:hAnsi="Angsana New"/>
          <w:sz w:val="30"/>
          <w:szCs w:val="30"/>
        </w:rPr>
        <w:t>1</w:t>
      </w:r>
      <w:r w:rsidR="00F121F6">
        <w:rPr>
          <w:rFonts w:ascii="Angsana New" w:hAnsi="Angsana New"/>
          <w:sz w:val="30"/>
          <w:szCs w:val="30"/>
        </w:rPr>
        <w:t xml:space="preserve">                                       </w:t>
      </w:r>
      <w:r w:rsidRPr="00DC339C">
        <w:rPr>
          <w:rFonts w:ascii="Angsana New" w:hAnsi="Angsana New"/>
          <w:sz w:val="30"/>
          <w:szCs w:val="30"/>
        </w:rPr>
        <w:t xml:space="preserve"> </w:t>
      </w:r>
      <w:r w:rsidRPr="00DC339C">
        <w:rPr>
          <w:rFonts w:ascii="Angsana New" w:hAnsi="Angsana New"/>
          <w:sz w:val="30"/>
          <w:szCs w:val="30"/>
          <w:cs/>
        </w:rPr>
        <w:t>ซึ่งรวมอยู่ใน</w:t>
      </w:r>
      <w:r w:rsidRPr="00DC339C">
        <w:rPr>
          <w:rFonts w:ascii="Angsana New" w:hAnsi="Angsana New" w:hint="cs"/>
          <w:sz w:val="30"/>
          <w:szCs w:val="30"/>
          <w:cs/>
        </w:rPr>
        <w:t>งบ</w:t>
      </w:r>
      <w:r w:rsidRPr="00DC339C">
        <w:rPr>
          <w:rFonts w:ascii="Angsana New" w:hAnsi="Angsana New"/>
          <w:sz w:val="30"/>
          <w:szCs w:val="30"/>
          <w:cs/>
        </w:rPr>
        <w:t>การเงินระหว่างกาลปี</w:t>
      </w:r>
      <w:r w:rsidRPr="00DC339C">
        <w:rPr>
          <w:rFonts w:ascii="Angsana New" w:hAnsi="Angsana New" w:hint="cs"/>
          <w:sz w:val="30"/>
          <w:szCs w:val="30"/>
          <w:cs/>
        </w:rPr>
        <w:t xml:space="preserve"> </w:t>
      </w:r>
      <w:r w:rsidRPr="00DC339C">
        <w:rPr>
          <w:rFonts w:ascii="Angsana New" w:hAnsi="Angsana New"/>
          <w:sz w:val="30"/>
          <w:szCs w:val="30"/>
        </w:rPr>
        <w:t xml:space="preserve">2562 </w:t>
      </w:r>
      <w:r w:rsidRPr="00DC339C">
        <w:rPr>
          <w:rFonts w:ascii="Angsana New" w:hAnsi="Angsana New"/>
          <w:sz w:val="30"/>
          <w:szCs w:val="30"/>
          <w:cs/>
        </w:rPr>
        <w:t>เพื่อวัตถุประสงค์ในการเปรียบเทียบ</w:t>
      </w:r>
      <w:r w:rsidRPr="00DC339C">
        <w:rPr>
          <w:rFonts w:ascii="Angsana New" w:hAnsi="Angsana New"/>
          <w:sz w:val="30"/>
          <w:szCs w:val="30"/>
        </w:rPr>
        <w:t xml:space="preserve"> </w:t>
      </w:r>
      <w:r w:rsidRPr="00DC339C">
        <w:rPr>
          <w:rFonts w:ascii="Angsana New" w:hAnsi="Angsana New"/>
          <w:sz w:val="30"/>
          <w:szCs w:val="30"/>
          <w:cs/>
        </w:rPr>
        <w:t>ได้มีการจัดประเภทรายการใหม่เพื่อให้สอดคล้องกับการนำเสนอ</w:t>
      </w:r>
      <w:r w:rsidRPr="00DC339C">
        <w:rPr>
          <w:rFonts w:ascii="Angsana New" w:hAnsi="Angsana New" w:hint="cs"/>
          <w:sz w:val="30"/>
          <w:szCs w:val="30"/>
          <w:cs/>
        </w:rPr>
        <w:t>งบ</w:t>
      </w:r>
      <w:r w:rsidRPr="00DC339C">
        <w:rPr>
          <w:rFonts w:ascii="Angsana New" w:hAnsi="Angsana New"/>
          <w:sz w:val="30"/>
          <w:szCs w:val="30"/>
          <w:cs/>
        </w:rPr>
        <w:t xml:space="preserve">การเงินระหว่างกาลปี </w:t>
      </w:r>
      <w:r w:rsidRPr="00DC339C">
        <w:rPr>
          <w:rFonts w:ascii="Angsana New" w:hAnsi="Angsana New"/>
          <w:sz w:val="30"/>
          <w:szCs w:val="30"/>
        </w:rPr>
        <w:t xml:space="preserve">2562 </w:t>
      </w:r>
      <w:r w:rsidR="004849E2">
        <w:rPr>
          <w:rFonts w:ascii="Angsana New" w:hAnsi="Angsana New" w:hint="cs"/>
          <w:sz w:val="30"/>
          <w:szCs w:val="30"/>
          <w:cs/>
        </w:rPr>
        <w:t>การจัดประเภทรายการเหล่านี้เป็นไปตามการเปลี่ยนแปลงนโยบายการบัญชี ซึ่งเป็นผลจากการนำมาตรฐานการรายงานทางการเงินที่</w:t>
      </w:r>
      <w:r w:rsidR="004849E2" w:rsidRPr="004849E2">
        <w:rPr>
          <w:rFonts w:ascii="Angsana New" w:hAnsi="Angsana New" w:hint="cs"/>
          <w:sz w:val="30"/>
          <w:szCs w:val="30"/>
          <w:cs/>
        </w:rPr>
        <w:t>ออกและ</w:t>
      </w:r>
      <w:r w:rsidR="004849E2">
        <w:rPr>
          <w:rFonts w:ascii="Angsana New" w:hAnsi="Angsana New" w:hint="cs"/>
          <w:sz w:val="30"/>
          <w:szCs w:val="30"/>
          <w:cs/>
        </w:rPr>
        <w:t xml:space="preserve">ปรับปรุงใหม่มาถือปฏิบัติดังที่เปิดเผยไว้ในหมายเหตุข้อ </w:t>
      </w:r>
      <w:r w:rsidR="004849E2">
        <w:rPr>
          <w:rFonts w:ascii="Angsana New" w:hAnsi="Angsana New" w:hint="cs"/>
          <w:sz w:val="30"/>
          <w:szCs w:val="30"/>
        </w:rPr>
        <w:t>3</w:t>
      </w:r>
      <w:r w:rsidR="004849E2">
        <w:rPr>
          <w:rFonts w:ascii="Angsana New" w:hAnsi="Angsana New" w:hint="cs"/>
          <w:sz w:val="30"/>
          <w:szCs w:val="30"/>
          <w:cs/>
        </w:rPr>
        <w:t xml:space="preserve"> การจัดประเภทรายการที่มีสาระสำคัญมีดังนี้</w:t>
      </w:r>
    </w:p>
    <w:p w:rsidR="00EE0338" w:rsidRPr="00C6098E" w:rsidRDefault="00EE0338" w:rsidP="00DC33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28"/>
          <w:szCs w:val="28"/>
        </w:rPr>
      </w:pPr>
    </w:p>
    <w:tbl>
      <w:tblPr>
        <w:tblW w:w="946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88"/>
        <w:gridCol w:w="1530"/>
        <w:gridCol w:w="450"/>
        <w:gridCol w:w="1530"/>
        <w:gridCol w:w="450"/>
        <w:gridCol w:w="1620"/>
      </w:tblGrid>
      <w:tr w:rsidR="00DC339C" w:rsidRPr="00EE0338" w:rsidTr="00F74479">
        <w:trPr>
          <w:tblHeader/>
        </w:trPr>
        <w:tc>
          <w:tcPr>
            <w:tcW w:w="3888" w:type="dxa"/>
          </w:tcPr>
          <w:p w:rsidR="00DC339C" w:rsidRPr="00956384" w:rsidRDefault="00DC339C" w:rsidP="00456F78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5"/>
          </w:tcPr>
          <w:p w:rsidR="00DC339C" w:rsidRPr="00EE0338" w:rsidRDefault="00DC339C" w:rsidP="0089240E">
            <w:pPr>
              <w:pStyle w:val="BodyText"/>
              <w:spacing w:after="0" w:line="340" w:lineRule="exac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065B7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EE0338" w:rsidRPr="00956384" w:rsidTr="00F74479">
        <w:trPr>
          <w:tblHeader/>
        </w:trPr>
        <w:tc>
          <w:tcPr>
            <w:tcW w:w="3888" w:type="dxa"/>
          </w:tcPr>
          <w:p w:rsidR="00EE0338" w:rsidRPr="00956384" w:rsidRDefault="00EE0338" w:rsidP="00456F78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5"/>
            <w:tcBorders>
              <w:bottom w:val="single" w:sz="4" w:space="0" w:color="auto"/>
            </w:tcBorders>
          </w:tcPr>
          <w:p w:rsidR="00EE0338" w:rsidRPr="00EE0338" w:rsidRDefault="00EE0338" w:rsidP="00456F78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E0338" w:rsidRPr="00956384" w:rsidTr="00F74479">
        <w:trPr>
          <w:trHeight w:val="784"/>
          <w:tblHeader/>
        </w:trPr>
        <w:tc>
          <w:tcPr>
            <w:tcW w:w="3888" w:type="dxa"/>
          </w:tcPr>
          <w:p w:rsidR="00EE0338" w:rsidRPr="00DC339C" w:rsidRDefault="00EE0338" w:rsidP="00DC339C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E0338" w:rsidRPr="00DC339C" w:rsidRDefault="00EE0338" w:rsidP="001633CE">
            <w:pPr>
              <w:pStyle w:val="BodyText"/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EE0338" w:rsidRPr="00EE0338" w:rsidRDefault="00EE0338" w:rsidP="00DC339C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ก่อนจัด</w:t>
            </w:r>
          </w:p>
          <w:p w:rsidR="00EE0338" w:rsidRPr="00EE0338" w:rsidRDefault="00EE0338" w:rsidP="00DC339C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450" w:type="dxa"/>
          </w:tcPr>
          <w:p w:rsidR="00EE0338" w:rsidRPr="00EE0338" w:rsidRDefault="00EE0338" w:rsidP="00456F78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EE0338" w:rsidRPr="00EE0338" w:rsidRDefault="00EE0338" w:rsidP="00456F78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EE0338" w:rsidRPr="00EE0338" w:rsidRDefault="00EE0338" w:rsidP="00456F78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E0338" w:rsidRPr="00EE0338" w:rsidRDefault="00EE0338" w:rsidP="00456F78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450" w:type="dxa"/>
          </w:tcPr>
          <w:p w:rsidR="00EE0338" w:rsidRPr="00EE0338" w:rsidRDefault="00EE0338" w:rsidP="00456F78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EE0338" w:rsidRPr="00EE0338" w:rsidRDefault="00EE0338" w:rsidP="00456F78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EE0338" w:rsidRDefault="00EE0338" w:rsidP="00456F78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</w:p>
          <w:p w:rsidR="00EE0338" w:rsidRPr="00EE0338" w:rsidRDefault="00EE0338" w:rsidP="00456F78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CC0D5E" w:rsidRPr="00956384" w:rsidTr="00F74479">
        <w:trPr>
          <w:tblHeader/>
        </w:trPr>
        <w:tc>
          <w:tcPr>
            <w:tcW w:w="3888" w:type="dxa"/>
          </w:tcPr>
          <w:p w:rsidR="00CC0D5E" w:rsidRPr="00DC339C" w:rsidRDefault="00CC0D5E" w:rsidP="00DC339C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5"/>
          </w:tcPr>
          <w:p w:rsidR="00CC0D5E" w:rsidRPr="00CC0D5E" w:rsidRDefault="00CC0D5E" w:rsidP="00CC0D5E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E0338" w:rsidRPr="00956384" w:rsidTr="00F74479">
        <w:tc>
          <w:tcPr>
            <w:tcW w:w="3888" w:type="dxa"/>
          </w:tcPr>
          <w:p w:rsidR="00EE0338" w:rsidRPr="00C6098E" w:rsidRDefault="00EE0338" w:rsidP="00C60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563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  <w:r w:rsidR="00C6098E" w:rsidRPr="009563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1F173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="00C6098E" w:rsidRPr="009563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</w:p>
        </w:tc>
        <w:tc>
          <w:tcPr>
            <w:tcW w:w="1530" w:type="dxa"/>
          </w:tcPr>
          <w:p w:rsidR="00EE0338" w:rsidRPr="00956384" w:rsidRDefault="00EE0338" w:rsidP="00456F78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:rsidR="00EE0338" w:rsidRPr="00956384" w:rsidRDefault="00EE0338" w:rsidP="00456F78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EE0338" w:rsidRPr="00956384" w:rsidRDefault="00EE0338" w:rsidP="00456F78">
            <w:pPr>
              <w:pStyle w:val="BodyText"/>
              <w:tabs>
                <w:tab w:val="clear" w:pos="454"/>
                <w:tab w:val="decimal" w:pos="432"/>
              </w:tabs>
              <w:spacing w:after="0" w:line="340" w:lineRule="exact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:rsidR="00EE0338" w:rsidRPr="00956384" w:rsidRDefault="00EE0338" w:rsidP="00456F78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EE0338" w:rsidRPr="00956384" w:rsidRDefault="00EE0338" w:rsidP="00456F78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E0338" w:rsidRPr="00956384" w:rsidTr="00F74479">
        <w:tc>
          <w:tcPr>
            <w:tcW w:w="7398" w:type="dxa"/>
            <w:gridSpan w:val="4"/>
          </w:tcPr>
          <w:p w:rsidR="00EE0338" w:rsidRPr="00956384" w:rsidRDefault="00EE0338" w:rsidP="00456F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C6098E" w:rsidRPr="009563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สิ้นสุด</w:t>
            </w:r>
            <w:r w:rsidRPr="009563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3</w:t>
            </w:r>
            <w:r w:rsidR="00BD79E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D79E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="00065B7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450" w:type="dxa"/>
          </w:tcPr>
          <w:p w:rsidR="00EE0338" w:rsidRPr="00956384" w:rsidRDefault="00EE0338" w:rsidP="00456F78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EE0338" w:rsidRPr="00956384" w:rsidRDefault="00EE0338" w:rsidP="00456F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0941" w:rsidRPr="00956384" w:rsidTr="00F74479">
        <w:trPr>
          <w:trHeight w:val="344"/>
        </w:trPr>
        <w:tc>
          <w:tcPr>
            <w:tcW w:w="3888" w:type="dxa"/>
          </w:tcPr>
          <w:p w:rsidR="00EF0941" w:rsidRPr="00956384" w:rsidRDefault="00D5360E" w:rsidP="001D0878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รายได้จากการขายสินค้าและให้บริการ</w:t>
            </w:r>
          </w:p>
        </w:tc>
        <w:tc>
          <w:tcPr>
            <w:tcW w:w="1530" w:type="dxa"/>
          </w:tcPr>
          <w:p w:rsidR="00EF0941" w:rsidRPr="0049384E" w:rsidRDefault="003D5BDD" w:rsidP="003D5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9384E">
              <w:rPr>
                <w:rFonts w:asciiTheme="majorBidi" w:hAnsiTheme="majorBidi" w:cstheme="majorBidi"/>
                <w:sz w:val="30"/>
                <w:szCs w:val="30"/>
              </w:rPr>
              <w:t xml:space="preserve">          (4,837,003)</w:t>
            </w:r>
          </w:p>
        </w:tc>
        <w:tc>
          <w:tcPr>
            <w:tcW w:w="450" w:type="dxa"/>
          </w:tcPr>
          <w:p w:rsidR="00EF0941" w:rsidRPr="0049384E" w:rsidRDefault="00EF0941" w:rsidP="001D0878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EF0941" w:rsidRPr="0049384E" w:rsidRDefault="003D5BDD" w:rsidP="003D5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9384E">
              <w:rPr>
                <w:rFonts w:asciiTheme="majorBidi" w:hAnsiTheme="majorBidi" w:cstheme="majorBidi"/>
                <w:sz w:val="30"/>
                <w:szCs w:val="30"/>
              </w:rPr>
              <w:t xml:space="preserve">                89,529</w:t>
            </w:r>
          </w:p>
        </w:tc>
        <w:tc>
          <w:tcPr>
            <w:tcW w:w="450" w:type="dxa"/>
          </w:tcPr>
          <w:p w:rsidR="00EF0941" w:rsidRPr="0049384E" w:rsidRDefault="00EF0941" w:rsidP="001D0878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EF0941" w:rsidRPr="0049384E" w:rsidRDefault="003D5BDD" w:rsidP="00493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49384E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="0049384E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49384E">
              <w:rPr>
                <w:rFonts w:asciiTheme="majorBidi" w:hAnsiTheme="majorBidi" w:cstheme="majorBidi"/>
                <w:sz w:val="30"/>
                <w:szCs w:val="30"/>
              </w:rPr>
              <w:t>(4,747,474)</w:t>
            </w:r>
          </w:p>
        </w:tc>
      </w:tr>
      <w:tr w:rsidR="003D5BDD" w:rsidRPr="00956384" w:rsidTr="00F74479">
        <w:trPr>
          <w:trHeight w:val="344"/>
        </w:trPr>
        <w:tc>
          <w:tcPr>
            <w:tcW w:w="3888" w:type="dxa"/>
          </w:tcPr>
          <w:p w:rsidR="003D5BDD" w:rsidRPr="00956384" w:rsidRDefault="003D5BDD" w:rsidP="003D5BDD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รายได้จากการลงทุน</w:t>
            </w:r>
          </w:p>
        </w:tc>
        <w:tc>
          <w:tcPr>
            <w:tcW w:w="1530" w:type="dxa"/>
          </w:tcPr>
          <w:p w:rsidR="003D5BDD" w:rsidRPr="0049384E" w:rsidRDefault="003D5BDD" w:rsidP="003D5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9384E">
              <w:rPr>
                <w:rFonts w:asciiTheme="majorBidi" w:hAnsiTheme="majorBidi" w:cstheme="majorBidi"/>
                <w:sz w:val="30"/>
                <w:szCs w:val="30"/>
              </w:rPr>
              <w:t xml:space="preserve">                 (6,633)</w:t>
            </w:r>
          </w:p>
        </w:tc>
        <w:tc>
          <w:tcPr>
            <w:tcW w:w="450" w:type="dxa"/>
          </w:tcPr>
          <w:p w:rsidR="003D5BDD" w:rsidRPr="0049384E" w:rsidRDefault="003D5BDD" w:rsidP="003D5BDD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3D5BDD" w:rsidRPr="0049384E" w:rsidRDefault="003D5BDD" w:rsidP="003D5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9384E">
              <w:rPr>
                <w:rFonts w:asciiTheme="majorBidi" w:hAnsiTheme="majorBidi" w:cstheme="majorBidi"/>
                <w:sz w:val="30"/>
                <w:szCs w:val="30"/>
              </w:rPr>
              <w:t xml:space="preserve">                (7,746)</w:t>
            </w:r>
          </w:p>
        </w:tc>
        <w:tc>
          <w:tcPr>
            <w:tcW w:w="450" w:type="dxa"/>
          </w:tcPr>
          <w:p w:rsidR="003D5BDD" w:rsidRPr="0049384E" w:rsidRDefault="003D5BDD" w:rsidP="003D5BDD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3D5BDD" w:rsidRPr="0049384E" w:rsidRDefault="003D5BDD" w:rsidP="003D5BDD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49384E">
              <w:rPr>
                <w:rFonts w:asciiTheme="majorBidi" w:hAnsiTheme="majorBidi" w:cstheme="majorBidi"/>
                <w:sz w:val="30"/>
                <w:szCs w:val="30"/>
              </w:rPr>
              <w:t xml:space="preserve">           </w:t>
            </w:r>
            <w:r w:rsidR="0049384E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49384E">
              <w:rPr>
                <w:rFonts w:asciiTheme="majorBidi" w:hAnsiTheme="majorBidi" w:cstheme="majorBidi"/>
                <w:sz w:val="30"/>
                <w:szCs w:val="30"/>
              </w:rPr>
              <w:t>(14,379)</w:t>
            </w:r>
          </w:p>
        </w:tc>
      </w:tr>
      <w:tr w:rsidR="003D5BDD" w:rsidRPr="009F2754" w:rsidTr="00F74479">
        <w:tc>
          <w:tcPr>
            <w:tcW w:w="3888" w:type="dxa"/>
          </w:tcPr>
          <w:p w:rsidR="003D5BDD" w:rsidRDefault="003D5BDD" w:rsidP="003D5BDD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530" w:type="dxa"/>
          </w:tcPr>
          <w:p w:rsidR="003D5BDD" w:rsidRPr="0049384E" w:rsidRDefault="003D5BDD" w:rsidP="003D5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9384E">
              <w:rPr>
                <w:rFonts w:asciiTheme="majorBidi" w:hAnsiTheme="majorBidi" w:cstheme="majorBidi"/>
                <w:sz w:val="30"/>
                <w:szCs w:val="30"/>
              </w:rPr>
              <w:t xml:space="preserve">               983,629</w:t>
            </w:r>
          </w:p>
        </w:tc>
        <w:tc>
          <w:tcPr>
            <w:tcW w:w="450" w:type="dxa"/>
          </w:tcPr>
          <w:p w:rsidR="003D5BDD" w:rsidRPr="0049384E" w:rsidRDefault="003D5BDD" w:rsidP="003D5BDD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3D5BDD" w:rsidRPr="0049384E" w:rsidRDefault="003D5BDD" w:rsidP="003D5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9384E">
              <w:rPr>
                <w:rFonts w:asciiTheme="majorBidi" w:hAnsiTheme="majorBidi" w:cstheme="majorBidi"/>
                <w:sz w:val="30"/>
                <w:szCs w:val="30"/>
              </w:rPr>
              <w:t xml:space="preserve">              (81,783)</w:t>
            </w:r>
          </w:p>
        </w:tc>
        <w:tc>
          <w:tcPr>
            <w:tcW w:w="450" w:type="dxa"/>
          </w:tcPr>
          <w:p w:rsidR="003D5BDD" w:rsidRPr="0049384E" w:rsidRDefault="003D5BDD" w:rsidP="003D5BDD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3D5BDD" w:rsidRPr="0049384E" w:rsidRDefault="003D5BDD" w:rsidP="003D5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95"/>
                <w:tab w:val="left" w:pos="730"/>
                <w:tab w:val="left" w:pos="820"/>
                <w:tab w:val="left" w:pos="980"/>
                <w:tab w:val="left" w:pos="1147"/>
              </w:tabs>
              <w:spacing w:after="0"/>
              <w:ind w:left="370" w:right="-194" w:hanging="30"/>
              <w:rPr>
                <w:rFonts w:asciiTheme="majorBidi" w:hAnsiTheme="majorBidi" w:cstheme="majorBidi"/>
                <w:sz w:val="30"/>
                <w:szCs w:val="30"/>
              </w:rPr>
            </w:pPr>
            <w:r w:rsidRPr="0049384E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="0049384E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49384E">
              <w:rPr>
                <w:rFonts w:asciiTheme="majorBidi" w:hAnsiTheme="majorBidi" w:cstheme="majorBidi"/>
                <w:sz w:val="30"/>
                <w:szCs w:val="30"/>
              </w:rPr>
              <w:t>901,846</w:t>
            </w:r>
          </w:p>
        </w:tc>
      </w:tr>
      <w:tr w:rsidR="003D5BDD" w:rsidRPr="00956384" w:rsidTr="00F74479">
        <w:tc>
          <w:tcPr>
            <w:tcW w:w="3888" w:type="dxa"/>
          </w:tcPr>
          <w:p w:rsidR="003D5BDD" w:rsidRPr="00956384" w:rsidRDefault="003D5BDD" w:rsidP="003D5BDD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3D5BDD" w:rsidRPr="00956384" w:rsidRDefault="003D5BDD" w:rsidP="003D5BDD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:rsidR="003D5BDD" w:rsidRPr="00956384" w:rsidRDefault="003D5BDD" w:rsidP="003D5BDD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3D5BDD" w:rsidRPr="00EE0338" w:rsidRDefault="003D5BDD" w:rsidP="003D5BDD">
            <w:pPr>
              <w:pStyle w:val="BodyText"/>
              <w:tabs>
                <w:tab w:val="clear" w:pos="454"/>
                <w:tab w:val="clear" w:pos="680"/>
                <w:tab w:val="decimal" w:pos="432"/>
                <w:tab w:val="left" w:pos="970"/>
              </w:tabs>
              <w:spacing w:after="0" w:line="340" w:lineRule="exact"/>
              <w:ind w:left="520" w:right="-4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450" w:type="dxa"/>
          </w:tcPr>
          <w:p w:rsidR="003D5BDD" w:rsidRPr="00EE0338" w:rsidRDefault="003D5BDD" w:rsidP="003D5BDD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:rsidR="003D5BDD" w:rsidRPr="00956384" w:rsidRDefault="003D5BDD" w:rsidP="003D5BDD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DC339C" w:rsidRPr="004169E5" w:rsidRDefault="00DC339C" w:rsidP="00E52174">
      <w:pPr>
        <w:pStyle w:val="a"/>
        <w:tabs>
          <w:tab w:val="clear" w:pos="1080"/>
          <w:tab w:val="left" w:pos="540"/>
        </w:tabs>
        <w:ind w:right="-72"/>
        <w:jc w:val="thaiDistribute"/>
        <w:rPr>
          <w:rFonts w:ascii="Angsana New" w:hAnsi="Angsana New" w:cs="Angsana New"/>
          <w:b/>
          <w:bCs/>
          <w:sz w:val="28"/>
          <w:szCs w:val="28"/>
          <w:lang w:val="en-US"/>
        </w:rPr>
      </w:pPr>
    </w:p>
    <w:tbl>
      <w:tblPr>
        <w:tblW w:w="946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88"/>
        <w:gridCol w:w="1530"/>
        <w:gridCol w:w="450"/>
        <w:gridCol w:w="1530"/>
        <w:gridCol w:w="450"/>
        <w:gridCol w:w="1620"/>
      </w:tblGrid>
      <w:tr w:rsidR="00EA6AD1" w:rsidRPr="00EE0338" w:rsidTr="00F74479">
        <w:trPr>
          <w:tblHeader/>
        </w:trPr>
        <w:tc>
          <w:tcPr>
            <w:tcW w:w="3888" w:type="dxa"/>
          </w:tcPr>
          <w:p w:rsidR="00EA6AD1" w:rsidRPr="00956384" w:rsidRDefault="00EA6AD1" w:rsidP="0006039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5"/>
          </w:tcPr>
          <w:p w:rsidR="00EA6AD1" w:rsidRPr="00EE0338" w:rsidRDefault="00EA6AD1" w:rsidP="0006039A">
            <w:pPr>
              <w:pStyle w:val="BodyText"/>
              <w:spacing w:after="0" w:line="340" w:lineRule="exac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065B7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EA6AD1" w:rsidRPr="00956384" w:rsidTr="00F74479">
        <w:trPr>
          <w:tblHeader/>
        </w:trPr>
        <w:tc>
          <w:tcPr>
            <w:tcW w:w="3888" w:type="dxa"/>
          </w:tcPr>
          <w:p w:rsidR="00EA6AD1" w:rsidRPr="00956384" w:rsidRDefault="00EA6AD1" w:rsidP="0006039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5"/>
            <w:tcBorders>
              <w:bottom w:val="single" w:sz="4" w:space="0" w:color="auto"/>
            </w:tcBorders>
          </w:tcPr>
          <w:p w:rsidR="00EA6AD1" w:rsidRPr="00EE0338" w:rsidRDefault="00EA6AD1" w:rsidP="0006039A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6AD1" w:rsidRPr="00956384" w:rsidTr="00F74479">
        <w:trPr>
          <w:trHeight w:val="784"/>
          <w:tblHeader/>
        </w:trPr>
        <w:tc>
          <w:tcPr>
            <w:tcW w:w="3888" w:type="dxa"/>
          </w:tcPr>
          <w:p w:rsidR="00EA6AD1" w:rsidRPr="00DC339C" w:rsidRDefault="00EA6AD1" w:rsidP="0006039A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A6AD1" w:rsidRPr="00DC339C" w:rsidRDefault="00EA6AD1" w:rsidP="001633CE">
            <w:pPr>
              <w:pStyle w:val="BodyText"/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EA6AD1" w:rsidRPr="00EE0338" w:rsidRDefault="00EA6AD1" w:rsidP="0006039A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ก่อนจัด</w:t>
            </w:r>
          </w:p>
          <w:p w:rsidR="00EA6AD1" w:rsidRPr="00EE0338" w:rsidRDefault="00EA6AD1" w:rsidP="0006039A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450" w:type="dxa"/>
          </w:tcPr>
          <w:p w:rsidR="00EA6AD1" w:rsidRPr="00EE0338" w:rsidRDefault="00EA6AD1" w:rsidP="0006039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EA6AD1" w:rsidRPr="00EE0338" w:rsidRDefault="00EA6AD1" w:rsidP="0006039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EA6AD1" w:rsidRPr="00EE0338" w:rsidRDefault="00EA6AD1" w:rsidP="0006039A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A6AD1" w:rsidRPr="00EE0338" w:rsidRDefault="00EA6AD1" w:rsidP="0006039A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450" w:type="dxa"/>
          </w:tcPr>
          <w:p w:rsidR="00EA6AD1" w:rsidRPr="00EE0338" w:rsidRDefault="00EA6AD1" w:rsidP="0006039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EA6AD1" w:rsidRPr="00EE0338" w:rsidRDefault="00EA6AD1" w:rsidP="0006039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EA6AD1" w:rsidRDefault="00EA6AD1" w:rsidP="0006039A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</w:p>
          <w:p w:rsidR="00EA6AD1" w:rsidRPr="00EE0338" w:rsidRDefault="00EA6AD1" w:rsidP="0006039A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EA6AD1" w:rsidRPr="00956384" w:rsidTr="00F74479">
        <w:trPr>
          <w:tblHeader/>
        </w:trPr>
        <w:tc>
          <w:tcPr>
            <w:tcW w:w="3888" w:type="dxa"/>
          </w:tcPr>
          <w:p w:rsidR="00EA6AD1" w:rsidRPr="00DC339C" w:rsidRDefault="00EA6AD1" w:rsidP="0006039A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5"/>
          </w:tcPr>
          <w:p w:rsidR="00EA6AD1" w:rsidRPr="00CC0D5E" w:rsidRDefault="00EA6AD1" w:rsidP="0006039A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A6AD1" w:rsidRPr="00956384" w:rsidTr="00F74479">
        <w:tc>
          <w:tcPr>
            <w:tcW w:w="3888" w:type="dxa"/>
          </w:tcPr>
          <w:p w:rsidR="00EA6AD1" w:rsidRPr="00C6098E" w:rsidRDefault="00EA6AD1" w:rsidP="000603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563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งบกำไรขาดทุนเบ็ดเสร็จสำหรับงวด</w:t>
            </w:r>
            <w:r w:rsidR="001F173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9563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</w:p>
        </w:tc>
        <w:tc>
          <w:tcPr>
            <w:tcW w:w="1530" w:type="dxa"/>
          </w:tcPr>
          <w:p w:rsidR="00EA6AD1" w:rsidRPr="00956384" w:rsidRDefault="00EA6AD1" w:rsidP="0006039A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:rsidR="00EA6AD1" w:rsidRPr="00956384" w:rsidRDefault="00EA6AD1" w:rsidP="0006039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EA6AD1" w:rsidRPr="00956384" w:rsidRDefault="00EA6AD1" w:rsidP="0006039A">
            <w:pPr>
              <w:pStyle w:val="BodyText"/>
              <w:tabs>
                <w:tab w:val="clear" w:pos="454"/>
                <w:tab w:val="decimal" w:pos="432"/>
              </w:tabs>
              <w:spacing w:after="0" w:line="340" w:lineRule="exact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:rsidR="00EA6AD1" w:rsidRPr="00956384" w:rsidRDefault="00EA6AD1" w:rsidP="0006039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EA6AD1" w:rsidRPr="00956384" w:rsidRDefault="00EA6AD1" w:rsidP="0006039A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A6AD1" w:rsidRPr="00956384" w:rsidTr="00F74479">
        <w:tc>
          <w:tcPr>
            <w:tcW w:w="7398" w:type="dxa"/>
            <w:gridSpan w:val="4"/>
          </w:tcPr>
          <w:p w:rsidR="00EA6AD1" w:rsidRPr="00956384" w:rsidRDefault="00EA6AD1" w:rsidP="000603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3</w:t>
            </w:r>
            <w:r w:rsidR="00BD79E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0 มิถุนายน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="00065B7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450" w:type="dxa"/>
          </w:tcPr>
          <w:p w:rsidR="00EA6AD1" w:rsidRPr="00956384" w:rsidRDefault="00EA6AD1" w:rsidP="0006039A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EA6AD1" w:rsidRPr="00956384" w:rsidRDefault="00EA6AD1" w:rsidP="000603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1731" w:rsidRPr="00956384" w:rsidTr="00F74479">
        <w:trPr>
          <w:trHeight w:val="344"/>
        </w:trPr>
        <w:tc>
          <w:tcPr>
            <w:tcW w:w="3888" w:type="dxa"/>
          </w:tcPr>
          <w:p w:rsidR="001F1731" w:rsidRPr="00956384" w:rsidRDefault="001F1731" w:rsidP="001F1731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รายได้จากการขายสินค้าและให้บริการ</w:t>
            </w:r>
          </w:p>
        </w:tc>
        <w:tc>
          <w:tcPr>
            <w:tcW w:w="1530" w:type="dxa"/>
          </w:tcPr>
          <w:p w:rsidR="001F1731" w:rsidRPr="009D2073" w:rsidRDefault="009D2073" w:rsidP="009D2073">
            <w:pPr>
              <w:pStyle w:val="BodyText"/>
              <w:tabs>
                <w:tab w:val="clear" w:pos="454"/>
                <w:tab w:val="clear" w:pos="680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8"/>
                <w:tab w:val="decimal" w:pos="695"/>
                <w:tab w:val="decimal" w:pos="833"/>
                <w:tab w:val="left" w:pos="111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="001F1731" w:rsidRPr="009D2073">
              <w:rPr>
                <w:rFonts w:ascii="Angsana New" w:hAnsi="Angsana New"/>
                <w:sz w:val="30"/>
                <w:szCs w:val="30"/>
              </w:rPr>
              <w:t>(1,533,799)</w:t>
            </w:r>
          </w:p>
        </w:tc>
        <w:tc>
          <w:tcPr>
            <w:tcW w:w="450" w:type="dxa"/>
          </w:tcPr>
          <w:p w:rsidR="001F1731" w:rsidRPr="00956384" w:rsidRDefault="001F1731" w:rsidP="009D2073">
            <w:pPr>
              <w:pStyle w:val="BodyText"/>
              <w:tabs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1F1731" w:rsidRPr="009D2073" w:rsidRDefault="009D2073" w:rsidP="009D2073">
            <w:pPr>
              <w:pStyle w:val="BodyText"/>
              <w:tabs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  <w:tab w:val="decimal" w:pos="833"/>
                <w:tab w:val="left" w:pos="159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</w:t>
            </w:r>
            <w:r w:rsidR="001F1731" w:rsidRPr="009D2073">
              <w:rPr>
                <w:rFonts w:ascii="Angsana New" w:hAnsi="Angsana New"/>
                <w:sz w:val="30"/>
                <w:szCs w:val="30"/>
              </w:rPr>
              <w:t>4,617</w:t>
            </w:r>
          </w:p>
        </w:tc>
        <w:tc>
          <w:tcPr>
            <w:tcW w:w="450" w:type="dxa"/>
          </w:tcPr>
          <w:p w:rsidR="001F1731" w:rsidRPr="009D2073" w:rsidRDefault="001F1731" w:rsidP="009D2073">
            <w:pPr>
              <w:pStyle w:val="BodyText"/>
              <w:tabs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1F1731" w:rsidRPr="009D2073" w:rsidRDefault="009D2073" w:rsidP="009D2073">
            <w:pPr>
              <w:pStyle w:val="BodyText"/>
              <w:tabs>
                <w:tab w:val="clear" w:pos="454"/>
                <w:tab w:val="clear" w:pos="680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8"/>
                <w:tab w:val="decimal" w:pos="695"/>
                <w:tab w:val="decimal" w:pos="833"/>
                <w:tab w:val="left" w:pos="111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</w:t>
            </w:r>
            <w:r w:rsidR="001F1731" w:rsidRPr="009D2073">
              <w:rPr>
                <w:rFonts w:ascii="Angsana New" w:hAnsi="Angsana New"/>
                <w:sz w:val="30"/>
                <w:szCs w:val="30"/>
              </w:rPr>
              <w:t>(1,529,182)</w:t>
            </w:r>
          </w:p>
        </w:tc>
      </w:tr>
      <w:tr w:rsidR="001F1731" w:rsidRPr="00956384" w:rsidTr="00F74479">
        <w:trPr>
          <w:trHeight w:val="344"/>
        </w:trPr>
        <w:tc>
          <w:tcPr>
            <w:tcW w:w="3888" w:type="dxa"/>
          </w:tcPr>
          <w:p w:rsidR="001F1731" w:rsidRPr="00956384" w:rsidRDefault="001F1731" w:rsidP="001F1731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รายได้จากการลงทุน</w:t>
            </w:r>
          </w:p>
        </w:tc>
        <w:tc>
          <w:tcPr>
            <w:tcW w:w="1530" w:type="dxa"/>
          </w:tcPr>
          <w:p w:rsidR="001F1731" w:rsidRPr="009D2073" w:rsidRDefault="009D2073" w:rsidP="009D20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</w:t>
            </w:r>
            <w:r w:rsidR="001F1731" w:rsidRPr="009D2073">
              <w:rPr>
                <w:rFonts w:ascii="Angsana New" w:hAnsi="Angsana New"/>
                <w:sz w:val="30"/>
                <w:szCs w:val="30"/>
              </w:rPr>
              <w:t>(5,757)</w:t>
            </w:r>
          </w:p>
        </w:tc>
        <w:tc>
          <w:tcPr>
            <w:tcW w:w="450" w:type="dxa"/>
          </w:tcPr>
          <w:p w:rsidR="001F1731" w:rsidRPr="00956384" w:rsidRDefault="001F1731" w:rsidP="009D20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1F1731" w:rsidRPr="009D2073" w:rsidRDefault="009D2073" w:rsidP="009D20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  <w:tab w:val="left" w:pos="134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</w:t>
            </w:r>
            <w:r w:rsidR="001F1731" w:rsidRPr="009D2073">
              <w:rPr>
                <w:rFonts w:ascii="Angsana New" w:hAnsi="Angsana New"/>
                <w:sz w:val="30"/>
                <w:szCs w:val="30"/>
              </w:rPr>
              <w:t>(4,617)</w:t>
            </w:r>
          </w:p>
        </w:tc>
        <w:tc>
          <w:tcPr>
            <w:tcW w:w="450" w:type="dxa"/>
          </w:tcPr>
          <w:p w:rsidR="001F1731" w:rsidRPr="009D2073" w:rsidRDefault="001F1731" w:rsidP="009D20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1F1731" w:rsidRPr="009D2073" w:rsidRDefault="009D2073" w:rsidP="009D20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8"/>
                <w:tab w:val="decimal" w:pos="833"/>
                <w:tab w:val="left" w:pos="111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</w:t>
            </w:r>
            <w:r w:rsidR="001F1731" w:rsidRPr="009D2073">
              <w:rPr>
                <w:rFonts w:ascii="Angsana New" w:hAnsi="Angsana New"/>
                <w:sz w:val="30"/>
                <w:szCs w:val="30"/>
              </w:rPr>
              <w:t>(10,374)</w:t>
            </w:r>
          </w:p>
        </w:tc>
      </w:tr>
      <w:tr w:rsidR="001F1731" w:rsidRPr="00956384" w:rsidTr="00F74479">
        <w:tc>
          <w:tcPr>
            <w:tcW w:w="3888" w:type="dxa"/>
          </w:tcPr>
          <w:p w:rsidR="001F1731" w:rsidRPr="00956384" w:rsidRDefault="001F1731" w:rsidP="001F1731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1F1731" w:rsidRPr="00956384" w:rsidRDefault="001F1731" w:rsidP="001F1731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:rsidR="001F1731" w:rsidRPr="00956384" w:rsidRDefault="001F1731" w:rsidP="001F1731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1F1731" w:rsidRPr="00EE0338" w:rsidRDefault="009D2073" w:rsidP="001F1731">
            <w:pPr>
              <w:pStyle w:val="BodyText"/>
              <w:tabs>
                <w:tab w:val="clear" w:pos="454"/>
                <w:tab w:val="clear" w:pos="680"/>
                <w:tab w:val="decimal" w:pos="432"/>
                <w:tab w:val="left" w:pos="970"/>
              </w:tabs>
              <w:spacing w:after="0" w:line="340" w:lineRule="exact"/>
              <w:ind w:left="520" w:right="-4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450" w:type="dxa"/>
          </w:tcPr>
          <w:p w:rsidR="001F1731" w:rsidRPr="00EE0338" w:rsidRDefault="001F1731" w:rsidP="001F1731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:rsidR="001F1731" w:rsidRPr="00956384" w:rsidRDefault="001F1731" w:rsidP="001F1731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EA6AD1" w:rsidRDefault="00EA6AD1" w:rsidP="00E52174">
      <w:pPr>
        <w:pStyle w:val="a"/>
        <w:tabs>
          <w:tab w:val="clear" w:pos="1080"/>
          <w:tab w:val="left" w:pos="540"/>
        </w:tabs>
        <w:ind w:right="-72"/>
        <w:jc w:val="thaiDistribute"/>
        <w:rPr>
          <w:rFonts w:ascii="Angsana New" w:hAnsi="Angsana New" w:cs="Angsana New"/>
          <w:b/>
          <w:bCs/>
          <w:lang w:val="en-US"/>
        </w:rPr>
      </w:pPr>
    </w:p>
    <w:p w:rsidR="009D562F" w:rsidRDefault="009D562F" w:rsidP="00E52174">
      <w:pPr>
        <w:pStyle w:val="a"/>
        <w:tabs>
          <w:tab w:val="clear" w:pos="1080"/>
          <w:tab w:val="left" w:pos="540"/>
        </w:tabs>
        <w:ind w:right="-72"/>
        <w:jc w:val="thaiDistribute"/>
        <w:rPr>
          <w:rFonts w:ascii="Angsana New" w:hAnsi="Angsana New" w:cs="Angsana New"/>
          <w:b/>
          <w:bCs/>
          <w:lang w:val="en-US"/>
        </w:rPr>
      </w:pPr>
    </w:p>
    <w:tbl>
      <w:tblPr>
        <w:tblW w:w="946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88"/>
        <w:gridCol w:w="1530"/>
        <w:gridCol w:w="450"/>
        <w:gridCol w:w="1530"/>
        <w:gridCol w:w="450"/>
        <w:gridCol w:w="1620"/>
      </w:tblGrid>
      <w:tr w:rsidR="009D562F" w:rsidRPr="00EE0338" w:rsidTr="00942009">
        <w:trPr>
          <w:tblHeader/>
        </w:trPr>
        <w:tc>
          <w:tcPr>
            <w:tcW w:w="3888" w:type="dxa"/>
          </w:tcPr>
          <w:p w:rsidR="009D562F" w:rsidRPr="00956384" w:rsidRDefault="009D562F" w:rsidP="0094200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5"/>
          </w:tcPr>
          <w:p w:rsidR="009D562F" w:rsidRPr="00EE0338" w:rsidRDefault="009D562F" w:rsidP="00942009">
            <w:pPr>
              <w:pStyle w:val="BodyText"/>
              <w:spacing w:after="0" w:line="340" w:lineRule="exac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065B7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9D562F" w:rsidRPr="00956384" w:rsidTr="00942009">
        <w:trPr>
          <w:tblHeader/>
        </w:trPr>
        <w:tc>
          <w:tcPr>
            <w:tcW w:w="3888" w:type="dxa"/>
          </w:tcPr>
          <w:p w:rsidR="009D562F" w:rsidRPr="00956384" w:rsidRDefault="009D562F" w:rsidP="0094200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5"/>
            <w:tcBorders>
              <w:bottom w:val="single" w:sz="4" w:space="0" w:color="auto"/>
            </w:tcBorders>
          </w:tcPr>
          <w:p w:rsidR="009D562F" w:rsidRPr="00EE0338" w:rsidRDefault="009D562F" w:rsidP="00942009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D562F" w:rsidRPr="00956384" w:rsidTr="00942009">
        <w:trPr>
          <w:trHeight w:val="784"/>
          <w:tblHeader/>
        </w:trPr>
        <w:tc>
          <w:tcPr>
            <w:tcW w:w="3888" w:type="dxa"/>
          </w:tcPr>
          <w:p w:rsidR="009D562F" w:rsidRPr="00DC339C" w:rsidRDefault="009D562F" w:rsidP="00942009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D562F" w:rsidRPr="00DC339C" w:rsidRDefault="009D562F" w:rsidP="00BC0127">
            <w:pPr>
              <w:pStyle w:val="BodyText"/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9D562F" w:rsidRPr="00EE0338" w:rsidRDefault="009D562F" w:rsidP="00942009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ก่อนจัด</w:t>
            </w:r>
          </w:p>
          <w:p w:rsidR="009D562F" w:rsidRPr="00EE0338" w:rsidRDefault="009D562F" w:rsidP="00942009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450" w:type="dxa"/>
          </w:tcPr>
          <w:p w:rsidR="009D562F" w:rsidRPr="00EE0338" w:rsidRDefault="009D562F" w:rsidP="0094200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9D562F" w:rsidRPr="00EE0338" w:rsidRDefault="009D562F" w:rsidP="0094200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9D562F" w:rsidRPr="00EE0338" w:rsidRDefault="009D562F" w:rsidP="00942009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D562F" w:rsidRPr="00EE0338" w:rsidRDefault="009D562F" w:rsidP="00942009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450" w:type="dxa"/>
          </w:tcPr>
          <w:p w:rsidR="009D562F" w:rsidRPr="00EE0338" w:rsidRDefault="009D562F" w:rsidP="0094200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9D562F" w:rsidRPr="00EE0338" w:rsidRDefault="009D562F" w:rsidP="0094200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9D562F" w:rsidRDefault="009D562F" w:rsidP="00942009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</w:p>
          <w:p w:rsidR="009D562F" w:rsidRPr="00EE0338" w:rsidRDefault="009D562F" w:rsidP="00942009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9D562F" w:rsidRPr="00956384" w:rsidTr="00942009">
        <w:trPr>
          <w:tblHeader/>
        </w:trPr>
        <w:tc>
          <w:tcPr>
            <w:tcW w:w="3888" w:type="dxa"/>
          </w:tcPr>
          <w:p w:rsidR="009D562F" w:rsidRPr="00DC339C" w:rsidRDefault="009D562F" w:rsidP="00942009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5"/>
          </w:tcPr>
          <w:p w:rsidR="009D562F" w:rsidRPr="00CC0D5E" w:rsidRDefault="009D562F" w:rsidP="00942009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D562F" w:rsidRPr="00956384" w:rsidTr="00942009">
        <w:tc>
          <w:tcPr>
            <w:tcW w:w="3888" w:type="dxa"/>
          </w:tcPr>
          <w:p w:rsidR="009D562F" w:rsidRPr="00C6098E" w:rsidRDefault="009D562F" w:rsidP="00942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563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9563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</w:p>
        </w:tc>
        <w:tc>
          <w:tcPr>
            <w:tcW w:w="1530" w:type="dxa"/>
          </w:tcPr>
          <w:p w:rsidR="009D562F" w:rsidRPr="00956384" w:rsidRDefault="009D562F" w:rsidP="00942009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:rsidR="009D562F" w:rsidRPr="00956384" w:rsidRDefault="009D562F" w:rsidP="0094200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9D562F" w:rsidRPr="00956384" w:rsidRDefault="009D562F" w:rsidP="00942009">
            <w:pPr>
              <w:pStyle w:val="BodyText"/>
              <w:tabs>
                <w:tab w:val="clear" w:pos="454"/>
                <w:tab w:val="decimal" w:pos="432"/>
              </w:tabs>
              <w:spacing w:after="0" w:line="340" w:lineRule="exact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:rsidR="009D562F" w:rsidRPr="00956384" w:rsidRDefault="009D562F" w:rsidP="0094200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9D562F" w:rsidRPr="00956384" w:rsidRDefault="009D562F" w:rsidP="00942009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D562F" w:rsidRPr="00956384" w:rsidTr="00942009">
        <w:tc>
          <w:tcPr>
            <w:tcW w:w="7398" w:type="dxa"/>
            <w:gridSpan w:val="4"/>
          </w:tcPr>
          <w:p w:rsidR="009D562F" w:rsidRPr="00956384" w:rsidRDefault="009D562F" w:rsidP="00942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3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="00065B7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450" w:type="dxa"/>
          </w:tcPr>
          <w:p w:rsidR="009D562F" w:rsidRPr="00956384" w:rsidRDefault="009D562F" w:rsidP="00942009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9D562F" w:rsidRPr="00956384" w:rsidRDefault="009D562F" w:rsidP="00942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562F" w:rsidRPr="00956384" w:rsidTr="00942009">
        <w:trPr>
          <w:trHeight w:val="344"/>
        </w:trPr>
        <w:tc>
          <w:tcPr>
            <w:tcW w:w="3888" w:type="dxa"/>
          </w:tcPr>
          <w:p w:rsidR="009D562F" w:rsidRPr="00956384" w:rsidRDefault="009D562F" w:rsidP="0094200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รายได้จากการขายสินค้าและให้บริการ</w:t>
            </w:r>
          </w:p>
        </w:tc>
        <w:tc>
          <w:tcPr>
            <w:tcW w:w="1530" w:type="dxa"/>
          </w:tcPr>
          <w:p w:rsidR="009D562F" w:rsidRPr="00034CFD" w:rsidRDefault="009D562F" w:rsidP="00942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34CFD">
              <w:rPr>
                <w:rFonts w:asciiTheme="majorBidi" w:hAnsiTheme="majorBidi" w:cstheme="majorBidi"/>
                <w:sz w:val="30"/>
                <w:szCs w:val="30"/>
              </w:rPr>
              <w:t xml:space="preserve">          (2,550,433)</w:t>
            </w:r>
          </w:p>
        </w:tc>
        <w:tc>
          <w:tcPr>
            <w:tcW w:w="450" w:type="dxa"/>
          </w:tcPr>
          <w:p w:rsidR="009D562F" w:rsidRPr="00034CFD" w:rsidRDefault="009D562F" w:rsidP="00942009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9D562F" w:rsidRPr="00034CFD" w:rsidRDefault="009D562F" w:rsidP="00942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34CFD">
              <w:rPr>
                <w:rFonts w:asciiTheme="majorBidi" w:hAnsiTheme="majorBidi" w:cstheme="majorBidi"/>
                <w:sz w:val="30"/>
                <w:szCs w:val="30"/>
              </w:rPr>
              <w:t xml:space="preserve">                50,381</w:t>
            </w:r>
          </w:p>
        </w:tc>
        <w:tc>
          <w:tcPr>
            <w:tcW w:w="450" w:type="dxa"/>
          </w:tcPr>
          <w:p w:rsidR="009D562F" w:rsidRPr="00034CFD" w:rsidRDefault="009D562F" w:rsidP="00942009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9D562F" w:rsidRPr="00034CFD" w:rsidRDefault="009D562F" w:rsidP="00942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034CFD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="00034CFD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034CFD">
              <w:rPr>
                <w:rFonts w:asciiTheme="majorBidi" w:hAnsiTheme="majorBidi" w:cstheme="majorBidi"/>
                <w:sz w:val="30"/>
                <w:szCs w:val="30"/>
              </w:rPr>
              <w:t>(2,500,052)</w:t>
            </w:r>
          </w:p>
        </w:tc>
      </w:tr>
      <w:tr w:rsidR="009D562F" w:rsidRPr="00956384" w:rsidTr="00942009">
        <w:trPr>
          <w:trHeight w:val="344"/>
        </w:trPr>
        <w:tc>
          <w:tcPr>
            <w:tcW w:w="3888" w:type="dxa"/>
          </w:tcPr>
          <w:p w:rsidR="009D562F" w:rsidRPr="00956384" w:rsidRDefault="009D562F" w:rsidP="0094200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รายได้จากการลงทุน</w:t>
            </w:r>
          </w:p>
        </w:tc>
        <w:tc>
          <w:tcPr>
            <w:tcW w:w="1530" w:type="dxa"/>
          </w:tcPr>
          <w:p w:rsidR="009D562F" w:rsidRPr="00034CFD" w:rsidRDefault="009D562F" w:rsidP="00942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34CFD">
              <w:rPr>
                <w:rFonts w:asciiTheme="majorBidi" w:hAnsiTheme="majorBidi" w:cstheme="majorBidi"/>
                <w:sz w:val="30"/>
                <w:szCs w:val="30"/>
              </w:rPr>
              <w:t xml:space="preserve">                 (3,367)</w:t>
            </w:r>
          </w:p>
        </w:tc>
        <w:tc>
          <w:tcPr>
            <w:tcW w:w="450" w:type="dxa"/>
          </w:tcPr>
          <w:p w:rsidR="009D562F" w:rsidRPr="00034CFD" w:rsidRDefault="009D562F" w:rsidP="00942009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9D562F" w:rsidRPr="00034CFD" w:rsidRDefault="009D562F" w:rsidP="00942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34CFD">
              <w:rPr>
                <w:rFonts w:asciiTheme="majorBidi" w:hAnsiTheme="majorBidi" w:cstheme="majorBidi"/>
                <w:sz w:val="30"/>
                <w:szCs w:val="30"/>
              </w:rPr>
              <w:t xml:space="preserve">                (4,550)</w:t>
            </w:r>
          </w:p>
        </w:tc>
        <w:tc>
          <w:tcPr>
            <w:tcW w:w="450" w:type="dxa"/>
          </w:tcPr>
          <w:p w:rsidR="009D562F" w:rsidRPr="00034CFD" w:rsidRDefault="009D562F" w:rsidP="00942009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9D562F" w:rsidRPr="00034CFD" w:rsidRDefault="009D562F" w:rsidP="00942009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034CFD">
              <w:rPr>
                <w:rFonts w:asciiTheme="majorBidi" w:hAnsiTheme="majorBidi" w:cstheme="majorBidi"/>
                <w:sz w:val="30"/>
                <w:szCs w:val="30"/>
              </w:rPr>
              <w:t xml:space="preserve">             </w:t>
            </w:r>
            <w:r w:rsidR="00034CFD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034CFD">
              <w:rPr>
                <w:rFonts w:asciiTheme="majorBidi" w:hAnsiTheme="majorBidi" w:cstheme="majorBidi"/>
                <w:sz w:val="30"/>
                <w:szCs w:val="30"/>
              </w:rPr>
              <w:t>(7,917)</w:t>
            </w:r>
          </w:p>
        </w:tc>
      </w:tr>
      <w:tr w:rsidR="009D562F" w:rsidRPr="009F2754" w:rsidTr="00942009">
        <w:tc>
          <w:tcPr>
            <w:tcW w:w="3888" w:type="dxa"/>
          </w:tcPr>
          <w:p w:rsidR="009D562F" w:rsidRDefault="009D562F" w:rsidP="0094200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530" w:type="dxa"/>
          </w:tcPr>
          <w:p w:rsidR="009D562F" w:rsidRPr="00034CFD" w:rsidRDefault="009D562F" w:rsidP="00942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34CFD">
              <w:rPr>
                <w:rFonts w:asciiTheme="majorBidi" w:hAnsiTheme="majorBidi" w:cstheme="majorBidi"/>
                <w:sz w:val="30"/>
                <w:szCs w:val="30"/>
              </w:rPr>
              <w:t xml:space="preserve">               517,745</w:t>
            </w:r>
          </w:p>
        </w:tc>
        <w:tc>
          <w:tcPr>
            <w:tcW w:w="450" w:type="dxa"/>
          </w:tcPr>
          <w:p w:rsidR="009D562F" w:rsidRPr="00034CFD" w:rsidRDefault="009D562F" w:rsidP="00942009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9D562F" w:rsidRPr="00034CFD" w:rsidRDefault="009D562F" w:rsidP="00942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34CFD">
              <w:rPr>
                <w:rFonts w:asciiTheme="majorBidi" w:hAnsiTheme="majorBidi" w:cstheme="majorBidi"/>
                <w:sz w:val="30"/>
                <w:szCs w:val="30"/>
              </w:rPr>
              <w:t xml:space="preserve">              (45,831)</w:t>
            </w:r>
          </w:p>
        </w:tc>
        <w:tc>
          <w:tcPr>
            <w:tcW w:w="450" w:type="dxa"/>
          </w:tcPr>
          <w:p w:rsidR="009D562F" w:rsidRPr="00034CFD" w:rsidRDefault="009D562F" w:rsidP="00942009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9D562F" w:rsidRPr="00034CFD" w:rsidRDefault="009D562F" w:rsidP="00942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95"/>
                <w:tab w:val="left" w:pos="730"/>
                <w:tab w:val="left" w:pos="820"/>
                <w:tab w:val="left" w:pos="980"/>
                <w:tab w:val="left" w:pos="1147"/>
              </w:tabs>
              <w:spacing w:after="0"/>
              <w:ind w:left="370" w:right="-194" w:hanging="30"/>
              <w:rPr>
                <w:rFonts w:asciiTheme="majorBidi" w:hAnsiTheme="majorBidi" w:cstheme="majorBidi"/>
                <w:sz w:val="30"/>
                <w:szCs w:val="30"/>
              </w:rPr>
            </w:pPr>
            <w:r w:rsidRPr="00034CFD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="00034CF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034CFD">
              <w:rPr>
                <w:rFonts w:asciiTheme="majorBidi" w:hAnsiTheme="majorBidi" w:cstheme="majorBidi"/>
                <w:sz w:val="30"/>
                <w:szCs w:val="30"/>
              </w:rPr>
              <w:t>471,914</w:t>
            </w:r>
          </w:p>
        </w:tc>
      </w:tr>
      <w:tr w:rsidR="009D562F" w:rsidRPr="00956384" w:rsidTr="00942009">
        <w:tc>
          <w:tcPr>
            <w:tcW w:w="3888" w:type="dxa"/>
          </w:tcPr>
          <w:p w:rsidR="009D562F" w:rsidRPr="00956384" w:rsidRDefault="009D562F" w:rsidP="0094200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9D562F" w:rsidRPr="00956384" w:rsidRDefault="009D562F" w:rsidP="00942009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:rsidR="009D562F" w:rsidRPr="00956384" w:rsidRDefault="009D562F" w:rsidP="0094200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9D562F" w:rsidRPr="00EE0338" w:rsidRDefault="009D562F" w:rsidP="00942009">
            <w:pPr>
              <w:pStyle w:val="BodyText"/>
              <w:tabs>
                <w:tab w:val="clear" w:pos="454"/>
                <w:tab w:val="clear" w:pos="680"/>
                <w:tab w:val="decimal" w:pos="432"/>
                <w:tab w:val="left" w:pos="970"/>
              </w:tabs>
              <w:spacing w:after="0" w:line="340" w:lineRule="exact"/>
              <w:ind w:left="520" w:right="-4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450" w:type="dxa"/>
          </w:tcPr>
          <w:p w:rsidR="009D562F" w:rsidRPr="00EE0338" w:rsidRDefault="009D562F" w:rsidP="00942009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:rsidR="009D562F" w:rsidRPr="00956384" w:rsidRDefault="009D562F" w:rsidP="00942009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9D562F" w:rsidRDefault="009D562F" w:rsidP="00E52174">
      <w:pPr>
        <w:pStyle w:val="a"/>
        <w:tabs>
          <w:tab w:val="clear" w:pos="1080"/>
          <w:tab w:val="left" w:pos="540"/>
        </w:tabs>
        <w:ind w:right="-72"/>
        <w:jc w:val="thaiDistribute"/>
        <w:rPr>
          <w:rFonts w:ascii="Angsana New" w:hAnsi="Angsana New" w:cs="Angsana New"/>
          <w:b/>
          <w:bCs/>
          <w:lang w:val="en-US"/>
        </w:rPr>
      </w:pPr>
    </w:p>
    <w:tbl>
      <w:tblPr>
        <w:tblW w:w="946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88"/>
        <w:gridCol w:w="1530"/>
        <w:gridCol w:w="450"/>
        <w:gridCol w:w="1530"/>
        <w:gridCol w:w="450"/>
        <w:gridCol w:w="1620"/>
      </w:tblGrid>
      <w:tr w:rsidR="005F6E8F" w:rsidRPr="00EE0338" w:rsidTr="00942009">
        <w:trPr>
          <w:tblHeader/>
        </w:trPr>
        <w:tc>
          <w:tcPr>
            <w:tcW w:w="3888" w:type="dxa"/>
          </w:tcPr>
          <w:p w:rsidR="005F6E8F" w:rsidRPr="00956384" w:rsidRDefault="005F6E8F" w:rsidP="0094200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5"/>
          </w:tcPr>
          <w:p w:rsidR="005F6E8F" w:rsidRPr="00EE0338" w:rsidRDefault="005F6E8F" w:rsidP="00942009">
            <w:pPr>
              <w:pStyle w:val="BodyText"/>
              <w:spacing w:after="0" w:line="340" w:lineRule="exac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065B7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5F6E8F" w:rsidRPr="00956384" w:rsidTr="00942009">
        <w:trPr>
          <w:tblHeader/>
        </w:trPr>
        <w:tc>
          <w:tcPr>
            <w:tcW w:w="3888" w:type="dxa"/>
          </w:tcPr>
          <w:p w:rsidR="005F6E8F" w:rsidRPr="00956384" w:rsidRDefault="005F6E8F" w:rsidP="0094200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5"/>
            <w:tcBorders>
              <w:bottom w:val="single" w:sz="4" w:space="0" w:color="auto"/>
            </w:tcBorders>
          </w:tcPr>
          <w:p w:rsidR="005F6E8F" w:rsidRPr="00EE0338" w:rsidRDefault="005F6E8F" w:rsidP="00942009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F6E8F" w:rsidRPr="00956384" w:rsidTr="00942009">
        <w:trPr>
          <w:trHeight w:val="784"/>
          <w:tblHeader/>
        </w:trPr>
        <w:tc>
          <w:tcPr>
            <w:tcW w:w="3888" w:type="dxa"/>
          </w:tcPr>
          <w:p w:rsidR="005F6E8F" w:rsidRPr="00DC339C" w:rsidRDefault="005F6E8F" w:rsidP="00942009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5F6E8F" w:rsidRPr="00DC339C" w:rsidRDefault="005F6E8F" w:rsidP="00BC0127">
            <w:pPr>
              <w:pStyle w:val="BodyText"/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5F6E8F" w:rsidRPr="00EE0338" w:rsidRDefault="005F6E8F" w:rsidP="00942009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ก่อนจัด</w:t>
            </w:r>
          </w:p>
          <w:p w:rsidR="005F6E8F" w:rsidRPr="00EE0338" w:rsidRDefault="005F6E8F" w:rsidP="00942009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450" w:type="dxa"/>
          </w:tcPr>
          <w:p w:rsidR="005F6E8F" w:rsidRPr="00EE0338" w:rsidRDefault="005F6E8F" w:rsidP="0094200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5F6E8F" w:rsidRPr="00EE0338" w:rsidRDefault="005F6E8F" w:rsidP="0094200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5F6E8F" w:rsidRPr="00EE0338" w:rsidRDefault="005F6E8F" w:rsidP="00942009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5F6E8F" w:rsidRPr="00EE0338" w:rsidRDefault="005F6E8F" w:rsidP="00942009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450" w:type="dxa"/>
          </w:tcPr>
          <w:p w:rsidR="005F6E8F" w:rsidRPr="00EE0338" w:rsidRDefault="005F6E8F" w:rsidP="0094200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5F6E8F" w:rsidRPr="00EE0338" w:rsidRDefault="005F6E8F" w:rsidP="0094200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5F6E8F" w:rsidRDefault="005F6E8F" w:rsidP="00942009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</w:p>
          <w:p w:rsidR="005F6E8F" w:rsidRPr="00EE0338" w:rsidRDefault="005F6E8F" w:rsidP="00942009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5F6E8F" w:rsidRPr="00956384" w:rsidTr="00942009">
        <w:trPr>
          <w:tblHeader/>
        </w:trPr>
        <w:tc>
          <w:tcPr>
            <w:tcW w:w="3888" w:type="dxa"/>
          </w:tcPr>
          <w:p w:rsidR="005F6E8F" w:rsidRPr="00DC339C" w:rsidRDefault="005F6E8F" w:rsidP="00942009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5"/>
          </w:tcPr>
          <w:p w:rsidR="005F6E8F" w:rsidRPr="00CC0D5E" w:rsidRDefault="005F6E8F" w:rsidP="00942009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F6E8F" w:rsidRPr="00956384" w:rsidTr="00942009">
        <w:tc>
          <w:tcPr>
            <w:tcW w:w="3888" w:type="dxa"/>
          </w:tcPr>
          <w:p w:rsidR="005F6E8F" w:rsidRPr="00C6098E" w:rsidRDefault="005F6E8F" w:rsidP="00942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563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งบกำไรขาดทุนเบ็ดเสร็จสำหรับงวด</w:t>
            </w:r>
            <w:r w:rsidR="007D675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9563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</w:p>
        </w:tc>
        <w:tc>
          <w:tcPr>
            <w:tcW w:w="1530" w:type="dxa"/>
          </w:tcPr>
          <w:p w:rsidR="005F6E8F" w:rsidRPr="00956384" w:rsidRDefault="005F6E8F" w:rsidP="00942009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:rsidR="005F6E8F" w:rsidRPr="00956384" w:rsidRDefault="005F6E8F" w:rsidP="0094200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5F6E8F" w:rsidRPr="00956384" w:rsidRDefault="005F6E8F" w:rsidP="00942009">
            <w:pPr>
              <w:pStyle w:val="BodyText"/>
              <w:tabs>
                <w:tab w:val="clear" w:pos="454"/>
                <w:tab w:val="decimal" w:pos="432"/>
              </w:tabs>
              <w:spacing w:after="0" w:line="340" w:lineRule="exact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:rsidR="005F6E8F" w:rsidRPr="00956384" w:rsidRDefault="005F6E8F" w:rsidP="0094200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5F6E8F" w:rsidRPr="00956384" w:rsidRDefault="005F6E8F" w:rsidP="00942009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F6E8F" w:rsidRPr="00956384" w:rsidTr="00942009">
        <w:tc>
          <w:tcPr>
            <w:tcW w:w="7398" w:type="dxa"/>
            <w:gridSpan w:val="4"/>
          </w:tcPr>
          <w:p w:rsidR="005F6E8F" w:rsidRPr="00956384" w:rsidRDefault="005F6E8F" w:rsidP="00942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3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0 มิถุนายน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="00065B7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450" w:type="dxa"/>
          </w:tcPr>
          <w:p w:rsidR="005F6E8F" w:rsidRPr="00956384" w:rsidRDefault="005F6E8F" w:rsidP="00942009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5F6E8F" w:rsidRPr="00956384" w:rsidRDefault="005F6E8F" w:rsidP="00942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6E8F" w:rsidRPr="00956384" w:rsidTr="00942009">
        <w:trPr>
          <w:trHeight w:val="344"/>
        </w:trPr>
        <w:tc>
          <w:tcPr>
            <w:tcW w:w="3888" w:type="dxa"/>
          </w:tcPr>
          <w:p w:rsidR="005F6E8F" w:rsidRPr="00956384" w:rsidRDefault="005F6E8F" w:rsidP="0094200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รายได้จากการขายสินค้าและให้บริการ</w:t>
            </w:r>
          </w:p>
        </w:tc>
        <w:tc>
          <w:tcPr>
            <w:tcW w:w="1530" w:type="dxa"/>
          </w:tcPr>
          <w:p w:rsidR="005F6E8F" w:rsidRPr="009D2073" w:rsidRDefault="005F6E8F" w:rsidP="00942009">
            <w:pPr>
              <w:pStyle w:val="BodyText"/>
              <w:tabs>
                <w:tab w:val="clear" w:pos="454"/>
                <w:tab w:val="clear" w:pos="680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8"/>
                <w:tab w:val="decimal" w:pos="695"/>
                <w:tab w:val="decimal" w:pos="833"/>
                <w:tab w:val="left" w:pos="111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D2073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802</w:t>
            </w:r>
            <w:r w:rsidRPr="009D207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070</w:t>
            </w:r>
            <w:r w:rsidRPr="009D207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450" w:type="dxa"/>
          </w:tcPr>
          <w:p w:rsidR="005F6E8F" w:rsidRPr="00956384" w:rsidRDefault="005F6E8F" w:rsidP="00942009">
            <w:pPr>
              <w:pStyle w:val="BodyText"/>
              <w:tabs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5F6E8F" w:rsidRPr="009D2073" w:rsidRDefault="005F6E8F" w:rsidP="00942009">
            <w:pPr>
              <w:pStyle w:val="BodyText"/>
              <w:tabs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  <w:tab w:val="decimal" w:pos="833"/>
                <w:tab w:val="left" w:pos="159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</w:t>
            </w:r>
            <w:r>
              <w:rPr>
                <w:rFonts w:ascii="Angsana New" w:hAnsi="Angsana New"/>
                <w:sz w:val="30"/>
                <w:szCs w:val="30"/>
              </w:rPr>
              <w:t xml:space="preserve"> 2,956</w:t>
            </w:r>
          </w:p>
        </w:tc>
        <w:tc>
          <w:tcPr>
            <w:tcW w:w="450" w:type="dxa"/>
          </w:tcPr>
          <w:p w:rsidR="005F6E8F" w:rsidRPr="009D2073" w:rsidRDefault="005F6E8F" w:rsidP="00942009">
            <w:pPr>
              <w:pStyle w:val="BodyText"/>
              <w:tabs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5F6E8F" w:rsidRPr="009D2073" w:rsidRDefault="005F6E8F" w:rsidP="00942009">
            <w:pPr>
              <w:pStyle w:val="BodyText"/>
              <w:tabs>
                <w:tab w:val="clear" w:pos="454"/>
                <w:tab w:val="clear" w:pos="680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8"/>
                <w:tab w:val="decimal" w:pos="695"/>
                <w:tab w:val="decimal" w:pos="833"/>
                <w:tab w:val="left" w:pos="111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</w:t>
            </w: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D2073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799</w:t>
            </w:r>
            <w:r w:rsidRPr="009D2073">
              <w:rPr>
                <w:rFonts w:ascii="Angsana New" w:hAnsi="Angsana New"/>
                <w:sz w:val="30"/>
                <w:szCs w:val="30"/>
              </w:rPr>
              <w:t>,1</w:t>
            </w:r>
            <w:r>
              <w:rPr>
                <w:rFonts w:ascii="Angsana New" w:hAnsi="Angsana New"/>
                <w:sz w:val="30"/>
                <w:szCs w:val="30"/>
              </w:rPr>
              <w:t>14</w:t>
            </w:r>
            <w:r w:rsidRPr="009D207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F6E8F" w:rsidRPr="00956384" w:rsidTr="00942009">
        <w:trPr>
          <w:trHeight w:val="344"/>
        </w:trPr>
        <w:tc>
          <w:tcPr>
            <w:tcW w:w="3888" w:type="dxa"/>
          </w:tcPr>
          <w:p w:rsidR="005F6E8F" w:rsidRPr="00956384" w:rsidRDefault="005F6E8F" w:rsidP="0094200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รายได้จากการลงทุน</w:t>
            </w:r>
          </w:p>
        </w:tc>
        <w:tc>
          <w:tcPr>
            <w:tcW w:w="1530" w:type="dxa"/>
          </w:tcPr>
          <w:p w:rsidR="005F6E8F" w:rsidRPr="009D2073" w:rsidRDefault="005F6E8F" w:rsidP="00942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</w:t>
            </w:r>
            <w:r w:rsidRPr="009D2073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3,090</w:t>
            </w:r>
            <w:r w:rsidRPr="009D207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450" w:type="dxa"/>
          </w:tcPr>
          <w:p w:rsidR="005F6E8F" w:rsidRPr="00956384" w:rsidRDefault="005F6E8F" w:rsidP="00942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5F6E8F" w:rsidRPr="009D2073" w:rsidRDefault="005F6E8F" w:rsidP="00942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  <w:tab w:val="left" w:pos="134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</w:t>
            </w:r>
            <w:r w:rsidRPr="009D2073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2,956</w:t>
            </w:r>
            <w:r w:rsidRPr="009D207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450" w:type="dxa"/>
          </w:tcPr>
          <w:p w:rsidR="005F6E8F" w:rsidRPr="009D2073" w:rsidRDefault="005F6E8F" w:rsidP="00942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5F6E8F" w:rsidRPr="009D2073" w:rsidRDefault="005F6E8F" w:rsidP="00942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8"/>
                <w:tab w:val="decimal" w:pos="833"/>
                <w:tab w:val="left" w:pos="111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9D2073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9D207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046</w:t>
            </w:r>
            <w:r w:rsidRPr="009D207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F6E8F" w:rsidRPr="00956384" w:rsidTr="00942009">
        <w:tc>
          <w:tcPr>
            <w:tcW w:w="3888" w:type="dxa"/>
          </w:tcPr>
          <w:p w:rsidR="005F6E8F" w:rsidRPr="00956384" w:rsidRDefault="005F6E8F" w:rsidP="0094200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5F6E8F" w:rsidRPr="00956384" w:rsidRDefault="005F6E8F" w:rsidP="00942009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:rsidR="005F6E8F" w:rsidRPr="00956384" w:rsidRDefault="005F6E8F" w:rsidP="0094200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5F6E8F" w:rsidRPr="00EE0338" w:rsidRDefault="005F6E8F" w:rsidP="00942009">
            <w:pPr>
              <w:pStyle w:val="BodyText"/>
              <w:tabs>
                <w:tab w:val="clear" w:pos="454"/>
                <w:tab w:val="clear" w:pos="680"/>
                <w:tab w:val="decimal" w:pos="432"/>
                <w:tab w:val="left" w:pos="970"/>
              </w:tabs>
              <w:spacing w:after="0" w:line="340" w:lineRule="exact"/>
              <w:ind w:left="520" w:right="-4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450" w:type="dxa"/>
          </w:tcPr>
          <w:p w:rsidR="005F6E8F" w:rsidRPr="00EE0338" w:rsidRDefault="005F6E8F" w:rsidP="00942009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:rsidR="005F6E8F" w:rsidRPr="00956384" w:rsidRDefault="005F6E8F" w:rsidP="00942009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5F6E8F" w:rsidRPr="00DC339C" w:rsidRDefault="005F6E8F" w:rsidP="00E52174">
      <w:pPr>
        <w:pStyle w:val="a"/>
        <w:tabs>
          <w:tab w:val="clear" w:pos="1080"/>
          <w:tab w:val="left" w:pos="540"/>
        </w:tabs>
        <w:ind w:right="-72"/>
        <w:jc w:val="thaiDistribute"/>
        <w:rPr>
          <w:rFonts w:ascii="Angsana New" w:hAnsi="Angsana New" w:cs="Angsana New"/>
          <w:b/>
          <w:bCs/>
          <w:cs/>
          <w:lang w:val="en-US"/>
        </w:rPr>
      </w:pPr>
    </w:p>
    <w:sectPr w:rsidR="005F6E8F" w:rsidRPr="00DC339C" w:rsidSect="007D70EA">
      <w:pgSz w:w="11909" w:h="16834" w:code="9"/>
      <w:pgMar w:top="691" w:right="1109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00DD" w:rsidRDefault="008100DD" w:rsidP="00FC04D5">
      <w:r>
        <w:separator/>
      </w:r>
    </w:p>
  </w:endnote>
  <w:endnote w:type="continuationSeparator" w:id="0">
    <w:p w:rsidR="008100DD" w:rsidRDefault="008100DD" w:rsidP="00FC0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7923299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562A16" w:rsidRPr="00FB1525" w:rsidRDefault="00562A1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B152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B152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B152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FB152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FB152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526B" w:rsidRPr="00860E15" w:rsidRDefault="00F7526B" w:rsidP="00A73C5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860E15">
      <w:rPr>
        <w:rStyle w:val="PageNumber"/>
        <w:rFonts w:ascii="Angsana New" w:hAnsi="Angsana New"/>
        <w:sz w:val="30"/>
        <w:szCs w:val="30"/>
      </w:rPr>
      <w:fldChar w:fldCharType="begin"/>
    </w:r>
    <w:r w:rsidRPr="00860E1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60E1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35</w:t>
    </w:r>
    <w:r w:rsidRPr="00860E15">
      <w:rPr>
        <w:rStyle w:val="PageNumber"/>
        <w:rFonts w:ascii="Angsana New" w:hAnsi="Angsana New"/>
        <w:sz w:val="30"/>
        <w:szCs w:val="30"/>
      </w:rPr>
      <w:fldChar w:fldCharType="end"/>
    </w:r>
  </w:p>
  <w:p w:rsidR="00F7526B" w:rsidRPr="00D8432A" w:rsidRDefault="00F7526B" w:rsidP="00A73C5C">
    <w:pPr>
      <w:pStyle w:val="Footer"/>
      <w:jc w:val="cen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526B" w:rsidRPr="00860E15" w:rsidRDefault="00F7526B" w:rsidP="00A73C5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860E15">
      <w:rPr>
        <w:rStyle w:val="PageNumber"/>
        <w:rFonts w:ascii="Angsana New" w:hAnsi="Angsana New"/>
        <w:sz w:val="30"/>
        <w:szCs w:val="30"/>
      </w:rPr>
      <w:fldChar w:fldCharType="begin"/>
    </w:r>
    <w:r w:rsidRPr="00860E1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60E1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51</w:t>
    </w:r>
    <w:r w:rsidRPr="00860E15">
      <w:rPr>
        <w:rStyle w:val="PageNumber"/>
        <w:rFonts w:ascii="Angsana New" w:hAnsi="Angsana New"/>
        <w:sz w:val="30"/>
        <w:szCs w:val="30"/>
      </w:rPr>
      <w:fldChar w:fldCharType="end"/>
    </w:r>
  </w:p>
  <w:p w:rsidR="00F7526B" w:rsidRPr="00D8432A" w:rsidRDefault="00F7526B" w:rsidP="004E687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00DD" w:rsidRDefault="008100DD" w:rsidP="00FC04D5">
      <w:r>
        <w:separator/>
      </w:r>
    </w:p>
  </w:footnote>
  <w:footnote w:type="continuationSeparator" w:id="0">
    <w:p w:rsidR="008100DD" w:rsidRDefault="008100DD" w:rsidP="00FC0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526B" w:rsidRPr="003B5EBA" w:rsidRDefault="00F7526B" w:rsidP="005840A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7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F7526B" w:rsidRPr="003B5EBA" w:rsidRDefault="00F7526B" w:rsidP="00B72E5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F7526B" w:rsidRPr="00AF256D" w:rsidRDefault="00F7526B" w:rsidP="008D7AF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สิ้นสุดวันที่ 3</w:t>
    </w:r>
    <w:r w:rsidRPr="001042AC">
      <w:rPr>
        <w:rFonts w:ascii="Angsana New" w:hAnsi="Angsana New" w:cs="Angsana New"/>
        <w:sz w:val="32"/>
        <w:szCs w:val="32"/>
        <w:lang w:val="en-US" w:bidi="th-TH"/>
      </w:rPr>
      <w:t>0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25</w:t>
    </w:r>
    <w:r w:rsidRPr="00E337C7">
      <w:rPr>
        <w:rFonts w:ascii="Angsana New" w:hAnsi="Angsana New" w:cs="Angsana New"/>
        <w:sz w:val="32"/>
        <w:szCs w:val="32"/>
        <w:lang w:bidi="th-TH"/>
      </w:rPr>
      <w:t>6</w:t>
    </w:r>
    <w:r>
      <w:rPr>
        <w:rFonts w:ascii="Angsana New" w:hAnsi="Angsana New" w:cs="Angsana New" w:hint="cs"/>
        <w:sz w:val="32"/>
        <w:szCs w:val="32"/>
        <w:cs/>
        <w:lang w:bidi="th-TH"/>
      </w:rPr>
      <w:t>2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Pr="00135E6F">
      <w:rPr>
        <w:rFonts w:ascii="Angsana New" w:hAnsi="Angsana New" w:cs="Angsana New"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135E6F">
      <w:rPr>
        <w:rFonts w:ascii="Angsana New" w:hAnsi="Angsana New" w:cs="Angsana New"/>
        <w:sz w:val="32"/>
        <w:szCs w:val="32"/>
        <w:lang w:val="en-US" w:bidi="th-TH"/>
      </w:rPr>
      <w:t>)</w:t>
    </w:r>
  </w:p>
  <w:p w:rsidR="00F7526B" w:rsidRPr="008D7AF1" w:rsidRDefault="00F7526B">
    <w:pPr>
      <w:pStyle w:val="Head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526B" w:rsidRDefault="00F7526B" w:rsidP="00EA58F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7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F7526B" w:rsidRPr="003B5EBA" w:rsidRDefault="00F7526B" w:rsidP="00EA58F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7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F7526B" w:rsidRPr="00AF256D" w:rsidRDefault="00F7526B" w:rsidP="008D7AF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สิ้นสุดวันที่ 3</w:t>
    </w:r>
    <w:r w:rsidRPr="001042AC">
      <w:rPr>
        <w:rFonts w:ascii="Angsana New" w:hAnsi="Angsana New" w:cs="Angsana New"/>
        <w:sz w:val="32"/>
        <w:szCs w:val="32"/>
        <w:lang w:val="en-US" w:bidi="th-TH"/>
      </w:rPr>
      <w:t>0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25</w:t>
    </w:r>
    <w:r w:rsidRPr="00E337C7">
      <w:rPr>
        <w:rFonts w:ascii="Angsana New" w:hAnsi="Angsana New" w:cs="Angsana New"/>
        <w:sz w:val="32"/>
        <w:szCs w:val="32"/>
        <w:lang w:bidi="th-TH"/>
      </w:rPr>
      <w:t>6</w:t>
    </w:r>
    <w:r w:rsidRPr="00BD79EB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2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:rsidR="00F7526B" w:rsidRPr="008D7AF1" w:rsidRDefault="00F7526B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526B" w:rsidRPr="003B5EBA" w:rsidRDefault="00F7526B" w:rsidP="00BC1F1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F7526B" w:rsidRPr="003B5EBA" w:rsidRDefault="00F7526B" w:rsidP="00BC1F1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F7526B" w:rsidRPr="00AF256D" w:rsidRDefault="00F7526B" w:rsidP="00BD79EB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สิ้นสุดวันที่ 3</w:t>
    </w:r>
    <w:r w:rsidRPr="001042AC">
      <w:rPr>
        <w:rFonts w:ascii="Angsana New" w:hAnsi="Angsana New" w:cs="Angsana New"/>
        <w:sz w:val="32"/>
        <w:szCs w:val="32"/>
        <w:lang w:val="en-US" w:bidi="th-TH"/>
      </w:rPr>
      <w:t>0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25</w:t>
    </w:r>
    <w:r w:rsidRPr="00E337C7">
      <w:rPr>
        <w:rFonts w:ascii="Angsana New" w:hAnsi="Angsana New" w:cs="Angsana New"/>
        <w:sz w:val="32"/>
        <w:szCs w:val="32"/>
        <w:lang w:bidi="th-TH"/>
      </w:rPr>
      <w:t>6</w:t>
    </w:r>
    <w:r w:rsidRPr="00BD79EB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2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:rsidR="00F7526B" w:rsidRPr="00BD79EB" w:rsidRDefault="00F7526B" w:rsidP="00485DC7">
    <w:pPr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526B" w:rsidRPr="003B5EBA" w:rsidRDefault="00F7526B" w:rsidP="00BC1F1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F7526B" w:rsidRPr="003B5EBA" w:rsidRDefault="00F7526B" w:rsidP="00BC1F1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F7526B" w:rsidRPr="00AF256D" w:rsidRDefault="00F7526B" w:rsidP="00BD79EB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สิ้นสุดวันที่ 3</w:t>
    </w:r>
    <w:r w:rsidRPr="001042AC">
      <w:rPr>
        <w:rFonts w:ascii="Angsana New" w:hAnsi="Angsana New" w:cs="Angsana New"/>
        <w:sz w:val="32"/>
        <w:szCs w:val="32"/>
        <w:lang w:val="en-US" w:bidi="th-TH"/>
      </w:rPr>
      <w:t>0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25</w:t>
    </w:r>
    <w:r w:rsidRPr="00E337C7">
      <w:rPr>
        <w:rFonts w:ascii="Angsana New" w:hAnsi="Angsana New" w:cs="Angsana New"/>
        <w:sz w:val="32"/>
        <w:szCs w:val="32"/>
        <w:lang w:bidi="th-TH"/>
      </w:rPr>
      <w:t>6</w:t>
    </w:r>
    <w:r w:rsidRPr="00BD79EB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2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:rsidR="00F7526B" w:rsidRPr="00BD79EB" w:rsidRDefault="00F7526B" w:rsidP="00485DC7">
    <w:pPr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526B" w:rsidRPr="003B5EBA" w:rsidRDefault="00F7526B" w:rsidP="0061792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F7526B" w:rsidRPr="003B5EBA" w:rsidRDefault="00F7526B" w:rsidP="0061792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F7526B" w:rsidRPr="00AF256D" w:rsidRDefault="00F7526B" w:rsidP="00BD79EB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สิ้นสุดวันที่ 3</w:t>
    </w:r>
    <w:r w:rsidRPr="001042AC">
      <w:rPr>
        <w:rFonts w:ascii="Angsana New" w:hAnsi="Angsana New" w:cs="Angsana New"/>
        <w:sz w:val="32"/>
        <w:szCs w:val="32"/>
        <w:lang w:val="en-US" w:bidi="th-TH"/>
      </w:rPr>
      <w:t>0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25</w:t>
    </w:r>
    <w:r w:rsidRPr="00E337C7">
      <w:rPr>
        <w:rFonts w:ascii="Angsana New" w:hAnsi="Angsana New" w:cs="Angsana New"/>
        <w:sz w:val="32"/>
        <w:szCs w:val="32"/>
        <w:lang w:bidi="th-TH"/>
      </w:rPr>
      <w:t>6</w:t>
    </w:r>
    <w:r w:rsidRPr="00BD79EB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2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:rsidR="00F7526B" w:rsidRPr="001C28F5" w:rsidRDefault="00F7526B" w:rsidP="00485DC7">
    <w:pPr>
      <w:rPr>
        <w:rFonts w:ascii="Angsana New" w:hAnsi="Angsana New"/>
        <w:b/>
        <w:bCs/>
        <w:sz w:val="32"/>
        <w:szCs w:val="32"/>
        <w:lang w:bidi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312"/>
        </w:tabs>
        <w:ind w:left="131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4EF3B77"/>
    <w:multiLevelType w:val="hybridMultilevel"/>
    <w:tmpl w:val="70B2F146"/>
    <w:lvl w:ilvl="0" w:tplc="73C273EA">
      <w:start w:val="1"/>
      <w:numFmt w:val="decimal"/>
      <w:lvlText w:val="(%1)"/>
      <w:lvlJc w:val="left"/>
      <w:pPr>
        <w:ind w:left="2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66" w:hanging="360"/>
      </w:pPr>
    </w:lvl>
    <w:lvl w:ilvl="2" w:tplc="0409001B" w:tentative="1">
      <w:start w:val="1"/>
      <w:numFmt w:val="lowerRoman"/>
      <w:lvlText w:val="%3."/>
      <w:lvlJc w:val="right"/>
      <w:pPr>
        <w:ind w:left="3586" w:hanging="180"/>
      </w:pPr>
    </w:lvl>
    <w:lvl w:ilvl="3" w:tplc="0409000F" w:tentative="1">
      <w:start w:val="1"/>
      <w:numFmt w:val="decimal"/>
      <w:lvlText w:val="%4."/>
      <w:lvlJc w:val="left"/>
      <w:pPr>
        <w:ind w:left="4306" w:hanging="360"/>
      </w:pPr>
    </w:lvl>
    <w:lvl w:ilvl="4" w:tplc="04090019" w:tentative="1">
      <w:start w:val="1"/>
      <w:numFmt w:val="lowerLetter"/>
      <w:lvlText w:val="%5."/>
      <w:lvlJc w:val="left"/>
      <w:pPr>
        <w:ind w:left="5026" w:hanging="360"/>
      </w:pPr>
    </w:lvl>
    <w:lvl w:ilvl="5" w:tplc="0409001B" w:tentative="1">
      <w:start w:val="1"/>
      <w:numFmt w:val="lowerRoman"/>
      <w:lvlText w:val="%6."/>
      <w:lvlJc w:val="right"/>
      <w:pPr>
        <w:ind w:left="5746" w:hanging="180"/>
      </w:pPr>
    </w:lvl>
    <w:lvl w:ilvl="6" w:tplc="0409000F" w:tentative="1">
      <w:start w:val="1"/>
      <w:numFmt w:val="decimal"/>
      <w:lvlText w:val="%7."/>
      <w:lvlJc w:val="left"/>
      <w:pPr>
        <w:ind w:left="6466" w:hanging="360"/>
      </w:pPr>
    </w:lvl>
    <w:lvl w:ilvl="7" w:tplc="04090019" w:tentative="1">
      <w:start w:val="1"/>
      <w:numFmt w:val="lowerLetter"/>
      <w:lvlText w:val="%8."/>
      <w:lvlJc w:val="left"/>
      <w:pPr>
        <w:ind w:left="7186" w:hanging="360"/>
      </w:pPr>
    </w:lvl>
    <w:lvl w:ilvl="8" w:tplc="0409001B" w:tentative="1">
      <w:start w:val="1"/>
      <w:numFmt w:val="lowerRoman"/>
      <w:lvlText w:val="%9."/>
      <w:lvlJc w:val="right"/>
      <w:pPr>
        <w:ind w:left="7906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2C223E4"/>
    <w:multiLevelType w:val="hybridMultilevel"/>
    <w:tmpl w:val="F96C508A"/>
    <w:lvl w:ilvl="0" w:tplc="344246C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C94AA7"/>
    <w:multiLevelType w:val="hybridMultilevel"/>
    <w:tmpl w:val="9BF23630"/>
    <w:lvl w:ilvl="0" w:tplc="F842AC74">
      <w:numFmt w:val="bullet"/>
      <w:lvlText w:val="•"/>
      <w:lvlJc w:val="left"/>
      <w:pPr>
        <w:ind w:left="1924" w:hanging="360"/>
      </w:pPr>
      <w:rPr>
        <w:rFonts w:ascii="Times New Roman" w:eastAsia="Times New Roman" w:hAnsi="Times New Roman" w:cs="Times New Roman" w:hint="default"/>
      </w:rPr>
    </w:lvl>
    <w:lvl w:ilvl="1" w:tplc="5C548A76">
      <w:start w:val="1"/>
      <w:numFmt w:val="bullet"/>
      <w:lvlText w:val="o"/>
      <w:lvlJc w:val="left"/>
      <w:pPr>
        <w:ind w:left="2644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364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084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804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524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244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964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684" w:hanging="360"/>
      </w:pPr>
      <w:rPr>
        <w:rFonts w:ascii="Wingdings" w:hAnsi="Wingdings" w:hint="default"/>
      </w:rPr>
    </w:lvl>
  </w:abstractNum>
  <w:abstractNum w:abstractNumId="21" w15:restartNumberingAfterBreak="0">
    <w:nsid w:val="4BA53103"/>
    <w:multiLevelType w:val="hybridMultilevel"/>
    <w:tmpl w:val="8D465028"/>
    <w:lvl w:ilvl="0" w:tplc="36F01CFE">
      <w:start w:val="4"/>
      <w:numFmt w:val="decimal"/>
      <w:lvlText w:val="(%1)"/>
      <w:lvlJc w:val="left"/>
      <w:pPr>
        <w:ind w:left="25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26" w:hanging="360"/>
      </w:pPr>
    </w:lvl>
    <w:lvl w:ilvl="2" w:tplc="0409001B" w:tentative="1">
      <w:start w:val="1"/>
      <w:numFmt w:val="lowerRoman"/>
      <w:lvlText w:val="%3."/>
      <w:lvlJc w:val="right"/>
      <w:pPr>
        <w:ind w:left="3946" w:hanging="180"/>
      </w:pPr>
    </w:lvl>
    <w:lvl w:ilvl="3" w:tplc="0409000F" w:tentative="1">
      <w:start w:val="1"/>
      <w:numFmt w:val="decimal"/>
      <w:lvlText w:val="%4."/>
      <w:lvlJc w:val="left"/>
      <w:pPr>
        <w:ind w:left="4666" w:hanging="360"/>
      </w:pPr>
    </w:lvl>
    <w:lvl w:ilvl="4" w:tplc="04090019" w:tentative="1">
      <w:start w:val="1"/>
      <w:numFmt w:val="lowerLetter"/>
      <w:lvlText w:val="%5."/>
      <w:lvlJc w:val="left"/>
      <w:pPr>
        <w:ind w:left="5386" w:hanging="360"/>
      </w:pPr>
    </w:lvl>
    <w:lvl w:ilvl="5" w:tplc="0409001B" w:tentative="1">
      <w:start w:val="1"/>
      <w:numFmt w:val="lowerRoman"/>
      <w:lvlText w:val="%6."/>
      <w:lvlJc w:val="right"/>
      <w:pPr>
        <w:ind w:left="6106" w:hanging="180"/>
      </w:pPr>
    </w:lvl>
    <w:lvl w:ilvl="6" w:tplc="0409000F" w:tentative="1">
      <w:start w:val="1"/>
      <w:numFmt w:val="decimal"/>
      <w:lvlText w:val="%7."/>
      <w:lvlJc w:val="left"/>
      <w:pPr>
        <w:ind w:left="6826" w:hanging="360"/>
      </w:pPr>
    </w:lvl>
    <w:lvl w:ilvl="7" w:tplc="04090019" w:tentative="1">
      <w:start w:val="1"/>
      <w:numFmt w:val="lowerLetter"/>
      <w:lvlText w:val="%8."/>
      <w:lvlJc w:val="left"/>
      <w:pPr>
        <w:ind w:left="7546" w:hanging="360"/>
      </w:pPr>
    </w:lvl>
    <w:lvl w:ilvl="8" w:tplc="0409001B" w:tentative="1">
      <w:start w:val="1"/>
      <w:numFmt w:val="lowerRoman"/>
      <w:lvlText w:val="%9."/>
      <w:lvlJc w:val="right"/>
      <w:pPr>
        <w:ind w:left="8266" w:hanging="180"/>
      </w:pPr>
    </w:lvl>
  </w:abstractNum>
  <w:abstractNum w:abstractNumId="22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700B2FAA"/>
    <w:multiLevelType w:val="hybridMultilevel"/>
    <w:tmpl w:val="E28A88AE"/>
    <w:lvl w:ilvl="0" w:tplc="624A45EC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B64430"/>
    <w:multiLevelType w:val="hybridMultilevel"/>
    <w:tmpl w:val="F2F2B5EA"/>
    <w:lvl w:ilvl="0" w:tplc="74B4B4F6">
      <w:numFmt w:val="bullet"/>
      <w:lvlText w:val="﷐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117BB0"/>
    <w:multiLevelType w:val="hybridMultilevel"/>
    <w:tmpl w:val="31E43F98"/>
    <w:lvl w:ilvl="0" w:tplc="9E1293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610"/>
        </w:tabs>
        <w:ind w:left="61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5"/>
  </w:num>
  <w:num w:numId="13">
    <w:abstractNumId w:val="23"/>
  </w:num>
  <w:num w:numId="14">
    <w:abstractNumId w:val="16"/>
  </w:num>
  <w:num w:numId="15">
    <w:abstractNumId w:val="19"/>
  </w:num>
  <w:num w:numId="16">
    <w:abstractNumId w:val="25"/>
  </w:num>
  <w:num w:numId="17">
    <w:abstractNumId w:val="20"/>
  </w:num>
  <w:num w:numId="18">
    <w:abstractNumId w:val="26"/>
  </w:num>
  <w:num w:numId="19">
    <w:abstractNumId w:val="28"/>
  </w:num>
  <w:num w:numId="20">
    <w:abstractNumId w:val="10"/>
  </w:num>
  <w:num w:numId="21">
    <w:abstractNumId w:val="18"/>
  </w:num>
  <w:num w:numId="22">
    <w:abstractNumId w:val="22"/>
  </w:num>
  <w:num w:numId="23">
    <w:abstractNumId w:val="27"/>
  </w:num>
  <w:num w:numId="24">
    <w:abstractNumId w:val="24"/>
  </w:num>
  <w:num w:numId="25">
    <w:abstractNumId w:val="20"/>
  </w:num>
  <w:num w:numId="26">
    <w:abstractNumId w:val="14"/>
  </w:num>
  <w:num w:numId="27">
    <w:abstractNumId w:val="11"/>
  </w:num>
  <w:num w:numId="28">
    <w:abstractNumId w:val="13"/>
  </w:num>
  <w:num w:numId="29">
    <w:abstractNumId w:val="12"/>
  </w:num>
  <w:num w:numId="30">
    <w:abstractNumId w:val="2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DQxMTIysTS0sLS0MDJV0lEKTi0uzszPAykwqQUAW+dVIywAAAA="/>
  </w:docVars>
  <w:rsids>
    <w:rsidRoot w:val="00B37214"/>
    <w:rsid w:val="000001CA"/>
    <w:rsid w:val="00000A70"/>
    <w:rsid w:val="000010F8"/>
    <w:rsid w:val="00001206"/>
    <w:rsid w:val="00001BA2"/>
    <w:rsid w:val="00001D11"/>
    <w:rsid w:val="00001D92"/>
    <w:rsid w:val="00001E78"/>
    <w:rsid w:val="000026D6"/>
    <w:rsid w:val="000027CE"/>
    <w:rsid w:val="00003D9F"/>
    <w:rsid w:val="000042F9"/>
    <w:rsid w:val="000045B5"/>
    <w:rsid w:val="00004D45"/>
    <w:rsid w:val="000057D4"/>
    <w:rsid w:val="0000739E"/>
    <w:rsid w:val="00007ED1"/>
    <w:rsid w:val="00007FE9"/>
    <w:rsid w:val="00010997"/>
    <w:rsid w:val="000111AC"/>
    <w:rsid w:val="00011695"/>
    <w:rsid w:val="0001222E"/>
    <w:rsid w:val="00012CB3"/>
    <w:rsid w:val="00012EF7"/>
    <w:rsid w:val="00013801"/>
    <w:rsid w:val="00013D0D"/>
    <w:rsid w:val="00014519"/>
    <w:rsid w:val="00015615"/>
    <w:rsid w:val="000165FA"/>
    <w:rsid w:val="00016872"/>
    <w:rsid w:val="00016AB9"/>
    <w:rsid w:val="00020F3F"/>
    <w:rsid w:val="00021FF3"/>
    <w:rsid w:val="0002247C"/>
    <w:rsid w:val="000232D6"/>
    <w:rsid w:val="000235EB"/>
    <w:rsid w:val="00023D95"/>
    <w:rsid w:val="00024041"/>
    <w:rsid w:val="00024301"/>
    <w:rsid w:val="000252B5"/>
    <w:rsid w:val="00025993"/>
    <w:rsid w:val="00026523"/>
    <w:rsid w:val="000266CF"/>
    <w:rsid w:val="0002744C"/>
    <w:rsid w:val="00027CED"/>
    <w:rsid w:val="00030960"/>
    <w:rsid w:val="0003173A"/>
    <w:rsid w:val="00031EDC"/>
    <w:rsid w:val="000324A7"/>
    <w:rsid w:val="0003252E"/>
    <w:rsid w:val="000336C0"/>
    <w:rsid w:val="000342AC"/>
    <w:rsid w:val="000346ED"/>
    <w:rsid w:val="00034CFD"/>
    <w:rsid w:val="0003507F"/>
    <w:rsid w:val="000353DF"/>
    <w:rsid w:val="0003684F"/>
    <w:rsid w:val="00037F6E"/>
    <w:rsid w:val="00040E04"/>
    <w:rsid w:val="00040E3F"/>
    <w:rsid w:val="000418A1"/>
    <w:rsid w:val="00041BBD"/>
    <w:rsid w:val="00042A8E"/>
    <w:rsid w:val="00043288"/>
    <w:rsid w:val="0004458E"/>
    <w:rsid w:val="00044E65"/>
    <w:rsid w:val="00044F64"/>
    <w:rsid w:val="00044FB0"/>
    <w:rsid w:val="0004543B"/>
    <w:rsid w:val="00045B2C"/>
    <w:rsid w:val="00046A1B"/>
    <w:rsid w:val="0004718D"/>
    <w:rsid w:val="000472A9"/>
    <w:rsid w:val="0004747C"/>
    <w:rsid w:val="00051121"/>
    <w:rsid w:val="00051978"/>
    <w:rsid w:val="00051BEC"/>
    <w:rsid w:val="00051DBE"/>
    <w:rsid w:val="00051DF9"/>
    <w:rsid w:val="00052250"/>
    <w:rsid w:val="0005255E"/>
    <w:rsid w:val="000527E9"/>
    <w:rsid w:val="00052F11"/>
    <w:rsid w:val="000538C9"/>
    <w:rsid w:val="00054417"/>
    <w:rsid w:val="00054816"/>
    <w:rsid w:val="00055263"/>
    <w:rsid w:val="00055C43"/>
    <w:rsid w:val="000560F0"/>
    <w:rsid w:val="000566A8"/>
    <w:rsid w:val="00056D4D"/>
    <w:rsid w:val="000571CC"/>
    <w:rsid w:val="00057454"/>
    <w:rsid w:val="00057CF9"/>
    <w:rsid w:val="000601B2"/>
    <w:rsid w:val="0006039A"/>
    <w:rsid w:val="000603C2"/>
    <w:rsid w:val="00060C6A"/>
    <w:rsid w:val="0006150B"/>
    <w:rsid w:val="00061B3C"/>
    <w:rsid w:val="00061CFB"/>
    <w:rsid w:val="00062511"/>
    <w:rsid w:val="00062DE0"/>
    <w:rsid w:val="000630FB"/>
    <w:rsid w:val="00063C0F"/>
    <w:rsid w:val="00063DCB"/>
    <w:rsid w:val="0006578C"/>
    <w:rsid w:val="00065B57"/>
    <w:rsid w:val="00065B7F"/>
    <w:rsid w:val="00066D5F"/>
    <w:rsid w:val="00067A04"/>
    <w:rsid w:val="00070612"/>
    <w:rsid w:val="00070B78"/>
    <w:rsid w:val="000713B2"/>
    <w:rsid w:val="000723A8"/>
    <w:rsid w:val="000727AC"/>
    <w:rsid w:val="0007326A"/>
    <w:rsid w:val="00073842"/>
    <w:rsid w:val="00073912"/>
    <w:rsid w:val="00074310"/>
    <w:rsid w:val="00075099"/>
    <w:rsid w:val="00075CAE"/>
    <w:rsid w:val="00075E1C"/>
    <w:rsid w:val="000765CB"/>
    <w:rsid w:val="00076F39"/>
    <w:rsid w:val="00077363"/>
    <w:rsid w:val="00080C86"/>
    <w:rsid w:val="00080E97"/>
    <w:rsid w:val="00081EAC"/>
    <w:rsid w:val="0008292C"/>
    <w:rsid w:val="00083AF8"/>
    <w:rsid w:val="000843DE"/>
    <w:rsid w:val="000847DC"/>
    <w:rsid w:val="00084AAE"/>
    <w:rsid w:val="000856C4"/>
    <w:rsid w:val="000857FC"/>
    <w:rsid w:val="0008598A"/>
    <w:rsid w:val="00086159"/>
    <w:rsid w:val="000862F6"/>
    <w:rsid w:val="00086DA5"/>
    <w:rsid w:val="0008701B"/>
    <w:rsid w:val="0008702C"/>
    <w:rsid w:val="000878C3"/>
    <w:rsid w:val="00087A5A"/>
    <w:rsid w:val="000901EA"/>
    <w:rsid w:val="00090702"/>
    <w:rsid w:val="00090735"/>
    <w:rsid w:val="000907EA"/>
    <w:rsid w:val="00091107"/>
    <w:rsid w:val="00091847"/>
    <w:rsid w:val="00092147"/>
    <w:rsid w:val="000922C3"/>
    <w:rsid w:val="00092927"/>
    <w:rsid w:val="00092A03"/>
    <w:rsid w:val="00092BF4"/>
    <w:rsid w:val="00093725"/>
    <w:rsid w:val="00093E68"/>
    <w:rsid w:val="00093FE5"/>
    <w:rsid w:val="0009412B"/>
    <w:rsid w:val="000948F3"/>
    <w:rsid w:val="00094D99"/>
    <w:rsid w:val="00095950"/>
    <w:rsid w:val="00095A3E"/>
    <w:rsid w:val="00095B5D"/>
    <w:rsid w:val="00095BCF"/>
    <w:rsid w:val="00095CC4"/>
    <w:rsid w:val="0009625A"/>
    <w:rsid w:val="00096AFB"/>
    <w:rsid w:val="0009705C"/>
    <w:rsid w:val="000973E5"/>
    <w:rsid w:val="00097626"/>
    <w:rsid w:val="0009774B"/>
    <w:rsid w:val="000A0F75"/>
    <w:rsid w:val="000A153B"/>
    <w:rsid w:val="000A2098"/>
    <w:rsid w:val="000A2156"/>
    <w:rsid w:val="000A2B4B"/>
    <w:rsid w:val="000A2BCD"/>
    <w:rsid w:val="000A2F93"/>
    <w:rsid w:val="000A3C65"/>
    <w:rsid w:val="000A459A"/>
    <w:rsid w:val="000A49EA"/>
    <w:rsid w:val="000A4D44"/>
    <w:rsid w:val="000A57C3"/>
    <w:rsid w:val="000A5C99"/>
    <w:rsid w:val="000A679F"/>
    <w:rsid w:val="000A68F4"/>
    <w:rsid w:val="000A77E1"/>
    <w:rsid w:val="000A7949"/>
    <w:rsid w:val="000B0B25"/>
    <w:rsid w:val="000B0D28"/>
    <w:rsid w:val="000B12ED"/>
    <w:rsid w:val="000B1721"/>
    <w:rsid w:val="000B17F3"/>
    <w:rsid w:val="000B1950"/>
    <w:rsid w:val="000B1A70"/>
    <w:rsid w:val="000B2A41"/>
    <w:rsid w:val="000B300C"/>
    <w:rsid w:val="000B3061"/>
    <w:rsid w:val="000B309A"/>
    <w:rsid w:val="000B3137"/>
    <w:rsid w:val="000B39BD"/>
    <w:rsid w:val="000B3FDA"/>
    <w:rsid w:val="000B4201"/>
    <w:rsid w:val="000B4705"/>
    <w:rsid w:val="000B4856"/>
    <w:rsid w:val="000B49F7"/>
    <w:rsid w:val="000B4AC5"/>
    <w:rsid w:val="000B4F1B"/>
    <w:rsid w:val="000B5183"/>
    <w:rsid w:val="000B5983"/>
    <w:rsid w:val="000B5C68"/>
    <w:rsid w:val="000B5DE1"/>
    <w:rsid w:val="000B5F7A"/>
    <w:rsid w:val="000B6421"/>
    <w:rsid w:val="000B677C"/>
    <w:rsid w:val="000B7067"/>
    <w:rsid w:val="000B76C7"/>
    <w:rsid w:val="000C03A1"/>
    <w:rsid w:val="000C0415"/>
    <w:rsid w:val="000C0A5B"/>
    <w:rsid w:val="000C0E75"/>
    <w:rsid w:val="000C13B0"/>
    <w:rsid w:val="000C1C7E"/>
    <w:rsid w:val="000C20EE"/>
    <w:rsid w:val="000C3025"/>
    <w:rsid w:val="000C3672"/>
    <w:rsid w:val="000C3A38"/>
    <w:rsid w:val="000C3C4C"/>
    <w:rsid w:val="000C404D"/>
    <w:rsid w:val="000C4185"/>
    <w:rsid w:val="000C4F03"/>
    <w:rsid w:val="000C55AF"/>
    <w:rsid w:val="000C5A7F"/>
    <w:rsid w:val="000C5E24"/>
    <w:rsid w:val="000C60CC"/>
    <w:rsid w:val="000C62A3"/>
    <w:rsid w:val="000C638E"/>
    <w:rsid w:val="000C6756"/>
    <w:rsid w:val="000C7323"/>
    <w:rsid w:val="000C7DFC"/>
    <w:rsid w:val="000D1258"/>
    <w:rsid w:val="000D2103"/>
    <w:rsid w:val="000D22B4"/>
    <w:rsid w:val="000D2EDE"/>
    <w:rsid w:val="000D31F9"/>
    <w:rsid w:val="000D37D5"/>
    <w:rsid w:val="000D3899"/>
    <w:rsid w:val="000D4782"/>
    <w:rsid w:val="000D4919"/>
    <w:rsid w:val="000D4A59"/>
    <w:rsid w:val="000D7C48"/>
    <w:rsid w:val="000E0FDE"/>
    <w:rsid w:val="000E1C92"/>
    <w:rsid w:val="000E27A6"/>
    <w:rsid w:val="000E36E3"/>
    <w:rsid w:val="000E3AC2"/>
    <w:rsid w:val="000E3E2A"/>
    <w:rsid w:val="000E3FA7"/>
    <w:rsid w:val="000E4D8E"/>
    <w:rsid w:val="000E63B3"/>
    <w:rsid w:val="000E66BF"/>
    <w:rsid w:val="000E701D"/>
    <w:rsid w:val="000E73AF"/>
    <w:rsid w:val="000E7F82"/>
    <w:rsid w:val="000F0EE1"/>
    <w:rsid w:val="000F17C4"/>
    <w:rsid w:val="000F256A"/>
    <w:rsid w:val="000F2726"/>
    <w:rsid w:val="000F2BCB"/>
    <w:rsid w:val="000F3937"/>
    <w:rsid w:val="000F51F3"/>
    <w:rsid w:val="000F56B9"/>
    <w:rsid w:val="000F5BDA"/>
    <w:rsid w:val="000F5FCE"/>
    <w:rsid w:val="000F766A"/>
    <w:rsid w:val="000F7BF9"/>
    <w:rsid w:val="0010007E"/>
    <w:rsid w:val="00100970"/>
    <w:rsid w:val="00100B3C"/>
    <w:rsid w:val="00101573"/>
    <w:rsid w:val="0010161F"/>
    <w:rsid w:val="00101ACF"/>
    <w:rsid w:val="001032EF"/>
    <w:rsid w:val="001042AC"/>
    <w:rsid w:val="00104A19"/>
    <w:rsid w:val="00105903"/>
    <w:rsid w:val="001066EA"/>
    <w:rsid w:val="00112424"/>
    <w:rsid w:val="00112578"/>
    <w:rsid w:val="001126E9"/>
    <w:rsid w:val="0011294C"/>
    <w:rsid w:val="00112B9D"/>
    <w:rsid w:val="001134B6"/>
    <w:rsid w:val="00114633"/>
    <w:rsid w:val="00117147"/>
    <w:rsid w:val="0011747C"/>
    <w:rsid w:val="00117A4C"/>
    <w:rsid w:val="00117C30"/>
    <w:rsid w:val="0012005E"/>
    <w:rsid w:val="001201FE"/>
    <w:rsid w:val="00120625"/>
    <w:rsid w:val="001206AB"/>
    <w:rsid w:val="00121C6C"/>
    <w:rsid w:val="00121EE8"/>
    <w:rsid w:val="00122106"/>
    <w:rsid w:val="00122766"/>
    <w:rsid w:val="00123917"/>
    <w:rsid w:val="00123FB2"/>
    <w:rsid w:val="001252FB"/>
    <w:rsid w:val="00126275"/>
    <w:rsid w:val="00126AB9"/>
    <w:rsid w:val="0012709F"/>
    <w:rsid w:val="0012768E"/>
    <w:rsid w:val="00127B9E"/>
    <w:rsid w:val="001308E3"/>
    <w:rsid w:val="0013147E"/>
    <w:rsid w:val="00131729"/>
    <w:rsid w:val="00131869"/>
    <w:rsid w:val="00132359"/>
    <w:rsid w:val="00132955"/>
    <w:rsid w:val="00132DA8"/>
    <w:rsid w:val="001341FB"/>
    <w:rsid w:val="00135E6F"/>
    <w:rsid w:val="001370DA"/>
    <w:rsid w:val="00137B44"/>
    <w:rsid w:val="00137B81"/>
    <w:rsid w:val="001402D7"/>
    <w:rsid w:val="00140B82"/>
    <w:rsid w:val="0014114B"/>
    <w:rsid w:val="0014224B"/>
    <w:rsid w:val="00142A31"/>
    <w:rsid w:val="00143460"/>
    <w:rsid w:val="001440C1"/>
    <w:rsid w:val="0014438D"/>
    <w:rsid w:val="00144954"/>
    <w:rsid w:val="00144D73"/>
    <w:rsid w:val="00144E97"/>
    <w:rsid w:val="00145320"/>
    <w:rsid w:val="0014552C"/>
    <w:rsid w:val="0014555F"/>
    <w:rsid w:val="00146178"/>
    <w:rsid w:val="00146F4B"/>
    <w:rsid w:val="001473A3"/>
    <w:rsid w:val="001476EC"/>
    <w:rsid w:val="00147C3D"/>
    <w:rsid w:val="00147EC3"/>
    <w:rsid w:val="00150CA8"/>
    <w:rsid w:val="001513BD"/>
    <w:rsid w:val="0015170D"/>
    <w:rsid w:val="00151EA7"/>
    <w:rsid w:val="001544C6"/>
    <w:rsid w:val="0015457F"/>
    <w:rsid w:val="001546DB"/>
    <w:rsid w:val="00154BCC"/>
    <w:rsid w:val="0015528E"/>
    <w:rsid w:val="001555AE"/>
    <w:rsid w:val="00155C40"/>
    <w:rsid w:val="00155ED5"/>
    <w:rsid w:val="0015630D"/>
    <w:rsid w:val="001564AE"/>
    <w:rsid w:val="001569A1"/>
    <w:rsid w:val="00156C17"/>
    <w:rsid w:val="001571A7"/>
    <w:rsid w:val="001571C9"/>
    <w:rsid w:val="0015769B"/>
    <w:rsid w:val="00157DCD"/>
    <w:rsid w:val="001604AD"/>
    <w:rsid w:val="001605D3"/>
    <w:rsid w:val="00160755"/>
    <w:rsid w:val="00160AC3"/>
    <w:rsid w:val="00160BA7"/>
    <w:rsid w:val="00161CBA"/>
    <w:rsid w:val="00161FDB"/>
    <w:rsid w:val="00162DBD"/>
    <w:rsid w:val="001633CE"/>
    <w:rsid w:val="00164EBE"/>
    <w:rsid w:val="00165C3B"/>
    <w:rsid w:val="00166D50"/>
    <w:rsid w:val="001671D8"/>
    <w:rsid w:val="001672FC"/>
    <w:rsid w:val="00167803"/>
    <w:rsid w:val="00171149"/>
    <w:rsid w:val="00171C03"/>
    <w:rsid w:val="00171DBC"/>
    <w:rsid w:val="00172075"/>
    <w:rsid w:val="001721D3"/>
    <w:rsid w:val="00172729"/>
    <w:rsid w:val="00173ACE"/>
    <w:rsid w:val="00173B86"/>
    <w:rsid w:val="0017429E"/>
    <w:rsid w:val="001744B6"/>
    <w:rsid w:val="00174AB6"/>
    <w:rsid w:val="00174B5A"/>
    <w:rsid w:val="00176A68"/>
    <w:rsid w:val="00176B24"/>
    <w:rsid w:val="00176CBE"/>
    <w:rsid w:val="00177912"/>
    <w:rsid w:val="00177DCC"/>
    <w:rsid w:val="001803B7"/>
    <w:rsid w:val="001803F9"/>
    <w:rsid w:val="0018055E"/>
    <w:rsid w:val="00180EB0"/>
    <w:rsid w:val="001814B3"/>
    <w:rsid w:val="00181911"/>
    <w:rsid w:val="00181C16"/>
    <w:rsid w:val="00182883"/>
    <w:rsid w:val="001851C8"/>
    <w:rsid w:val="0018560D"/>
    <w:rsid w:val="00186C21"/>
    <w:rsid w:val="00186D2F"/>
    <w:rsid w:val="0018733A"/>
    <w:rsid w:val="00187B4B"/>
    <w:rsid w:val="00187DEA"/>
    <w:rsid w:val="00190FEF"/>
    <w:rsid w:val="00192016"/>
    <w:rsid w:val="00193491"/>
    <w:rsid w:val="001941A8"/>
    <w:rsid w:val="001941FD"/>
    <w:rsid w:val="0019465C"/>
    <w:rsid w:val="00194D44"/>
    <w:rsid w:val="0019508F"/>
    <w:rsid w:val="0019660E"/>
    <w:rsid w:val="0019673B"/>
    <w:rsid w:val="00196F10"/>
    <w:rsid w:val="00197361"/>
    <w:rsid w:val="001973EB"/>
    <w:rsid w:val="001A15CC"/>
    <w:rsid w:val="001A196E"/>
    <w:rsid w:val="001A19C2"/>
    <w:rsid w:val="001A1B56"/>
    <w:rsid w:val="001A1C3F"/>
    <w:rsid w:val="001A215B"/>
    <w:rsid w:val="001A22C2"/>
    <w:rsid w:val="001A24A5"/>
    <w:rsid w:val="001A2A65"/>
    <w:rsid w:val="001A2D22"/>
    <w:rsid w:val="001A3811"/>
    <w:rsid w:val="001A3956"/>
    <w:rsid w:val="001A5559"/>
    <w:rsid w:val="001A56B6"/>
    <w:rsid w:val="001A5788"/>
    <w:rsid w:val="001A5907"/>
    <w:rsid w:val="001A6E13"/>
    <w:rsid w:val="001B01BA"/>
    <w:rsid w:val="001B0365"/>
    <w:rsid w:val="001B0958"/>
    <w:rsid w:val="001B0AE2"/>
    <w:rsid w:val="001B0FE8"/>
    <w:rsid w:val="001B18AA"/>
    <w:rsid w:val="001B302D"/>
    <w:rsid w:val="001B31C5"/>
    <w:rsid w:val="001B33F4"/>
    <w:rsid w:val="001B37C0"/>
    <w:rsid w:val="001B4572"/>
    <w:rsid w:val="001B4936"/>
    <w:rsid w:val="001B4AE8"/>
    <w:rsid w:val="001B4B13"/>
    <w:rsid w:val="001B4CA2"/>
    <w:rsid w:val="001B52C9"/>
    <w:rsid w:val="001B6EA7"/>
    <w:rsid w:val="001B6F83"/>
    <w:rsid w:val="001B6F8E"/>
    <w:rsid w:val="001B7010"/>
    <w:rsid w:val="001B7809"/>
    <w:rsid w:val="001C0791"/>
    <w:rsid w:val="001C14E9"/>
    <w:rsid w:val="001C216D"/>
    <w:rsid w:val="001C28F5"/>
    <w:rsid w:val="001C3F56"/>
    <w:rsid w:val="001C4568"/>
    <w:rsid w:val="001C4F19"/>
    <w:rsid w:val="001C53A4"/>
    <w:rsid w:val="001C5CC3"/>
    <w:rsid w:val="001C6AB1"/>
    <w:rsid w:val="001C791E"/>
    <w:rsid w:val="001C7B68"/>
    <w:rsid w:val="001D0497"/>
    <w:rsid w:val="001D0878"/>
    <w:rsid w:val="001D097C"/>
    <w:rsid w:val="001D12F7"/>
    <w:rsid w:val="001D1751"/>
    <w:rsid w:val="001D17AF"/>
    <w:rsid w:val="001D1D55"/>
    <w:rsid w:val="001D23BA"/>
    <w:rsid w:val="001D2DE0"/>
    <w:rsid w:val="001D3A48"/>
    <w:rsid w:val="001D3A5E"/>
    <w:rsid w:val="001D5CB3"/>
    <w:rsid w:val="001D6378"/>
    <w:rsid w:val="001D6CFC"/>
    <w:rsid w:val="001D7050"/>
    <w:rsid w:val="001D7473"/>
    <w:rsid w:val="001D7F1D"/>
    <w:rsid w:val="001E022B"/>
    <w:rsid w:val="001E17D5"/>
    <w:rsid w:val="001E239D"/>
    <w:rsid w:val="001E294A"/>
    <w:rsid w:val="001E3257"/>
    <w:rsid w:val="001E3784"/>
    <w:rsid w:val="001E4268"/>
    <w:rsid w:val="001E47C2"/>
    <w:rsid w:val="001E5073"/>
    <w:rsid w:val="001E5250"/>
    <w:rsid w:val="001E546C"/>
    <w:rsid w:val="001E5824"/>
    <w:rsid w:val="001E6125"/>
    <w:rsid w:val="001E6523"/>
    <w:rsid w:val="001E6650"/>
    <w:rsid w:val="001E6CA3"/>
    <w:rsid w:val="001E6F20"/>
    <w:rsid w:val="001E76F3"/>
    <w:rsid w:val="001F0AD4"/>
    <w:rsid w:val="001F0DF5"/>
    <w:rsid w:val="001F0FDE"/>
    <w:rsid w:val="001F1731"/>
    <w:rsid w:val="001F22B0"/>
    <w:rsid w:val="001F39F7"/>
    <w:rsid w:val="001F401F"/>
    <w:rsid w:val="001F4573"/>
    <w:rsid w:val="001F53A1"/>
    <w:rsid w:val="001F544B"/>
    <w:rsid w:val="001F544F"/>
    <w:rsid w:val="001F596A"/>
    <w:rsid w:val="001F5C6C"/>
    <w:rsid w:val="001F5D25"/>
    <w:rsid w:val="001F5E1F"/>
    <w:rsid w:val="001F6667"/>
    <w:rsid w:val="001F6B29"/>
    <w:rsid w:val="001F6CD7"/>
    <w:rsid w:val="001F6EB9"/>
    <w:rsid w:val="001F787B"/>
    <w:rsid w:val="00200218"/>
    <w:rsid w:val="00200989"/>
    <w:rsid w:val="00201AD8"/>
    <w:rsid w:val="00201EBA"/>
    <w:rsid w:val="00202D8C"/>
    <w:rsid w:val="00203268"/>
    <w:rsid w:val="0020349D"/>
    <w:rsid w:val="002056E6"/>
    <w:rsid w:val="00205C60"/>
    <w:rsid w:val="00205D5D"/>
    <w:rsid w:val="00205E16"/>
    <w:rsid w:val="00206CCA"/>
    <w:rsid w:val="002074B4"/>
    <w:rsid w:val="002076E8"/>
    <w:rsid w:val="00207EB3"/>
    <w:rsid w:val="00210D11"/>
    <w:rsid w:val="00211F37"/>
    <w:rsid w:val="00211F40"/>
    <w:rsid w:val="00212D5D"/>
    <w:rsid w:val="00212EE5"/>
    <w:rsid w:val="002132A7"/>
    <w:rsid w:val="002141D2"/>
    <w:rsid w:val="00214686"/>
    <w:rsid w:val="0021478F"/>
    <w:rsid w:val="00214AA2"/>
    <w:rsid w:val="0021500F"/>
    <w:rsid w:val="00215519"/>
    <w:rsid w:val="002166E1"/>
    <w:rsid w:val="00216DD0"/>
    <w:rsid w:val="00217FB0"/>
    <w:rsid w:val="00221B99"/>
    <w:rsid w:val="00221D0B"/>
    <w:rsid w:val="00222C6F"/>
    <w:rsid w:val="00222C99"/>
    <w:rsid w:val="00223989"/>
    <w:rsid w:val="00223D23"/>
    <w:rsid w:val="00223FE5"/>
    <w:rsid w:val="00224C6F"/>
    <w:rsid w:val="002251C4"/>
    <w:rsid w:val="0022563D"/>
    <w:rsid w:val="00225E8B"/>
    <w:rsid w:val="00227123"/>
    <w:rsid w:val="00227B0C"/>
    <w:rsid w:val="002314E3"/>
    <w:rsid w:val="002318B2"/>
    <w:rsid w:val="002319FA"/>
    <w:rsid w:val="00231BC8"/>
    <w:rsid w:val="00231ED2"/>
    <w:rsid w:val="00232A51"/>
    <w:rsid w:val="0023547E"/>
    <w:rsid w:val="002355E4"/>
    <w:rsid w:val="002359E5"/>
    <w:rsid w:val="00235AF4"/>
    <w:rsid w:val="00235B75"/>
    <w:rsid w:val="002379B2"/>
    <w:rsid w:val="002379FA"/>
    <w:rsid w:val="0024149C"/>
    <w:rsid w:val="002414D8"/>
    <w:rsid w:val="0024293D"/>
    <w:rsid w:val="00242B7E"/>
    <w:rsid w:val="00242DCD"/>
    <w:rsid w:val="0024331D"/>
    <w:rsid w:val="002434EE"/>
    <w:rsid w:val="00243C8B"/>
    <w:rsid w:val="002441B2"/>
    <w:rsid w:val="002444CE"/>
    <w:rsid w:val="0024505F"/>
    <w:rsid w:val="00245635"/>
    <w:rsid w:val="00245966"/>
    <w:rsid w:val="00245990"/>
    <w:rsid w:val="00245AFA"/>
    <w:rsid w:val="002467D9"/>
    <w:rsid w:val="00246807"/>
    <w:rsid w:val="00247515"/>
    <w:rsid w:val="00247B58"/>
    <w:rsid w:val="00247E53"/>
    <w:rsid w:val="00247F03"/>
    <w:rsid w:val="00250854"/>
    <w:rsid w:val="00250AEA"/>
    <w:rsid w:val="00250B51"/>
    <w:rsid w:val="00251236"/>
    <w:rsid w:val="00251901"/>
    <w:rsid w:val="00251CDE"/>
    <w:rsid w:val="00251DC0"/>
    <w:rsid w:val="00252AD0"/>
    <w:rsid w:val="0025362E"/>
    <w:rsid w:val="00253C30"/>
    <w:rsid w:val="002541EE"/>
    <w:rsid w:val="002550C4"/>
    <w:rsid w:val="00255FED"/>
    <w:rsid w:val="00257525"/>
    <w:rsid w:val="00257D4C"/>
    <w:rsid w:val="0026043D"/>
    <w:rsid w:val="00260F92"/>
    <w:rsid w:val="0026115B"/>
    <w:rsid w:val="0026198D"/>
    <w:rsid w:val="00261AFB"/>
    <w:rsid w:val="0026220A"/>
    <w:rsid w:val="00262748"/>
    <w:rsid w:val="002634D3"/>
    <w:rsid w:val="00264A45"/>
    <w:rsid w:val="00264B64"/>
    <w:rsid w:val="00264F6E"/>
    <w:rsid w:val="00265DB5"/>
    <w:rsid w:val="00265EC5"/>
    <w:rsid w:val="00266642"/>
    <w:rsid w:val="002678C6"/>
    <w:rsid w:val="00267997"/>
    <w:rsid w:val="00267D23"/>
    <w:rsid w:val="00267F0D"/>
    <w:rsid w:val="002707AE"/>
    <w:rsid w:val="00271BF6"/>
    <w:rsid w:val="00271F99"/>
    <w:rsid w:val="00272402"/>
    <w:rsid w:val="0027292C"/>
    <w:rsid w:val="00272E8C"/>
    <w:rsid w:val="00273316"/>
    <w:rsid w:val="00273508"/>
    <w:rsid w:val="00273ABE"/>
    <w:rsid w:val="00273D3E"/>
    <w:rsid w:val="00273F36"/>
    <w:rsid w:val="00274033"/>
    <w:rsid w:val="00274904"/>
    <w:rsid w:val="00275338"/>
    <w:rsid w:val="0027546F"/>
    <w:rsid w:val="00275FC4"/>
    <w:rsid w:val="002764C3"/>
    <w:rsid w:val="00276F71"/>
    <w:rsid w:val="0027710D"/>
    <w:rsid w:val="00277C81"/>
    <w:rsid w:val="00277E24"/>
    <w:rsid w:val="002800F6"/>
    <w:rsid w:val="002816EF"/>
    <w:rsid w:val="00281AA2"/>
    <w:rsid w:val="00281BB7"/>
    <w:rsid w:val="00281CCC"/>
    <w:rsid w:val="00284AAA"/>
    <w:rsid w:val="00285200"/>
    <w:rsid w:val="00285800"/>
    <w:rsid w:val="00285D30"/>
    <w:rsid w:val="002860AE"/>
    <w:rsid w:val="00286750"/>
    <w:rsid w:val="00286CBC"/>
    <w:rsid w:val="00287935"/>
    <w:rsid w:val="0029035F"/>
    <w:rsid w:val="002913C8"/>
    <w:rsid w:val="002914C9"/>
    <w:rsid w:val="002925B5"/>
    <w:rsid w:val="00292C56"/>
    <w:rsid w:val="00293A29"/>
    <w:rsid w:val="002941AC"/>
    <w:rsid w:val="002945F9"/>
    <w:rsid w:val="002947D6"/>
    <w:rsid w:val="00294B8C"/>
    <w:rsid w:val="00294BAA"/>
    <w:rsid w:val="00294E50"/>
    <w:rsid w:val="002953D7"/>
    <w:rsid w:val="0029568A"/>
    <w:rsid w:val="00295990"/>
    <w:rsid w:val="0029654F"/>
    <w:rsid w:val="002A16D4"/>
    <w:rsid w:val="002A1A34"/>
    <w:rsid w:val="002A1E98"/>
    <w:rsid w:val="002A250A"/>
    <w:rsid w:val="002A36B8"/>
    <w:rsid w:val="002A3B3C"/>
    <w:rsid w:val="002A524F"/>
    <w:rsid w:val="002A5468"/>
    <w:rsid w:val="002A5804"/>
    <w:rsid w:val="002A7511"/>
    <w:rsid w:val="002A7E90"/>
    <w:rsid w:val="002A7F68"/>
    <w:rsid w:val="002B1248"/>
    <w:rsid w:val="002B1859"/>
    <w:rsid w:val="002B1AD2"/>
    <w:rsid w:val="002B1D98"/>
    <w:rsid w:val="002B1DF4"/>
    <w:rsid w:val="002B31D2"/>
    <w:rsid w:val="002B36C7"/>
    <w:rsid w:val="002B36CF"/>
    <w:rsid w:val="002B3B38"/>
    <w:rsid w:val="002B5997"/>
    <w:rsid w:val="002B625A"/>
    <w:rsid w:val="002B6362"/>
    <w:rsid w:val="002B6AC4"/>
    <w:rsid w:val="002B70DB"/>
    <w:rsid w:val="002B7544"/>
    <w:rsid w:val="002B77A2"/>
    <w:rsid w:val="002C0633"/>
    <w:rsid w:val="002C0A75"/>
    <w:rsid w:val="002C0A93"/>
    <w:rsid w:val="002C0E8F"/>
    <w:rsid w:val="002C23CD"/>
    <w:rsid w:val="002C26A5"/>
    <w:rsid w:val="002C2922"/>
    <w:rsid w:val="002C4157"/>
    <w:rsid w:val="002C42A2"/>
    <w:rsid w:val="002C5264"/>
    <w:rsid w:val="002C52BD"/>
    <w:rsid w:val="002C670A"/>
    <w:rsid w:val="002C6F6A"/>
    <w:rsid w:val="002C7101"/>
    <w:rsid w:val="002C71C3"/>
    <w:rsid w:val="002C7911"/>
    <w:rsid w:val="002D00E4"/>
    <w:rsid w:val="002D1DE0"/>
    <w:rsid w:val="002D2631"/>
    <w:rsid w:val="002D282E"/>
    <w:rsid w:val="002D298A"/>
    <w:rsid w:val="002D338F"/>
    <w:rsid w:val="002D341F"/>
    <w:rsid w:val="002D370F"/>
    <w:rsid w:val="002D3A39"/>
    <w:rsid w:val="002D3AAB"/>
    <w:rsid w:val="002D3DE7"/>
    <w:rsid w:val="002D4DCE"/>
    <w:rsid w:val="002D585C"/>
    <w:rsid w:val="002D5AAB"/>
    <w:rsid w:val="002D5B0C"/>
    <w:rsid w:val="002D6B8B"/>
    <w:rsid w:val="002D6D8A"/>
    <w:rsid w:val="002D73D6"/>
    <w:rsid w:val="002D7427"/>
    <w:rsid w:val="002D775B"/>
    <w:rsid w:val="002D7D30"/>
    <w:rsid w:val="002E0822"/>
    <w:rsid w:val="002E25F9"/>
    <w:rsid w:val="002E32CD"/>
    <w:rsid w:val="002E433F"/>
    <w:rsid w:val="002E4FBA"/>
    <w:rsid w:val="002E5832"/>
    <w:rsid w:val="002E70BA"/>
    <w:rsid w:val="002E785A"/>
    <w:rsid w:val="002E7BD5"/>
    <w:rsid w:val="002F03C2"/>
    <w:rsid w:val="002F0B16"/>
    <w:rsid w:val="002F112F"/>
    <w:rsid w:val="002F21C0"/>
    <w:rsid w:val="002F2CAA"/>
    <w:rsid w:val="002F6540"/>
    <w:rsid w:val="002F69CD"/>
    <w:rsid w:val="002F7773"/>
    <w:rsid w:val="002F78A0"/>
    <w:rsid w:val="00300489"/>
    <w:rsid w:val="00300EB8"/>
    <w:rsid w:val="00300EC8"/>
    <w:rsid w:val="00301A68"/>
    <w:rsid w:val="00301FFD"/>
    <w:rsid w:val="0030259E"/>
    <w:rsid w:val="00303B70"/>
    <w:rsid w:val="00304B32"/>
    <w:rsid w:val="00304BC6"/>
    <w:rsid w:val="00304FDB"/>
    <w:rsid w:val="00305400"/>
    <w:rsid w:val="00305E73"/>
    <w:rsid w:val="00306D33"/>
    <w:rsid w:val="00307ABE"/>
    <w:rsid w:val="00307E2B"/>
    <w:rsid w:val="00310512"/>
    <w:rsid w:val="00310AB5"/>
    <w:rsid w:val="003114DD"/>
    <w:rsid w:val="0031160F"/>
    <w:rsid w:val="003116E5"/>
    <w:rsid w:val="00311C57"/>
    <w:rsid w:val="00312F36"/>
    <w:rsid w:val="003133FF"/>
    <w:rsid w:val="00313B59"/>
    <w:rsid w:val="00313E41"/>
    <w:rsid w:val="00314246"/>
    <w:rsid w:val="003142E2"/>
    <w:rsid w:val="0031470A"/>
    <w:rsid w:val="003152E9"/>
    <w:rsid w:val="00315FC3"/>
    <w:rsid w:val="003163ED"/>
    <w:rsid w:val="00317530"/>
    <w:rsid w:val="003201E3"/>
    <w:rsid w:val="00320B2A"/>
    <w:rsid w:val="003210B0"/>
    <w:rsid w:val="003214B2"/>
    <w:rsid w:val="0032316A"/>
    <w:rsid w:val="00323846"/>
    <w:rsid w:val="003246D3"/>
    <w:rsid w:val="00324B53"/>
    <w:rsid w:val="00324BF9"/>
    <w:rsid w:val="00325B55"/>
    <w:rsid w:val="003274FE"/>
    <w:rsid w:val="003302C0"/>
    <w:rsid w:val="00330356"/>
    <w:rsid w:val="0033040D"/>
    <w:rsid w:val="003307A8"/>
    <w:rsid w:val="00332BC9"/>
    <w:rsid w:val="00334D4D"/>
    <w:rsid w:val="003359DC"/>
    <w:rsid w:val="00335BE6"/>
    <w:rsid w:val="00336B52"/>
    <w:rsid w:val="00336C4C"/>
    <w:rsid w:val="00337332"/>
    <w:rsid w:val="00337F6F"/>
    <w:rsid w:val="00340289"/>
    <w:rsid w:val="00340836"/>
    <w:rsid w:val="00340883"/>
    <w:rsid w:val="003408E3"/>
    <w:rsid w:val="00341A1E"/>
    <w:rsid w:val="0034231D"/>
    <w:rsid w:val="003427AA"/>
    <w:rsid w:val="00342EBA"/>
    <w:rsid w:val="00342FCF"/>
    <w:rsid w:val="00344CC4"/>
    <w:rsid w:val="0034516F"/>
    <w:rsid w:val="0034595F"/>
    <w:rsid w:val="0034604C"/>
    <w:rsid w:val="0034646D"/>
    <w:rsid w:val="00347169"/>
    <w:rsid w:val="0034773E"/>
    <w:rsid w:val="003478E9"/>
    <w:rsid w:val="00350621"/>
    <w:rsid w:val="00352591"/>
    <w:rsid w:val="00352798"/>
    <w:rsid w:val="003535B6"/>
    <w:rsid w:val="00353DD1"/>
    <w:rsid w:val="003543F4"/>
    <w:rsid w:val="00354A85"/>
    <w:rsid w:val="00354EE2"/>
    <w:rsid w:val="00355F42"/>
    <w:rsid w:val="00356D7E"/>
    <w:rsid w:val="00357909"/>
    <w:rsid w:val="00360720"/>
    <w:rsid w:val="00360F18"/>
    <w:rsid w:val="00361397"/>
    <w:rsid w:val="003616AB"/>
    <w:rsid w:val="003623A0"/>
    <w:rsid w:val="003639E2"/>
    <w:rsid w:val="00363BB5"/>
    <w:rsid w:val="003644B7"/>
    <w:rsid w:val="00364BE2"/>
    <w:rsid w:val="00364EDE"/>
    <w:rsid w:val="00364F8D"/>
    <w:rsid w:val="003652A0"/>
    <w:rsid w:val="003652FF"/>
    <w:rsid w:val="0036654D"/>
    <w:rsid w:val="00367145"/>
    <w:rsid w:val="00367C4E"/>
    <w:rsid w:val="00370E81"/>
    <w:rsid w:val="00371810"/>
    <w:rsid w:val="00371D4F"/>
    <w:rsid w:val="00372480"/>
    <w:rsid w:val="00372CB7"/>
    <w:rsid w:val="00372D4B"/>
    <w:rsid w:val="00372F31"/>
    <w:rsid w:val="003732C4"/>
    <w:rsid w:val="00374142"/>
    <w:rsid w:val="00374A45"/>
    <w:rsid w:val="0037615D"/>
    <w:rsid w:val="003765DF"/>
    <w:rsid w:val="00376718"/>
    <w:rsid w:val="00376C88"/>
    <w:rsid w:val="00376CE1"/>
    <w:rsid w:val="003773EF"/>
    <w:rsid w:val="00377C7B"/>
    <w:rsid w:val="00380C9C"/>
    <w:rsid w:val="003815F1"/>
    <w:rsid w:val="00382236"/>
    <w:rsid w:val="00382C71"/>
    <w:rsid w:val="00382CBD"/>
    <w:rsid w:val="00382F0C"/>
    <w:rsid w:val="0038412B"/>
    <w:rsid w:val="00384359"/>
    <w:rsid w:val="00385BD5"/>
    <w:rsid w:val="00385C2A"/>
    <w:rsid w:val="00385E5A"/>
    <w:rsid w:val="00386430"/>
    <w:rsid w:val="003872A4"/>
    <w:rsid w:val="00387372"/>
    <w:rsid w:val="00387ACC"/>
    <w:rsid w:val="00387BC2"/>
    <w:rsid w:val="00390D2E"/>
    <w:rsid w:val="00390D48"/>
    <w:rsid w:val="003911D5"/>
    <w:rsid w:val="00391F61"/>
    <w:rsid w:val="00393085"/>
    <w:rsid w:val="00393103"/>
    <w:rsid w:val="00393170"/>
    <w:rsid w:val="0039412C"/>
    <w:rsid w:val="003943DC"/>
    <w:rsid w:val="00394577"/>
    <w:rsid w:val="00394A24"/>
    <w:rsid w:val="00395712"/>
    <w:rsid w:val="00396F9E"/>
    <w:rsid w:val="00397AF1"/>
    <w:rsid w:val="00397BFF"/>
    <w:rsid w:val="003A0392"/>
    <w:rsid w:val="003A18D9"/>
    <w:rsid w:val="003A1A21"/>
    <w:rsid w:val="003A1A98"/>
    <w:rsid w:val="003A2286"/>
    <w:rsid w:val="003A31CB"/>
    <w:rsid w:val="003A4325"/>
    <w:rsid w:val="003A4497"/>
    <w:rsid w:val="003A52E3"/>
    <w:rsid w:val="003A53D7"/>
    <w:rsid w:val="003A5606"/>
    <w:rsid w:val="003A5D36"/>
    <w:rsid w:val="003A74F5"/>
    <w:rsid w:val="003A750B"/>
    <w:rsid w:val="003A77E4"/>
    <w:rsid w:val="003A7BDC"/>
    <w:rsid w:val="003A7E6D"/>
    <w:rsid w:val="003B078C"/>
    <w:rsid w:val="003B1253"/>
    <w:rsid w:val="003B27A0"/>
    <w:rsid w:val="003B2B24"/>
    <w:rsid w:val="003B38B6"/>
    <w:rsid w:val="003B3A5C"/>
    <w:rsid w:val="003B516E"/>
    <w:rsid w:val="003B53D2"/>
    <w:rsid w:val="003B5AFE"/>
    <w:rsid w:val="003B5C74"/>
    <w:rsid w:val="003B5EBA"/>
    <w:rsid w:val="003B6023"/>
    <w:rsid w:val="003B6B39"/>
    <w:rsid w:val="003B71A9"/>
    <w:rsid w:val="003B75AB"/>
    <w:rsid w:val="003B77AC"/>
    <w:rsid w:val="003B7893"/>
    <w:rsid w:val="003C01BF"/>
    <w:rsid w:val="003C0685"/>
    <w:rsid w:val="003C08B1"/>
    <w:rsid w:val="003C1C12"/>
    <w:rsid w:val="003C1C16"/>
    <w:rsid w:val="003C1C47"/>
    <w:rsid w:val="003C1F51"/>
    <w:rsid w:val="003C21BE"/>
    <w:rsid w:val="003C2439"/>
    <w:rsid w:val="003C26F0"/>
    <w:rsid w:val="003C2A5D"/>
    <w:rsid w:val="003C2E60"/>
    <w:rsid w:val="003C36F7"/>
    <w:rsid w:val="003C3910"/>
    <w:rsid w:val="003C3B20"/>
    <w:rsid w:val="003C4619"/>
    <w:rsid w:val="003C563A"/>
    <w:rsid w:val="003C663D"/>
    <w:rsid w:val="003C6D08"/>
    <w:rsid w:val="003C6F2B"/>
    <w:rsid w:val="003C739A"/>
    <w:rsid w:val="003C781F"/>
    <w:rsid w:val="003C7875"/>
    <w:rsid w:val="003D0613"/>
    <w:rsid w:val="003D196B"/>
    <w:rsid w:val="003D1B06"/>
    <w:rsid w:val="003D1D13"/>
    <w:rsid w:val="003D1F21"/>
    <w:rsid w:val="003D2C24"/>
    <w:rsid w:val="003D3724"/>
    <w:rsid w:val="003D3DF0"/>
    <w:rsid w:val="003D417C"/>
    <w:rsid w:val="003D5BDD"/>
    <w:rsid w:val="003D69E6"/>
    <w:rsid w:val="003D7206"/>
    <w:rsid w:val="003D7705"/>
    <w:rsid w:val="003D7B93"/>
    <w:rsid w:val="003D7E3B"/>
    <w:rsid w:val="003E1282"/>
    <w:rsid w:val="003E147A"/>
    <w:rsid w:val="003E195F"/>
    <w:rsid w:val="003E19FB"/>
    <w:rsid w:val="003E2ADC"/>
    <w:rsid w:val="003E49C3"/>
    <w:rsid w:val="003E49DC"/>
    <w:rsid w:val="003E5CC4"/>
    <w:rsid w:val="003E64B8"/>
    <w:rsid w:val="003E6504"/>
    <w:rsid w:val="003E6778"/>
    <w:rsid w:val="003E73E7"/>
    <w:rsid w:val="003E74AE"/>
    <w:rsid w:val="003E7FBE"/>
    <w:rsid w:val="003F07C1"/>
    <w:rsid w:val="003F19FF"/>
    <w:rsid w:val="003F1B2F"/>
    <w:rsid w:val="003F1BF6"/>
    <w:rsid w:val="003F2AD6"/>
    <w:rsid w:val="003F2CD1"/>
    <w:rsid w:val="003F2D12"/>
    <w:rsid w:val="003F44FF"/>
    <w:rsid w:val="003F4BA0"/>
    <w:rsid w:val="003F4DA6"/>
    <w:rsid w:val="003F5107"/>
    <w:rsid w:val="003F5804"/>
    <w:rsid w:val="003F6816"/>
    <w:rsid w:val="003F6D3D"/>
    <w:rsid w:val="003F6DAA"/>
    <w:rsid w:val="003F70BE"/>
    <w:rsid w:val="003F774C"/>
    <w:rsid w:val="004001CF"/>
    <w:rsid w:val="00401383"/>
    <w:rsid w:val="0040205B"/>
    <w:rsid w:val="0040224C"/>
    <w:rsid w:val="00402622"/>
    <w:rsid w:val="0040312D"/>
    <w:rsid w:val="004033D0"/>
    <w:rsid w:val="004051B7"/>
    <w:rsid w:val="00405450"/>
    <w:rsid w:val="00405E40"/>
    <w:rsid w:val="00405FB1"/>
    <w:rsid w:val="00406561"/>
    <w:rsid w:val="00406820"/>
    <w:rsid w:val="00407161"/>
    <w:rsid w:val="00407583"/>
    <w:rsid w:val="00407769"/>
    <w:rsid w:val="00407CB9"/>
    <w:rsid w:val="00407CDE"/>
    <w:rsid w:val="00407D97"/>
    <w:rsid w:val="00407EFE"/>
    <w:rsid w:val="0041079B"/>
    <w:rsid w:val="0041097F"/>
    <w:rsid w:val="00410D8F"/>
    <w:rsid w:val="0041130A"/>
    <w:rsid w:val="00411527"/>
    <w:rsid w:val="004115F5"/>
    <w:rsid w:val="00412B74"/>
    <w:rsid w:val="00412FF0"/>
    <w:rsid w:val="00413924"/>
    <w:rsid w:val="004149AA"/>
    <w:rsid w:val="00415050"/>
    <w:rsid w:val="004150E2"/>
    <w:rsid w:val="004151BA"/>
    <w:rsid w:val="00415858"/>
    <w:rsid w:val="00416733"/>
    <w:rsid w:val="004169E5"/>
    <w:rsid w:val="0041701B"/>
    <w:rsid w:val="00417761"/>
    <w:rsid w:val="00417820"/>
    <w:rsid w:val="004179C0"/>
    <w:rsid w:val="00417AC0"/>
    <w:rsid w:val="00417E2C"/>
    <w:rsid w:val="00420080"/>
    <w:rsid w:val="0042020E"/>
    <w:rsid w:val="0042074F"/>
    <w:rsid w:val="0042099D"/>
    <w:rsid w:val="00420BCE"/>
    <w:rsid w:val="00420C36"/>
    <w:rsid w:val="00421296"/>
    <w:rsid w:val="00421490"/>
    <w:rsid w:val="00421EE1"/>
    <w:rsid w:val="004223A9"/>
    <w:rsid w:val="00423856"/>
    <w:rsid w:val="00423A5C"/>
    <w:rsid w:val="0042487A"/>
    <w:rsid w:val="00424A03"/>
    <w:rsid w:val="004250BA"/>
    <w:rsid w:val="004253C3"/>
    <w:rsid w:val="004255F2"/>
    <w:rsid w:val="00425EBF"/>
    <w:rsid w:val="004263B5"/>
    <w:rsid w:val="004267C4"/>
    <w:rsid w:val="00426B54"/>
    <w:rsid w:val="00426EF4"/>
    <w:rsid w:val="00426FF7"/>
    <w:rsid w:val="00427DFD"/>
    <w:rsid w:val="00427FCA"/>
    <w:rsid w:val="00430625"/>
    <w:rsid w:val="0043078D"/>
    <w:rsid w:val="00430F24"/>
    <w:rsid w:val="00431592"/>
    <w:rsid w:val="00431C13"/>
    <w:rsid w:val="00431FC5"/>
    <w:rsid w:val="00432DC5"/>
    <w:rsid w:val="004334A6"/>
    <w:rsid w:val="00433AD6"/>
    <w:rsid w:val="00433B55"/>
    <w:rsid w:val="00433FE7"/>
    <w:rsid w:val="004340FF"/>
    <w:rsid w:val="004342F4"/>
    <w:rsid w:val="00434878"/>
    <w:rsid w:val="00435725"/>
    <w:rsid w:val="004365DE"/>
    <w:rsid w:val="004370E8"/>
    <w:rsid w:val="00437818"/>
    <w:rsid w:val="00441C2C"/>
    <w:rsid w:val="00442711"/>
    <w:rsid w:val="00442AC9"/>
    <w:rsid w:val="0044366E"/>
    <w:rsid w:val="0044370E"/>
    <w:rsid w:val="004437CA"/>
    <w:rsid w:val="00443A8D"/>
    <w:rsid w:val="00443AB4"/>
    <w:rsid w:val="00443D20"/>
    <w:rsid w:val="0044481A"/>
    <w:rsid w:val="004455EA"/>
    <w:rsid w:val="00446432"/>
    <w:rsid w:val="00446F2D"/>
    <w:rsid w:val="0044720D"/>
    <w:rsid w:val="004479C8"/>
    <w:rsid w:val="004501C2"/>
    <w:rsid w:val="00450896"/>
    <w:rsid w:val="00451ED3"/>
    <w:rsid w:val="00452105"/>
    <w:rsid w:val="004521E9"/>
    <w:rsid w:val="00452A7B"/>
    <w:rsid w:val="00452D0B"/>
    <w:rsid w:val="0045349D"/>
    <w:rsid w:val="00453691"/>
    <w:rsid w:val="00453A2E"/>
    <w:rsid w:val="0045514D"/>
    <w:rsid w:val="0045549C"/>
    <w:rsid w:val="00455A3C"/>
    <w:rsid w:val="00455AD0"/>
    <w:rsid w:val="00456033"/>
    <w:rsid w:val="00456572"/>
    <w:rsid w:val="00456F78"/>
    <w:rsid w:val="00456F9F"/>
    <w:rsid w:val="00460307"/>
    <w:rsid w:val="00461625"/>
    <w:rsid w:val="00461F56"/>
    <w:rsid w:val="00462C7C"/>
    <w:rsid w:val="00462D6B"/>
    <w:rsid w:val="00462F7B"/>
    <w:rsid w:val="0046337A"/>
    <w:rsid w:val="0046388A"/>
    <w:rsid w:val="00464011"/>
    <w:rsid w:val="004656F8"/>
    <w:rsid w:val="00465BB6"/>
    <w:rsid w:val="0046712E"/>
    <w:rsid w:val="0047026B"/>
    <w:rsid w:val="004709C1"/>
    <w:rsid w:val="00471350"/>
    <w:rsid w:val="00474155"/>
    <w:rsid w:val="004743A5"/>
    <w:rsid w:val="00474910"/>
    <w:rsid w:val="00474DDB"/>
    <w:rsid w:val="00475AF1"/>
    <w:rsid w:val="00475C56"/>
    <w:rsid w:val="0047649C"/>
    <w:rsid w:val="00476A0E"/>
    <w:rsid w:val="00477BF4"/>
    <w:rsid w:val="00477EA6"/>
    <w:rsid w:val="00480701"/>
    <w:rsid w:val="00480B4A"/>
    <w:rsid w:val="00480C5D"/>
    <w:rsid w:val="00480D42"/>
    <w:rsid w:val="0048179F"/>
    <w:rsid w:val="00482911"/>
    <w:rsid w:val="00482FCD"/>
    <w:rsid w:val="00483133"/>
    <w:rsid w:val="004849E2"/>
    <w:rsid w:val="00484DFA"/>
    <w:rsid w:val="00485DC7"/>
    <w:rsid w:val="00486B4E"/>
    <w:rsid w:val="0048779B"/>
    <w:rsid w:val="00487C44"/>
    <w:rsid w:val="00487FDB"/>
    <w:rsid w:val="00490812"/>
    <w:rsid w:val="00490B0A"/>
    <w:rsid w:val="00490D92"/>
    <w:rsid w:val="00490FCE"/>
    <w:rsid w:val="0049104B"/>
    <w:rsid w:val="00491C53"/>
    <w:rsid w:val="00491D82"/>
    <w:rsid w:val="0049384E"/>
    <w:rsid w:val="004939C0"/>
    <w:rsid w:val="00494750"/>
    <w:rsid w:val="004949E4"/>
    <w:rsid w:val="00494A1E"/>
    <w:rsid w:val="00494E43"/>
    <w:rsid w:val="00496A60"/>
    <w:rsid w:val="00496B1D"/>
    <w:rsid w:val="00496BA2"/>
    <w:rsid w:val="00496CD8"/>
    <w:rsid w:val="0049707D"/>
    <w:rsid w:val="0049795C"/>
    <w:rsid w:val="004A046F"/>
    <w:rsid w:val="004A1AAC"/>
    <w:rsid w:val="004A1D96"/>
    <w:rsid w:val="004A3246"/>
    <w:rsid w:val="004A4424"/>
    <w:rsid w:val="004A45D6"/>
    <w:rsid w:val="004A4E10"/>
    <w:rsid w:val="004A53C9"/>
    <w:rsid w:val="004A55BE"/>
    <w:rsid w:val="004A5E8F"/>
    <w:rsid w:val="004A652E"/>
    <w:rsid w:val="004A78CC"/>
    <w:rsid w:val="004A7B0A"/>
    <w:rsid w:val="004A7F22"/>
    <w:rsid w:val="004B0125"/>
    <w:rsid w:val="004B020A"/>
    <w:rsid w:val="004B05CF"/>
    <w:rsid w:val="004B0F16"/>
    <w:rsid w:val="004B1D9C"/>
    <w:rsid w:val="004B1F2C"/>
    <w:rsid w:val="004B2220"/>
    <w:rsid w:val="004B3AFC"/>
    <w:rsid w:val="004B4272"/>
    <w:rsid w:val="004B4290"/>
    <w:rsid w:val="004B4E26"/>
    <w:rsid w:val="004B55B4"/>
    <w:rsid w:val="004B6FEC"/>
    <w:rsid w:val="004B71BE"/>
    <w:rsid w:val="004B7842"/>
    <w:rsid w:val="004B79CB"/>
    <w:rsid w:val="004B7DFF"/>
    <w:rsid w:val="004C03BE"/>
    <w:rsid w:val="004C0A09"/>
    <w:rsid w:val="004C0A72"/>
    <w:rsid w:val="004C0F10"/>
    <w:rsid w:val="004C1190"/>
    <w:rsid w:val="004C1322"/>
    <w:rsid w:val="004C1B53"/>
    <w:rsid w:val="004C1BF8"/>
    <w:rsid w:val="004C2ADA"/>
    <w:rsid w:val="004C303E"/>
    <w:rsid w:val="004C32CC"/>
    <w:rsid w:val="004C3551"/>
    <w:rsid w:val="004C3809"/>
    <w:rsid w:val="004C449F"/>
    <w:rsid w:val="004C4A61"/>
    <w:rsid w:val="004C4E91"/>
    <w:rsid w:val="004C582F"/>
    <w:rsid w:val="004C5DFE"/>
    <w:rsid w:val="004C738D"/>
    <w:rsid w:val="004C765A"/>
    <w:rsid w:val="004C7997"/>
    <w:rsid w:val="004D07AB"/>
    <w:rsid w:val="004D1749"/>
    <w:rsid w:val="004D180D"/>
    <w:rsid w:val="004D1A27"/>
    <w:rsid w:val="004D1CAC"/>
    <w:rsid w:val="004D22AD"/>
    <w:rsid w:val="004D2645"/>
    <w:rsid w:val="004D2770"/>
    <w:rsid w:val="004D2A4B"/>
    <w:rsid w:val="004D2FF0"/>
    <w:rsid w:val="004D3133"/>
    <w:rsid w:val="004D32F4"/>
    <w:rsid w:val="004D36F2"/>
    <w:rsid w:val="004D38C1"/>
    <w:rsid w:val="004D45A4"/>
    <w:rsid w:val="004D4613"/>
    <w:rsid w:val="004D4AB1"/>
    <w:rsid w:val="004D4C63"/>
    <w:rsid w:val="004D4CA5"/>
    <w:rsid w:val="004D53F9"/>
    <w:rsid w:val="004D63AF"/>
    <w:rsid w:val="004D660F"/>
    <w:rsid w:val="004D66A8"/>
    <w:rsid w:val="004D6728"/>
    <w:rsid w:val="004D6E57"/>
    <w:rsid w:val="004D6FCA"/>
    <w:rsid w:val="004D7525"/>
    <w:rsid w:val="004D7625"/>
    <w:rsid w:val="004D7767"/>
    <w:rsid w:val="004E08A4"/>
    <w:rsid w:val="004E0C06"/>
    <w:rsid w:val="004E0ED4"/>
    <w:rsid w:val="004E0F3D"/>
    <w:rsid w:val="004E1368"/>
    <w:rsid w:val="004E2AF2"/>
    <w:rsid w:val="004E2BEA"/>
    <w:rsid w:val="004E3197"/>
    <w:rsid w:val="004E3A1B"/>
    <w:rsid w:val="004E3AC5"/>
    <w:rsid w:val="004E3F3B"/>
    <w:rsid w:val="004E446E"/>
    <w:rsid w:val="004E4AB3"/>
    <w:rsid w:val="004E5089"/>
    <w:rsid w:val="004E5877"/>
    <w:rsid w:val="004E5B3D"/>
    <w:rsid w:val="004E687D"/>
    <w:rsid w:val="004E6AB6"/>
    <w:rsid w:val="004E7126"/>
    <w:rsid w:val="004E734A"/>
    <w:rsid w:val="004F0119"/>
    <w:rsid w:val="004F03C1"/>
    <w:rsid w:val="004F1474"/>
    <w:rsid w:val="004F16C9"/>
    <w:rsid w:val="004F16EA"/>
    <w:rsid w:val="004F197A"/>
    <w:rsid w:val="004F2118"/>
    <w:rsid w:val="004F2D5B"/>
    <w:rsid w:val="004F2E48"/>
    <w:rsid w:val="004F34C7"/>
    <w:rsid w:val="004F38D7"/>
    <w:rsid w:val="004F43FD"/>
    <w:rsid w:val="004F46DD"/>
    <w:rsid w:val="004F4D7E"/>
    <w:rsid w:val="004F4E02"/>
    <w:rsid w:val="004F4FA3"/>
    <w:rsid w:val="004F63E8"/>
    <w:rsid w:val="004F651C"/>
    <w:rsid w:val="004F6709"/>
    <w:rsid w:val="004F6865"/>
    <w:rsid w:val="004F68F0"/>
    <w:rsid w:val="004F6929"/>
    <w:rsid w:val="004F739B"/>
    <w:rsid w:val="004F7D8C"/>
    <w:rsid w:val="0050052E"/>
    <w:rsid w:val="0050056C"/>
    <w:rsid w:val="00500C91"/>
    <w:rsid w:val="00501352"/>
    <w:rsid w:val="005018EF"/>
    <w:rsid w:val="00501ADC"/>
    <w:rsid w:val="00501B83"/>
    <w:rsid w:val="00502251"/>
    <w:rsid w:val="005029B8"/>
    <w:rsid w:val="00503317"/>
    <w:rsid w:val="00503D46"/>
    <w:rsid w:val="0050527B"/>
    <w:rsid w:val="00505828"/>
    <w:rsid w:val="00505E20"/>
    <w:rsid w:val="005061DE"/>
    <w:rsid w:val="00506279"/>
    <w:rsid w:val="00507A3B"/>
    <w:rsid w:val="005105FA"/>
    <w:rsid w:val="00510D5D"/>
    <w:rsid w:val="00510E50"/>
    <w:rsid w:val="00511ED5"/>
    <w:rsid w:val="005125A8"/>
    <w:rsid w:val="005125F2"/>
    <w:rsid w:val="00512908"/>
    <w:rsid w:val="005134A4"/>
    <w:rsid w:val="00515D39"/>
    <w:rsid w:val="005160A4"/>
    <w:rsid w:val="00516C87"/>
    <w:rsid w:val="00517676"/>
    <w:rsid w:val="00517B1B"/>
    <w:rsid w:val="005207E4"/>
    <w:rsid w:val="00521330"/>
    <w:rsid w:val="00521A37"/>
    <w:rsid w:val="00521DF0"/>
    <w:rsid w:val="00521FA2"/>
    <w:rsid w:val="0052298B"/>
    <w:rsid w:val="00522C92"/>
    <w:rsid w:val="0052337D"/>
    <w:rsid w:val="00523989"/>
    <w:rsid w:val="0052405D"/>
    <w:rsid w:val="0052477D"/>
    <w:rsid w:val="00524F6A"/>
    <w:rsid w:val="005260C4"/>
    <w:rsid w:val="0052751E"/>
    <w:rsid w:val="005311C6"/>
    <w:rsid w:val="00531665"/>
    <w:rsid w:val="005321A4"/>
    <w:rsid w:val="00533C8B"/>
    <w:rsid w:val="00534BDA"/>
    <w:rsid w:val="005355C4"/>
    <w:rsid w:val="005355E9"/>
    <w:rsid w:val="00535E34"/>
    <w:rsid w:val="005364A3"/>
    <w:rsid w:val="005372AD"/>
    <w:rsid w:val="005373C2"/>
    <w:rsid w:val="00537A0B"/>
    <w:rsid w:val="0054073B"/>
    <w:rsid w:val="00540A35"/>
    <w:rsid w:val="00540A8B"/>
    <w:rsid w:val="00540EF7"/>
    <w:rsid w:val="0054121F"/>
    <w:rsid w:val="00541890"/>
    <w:rsid w:val="00541D09"/>
    <w:rsid w:val="00542710"/>
    <w:rsid w:val="005429C1"/>
    <w:rsid w:val="005437A4"/>
    <w:rsid w:val="00544643"/>
    <w:rsid w:val="00546D9C"/>
    <w:rsid w:val="00546DB3"/>
    <w:rsid w:val="00547DD9"/>
    <w:rsid w:val="00547F95"/>
    <w:rsid w:val="00550893"/>
    <w:rsid w:val="00550A6E"/>
    <w:rsid w:val="00550F61"/>
    <w:rsid w:val="00551616"/>
    <w:rsid w:val="0055166E"/>
    <w:rsid w:val="00551DF0"/>
    <w:rsid w:val="00552175"/>
    <w:rsid w:val="00552F06"/>
    <w:rsid w:val="005531E3"/>
    <w:rsid w:val="00553733"/>
    <w:rsid w:val="005551EB"/>
    <w:rsid w:val="005552C1"/>
    <w:rsid w:val="005561CD"/>
    <w:rsid w:val="00556BBD"/>
    <w:rsid w:val="00556BF2"/>
    <w:rsid w:val="00557844"/>
    <w:rsid w:val="005579EF"/>
    <w:rsid w:val="00557A65"/>
    <w:rsid w:val="00557B2E"/>
    <w:rsid w:val="00557B61"/>
    <w:rsid w:val="00560708"/>
    <w:rsid w:val="00560DC0"/>
    <w:rsid w:val="00560E43"/>
    <w:rsid w:val="00560EEC"/>
    <w:rsid w:val="00561FED"/>
    <w:rsid w:val="0056256F"/>
    <w:rsid w:val="00562758"/>
    <w:rsid w:val="00562A16"/>
    <w:rsid w:val="00562CAF"/>
    <w:rsid w:val="0056369E"/>
    <w:rsid w:val="00563DA0"/>
    <w:rsid w:val="005643A8"/>
    <w:rsid w:val="00564A75"/>
    <w:rsid w:val="00564BF5"/>
    <w:rsid w:val="00564C69"/>
    <w:rsid w:val="00564D2E"/>
    <w:rsid w:val="0056653C"/>
    <w:rsid w:val="005667B5"/>
    <w:rsid w:val="005667B8"/>
    <w:rsid w:val="005678D1"/>
    <w:rsid w:val="00570093"/>
    <w:rsid w:val="00570866"/>
    <w:rsid w:val="00570956"/>
    <w:rsid w:val="00571447"/>
    <w:rsid w:val="00571D98"/>
    <w:rsid w:val="00573131"/>
    <w:rsid w:val="00573650"/>
    <w:rsid w:val="00574B0A"/>
    <w:rsid w:val="00574B42"/>
    <w:rsid w:val="005751D8"/>
    <w:rsid w:val="00575534"/>
    <w:rsid w:val="0057607F"/>
    <w:rsid w:val="00577184"/>
    <w:rsid w:val="00580917"/>
    <w:rsid w:val="00580B9B"/>
    <w:rsid w:val="005815FD"/>
    <w:rsid w:val="00581ED8"/>
    <w:rsid w:val="005820D9"/>
    <w:rsid w:val="0058248B"/>
    <w:rsid w:val="005824A7"/>
    <w:rsid w:val="005827D8"/>
    <w:rsid w:val="00583DD0"/>
    <w:rsid w:val="005840A2"/>
    <w:rsid w:val="00584749"/>
    <w:rsid w:val="00584A37"/>
    <w:rsid w:val="005851A7"/>
    <w:rsid w:val="005851FF"/>
    <w:rsid w:val="00585B42"/>
    <w:rsid w:val="00585D12"/>
    <w:rsid w:val="005862A4"/>
    <w:rsid w:val="00587358"/>
    <w:rsid w:val="0058769E"/>
    <w:rsid w:val="0059081E"/>
    <w:rsid w:val="00590A7D"/>
    <w:rsid w:val="0059125B"/>
    <w:rsid w:val="00591DD7"/>
    <w:rsid w:val="005924E0"/>
    <w:rsid w:val="0059258E"/>
    <w:rsid w:val="00592EE7"/>
    <w:rsid w:val="0059389C"/>
    <w:rsid w:val="00593B85"/>
    <w:rsid w:val="00594CEA"/>
    <w:rsid w:val="005953A0"/>
    <w:rsid w:val="0059666F"/>
    <w:rsid w:val="005966EE"/>
    <w:rsid w:val="00596974"/>
    <w:rsid w:val="005971DC"/>
    <w:rsid w:val="00597241"/>
    <w:rsid w:val="005976AE"/>
    <w:rsid w:val="005979B9"/>
    <w:rsid w:val="005A13E8"/>
    <w:rsid w:val="005A13EC"/>
    <w:rsid w:val="005A1659"/>
    <w:rsid w:val="005A2652"/>
    <w:rsid w:val="005A41DA"/>
    <w:rsid w:val="005A47D8"/>
    <w:rsid w:val="005A6401"/>
    <w:rsid w:val="005A64BD"/>
    <w:rsid w:val="005A6520"/>
    <w:rsid w:val="005A697E"/>
    <w:rsid w:val="005A7458"/>
    <w:rsid w:val="005A7549"/>
    <w:rsid w:val="005A774E"/>
    <w:rsid w:val="005B00ED"/>
    <w:rsid w:val="005B01DC"/>
    <w:rsid w:val="005B09AA"/>
    <w:rsid w:val="005B0C0F"/>
    <w:rsid w:val="005B1647"/>
    <w:rsid w:val="005B2240"/>
    <w:rsid w:val="005B27D2"/>
    <w:rsid w:val="005B3F6D"/>
    <w:rsid w:val="005B443A"/>
    <w:rsid w:val="005B46C8"/>
    <w:rsid w:val="005B46F2"/>
    <w:rsid w:val="005B5495"/>
    <w:rsid w:val="005B5D31"/>
    <w:rsid w:val="005B623A"/>
    <w:rsid w:val="005B6CB0"/>
    <w:rsid w:val="005B7260"/>
    <w:rsid w:val="005B7BC1"/>
    <w:rsid w:val="005B7EAF"/>
    <w:rsid w:val="005C0904"/>
    <w:rsid w:val="005C09EE"/>
    <w:rsid w:val="005C0CF0"/>
    <w:rsid w:val="005C0D58"/>
    <w:rsid w:val="005C207B"/>
    <w:rsid w:val="005C45FF"/>
    <w:rsid w:val="005C505B"/>
    <w:rsid w:val="005C5E8B"/>
    <w:rsid w:val="005C6243"/>
    <w:rsid w:val="005C68A5"/>
    <w:rsid w:val="005C6E5E"/>
    <w:rsid w:val="005C7B61"/>
    <w:rsid w:val="005C7C50"/>
    <w:rsid w:val="005D02ED"/>
    <w:rsid w:val="005D0836"/>
    <w:rsid w:val="005D0890"/>
    <w:rsid w:val="005D2799"/>
    <w:rsid w:val="005D27C2"/>
    <w:rsid w:val="005D2BDA"/>
    <w:rsid w:val="005D32D9"/>
    <w:rsid w:val="005D339C"/>
    <w:rsid w:val="005D3B9D"/>
    <w:rsid w:val="005D482F"/>
    <w:rsid w:val="005D4F33"/>
    <w:rsid w:val="005D5909"/>
    <w:rsid w:val="005D652E"/>
    <w:rsid w:val="005D65F6"/>
    <w:rsid w:val="005E0857"/>
    <w:rsid w:val="005E0BEC"/>
    <w:rsid w:val="005E1250"/>
    <w:rsid w:val="005E197A"/>
    <w:rsid w:val="005E2404"/>
    <w:rsid w:val="005E2CEC"/>
    <w:rsid w:val="005E3E4E"/>
    <w:rsid w:val="005E510D"/>
    <w:rsid w:val="005E5753"/>
    <w:rsid w:val="005E5C35"/>
    <w:rsid w:val="005E6052"/>
    <w:rsid w:val="005E6306"/>
    <w:rsid w:val="005E6BDF"/>
    <w:rsid w:val="005E75B4"/>
    <w:rsid w:val="005E77AD"/>
    <w:rsid w:val="005F0AC2"/>
    <w:rsid w:val="005F14CE"/>
    <w:rsid w:val="005F1503"/>
    <w:rsid w:val="005F2409"/>
    <w:rsid w:val="005F28FC"/>
    <w:rsid w:val="005F2AEA"/>
    <w:rsid w:val="005F2E32"/>
    <w:rsid w:val="005F36A9"/>
    <w:rsid w:val="005F4138"/>
    <w:rsid w:val="005F48AD"/>
    <w:rsid w:val="005F4EB2"/>
    <w:rsid w:val="005F50D9"/>
    <w:rsid w:val="005F561F"/>
    <w:rsid w:val="005F5AF7"/>
    <w:rsid w:val="005F6916"/>
    <w:rsid w:val="005F6E8F"/>
    <w:rsid w:val="0060047D"/>
    <w:rsid w:val="00600CDA"/>
    <w:rsid w:val="0060170F"/>
    <w:rsid w:val="006023AB"/>
    <w:rsid w:val="0060241F"/>
    <w:rsid w:val="00602F94"/>
    <w:rsid w:val="006040CE"/>
    <w:rsid w:val="006040FB"/>
    <w:rsid w:val="0060432B"/>
    <w:rsid w:val="00604CEF"/>
    <w:rsid w:val="00605453"/>
    <w:rsid w:val="00605A58"/>
    <w:rsid w:val="00606190"/>
    <w:rsid w:val="0060619C"/>
    <w:rsid w:val="0060686E"/>
    <w:rsid w:val="00607C52"/>
    <w:rsid w:val="00607DB0"/>
    <w:rsid w:val="0061035A"/>
    <w:rsid w:val="00610CA6"/>
    <w:rsid w:val="006110E0"/>
    <w:rsid w:val="0061115C"/>
    <w:rsid w:val="00611B50"/>
    <w:rsid w:val="00611B70"/>
    <w:rsid w:val="00611CEE"/>
    <w:rsid w:val="00611D37"/>
    <w:rsid w:val="006120CD"/>
    <w:rsid w:val="00614E23"/>
    <w:rsid w:val="00615275"/>
    <w:rsid w:val="006154A5"/>
    <w:rsid w:val="006160BB"/>
    <w:rsid w:val="00616986"/>
    <w:rsid w:val="0061752C"/>
    <w:rsid w:val="0061792D"/>
    <w:rsid w:val="00617B7B"/>
    <w:rsid w:val="00620048"/>
    <w:rsid w:val="00620B45"/>
    <w:rsid w:val="00621A09"/>
    <w:rsid w:val="00621DE6"/>
    <w:rsid w:val="00621E43"/>
    <w:rsid w:val="0062589E"/>
    <w:rsid w:val="00625C19"/>
    <w:rsid w:val="0062780D"/>
    <w:rsid w:val="00627C12"/>
    <w:rsid w:val="00630BB8"/>
    <w:rsid w:val="00630DC6"/>
    <w:rsid w:val="0063147B"/>
    <w:rsid w:val="0063158D"/>
    <w:rsid w:val="00631849"/>
    <w:rsid w:val="00632612"/>
    <w:rsid w:val="00633FC2"/>
    <w:rsid w:val="00634043"/>
    <w:rsid w:val="00635D8A"/>
    <w:rsid w:val="00635EAA"/>
    <w:rsid w:val="00636BCA"/>
    <w:rsid w:val="006372DC"/>
    <w:rsid w:val="006401AB"/>
    <w:rsid w:val="006406FD"/>
    <w:rsid w:val="00640F16"/>
    <w:rsid w:val="00641AE0"/>
    <w:rsid w:val="006426CF"/>
    <w:rsid w:val="00642E76"/>
    <w:rsid w:val="00644987"/>
    <w:rsid w:val="00645C7F"/>
    <w:rsid w:val="00646017"/>
    <w:rsid w:val="00646152"/>
    <w:rsid w:val="006467C2"/>
    <w:rsid w:val="00646E49"/>
    <w:rsid w:val="00647599"/>
    <w:rsid w:val="00647610"/>
    <w:rsid w:val="0065026C"/>
    <w:rsid w:val="006504DC"/>
    <w:rsid w:val="00650500"/>
    <w:rsid w:val="00650CCC"/>
    <w:rsid w:val="0065129D"/>
    <w:rsid w:val="00651BE4"/>
    <w:rsid w:val="00651E6B"/>
    <w:rsid w:val="00652488"/>
    <w:rsid w:val="006526D8"/>
    <w:rsid w:val="006528F6"/>
    <w:rsid w:val="00653186"/>
    <w:rsid w:val="006541E6"/>
    <w:rsid w:val="006542C7"/>
    <w:rsid w:val="00655958"/>
    <w:rsid w:val="00655C5A"/>
    <w:rsid w:val="00655CF0"/>
    <w:rsid w:val="00656963"/>
    <w:rsid w:val="006571AA"/>
    <w:rsid w:val="00657BE8"/>
    <w:rsid w:val="006601F0"/>
    <w:rsid w:val="00660750"/>
    <w:rsid w:val="00660E60"/>
    <w:rsid w:val="00660F49"/>
    <w:rsid w:val="006610A1"/>
    <w:rsid w:val="00661F86"/>
    <w:rsid w:val="00662A02"/>
    <w:rsid w:val="00663631"/>
    <w:rsid w:val="00664145"/>
    <w:rsid w:val="006647F4"/>
    <w:rsid w:val="00664C59"/>
    <w:rsid w:val="00664CF9"/>
    <w:rsid w:val="006655A7"/>
    <w:rsid w:val="006657D7"/>
    <w:rsid w:val="0066581E"/>
    <w:rsid w:val="00666332"/>
    <w:rsid w:val="00666370"/>
    <w:rsid w:val="00666BAF"/>
    <w:rsid w:val="006671D9"/>
    <w:rsid w:val="00667BC7"/>
    <w:rsid w:val="006701EE"/>
    <w:rsid w:val="0067038D"/>
    <w:rsid w:val="0067052B"/>
    <w:rsid w:val="00670771"/>
    <w:rsid w:val="0067084C"/>
    <w:rsid w:val="00670866"/>
    <w:rsid w:val="00670B0C"/>
    <w:rsid w:val="00671464"/>
    <w:rsid w:val="00671E31"/>
    <w:rsid w:val="006730F5"/>
    <w:rsid w:val="00673504"/>
    <w:rsid w:val="00674D31"/>
    <w:rsid w:val="00674DA8"/>
    <w:rsid w:val="00674FAD"/>
    <w:rsid w:val="00675162"/>
    <w:rsid w:val="00675909"/>
    <w:rsid w:val="0067594F"/>
    <w:rsid w:val="00675A4E"/>
    <w:rsid w:val="006766CF"/>
    <w:rsid w:val="00677744"/>
    <w:rsid w:val="006779A7"/>
    <w:rsid w:val="00677BE6"/>
    <w:rsid w:val="00680D3F"/>
    <w:rsid w:val="00681577"/>
    <w:rsid w:val="00681809"/>
    <w:rsid w:val="00682131"/>
    <w:rsid w:val="006821B7"/>
    <w:rsid w:val="00682A2C"/>
    <w:rsid w:val="00682D3C"/>
    <w:rsid w:val="00682DA6"/>
    <w:rsid w:val="0068456D"/>
    <w:rsid w:val="00684717"/>
    <w:rsid w:val="00684817"/>
    <w:rsid w:val="00684EFC"/>
    <w:rsid w:val="006853E0"/>
    <w:rsid w:val="006862AD"/>
    <w:rsid w:val="00686888"/>
    <w:rsid w:val="006870BD"/>
    <w:rsid w:val="0068717F"/>
    <w:rsid w:val="006879E8"/>
    <w:rsid w:val="00687B19"/>
    <w:rsid w:val="00687CCA"/>
    <w:rsid w:val="00687DF9"/>
    <w:rsid w:val="0069031A"/>
    <w:rsid w:val="006903D4"/>
    <w:rsid w:val="00690EE2"/>
    <w:rsid w:val="00691F25"/>
    <w:rsid w:val="00692009"/>
    <w:rsid w:val="0069297A"/>
    <w:rsid w:val="00693342"/>
    <w:rsid w:val="00694218"/>
    <w:rsid w:val="0069467F"/>
    <w:rsid w:val="00694773"/>
    <w:rsid w:val="00694C74"/>
    <w:rsid w:val="00694E14"/>
    <w:rsid w:val="00694E2B"/>
    <w:rsid w:val="00695126"/>
    <w:rsid w:val="006954C9"/>
    <w:rsid w:val="00695DF2"/>
    <w:rsid w:val="00695EE1"/>
    <w:rsid w:val="006961FF"/>
    <w:rsid w:val="00696B46"/>
    <w:rsid w:val="00696B5A"/>
    <w:rsid w:val="00696C72"/>
    <w:rsid w:val="006A0637"/>
    <w:rsid w:val="006A07D9"/>
    <w:rsid w:val="006A0E74"/>
    <w:rsid w:val="006A1449"/>
    <w:rsid w:val="006A1761"/>
    <w:rsid w:val="006A1E92"/>
    <w:rsid w:val="006A1ECF"/>
    <w:rsid w:val="006A21D0"/>
    <w:rsid w:val="006A2FF9"/>
    <w:rsid w:val="006A35A9"/>
    <w:rsid w:val="006A3DBD"/>
    <w:rsid w:val="006A4B50"/>
    <w:rsid w:val="006A4B70"/>
    <w:rsid w:val="006A5E0E"/>
    <w:rsid w:val="006A5F99"/>
    <w:rsid w:val="006A5FCA"/>
    <w:rsid w:val="006A5FCD"/>
    <w:rsid w:val="006A67C9"/>
    <w:rsid w:val="006A6892"/>
    <w:rsid w:val="006A68F8"/>
    <w:rsid w:val="006A6F86"/>
    <w:rsid w:val="006A7519"/>
    <w:rsid w:val="006A75FF"/>
    <w:rsid w:val="006A78DC"/>
    <w:rsid w:val="006A7C85"/>
    <w:rsid w:val="006B074E"/>
    <w:rsid w:val="006B1F98"/>
    <w:rsid w:val="006B22F8"/>
    <w:rsid w:val="006B2984"/>
    <w:rsid w:val="006B3832"/>
    <w:rsid w:val="006B397A"/>
    <w:rsid w:val="006B3A81"/>
    <w:rsid w:val="006B3FED"/>
    <w:rsid w:val="006B4542"/>
    <w:rsid w:val="006B50B4"/>
    <w:rsid w:val="006B5438"/>
    <w:rsid w:val="006B672E"/>
    <w:rsid w:val="006B6DDD"/>
    <w:rsid w:val="006B7517"/>
    <w:rsid w:val="006B7813"/>
    <w:rsid w:val="006B7ABD"/>
    <w:rsid w:val="006C0C02"/>
    <w:rsid w:val="006C0F5D"/>
    <w:rsid w:val="006C1724"/>
    <w:rsid w:val="006C20DE"/>
    <w:rsid w:val="006C2A42"/>
    <w:rsid w:val="006C2FFA"/>
    <w:rsid w:val="006C30FC"/>
    <w:rsid w:val="006C3253"/>
    <w:rsid w:val="006C32DF"/>
    <w:rsid w:val="006C38F0"/>
    <w:rsid w:val="006C3B87"/>
    <w:rsid w:val="006C405E"/>
    <w:rsid w:val="006C4937"/>
    <w:rsid w:val="006C49D3"/>
    <w:rsid w:val="006C4CEE"/>
    <w:rsid w:val="006C4EF1"/>
    <w:rsid w:val="006C521D"/>
    <w:rsid w:val="006C59B9"/>
    <w:rsid w:val="006D089C"/>
    <w:rsid w:val="006D0D13"/>
    <w:rsid w:val="006D1577"/>
    <w:rsid w:val="006D1640"/>
    <w:rsid w:val="006D23B4"/>
    <w:rsid w:val="006D283A"/>
    <w:rsid w:val="006D2DBB"/>
    <w:rsid w:val="006D46DF"/>
    <w:rsid w:val="006D5404"/>
    <w:rsid w:val="006D5639"/>
    <w:rsid w:val="006D6712"/>
    <w:rsid w:val="006D69EF"/>
    <w:rsid w:val="006D69F3"/>
    <w:rsid w:val="006E0AC8"/>
    <w:rsid w:val="006E1959"/>
    <w:rsid w:val="006E37DA"/>
    <w:rsid w:val="006E488B"/>
    <w:rsid w:val="006E58D5"/>
    <w:rsid w:val="006E5F5F"/>
    <w:rsid w:val="006E6C79"/>
    <w:rsid w:val="006E7CA8"/>
    <w:rsid w:val="006F067C"/>
    <w:rsid w:val="006F07F0"/>
    <w:rsid w:val="006F0E89"/>
    <w:rsid w:val="006F16E0"/>
    <w:rsid w:val="006F2F6D"/>
    <w:rsid w:val="006F3076"/>
    <w:rsid w:val="006F35B1"/>
    <w:rsid w:val="006F5648"/>
    <w:rsid w:val="006F64EE"/>
    <w:rsid w:val="006F7116"/>
    <w:rsid w:val="006F7E78"/>
    <w:rsid w:val="00700B56"/>
    <w:rsid w:val="0070210E"/>
    <w:rsid w:val="00702392"/>
    <w:rsid w:val="0070266E"/>
    <w:rsid w:val="00702C64"/>
    <w:rsid w:val="007036AC"/>
    <w:rsid w:val="00703A65"/>
    <w:rsid w:val="007042C6"/>
    <w:rsid w:val="007042EE"/>
    <w:rsid w:val="00704802"/>
    <w:rsid w:val="00705375"/>
    <w:rsid w:val="00705BF6"/>
    <w:rsid w:val="007060B8"/>
    <w:rsid w:val="00706842"/>
    <w:rsid w:val="00707700"/>
    <w:rsid w:val="00707E6D"/>
    <w:rsid w:val="00707FF3"/>
    <w:rsid w:val="00711380"/>
    <w:rsid w:val="007115B1"/>
    <w:rsid w:val="00711733"/>
    <w:rsid w:val="00711CC2"/>
    <w:rsid w:val="0071298B"/>
    <w:rsid w:val="00712A84"/>
    <w:rsid w:val="00713651"/>
    <w:rsid w:val="00713B0F"/>
    <w:rsid w:val="00713CBA"/>
    <w:rsid w:val="0071494D"/>
    <w:rsid w:val="007152CE"/>
    <w:rsid w:val="0071588C"/>
    <w:rsid w:val="00715F22"/>
    <w:rsid w:val="00715FF7"/>
    <w:rsid w:val="00720029"/>
    <w:rsid w:val="00720AA7"/>
    <w:rsid w:val="0072112B"/>
    <w:rsid w:val="00721B29"/>
    <w:rsid w:val="00721C65"/>
    <w:rsid w:val="00721F8F"/>
    <w:rsid w:val="0072214C"/>
    <w:rsid w:val="00722329"/>
    <w:rsid w:val="007223DF"/>
    <w:rsid w:val="00723337"/>
    <w:rsid w:val="00723B0D"/>
    <w:rsid w:val="00723C9A"/>
    <w:rsid w:val="00723F10"/>
    <w:rsid w:val="00723FB6"/>
    <w:rsid w:val="00724375"/>
    <w:rsid w:val="00724DD9"/>
    <w:rsid w:val="00726556"/>
    <w:rsid w:val="00726579"/>
    <w:rsid w:val="00726B3A"/>
    <w:rsid w:val="00726FAC"/>
    <w:rsid w:val="00727C0D"/>
    <w:rsid w:val="00731D58"/>
    <w:rsid w:val="007332E6"/>
    <w:rsid w:val="00733CE6"/>
    <w:rsid w:val="00734C15"/>
    <w:rsid w:val="007356D9"/>
    <w:rsid w:val="00735723"/>
    <w:rsid w:val="007362DA"/>
    <w:rsid w:val="00736B5B"/>
    <w:rsid w:val="00737A37"/>
    <w:rsid w:val="00740605"/>
    <w:rsid w:val="00740AC2"/>
    <w:rsid w:val="00741AE5"/>
    <w:rsid w:val="00742140"/>
    <w:rsid w:val="0074319E"/>
    <w:rsid w:val="0074356A"/>
    <w:rsid w:val="007437C1"/>
    <w:rsid w:val="007437EB"/>
    <w:rsid w:val="00743F73"/>
    <w:rsid w:val="00745972"/>
    <w:rsid w:val="00745D88"/>
    <w:rsid w:val="00746009"/>
    <w:rsid w:val="00746035"/>
    <w:rsid w:val="00746E3C"/>
    <w:rsid w:val="00746F88"/>
    <w:rsid w:val="007472CD"/>
    <w:rsid w:val="0075058A"/>
    <w:rsid w:val="00750D83"/>
    <w:rsid w:val="00750F2A"/>
    <w:rsid w:val="00751C03"/>
    <w:rsid w:val="007520FF"/>
    <w:rsid w:val="00752E5E"/>
    <w:rsid w:val="00753030"/>
    <w:rsid w:val="007533F3"/>
    <w:rsid w:val="00754C1F"/>
    <w:rsid w:val="00755D98"/>
    <w:rsid w:val="00757377"/>
    <w:rsid w:val="00757AAE"/>
    <w:rsid w:val="00761C8B"/>
    <w:rsid w:val="00762014"/>
    <w:rsid w:val="007621F1"/>
    <w:rsid w:val="00762A89"/>
    <w:rsid w:val="00762F3B"/>
    <w:rsid w:val="0076331E"/>
    <w:rsid w:val="00763891"/>
    <w:rsid w:val="00763E5B"/>
    <w:rsid w:val="00764B17"/>
    <w:rsid w:val="00764B85"/>
    <w:rsid w:val="0076502C"/>
    <w:rsid w:val="00765411"/>
    <w:rsid w:val="00766106"/>
    <w:rsid w:val="00766C68"/>
    <w:rsid w:val="00767059"/>
    <w:rsid w:val="007675CA"/>
    <w:rsid w:val="00767B3D"/>
    <w:rsid w:val="0077024D"/>
    <w:rsid w:val="00771374"/>
    <w:rsid w:val="00771A87"/>
    <w:rsid w:val="007720CA"/>
    <w:rsid w:val="00772591"/>
    <w:rsid w:val="00772C5B"/>
    <w:rsid w:val="007734B4"/>
    <w:rsid w:val="007736EF"/>
    <w:rsid w:val="00774943"/>
    <w:rsid w:val="007757D0"/>
    <w:rsid w:val="00775D82"/>
    <w:rsid w:val="00776510"/>
    <w:rsid w:val="00776FCD"/>
    <w:rsid w:val="00777258"/>
    <w:rsid w:val="007801D4"/>
    <w:rsid w:val="00780D93"/>
    <w:rsid w:val="007816D6"/>
    <w:rsid w:val="00781BF2"/>
    <w:rsid w:val="007821C6"/>
    <w:rsid w:val="00782232"/>
    <w:rsid w:val="0078242D"/>
    <w:rsid w:val="007824EA"/>
    <w:rsid w:val="007826C7"/>
    <w:rsid w:val="00782A6E"/>
    <w:rsid w:val="007833B0"/>
    <w:rsid w:val="007840F3"/>
    <w:rsid w:val="007855C6"/>
    <w:rsid w:val="0078565A"/>
    <w:rsid w:val="0078605F"/>
    <w:rsid w:val="00786067"/>
    <w:rsid w:val="00787EB4"/>
    <w:rsid w:val="00787EBB"/>
    <w:rsid w:val="00790C44"/>
    <w:rsid w:val="0079137D"/>
    <w:rsid w:val="00791D24"/>
    <w:rsid w:val="0079274A"/>
    <w:rsid w:val="007927D1"/>
    <w:rsid w:val="0079281D"/>
    <w:rsid w:val="0079409E"/>
    <w:rsid w:val="00794DD0"/>
    <w:rsid w:val="00796A80"/>
    <w:rsid w:val="007978BB"/>
    <w:rsid w:val="007A0B99"/>
    <w:rsid w:val="007A15C8"/>
    <w:rsid w:val="007A22C9"/>
    <w:rsid w:val="007A24C0"/>
    <w:rsid w:val="007A26C8"/>
    <w:rsid w:val="007A2B9C"/>
    <w:rsid w:val="007A32ED"/>
    <w:rsid w:val="007A3412"/>
    <w:rsid w:val="007A4FFE"/>
    <w:rsid w:val="007A5136"/>
    <w:rsid w:val="007A5C3D"/>
    <w:rsid w:val="007A6D6E"/>
    <w:rsid w:val="007A6F59"/>
    <w:rsid w:val="007A7560"/>
    <w:rsid w:val="007A76CC"/>
    <w:rsid w:val="007A7F91"/>
    <w:rsid w:val="007B027B"/>
    <w:rsid w:val="007B0624"/>
    <w:rsid w:val="007B0A4A"/>
    <w:rsid w:val="007B0C6D"/>
    <w:rsid w:val="007B0CA3"/>
    <w:rsid w:val="007B114E"/>
    <w:rsid w:val="007B132E"/>
    <w:rsid w:val="007B1458"/>
    <w:rsid w:val="007B14ED"/>
    <w:rsid w:val="007B1F69"/>
    <w:rsid w:val="007B2183"/>
    <w:rsid w:val="007B292A"/>
    <w:rsid w:val="007B3C16"/>
    <w:rsid w:val="007B47DE"/>
    <w:rsid w:val="007B502A"/>
    <w:rsid w:val="007B5225"/>
    <w:rsid w:val="007B57BE"/>
    <w:rsid w:val="007B5C5F"/>
    <w:rsid w:val="007B5DCB"/>
    <w:rsid w:val="007B6100"/>
    <w:rsid w:val="007B62DF"/>
    <w:rsid w:val="007B6D48"/>
    <w:rsid w:val="007B73BF"/>
    <w:rsid w:val="007B767B"/>
    <w:rsid w:val="007B7758"/>
    <w:rsid w:val="007B785B"/>
    <w:rsid w:val="007B7CBE"/>
    <w:rsid w:val="007C141C"/>
    <w:rsid w:val="007C176F"/>
    <w:rsid w:val="007C1A0F"/>
    <w:rsid w:val="007C1D02"/>
    <w:rsid w:val="007C26D7"/>
    <w:rsid w:val="007C27BB"/>
    <w:rsid w:val="007C2A05"/>
    <w:rsid w:val="007C31C1"/>
    <w:rsid w:val="007C3652"/>
    <w:rsid w:val="007C3943"/>
    <w:rsid w:val="007C415A"/>
    <w:rsid w:val="007C5103"/>
    <w:rsid w:val="007C60C2"/>
    <w:rsid w:val="007C648F"/>
    <w:rsid w:val="007C688F"/>
    <w:rsid w:val="007C6BC2"/>
    <w:rsid w:val="007C6F00"/>
    <w:rsid w:val="007C751A"/>
    <w:rsid w:val="007D015F"/>
    <w:rsid w:val="007D0A07"/>
    <w:rsid w:val="007D1278"/>
    <w:rsid w:val="007D1A92"/>
    <w:rsid w:val="007D1C73"/>
    <w:rsid w:val="007D1CDE"/>
    <w:rsid w:val="007D1FA7"/>
    <w:rsid w:val="007D2035"/>
    <w:rsid w:val="007D207F"/>
    <w:rsid w:val="007D270E"/>
    <w:rsid w:val="007D3092"/>
    <w:rsid w:val="007D31EB"/>
    <w:rsid w:val="007D3570"/>
    <w:rsid w:val="007D3B0C"/>
    <w:rsid w:val="007D4F3A"/>
    <w:rsid w:val="007D585D"/>
    <w:rsid w:val="007D6181"/>
    <w:rsid w:val="007D675A"/>
    <w:rsid w:val="007D70EA"/>
    <w:rsid w:val="007D75B2"/>
    <w:rsid w:val="007D75B7"/>
    <w:rsid w:val="007D7CBC"/>
    <w:rsid w:val="007D7DB5"/>
    <w:rsid w:val="007E0167"/>
    <w:rsid w:val="007E184E"/>
    <w:rsid w:val="007E1AC5"/>
    <w:rsid w:val="007E1D9A"/>
    <w:rsid w:val="007E221F"/>
    <w:rsid w:val="007E2CC4"/>
    <w:rsid w:val="007E31C5"/>
    <w:rsid w:val="007E3C18"/>
    <w:rsid w:val="007E49C3"/>
    <w:rsid w:val="007E4D32"/>
    <w:rsid w:val="007E5491"/>
    <w:rsid w:val="007E609E"/>
    <w:rsid w:val="007E7476"/>
    <w:rsid w:val="007E77D0"/>
    <w:rsid w:val="007E7CFB"/>
    <w:rsid w:val="007E7E42"/>
    <w:rsid w:val="007E7FB6"/>
    <w:rsid w:val="007F0354"/>
    <w:rsid w:val="007F061F"/>
    <w:rsid w:val="007F0AB9"/>
    <w:rsid w:val="007F135D"/>
    <w:rsid w:val="007F1D76"/>
    <w:rsid w:val="007F263F"/>
    <w:rsid w:val="007F36AE"/>
    <w:rsid w:val="007F39D9"/>
    <w:rsid w:val="007F4796"/>
    <w:rsid w:val="007F4988"/>
    <w:rsid w:val="007F7248"/>
    <w:rsid w:val="007F75D0"/>
    <w:rsid w:val="007F77BB"/>
    <w:rsid w:val="007F7BCA"/>
    <w:rsid w:val="00800560"/>
    <w:rsid w:val="00800FC8"/>
    <w:rsid w:val="008013BF"/>
    <w:rsid w:val="00801D9C"/>
    <w:rsid w:val="0080296C"/>
    <w:rsid w:val="00802A6F"/>
    <w:rsid w:val="00802C77"/>
    <w:rsid w:val="00802D80"/>
    <w:rsid w:val="00802E7B"/>
    <w:rsid w:val="00804A01"/>
    <w:rsid w:val="00804A5B"/>
    <w:rsid w:val="00804BE3"/>
    <w:rsid w:val="00805338"/>
    <w:rsid w:val="008057C6"/>
    <w:rsid w:val="00805903"/>
    <w:rsid w:val="00805BEB"/>
    <w:rsid w:val="0080631E"/>
    <w:rsid w:val="008067B9"/>
    <w:rsid w:val="00806A74"/>
    <w:rsid w:val="00807F0D"/>
    <w:rsid w:val="008100DD"/>
    <w:rsid w:val="00810B89"/>
    <w:rsid w:val="00811742"/>
    <w:rsid w:val="00812361"/>
    <w:rsid w:val="00812C07"/>
    <w:rsid w:val="008137D2"/>
    <w:rsid w:val="00813EAE"/>
    <w:rsid w:val="008141A3"/>
    <w:rsid w:val="008144A0"/>
    <w:rsid w:val="0081471C"/>
    <w:rsid w:val="00814E2F"/>
    <w:rsid w:val="00815736"/>
    <w:rsid w:val="008167DA"/>
    <w:rsid w:val="00816AFD"/>
    <w:rsid w:val="0081717D"/>
    <w:rsid w:val="0081719B"/>
    <w:rsid w:val="00817705"/>
    <w:rsid w:val="00820347"/>
    <w:rsid w:val="00820848"/>
    <w:rsid w:val="008217E3"/>
    <w:rsid w:val="008219E5"/>
    <w:rsid w:val="00821D6E"/>
    <w:rsid w:val="00822352"/>
    <w:rsid w:val="008226E0"/>
    <w:rsid w:val="00823471"/>
    <w:rsid w:val="008234F0"/>
    <w:rsid w:val="0082409C"/>
    <w:rsid w:val="008252B4"/>
    <w:rsid w:val="00825559"/>
    <w:rsid w:val="008259DB"/>
    <w:rsid w:val="00827C78"/>
    <w:rsid w:val="00827EA2"/>
    <w:rsid w:val="00830171"/>
    <w:rsid w:val="008308C9"/>
    <w:rsid w:val="00831174"/>
    <w:rsid w:val="00831813"/>
    <w:rsid w:val="00831C68"/>
    <w:rsid w:val="008320F6"/>
    <w:rsid w:val="00832813"/>
    <w:rsid w:val="00832916"/>
    <w:rsid w:val="0083297D"/>
    <w:rsid w:val="00832FFE"/>
    <w:rsid w:val="0083312A"/>
    <w:rsid w:val="0083319B"/>
    <w:rsid w:val="0083329E"/>
    <w:rsid w:val="00833464"/>
    <w:rsid w:val="008334BD"/>
    <w:rsid w:val="00834067"/>
    <w:rsid w:val="008341F8"/>
    <w:rsid w:val="00834943"/>
    <w:rsid w:val="008350F7"/>
    <w:rsid w:val="0083568A"/>
    <w:rsid w:val="0083654B"/>
    <w:rsid w:val="008378D5"/>
    <w:rsid w:val="00837EA7"/>
    <w:rsid w:val="0084012C"/>
    <w:rsid w:val="0084096D"/>
    <w:rsid w:val="00841068"/>
    <w:rsid w:val="0084137B"/>
    <w:rsid w:val="008416FB"/>
    <w:rsid w:val="008417F9"/>
    <w:rsid w:val="00842B99"/>
    <w:rsid w:val="00842C24"/>
    <w:rsid w:val="00843558"/>
    <w:rsid w:val="00843771"/>
    <w:rsid w:val="00846703"/>
    <w:rsid w:val="00846FAB"/>
    <w:rsid w:val="00847026"/>
    <w:rsid w:val="008470AA"/>
    <w:rsid w:val="00847479"/>
    <w:rsid w:val="00847651"/>
    <w:rsid w:val="00847D01"/>
    <w:rsid w:val="00847E2C"/>
    <w:rsid w:val="00847E7C"/>
    <w:rsid w:val="008502D2"/>
    <w:rsid w:val="008503B6"/>
    <w:rsid w:val="0085051A"/>
    <w:rsid w:val="008509BA"/>
    <w:rsid w:val="00851330"/>
    <w:rsid w:val="00851B97"/>
    <w:rsid w:val="00852CF7"/>
    <w:rsid w:val="00854144"/>
    <w:rsid w:val="0085507A"/>
    <w:rsid w:val="0085566D"/>
    <w:rsid w:val="00855E5A"/>
    <w:rsid w:val="00855F9C"/>
    <w:rsid w:val="0085643D"/>
    <w:rsid w:val="00856776"/>
    <w:rsid w:val="00856F13"/>
    <w:rsid w:val="00857E73"/>
    <w:rsid w:val="00857F7B"/>
    <w:rsid w:val="00860117"/>
    <w:rsid w:val="00860657"/>
    <w:rsid w:val="008606AB"/>
    <w:rsid w:val="008607E2"/>
    <w:rsid w:val="008608A1"/>
    <w:rsid w:val="00860E15"/>
    <w:rsid w:val="00861D1D"/>
    <w:rsid w:val="00861E4C"/>
    <w:rsid w:val="00861F83"/>
    <w:rsid w:val="008625CF"/>
    <w:rsid w:val="0086463C"/>
    <w:rsid w:val="00865CBC"/>
    <w:rsid w:val="008669FE"/>
    <w:rsid w:val="00866AB9"/>
    <w:rsid w:val="00866B35"/>
    <w:rsid w:val="00866D53"/>
    <w:rsid w:val="008676B0"/>
    <w:rsid w:val="008706DB"/>
    <w:rsid w:val="00870FFB"/>
    <w:rsid w:val="0087138B"/>
    <w:rsid w:val="0087139A"/>
    <w:rsid w:val="008721BC"/>
    <w:rsid w:val="00873ED0"/>
    <w:rsid w:val="0087507E"/>
    <w:rsid w:val="0087525C"/>
    <w:rsid w:val="008756BC"/>
    <w:rsid w:val="00875D46"/>
    <w:rsid w:val="0087610B"/>
    <w:rsid w:val="0087615C"/>
    <w:rsid w:val="008764FF"/>
    <w:rsid w:val="00876587"/>
    <w:rsid w:val="008768D0"/>
    <w:rsid w:val="008804C3"/>
    <w:rsid w:val="00880D59"/>
    <w:rsid w:val="0088122B"/>
    <w:rsid w:val="0088190A"/>
    <w:rsid w:val="008819C6"/>
    <w:rsid w:val="00881B63"/>
    <w:rsid w:val="00882A01"/>
    <w:rsid w:val="00882ABE"/>
    <w:rsid w:val="00884128"/>
    <w:rsid w:val="00884D5B"/>
    <w:rsid w:val="0088530E"/>
    <w:rsid w:val="0088569F"/>
    <w:rsid w:val="00886D54"/>
    <w:rsid w:val="00887355"/>
    <w:rsid w:val="008875B8"/>
    <w:rsid w:val="008876F0"/>
    <w:rsid w:val="00887F98"/>
    <w:rsid w:val="0089240E"/>
    <w:rsid w:val="00893305"/>
    <w:rsid w:val="008937B9"/>
    <w:rsid w:val="0089426E"/>
    <w:rsid w:val="00896F08"/>
    <w:rsid w:val="00897026"/>
    <w:rsid w:val="008A070D"/>
    <w:rsid w:val="008A0820"/>
    <w:rsid w:val="008A0B42"/>
    <w:rsid w:val="008A0D82"/>
    <w:rsid w:val="008A1FA5"/>
    <w:rsid w:val="008A25C4"/>
    <w:rsid w:val="008A27A8"/>
    <w:rsid w:val="008A2C99"/>
    <w:rsid w:val="008A309A"/>
    <w:rsid w:val="008A3395"/>
    <w:rsid w:val="008A3786"/>
    <w:rsid w:val="008A47A0"/>
    <w:rsid w:val="008A4AAF"/>
    <w:rsid w:val="008A4CE0"/>
    <w:rsid w:val="008A56B6"/>
    <w:rsid w:val="008A5AC7"/>
    <w:rsid w:val="008A633E"/>
    <w:rsid w:val="008A6A77"/>
    <w:rsid w:val="008A6AB0"/>
    <w:rsid w:val="008A6B22"/>
    <w:rsid w:val="008A6B8D"/>
    <w:rsid w:val="008A72C6"/>
    <w:rsid w:val="008A75AD"/>
    <w:rsid w:val="008A766C"/>
    <w:rsid w:val="008A7884"/>
    <w:rsid w:val="008A7CA7"/>
    <w:rsid w:val="008A7D2D"/>
    <w:rsid w:val="008B143D"/>
    <w:rsid w:val="008B15B3"/>
    <w:rsid w:val="008B1643"/>
    <w:rsid w:val="008B1674"/>
    <w:rsid w:val="008B1ABD"/>
    <w:rsid w:val="008B1ACF"/>
    <w:rsid w:val="008B2692"/>
    <w:rsid w:val="008B26F3"/>
    <w:rsid w:val="008B28D1"/>
    <w:rsid w:val="008B2B53"/>
    <w:rsid w:val="008B307C"/>
    <w:rsid w:val="008B3795"/>
    <w:rsid w:val="008B3AAF"/>
    <w:rsid w:val="008B3ADC"/>
    <w:rsid w:val="008B3C98"/>
    <w:rsid w:val="008B5F27"/>
    <w:rsid w:val="008B68E4"/>
    <w:rsid w:val="008B6916"/>
    <w:rsid w:val="008B6BA2"/>
    <w:rsid w:val="008B75DB"/>
    <w:rsid w:val="008B7CD4"/>
    <w:rsid w:val="008B7D24"/>
    <w:rsid w:val="008B7F66"/>
    <w:rsid w:val="008C04E3"/>
    <w:rsid w:val="008C0DFD"/>
    <w:rsid w:val="008C1171"/>
    <w:rsid w:val="008C124F"/>
    <w:rsid w:val="008C1C07"/>
    <w:rsid w:val="008C1E46"/>
    <w:rsid w:val="008C1F27"/>
    <w:rsid w:val="008C20FC"/>
    <w:rsid w:val="008C3A43"/>
    <w:rsid w:val="008C40FF"/>
    <w:rsid w:val="008C5800"/>
    <w:rsid w:val="008C5FAE"/>
    <w:rsid w:val="008C6349"/>
    <w:rsid w:val="008C68C5"/>
    <w:rsid w:val="008C6E6C"/>
    <w:rsid w:val="008C7746"/>
    <w:rsid w:val="008D0099"/>
    <w:rsid w:val="008D096E"/>
    <w:rsid w:val="008D15BB"/>
    <w:rsid w:val="008D17A5"/>
    <w:rsid w:val="008D28FC"/>
    <w:rsid w:val="008D39A1"/>
    <w:rsid w:val="008D3E58"/>
    <w:rsid w:val="008D4013"/>
    <w:rsid w:val="008D436F"/>
    <w:rsid w:val="008D48C5"/>
    <w:rsid w:val="008D530D"/>
    <w:rsid w:val="008D587E"/>
    <w:rsid w:val="008D5C71"/>
    <w:rsid w:val="008D6636"/>
    <w:rsid w:val="008D6BA3"/>
    <w:rsid w:val="008D7AF1"/>
    <w:rsid w:val="008E1662"/>
    <w:rsid w:val="008E1B5F"/>
    <w:rsid w:val="008E1BCF"/>
    <w:rsid w:val="008E2AD5"/>
    <w:rsid w:val="008E3B71"/>
    <w:rsid w:val="008E40B6"/>
    <w:rsid w:val="008E4EC1"/>
    <w:rsid w:val="008E51B0"/>
    <w:rsid w:val="008E5A0E"/>
    <w:rsid w:val="008E5ED4"/>
    <w:rsid w:val="008E627A"/>
    <w:rsid w:val="008E62FD"/>
    <w:rsid w:val="008E6C44"/>
    <w:rsid w:val="008E70DB"/>
    <w:rsid w:val="008E7A2B"/>
    <w:rsid w:val="008F0201"/>
    <w:rsid w:val="008F0910"/>
    <w:rsid w:val="008F0A34"/>
    <w:rsid w:val="008F1F89"/>
    <w:rsid w:val="008F2553"/>
    <w:rsid w:val="008F26D6"/>
    <w:rsid w:val="008F35E5"/>
    <w:rsid w:val="008F3EEE"/>
    <w:rsid w:val="008F44AF"/>
    <w:rsid w:val="008F4DB0"/>
    <w:rsid w:val="008F63C4"/>
    <w:rsid w:val="008F698E"/>
    <w:rsid w:val="008F6E83"/>
    <w:rsid w:val="008F7C75"/>
    <w:rsid w:val="008F7E99"/>
    <w:rsid w:val="00900235"/>
    <w:rsid w:val="009003A5"/>
    <w:rsid w:val="00900564"/>
    <w:rsid w:val="00900C3D"/>
    <w:rsid w:val="00900CFE"/>
    <w:rsid w:val="00900E7B"/>
    <w:rsid w:val="009010FE"/>
    <w:rsid w:val="00901899"/>
    <w:rsid w:val="00901962"/>
    <w:rsid w:val="00901FCD"/>
    <w:rsid w:val="009024A6"/>
    <w:rsid w:val="009027C9"/>
    <w:rsid w:val="00902FB5"/>
    <w:rsid w:val="0090343E"/>
    <w:rsid w:val="00904175"/>
    <w:rsid w:val="00904268"/>
    <w:rsid w:val="00904D01"/>
    <w:rsid w:val="00904F26"/>
    <w:rsid w:val="00904F47"/>
    <w:rsid w:val="009059A3"/>
    <w:rsid w:val="00906B84"/>
    <w:rsid w:val="009076A3"/>
    <w:rsid w:val="009078E3"/>
    <w:rsid w:val="009079AF"/>
    <w:rsid w:val="00910130"/>
    <w:rsid w:val="009102C5"/>
    <w:rsid w:val="009109CE"/>
    <w:rsid w:val="00910F3A"/>
    <w:rsid w:val="00911092"/>
    <w:rsid w:val="009122C3"/>
    <w:rsid w:val="00912A00"/>
    <w:rsid w:val="009138E9"/>
    <w:rsid w:val="00913B07"/>
    <w:rsid w:val="009144CD"/>
    <w:rsid w:val="00914D2B"/>
    <w:rsid w:val="0091527D"/>
    <w:rsid w:val="0091628C"/>
    <w:rsid w:val="0091674F"/>
    <w:rsid w:val="009172B5"/>
    <w:rsid w:val="00920220"/>
    <w:rsid w:val="00920DDC"/>
    <w:rsid w:val="00920F16"/>
    <w:rsid w:val="009216A1"/>
    <w:rsid w:val="00921A81"/>
    <w:rsid w:val="009237FA"/>
    <w:rsid w:val="0092397C"/>
    <w:rsid w:val="009243C8"/>
    <w:rsid w:val="009248C7"/>
    <w:rsid w:val="009249CD"/>
    <w:rsid w:val="0092509B"/>
    <w:rsid w:val="00926408"/>
    <w:rsid w:val="00930211"/>
    <w:rsid w:val="00930840"/>
    <w:rsid w:val="00930E47"/>
    <w:rsid w:val="00931431"/>
    <w:rsid w:val="009322EA"/>
    <w:rsid w:val="009323C8"/>
    <w:rsid w:val="00932689"/>
    <w:rsid w:val="00932C00"/>
    <w:rsid w:val="00932DDA"/>
    <w:rsid w:val="0093325D"/>
    <w:rsid w:val="00933B80"/>
    <w:rsid w:val="00934DA5"/>
    <w:rsid w:val="00935A73"/>
    <w:rsid w:val="00935FFC"/>
    <w:rsid w:val="009362E2"/>
    <w:rsid w:val="009364AD"/>
    <w:rsid w:val="00936B0E"/>
    <w:rsid w:val="00936D8A"/>
    <w:rsid w:val="00936FA1"/>
    <w:rsid w:val="00937062"/>
    <w:rsid w:val="00937F32"/>
    <w:rsid w:val="009418F5"/>
    <w:rsid w:val="00941E67"/>
    <w:rsid w:val="00942009"/>
    <w:rsid w:val="00942F65"/>
    <w:rsid w:val="00943525"/>
    <w:rsid w:val="00943F70"/>
    <w:rsid w:val="00944753"/>
    <w:rsid w:val="00944B77"/>
    <w:rsid w:val="00945987"/>
    <w:rsid w:val="00945D78"/>
    <w:rsid w:val="00946391"/>
    <w:rsid w:val="00946DD6"/>
    <w:rsid w:val="0095076B"/>
    <w:rsid w:val="00950B7E"/>
    <w:rsid w:val="00952021"/>
    <w:rsid w:val="009527E0"/>
    <w:rsid w:val="00953C16"/>
    <w:rsid w:val="00953CAE"/>
    <w:rsid w:val="00953D78"/>
    <w:rsid w:val="00953F70"/>
    <w:rsid w:val="009546C1"/>
    <w:rsid w:val="00954C99"/>
    <w:rsid w:val="00955F58"/>
    <w:rsid w:val="00956009"/>
    <w:rsid w:val="009565DE"/>
    <w:rsid w:val="00957974"/>
    <w:rsid w:val="00957CFC"/>
    <w:rsid w:val="00957F7A"/>
    <w:rsid w:val="00960679"/>
    <w:rsid w:val="00960840"/>
    <w:rsid w:val="009609DC"/>
    <w:rsid w:val="0096157D"/>
    <w:rsid w:val="00961BC8"/>
    <w:rsid w:val="00961F9F"/>
    <w:rsid w:val="00962B49"/>
    <w:rsid w:val="00962BCC"/>
    <w:rsid w:val="00964050"/>
    <w:rsid w:val="00965F76"/>
    <w:rsid w:val="0096727F"/>
    <w:rsid w:val="0096786A"/>
    <w:rsid w:val="0097008A"/>
    <w:rsid w:val="0097032D"/>
    <w:rsid w:val="009714A7"/>
    <w:rsid w:val="00972354"/>
    <w:rsid w:val="009734A1"/>
    <w:rsid w:val="0097370E"/>
    <w:rsid w:val="00973AB8"/>
    <w:rsid w:val="00973FA0"/>
    <w:rsid w:val="00973FAC"/>
    <w:rsid w:val="00975AF9"/>
    <w:rsid w:val="00976813"/>
    <w:rsid w:val="009806B9"/>
    <w:rsid w:val="0098099A"/>
    <w:rsid w:val="00980E15"/>
    <w:rsid w:val="009813E9"/>
    <w:rsid w:val="00981727"/>
    <w:rsid w:val="00981A8D"/>
    <w:rsid w:val="00981BAF"/>
    <w:rsid w:val="0098308D"/>
    <w:rsid w:val="009832F9"/>
    <w:rsid w:val="0098349C"/>
    <w:rsid w:val="00984C91"/>
    <w:rsid w:val="00985277"/>
    <w:rsid w:val="009857B8"/>
    <w:rsid w:val="00985EFC"/>
    <w:rsid w:val="00986F48"/>
    <w:rsid w:val="009874DB"/>
    <w:rsid w:val="009901DD"/>
    <w:rsid w:val="0099323E"/>
    <w:rsid w:val="009933F9"/>
    <w:rsid w:val="009938E7"/>
    <w:rsid w:val="00994426"/>
    <w:rsid w:val="0099507A"/>
    <w:rsid w:val="00995EE0"/>
    <w:rsid w:val="0099648F"/>
    <w:rsid w:val="0099664C"/>
    <w:rsid w:val="00996B37"/>
    <w:rsid w:val="00996C5A"/>
    <w:rsid w:val="00997A9D"/>
    <w:rsid w:val="00997CF9"/>
    <w:rsid w:val="009A040A"/>
    <w:rsid w:val="009A138E"/>
    <w:rsid w:val="009A17EF"/>
    <w:rsid w:val="009A341E"/>
    <w:rsid w:val="009A3BFB"/>
    <w:rsid w:val="009A64E0"/>
    <w:rsid w:val="009A730C"/>
    <w:rsid w:val="009A766E"/>
    <w:rsid w:val="009B034C"/>
    <w:rsid w:val="009B06FB"/>
    <w:rsid w:val="009B0F13"/>
    <w:rsid w:val="009B12C5"/>
    <w:rsid w:val="009B19EC"/>
    <w:rsid w:val="009B29F9"/>
    <w:rsid w:val="009B2CEC"/>
    <w:rsid w:val="009B2E51"/>
    <w:rsid w:val="009B3A2E"/>
    <w:rsid w:val="009B3E95"/>
    <w:rsid w:val="009B44BF"/>
    <w:rsid w:val="009B4F99"/>
    <w:rsid w:val="009B5861"/>
    <w:rsid w:val="009B5BF7"/>
    <w:rsid w:val="009B6529"/>
    <w:rsid w:val="009B65AD"/>
    <w:rsid w:val="009B6673"/>
    <w:rsid w:val="009B6827"/>
    <w:rsid w:val="009B6FD3"/>
    <w:rsid w:val="009B75F0"/>
    <w:rsid w:val="009C008B"/>
    <w:rsid w:val="009C00A8"/>
    <w:rsid w:val="009C0211"/>
    <w:rsid w:val="009C0E6E"/>
    <w:rsid w:val="009C13B9"/>
    <w:rsid w:val="009C16FE"/>
    <w:rsid w:val="009C1763"/>
    <w:rsid w:val="009C1C8E"/>
    <w:rsid w:val="009C2172"/>
    <w:rsid w:val="009C2712"/>
    <w:rsid w:val="009C2BBE"/>
    <w:rsid w:val="009C31BD"/>
    <w:rsid w:val="009C412E"/>
    <w:rsid w:val="009C4208"/>
    <w:rsid w:val="009C4BE4"/>
    <w:rsid w:val="009C4E59"/>
    <w:rsid w:val="009C5C37"/>
    <w:rsid w:val="009C690F"/>
    <w:rsid w:val="009C6E66"/>
    <w:rsid w:val="009C70F3"/>
    <w:rsid w:val="009D0232"/>
    <w:rsid w:val="009D0737"/>
    <w:rsid w:val="009D131B"/>
    <w:rsid w:val="009D1FA5"/>
    <w:rsid w:val="009D1FF3"/>
    <w:rsid w:val="009D2073"/>
    <w:rsid w:val="009D2262"/>
    <w:rsid w:val="009D2A76"/>
    <w:rsid w:val="009D350F"/>
    <w:rsid w:val="009D3981"/>
    <w:rsid w:val="009D3986"/>
    <w:rsid w:val="009D4917"/>
    <w:rsid w:val="009D4D2C"/>
    <w:rsid w:val="009D5072"/>
    <w:rsid w:val="009D562F"/>
    <w:rsid w:val="009D5C92"/>
    <w:rsid w:val="009D5F34"/>
    <w:rsid w:val="009D696B"/>
    <w:rsid w:val="009D7082"/>
    <w:rsid w:val="009D742D"/>
    <w:rsid w:val="009D7E15"/>
    <w:rsid w:val="009E0120"/>
    <w:rsid w:val="009E0520"/>
    <w:rsid w:val="009E0E9E"/>
    <w:rsid w:val="009E1E1C"/>
    <w:rsid w:val="009E2137"/>
    <w:rsid w:val="009E26C7"/>
    <w:rsid w:val="009E2E2D"/>
    <w:rsid w:val="009E37E3"/>
    <w:rsid w:val="009E3CAD"/>
    <w:rsid w:val="009E4276"/>
    <w:rsid w:val="009E584B"/>
    <w:rsid w:val="009E5AE4"/>
    <w:rsid w:val="009E5DF7"/>
    <w:rsid w:val="009E6387"/>
    <w:rsid w:val="009E6B88"/>
    <w:rsid w:val="009E6D29"/>
    <w:rsid w:val="009E6ED8"/>
    <w:rsid w:val="009E722C"/>
    <w:rsid w:val="009E74B9"/>
    <w:rsid w:val="009E74E9"/>
    <w:rsid w:val="009E7B9F"/>
    <w:rsid w:val="009E7E47"/>
    <w:rsid w:val="009F00C9"/>
    <w:rsid w:val="009F065B"/>
    <w:rsid w:val="009F121D"/>
    <w:rsid w:val="009F13DF"/>
    <w:rsid w:val="009F1AB4"/>
    <w:rsid w:val="009F2180"/>
    <w:rsid w:val="009F2754"/>
    <w:rsid w:val="009F2F04"/>
    <w:rsid w:val="009F49A2"/>
    <w:rsid w:val="009F55E4"/>
    <w:rsid w:val="009F5CB3"/>
    <w:rsid w:val="009F6569"/>
    <w:rsid w:val="009F6C91"/>
    <w:rsid w:val="009F739B"/>
    <w:rsid w:val="009F7C16"/>
    <w:rsid w:val="00A00260"/>
    <w:rsid w:val="00A00DAF"/>
    <w:rsid w:val="00A01C73"/>
    <w:rsid w:val="00A02177"/>
    <w:rsid w:val="00A022BB"/>
    <w:rsid w:val="00A0257C"/>
    <w:rsid w:val="00A027A5"/>
    <w:rsid w:val="00A04D3B"/>
    <w:rsid w:val="00A05177"/>
    <w:rsid w:val="00A05257"/>
    <w:rsid w:val="00A0528D"/>
    <w:rsid w:val="00A055D7"/>
    <w:rsid w:val="00A05DAE"/>
    <w:rsid w:val="00A06191"/>
    <w:rsid w:val="00A069C6"/>
    <w:rsid w:val="00A07F94"/>
    <w:rsid w:val="00A10470"/>
    <w:rsid w:val="00A105D2"/>
    <w:rsid w:val="00A1079D"/>
    <w:rsid w:val="00A13C5E"/>
    <w:rsid w:val="00A13EB5"/>
    <w:rsid w:val="00A148A8"/>
    <w:rsid w:val="00A14F23"/>
    <w:rsid w:val="00A15C2F"/>
    <w:rsid w:val="00A15E26"/>
    <w:rsid w:val="00A173CE"/>
    <w:rsid w:val="00A173EB"/>
    <w:rsid w:val="00A175C6"/>
    <w:rsid w:val="00A17EDF"/>
    <w:rsid w:val="00A20169"/>
    <w:rsid w:val="00A21089"/>
    <w:rsid w:val="00A22202"/>
    <w:rsid w:val="00A230EE"/>
    <w:rsid w:val="00A230F3"/>
    <w:rsid w:val="00A231AE"/>
    <w:rsid w:val="00A2406C"/>
    <w:rsid w:val="00A245CC"/>
    <w:rsid w:val="00A25DEE"/>
    <w:rsid w:val="00A264CC"/>
    <w:rsid w:val="00A265B4"/>
    <w:rsid w:val="00A27157"/>
    <w:rsid w:val="00A274C8"/>
    <w:rsid w:val="00A2779F"/>
    <w:rsid w:val="00A2785B"/>
    <w:rsid w:val="00A30060"/>
    <w:rsid w:val="00A30371"/>
    <w:rsid w:val="00A30531"/>
    <w:rsid w:val="00A308E7"/>
    <w:rsid w:val="00A315B0"/>
    <w:rsid w:val="00A32C45"/>
    <w:rsid w:val="00A333BD"/>
    <w:rsid w:val="00A341AC"/>
    <w:rsid w:val="00A3445E"/>
    <w:rsid w:val="00A34D72"/>
    <w:rsid w:val="00A34F3C"/>
    <w:rsid w:val="00A35231"/>
    <w:rsid w:val="00A353B8"/>
    <w:rsid w:val="00A35FE1"/>
    <w:rsid w:val="00A3637C"/>
    <w:rsid w:val="00A364B7"/>
    <w:rsid w:val="00A36672"/>
    <w:rsid w:val="00A366E8"/>
    <w:rsid w:val="00A36BD6"/>
    <w:rsid w:val="00A36DC9"/>
    <w:rsid w:val="00A37243"/>
    <w:rsid w:val="00A379C6"/>
    <w:rsid w:val="00A37FDF"/>
    <w:rsid w:val="00A40275"/>
    <w:rsid w:val="00A40A1B"/>
    <w:rsid w:val="00A40D91"/>
    <w:rsid w:val="00A411FB"/>
    <w:rsid w:val="00A417B0"/>
    <w:rsid w:val="00A419B3"/>
    <w:rsid w:val="00A43014"/>
    <w:rsid w:val="00A4396C"/>
    <w:rsid w:val="00A442F9"/>
    <w:rsid w:val="00A4440E"/>
    <w:rsid w:val="00A44BE6"/>
    <w:rsid w:val="00A44CFF"/>
    <w:rsid w:val="00A4600F"/>
    <w:rsid w:val="00A46C80"/>
    <w:rsid w:val="00A4716E"/>
    <w:rsid w:val="00A47202"/>
    <w:rsid w:val="00A47D46"/>
    <w:rsid w:val="00A50A5D"/>
    <w:rsid w:val="00A50C25"/>
    <w:rsid w:val="00A510BA"/>
    <w:rsid w:val="00A518DC"/>
    <w:rsid w:val="00A52E3E"/>
    <w:rsid w:val="00A54A04"/>
    <w:rsid w:val="00A54C30"/>
    <w:rsid w:val="00A5618E"/>
    <w:rsid w:val="00A56312"/>
    <w:rsid w:val="00A568C4"/>
    <w:rsid w:val="00A56F88"/>
    <w:rsid w:val="00A572A4"/>
    <w:rsid w:val="00A579CE"/>
    <w:rsid w:val="00A57A5F"/>
    <w:rsid w:val="00A60A4B"/>
    <w:rsid w:val="00A61061"/>
    <w:rsid w:val="00A61578"/>
    <w:rsid w:val="00A616D9"/>
    <w:rsid w:val="00A621CF"/>
    <w:rsid w:val="00A62298"/>
    <w:rsid w:val="00A624B8"/>
    <w:rsid w:val="00A629F1"/>
    <w:rsid w:val="00A62D43"/>
    <w:rsid w:val="00A62EDB"/>
    <w:rsid w:val="00A63011"/>
    <w:rsid w:val="00A632EE"/>
    <w:rsid w:val="00A63790"/>
    <w:rsid w:val="00A64C47"/>
    <w:rsid w:val="00A65D24"/>
    <w:rsid w:val="00A65F5D"/>
    <w:rsid w:val="00A6675C"/>
    <w:rsid w:val="00A66EB0"/>
    <w:rsid w:val="00A66FB4"/>
    <w:rsid w:val="00A703C8"/>
    <w:rsid w:val="00A716D9"/>
    <w:rsid w:val="00A71766"/>
    <w:rsid w:val="00A7192E"/>
    <w:rsid w:val="00A71A41"/>
    <w:rsid w:val="00A7356E"/>
    <w:rsid w:val="00A73C5C"/>
    <w:rsid w:val="00A73F1C"/>
    <w:rsid w:val="00A74153"/>
    <w:rsid w:val="00A74AB6"/>
    <w:rsid w:val="00A752C2"/>
    <w:rsid w:val="00A75A33"/>
    <w:rsid w:val="00A76269"/>
    <w:rsid w:val="00A7725A"/>
    <w:rsid w:val="00A80889"/>
    <w:rsid w:val="00A808B5"/>
    <w:rsid w:val="00A80932"/>
    <w:rsid w:val="00A810EB"/>
    <w:rsid w:val="00A812C6"/>
    <w:rsid w:val="00A815E0"/>
    <w:rsid w:val="00A817B0"/>
    <w:rsid w:val="00A82671"/>
    <w:rsid w:val="00A829B9"/>
    <w:rsid w:val="00A8390B"/>
    <w:rsid w:val="00A84658"/>
    <w:rsid w:val="00A847ED"/>
    <w:rsid w:val="00A84927"/>
    <w:rsid w:val="00A8495C"/>
    <w:rsid w:val="00A84FB6"/>
    <w:rsid w:val="00A85059"/>
    <w:rsid w:val="00A8512E"/>
    <w:rsid w:val="00A854D2"/>
    <w:rsid w:val="00A85C41"/>
    <w:rsid w:val="00A868DA"/>
    <w:rsid w:val="00A9041A"/>
    <w:rsid w:val="00A91291"/>
    <w:rsid w:val="00A91BF0"/>
    <w:rsid w:val="00A92B8B"/>
    <w:rsid w:val="00A9329B"/>
    <w:rsid w:val="00A93356"/>
    <w:rsid w:val="00A93AAA"/>
    <w:rsid w:val="00A94468"/>
    <w:rsid w:val="00A95571"/>
    <w:rsid w:val="00A957C8"/>
    <w:rsid w:val="00A97CF5"/>
    <w:rsid w:val="00A97D72"/>
    <w:rsid w:val="00A97F26"/>
    <w:rsid w:val="00A97F37"/>
    <w:rsid w:val="00AA010C"/>
    <w:rsid w:val="00AA0551"/>
    <w:rsid w:val="00AA061E"/>
    <w:rsid w:val="00AA0928"/>
    <w:rsid w:val="00AA2042"/>
    <w:rsid w:val="00AA2333"/>
    <w:rsid w:val="00AA2514"/>
    <w:rsid w:val="00AA25E1"/>
    <w:rsid w:val="00AA321E"/>
    <w:rsid w:val="00AA34CA"/>
    <w:rsid w:val="00AA43FD"/>
    <w:rsid w:val="00AA4AC1"/>
    <w:rsid w:val="00AA4D89"/>
    <w:rsid w:val="00AA61B2"/>
    <w:rsid w:val="00AA673D"/>
    <w:rsid w:val="00AA68D4"/>
    <w:rsid w:val="00AA6BD0"/>
    <w:rsid w:val="00AA70B1"/>
    <w:rsid w:val="00AA77BB"/>
    <w:rsid w:val="00AA7A7A"/>
    <w:rsid w:val="00AB0235"/>
    <w:rsid w:val="00AB0ED3"/>
    <w:rsid w:val="00AB2606"/>
    <w:rsid w:val="00AB371B"/>
    <w:rsid w:val="00AB3835"/>
    <w:rsid w:val="00AB3A24"/>
    <w:rsid w:val="00AB44A3"/>
    <w:rsid w:val="00AB4FD3"/>
    <w:rsid w:val="00AB6A31"/>
    <w:rsid w:val="00AB6B4F"/>
    <w:rsid w:val="00AB6D05"/>
    <w:rsid w:val="00AB70ED"/>
    <w:rsid w:val="00AB712D"/>
    <w:rsid w:val="00AB735B"/>
    <w:rsid w:val="00AB790F"/>
    <w:rsid w:val="00AB7CE6"/>
    <w:rsid w:val="00AC0659"/>
    <w:rsid w:val="00AC0C23"/>
    <w:rsid w:val="00AC0FBC"/>
    <w:rsid w:val="00AC1848"/>
    <w:rsid w:val="00AC1BE1"/>
    <w:rsid w:val="00AC2588"/>
    <w:rsid w:val="00AC26B4"/>
    <w:rsid w:val="00AC2908"/>
    <w:rsid w:val="00AC30C6"/>
    <w:rsid w:val="00AC35D7"/>
    <w:rsid w:val="00AC42D4"/>
    <w:rsid w:val="00AC4685"/>
    <w:rsid w:val="00AC57D6"/>
    <w:rsid w:val="00AC57FB"/>
    <w:rsid w:val="00AC5A49"/>
    <w:rsid w:val="00AC62A1"/>
    <w:rsid w:val="00AC65DD"/>
    <w:rsid w:val="00AC68B3"/>
    <w:rsid w:val="00AC7CB0"/>
    <w:rsid w:val="00AD169C"/>
    <w:rsid w:val="00AD174F"/>
    <w:rsid w:val="00AD1A52"/>
    <w:rsid w:val="00AD2074"/>
    <w:rsid w:val="00AD2FFC"/>
    <w:rsid w:val="00AD3384"/>
    <w:rsid w:val="00AD3BE4"/>
    <w:rsid w:val="00AD408D"/>
    <w:rsid w:val="00AD40B6"/>
    <w:rsid w:val="00AD435B"/>
    <w:rsid w:val="00AD4E1C"/>
    <w:rsid w:val="00AD508C"/>
    <w:rsid w:val="00AD55B1"/>
    <w:rsid w:val="00AD5ACA"/>
    <w:rsid w:val="00AD5EEB"/>
    <w:rsid w:val="00AD7445"/>
    <w:rsid w:val="00AD7A40"/>
    <w:rsid w:val="00AD7EC7"/>
    <w:rsid w:val="00AE1193"/>
    <w:rsid w:val="00AE1EED"/>
    <w:rsid w:val="00AE1FB2"/>
    <w:rsid w:val="00AE2D6F"/>
    <w:rsid w:val="00AE356C"/>
    <w:rsid w:val="00AE368B"/>
    <w:rsid w:val="00AE3C26"/>
    <w:rsid w:val="00AE44C2"/>
    <w:rsid w:val="00AE49AA"/>
    <w:rsid w:val="00AE4A7E"/>
    <w:rsid w:val="00AE4AD3"/>
    <w:rsid w:val="00AE4C89"/>
    <w:rsid w:val="00AE4CCD"/>
    <w:rsid w:val="00AE4F97"/>
    <w:rsid w:val="00AE517E"/>
    <w:rsid w:val="00AE5823"/>
    <w:rsid w:val="00AE58E4"/>
    <w:rsid w:val="00AE6AEB"/>
    <w:rsid w:val="00AE711A"/>
    <w:rsid w:val="00AF0410"/>
    <w:rsid w:val="00AF09C6"/>
    <w:rsid w:val="00AF0CF0"/>
    <w:rsid w:val="00AF0EF7"/>
    <w:rsid w:val="00AF14C1"/>
    <w:rsid w:val="00AF1D76"/>
    <w:rsid w:val="00AF2C89"/>
    <w:rsid w:val="00AF45F6"/>
    <w:rsid w:val="00AF478E"/>
    <w:rsid w:val="00AF4CBA"/>
    <w:rsid w:val="00AF4D92"/>
    <w:rsid w:val="00AF5647"/>
    <w:rsid w:val="00AF6475"/>
    <w:rsid w:val="00AF66B7"/>
    <w:rsid w:val="00AF6A1E"/>
    <w:rsid w:val="00AF785C"/>
    <w:rsid w:val="00AF7A69"/>
    <w:rsid w:val="00B00874"/>
    <w:rsid w:val="00B00C88"/>
    <w:rsid w:val="00B00E58"/>
    <w:rsid w:val="00B011F1"/>
    <w:rsid w:val="00B01412"/>
    <w:rsid w:val="00B01643"/>
    <w:rsid w:val="00B01E77"/>
    <w:rsid w:val="00B021CA"/>
    <w:rsid w:val="00B023A1"/>
    <w:rsid w:val="00B03978"/>
    <w:rsid w:val="00B03DDD"/>
    <w:rsid w:val="00B03EE6"/>
    <w:rsid w:val="00B0414E"/>
    <w:rsid w:val="00B04321"/>
    <w:rsid w:val="00B04F19"/>
    <w:rsid w:val="00B06218"/>
    <w:rsid w:val="00B071A3"/>
    <w:rsid w:val="00B071EF"/>
    <w:rsid w:val="00B07749"/>
    <w:rsid w:val="00B07BCE"/>
    <w:rsid w:val="00B115D5"/>
    <w:rsid w:val="00B1232D"/>
    <w:rsid w:val="00B130EA"/>
    <w:rsid w:val="00B13B08"/>
    <w:rsid w:val="00B1428D"/>
    <w:rsid w:val="00B15073"/>
    <w:rsid w:val="00B15528"/>
    <w:rsid w:val="00B156FF"/>
    <w:rsid w:val="00B1611D"/>
    <w:rsid w:val="00B16413"/>
    <w:rsid w:val="00B17368"/>
    <w:rsid w:val="00B17FDD"/>
    <w:rsid w:val="00B217C7"/>
    <w:rsid w:val="00B21CFF"/>
    <w:rsid w:val="00B21F94"/>
    <w:rsid w:val="00B22EB3"/>
    <w:rsid w:val="00B249BE"/>
    <w:rsid w:val="00B24F6C"/>
    <w:rsid w:val="00B254CC"/>
    <w:rsid w:val="00B25E7C"/>
    <w:rsid w:val="00B26462"/>
    <w:rsid w:val="00B274D0"/>
    <w:rsid w:val="00B27FCB"/>
    <w:rsid w:val="00B30075"/>
    <w:rsid w:val="00B3066D"/>
    <w:rsid w:val="00B3071A"/>
    <w:rsid w:val="00B31706"/>
    <w:rsid w:val="00B3300B"/>
    <w:rsid w:val="00B34FE3"/>
    <w:rsid w:val="00B351BF"/>
    <w:rsid w:val="00B35772"/>
    <w:rsid w:val="00B36FA4"/>
    <w:rsid w:val="00B37214"/>
    <w:rsid w:val="00B3726F"/>
    <w:rsid w:val="00B376B1"/>
    <w:rsid w:val="00B37A5C"/>
    <w:rsid w:val="00B37EDF"/>
    <w:rsid w:val="00B400F3"/>
    <w:rsid w:val="00B402DC"/>
    <w:rsid w:val="00B409B0"/>
    <w:rsid w:val="00B40A31"/>
    <w:rsid w:val="00B412B1"/>
    <w:rsid w:val="00B412EC"/>
    <w:rsid w:val="00B41829"/>
    <w:rsid w:val="00B42225"/>
    <w:rsid w:val="00B423F2"/>
    <w:rsid w:val="00B42FE1"/>
    <w:rsid w:val="00B433E2"/>
    <w:rsid w:val="00B43CE1"/>
    <w:rsid w:val="00B44817"/>
    <w:rsid w:val="00B45224"/>
    <w:rsid w:val="00B452F1"/>
    <w:rsid w:val="00B46770"/>
    <w:rsid w:val="00B46FBC"/>
    <w:rsid w:val="00B46FF7"/>
    <w:rsid w:val="00B4738C"/>
    <w:rsid w:val="00B503A9"/>
    <w:rsid w:val="00B504EB"/>
    <w:rsid w:val="00B5086C"/>
    <w:rsid w:val="00B50F35"/>
    <w:rsid w:val="00B50FAB"/>
    <w:rsid w:val="00B51351"/>
    <w:rsid w:val="00B51A69"/>
    <w:rsid w:val="00B52968"/>
    <w:rsid w:val="00B532DB"/>
    <w:rsid w:val="00B53A19"/>
    <w:rsid w:val="00B53B47"/>
    <w:rsid w:val="00B54024"/>
    <w:rsid w:val="00B540DD"/>
    <w:rsid w:val="00B540EB"/>
    <w:rsid w:val="00B54F11"/>
    <w:rsid w:val="00B556BD"/>
    <w:rsid w:val="00B557D3"/>
    <w:rsid w:val="00B56263"/>
    <w:rsid w:val="00B56BF2"/>
    <w:rsid w:val="00B56D58"/>
    <w:rsid w:val="00B5734B"/>
    <w:rsid w:val="00B61CCF"/>
    <w:rsid w:val="00B628BC"/>
    <w:rsid w:val="00B629C0"/>
    <w:rsid w:val="00B62F04"/>
    <w:rsid w:val="00B630F0"/>
    <w:rsid w:val="00B6310E"/>
    <w:rsid w:val="00B63B50"/>
    <w:rsid w:val="00B63D74"/>
    <w:rsid w:val="00B63F8D"/>
    <w:rsid w:val="00B64805"/>
    <w:rsid w:val="00B661DF"/>
    <w:rsid w:val="00B667AD"/>
    <w:rsid w:val="00B6698E"/>
    <w:rsid w:val="00B672E9"/>
    <w:rsid w:val="00B704A8"/>
    <w:rsid w:val="00B708C6"/>
    <w:rsid w:val="00B71BC0"/>
    <w:rsid w:val="00B72E5D"/>
    <w:rsid w:val="00B73158"/>
    <w:rsid w:val="00B73C70"/>
    <w:rsid w:val="00B73CA6"/>
    <w:rsid w:val="00B750DF"/>
    <w:rsid w:val="00B75F19"/>
    <w:rsid w:val="00B76024"/>
    <w:rsid w:val="00B765D9"/>
    <w:rsid w:val="00B769E9"/>
    <w:rsid w:val="00B77598"/>
    <w:rsid w:val="00B77B47"/>
    <w:rsid w:val="00B77F1C"/>
    <w:rsid w:val="00B8008C"/>
    <w:rsid w:val="00B8010F"/>
    <w:rsid w:val="00B801EB"/>
    <w:rsid w:val="00B806F4"/>
    <w:rsid w:val="00B80AF5"/>
    <w:rsid w:val="00B81689"/>
    <w:rsid w:val="00B82B16"/>
    <w:rsid w:val="00B82CAD"/>
    <w:rsid w:val="00B834CA"/>
    <w:rsid w:val="00B83772"/>
    <w:rsid w:val="00B8381D"/>
    <w:rsid w:val="00B83A24"/>
    <w:rsid w:val="00B843DA"/>
    <w:rsid w:val="00B8527A"/>
    <w:rsid w:val="00B855C8"/>
    <w:rsid w:val="00B86D23"/>
    <w:rsid w:val="00B8782B"/>
    <w:rsid w:val="00B87F43"/>
    <w:rsid w:val="00B90040"/>
    <w:rsid w:val="00B903A4"/>
    <w:rsid w:val="00B90CB2"/>
    <w:rsid w:val="00B91182"/>
    <w:rsid w:val="00B91537"/>
    <w:rsid w:val="00B9164F"/>
    <w:rsid w:val="00B92BDE"/>
    <w:rsid w:val="00B9325F"/>
    <w:rsid w:val="00B937BD"/>
    <w:rsid w:val="00B93D12"/>
    <w:rsid w:val="00B94250"/>
    <w:rsid w:val="00B94A90"/>
    <w:rsid w:val="00B95167"/>
    <w:rsid w:val="00B9524D"/>
    <w:rsid w:val="00B95973"/>
    <w:rsid w:val="00B95BDC"/>
    <w:rsid w:val="00B96259"/>
    <w:rsid w:val="00B9671C"/>
    <w:rsid w:val="00B975B1"/>
    <w:rsid w:val="00B97753"/>
    <w:rsid w:val="00BA0897"/>
    <w:rsid w:val="00BA262A"/>
    <w:rsid w:val="00BA386C"/>
    <w:rsid w:val="00BA493D"/>
    <w:rsid w:val="00BA5FB1"/>
    <w:rsid w:val="00BA63C7"/>
    <w:rsid w:val="00BA6B94"/>
    <w:rsid w:val="00BA721A"/>
    <w:rsid w:val="00BB0FE6"/>
    <w:rsid w:val="00BB114A"/>
    <w:rsid w:val="00BB191C"/>
    <w:rsid w:val="00BB23B8"/>
    <w:rsid w:val="00BB29AC"/>
    <w:rsid w:val="00BB3D41"/>
    <w:rsid w:val="00BB5061"/>
    <w:rsid w:val="00BB5436"/>
    <w:rsid w:val="00BB5B9B"/>
    <w:rsid w:val="00BB6145"/>
    <w:rsid w:val="00BB68A2"/>
    <w:rsid w:val="00BB6C74"/>
    <w:rsid w:val="00BB6E05"/>
    <w:rsid w:val="00BB6E4B"/>
    <w:rsid w:val="00BB7DDA"/>
    <w:rsid w:val="00BC0127"/>
    <w:rsid w:val="00BC1DE9"/>
    <w:rsid w:val="00BC1F1C"/>
    <w:rsid w:val="00BC20AF"/>
    <w:rsid w:val="00BC23F1"/>
    <w:rsid w:val="00BC2A92"/>
    <w:rsid w:val="00BC339A"/>
    <w:rsid w:val="00BC36A4"/>
    <w:rsid w:val="00BC3AB1"/>
    <w:rsid w:val="00BC3C35"/>
    <w:rsid w:val="00BC4B7E"/>
    <w:rsid w:val="00BC53D2"/>
    <w:rsid w:val="00BC61B2"/>
    <w:rsid w:val="00BC61C2"/>
    <w:rsid w:val="00BC672D"/>
    <w:rsid w:val="00BD040A"/>
    <w:rsid w:val="00BD1F30"/>
    <w:rsid w:val="00BD201F"/>
    <w:rsid w:val="00BD23C1"/>
    <w:rsid w:val="00BD255A"/>
    <w:rsid w:val="00BD2A81"/>
    <w:rsid w:val="00BD3CD2"/>
    <w:rsid w:val="00BD3E64"/>
    <w:rsid w:val="00BD4555"/>
    <w:rsid w:val="00BD5151"/>
    <w:rsid w:val="00BD6A2D"/>
    <w:rsid w:val="00BD734E"/>
    <w:rsid w:val="00BD7985"/>
    <w:rsid w:val="00BD79EB"/>
    <w:rsid w:val="00BE1140"/>
    <w:rsid w:val="00BE1793"/>
    <w:rsid w:val="00BE1D0C"/>
    <w:rsid w:val="00BE4681"/>
    <w:rsid w:val="00BE49F3"/>
    <w:rsid w:val="00BE6361"/>
    <w:rsid w:val="00BE7033"/>
    <w:rsid w:val="00BE737A"/>
    <w:rsid w:val="00BF0FC3"/>
    <w:rsid w:val="00BF15DD"/>
    <w:rsid w:val="00BF1613"/>
    <w:rsid w:val="00BF1F6F"/>
    <w:rsid w:val="00BF242A"/>
    <w:rsid w:val="00BF2755"/>
    <w:rsid w:val="00BF2904"/>
    <w:rsid w:val="00BF2CF5"/>
    <w:rsid w:val="00BF307F"/>
    <w:rsid w:val="00BF311E"/>
    <w:rsid w:val="00BF4169"/>
    <w:rsid w:val="00BF5A1C"/>
    <w:rsid w:val="00BF60F5"/>
    <w:rsid w:val="00BF66B1"/>
    <w:rsid w:val="00BF6FDE"/>
    <w:rsid w:val="00BF7356"/>
    <w:rsid w:val="00C01376"/>
    <w:rsid w:val="00C01B40"/>
    <w:rsid w:val="00C01D1E"/>
    <w:rsid w:val="00C02A31"/>
    <w:rsid w:val="00C03490"/>
    <w:rsid w:val="00C036FD"/>
    <w:rsid w:val="00C03EE6"/>
    <w:rsid w:val="00C040FD"/>
    <w:rsid w:val="00C0415A"/>
    <w:rsid w:val="00C0497D"/>
    <w:rsid w:val="00C055A4"/>
    <w:rsid w:val="00C05873"/>
    <w:rsid w:val="00C05890"/>
    <w:rsid w:val="00C06A92"/>
    <w:rsid w:val="00C06EC7"/>
    <w:rsid w:val="00C076F7"/>
    <w:rsid w:val="00C07B0F"/>
    <w:rsid w:val="00C07CC2"/>
    <w:rsid w:val="00C07F98"/>
    <w:rsid w:val="00C10324"/>
    <w:rsid w:val="00C105EC"/>
    <w:rsid w:val="00C10C83"/>
    <w:rsid w:val="00C110E1"/>
    <w:rsid w:val="00C11401"/>
    <w:rsid w:val="00C117E5"/>
    <w:rsid w:val="00C12AFB"/>
    <w:rsid w:val="00C12D00"/>
    <w:rsid w:val="00C12FA8"/>
    <w:rsid w:val="00C13D4F"/>
    <w:rsid w:val="00C13E4C"/>
    <w:rsid w:val="00C14880"/>
    <w:rsid w:val="00C14E76"/>
    <w:rsid w:val="00C14E84"/>
    <w:rsid w:val="00C14F63"/>
    <w:rsid w:val="00C1506C"/>
    <w:rsid w:val="00C162E1"/>
    <w:rsid w:val="00C16A5C"/>
    <w:rsid w:val="00C16E4A"/>
    <w:rsid w:val="00C1765B"/>
    <w:rsid w:val="00C17B3E"/>
    <w:rsid w:val="00C17C5F"/>
    <w:rsid w:val="00C17F07"/>
    <w:rsid w:val="00C2029F"/>
    <w:rsid w:val="00C20754"/>
    <w:rsid w:val="00C20D9D"/>
    <w:rsid w:val="00C2129F"/>
    <w:rsid w:val="00C21467"/>
    <w:rsid w:val="00C2194C"/>
    <w:rsid w:val="00C21B2C"/>
    <w:rsid w:val="00C21CE2"/>
    <w:rsid w:val="00C21EAE"/>
    <w:rsid w:val="00C21FF4"/>
    <w:rsid w:val="00C22055"/>
    <w:rsid w:val="00C22061"/>
    <w:rsid w:val="00C222A7"/>
    <w:rsid w:val="00C222B3"/>
    <w:rsid w:val="00C22347"/>
    <w:rsid w:val="00C2344B"/>
    <w:rsid w:val="00C239CC"/>
    <w:rsid w:val="00C23DFE"/>
    <w:rsid w:val="00C24357"/>
    <w:rsid w:val="00C249CC"/>
    <w:rsid w:val="00C24E16"/>
    <w:rsid w:val="00C25274"/>
    <w:rsid w:val="00C25901"/>
    <w:rsid w:val="00C25CEE"/>
    <w:rsid w:val="00C26143"/>
    <w:rsid w:val="00C26445"/>
    <w:rsid w:val="00C26A98"/>
    <w:rsid w:val="00C26ACD"/>
    <w:rsid w:val="00C26DEE"/>
    <w:rsid w:val="00C26E7F"/>
    <w:rsid w:val="00C3054E"/>
    <w:rsid w:val="00C310BF"/>
    <w:rsid w:val="00C312FC"/>
    <w:rsid w:val="00C32B4B"/>
    <w:rsid w:val="00C33094"/>
    <w:rsid w:val="00C33208"/>
    <w:rsid w:val="00C3334F"/>
    <w:rsid w:val="00C3336E"/>
    <w:rsid w:val="00C335A9"/>
    <w:rsid w:val="00C34190"/>
    <w:rsid w:val="00C34912"/>
    <w:rsid w:val="00C351C8"/>
    <w:rsid w:val="00C35A9A"/>
    <w:rsid w:val="00C375EC"/>
    <w:rsid w:val="00C37ADB"/>
    <w:rsid w:val="00C37DD5"/>
    <w:rsid w:val="00C37ED5"/>
    <w:rsid w:val="00C40352"/>
    <w:rsid w:val="00C404E0"/>
    <w:rsid w:val="00C40AF4"/>
    <w:rsid w:val="00C40F6B"/>
    <w:rsid w:val="00C41865"/>
    <w:rsid w:val="00C43116"/>
    <w:rsid w:val="00C43DDE"/>
    <w:rsid w:val="00C4490D"/>
    <w:rsid w:val="00C44AA3"/>
    <w:rsid w:val="00C44BB3"/>
    <w:rsid w:val="00C44BC8"/>
    <w:rsid w:val="00C45145"/>
    <w:rsid w:val="00C46302"/>
    <w:rsid w:val="00C46510"/>
    <w:rsid w:val="00C47932"/>
    <w:rsid w:val="00C504C5"/>
    <w:rsid w:val="00C506CD"/>
    <w:rsid w:val="00C50E63"/>
    <w:rsid w:val="00C51088"/>
    <w:rsid w:val="00C52146"/>
    <w:rsid w:val="00C5299B"/>
    <w:rsid w:val="00C52C39"/>
    <w:rsid w:val="00C52CB9"/>
    <w:rsid w:val="00C53E88"/>
    <w:rsid w:val="00C5407E"/>
    <w:rsid w:val="00C5534A"/>
    <w:rsid w:val="00C555D6"/>
    <w:rsid w:val="00C55C45"/>
    <w:rsid w:val="00C564A6"/>
    <w:rsid w:val="00C568AC"/>
    <w:rsid w:val="00C57750"/>
    <w:rsid w:val="00C602A0"/>
    <w:rsid w:val="00C60454"/>
    <w:rsid w:val="00C6098E"/>
    <w:rsid w:val="00C60FEF"/>
    <w:rsid w:val="00C62349"/>
    <w:rsid w:val="00C62A7D"/>
    <w:rsid w:val="00C62D3B"/>
    <w:rsid w:val="00C63033"/>
    <w:rsid w:val="00C632CF"/>
    <w:rsid w:val="00C63508"/>
    <w:rsid w:val="00C638D8"/>
    <w:rsid w:val="00C63AF4"/>
    <w:rsid w:val="00C64811"/>
    <w:rsid w:val="00C66D31"/>
    <w:rsid w:val="00C67735"/>
    <w:rsid w:val="00C6789A"/>
    <w:rsid w:val="00C700D5"/>
    <w:rsid w:val="00C70743"/>
    <w:rsid w:val="00C716EB"/>
    <w:rsid w:val="00C71A78"/>
    <w:rsid w:val="00C72291"/>
    <w:rsid w:val="00C72731"/>
    <w:rsid w:val="00C72C5A"/>
    <w:rsid w:val="00C7315E"/>
    <w:rsid w:val="00C73E31"/>
    <w:rsid w:val="00C74D8E"/>
    <w:rsid w:val="00C75188"/>
    <w:rsid w:val="00C76191"/>
    <w:rsid w:val="00C76256"/>
    <w:rsid w:val="00C7673C"/>
    <w:rsid w:val="00C77219"/>
    <w:rsid w:val="00C7728F"/>
    <w:rsid w:val="00C77F55"/>
    <w:rsid w:val="00C808F8"/>
    <w:rsid w:val="00C823E1"/>
    <w:rsid w:val="00C825A9"/>
    <w:rsid w:val="00C82B55"/>
    <w:rsid w:val="00C84A14"/>
    <w:rsid w:val="00C84F51"/>
    <w:rsid w:val="00C85836"/>
    <w:rsid w:val="00C85A28"/>
    <w:rsid w:val="00C85A67"/>
    <w:rsid w:val="00C85BFE"/>
    <w:rsid w:val="00C85D92"/>
    <w:rsid w:val="00C8664F"/>
    <w:rsid w:val="00C867B5"/>
    <w:rsid w:val="00C869FE"/>
    <w:rsid w:val="00C86E93"/>
    <w:rsid w:val="00C87AAD"/>
    <w:rsid w:val="00C87E8E"/>
    <w:rsid w:val="00C90674"/>
    <w:rsid w:val="00C90BA2"/>
    <w:rsid w:val="00C90C24"/>
    <w:rsid w:val="00C914B2"/>
    <w:rsid w:val="00C92416"/>
    <w:rsid w:val="00C925E0"/>
    <w:rsid w:val="00C92E35"/>
    <w:rsid w:val="00C9313D"/>
    <w:rsid w:val="00C93651"/>
    <w:rsid w:val="00C93F6B"/>
    <w:rsid w:val="00C947BD"/>
    <w:rsid w:val="00C94993"/>
    <w:rsid w:val="00C94FFB"/>
    <w:rsid w:val="00C951A8"/>
    <w:rsid w:val="00C956F9"/>
    <w:rsid w:val="00C9618A"/>
    <w:rsid w:val="00C96303"/>
    <w:rsid w:val="00C9685D"/>
    <w:rsid w:val="00C96D80"/>
    <w:rsid w:val="00CA0E91"/>
    <w:rsid w:val="00CA1BBD"/>
    <w:rsid w:val="00CA31EF"/>
    <w:rsid w:val="00CA4B8B"/>
    <w:rsid w:val="00CA5896"/>
    <w:rsid w:val="00CA593E"/>
    <w:rsid w:val="00CA5A2C"/>
    <w:rsid w:val="00CA67BA"/>
    <w:rsid w:val="00CA6F88"/>
    <w:rsid w:val="00CA70F7"/>
    <w:rsid w:val="00CA7309"/>
    <w:rsid w:val="00CA79E6"/>
    <w:rsid w:val="00CA7D49"/>
    <w:rsid w:val="00CA7F0E"/>
    <w:rsid w:val="00CB05E0"/>
    <w:rsid w:val="00CB09EC"/>
    <w:rsid w:val="00CB15DE"/>
    <w:rsid w:val="00CB16C0"/>
    <w:rsid w:val="00CB19A0"/>
    <w:rsid w:val="00CB1ECC"/>
    <w:rsid w:val="00CB1F35"/>
    <w:rsid w:val="00CB218F"/>
    <w:rsid w:val="00CB26D5"/>
    <w:rsid w:val="00CB2837"/>
    <w:rsid w:val="00CB396C"/>
    <w:rsid w:val="00CB42CE"/>
    <w:rsid w:val="00CB4A73"/>
    <w:rsid w:val="00CB4D68"/>
    <w:rsid w:val="00CB4F79"/>
    <w:rsid w:val="00CB5F21"/>
    <w:rsid w:val="00CB6CE9"/>
    <w:rsid w:val="00CC0A49"/>
    <w:rsid w:val="00CC0D5E"/>
    <w:rsid w:val="00CC2E76"/>
    <w:rsid w:val="00CC34E6"/>
    <w:rsid w:val="00CC52B9"/>
    <w:rsid w:val="00CC53E7"/>
    <w:rsid w:val="00CC5507"/>
    <w:rsid w:val="00CC6C6D"/>
    <w:rsid w:val="00CC6F45"/>
    <w:rsid w:val="00CC7539"/>
    <w:rsid w:val="00CC771F"/>
    <w:rsid w:val="00CC78CD"/>
    <w:rsid w:val="00CD104E"/>
    <w:rsid w:val="00CD1101"/>
    <w:rsid w:val="00CD13C0"/>
    <w:rsid w:val="00CD25D3"/>
    <w:rsid w:val="00CD287B"/>
    <w:rsid w:val="00CD2C1A"/>
    <w:rsid w:val="00CD330B"/>
    <w:rsid w:val="00CD39B8"/>
    <w:rsid w:val="00CD3AB6"/>
    <w:rsid w:val="00CD4502"/>
    <w:rsid w:val="00CD4ADF"/>
    <w:rsid w:val="00CD59AA"/>
    <w:rsid w:val="00CD5BBE"/>
    <w:rsid w:val="00CD5E4A"/>
    <w:rsid w:val="00CD67B7"/>
    <w:rsid w:val="00CD7F08"/>
    <w:rsid w:val="00CE0166"/>
    <w:rsid w:val="00CE06FE"/>
    <w:rsid w:val="00CE077E"/>
    <w:rsid w:val="00CE1371"/>
    <w:rsid w:val="00CE1538"/>
    <w:rsid w:val="00CE19C1"/>
    <w:rsid w:val="00CE234F"/>
    <w:rsid w:val="00CE344D"/>
    <w:rsid w:val="00CE35D3"/>
    <w:rsid w:val="00CE3873"/>
    <w:rsid w:val="00CE4028"/>
    <w:rsid w:val="00CE4041"/>
    <w:rsid w:val="00CE4335"/>
    <w:rsid w:val="00CE4A53"/>
    <w:rsid w:val="00CE50C9"/>
    <w:rsid w:val="00CE5101"/>
    <w:rsid w:val="00CE5299"/>
    <w:rsid w:val="00CE564A"/>
    <w:rsid w:val="00CE5910"/>
    <w:rsid w:val="00CE72A8"/>
    <w:rsid w:val="00CE7517"/>
    <w:rsid w:val="00CE7720"/>
    <w:rsid w:val="00CF0272"/>
    <w:rsid w:val="00CF143A"/>
    <w:rsid w:val="00CF193A"/>
    <w:rsid w:val="00CF1946"/>
    <w:rsid w:val="00CF1FE6"/>
    <w:rsid w:val="00CF232B"/>
    <w:rsid w:val="00CF30C1"/>
    <w:rsid w:val="00CF3FA8"/>
    <w:rsid w:val="00CF44FD"/>
    <w:rsid w:val="00CF564E"/>
    <w:rsid w:val="00CF59A2"/>
    <w:rsid w:val="00CF5B83"/>
    <w:rsid w:val="00CF5C88"/>
    <w:rsid w:val="00CF63BB"/>
    <w:rsid w:val="00CF687F"/>
    <w:rsid w:val="00CF70CB"/>
    <w:rsid w:val="00CF71A6"/>
    <w:rsid w:val="00CF71C9"/>
    <w:rsid w:val="00CF76A8"/>
    <w:rsid w:val="00CF7AA0"/>
    <w:rsid w:val="00D00B81"/>
    <w:rsid w:val="00D00C73"/>
    <w:rsid w:val="00D022C4"/>
    <w:rsid w:val="00D0245E"/>
    <w:rsid w:val="00D02E31"/>
    <w:rsid w:val="00D031EA"/>
    <w:rsid w:val="00D03434"/>
    <w:rsid w:val="00D0457B"/>
    <w:rsid w:val="00D047E8"/>
    <w:rsid w:val="00D04FE3"/>
    <w:rsid w:val="00D05F86"/>
    <w:rsid w:val="00D07269"/>
    <w:rsid w:val="00D0756A"/>
    <w:rsid w:val="00D07AE2"/>
    <w:rsid w:val="00D114EC"/>
    <w:rsid w:val="00D122D7"/>
    <w:rsid w:val="00D13714"/>
    <w:rsid w:val="00D13A98"/>
    <w:rsid w:val="00D13BC3"/>
    <w:rsid w:val="00D13C24"/>
    <w:rsid w:val="00D13D72"/>
    <w:rsid w:val="00D14CDB"/>
    <w:rsid w:val="00D153BD"/>
    <w:rsid w:val="00D16390"/>
    <w:rsid w:val="00D16AC6"/>
    <w:rsid w:val="00D16B1B"/>
    <w:rsid w:val="00D16F43"/>
    <w:rsid w:val="00D17278"/>
    <w:rsid w:val="00D17F6E"/>
    <w:rsid w:val="00D20C60"/>
    <w:rsid w:val="00D2108D"/>
    <w:rsid w:val="00D2118E"/>
    <w:rsid w:val="00D21D8E"/>
    <w:rsid w:val="00D22839"/>
    <w:rsid w:val="00D22FAD"/>
    <w:rsid w:val="00D23576"/>
    <w:rsid w:val="00D248FF"/>
    <w:rsid w:val="00D24A01"/>
    <w:rsid w:val="00D25410"/>
    <w:rsid w:val="00D257F1"/>
    <w:rsid w:val="00D25BBC"/>
    <w:rsid w:val="00D25E3F"/>
    <w:rsid w:val="00D26453"/>
    <w:rsid w:val="00D27167"/>
    <w:rsid w:val="00D274A6"/>
    <w:rsid w:val="00D27790"/>
    <w:rsid w:val="00D27B36"/>
    <w:rsid w:val="00D27C6C"/>
    <w:rsid w:val="00D27EC9"/>
    <w:rsid w:val="00D30987"/>
    <w:rsid w:val="00D310C5"/>
    <w:rsid w:val="00D31DB3"/>
    <w:rsid w:val="00D32393"/>
    <w:rsid w:val="00D32A4B"/>
    <w:rsid w:val="00D32A58"/>
    <w:rsid w:val="00D3312B"/>
    <w:rsid w:val="00D34531"/>
    <w:rsid w:val="00D3483E"/>
    <w:rsid w:val="00D34A2F"/>
    <w:rsid w:val="00D34BBB"/>
    <w:rsid w:val="00D34D46"/>
    <w:rsid w:val="00D35477"/>
    <w:rsid w:val="00D35584"/>
    <w:rsid w:val="00D3560F"/>
    <w:rsid w:val="00D35EE2"/>
    <w:rsid w:val="00D36565"/>
    <w:rsid w:val="00D36AA8"/>
    <w:rsid w:val="00D36ECC"/>
    <w:rsid w:val="00D371A3"/>
    <w:rsid w:val="00D371D3"/>
    <w:rsid w:val="00D40366"/>
    <w:rsid w:val="00D4058D"/>
    <w:rsid w:val="00D40DE7"/>
    <w:rsid w:val="00D417F3"/>
    <w:rsid w:val="00D41A9B"/>
    <w:rsid w:val="00D41BFA"/>
    <w:rsid w:val="00D42FAF"/>
    <w:rsid w:val="00D4317B"/>
    <w:rsid w:val="00D432EA"/>
    <w:rsid w:val="00D43572"/>
    <w:rsid w:val="00D43AB2"/>
    <w:rsid w:val="00D43EF3"/>
    <w:rsid w:val="00D44848"/>
    <w:rsid w:val="00D45027"/>
    <w:rsid w:val="00D45063"/>
    <w:rsid w:val="00D45663"/>
    <w:rsid w:val="00D46236"/>
    <w:rsid w:val="00D4636F"/>
    <w:rsid w:val="00D46670"/>
    <w:rsid w:val="00D468AD"/>
    <w:rsid w:val="00D46B9D"/>
    <w:rsid w:val="00D474AA"/>
    <w:rsid w:val="00D4798F"/>
    <w:rsid w:val="00D50736"/>
    <w:rsid w:val="00D51F7E"/>
    <w:rsid w:val="00D51FCD"/>
    <w:rsid w:val="00D52093"/>
    <w:rsid w:val="00D52628"/>
    <w:rsid w:val="00D527E8"/>
    <w:rsid w:val="00D52E28"/>
    <w:rsid w:val="00D531CC"/>
    <w:rsid w:val="00D5360E"/>
    <w:rsid w:val="00D54752"/>
    <w:rsid w:val="00D54E98"/>
    <w:rsid w:val="00D557AA"/>
    <w:rsid w:val="00D55840"/>
    <w:rsid w:val="00D55F0D"/>
    <w:rsid w:val="00D56B13"/>
    <w:rsid w:val="00D56EA6"/>
    <w:rsid w:val="00D5729F"/>
    <w:rsid w:val="00D6082F"/>
    <w:rsid w:val="00D61AF6"/>
    <w:rsid w:val="00D6271E"/>
    <w:rsid w:val="00D62D5E"/>
    <w:rsid w:val="00D630D4"/>
    <w:rsid w:val="00D632B0"/>
    <w:rsid w:val="00D6423F"/>
    <w:rsid w:val="00D64CF0"/>
    <w:rsid w:val="00D64E20"/>
    <w:rsid w:val="00D6521E"/>
    <w:rsid w:val="00D659B2"/>
    <w:rsid w:val="00D659DD"/>
    <w:rsid w:val="00D65A76"/>
    <w:rsid w:val="00D65C7D"/>
    <w:rsid w:val="00D7053D"/>
    <w:rsid w:val="00D7077E"/>
    <w:rsid w:val="00D70CED"/>
    <w:rsid w:val="00D72A7A"/>
    <w:rsid w:val="00D74194"/>
    <w:rsid w:val="00D7432A"/>
    <w:rsid w:val="00D74739"/>
    <w:rsid w:val="00D74A03"/>
    <w:rsid w:val="00D74B22"/>
    <w:rsid w:val="00D7501A"/>
    <w:rsid w:val="00D75255"/>
    <w:rsid w:val="00D75477"/>
    <w:rsid w:val="00D754A7"/>
    <w:rsid w:val="00D76B38"/>
    <w:rsid w:val="00D76FC3"/>
    <w:rsid w:val="00D77915"/>
    <w:rsid w:val="00D803FB"/>
    <w:rsid w:val="00D80AB7"/>
    <w:rsid w:val="00D80C5C"/>
    <w:rsid w:val="00D8135E"/>
    <w:rsid w:val="00D819ED"/>
    <w:rsid w:val="00D82012"/>
    <w:rsid w:val="00D83065"/>
    <w:rsid w:val="00D83228"/>
    <w:rsid w:val="00D83481"/>
    <w:rsid w:val="00D83AB6"/>
    <w:rsid w:val="00D8432A"/>
    <w:rsid w:val="00D84511"/>
    <w:rsid w:val="00D84FEB"/>
    <w:rsid w:val="00D85616"/>
    <w:rsid w:val="00D8579B"/>
    <w:rsid w:val="00D86293"/>
    <w:rsid w:val="00D8688F"/>
    <w:rsid w:val="00D869F0"/>
    <w:rsid w:val="00D86C63"/>
    <w:rsid w:val="00D86CD1"/>
    <w:rsid w:val="00D87AAB"/>
    <w:rsid w:val="00D87DB5"/>
    <w:rsid w:val="00D90468"/>
    <w:rsid w:val="00D90B8C"/>
    <w:rsid w:val="00D91177"/>
    <w:rsid w:val="00D916B7"/>
    <w:rsid w:val="00D91826"/>
    <w:rsid w:val="00D918F2"/>
    <w:rsid w:val="00D91A54"/>
    <w:rsid w:val="00D91D99"/>
    <w:rsid w:val="00D926CC"/>
    <w:rsid w:val="00D92725"/>
    <w:rsid w:val="00D93D17"/>
    <w:rsid w:val="00D94D1F"/>
    <w:rsid w:val="00D94F5B"/>
    <w:rsid w:val="00D97015"/>
    <w:rsid w:val="00D9708C"/>
    <w:rsid w:val="00D972AE"/>
    <w:rsid w:val="00DA0747"/>
    <w:rsid w:val="00DA0A0D"/>
    <w:rsid w:val="00DA0D30"/>
    <w:rsid w:val="00DA23F9"/>
    <w:rsid w:val="00DA256B"/>
    <w:rsid w:val="00DA2F63"/>
    <w:rsid w:val="00DA3488"/>
    <w:rsid w:val="00DA3AAB"/>
    <w:rsid w:val="00DA4ADB"/>
    <w:rsid w:val="00DA5815"/>
    <w:rsid w:val="00DA62A0"/>
    <w:rsid w:val="00DA69B8"/>
    <w:rsid w:val="00DB053E"/>
    <w:rsid w:val="00DB0633"/>
    <w:rsid w:val="00DB0E2B"/>
    <w:rsid w:val="00DB0EED"/>
    <w:rsid w:val="00DB0EF1"/>
    <w:rsid w:val="00DB120C"/>
    <w:rsid w:val="00DB12DA"/>
    <w:rsid w:val="00DB23D0"/>
    <w:rsid w:val="00DB2C47"/>
    <w:rsid w:val="00DB321D"/>
    <w:rsid w:val="00DB3A9E"/>
    <w:rsid w:val="00DB4C3C"/>
    <w:rsid w:val="00DB4E41"/>
    <w:rsid w:val="00DB5BAD"/>
    <w:rsid w:val="00DB727F"/>
    <w:rsid w:val="00DC0A10"/>
    <w:rsid w:val="00DC18AC"/>
    <w:rsid w:val="00DC212C"/>
    <w:rsid w:val="00DC2494"/>
    <w:rsid w:val="00DC339C"/>
    <w:rsid w:val="00DC3D2F"/>
    <w:rsid w:val="00DC3F1F"/>
    <w:rsid w:val="00DC4577"/>
    <w:rsid w:val="00DC481D"/>
    <w:rsid w:val="00DC48CC"/>
    <w:rsid w:val="00DC6645"/>
    <w:rsid w:val="00DC7BC8"/>
    <w:rsid w:val="00DD046D"/>
    <w:rsid w:val="00DD0F4A"/>
    <w:rsid w:val="00DD1083"/>
    <w:rsid w:val="00DD1816"/>
    <w:rsid w:val="00DD2744"/>
    <w:rsid w:val="00DD27F5"/>
    <w:rsid w:val="00DD2D13"/>
    <w:rsid w:val="00DD34B7"/>
    <w:rsid w:val="00DD40F1"/>
    <w:rsid w:val="00DD588C"/>
    <w:rsid w:val="00DD6487"/>
    <w:rsid w:val="00DD66F2"/>
    <w:rsid w:val="00DD7810"/>
    <w:rsid w:val="00DD7E8D"/>
    <w:rsid w:val="00DE000B"/>
    <w:rsid w:val="00DE07CC"/>
    <w:rsid w:val="00DE1375"/>
    <w:rsid w:val="00DE1BD6"/>
    <w:rsid w:val="00DE2737"/>
    <w:rsid w:val="00DE40A0"/>
    <w:rsid w:val="00DE40D2"/>
    <w:rsid w:val="00DE7461"/>
    <w:rsid w:val="00DE74FE"/>
    <w:rsid w:val="00DE785C"/>
    <w:rsid w:val="00DF069A"/>
    <w:rsid w:val="00DF0827"/>
    <w:rsid w:val="00DF0875"/>
    <w:rsid w:val="00DF1FAD"/>
    <w:rsid w:val="00DF2B84"/>
    <w:rsid w:val="00DF4B6B"/>
    <w:rsid w:val="00DF586A"/>
    <w:rsid w:val="00DF6004"/>
    <w:rsid w:val="00DF6D4F"/>
    <w:rsid w:val="00DF74BC"/>
    <w:rsid w:val="00E00229"/>
    <w:rsid w:val="00E00B6B"/>
    <w:rsid w:val="00E00B77"/>
    <w:rsid w:val="00E00B84"/>
    <w:rsid w:val="00E0181B"/>
    <w:rsid w:val="00E0182B"/>
    <w:rsid w:val="00E01DCA"/>
    <w:rsid w:val="00E01EDE"/>
    <w:rsid w:val="00E02D36"/>
    <w:rsid w:val="00E03239"/>
    <w:rsid w:val="00E034B5"/>
    <w:rsid w:val="00E03518"/>
    <w:rsid w:val="00E03938"/>
    <w:rsid w:val="00E03AB3"/>
    <w:rsid w:val="00E04A2C"/>
    <w:rsid w:val="00E0515D"/>
    <w:rsid w:val="00E05B60"/>
    <w:rsid w:val="00E05E19"/>
    <w:rsid w:val="00E06685"/>
    <w:rsid w:val="00E06725"/>
    <w:rsid w:val="00E06D86"/>
    <w:rsid w:val="00E074B5"/>
    <w:rsid w:val="00E07703"/>
    <w:rsid w:val="00E07796"/>
    <w:rsid w:val="00E07BD6"/>
    <w:rsid w:val="00E10BA2"/>
    <w:rsid w:val="00E10C3D"/>
    <w:rsid w:val="00E12116"/>
    <w:rsid w:val="00E1244D"/>
    <w:rsid w:val="00E12472"/>
    <w:rsid w:val="00E13BFD"/>
    <w:rsid w:val="00E14D8A"/>
    <w:rsid w:val="00E151D1"/>
    <w:rsid w:val="00E1523E"/>
    <w:rsid w:val="00E1588B"/>
    <w:rsid w:val="00E15E29"/>
    <w:rsid w:val="00E172B8"/>
    <w:rsid w:val="00E17583"/>
    <w:rsid w:val="00E177F1"/>
    <w:rsid w:val="00E17E1E"/>
    <w:rsid w:val="00E204B5"/>
    <w:rsid w:val="00E217CE"/>
    <w:rsid w:val="00E218CC"/>
    <w:rsid w:val="00E21ABB"/>
    <w:rsid w:val="00E22B44"/>
    <w:rsid w:val="00E22B8A"/>
    <w:rsid w:val="00E231ED"/>
    <w:rsid w:val="00E24191"/>
    <w:rsid w:val="00E242B5"/>
    <w:rsid w:val="00E2457A"/>
    <w:rsid w:val="00E247EC"/>
    <w:rsid w:val="00E248B9"/>
    <w:rsid w:val="00E24C84"/>
    <w:rsid w:val="00E25946"/>
    <w:rsid w:val="00E259C2"/>
    <w:rsid w:val="00E25C0E"/>
    <w:rsid w:val="00E2626E"/>
    <w:rsid w:val="00E26895"/>
    <w:rsid w:val="00E271A6"/>
    <w:rsid w:val="00E27693"/>
    <w:rsid w:val="00E27B74"/>
    <w:rsid w:val="00E27DE2"/>
    <w:rsid w:val="00E27F8C"/>
    <w:rsid w:val="00E3004E"/>
    <w:rsid w:val="00E30D98"/>
    <w:rsid w:val="00E311C7"/>
    <w:rsid w:val="00E31947"/>
    <w:rsid w:val="00E32938"/>
    <w:rsid w:val="00E337C7"/>
    <w:rsid w:val="00E3403D"/>
    <w:rsid w:val="00E3451C"/>
    <w:rsid w:val="00E34819"/>
    <w:rsid w:val="00E35911"/>
    <w:rsid w:val="00E36102"/>
    <w:rsid w:val="00E36105"/>
    <w:rsid w:val="00E3778B"/>
    <w:rsid w:val="00E37953"/>
    <w:rsid w:val="00E37DBF"/>
    <w:rsid w:val="00E40516"/>
    <w:rsid w:val="00E41101"/>
    <w:rsid w:val="00E4261F"/>
    <w:rsid w:val="00E4347D"/>
    <w:rsid w:val="00E44107"/>
    <w:rsid w:val="00E452C7"/>
    <w:rsid w:val="00E45378"/>
    <w:rsid w:val="00E45BFB"/>
    <w:rsid w:val="00E45FF5"/>
    <w:rsid w:val="00E463F4"/>
    <w:rsid w:val="00E47A81"/>
    <w:rsid w:val="00E50127"/>
    <w:rsid w:val="00E502E9"/>
    <w:rsid w:val="00E512BC"/>
    <w:rsid w:val="00E512F4"/>
    <w:rsid w:val="00E52095"/>
    <w:rsid w:val="00E52174"/>
    <w:rsid w:val="00E52414"/>
    <w:rsid w:val="00E529E6"/>
    <w:rsid w:val="00E53408"/>
    <w:rsid w:val="00E53C85"/>
    <w:rsid w:val="00E53DF6"/>
    <w:rsid w:val="00E5461F"/>
    <w:rsid w:val="00E552E0"/>
    <w:rsid w:val="00E553E6"/>
    <w:rsid w:val="00E55929"/>
    <w:rsid w:val="00E55B54"/>
    <w:rsid w:val="00E569BB"/>
    <w:rsid w:val="00E56BA1"/>
    <w:rsid w:val="00E572DD"/>
    <w:rsid w:val="00E60232"/>
    <w:rsid w:val="00E609CE"/>
    <w:rsid w:val="00E6203A"/>
    <w:rsid w:val="00E62751"/>
    <w:rsid w:val="00E629C6"/>
    <w:rsid w:val="00E62A22"/>
    <w:rsid w:val="00E631C3"/>
    <w:rsid w:val="00E635CC"/>
    <w:rsid w:val="00E643C8"/>
    <w:rsid w:val="00E6546B"/>
    <w:rsid w:val="00E66955"/>
    <w:rsid w:val="00E66B10"/>
    <w:rsid w:val="00E66FB9"/>
    <w:rsid w:val="00E707CB"/>
    <w:rsid w:val="00E70B43"/>
    <w:rsid w:val="00E70CA5"/>
    <w:rsid w:val="00E70E03"/>
    <w:rsid w:val="00E72184"/>
    <w:rsid w:val="00E7355D"/>
    <w:rsid w:val="00E73C15"/>
    <w:rsid w:val="00E7482E"/>
    <w:rsid w:val="00E757EB"/>
    <w:rsid w:val="00E75F66"/>
    <w:rsid w:val="00E75F83"/>
    <w:rsid w:val="00E760DB"/>
    <w:rsid w:val="00E7613D"/>
    <w:rsid w:val="00E76C54"/>
    <w:rsid w:val="00E76D22"/>
    <w:rsid w:val="00E7772A"/>
    <w:rsid w:val="00E803CC"/>
    <w:rsid w:val="00E80A43"/>
    <w:rsid w:val="00E8190A"/>
    <w:rsid w:val="00E81AA1"/>
    <w:rsid w:val="00E82CEC"/>
    <w:rsid w:val="00E83848"/>
    <w:rsid w:val="00E83977"/>
    <w:rsid w:val="00E84501"/>
    <w:rsid w:val="00E850B8"/>
    <w:rsid w:val="00E85624"/>
    <w:rsid w:val="00E85892"/>
    <w:rsid w:val="00E85A6E"/>
    <w:rsid w:val="00E87E7C"/>
    <w:rsid w:val="00E90A71"/>
    <w:rsid w:val="00E90C53"/>
    <w:rsid w:val="00E91194"/>
    <w:rsid w:val="00E91E94"/>
    <w:rsid w:val="00E9214A"/>
    <w:rsid w:val="00E92FD2"/>
    <w:rsid w:val="00E93271"/>
    <w:rsid w:val="00E9444C"/>
    <w:rsid w:val="00E94BCC"/>
    <w:rsid w:val="00E956B7"/>
    <w:rsid w:val="00E95E5A"/>
    <w:rsid w:val="00E9648B"/>
    <w:rsid w:val="00E968EC"/>
    <w:rsid w:val="00E96D2E"/>
    <w:rsid w:val="00E97238"/>
    <w:rsid w:val="00E97EE1"/>
    <w:rsid w:val="00E97F30"/>
    <w:rsid w:val="00EA1574"/>
    <w:rsid w:val="00EA3AEC"/>
    <w:rsid w:val="00EA4E0E"/>
    <w:rsid w:val="00EA58F6"/>
    <w:rsid w:val="00EA695C"/>
    <w:rsid w:val="00EA6AD1"/>
    <w:rsid w:val="00EA6DBA"/>
    <w:rsid w:val="00EA6E6F"/>
    <w:rsid w:val="00EA777A"/>
    <w:rsid w:val="00EA7F40"/>
    <w:rsid w:val="00EB018C"/>
    <w:rsid w:val="00EB0F93"/>
    <w:rsid w:val="00EB12F0"/>
    <w:rsid w:val="00EB13B6"/>
    <w:rsid w:val="00EB1707"/>
    <w:rsid w:val="00EB1EFE"/>
    <w:rsid w:val="00EB2018"/>
    <w:rsid w:val="00EB24DE"/>
    <w:rsid w:val="00EB2921"/>
    <w:rsid w:val="00EB2C33"/>
    <w:rsid w:val="00EB37CB"/>
    <w:rsid w:val="00EB480D"/>
    <w:rsid w:val="00EB4FE2"/>
    <w:rsid w:val="00EB52AB"/>
    <w:rsid w:val="00EB64E2"/>
    <w:rsid w:val="00EB656D"/>
    <w:rsid w:val="00EB748F"/>
    <w:rsid w:val="00EC0084"/>
    <w:rsid w:val="00EC0295"/>
    <w:rsid w:val="00EC08E8"/>
    <w:rsid w:val="00EC0D0B"/>
    <w:rsid w:val="00EC1DED"/>
    <w:rsid w:val="00EC1E4E"/>
    <w:rsid w:val="00EC21F2"/>
    <w:rsid w:val="00EC227B"/>
    <w:rsid w:val="00EC236E"/>
    <w:rsid w:val="00EC4705"/>
    <w:rsid w:val="00EC4847"/>
    <w:rsid w:val="00EC565B"/>
    <w:rsid w:val="00EC597C"/>
    <w:rsid w:val="00EC7D1B"/>
    <w:rsid w:val="00ED0385"/>
    <w:rsid w:val="00ED0FC7"/>
    <w:rsid w:val="00ED1B05"/>
    <w:rsid w:val="00ED3702"/>
    <w:rsid w:val="00ED3F1C"/>
    <w:rsid w:val="00ED4842"/>
    <w:rsid w:val="00ED57CC"/>
    <w:rsid w:val="00ED5A7E"/>
    <w:rsid w:val="00ED6642"/>
    <w:rsid w:val="00ED6A1D"/>
    <w:rsid w:val="00ED6EB1"/>
    <w:rsid w:val="00ED73F5"/>
    <w:rsid w:val="00EE0338"/>
    <w:rsid w:val="00EE0E50"/>
    <w:rsid w:val="00EE0F2F"/>
    <w:rsid w:val="00EE1220"/>
    <w:rsid w:val="00EE1309"/>
    <w:rsid w:val="00EE1BDB"/>
    <w:rsid w:val="00EE1DB5"/>
    <w:rsid w:val="00EE22C7"/>
    <w:rsid w:val="00EE2F96"/>
    <w:rsid w:val="00EE3B3B"/>
    <w:rsid w:val="00EE49C0"/>
    <w:rsid w:val="00EE59E2"/>
    <w:rsid w:val="00EE6A51"/>
    <w:rsid w:val="00EE7848"/>
    <w:rsid w:val="00EF046C"/>
    <w:rsid w:val="00EF0941"/>
    <w:rsid w:val="00EF0DB8"/>
    <w:rsid w:val="00EF1B50"/>
    <w:rsid w:val="00EF43EC"/>
    <w:rsid w:val="00EF444F"/>
    <w:rsid w:val="00EF454D"/>
    <w:rsid w:val="00EF4D9E"/>
    <w:rsid w:val="00EF4FC1"/>
    <w:rsid w:val="00EF56D2"/>
    <w:rsid w:val="00EF5723"/>
    <w:rsid w:val="00EF5B6C"/>
    <w:rsid w:val="00EF5C26"/>
    <w:rsid w:val="00EF5E9F"/>
    <w:rsid w:val="00EF6AA4"/>
    <w:rsid w:val="00EF6CDA"/>
    <w:rsid w:val="00EF7516"/>
    <w:rsid w:val="00EF7672"/>
    <w:rsid w:val="00EF7ABA"/>
    <w:rsid w:val="00EF7CE9"/>
    <w:rsid w:val="00F00F71"/>
    <w:rsid w:val="00F00FD0"/>
    <w:rsid w:val="00F0142C"/>
    <w:rsid w:val="00F01B80"/>
    <w:rsid w:val="00F027FB"/>
    <w:rsid w:val="00F03A68"/>
    <w:rsid w:val="00F0474B"/>
    <w:rsid w:val="00F05156"/>
    <w:rsid w:val="00F0518D"/>
    <w:rsid w:val="00F0532B"/>
    <w:rsid w:val="00F055D7"/>
    <w:rsid w:val="00F057D2"/>
    <w:rsid w:val="00F06396"/>
    <w:rsid w:val="00F0782B"/>
    <w:rsid w:val="00F07D96"/>
    <w:rsid w:val="00F10133"/>
    <w:rsid w:val="00F10977"/>
    <w:rsid w:val="00F109D2"/>
    <w:rsid w:val="00F10D2B"/>
    <w:rsid w:val="00F118A6"/>
    <w:rsid w:val="00F12136"/>
    <w:rsid w:val="00F121F6"/>
    <w:rsid w:val="00F12F79"/>
    <w:rsid w:val="00F13916"/>
    <w:rsid w:val="00F13AC2"/>
    <w:rsid w:val="00F144A8"/>
    <w:rsid w:val="00F147FB"/>
    <w:rsid w:val="00F150A7"/>
    <w:rsid w:val="00F15282"/>
    <w:rsid w:val="00F16449"/>
    <w:rsid w:val="00F16AD0"/>
    <w:rsid w:val="00F17588"/>
    <w:rsid w:val="00F179F6"/>
    <w:rsid w:val="00F218F1"/>
    <w:rsid w:val="00F21E7C"/>
    <w:rsid w:val="00F232B9"/>
    <w:rsid w:val="00F2382F"/>
    <w:rsid w:val="00F25246"/>
    <w:rsid w:val="00F26414"/>
    <w:rsid w:val="00F26D19"/>
    <w:rsid w:val="00F2763B"/>
    <w:rsid w:val="00F27D91"/>
    <w:rsid w:val="00F30205"/>
    <w:rsid w:val="00F30653"/>
    <w:rsid w:val="00F30FAF"/>
    <w:rsid w:val="00F30FC6"/>
    <w:rsid w:val="00F3387D"/>
    <w:rsid w:val="00F33EB0"/>
    <w:rsid w:val="00F34CEF"/>
    <w:rsid w:val="00F34EED"/>
    <w:rsid w:val="00F35851"/>
    <w:rsid w:val="00F3624F"/>
    <w:rsid w:val="00F370FA"/>
    <w:rsid w:val="00F3752F"/>
    <w:rsid w:val="00F37FE0"/>
    <w:rsid w:val="00F4093D"/>
    <w:rsid w:val="00F41367"/>
    <w:rsid w:val="00F41C34"/>
    <w:rsid w:val="00F421B0"/>
    <w:rsid w:val="00F421EE"/>
    <w:rsid w:val="00F42497"/>
    <w:rsid w:val="00F42569"/>
    <w:rsid w:val="00F42998"/>
    <w:rsid w:val="00F42B12"/>
    <w:rsid w:val="00F42E96"/>
    <w:rsid w:val="00F42FCE"/>
    <w:rsid w:val="00F432B1"/>
    <w:rsid w:val="00F43821"/>
    <w:rsid w:val="00F43824"/>
    <w:rsid w:val="00F43981"/>
    <w:rsid w:val="00F43E2C"/>
    <w:rsid w:val="00F44992"/>
    <w:rsid w:val="00F45842"/>
    <w:rsid w:val="00F459EF"/>
    <w:rsid w:val="00F46000"/>
    <w:rsid w:val="00F46087"/>
    <w:rsid w:val="00F46AD0"/>
    <w:rsid w:val="00F46EB0"/>
    <w:rsid w:val="00F46FE0"/>
    <w:rsid w:val="00F47696"/>
    <w:rsid w:val="00F47DB5"/>
    <w:rsid w:val="00F5018F"/>
    <w:rsid w:val="00F50F40"/>
    <w:rsid w:val="00F5126E"/>
    <w:rsid w:val="00F51FE8"/>
    <w:rsid w:val="00F52139"/>
    <w:rsid w:val="00F52A8E"/>
    <w:rsid w:val="00F52A95"/>
    <w:rsid w:val="00F53E64"/>
    <w:rsid w:val="00F543CF"/>
    <w:rsid w:val="00F547EF"/>
    <w:rsid w:val="00F54BDB"/>
    <w:rsid w:val="00F54E49"/>
    <w:rsid w:val="00F55087"/>
    <w:rsid w:val="00F5567E"/>
    <w:rsid w:val="00F55B31"/>
    <w:rsid w:val="00F568C1"/>
    <w:rsid w:val="00F56B69"/>
    <w:rsid w:val="00F56C1C"/>
    <w:rsid w:val="00F56E77"/>
    <w:rsid w:val="00F570AB"/>
    <w:rsid w:val="00F57D2E"/>
    <w:rsid w:val="00F57DF7"/>
    <w:rsid w:val="00F60019"/>
    <w:rsid w:val="00F60506"/>
    <w:rsid w:val="00F613D7"/>
    <w:rsid w:val="00F61A4C"/>
    <w:rsid w:val="00F62A13"/>
    <w:rsid w:val="00F62ACB"/>
    <w:rsid w:val="00F62B07"/>
    <w:rsid w:val="00F63189"/>
    <w:rsid w:val="00F63219"/>
    <w:rsid w:val="00F642F9"/>
    <w:rsid w:val="00F65ABA"/>
    <w:rsid w:val="00F65B79"/>
    <w:rsid w:val="00F65E0F"/>
    <w:rsid w:val="00F662CA"/>
    <w:rsid w:val="00F67672"/>
    <w:rsid w:val="00F70F82"/>
    <w:rsid w:val="00F71274"/>
    <w:rsid w:val="00F714AD"/>
    <w:rsid w:val="00F71A8A"/>
    <w:rsid w:val="00F72681"/>
    <w:rsid w:val="00F72915"/>
    <w:rsid w:val="00F729D7"/>
    <w:rsid w:val="00F72E0F"/>
    <w:rsid w:val="00F74479"/>
    <w:rsid w:val="00F7526B"/>
    <w:rsid w:val="00F7546C"/>
    <w:rsid w:val="00F77EC7"/>
    <w:rsid w:val="00F80A12"/>
    <w:rsid w:val="00F811FA"/>
    <w:rsid w:val="00F81229"/>
    <w:rsid w:val="00F81456"/>
    <w:rsid w:val="00F81B87"/>
    <w:rsid w:val="00F81DD4"/>
    <w:rsid w:val="00F82563"/>
    <w:rsid w:val="00F82736"/>
    <w:rsid w:val="00F8281A"/>
    <w:rsid w:val="00F82DA5"/>
    <w:rsid w:val="00F82FF4"/>
    <w:rsid w:val="00F83595"/>
    <w:rsid w:val="00F83B89"/>
    <w:rsid w:val="00F83B8D"/>
    <w:rsid w:val="00F844A4"/>
    <w:rsid w:val="00F844B2"/>
    <w:rsid w:val="00F8491D"/>
    <w:rsid w:val="00F84CA9"/>
    <w:rsid w:val="00F86091"/>
    <w:rsid w:val="00F863BE"/>
    <w:rsid w:val="00F863E5"/>
    <w:rsid w:val="00F864B6"/>
    <w:rsid w:val="00F86640"/>
    <w:rsid w:val="00F86DA2"/>
    <w:rsid w:val="00F87630"/>
    <w:rsid w:val="00F87EF1"/>
    <w:rsid w:val="00F9007A"/>
    <w:rsid w:val="00F901AB"/>
    <w:rsid w:val="00F909FF"/>
    <w:rsid w:val="00F90A94"/>
    <w:rsid w:val="00F90CDE"/>
    <w:rsid w:val="00F90F5E"/>
    <w:rsid w:val="00F91621"/>
    <w:rsid w:val="00F9233C"/>
    <w:rsid w:val="00F92404"/>
    <w:rsid w:val="00F928B0"/>
    <w:rsid w:val="00F92B03"/>
    <w:rsid w:val="00F92C07"/>
    <w:rsid w:val="00F92D2F"/>
    <w:rsid w:val="00F93270"/>
    <w:rsid w:val="00F93553"/>
    <w:rsid w:val="00F935A6"/>
    <w:rsid w:val="00F93A3B"/>
    <w:rsid w:val="00F94BD2"/>
    <w:rsid w:val="00F94C7D"/>
    <w:rsid w:val="00F94D18"/>
    <w:rsid w:val="00F950CA"/>
    <w:rsid w:val="00F958AB"/>
    <w:rsid w:val="00F95999"/>
    <w:rsid w:val="00F963EA"/>
    <w:rsid w:val="00F96717"/>
    <w:rsid w:val="00F96958"/>
    <w:rsid w:val="00F96E1C"/>
    <w:rsid w:val="00F97169"/>
    <w:rsid w:val="00F97226"/>
    <w:rsid w:val="00F9724B"/>
    <w:rsid w:val="00F97897"/>
    <w:rsid w:val="00F97C09"/>
    <w:rsid w:val="00FA084D"/>
    <w:rsid w:val="00FA0C67"/>
    <w:rsid w:val="00FA0E74"/>
    <w:rsid w:val="00FA0EF5"/>
    <w:rsid w:val="00FA1D59"/>
    <w:rsid w:val="00FA1E5A"/>
    <w:rsid w:val="00FA2FFC"/>
    <w:rsid w:val="00FA4D26"/>
    <w:rsid w:val="00FA5274"/>
    <w:rsid w:val="00FA5E43"/>
    <w:rsid w:val="00FA662F"/>
    <w:rsid w:val="00FA7A41"/>
    <w:rsid w:val="00FB1261"/>
    <w:rsid w:val="00FB1290"/>
    <w:rsid w:val="00FB1525"/>
    <w:rsid w:val="00FB18C8"/>
    <w:rsid w:val="00FB1927"/>
    <w:rsid w:val="00FB3387"/>
    <w:rsid w:val="00FB3AB6"/>
    <w:rsid w:val="00FB453A"/>
    <w:rsid w:val="00FB457E"/>
    <w:rsid w:val="00FB55A6"/>
    <w:rsid w:val="00FB7117"/>
    <w:rsid w:val="00FB7EA6"/>
    <w:rsid w:val="00FB7F82"/>
    <w:rsid w:val="00FC04D5"/>
    <w:rsid w:val="00FC1807"/>
    <w:rsid w:val="00FC1E2F"/>
    <w:rsid w:val="00FC2B22"/>
    <w:rsid w:val="00FC482C"/>
    <w:rsid w:val="00FC48E2"/>
    <w:rsid w:val="00FC49D4"/>
    <w:rsid w:val="00FC4D5A"/>
    <w:rsid w:val="00FC5152"/>
    <w:rsid w:val="00FC52D5"/>
    <w:rsid w:val="00FC52E7"/>
    <w:rsid w:val="00FC5D1F"/>
    <w:rsid w:val="00FC5EC3"/>
    <w:rsid w:val="00FC6569"/>
    <w:rsid w:val="00FC6E7A"/>
    <w:rsid w:val="00FC7180"/>
    <w:rsid w:val="00FC7275"/>
    <w:rsid w:val="00FC7403"/>
    <w:rsid w:val="00FC7546"/>
    <w:rsid w:val="00FC7E1F"/>
    <w:rsid w:val="00FC7F2A"/>
    <w:rsid w:val="00FD11E2"/>
    <w:rsid w:val="00FD1B0C"/>
    <w:rsid w:val="00FD1C9A"/>
    <w:rsid w:val="00FD1DCB"/>
    <w:rsid w:val="00FD26C4"/>
    <w:rsid w:val="00FD3271"/>
    <w:rsid w:val="00FD338F"/>
    <w:rsid w:val="00FD35C9"/>
    <w:rsid w:val="00FD4854"/>
    <w:rsid w:val="00FD4CCB"/>
    <w:rsid w:val="00FD4EE5"/>
    <w:rsid w:val="00FD56A3"/>
    <w:rsid w:val="00FD58D8"/>
    <w:rsid w:val="00FD5973"/>
    <w:rsid w:val="00FD5CAF"/>
    <w:rsid w:val="00FD5F4E"/>
    <w:rsid w:val="00FD7AC3"/>
    <w:rsid w:val="00FD7DCE"/>
    <w:rsid w:val="00FD7F4B"/>
    <w:rsid w:val="00FE175E"/>
    <w:rsid w:val="00FE1E8A"/>
    <w:rsid w:val="00FE2652"/>
    <w:rsid w:val="00FE2847"/>
    <w:rsid w:val="00FE342E"/>
    <w:rsid w:val="00FE38ED"/>
    <w:rsid w:val="00FE3BC5"/>
    <w:rsid w:val="00FE3D2E"/>
    <w:rsid w:val="00FE5593"/>
    <w:rsid w:val="00FE5782"/>
    <w:rsid w:val="00FE5B78"/>
    <w:rsid w:val="00FE5F6E"/>
    <w:rsid w:val="00FE62C8"/>
    <w:rsid w:val="00FE654B"/>
    <w:rsid w:val="00FE6BAC"/>
    <w:rsid w:val="00FE6DCF"/>
    <w:rsid w:val="00FE716B"/>
    <w:rsid w:val="00FE7671"/>
    <w:rsid w:val="00FE7A26"/>
    <w:rsid w:val="00FE7EC7"/>
    <w:rsid w:val="00FF0817"/>
    <w:rsid w:val="00FF0871"/>
    <w:rsid w:val="00FF1771"/>
    <w:rsid w:val="00FF1D9C"/>
    <w:rsid w:val="00FF258C"/>
    <w:rsid w:val="00FF25E3"/>
    <w:rsid w:val="00FF39E3"/>
    <w:rsid w:val="00FF3BB6"/>
    <w:rsid w:val="00FF42D3"/>
    <w:rsid w:val="00FF4653"/>
    <w:rsid w:val="00FF4BEE"/>
    <w:rsid w:val="00FF5A2B"/>
    <w:rsid w:val="00FF6590"/>
    <w:rsid w:val="00FF65D4"/>
    <w:rsid w:val="00FF66ED"/>
    <w:rsid w:val="00FF67E8"/>
    <w:rsid w:val="00FF776F"/>
    <w:rsid w:val="00FF7948"/>
    <w:rsid w:val="00FF7BE0"/>
    <w:rsid w:val="00FF7DD4"/>
    <w:rsid w:val="00FF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chartTrackingRefBased/>
  <w15:docId w15:val="{1AE194C4-0F55-4F0E-85DF-D2AAC7B05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70B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5A41DA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41D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5A41D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5A41DA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A41DA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5A41D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A41D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A41DA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5A41DA"/>
    <w:rPr>
      <w:rFonts w:cs="Times New Roman"/>
      <w:b/>
      <w:bCs/>
    </w:rPr>
  </w:style>
  <w:style w:type="paragraph" w:styleId="ListBullet">
    <w:name w:val="List Bullet"/>
    <w:basedOn w:val="Normal"/>
    <w:rsid w:val="005A41DA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41DA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41DA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41DA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A41DA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A41DA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A41DA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A41DA"/>
    <w:pPr>
      <w:ind w:left="284"/>
    </w:pPr>
  </w:style>
  <w:style w:type="paragraph" w:customStyle="1" w:styleId="AAFrameAddress">
    <w:name w:val="AA Frame Address"/>
    <w:basedOn w:val="Heading1"/>
    <w:rsid w:val="005A41DA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A41DA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5A41DA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A41DA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A41DA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A41DA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A41DA"/>
    <w:pPr>
      <w:ind w:left="851" w:hanging="284"/>
    </w:pPr>
  </w:style>
  <w:style w:type="paragraph" w:styleId="Index4">
    <w:name w:val="index 4"/>
    <w:basedOn w:val="Normal"/>
    <w:next w:val="Normal"/>
    <w:semiHidden/>
    <w:rsid w:val="005A41DA"/>
    <w:pPr>
      <w:ind w:left="1135" w:hanging="284"/>
    </w:pPr>
  </w:style>
  <w:style w:type="paragraph" w:styleId="Index6">
    <w:name w:val="index 6"/>
    <w:basedOn w:val="Normal"/>
    <w:next w:val="Normal"/>
    <w:semiHidden/>
    <w:rsid w:val="005A41DA"/>
    <w:pPr>
      <w:ind w:left="1702" w:hanging="284"/>
    </w:pPr>
  </w:style>
  <w:style w:type="paragraph" w:styleId="Index5">
    <w:name w:val="index 5"/>
    <w:basedOn w:val="Normal"/>
    <w:next w:val="Normal"/>
    <w:semiHidden/>
    <w:rsid w:val="005A41DA"/>
    <w:pPr>
      <w:ind w:left="1418" w:hanging="284"/>
    </w:pPr>
  </w:style>
  <w:style w:type="paragraph" w:styleId="Index7">
    <w:name w:val="index 7"/>
    <w:basedOn w:val="Normal"/>
    <w:next w:val="Normal"/>
    <w:semiHidden/>
    <w:rsid w:val="005A41DA"/>
    <w:pPr>
      <w:ind w:left="1985" w:hanging="284"/>
    </w:pPr>
  </w:style>
  <w:style w:type="paragraph" w:styleId="Index8">
    <w:name w:val="index 8"/>
    <w:basedOn w:val="Normal"/>
    <w:next w:val="Normal"/>
    <w:semiHidden/>
    <w:rsid w:val="005A41DA"/>
    <w:pPr>
      <w:ind w:left="2269" w:hanging="284"/>
    </w:pPr>
  </w:style>
  <w:style w:type="paragraph" w:styleId="Index9">
    <w:name w:val="index 9"/>
    <w:basedOn w:val="Normal"/>
    <w:next w:val="Normal"/>
    <w:semiHidden/>
    <w:rsid w:val="005A41DA"/>
    <w:pPr>
      <w:ind w:left="2552" w:hanging="284"/>
    </w:pPr>
  </w:style>
  <w:style w:type="paragraph" w:styleId="TOC2">
    <w:name w:val="toc 2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41DA"/>
    <w:pPr>
      <w:ind w:left="851"/>
    </w:pPr>
  </w:style>
  <w:style w:type="paragraph" w:styleId="TOC5">
    <w:name w:val="toc 5"/>
    <w:basedOn w:val="Normal"/>
    <w:next w:val="Normal"/>
    <w:semiHidden/>
    <w:rsid w:val="005A41DA"/>
    <w:pPr>
      <w:ind w:left="1134"/>
    </w:pPr>
  </w:style>
  <w:style w:type="paragraph" w:styleId="TOC6">
    <w:name w:val="toc 6"/>
    <w:basedOn w:val="Normal"/>
    <w:next w:val="Normal"/>
    <w:semiHidden/>
    <w:rsid w:val="005A41DA"/>
    <w:pPr>
      <w:ind w:left="1418"/>
    </w:pPr>
  </w:style>
  <w:style w:type="paragraph" w:styleId="TOC7">
    <w:name w:val="toc 7"/>
    <w:basedOn w:val="Normal"/>
    <w:next w:val="Normal"/>
    <w:semiHidden/>
    <w:rsid w:val="005A41DA"/>
    <w:pPr>
      <w:ind w:left="1701"/>
    </w:pPr>
  </w:style>
  <w:style w:type="paragraph" w:styleId="TOC8">
    <w:name w:val="toc 8"/>
    <w:basedOn w:val="Normal"/>
    <w:next w:val="Normal"/>
    <w:semiHidden/>
    <w:rsid w:val="005A41DA"/>
    <w:pPr>
      <w:ind w:left="1985"/>
    </w:pPr>
  </w:style>
  <w:style w:type="paragraph" w:styleId="TOC9">
    <w:name w:val="toc 9"/>
    <w:basedOn w:val="Normal"/>
    <w:next w:val="Normal"/>
    <w:semiHidden/>
    <w:rsid w:val="005A41DA"/>
    <w:pPr>
      <w:ind w:left="2268"/>
    </w:pPr>
  </w:style>
  <w:style w:type="paragraph" w:styleId="TableofFigures">
    <w:name w:val="table of figures"/>
    <w:basedOn w:val="Normal"/>
    <w:next w:val="Normal"/>
    <w:semiHidden/>
    <w:rsid w:val="005A41DA"/>
    <w:pPr>
      <w:ind w:left="567" w:hanging="567"/>
    </w:pPr>
  </w:style>
  <w:style w:type="paragraph" w:styleId="ListBullet5">
    <w:name w:val="List Bullet 5"/>
    <w:basedOn w:val="Normal"/>
    <w:rsid w:val="005A41DA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rsid w:val="005A41DA"/>
    <w:pPr>
      <w:spacing w:after="120"/>
    </w:pPr>
  </w:style>
  <w:style w:type="paragraph" w:styleId="BodyTextFirstIndent">
    <w:name w:val="Body Text First Indent"/>
    <w:basedOn w:val="BodyText"/>
    <w:rsid w:val="005A41DA"/>
    <w:pPr>
      <w:ind w:firstLine="284"/>
    </w:pPr>
  </w:style>
  <w:style w:type="paragraph" w:styleId="BodyTextIndent">
    <w:name w:val="Body Text Indent"/>
    <w:basedOn w:val="Normal"/>
    <w:rsid w:val="005A41DA"/>
    <w:pPr>
      <w:spacing w:after="120"/>
      <w:ind w:left="283"/>
    </w:pPr>
  </w:style>
  <w:style w:type="paragraph" w:styleId="BodyTextFirstIndent2">
    <w:name w:val="Body Text First Indent 2"/>
    <w:basedOn w:val="BodyTextIndent"/>
    <w:rsid w:val="005A41DA"/>
    <w:pPr>
      <w:ind w:left="284" w:firstLine="284"/>
    </w:pPr>
  </w:style>
  <w:style w:type="character" w:styleId="Strong">
    <w:name w:val="Strong"/>
    <w:qFormat/>
    <w:rsid w:val="005A41DA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A41DA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A41DA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A41DA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A41DA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A41DA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A41D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A41DA"/>
    <w:pPr>
      <w:framePr w:h="1054" w:wrap="around" w:y="5920"/>
    </w:pPr>
  </w:style>
  <w:style w:type="paragraph" w:customStyle="1" w:styleId="ReportHeading3">
    <w:name w:val="ReportHeading3"/>
    <w:basedOn w:val="ReportHeading2"/>
    <w:rsid w:val="005A41DA"/>
    <w:pPr>
      <w:framePr w:h="443" w:wrap="around" w:y="8223"/>
    </w:pPr>
  </w:style>
  <w:style w:type="paragraph" w:customStyle="1" w:styleId="a">
    <w:name w:val="¢éÍ¤ÇÒÁ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A41DA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A41DA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A41DA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A41D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A41DA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A41DA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5A41DA"/>
  </w:style>
  <w:style w:type="paragraph" w:customStyle="1" w:styleId="3">
    <w:name w:val="?????3????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sz w:val="20"/>
      <w:szCs w:val="20"/>
      <w:lang w:val="th-TH"/>
    </w:rPr>
  </w:style>
  <w:style w:type="paragraph" w:customStyle="1" w:styleId="a3">
    <w:name w:val="ลบ"/>
    <w:basedOn w:val="Normal"/>
    <w:rsid w:val="00EB24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semiHidden/>
    <w:rsid w:val="0030259E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400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3B53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E58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2"/>
      <w:szCs w:val="32"/>
      <w:lang w:val="en-GB"/>
    </w:rPr>
  </w:style>
  <w:style w:type="character" w:customStyle="1" w:styleId="AccPolicyHeadingChar">
    <w:name w:val="Acc Policy Heading Char"/>
    <w:link w:val="AccPolicyHeading"/>
    <w:rsid w:val="00AE58E4"/>
    <w:rPr>
      <w:rFonts w:ascii="Angsana New" w:hAnsi="Angsana New" w:cs="Angsana New"/>
      <w:b/>
      <w:bCs/>
      <w:i/>
      <w:iCs/>
      <w:sz w:val="32"/>
      <w:szCs w:val="32"/>
      <w:lang w:val="en-GB" w:eastAsia="en-US" w:bidi="th-TH"/>
    </w:rPr>
  </w:style>
  <w:style w:type="paragraph" w:customStyle="1" w:styleId="E">
    <w:name w:val="?????????? E"/>
    <w:basedOn w:val="Normal"/>
    <w:rsid w:val="002619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rsid w:val="00EE13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261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BD255A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2Char">
    <w:name w:val="Heading 2 Char"/>
    <w:link w:val="Heading2"/>
    <w:rsid w:val="00BD255A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E0">
    <w:name w:val="ª×èÍºÃÔÉÑ· E"/>
    <w:basedOn w:val="Normal"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265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-80" w:right="-143"/>
      <w:jc w:val="center"/>
    </w:pPr>
    <w:rPr>
      <w:rFonts w:ascii="Angsana New" w:hAnsi="Angsana New"/>
      <w:b/>
      <w:i/>
      <w:iCs/>
      <w:sz w:val="30"/>
      <w:szCs w:val="30"/>
      <w:lang w:val="x-none" w:eastAsia="en-GB"/>
    </w:rPr>
  </w:style>
  <w:style w:type="character" w:customStyle="1" w:styleId="AccPolicyalternativeChar">
    <w:name w:val="Acc Policy alternative Char"/>
    <w:link w:val="AccPolicyalternative"/>
    <w:rsid w:val="00A265B4"/>
    <w:rPr>
      <w:rFonts w:ascii="Angsana New" w:hAnsi="Angsana New" w:cs="Angsana New"/>
      <w:b/>
      <w:i/>
      <w:iCs/>
      <w:sz w:val="30"/>
      <w:szCs w:val="30"/>
      <w:lang w:eastAsia="en-GB"/>
    </w:rPr>
  </w:style>
  <w:style w:type="paragraph" w:customStyle="1" w:styleId="index">
    <w:name w:val="index"/>
    <w:aliases w:val="ix"/>
    <w:basedOn w:val="BodyText"/>
    <w:rsid w:val="005105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6F16E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CD67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723C9A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23C9A"/>
    <w:rPr>
      <w:rFonts w:ascii="Tahoma" w:hAnsi="Tahoma"/>
      <w:sz w:val="16"/>
    </w:rPr>
  </w:style>
  <w:style w:type="paragraph" w:customStyle="1" w:styleId="acctmainheading">
    <w:name w:val="acct main heading"/>
    <w:aliases w:val="am"/>
    <w:basedOn w:val="Normal"/>
    <w:uiPriority w:val="99"/>
    <w:rsid w:val="00A419B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E452C7"/>
    <w:rPr>
      <w:rFonts w:ascii="Arial" w:hAnsi="Arial" w:cs="Angsana New"/>
      <w:sz w:val="22"/>
      <w:szCs w:val="22"/>
    </w:rPr>
  </w:style>
  <w:style w:type="character" w:customStyle="1" w:styleId="Heading5Char">
    <w:name w:val="Heading 5 Char"/>
    <w:link w:val="Heading5"/>
    <w:rsid w:val="008669FE"/>
    <w:rPr>
      <w:rFonts w:cs="EucrosiaUPC"/>
      <w:b/>
      <w:bCs/>
      <w:sz w:val="32"/>
      <w:szCs w:val="32"/>
    </w:rPr>
  </w:style>
  <w:style w:type="character" w:customStyle="1" w:styleId="FooterChar">
    <w:name w:val="Footer Char"/>
    <w:link w:val="Footer"/>
    <w:uiPriority w:val="99"/>
    <w:locked/>
    <w:rsid w:val="00167803"/>
    <w:rPr>
      <w:rFonts w:ascii="Arial" w:hAnsi="Arial"/>
      <w:sz w:val="18"/>
      <w:szCs w:val="18"/>
    </w:rPr>
  </w:style>
  <w:style w:type="paragraph" w:customStyle="1" w:styleId="headingcentred">
    <w:name w:val="heading centred"/>
    <w:aliases w:val="hc"/>
    <w:basedOn w:val="Normal"/>
    <w:uiPriority w:val="99"/>
    <w:rsid w:val="00D779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ineptnormalheading">
    <w:name w:val="nine pt normal heading"/>
    <w:aliases w:val="9nh"/>
    <w:basedOn w:val="Normal"/>
    <w:rsid w:val="00D779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szCs w:val="20"/>
      <w:lang w:val="en-GB" w:bidi="ar-SA"/>
    </w:rPr>
  </w:style>
  <w:style w:type="paragraph" w:customStyle="1" w:styleId="30">
    <w:name w:val="µÒÃÒ§3ªèÍ§"/>
    <w:basedOn w:val="Normal"/>
    <w:uiPriority w:val="99"/>
    <w:rsid w:val="00121E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Emphasis">
    <w:name w:val="Emphasis"/>
    <w:uiPriority w:val="20"/>
    <w:qFormat/>
    <w:rsid w:val="00B45224"/>
    <w:rPr>
      <w:i/>
      <w:iCs/>
    </w:rPr>
  </w:style>
  <w:style w:type="character" w:customStyle="1" w:styleId="apple-converted-space">
    <w:name w:val="apple-converted-space"/>
    <w:basedOn w:val="DefaultParagraphFont"/>
    <w:rsid w:val="00B45224"/>
  </w:style>
  <w:style w:type="paragraph" w:styleId="PlainText">
    <w:name w:val="Plain Text"/>
    <w:basedOn w:val="Normal"/>
    <w:link w:val="PlainTextChar"/>
    <w:uiPriority w:val="99"/>
    <w:unhideWhenUsed/>
    <w:rsid w:val="007702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/>
      <w:sz w:val="22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semiHidden/>
    <w:rsid w:val="0077024D"/>
    <w:rPr>
      <w:rFonts w:ascii="Calibri" w:eastAsia="Calibri" w:hAnsi="Calibri" w:cs="Cordia New"/>
      <w:sz w:val="22"/>
      <w:szCs w:val="26"/>
    </w:rPr>
  </w:style>
  <w:style w:type="paragraph" w:styleId="NoSpacing">
    <w:name w:val="No Spacing"/>
    <w:uiPriority w:val="1"/>
    <w:qFormat/>
    <w:rsid w:val="009B2E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CommentReference">
    <w:name w:val="annotation reference"/>
    <w:basedOn w:val="DefaultParagraphFont"/>
    <w:semiHidden/>
    <w:unhideWhenUsed/>
    <w:rsid w:val="00DB23D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B23D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DB23D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23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23D0"/>
    <w:rPr>
      <w:rFonts w:ascii="Arial" w:hAnsi="Arial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4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FC2E59-2987-4618-AC1D-526C55110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28</Pages>
  <Words>7506</Words>
  <Characters>34150</Characters>
  <Application>Microsoft Office Word</Application>
  <DocSecurity>0</DocSecurity>
  <Lines>284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>KPMG</Company>
  <LinksUpToDate>false</LinksUpToDate>
  <CharactersWithSpaces>41573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Chanon, Jutakanon</dc:creator>
  <cp:keywords/>
  <cp:lastModifiedBy>Somjai, Nigonyanont</cp:lastModifiedBy>
  <cp:revision>3</cp:revision>
  <cp:lastPrinted>2019-08-14T04:45:00Z</cp:lastPrinted>
  <dcterms:created xsi:type="dcterms:W3CDTF">2019-08-14T08:52:00Z</dcterms:created>
  <dcterms:modified xsi:type="dcterms:W3CDTF">2019-08-14T08:54:00Z</dcterms:modified>
</cp:coreProperties>
</file>