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ไมด้า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0159D7" w14:textId="72D2C498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 ไมด้า</w:t>
      </w: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305744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0574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</w:t>
      </w:r>
      <w:r w:rsidR="0030574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305744"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305744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0574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305744"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05744"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30574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7E5F16" w:rsidRDefault="00CD4D4E" w:rsidP="005F09C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8BC6FA1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       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7E5F1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315967DA" w14:textId="1ACCFAC0" w:rsidR="00CD4D4E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4BC5138" w14:textId="0784B766" w:rsidR="00305744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97C86AB" w14:textId="40036C7B" w:rsidR="00305744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E6593A9" w14:textId="58CBC7C2" w:rsidR="00D94B2D" w:rsidRDefault="00D94B2D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CBB48B4" w14:textId="57E0D218" w:rsidR="00D94B2D" w:rsidRDefault="00D94B2D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6E8BF1A" w14:textId="77777777" w:rsidR="00D94B2D" w:rsidRDefault="00D94B2D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6D55C93" w14:textId="424D1A37" w:rsidR="00305744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DF1DF40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7EB42E" w14:textId="77777777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E6F35E" w14:textId="77777777" w:rsidR="00487E84" w:rsidRPr="007E5F16" w:rsidRDefault="00487E84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D19A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31132528" w14:textId="2CBD7E89" w:rsidR="00487E84" w:rsidRPr="007E5F16" w:rsidRDefault="00487E84" w:rsidP="002C30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BDEB732" w14:textId="10E1419D" w:rsidR="007E5F16" w:rsidRPr="007E5F16" w:rsidRDefault="007E5F16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ลิสซิ่ง จำกัด (มหาชน) 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5F09C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  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31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2561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</w:t>
      </w:r>
      <w:r w:rsidR="005F09C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</w:t>
      </w:r>
      <w:r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ไม่มีเงื่อนไข ตามรายงานลงวันที่ </w:t>
      </w:r>
      <w:r w:rsidR="00AC11C7" w:rsidRPr="008D7E6D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8D7E6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กุมภาพันธ์ </w:t>
      </w:r>
      <w:r w:rsidRPr="008D7E6D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</w:p>
    <w:p w14:paraId="4A26BA04" w14:textId="77777777" w:rsidR="007E5F16" w:rsidRPr="007E5F16" w:rsidRDefault="007E5F16" w:rsidP="007E5F16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4ABAFA2A" w14:textId="26FDC15C" w:rsidR="007E5F16" w:rsidRPr="007E5F16" w:rsidRDefault="00305744" w:rsidP="007E5F1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Pr="007E5F16">
        <w:rPr>
          <w:rFonts w:ascii="Browallia New" w:hAnsi="Browallia New" w:cs="Browallia New" w:hint="cs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E5F16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7E5F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7E5F16" w:rsidRPr="007E5F1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สอบทานโดยผู้สอบบัญชีดังกล่าวข้างต้น ซึ่งให้ข้อสรุปอย่างไม่มีเงื่อนไข ตามรายงานลง</w:t>
      </w:r>
      <w:r w:rsidR="007E5F16" w:rsidRPr="008D19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8D19A9" w:rsidRPr="008D19A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 w:rsidR="007E5F16" w:rsidRPr="008D19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คม </w:t>
      </w:r>
      <w:r w:rsidR="007E5F16" w:rsidRPr="008D19A9">
        <w:rPr>
          <w:rFonts w:ascii="Browallia New" w:hAnsi="Browallia New" w:cs="Browallia New" w:hint="cs"/>
          <w:sz w:val="28"/>
          <w:szCs w:val="28"/>
          <w:lang w:val="en-US" w:bidi="th-TH"/>
        </w:rPr>
        <w:t>2561</w:t>
      </w:r>
    </w:p>
    <w:p w14:paraId="7CAC1ED7" w14:textId="72280C79" w:rsidR="007E5F16" w:rsidRPr="007E5F16" w:rsidRDefault="007E5F16" w:rsidP="002C30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</w:p>
    <w:p w14:paraId="28A5DD40" w14:textId="2C347DFC" w:rsidR="00C502C2" w:rsidRPr="007E5F16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C7BA4B6" w14:textId="32088A27" w:rsidR="005B48CB" w:rsidRDefault="005B48CB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4AEACB0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70E910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5B48CB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7FFBB979" w:rsidR="00CD4D4E" w:rsidRPr="007E5F16" w:rsidRDefault="00B70285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8835F6" w:rsidRPr="00B7028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835F6" w:rsidRPr="00B70285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E321E" w:rsidRPr="00B70285">
        <w:rPr>
          <w:rFonts w:ascii="Browallia New" w:hAnsi="Browallia New" w:cs="Browallia New" w:hint="cs"/>
          <w:sz w:val="28"/>
          <w:szCs w:val="28"/>
          <w:lang w:val="en-US" w:bidi="th-TH"/>
        </w:rPr>
        <w:t>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39416" w14:textId="77777777" w:rsidR="00AB4976" w:rsidRDefault="00AB4976">
      <w:r>
        <w:separator/>
      </w:r>
    </w:p>
  </w:endnote>
  <w:endnote w:type="continuationSeparator" w:id="0">
    <w:p w14:paraId="4F3A3DC8" w14:textId="77777777" w:rsidR="00AB4976" w:rsidRDefault="00AB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422A6" w14:textId="77777777" w:rsidR="00AB4976" w:rsidRDefault="00AB4976">
      <w:bookmarkStart w:id="0" w:name="_Hlk482348182"/>
      <w:bookmarkEnd w:id="0"/>
      <w:r>
        <w:separator/>
      </w:r>
    </w:p>
  </w:footnote>
  <w:footnote w:type="continuationSeparator" w:id="0">
    <w:p w14:paraId="3BB8135A" w14:textId="77777777" w:rsidR="00AB4976" w:rsidRDefault="00AB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305744" w:rsidRDefault="003057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5F29A3E" w:rsidR="00305744" w:rsidRDefault="00305744" w:rsidP="00D96128">
    <w:pPr>
      <w:pStyle w:val="Header"/>
      <w:jc w:val="right"/>
    </w:pPr>
  </w:p>
  <w:p w14:paraId="4A9BB6FF" w14:textId="77777777" w:rsidR="00305744" w:rsidRPr="0079502D" w:rsidRDefault="0030574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305744" w:rsidRDefault="00305744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76EC8B6" w:rsidR="00305744" w:rsidRPr="006932D7" w:rsidRDefault="00305744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4BA72213" w:rsidR="00305744" w:rsidRDefault="00305744" w:rsidP="00D15EA5">
    <w:pPr>
      <w:pStyle w:val="Header"/>
    </w:pPr>
    <w:bookmarkStart w:id="2" w:name="Footer3_tbl"/>
    <w:bookmarkEnd w:id="2"/>
  </w:p>
  <w:p w14:paraId="4E76693D" w14:textId="1D86EF34" w:rsidR="00305744" w:rsidRPr="00907FD4" w:rsidRDefault="0030574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6182A"/>
    <w:rsid w:val="0026566B"/>
    <w:rsid w:val="00277EBE"/>
    <w:rsid w:val="002838FB"/>
    <w:rsid w:val="00285249"/>
    <w:rsid w:val="00293F1A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B48CB"/>
    <w:rsid w:val="005C2CCB"/>
    <w:rsid w:val="005C6479"/>
    <w:rsid w:val="005C69FD"/>
    <w:rsid w:val="005D7025"/>
    <w:rsid w:val="005E2D67"/>
    <w:rsid w:val="005E5578"/>
    <w:rsid w:val="005F09CE"/>
    <w:rsid w:val="005F4D62"/>
    <w:rsid w:val="00610ED7"/>
    <w:rsid w:val="00620CE3"/>
    <w:rsid w:val="00621086"/>
    <w:rsid w:val="0062208C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069D"/>
    <w:rsid w:val="009A1787"/>
    <w:rsid w:val="009A4F5A"/>
    <w:rsid w:val="009A73BE"/>
    <w:rsid w:val="009B1F44"/>
    <w:rsid w:val="009B3183"/>
    <w:rsid w:val="009B4573"/>
    <w:rsid w:val="009C002A"/>
    <w:rsid w:val="009E278C"/>
    <w:rsid w:val="009F6EDC"/>
    <w:rsid w:val="00A0102D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4976"/>
    <w:rsid w:val="00AC11C7"/>
    <w:rsid w:val="00AC31D4"/>
    <w:rsid w:val="00AC6098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70285"/>
    <w:rsid w:val="00B83039"/>
    <w:rsid w:val="00B84D6A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4B2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3478"/>
    <w:rsid w:val="00EB4B39"/>
    <w:rsid w:val="00EB6FE3"/>
    <w:rsid w:val="00EE0F65"/>
    <w:rsid w:val="00EE321E"/>
    <w:rsid w:val="00EE44DA"/>
    <w:rsid w:val="00EE59BD"/>
    <w:rsid w:val="00EF190C"/>
    <w:rsid w:val="00F01358"/>
    <w:rsid w:val="00F14ED4"/>
    <w:rsid w:val="00F246A1"/>
    <w:rsid w:val="00F37917"/>
    <w:rsid w:val="00F51F01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abb2755ffc666bf078479f50cfec606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0e360735c9ce762c26ed7a114b2eb8f7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6DE51-7EE1-4A72-8DE5-968705F25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6A494E-6384-449D-8D7D-38CEB193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2019-05-01T12:20:00Z</cp:lastPrinted>
  <dcterms:created xsi:type="dcterms:W3CDTF">2019-08-14T10:36:00Z</dcterms:created>
  <dcterms:modified xsi:type="dcterms:W3CDTF">2019-08-14T10:36:00Z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