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5C7BE1B0" w14:textId="77777777" w:rsidR="00DE0DB2" w:rsidRDefault="00DE0DB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B834A80" w14:textId="77777777" w:rsidR="00DE0DB2" w:rsidRDefault="00DE0DB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1516D81B" w14:textId="77777777" w:rsidR="00DE0DB2" w:rsidRDefault="00DE0DB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4E84F6A" w14:textId="77777777" w:rsidR="00DE0DB2" w:rsidRDefault="00DE0DB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656475B4" w14:textId="77777777" w:rsidR="00DE0DB2" w:rsidRDefault="00DE0DB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08BD68A7" w:rsidR="00634D49" w:rsidRPr="00D65332" w:rsidRDefault="00634D49" w:rsidP="00CD5F0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6245D" w:rsidRPr="00F6245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ศูนย์บริการเหล็กสยาม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CD5F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464BDAF8" w:rsidR="00CD4D4E" w:rsidRPr="00CD5F08" w:rsidRDefault="00A23E70" w:rsidP="00CD5F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ข้าพเจ้าได้สอบทานงบแสดงฐานะการเงินรวมและเฉพาะของบริษัท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นายน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/>
          <w:sz w:val="28"/>
          <w:szCs w:val="28"/>
          <w:lang w:val="en-US"/>
        </w:rPr>
        <w:t xml:space="preserve">2562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สำหรับงวดสามเดือนและหกเดือนสิ้นสุดวันที่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นายน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/>
          <w:sz w:val="28"/>
          <w:szCs w:val="28"/>
          <w:lang w:val="en-US"/>
        </w:rPr>
        <w:t>2562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ผู้ถือหุ้นรวมและเฉพาะของบริษัท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และงบกระแสเงินสดรวมและเฉพาะของบริษัท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หกเดือ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นสิ้นสุด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วันเดียวกันและหมายเหตุประกอบงบการเงินระหว่างกาลแบบย่อ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ฉบับที่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/>
          <w:sz w:val="28"/>
          <w:szCs w:val="28"/>
          <w:lang w:val="en-US"/>
        </w:rPr>
        <w:t xml:space="preserve">34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A23E7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5F08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CD5F0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CD5F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671C3E06" w:rsidR="00CD4D4E" w:rsidRPr="00F01358" w:rsidRDefault="00142624" w:rsidP="00CD5F08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911ABE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5F08">
      <w:pPr>
        <w:spacing w:after="0" w:line="240" w:lineRule="auto"/>
        <w:jc w:val="thaiDistribute"/>
        <w:rPr>
          <w:noProof/>
        </w:rPr>
      </w:pPr>
    </w:p>
    <w:p w14:paraId="01EDC511" w14:textId="77777777" w:rsidR="001B4277" w:rsidRDefault="001B4277" w:rsidP="00CD5F08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5F08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2982C142" w14:textId="61385FF4" w:rsidR="0034149A" w:rsidRDefault="0034149A" w:rsidP="00CD5F08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4AC60A40" w14:textId="77777777" w:rsidR="006738AF" w:rsidRDefault="006738AF" w:rsidP="00CD5F08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01454808" w14:textId="48DB1CF9" w:rsidR="001950D2" w:rsidRDefault="001950D2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18F349B6" w14:textId="485F8902" w:rsidR="00CD5F08" w:rsidRDefault="00CD5F08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1417ECEB" w14:textId="74E8A904" w:rsidR="00CD5F08" w:rsidRDefault="00CD5F08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1CA900C2" w14:textId="1A8EC129" w:rsidR="00CD5F08" w:rsidRDefault="00CD5F08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7194FB96" w14:textId="7B84A472" w:rsidR="00CD5F08" w:rsidRDefault="00CD5F08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2AA5AC77" w14:textId="77777777" w:rsidR="00CD5F08" w:rsidRDefault="00CD5F08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0946C4B1" w14:textId="7AF461DC" w:rsidR="00DE0DB2" w:rsidRDefault="00DE0DB2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0C5B3188" w14:textId="2187E495" w:rsidR="00DE0DB2" w:rsidRDefault="00DE0DB2" w:rsidP="00DE0DB2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5F0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CD5F0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04634C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E0DB45C" w14:textId="77777777" w:rsidR="008367AC" w:rsidRDefault="008367AC" w:rsidP="00CD5F08">
      <w:pPr>
        <w:spacing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AD431AC" w14:textId="77777777" w:rsidR="00AB690D" w:rsidRDefault="00AB690D" w:rsidP="00CD5F0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6562B716" w14:textId="77777777" w:rsidR="00AB690D" w:rsidRDefault="00AB690D" w:rsidP="00CD5F08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9B7CACB" w14:textId="04832925" w:rsidR="00B1491C" w:rsidRPr="00080552" w:rsidRDefault="00B1491C" w:rsidP="00CD5F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</w:t>
      </w:r>
      <w:r w:rsidR="00ED2359"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ของ</w:t>
      </w:r>
      <w:r w:rsidRPr="00F6245D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AB690D" w:rsidRPr="00F6245D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6245D" w:rsidRPr="00F624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AB690D" w:rsidRPr="00F6245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B690D" w:rsidRPr="00F6245D">
        <w:rPr>
          <w:rFonts w:ascii="Browallia New" w:hAnsi="Browallia New" w:cs="Browallia New"/>
          <w:sz w:val="28"/>
          <w:szCs w:val="28"/>
          <w:cs/>
          <w:lang w:bidi="th-TH"/>
        </w:rPr>
        <w:t>จำกัด (มหาชน) และบริษัทย่อย</w:t>
      </w:r>
      <w:r w:rsidRPr="00F6245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23E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 </w:t>
      </w:r>
      <w:r w:rsidRPr="00F6245D">
        <w:rPr>
          <w:rFonts w:ascii="Browallia New" w:hAnsi="Browallia New" w:cs="Browallia New"/>
          <w:sz w:val="28"/>
          <w:szCs w:val="28"/>
          <w:cs/>
          <w:lang w:val="en-US" w:bidi="th-TH"/>
        </w:rPr>
        <w:t>ณ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วันที่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bookmarkStart w:id="2" w:name="_Hlk8303437"/>
      <w:r w:rsidR="00911AB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ที่แสดงเปรียบเทียบ </w:t>
      </w:r>
      <w:bookmarkEnd w:id="2"/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ตรวจสอบโดยผู้สอบบัญชีอื่นที่อยู่ในสำนักงานเดียวกับข้าพเจ้าซึ่งแสดงความเห็นอย่างไม่มีเงื่อนไข</w:t>
      </w:r>
      <w:r w:rsidR="00F624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ามรายงานลงวันที่ </w:t>
      </w:r>
      <w:r w:rsidR="00F6245D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14:paraId="09FFA688" w14:textId="77777777" w:rsidR="003C08B4" w:rsidRPr="007C6354" w:rsidRDefault="003C08B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7DB1B105" w14:textId="2D9ED7BF" w:rsidR="00342105" w:rsidRPr="00080552" w:rsidRDefault="00013408" w:rsidP="00CD5F0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134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สำหรับงวดสามเดือนและหกเดือนสิ้นสุดวันที่</w:t>
      </w:r>
      <w:r w:rsidRPr="0001340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13408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Pr="000134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Pr="0001340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13408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Pr="000134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งบแสดงการเปลี่ยนแปลงส่วนของผู้ถือหุ้นรวมและเฉพาะของบริษัท</w:t>
      </w:r>
      <w:r w:rsidRPr="0001340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134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Pr="0001340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            </w:t>
      </w:r>
      <w:r w:rsidRPr="000134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งบกระแสเงินสดรวมและเฉพาะของบริษัท</w:t>
      </w:r>
      <w:r w:rsidRPr="0001340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1340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สำหรับงวดหกเดือนสิ้นสุดวันเดียวกันที่แสดงเปรียบเทียบ</w:t>
      </w:r>
      <w:r w:rsidRPr="0001340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          </w:t>
      </w:r>
      <w:r w:rsidRPr="00CD5F0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สอบทานโดยผู้สอบบัญชีอื่นดังกล่าวข้างต้น ซึ่งให้ข้อสรุปอย่างไม่มีเงื่อนไข ตามรายงานลงวันที่ </w:t>
      </w:r>
      <w:r w:rsidRPr="00CD5F08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10 </w:t>
      </w:r>
      <w:r w:rsidRPr="00CD5F08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สิงหาคม </w:t>
      </w:r>
      <w:r w:rsidRPr="00CD5F08">
        <w:rPr>
          <w:rFonts w:ascii="Browallia New" w:hAnsi="Browallia New" w:cs="Browallia New"/>
          <w:spacing w:val="-4"/>
          <w:sz w:val="28"/>
          <w:szCs w:val="28"/>
          <w:lang w:val="en-US"/>
        </w:rPr>
        <w:t>2561</w:t>
      </w:r>
    </w:p>
    <w:p w14:paraId="4E923F5F" w14:textId="77777777" w:rsidR="003C08B4" w:rsidRDefault="003C08B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02928E5" w14:textId="77777777" w:rsidR="00AF64E7" w:rsidRDefault="00AF64E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F64E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AF64E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AF64E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0E0FD2DC" w14:textId="3C59E814" w:rsidR="00142624" w:rsidRPr="00142624" w:rsidRDefault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C0F8E42" w:rsidR="00142624" w:rsidRPr="003C08B4" w:rsidRDefault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245D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1F53ADD8" w:rsidR="00CD4D4E" w:rsidRPr="00F6245D" w:rsidRDefault="0004634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CD5F08">
        <w:rPr>
          <w:rFonts w:ascii="Browallia New" w:hAnsi="Browallia New" w:cs="Browallia New"/>
          <w:sz w:val="28"/>
          <w:szCs w:val="28"/>
          <w:lang w:bidi="th-TH"/>
        </w:rPr>
        <w:t>1</w:t>
      </w:r>
      <w:r w:rsidR="000477F7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CD5F0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D5F08">
        <w:rPr>
          <w:rFonts w:ascii="Browallia New" w:hAnsi="Browallia New" w:cs="Browallia New"/>
          <w:sz w:val="28"/>
          <w:szCs w:val="28"/>
          <w:cs/>
          <w:lang w:bidi="th-TH"/>
        </w:rPr>
        <w:t>สิงหาคม</w:t>
      </w:r>
      <w:r w:rsidR="00F6245D" w:rsidRPr="0004634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245D" w:rsidRPr="0004634C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0BFE1" w14:textId="77777777" w:rsidR="008743EB" w:rsidRDefault="008743EB">
      <w:r>
        <w:separator/>
      </w:r>
    </w:p>
  </w:endnote>
  <w:endnote w:type="continuationSeparator" w:id="0">
    <w:p w14:paraId="61DA03E1" w14:textId="77777777" w:rsidR="008743EB" w:rsidRDefault="0087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FEE8E" w14:textId="77777777" w:rsidR="008743EB" w:rsidRDefault="008743EB">
      <w:bookmarkStart w:id="0" w:name="_Hlk482348182"/>
      <w:bookmarkEnd w:id="0"/>
      <w:r>
        <w:separator/>
      </w:r>
    </w:p>
  </w:footnote>
  <w:footnote w:type="continuationSeparator" w:id="0">
    <w:p w14:paraId="0E5567D5" w14:textId="77777777" w:rsidR="008743EB" w:rsidRDefault="00874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43378D5B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95088DE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099E0261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408"/>
    <w:rsid w:val="000162B0"/>
    <w:rsid w:val="0003023B"/>
    <w:rsid w:val="00031D17"/>
    <w:rsid w:val="00044ACE"/>
    <w:rsid w:val="0004550E"/>
    <w:rsid w:val="0004634C"/>
    <w:rsid w:val="000477F7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2F0C"/>
    <w:rsid w:val="001B4277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75B3E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38AF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26E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743EB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1AB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3E70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64E7"/>
    <w:rsid w:val="00AF7092"/>
    <w:rsid w:val="00B1324D"/>
    <w:rsid w:val="00B1491C"/>
    <w:rsid w:val="00B157E2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D5F08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86FB1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0DB2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245D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8" ma:contentTypeDescription="Create a new document." ma:contentTypeScope="" ma:versionID="d69d79787c3138e2d089e90cb6ed7cb9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fff8e30834995dd943c75ad0418fdeb4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020f492e-a77f-4278-87f4-9272f37a7eea"/>
    <ds:schemaRef ds:uri="68977692-7f51-4061-9340-5ca34e58b187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9D04A5-1498-49BB-8B9D-B74560753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33A653-11A8-4DEF-B918-52555CD74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</TotalTime>
  <Pages>2</Pages>
  <Words>460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8</cp:revision>
  <cp:lastPrinted>2019-08-06T02:32:00Z</cp:lastPrinted>
  <dcterms:created xsi:type="dcterms:W3CDTF">2019-05-09T07:36:00Z</dcterms:created>
  <dcterms:modified xsi:type="dcterms:W3CDTF">2019-08-13T14:01:00Z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