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E5749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Pr="009A176D" w:rsidRDefault="00B675AF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000DDB" w:rsidRDefault="00B675AF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:rsidR="002E3540" w:rsidRPr="009A176D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:rsidR="003776E4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เงิ</w:t>
      </w:r>
      <w:r w:rsidR="0080164C" w:rsidRPr="009A176D">
        <w:rPr>
          <w:rFonts w:ascii="Angsana New" w:hAnsi="Angsana New"/>
          <w:sz w:val="30"/>
          <w:szCs w:val="30"/>
          <w:cs/>
        </w:rPr>
        <w:t>นลงทุน</w:t>
      </w:r>
      <w:r w:rsidR="0080164C"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9A176D">
        <w:rPr>
          <w:rFonts w:ascii="Angsana New" w:hAnsi="Angsana New" w:hint="cs"/>
          <w:sz w:val="30"/>
          <w:szCs w:val="30"/>
          <w:cs/>
        </w:rPr>
        <w:t>ย่อย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9A176D">
        <w:rPr>
          <w:rFonts w:ascii="Angsana New" w:hAnsi="Angsana New" w:hint="cs"/>
          <w:sz w:val="30"/>
          <w:szCs w:val="30"/>
          <w:cs/>
        </w:rPr>
        <w:t xml:space="preserve"> </w:t>
      </w:r>
    </w:p>
    <w:p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:rsidR="008237FA" w:rsidRPr="008808ED" w:rsidRDefault="00445961" w:rsidP="008808E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8F0FB6" w:rsidRPr="008237FA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5D37F7" w:rsidRPr="009A176D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</w:t>
      </w:r>
      <w:r w:rsidR="00720049">
        <w:rPr>
          <w:rFonts w:ascii="Angsana New" w:hAnsi="Angsana New"/>
          <w:sz w:val="30"/>
          <w:szCs w:val="30"/>
        </w:rPr>
        <w:t xml:space="preserve"> </w:t>
      </w:r>
      <w:r w:rsidR="00720049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9A176D">
        <w:rPr>
          <w:rFonts w:ascii="Angsana New" w:hAnsi="Angsana New"/>
          <w:sz w:val="30"/>
          <w:szCs w:val="30"/>
          <w:cs/>
        </w:rPr>
        <w:t>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CF6D4D" w:rsidRDefault="00CF6D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8808ED" w:rsidRPr="009A176D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743F3A" w:rsidRDefault="00743F3A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237FA" w:rsidRDefault="008237FA" w:rsidP="00335ADF">
      <w:pPr>
        <w:spacing w:line="240" w:lineRule="auto"/>
        <w:rPr>
          <w:rFonts w:ascii="Angsana New" w:hAnsi="Angsana New"/>
          <w:sz w:val="30"/>
          <w:szCs w:val="30"/>
        </w:rPr>
      </w:pPr>
    </w:p>
    <w:p w:rsidR="007B2482" w:rsidRPr="009A176D" w:rsidRDefault="000D77DB" w:rsidP="00FC2922">
      <w:pPr>
        <w:pStyle w:val="Bo-C1Content"/>
        <w:ind w:left="0" w:firstLine="547"/>
      </w:pPr>
      <w:r w:rsidRPr="009A176D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:rsidR="007B2482" w:rsidRPr="008237FA" w:rsidRDefault="007B2482" w:rsidP="009A3560">
      <w:pPr>
        <w:pStyle w:val="Bo-Blankline"/>
      </w:pPr>
    </w:p>
    <w:p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050B11">
        <w:rPr>
          <w:lang w:val="en-US"/>
        </w:rPr>
        <w:t>1</w:t>
      </w:r>
      <w:r w:rsidR="002C7A4F">
        <w:rPr>
          <w:lang w:val="en-US"/>
        </w:rPr>
        <w:t>4</w:t>
      </w:r>
      <w:r w:rsidR="00A841C1" w:rsidRPr="003B188D">
        <w:rPr>
          <w:lang w:val="en-US"/>
        </w:rPr>
        <w:t xml:space="preserve"> </w:t>
      </w:r>
      <w:r w:rsidR="00A841C1" w:rsidRPr="003B188D">
        <w:rPr>
          <w:rFonts w:hint="cs"/>
          <w:cs/>
          <w:lang w:val="en-US"/>
        </w:rPr>
        <w:t>สิงหาคม</w:t>
      </w:r>
      <w:r w:rsidR="00A841C1">
        <w:rPr>
          <w:rFonts w:hint="cs"/>
          <w:cs/>
          <w:lang w:val="en-US"/>
        </w:rPr>
        <w:t xml:space="preserve"> </w:t>
      </w:r>
      <w:r w:rsidR="009F4B7C">
        <w:rPr>
          <w:lang w:val="en-US"/>
        </w:rPr>
        <w:t>2562</w:t>
      </w:r>
    </w:p>
    <w:p w:rsidR="007B2482" w:rsidRPr="008237FA" w:rsidRDefault="007B2482" w:rsidP="009A3560">
      <w:pPr>
        <w:pStyle w:val="Bo-Blankline"/>
        <w:rPr>
          <w:cs/>
        </w:rPr>
      </w:pPr>
    </w:p>
    <w:p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:rsidR="007B2482" w:rsidRPr="009A176D" w:rsidRDefault="007B2482" w:rsidP="0020792C">
      <w:pPr>
        <w:pStyle w:val="Bo-Blankline"/>
        <w:rPr>
          <w:cs/>
        </w:rPr>
      </w:pPr>
    </w:p>
    <w:p w:rsidR="00C863AF" w:rsidRPr="00E06DE8" w:rsidRDefault="00C863AF" w:rsidP="009B7A42">
      <w:pPr>
        <w:pStyle w:val="Bo-C1Content"/>
        <w:ind w:right="65"/>
      </w:pPr>
      <w:r w:rsidRPr="00E06DE8">
        <w:rPr>
          <w:cs/>
        </w:rPr>
        <w:t xml:space="preserve">บริษัท ทีพีไอ โพลีน จำกัด </w:t>
      </w:r>
      <w:r w:rsidRPr="00E06DE8">
        <w:t>(</w:t>
      </w:r>
      <w:r w:rsidRPr="00E06DE8">
        <w:rPr>
          <w:cs/>
        </w:rPr>
        <w:t>มหาชน</w:t>
      </w:r>
      <w:r w:rsidRPr="00E06DE8">
        <w:t>) “</w:t>
      </w:r>
      <w:r w:rsidRPr="00E06DE8">
        <w:rPr>
          <w:cs/>
        </w:rPr>
        <w:t>บริษัท</w:t>
      </w:r>
      <w:r w:rsidRPr="00E06DE8">
        <w:rPr>
          <w:lang w:val="en-US"/>
        </w:rPr>
        <w:t xml:space="preserve">” </w:t>
      </w:r>
      <w:r w:rsidRPr="00E06DE8">
        <w:rPr>
          <w:cs/>
        </w:rPr>
        <w:t>เป็นนิติบุคคล</w:t>
      </w:r>
      <w:r w:rsidRPr="00E06DE8">
        <w:rPr>
          <w:cs/>
          <w:lang w:val="en-US"/>
        </w:rPr>
        <w:t>ที่จัดตั้งขึ้นใน</w:t>
      </w:r>
      <w:r w:rsidRPr="00E06DE8">
        <w:rPr>
          <w:cs/>
        </w:rPr>
        <w:t xml:space="preserve">ประเทศไทย และมีที่อยู่จดทะเบียนตั้งอยู่เลขที่ </w:t>
      </w:r>
      <w:r w:rsidR="00716EF5">
        <w:t>26</w:t>
      </w:r>
      <w:r w:rsidRPr="00E06DE8">
        <w:t>/</w:t>
      </w:r>
      <w:r w:rsidR="00716EF5">
        <w:t>56</w:t>
      </w:r>
      <w:r w:rsidRPr="00E06DE8">
        <w:t xml:space="preserve"> </w:t>
      </w:r>
      <w:r w:rsidRPr="00E06DE8">
        <w:rPr>
          <w:cs/>
        </w:rPr>
        <w:t>อาคารทีพีไอ ทาวเวอร์ ถนนจันทน์ตัดใหม่ ทุ่งมหาเมฆ สาทร กรุงเทพฯ</w:t>
      </w:r>
    </w:p>
    <w:p w:rsidR="00C863AF" w:rsidRPr="009A3560" w:rsidRDefault="00C863AF" w:rsidP="009A3560">
      <w:pPr>
        <w:pStyle w:val="Bo-Blankline"/>
        <w:rPr>
          <w:cs/>
        </w:rPr>
      </w:pPr>
    </w:p>
    <w:p w:rsidR="00C863AF" w:rsidRPr="00E06DE8" w:rsidRDefault="00C863AF" w:rsidP="00C863AF">
      <w:pPr>
        <w:pStyle w:val="Bo-C1Content"/>
        <w:rPr>
          <w:lang w:val="en-US"/>
        </w:rPr>
      </w:pPr>
      <w:r w:rsidRPr="00367BB2">
        <w:rPr>
          <w:cs/>
        </w:rPr>
        <w:t>บริษัทจดทะเบียนกับตลาดหลักทรัพย์แห่งประเทศไทยเมื่อเดือน</w:t>
      </w:r>
      <w:r w:rsidRPr="00367BB2">
        <w:rPr>
          <w:cs/>
          <w:lang w:val="en-US"/>
        </w:rPr>
        <w:t xml:space="preserve">พฤศจิกายน </w:t>
      </w:r>
      <w:r w:rsidR="00716EF5" w:rsidRPr="00367BB2">
        <w:rPr>
          <w:cs/>
          <w:lang w:val="en-US"/>
        </w:rPr>
        <w:t>2533</w:t>
      </w:r>
    </w:p>
    <w:p w:rsidR="00C863AF" w:rsidRPr="009A3560" w:rsidRDefault="00C863AF" w:rsidP="009A3560">
      <w:pPr>
        <w:pStyle w:val="Bo-Blankline"/>
      </w:pPr>
    </w:p>
    <w:p w:rsidR="00C863AF" w:rsidRPr="009A3560" w:rsidRDefault="00C863AF" w:rsidP="009B7A42">
      <w:pPr>
        <w:pStyle w:val="Bo-C1Content"/>
        <w:ind w:right="-25"/>
        <w:rPr>
          <w:lang w:val="en-US"/>
        </w:rPr>
      </w:pPr>
      <w:r w:rsidRPr="00394717">
        <w:rPr>
          <w:cs/>
        </w:rPr>
        <w:t xml:space="preserve">บริษัทมีอุตสาหกรรมหลัก </w:t>
      </w:r>
      <w:r w:rsidR="00716EF5">
        <w:rPr>
          <w:cs/>
        </w:rPr>
        <w:t>3</w:t>
      </w:r>
      <w:r w:rsidRPr="00394717">
        <w:rPr>
          <w:cs/>
        </w:rPr>
        <w:t xml:space="preserve"> ประเภท และมีศูนย์จำหน่ายสินค้า </w:t>
      </w:r>
      <w:r w:rsidR="00716EF5">
        <w:rPr>
          <w:cs/>
        </w:rPr>
        <w:t>18</w:t>
      </w:r>
      <w:r w:rsidRPr="00394717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716EF5">
        <w:rPr>
          <w:cs/>
        </w:rPr>
        <w:t>8</w:t>
      </w:r>
      <w:r w:rsidRPr="00394717">
        <w:rPr>
          <w:cs/>
        </w:rPr>
        <w:t xml:space="preserve"> แห่ง ซึ่งประกอบด้วยโรงงานผลิตปูนซีเมนต์ </w:t>
      </w:r>
      <w:r w:rsidR="00716EF5">
        <w:rPr>
          <w:cs/>
        </w:rPr>
        <w:t>4</w:t>
      </w:r>
      <w:r w:rsidRPr="00394717">
        <w:rPr>
          <w:cs/>
        </w:rPr>
        <w:t xml:space="preserve"> แห่ง และโรงงานผลิตปูนสำเร็จรูป </w:t>
      </w:r>
      <w:r w:rsidR="00716EF5">
        <w:rPr>
          <w:cs/>
        </w:rPr>
        <w:t>4</w:t>
      </w:r>
      <w:r w:rsidRPr="00394717">
        <w:rPr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94717">
        <w:t xml:space="preserve">LDPE </w:t>
      </w:r>
      <w:r w:rsidRPr="00394717">
        <w:rPr>
          <w:cs/>
        </w:rPr>
        <w:t xml:space="preserve">และ </w:t>
      </w:r>
      <w:r w:rsidRPr="00394717">
        <w:t xml:space="preserve">EVA </w:t>
      </w:r>
      <w:r w:rsidR="00716EF5">
        <w:rPr>
          <w:cs/>
        </w:rPr>
        <w:t>2</w:t>
      </w:r>
      <w:r w:rsidRPr="00394717">
        <w:rPr>
          <w:cs/>
        </w:rPr>
        <w:t xml:space="preserve"> แห่ง </w:t>
      </w:r>
      <w:r w:rsidRPr="00E06DE8">
        <w:rPr>
          <w:cs/>
        </w:rPr>
        <w:t>รายละเอียดของบริษัทย่อย</w:t>
      </w:r>
      <w:r w:rsidR="008B1909">
        <w:br/>
      </w:r>
      <w:r w:rsidRPr="00E06DE8">
        <w:rPr>
          <w:cs/>
        </w:rPr>
        <w:t xml:space="preserve">ณ วันที่ </w:t>
      </w:r>
      <w:r w:rsidR="00482416">
        <w:t>3</w:t>
      </w:r>
      <w:r w:rsidR="00482416">
        <w:rPr>
          <w:rFonts w:hint="cs"/>
          <w:cs/>
        </w:rPr>
        <w:t xml:space="preserve">0 มิถุนายน </w:t>
      </w:r>
      <w:r w:rsidR="00716EF5">
        <w:rPr>
          <w:lang w:val="en-US"/>
        </w:rPr>
        <w:t>256</w:t>
      </w:r>
      <w:r w:rsidR="009A3560">
        <w:rPr>
          <w:lang w:val="en-US"/>
        </w:rPr>
        <w:t>2</w:t>
      </w:r>
      <w:r w:rsidR="004C01F9">
        <w:rPr>
          <w:lang w:val="en-US"/>
        </w:rPr>
        <w:t xml:space="preserve"> </w:t>
      </w:r>
      <w:r w:rsidR="004C01F9">
        <w:rPr>
          <w:rFonts w:hint="cs"/>
          <w:cs/>
          <w:lang w:val="en-US"/>
        </w:rPr>
        <w:t xml:space="preserve">และ </w:t>
      </w:r>
      <w:r w:rsidR="00716EF5">
        <w:rPr>
          <w:cs/>
        </w:rPr>
        <w:t>31</w:t>
      </w:r>
      <w:r w:rsidRPr="00E06DE8">
        <w:rPr>
          <w:cs/>
        </w:rPr>
        <w:t xml:space="preserve"> ธันวาคม </w:t>
      </w:r>
      <w:r w:rsidR="00716EF5">
        <w:rPr>
          <w:cs/>
        </w:rPr>
        <w:t>25</w:t>
      </w:r>
      <w:r w:rsidR="00716EF5">
        <w:t>6</w:t>
      </w:r>
      <w:r w:rsidR="009A3560">
        <w:t>1</w:t>
      </w:r>
      <w:r w:rsidRPr="00E06DE8">
        <w:rPr>
          <w:cs/>
        </w:rPr>
        <w:t xml:space="preserve"> </w:t>
      </w:r>
      <w:r w:rsidR="009A3560">
        <w:rPr>
          <w:rFonts w:hint="cs"/>
          <w:cs/>
        </w:rPr>
        <w:t xml:space="preserve">ได้เปิดเผยไว้ในหมายเหตุข้อ </w:t>
      </w:r>
      <w:r w:rsidR="009A3560">
        <w:rPr>
          <w:lang w:val="en-US"/>
        </w:rPr>
        <w:t>8</w:t>
      </w:r>
    </w:p>
    <w:p w:rsidR="00C863AF" w:rsidRPr="009A3560" w:rsidRDefault="00C863AF" w:rsidP="009A3560">
      <w:pPr>
        <w:pStyle w:val="Bo-Blankline"/>
        <w:rPr>
          <w:cs/>
        </w:rPr>
      </w:pPr>
    </w:p>
    <w:p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9A176D" w:rsidRDefault="00EF58C8" w:rsidP="00CB149F">
      <w:pPr>
        <w:pStyle w:val="Bo-H2Main"/>
      </w:pPr>
      <w:r w:rsidRPr="009A176D">
        <w:rPr>
          <w:cs/>
        </w:rPr>
        <w:t>(ก)</w:t>
      </w:r>
      <w:r w:rsidRPr="009A176D">
        <w:rPr>
          <w:cs/>
        </w:rPr>
        <w:tab/>
        <w:t>เกณฑ์การถือปฏิบัติ</w:t>
      </w:r>
    </w:p>
    <w:p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F6C18" w:rsidRPr="009A176D" w:rsidRDefault="00F53050" w:rsidP="005A6485">
      <w:pPr>
        <w:pStyle w:val="Bo-C1Content"/>
      </w:pPr>
      <w:r w:rsidRPr="0077427B">
        <w:rPr>
          <w:spacing w:val="-6"/>
          <w:cs/>
        </w:rPr>
        <w:t>งบการเงินระหว่างกาล</w:t>
      </w:r>
      <w:r w:rsidR="001011A5" w:rsidRPr="0077427B">
        <w:rPr>
          <w:rFonts w:hint="cs"/>
          <w:spacing w:val="-6"/>
          <w:cs/>
        </w:rPr>
        <w:t>แบบย่อ</w:t>
      </w:r>
      <w:r w:rsidRPr="0077427B">
        <w:rPr>
          <w:spacing w:val="-6"/>
          <w:cs/>
        </w:rPr>
        <w:t>นี้</w:t>
      </w:r>
      <w:r w:rsidR="00050B11" w:rsidRPr="0077427B">
        <w:rPr>
          <w:spacing w:val="-6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050B11" w:rsidRPr="00050B11">
        <w:rPr>
          <w:cs/>
        </w:rPr>
        <w:t>ประกอบงบการเงินระหว่างกาลในรูปแบบย่อ</w:t>
      </w:r>
      <w:r w:rsidR="001011A5">
        <w:rPr>
          <w:rFonts w:hint="cs"/>
          <w:cs/>
        </w:rPr>
        <w:t xml:space="preserve"> (“งบการเงินระหว่างกาล”) </w:t>
      </w:r>
      <w:r w:rsidRPr="00050B11">
        <w:rPr>
          <w:cs/>
        </w:rPr>
        <w:t>ตามมาตรฐานกา</w:t>
      </w:r>
      <w:r w:rsidR="005B3BB1" w:rsidRPr="00050B11">
        <w:rPr>
          <w:cs/>
        </w:rPr>
        <w:t xml:space="preserve">รบัญชี ฉบับที่ </w:t>
      </w:r>
      <w:r w:rsidR="00716EF5" w:rsidRPr="00050B11">
        <w:rPr>
          <w:cs/>
        </w:rPr>
        <w:t>34</w:t>
      </w:r>
      <w:r w:rsidR="005B3BB1" w:rsidRPr="00050B11">
        <w:rPr>
          <w:cs/>
        </w:rPr>
        <w:t xml:space="preserve"> </w:t>
      </w:r>
      <w:r w:rsidRPr="00050B11">
        <w:rPr>
          <w:cs/>
        </w:rPr>
        <w:t>เรื่อง</w:t>
      </w:r>
      <w:r w:rsidR="00050B11">
        <w:t xml:space="preserve"> </w:t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A176D">
        <w:t xml:space="preserve">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316382" w:rsidRDefault="00316382" w:rsidP="00316382">
      <w:pPr>
        <w:pStyle w:val="Bo-C1Content"/>
      </w:pPr>
      <w:r w:rsidRPr="009A176D">
        <w:rPr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940CD3">
        <w:rPr>
          <w:cs/>
        </w:rPr>
        <w:t xml:space="preserve">บปีสิ้นสุดวันที่ </w:t>
      </w:r>
      <w:r w:rsidR="00716EF5">
        <w:rPr>
          <w:cs/>
        </w:rPr>
        <w:t>31</w:t>
      </w:r>
      <w:r w:rsidR="00940CD3">
        <w:rPr>
          <w:cs/>
        </w:rPr>
        <w:t xml:space="preserve"> ธันวาคม </w:t>
      </w:r>
      <w:r w:rsidR="00716EF5">
        <w:rPr>
          <w:cs/>
        </w:rPr>
        <w:t>25</w:t>
      </w:r>
      <w:r w:rsidR="00716EF5">
        <w:t>6</w:t>
      </w:r>
      <w:r w:rsidR="009A3560">
        <w:t>1</w:t>
      </w:r>
      <w:r w:rsidR="00C865F9" w:rsidRPr="009A176D">
        <w:rPr>
          <w:rFonts w:hint="cs"/>
          <w:cs/>
        </w:rPr>
        <w:br/>
      </w:r>
      <w:r w:rsidRPr="009A176D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9A176D">
        <w:rPr>
          <w:rFonts w:hint="cs"/>
          <w:cs/>
        </w:rPr>
        <w:t xml:space="preserve"> </w:t>
      </w:r>
      <w:r w:rsidRPr="009A176D">
        <w:rPr>
          <w:cs/>
        </w:rPr>
        <w:t>ๆ เพื่อไม่ให้ซ้ำซ้อนกับข้อมูลที่ได้เคยนำเสนอรายงานไปแล้ว</w:t>
      </w:r>
      <w:r w:rsidR="00C865F9" w:rsidRPr="009A176D">
        <w:rPr>
          <w:rFonts w:hint="cs"/>
          <w:cs/>
        </w:rPr>
        <w:t xml:space="preserve"> </w:t>
      </w:r>
      <w:r w:rsidRPr="009A176D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940CD3">
        <w:rPr>
          <w:cs/>
        </w:rPr>
        <w:t>บปีสิ้นสุดวันที่</w:t>
      </w:r>
      <w:r w:rsidR="002D3FF9">
        <w:t xml:space="preserve"> </w:t>
      </w:r>
      <w:r w:rsidR="00716EF5">
        <w:rPr>
          <w:cs/>
        </w:rPr>
        <w:t>31</w:t>
      </w:r>
      <w:r w:rsidR="00940CD3">
        <w:rPr>
          <w:cs/>
        </w:rPr>
        <w:t xml:space="preserve"> ธันวาคม </w:t>
      </w:r>
      <w:r w:rsidR="00716EF5">
        <w:rPr>
          <w:cs/>
        </w:rPr>
        <w:t>25</w:t>
      </w:r>
      <w:r w:rsidR="00716EF5">
        <w:t>6</w:t>
      </w:r>
      <w:r w:rsidR="009A3560">
        <w:t>1</w:t>
      </w:r>
    </w:p>
    <w:p w:rsidR="00583C0E" w:rsidRPr="00583C0E" w:rsidRDefault="00583C0E" w:rsidP="00316382">
      <w:pPr>
        <w:pStyle w:val="Bo-C1Content"/>
        <w:rPr>
          <w:sz w:val="20"/>
          <w:szCs w:val="20"/>
          <w:lang w:val="en-US"/>
        </w:rPr>
      </w:pPr>
    </w:p>
    <w:p w:rsidR="00012E2C" w:rsidRPr="00B75FBD" w:rsidRDefault="00940CD3" w:rsidP="00B75FBD">
      <w:pPr>
        <w:pStyle w:val="Bo-C1Content"/>
      </w:pPr>
      <w:r>
        <w:rPr>
          <w:cs/>
        </w:rPr>
        <w:br w:type="page"/>
      </w:r>
    </w:p>
    <w:p w:rsidR="00012E2C" w:rsidRPr="009A176D" w:rsidRDefault="00012E2C" w:rsidP="000912A8">
      <w:pPr>
        <w:pStyle w:val="Bo-H2Main"/>
      </w:pPr>
      <w:r w:rsidRPr="009A176D">
        <w:rPr>
          <w:cs/>
        </w:rPr>
        <w:lastRenderedPageBreak/>
        <w:t>(</w:t>
      </w:r>
      <w:r w:rsidR="00B75FBD">
        <w:rPr>
          <w:rFonts w:hint="cs"/>
          <w:cs/>
        </w:rPr>
        <w:t>ข</w:t>
      </w:r>
      <w:r w:rsidRPr="009A176D">
        <w:rPr>
          <w:cs/>
        </w:rPr>
        <w:t>)</w:t>
      </w:r>
      <w:r w:rsidRPr="009A176D">
        <w:rPr>
          <w:cs/>
        </w:rPr>
        <w:tab/>
      </w:r>
      <w:r w:rsidR="000E4D32" w:rsidRPr="009A176D">
        <w:rPr>
          <w:cs/>
        </w:rPr>
        <w:t>การใช้วิจารณญาณ</w:t>
      </w:r>
      <w:r w:rsidR="00E72BFE">
        <w:t xml:space="preserve"> </w:t>
      </w:r>
      <w:r w:rsidR="000E4D32" w:rsidRPr="009A176D">
        <w:rPr>
          <w:cs/>
        </w:rPr>
        <w:t>การประมาณการ</w:t>
      </w:r>
      <w:r w:rsidR="00F06965">
        <w:t xml:space="preserve"> </w:t>
      </w:r>
      <w:r w:rsidR="00E72BFE">
        <w:rPr>
          <w:rFonts w:hint="cs"/>
          <w:cs/>
        </w:rPr>
        <w:t>และนโยบายบัญชี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5614A" w:rsidRPr="00E5614A" w:rsidRDefault="00E5614A" w:rsidP="00E5614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5614A">
        <w:rPr>
          <w:rFonts w:ascii="Angsana New" w:hAnsi="Angsana New"/>
          <w:sz w:val="30"/>
          <w:szCs w:val="30"/>
          <w:cs/>
        </w:rPr>
        <w:t>ในการจัดทำ</w:t>
      </w:r>
      <w:r w:rsidRPr="00E5614A">
        <w:rPr>
          <w:rFonts w:ascii="Angsana New" w:hAnsi="Angsana New" w:hint="cs"/>
          <w:sz w:val="30"/>
          <w:szCs w:val="30"/>
          <w:cs/>
        </w:rPr>
        <w:t>งบ</w:t>
      </w:r>
      <w:r w:rsidRPr="00E5614A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5614A">
        <w:rPr>
          <w:rFonts w:ascii="Angsana New" w:hAnsi="Angsana New"/>
          <w:sz w:val="30"/>
          <w:szCs w:val="30"/>
        </w:rPr>
        <w:t xml:space="preserve"> </w:t>
      </w:r>
      <w:r w:rsidRPr="00E5614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E5614A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E5614A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E5614A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E5614A">
        <w:rPr>
          <w:rFonts w:ascii="Angsana New" w:hAnsi="Angsana New"/>
          <w:sz w:val="30"/>
          <w:szCs w:val="30"/>
          <w:cs/>
        </w:rPr>
        <w:t>นั้น</w:t>
      </w:r>
      <w:r w:rsidRPr="00E5614A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E5614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E5614A">
        <w:rPr>
          <w:rFonts w:ascii="Angsana New" w:hAnsi="Angsana New"/>
          <w:sz w:val="30"/>
          <w:szCs w:val="30"/>
        </w:rPr>
        <w:t xml:space="preserve">31 </w:t>
      </w:r>
      <w:r w:rsidRPr="00E5614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614A">
        <w:rPr>
          <w:rFonts w:ascii="Angsana New" w:hAnsi="Angsana New"/>
          <w:sz w:val="30"/>
          <w:szCs w:val="30"/>
        </w:rPr>
        <w:t>2561</w:t>
      </w:r>
      <w:r w:rsidRPr="00E5614A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E5614A">
        <w:rPr>
          <w:rFonts w:asciiTheme="majorBidi" w:hAnsiTheme="majorBidi" w:cstheme="majorBidi"/>
          <w:sz w:val="30"/>
          <w:szCs w:val="30"/>
          <w:cs/>
        </w:rPr>
        <w:t>าร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E5614A">
        <w:rPr>
          <w:rFonts w:asciiTheme="majorBidi" w:hAnsiTheme="majorBidi" w:cstheme="majorBidi"/>
          <w:sz w:val="30"/>
          <w:szCs w:val="30"/>
          <w:cs/>
        </w:rPr>
        <w:t>ใช้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E5614A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E5614A">
        <w:rPr>
          <w:rFonts w:asciiTheme="majorBidi" w:hAnsiTheme="majorBidi" w:cstheme="majorBidi"/>
          <w:sz w:val="30"/>
          <w:szCs w:val="30"/>
        </w:rPr>
        <w:t xml:space="preserve">15 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E5614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E5614A">
        <w:rPr>
          <w:rFonts w:asciiTheme="majorBidi" w:hAnsiTheme="majorBidi" w:cstheme="majorBidi"/>
          <w:sz w:val="30"/>
          <w:szCs w:val="30"/>
        </w:rPr>
        <w:t>TFRS 15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E5614A">
        <w:rPr>
          <w:rFonts w:asciiTheme="majorBidi" w:hAnsiTheme="majorBidi" w:cstheme="majorBidi"/>
          <w:sz w:val="30"/>
          <w:szCs w:val="30"/>
        </w:rPr>
        <w:t xml:space="preserve"> 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5614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E5614A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E5614A">
        <w:rPr>
          <w:rFonts w:ascii="Angsana New" w:hAnsi="Angsana New"/>
          <w:sz w:val="30"/>
          <w:szCs w:val="30"/>
        </w:rPr>
        <w:t xml:space="preserve">18 </w:t>
      </w:r>
      <w:r w:rsidRPr="00E5614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5614A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E5614A">
        <w:rPr>
          <w:rFonts w:ascii="Angsana New" w:hAnsi="Angsana New" w:hint="cs"/>
          <w:sz w:val="30"/>
          <w:szCs w:val="30"/>
          <w:cs/>
        </w:rPr>
        <w:t xml:space="preserve"> </w:t>
      </w:r>
      <w:r w:rsidRPr="00E5614A">
        <w:rPr>
          <w:rFonts w:ascii="Angsana New" w:hAnsi="Angsana New"/>
          <w:sz w:val="30"/>
          <w:szCs w:val="30"/>
        </w:rPr>
        <w:t xml:space="preserve">(“TAS 18”) </w:t>
      </w:r>
      <w:r w:rsidRPr="00E5614A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E5614A">
        <w:rPr>
          <w:rFonts w:ascii="Angsana New" w:hAnsi="Angsana New"/>
          <w:sz w:val="30"/>
          <w:szCs w:val="30"/>
        </w:rPr>
        <w:t xml:space="preserve">11 </w:t>
      </w:r>
      <w:r w:rsidRPr="00E5614A">
        <w:rPr>
          <w:rFonts w:ascii="Angsana New" w:hAnsi="Angsana New" w:hint="cs"/>
          <w:sz w:val="30"/>
          <w:szCs w:val="30"/>
          <w:cs/>
        </w:rPr>
        <w:t>เรื่อง</w:t>
      </w:r>
      <w:r w:rsidRPr="00E5614A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E5614A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E5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14A">
        <w:rPr>
          <w:rFonts w:asciiTheme="majorBidi" w:hAnsiTheme="majorBidi" w:cstheme="majorBidi"/>
          <w:sz w:val="30"/>
          <w:szCs w:val="30"/>
        </w:rPr>
        <w:t>(“TAS 11”)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614A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E5614A" w:rsidRPr="00F06965" w:rsidRDefault="00E5614A" w:rsidP="000E4D32">
      <w:pPr>
        <w:pStyle w:val="Bo-C1Content"/>
        <w:rPr>
          <w:sz w:val="20"/>
          <w:szCs w:val="20"/>
        </w:rPr>
      </w:pPr>
    </w:p>
    <w:p w:rsidR="00E5614A" w:rsidRDefault="00E5614A" w:rsidP="000E4D32">
      <w:pPr>
        <w:pStyle w:val="Bo-C1Content"/>
      </w:pPr>
      <w:r w:rsidRPr="00E5614A">
        <w:rPr>
          <w:cs/>
        </w:rPr>
        <w:t>ตาม</w:t>
      </w:r>
      <w:r w:rsidRPr="00E5614A">
        <w:t xml:space="preserve"> TFRS 15</w:t>
      </w:r>
      <w:r w:rsidRPr="00E5614A">
        <w:rPr>
          <w:cs/>
        </w:rPr>
        <w:t xml:space="preserve"> กลุ่มบริษัทรับรู้รายได้เมื่อ</w:t>
      </w:r>
      <w:r w:rsidRPr="00E5614A">
        <w:rPr>
          <w:rFonts w:hint="cs"/>
          <w:cs/>
        </w:rPr>
        <w:t>ลูกค้ามีอำนาจ</w:t>
      </w:r>
      <w:r w:rsidRPr="00E5614A">
        <w:rPr>
          <w:cs/>
        </w:rPr>
        <w:t>ควบคุม</w:t>
      </w:r>
      <w:r w:rsidRPr="00E5614A">
        <w:rPr>
          <w:rFonts w:hint="cs"/>
          <w:cs/>
        </w:rPr>
        <w:t>ใน</w:t>
      </w:r>
      <w:r w:rsidRPr="00E5614A">
        <w:rPr>
          <w:cs/>
        </w:rPr>
        <w:t>สินค้าหรือบริการ</w:t>
      </w:r>
      <w:r w:rsidRPr="00E5614A">
        <w:t xml:space="preserve"> </w:t>
      </w:r>
      <w:r w:rsidRPr="00E5614A">
        <w:rPr>
          <w:rFonts w:hint="cs"/>
          <w:cs/>
        </w:rPr>
        <w:t>ด้วยจำนวนเงินที่สะท้อนถึงสิ่งตอบแทนที่</w:t>
      </w:r>
      <w:r w:rsidRPr="00E5614A">
        <w:rPr>
          <w:cs/>
        </w:rPr>
        <w:t>กลุ่มบริษัท</w:t>
      </w:r>
      <w:r w:rsidRPr="00E5614A">
        <w:rPr>
          <w:rFonts w:hint="cs"/>
          <w:cs/>
        </w:rPr>
        <w:t>คาดว่าจะมีสิทธิได้รับ</w:t>
      </w:r>
      <w:r w:rsidRPr="00E5614A">
        <w:rPr>
          <w:cs/>
        </w:rPr>
        <w:t xml:space="preserve"> และมีการใช้</w:t>
      </w:r>
      <w:r w:rsidRPr="00E5614A">
        <w:rPr>
          <w:rFonts w:hint="cs"/>
          <w:cs/>
        </w:rPr>
        <w:t>วิจารณญาณ</w:t>
      </w:r>
      <w:r w:rsidRPr="00E5614A">
        <w:rPr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5614A">
        <w:rPr>
          <w:rFonts w:hint="cs"/>
          <w:cs/>
        </w:rPr>
        <w:t xml:space="preserve"> </w:t>
      </w:r>
      <w:r w:rsidRPr="00E5614A">
        <w:rPr>
          <w:cs/>
        </w:rPr>
        <w:t xml:space="preserve">ในขณะที่ </w:t>
      </w:r>
      <w:r w:rsidRPr="00E5614A">
        <w:t xml:space="preserve">TAS 18 </w:t>
      </w:r>
      <w:r w:rsidRPr="00E5614A">
        <w:rPr>
          <w:cs/>
        </w:rPr>
        <w:t>กลุ่มบริษัทรับรู้รายได้</w:t>
      </w:r>
      <w:r w:rsidRPr="00E5614A">
        <w:rPr>
          <w:rFonts w:hint="cs"/>
          <w:cs/>
        </w:rPr>
        <w:t>จากการขายสินค้า</w:t>
      </w:r>
      <w:r w:rsidRPr="00E5614A">
        <w:rPr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E5614A">
        <w:rPr>
          <w:rFonts w:hint="cs"/>
          <w:cs/>
        </w:rPr>
        <w:t xml:space="preserve"> </w:t>
      </w:r>
      <w:r w:rsidRPr="00E5614A">
        <w:rPr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E5614A">
        <w:rPr>
          <w:rFonts w:hint="cs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E5614A" w:rsidRPr="00F06965" w:rsidRDefault="00E5614A" w:rsidP="000E4D32">
      <w:pPr>
        <w:pStyle w:val="Bo-C1Content"/>
        <w:rPr>
          <w:sz w:val="20"/>
          <w:szCs w:val="20"/>
        </w:rPr>
      </w:pPr>
    </w:p>
    <w:p w:rsidR="00E5614A" w:rsidRDefault="00E5614A" w:rsidP="00E561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614A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E5614A">
        <w:rPr>
          <w:rFonts w:ascii="Angsana New" w:hAnsi="Angsana New"/>
          <w:sz w:val="30"/>
          <w:szCs w:val="30"/>
          <w:cs/>
        </w:rPr>
        <w:t>และปรับปรุง</w:t>
      </w:r>
      <w:r w:rsidRPr="00E5614A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E5614A">
        <w:rPr>
          <w:rFonts w:ascii="Angsana New" w:hAnsi="Angsana New"/>
          <w:sz w:val="30"/>
          <w:szCs w:val="30"/>
        </w:rPr>
        <w:t xml:space="preserve"> </w:t>
      </w:r>
      <w:r w:rsidRPr="00E5614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5614A">
        <w:rPr>
          <w:rFonts w:ascii="Angsana New" w:hAnsi="Angsana New" w:hint="cs"/>
          <w:sz w:val="30"/>
          <w:szCs w:val="30"/>
          <w:cs/>
        </w:rPr>
        <w:t>ที่ออก</w:t>
      </w:r>
      <w:r w:rsidRPr="00E5614A">
        <w:rPr>
          <w:rFonts w:ascii="Angsana New" w:hAnsi="Angsana New"/>
          <w:sz w:val="30"/>
          <w:szCs w:val="30"/>
          <w:cs/>
        </w:rPr>
        <w:t>และปรับปรุง</w:t>
      </w:r>
      <w:r w:rsidRPr="00E5614A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E5614A">
        <w:rPr>
          <w:rFonts w:ascii="Angsana New" w:hAnsi="Angsana New"/>
          <w:sz w:val="30"/>
          <w:szCs w:val="30"/>
        </w:rPr>
        <w:t>21</w:t>
      </w:r>
    </w:p>
    <w:p w:rsidR="00161CB5" w:rsidRDefault="00161CB5">
      <w:pPr>
        <w:spacing w:line="240" w:lineRule="auto"/>
        <w:rPr>
          <w:rFonts w:ascii="Angsana New" w:hAnsi="Angsana New"/>
        </w:rPr>
      </w:pPr>
      <w:r>
        <w:br w:type="page"/>
      </w:r>
    </w:p>
    <w:p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91B1B" w:rsidRDefault="00C257D4" w:rsidP="00BB3DBA">
      <w:pPr>
        <w:pStyle w:val="Bo-Blankline"/>
        <w:tabs>
          <w:tab w:val="left" w:pos="540"/>
        </w:tabs>
        <w:jc w:val="thaiDistribute"/>
        <w:rPr>
          <w:cs/>
        </w:rPr>
      </w:pPr>
      <w:r w:rsidRPr="00CA68D4">
        <w:rPr>
          <w:b/>
          <w:sz w:val="30"/>
          <w:szCs w:val="30"/>
          <w:cs/>
        </w:rPr>
        <w:t>ความสัมพันธ์ที่มีกับ</w:t>
      </w:r>
      <w:r w:rsidR="00CA68D4" w:rsidRPr="00CA68D4">
        <w:rPr>
          <w:rFonts w:hint="cs"/>
          <w:b/>
          <w:sz w:val="30"/>
          <w:szCs w:val="30"/>
          <w:cs/>
        </w:rPr>
        <w:t>ผู้บริหารสำคัญหรือกิจการที่เกี่ยวข้องกัน มีดังนี้</w:t>
      </w:r>
    </w:p>
    <w:p w:rsidR="00F91B1B" w:rsidRPr="00C0326D" w:rsidRDefault="00F91B1B" w:rsidP="00F91B1B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3942"/>
      </w:tblGrid>
      <w:tr w:rsidR="00F91B1B" w:rsidRPr="002E2783" w:rsidTr="00BB3DBA">
        <w:trPr>
          <w:trHeight w:val="20"/>
          <w:tblHeader/>
        </w:trPr>
        <w:tc>
          <w:tcPr>
            <w:tcW w:w="3911" w:type="dxa"/>
            <w:shd w:val="clear" w:color="auto" w:fill="auto"/>
          </w:tcPr>
          <w:p w:rsidR="00F91B1B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:rsidR="00F91B1B" w:rsidRPr="00DC00B8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91B1B" w:rsidRPr="008A2F4C" w:rsidRDefault="00F91B1B" w:rsidP="00F978C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  <w:shd w:val="clear" w:color="auto" w:fill="auto"/>
          </w:tcPr>
          <w:p w:rsidR="00F91B1B" w:rsidRPr="004E3A1B" w:rsidRDefault="00F91B1B" w:rsidP="00F978C7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ทีพีไอ โพลีน เพาเวอร์ จำกัด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A0207D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ชีวะอินทรีย์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F91B1B" w:rsidRPr="00186962" w:rsidRDefault="00F91B1B" w:rsidP="00F978C7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90772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กรรมการกึ่งหนึ่งเป็นผู้แทนของบริษัท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D06BDE" w:rsidP="00D06BDE">
            <w:pPr>
              <w:ind w:left="250" w:right="-108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D06BDE" w:rsidRPr="00186962">
              <w:rPr>
                <w:rFonts w:ascii="Angsana New" w:hAnsi="Angsana New"/>
                <w:sz w:val="30"/>
                <w:szCs w:val="30"/>
              </w:rPr>
              <w:t>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4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252" w:right="-85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ซีนิธ อินเตอร์เนชั่นแนล เทรดดิ้ง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F91B1B" w:rsidRPr="00186962" w:rsidRDefault="00F91B1B" w:rsidP="00F978C7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บริการ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95</w:t>
            </w:r>
            <w:r w:rsidRPr="00186962">
              <w:rPr>
                <w:rFonts w:ascii="Angsana New" w:hAnsi="Angsana New"/>
                <w:sz w:val="30"/>
                <w:szCs w:val="30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10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F91B1B" w:rsidRPr="00186962" w:rsidRDefault="00F91B1B" w:rsidP="00F978C7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มาสเตอร์ อาชีพ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9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857EB1" w:rsidRPr="00186962" w:rsidRDefault="00857EB1" w:rsidP="00857EB1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DB6C0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B6C03" w:rsidRPr="00186962" w:rsidRDefault="00DB6C03" w:rsidP="00DB6C03">
            <w:pPr>
              <w:ind w:left="250" w:right="-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417" w:type="dxa"/>
            <w:shd w:val="clear" w:color="auto" w:fill="auto"/>
          </w:tcPr>
          <w:p w:rsidR="00DB6C03" w:rsidRPr="00186962" w:rsidRDefault="00DB6C03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B6C03" w:rsidRPr="00186962" w:rsidRDefault="00DB6C03" w:rsidP="00DB6C0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</w:rPr>
              <w:t>9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9.99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DB6C03" w:rsidRPr="00186962" w:rsidRDefault="00DB6C03" w:rsidP="00DB6C03">
            <w:pPr>
              <w:ind w:left="252" w:right="-1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 ทีพีไอ โพลีน เพาเวอร์ จำกัด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DB6C0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B6C03" w:rsidRPr="00186962" w:rsidRDefault="00DB6C03" w:rsidP="00857EB1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1417" w:type="dxa"/>
            <w:shd w:val="clear" w:color="auto" w:fill="auto"/>
          </w:tcPr>
          <w:p w:rsidR="00DB6C03" w:rsidRPr="00186962" w:rsidRDefault="00DB6C03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B6C03" w:rsidRPr="00186962" w:rsidRDefault="00DB6C03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 ทีพีไอ โพลีน เพาเวอร์ จำกัด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โพลีน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18696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ซีนิธ อินเตอร์เนชั่นแนล เทรดดิ้ง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28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75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และบริษัท</w:t>
            </w:r>
            <w:r w:rsidR="00505270"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คอนกรีต จำกัด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t>บางกอกสหประกันชีวิต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pStyle w:val="block"/>
              <w:spacing w:after="0" w:line="240" w:lineRule="atLeast"/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t>อุตสาหกรรมเหล็กกล้าไทย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เป็นบริษัทร่วมทางอ้อม บริษัท ทีพีไอ คอนกรีต จำกัด 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53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  <w:r w:rsidRPr="00186962">
              <w:rPr>
                <w:rFonts w:ascii="Angsana New" w:hAnsi="Angsana New"/>
                <w:sz w:val="30"/>
                <w:szCs w:val="30"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186962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186962" w:rsidRPr="00A04D0D" w:rsidRDefault="00186962" w:rsidP="00857EB1">
            <w:pPr>
              <w:pStyle w:val="block"/>
              <w:spacing w:after="0" w:line="240" w:lineRule="atLeast"/>
              <w:ind w:left="252" w:right="-108" w:hanging="2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186962" w:rsidRPr="00A04D0D" w:rsidRDefault="00186962" w:rsidP="00857EB1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942" w:type="dxa"/>
            <w:shd w:val="clear" w:color="auto" w:fill="auto"/>
          </w:tcPr>
          <w:p w:rsidR="00186962" w:rsidRPr="00A04D0D" w:rsidRDefault="00186962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ไทยพลาสติกฟิล์ม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ind w:left="252" w:hanging="252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เป็นบริษัทร่วมทางอ้อม บริษัท อุตสาหกรรมสหธัญญพืช จำกัด ถือหุ้นร้อยละ </w:t>
            </w:r>
            <w:r w:rsidR="00716EF5" w:rsidRPr="009305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93052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30523">
              <w:rPr>
                <w:rFonts w:ascii="Angsana New" w:hAnsi="Angsana New"/>
                <w:sz w:val="30"/>
                <w:szCs w:val="30"/>
              </w:rPr>
              <w:br/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716EF5" w:rsidRPr="0093052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ไทยพลาสติกโปรดักส์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ind w:left="252" w:hanging="252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เป็นบริษัทร่วมทางอ้อม บริษัท อุตสาหกรรมสหธัญญพืช จำกัด ถือหุ้นร้อยละ </w:t>
            </w:r>
            <w:r w:rsidR="00716EF5" w:rsidRPr="009305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93052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30523">
              <w:rPr>
                <w:rFonts w:ascii="Angsana New" w:hAnsi="Angsana New"/>
                <w:sz w:val="30"/>
                <w:szCs w:val="30"/>
              </w:rPr>
              <w:br/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716EF5" w:rsidRPr="0093052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เลียวไพรัตนวิสาหกิจ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บางกอกสหประกันภัย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rPr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930523" w:rsidRDefault="00857EB1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930523" w:rsidRDefault="00857EB1" w:rsidP="00857EB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B6C0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B6C03" w:rsidRPr="00930523" w:rsidRDefault="00DB6C03" w:rsidP="00857EB1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417" w:type="dxa"/>
            <w:shd w:val="clear" w:color="auto" w:fill="auto"/>
          </w:tcPr>
          <w:p w:rsidR="00DB6C03" w:rsidRPr="00930523" w:rsidRDefault="00DB6C03" w:rsidP="00857EB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B6C03" w:rsidRPr="00930523" w:rsidRDefault="00DB6C03" w:rsidP="00857EB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F91B1B" w:rsidRPr="002C4E0B" w:rsidRDefault="00F91B1B" w:rsidP="00F91B1B">
      <w:pPr>
        <w:pStyle w:val="Bo-Blankline"/>
        <w:rPr>
          <w:sz w:val="12"/>
          <w:szCs w:val="12"/>
        </w:rPr>
      </w:pPr>
    </w:p>
    <w:p w:rsidR="00BB3DBA" w:rsidRDefault="00BB3DBA">
      <w:pPr>
        <w:spacing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spacing w:val="10"/>
          <w:cs/>
        </w:rPr>
        <w:br w:type="page"/>
      </w:r>
    </w:p>
    <w:p w:rsidR="00F91B1B" w:rsidRPr="007B39D9" w:rsidRDefault="00EA1BAE" w:rsidP="00EA1BAE">
      <w:pPr>
        <w:pStyle w:val="Bo-C1Content"/>
        <w:ind w:hanging="7"/>
        <w:rPr>
          <w:spacing w:val="10"/>
        </w:rPr>
      </w:pPr>
      <w:r w:rsidRPr="00EA1BAE">
        <w:rPr>
          <w:spacing w:val="1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F91B1B" w:rsidRPr="00133541" w:rsidRDefault="00F91B1B" w:rsidP="00133541">
      <w:pPr>
        <w:pStyle w:val="Bo-Blankline"/>
      </w:pP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4819"/>
      </w:tblGrid>
      <w:tr w:rsidR="00F91B1B" w:rsidTr="00BB3DBA">
        <w:trPr>
          <w:tblHeader/>
        </w:trPr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:rsidR="00F91B1B" w:rsidRPr="008E2B87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F91B1B" w:rsidTr="00BB3DBA">
        <w:tc>
          <w:tcPr>
            <w:tcW w:w="4053" w:type="dxa"/>
          </w:tcPr>
          <w:p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รายได้ค่าบริการพลังงานเพื่อการผลิตไฟฟ้า</w:t>
            </w:r>
          </w:p>
        </w:tc>
        <w:tc>
          <w:tcPr>
            <w:tcW w:w="4819" w:type="dxa"/>
          </w:tcPr>
          <w:p w:rsidR="00F91B1B" w:rsidRPr="00765E6D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B6C03" w:rsidTr="00BB3DBA">
        <w:tc>
          <w:tcPr>
            <w:tcW w:w="4053" w:type="dxa"/>
          </w:tcPr>
          <w:p w:rsidR="00DB6C03" w:rsidRDefault="00DB6C03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4819" w:type="dxa"/>
          </w:tcPr>
          <w:p w:rsidR="00DB6C03" w:rsidRPr="009470C0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:rsidR="00F91B1B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  <w:shd w:val="clear" w:color="auto" w:fill="auto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Pr="005420D9" w:rsidRDefault="00F91B1B" w:rsidP="00D47F2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47F2D">
              <w:rPr>
                <w:rFonts w:ascii="Angsana New" w:hAnsi="Angsana New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4819" w:type="dxa"/>
            <w:shd w:val="clear" w:color="auto" w:fill="auto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  <w:shd w:val="clear" w:color="auto" w:fill="auto"/>
          </w:tcPr>
          <w:p w:rsidR="00F91B1B" w:rsidRPr="009470C0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631349" w:rsidTr="00BB3DBA">
        <w:tc>
          <w:tcPr>
            <w:tcW w:w="4053" w:type="dxa"/>
            <w:shd w:val="clear" w:color="auto" w:fill="auto"/>
          </w:tcPr>
          <w:p w:rsidR="00631349" w:rsidRDefault="00631349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  <w:shd w:val="clear" w:color="auto" w:fill="auto"/>
          </w:tcPr>
          <w:p w:rsidR="00631349" w:rsidRDefault="00631349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F91B1B" w:rsidRPr="00DE3B72" w:rsidTr="00BB3DBA">
        <w:tc>
          <w:tcPr>
            <w:tcW w:w="4053" w:type="dxa"/>
            <w:shd w:val="clear" w:color="auto" w:fill="auto"/>
          </w:tcPr>
          <w:p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  <w:shd w:val="clear" w:color="auto" w:fill="auto"/>
          </w:tcPr>
          <w:p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716E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16E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  <w:shd w:val="clear" w:color="auto" w:fill="auto"/>
          </w:tcPr>
          <w:p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91B1B" w:rsidTr="00BB3DBA">
        <w:tc>
          <w:tcPr>
            <w:tcW w:w="4053" w:type="dxa"/>
          </w:tcPr>
          <w:p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:rsidTr="00BB3DBA">
        <w:tc>
          <w:tcPr>
            <w:tcW w:w="4053" w:type="dxa"/>
          </w:tcPr>
          <w:p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:rsidR="00F91B1B" w:rsidRPr="005420D9" w:rsidRDefault="00716EF5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91B1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:rsidR="00F91B1B" w:rsidRDefault="00F91B1B" w:rsidP="00F91B1B">
      <w:pPr>
        <w:pStyle w:val="Bo-C1Content"/>
        <w:rPr>
          <w:sz w:val="20"/>
          <w:szCs w:val="20"/>
        </w:rPr>
      </w:pPr>
    </w:p>
    <w:p w:rsidR="00482416" w:rsidRPr="007B39D9" w:rsidRDefault="00482416" w:rsidP="00BB3DBA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B39D9">
        <w:rPr>
          <w:rFonts w:ascii="Angsana New" w:hAnsi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7B39D9">
        <w:rPr>
          <w:rFonts w:ascii="Angsana New" w:hAnsi="Angsana New" w:hint="cs"/>
          <w:spacing w:val="-2"/>
          <w:sz w:val="30"/>
          <w:szCs w:val="30"/>
          <w:cs/>
        </w:rPr>
        <w:t>งวดสามเดือนและหกเดือน</w:t>
      </w:r>
      <w:r w:rsidRPr="007B39D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7B39D9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7B39D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0 มิถุนายน </w:t>
      </w:r>
      <w:r w:rsidRPr="007B39D9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p w:rsidR="00482416" w:rsidRPr="00482416" w:rsidRDefault="00482416" w:rsidP="0013354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6"/>
        <w:gridCol w:w="1134"/>
        <w:gridCol w:w="236"/>
        <w:gridCol w:w="1135"/>
        <w:gridCol w:w="236"/>
        <w:gridCol w:w="1135"/>
        <w:gridCol w:w="236"/>
        <w:gridCol w:w="1072"/>
      </w:tblGrid>
      <w:tr w:rsidR="00482416" w:rsidRPr="00482416" w:rsidTr="009B7A42">
        <w:trPr>
          <w:tblHeader/>
        </w:trPr>
        <w:tc>
          <w:tcPr>
            <w:tcW w:w="3996" w:type="dxa"/>
          </w:tcPr>
          <w:p w:rsidR="00482416" w:rsidRPr="00482416" w:rsidRDefault="00482416" w:rsidP="0021094A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482416" w:rsidRPr="00482416" w:rsidRDefault="00482416" w:rsidP="0021094A">
            <w:pPr>
              <w:spacing w:line="36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3" w:type="dxa"/>
            <w:gridSpan w:val="3"/>
          </w:tcPr>
          <w:p w:rsidR="00482416" w:rsidRPr="00482416" w:rsidRDefault="00482416" w:rsidP="0021094A">
            <w:pPr>
              <w:spacing w:line="36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416" w:rsidRPr="00482416" w:rsidTr="009B7A42">
        <w:trPr>
          <w:tblHeader/>
        </w:trPr>
        <w:tc>
          <w:tcPr>
            <w:tcW w:w="3996" w:type="dxa"/>
          </w:tcPr>
          <w:p w:rsidR="00482416" w:rsidRPr="00482416" w:rsidRDefault="00482416" w:rsidP="0021094A">
            <w:pPr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:rsidR="00482416" w:rsidRPr="00482416" w:rsidRDefault="00482416" w:rsidP="0021094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82416" w:rsidRPr="00482416" w:rsidRDefault="00482416" w:rsidP="0021094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82416" w:rsidRPr="00482416" w:rsidRDefault="00482416" w:rsidP="0021094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82416" w:rsidRPr="00482416" w:rsidRDefault="00482416" w:rsidP="0021094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82416" w:rsidRPr="00482416" w:rsidTr="009B7A42">
        <w:trPr>
          <w:tblHeader/>
        </w:trPr>
        <w:tc>
          <w:tcPr>
            <w:tcW w:w="3996" w:type="dxa"/>
          </w:tcPr>
          <w:p w:rsidR="00482416" w:rsidRPr="00482416" w:rsidRDefault="00482416" w:rsidP="0021094A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:rsidR="00482416" w:rsidRPr="00482416" w:rsidRDefault="00482416" w:rsidP="0021094A">
            <w:pPr>
              <w:spacing w:line="36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2416" w:rsidRPr="00482416" w:rsidTr="009B7A42">
        <w:tc>
          <w:tcPr>
            <w:tcW w:w="3996" w:type="dxa"/>
          </w:tcPr>
          <w:p w:rsidR="00482416" w:rsidRPr="00482416" w:rsidRDefault="00482416" w:rsidP="0021094A">
            <w:pPr>
              <w:spacing w:line="360" w:lineRule="exact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482416" w:rsidRPr="00482416" w:rsidRDefault="00482416" w:rsidP="0021094A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82416" w:rsidRPr="00482416" w:rsidRDefault="00482416" w:rsidP="0021094A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82416" w:rsidRPr="00482416" w:rsidRDefault="00482416" w:rsidP="0021094A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82416" w:rsidRPr="00482416" w:rsidRDefault="00482416" w:rsidP="0021094A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82416">
              <w:rPr>
                <w:rFonts w:ascii="Angsana New" w:hAnsi="Angsana New"/>
                <w:sz w:val="30"/>
                <w:szCs w:val="30"/>
              </w:rPr>
              <w:t>,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075</w:t>
            </w:r>
            <w:r w:rsidRPr="00482416">
              <w:rPr>
                <w:rFonts w:ascii="Angsana New" w:hAnsi="Angsana New"/>
                <w:sz w:val="30"/>
                <w:szCs w:val="30"/>
              </w:rPr>
              <w:t>,543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51,064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48,091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582,261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1,79</w:t>
            </w:r>
            <w:r w:rsidR="002D3FF9">
              <w:rPr>
                <w:rFonts w:ascii="Angsana New" w:hAnsi="Angsana New"/>
                <w:sz w:val="30"/>
                <w:szCs w:val="30"/>
              </w:rPr>
              <w:t>3</w:t>
            </w:r>
            <w:r w:rsidRPr="00482416">
              <w:rPr>
                <w:rFonts w:ascii="Angsana New" w:hAnsi="Angsana New"/>
                <w:sz w:val="30"/>
                <w:szCs w:val="30"/>
              </w:rPr>
              <w:t>,</w:t>
            </w:r>
            <w:r w:rsidR="002D3FF9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518,728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92,201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12,057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7,745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3B7FFD">
            <w:pPr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815,499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1,166,015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3,483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3,347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:rsidR="00422A22" w:rsidRPr="00B24305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B24305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40,758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56,963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9B7A42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97,498</w:t>
            </w:r>
          </w:p>
        </w:tc>
      </w:tr>
      <w:tr w:rsidR="00422A22" w:rsidRPr="00482416" w:rsidTr="00E4496F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17,542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256DE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13,571</w:t>
            </w:r>
          </w:p>
        </w:tc>
      </w:tr>
      <w:tr w:rsidR="00422A22" w:rsidRPr="00482416" w:rsidTr="009B7A42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A22" w:rsidRPr="00482416" w:rsidTr="002D3FF9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422A22" w:rsidRPr="00422A22" w:rsidRDefault="002D3FF9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4,676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422A22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2A2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E4496F">
            <w:pPr>
              <w:tabs>
                <w:tab w:val="decimal" w:pos="850"/>
              </w:tabs>
              <w:spacing w:line="360" w:lineRule="exact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4,633</w:t>
            </w:r>
          </w:p>
        </w:tc>
      </w:tr>
      <w:tr w:rsidR="00422A22" w:rsidRPr="00482416" w:rsidTr="002D3FF9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422A22" w:rsidRPr="00341171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41171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411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159,517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081808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141,451</w:t>
            </w:r>
          </w:p>
        </w:tc>
      </w:tr>
      <w:tr w:rsidR="00422A22" w:rsidRPr="00482416" w:rsidTr="002D3FF9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422A22" w:rsidRPr="00341171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411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6,460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081808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4,975</w:t>
            </w:r>
          </w:p>
        </w:tc>
      </w:tr>
      <w:tr w:rsidR="00422A22" w:rsidRPr="00482416" w:rsidTr="002D3FF9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422A22" w:rsidRPr="00341171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081808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422A22" w:rsidRPr="00482416" w:rsidTr="009B7A42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422A22" w:rsidRPr="00341171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081808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A22" w:rsidRPr="00482416" w:rsidTr="002D3FF9">
        <w:tc>
          <w:tcPr>
            <w:tcW w:w="3996" w:type="dxa"/>
          </w:tcPr>
          <w:p w:rsidR="00422A22" w:rsidRPr="00482416" w:rsidRDefault="00422A22" w:rsidP="00422A22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422A22" w:rsidRPr="00341171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D3FF9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2A22" w:rsidRPr="00482416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22A22" w:rsidRPr="00081808" w:rsidRDefault="00422A22" w:rsidP="00422A2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:rsidR="00422A22" w:rsidRPr="00482416" w:rsidRDefault="00422A22" w:rsidP="00422A22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422A22" w:rsidRPr="00482416" w:rsidRDefault="00422A22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E4496F" w:rsidRPr="00482416" w:rsidTr="002D3FF9">
        <w:tc>
          <w:tcPr>
            <w:tcW w:w="399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34" w:type="dxa"/>
            <w:shd w:val="clear" w:color="auto" w:fill="auto"/>
          </w:tcPr>
          <w:p w:rsidR="00E4496F" w:rsidRPr="00196F79" w:rsidRDefault="00E4496F" w:rsidP="00E4496F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2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4496F" w:rsidRPr="00482416" w:rsidRDefault="00E4496F" w:rsidP="00E4496F">
            <w:pPr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</w:tr>
      <w:tr w:rsidR="00E4496F" w:rsidRPr="00482416" w:rsidTr="002D3FF9">
        <w:tc>
          <w:tcPr>
            <w:tcW w:w="3996" w:type="dxa"/>
          </w:tcPr>
          <w:p w:rsidR="00E4496F" w:rsidRPr="00482416" w:rsidRDefault="00E4496F" w:rsidP="00E4496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</w:tcPr>
          <w:p w:rsidR="00E4496F" w:rsidRPr="00341171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411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40,836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4496F" w:rsidRPr="00081808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28,</w:t>
            </w:r>
            <w:r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26,620</w:t>
            </w:r>
          </w:p>
        </w:tc>
      </w:tr>
      <w:tr w:rsidR="00E4496F" w:rsidRPr="00482416" w:rsidTr="002D3FF9">
        <w:tc>
          <w:tcPr>
            <w:tcW w:w="3996" w:type="dxa"/>
          </w:tcPr>
          <w:p w:rsidR="00E4496F" w:rsidRPr="00482416" w:rsidRDefault="00E4496F" w:rsidP="00E4496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E4496F" w:rsidRPr="00341171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117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4117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25,975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4496F" w:rsidRPr="00081808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23,134</w:t>
            </w:r>
          </w:p>
        </w:tc>
      </w:tr>
      <w:tr w:rsidR="00E4496F" w:rsidRPr="00482416" w:rsidTr="009B7A42">
        <w:tc>
          <w:tcPr>
            <w:tcW w:w="3996" w:type="dxa"/>
          </w:tcPr>
          <w:p w:rsidR="00E4496F" w:rsidRPr="00482416" w:rsidRDefault="00E4496F" w:rsidP="00E4496F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240" w:lineRule="auto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240" w:lineRule="auto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240" w:lineRule="auto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2" w:type="dxa"/>
          </w:tcPr>
          <w:p w:rsidR="00E4496F" w:rsidRPr="00482416" w:rsidRDefault="00E4496F" w:rsidP="00E4496F">
            <w:pPr>
              <w:tabs>
                <w:tab w:val="decimal" w:pos="85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496F" w:rsidRPr="00482416" w:rsidTr="009B7A42">
        <w:tc>
          <w:tcPr>
            <w:tcW w:w="3996" w:type="dxa"/>
          </w:tcPr>
          <w:p w:rsidR="00E4496F" w:rsidRPr="00482416" w:rsidRDefault="00E4496F" w:rsidP="00E4496F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96F" w:rsidRPr="00482416" w:rsidTr="009B7A42">
        <w:tc>
          <w:tcPr>
            <w:tcW w:w="3996" w:type="dxa"/>
          </w:tcPr>
          <w:p w:rsidR="00E4496F" w:rsidRPr="00482416" w:rsidRDefault="00E4496F" w:rsidP="00E4496F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96F" w:rsidRPr="00482416" w:rsidTr="009B7A42">
        <w:tc>
          <w:tcPr>
            <w:tcW w:w="3996" w:type="dxa"/>
          </w:tcPr>
          <w:p w:rsidR="00E4496F" w:rsidRPr="00482416" w:rsidRDefault="00E4496F" w:rsidP="00E4496F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93,901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96,016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74,915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79,055</w:t>
            </w:r>
          </w:p>
        </w:tc>
      </w:tr>
      <w:tr w:rsidR="00E4496F" w:rsidRPr="00482416" w:rsidTr="009B7A42">
        <w:tc>
          <w:tcPr>
            <w:tcW w:w="3996" w:type="dxa"/>
          </w:tcPr>
          <w:p w:rsidR="00E4496F" w:rsidRPr="00482416" w:rsidRDefault="00E4496F" w:rsidP="00E4496F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42,570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39,501</w:t>
            </w:r>
          </w:p>
        </w:tc>
        <w:tc>
          <w:tcPr>
            <w:tcW w:w="236" w:type="dxa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</w:tr>
      <w:tr w:rsidR="00E4496F" w:rsidRPr="00482416" w:rsidTr="009B7A42">
        <w:trPr>
          <w:trHeight w:val="370"/>
        </w:trPr>
        <w:tc>
          <w:tcPr>
            <w:tcW w:w="3996" w:type="dxa"/>
          </w:tcPr>
          <w:p w:rsidR="00E4496F" w:rsidRPr="00482416" w:rsidRDefault="00E4496F" w:rsidP="00E4496F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136,471</w:t>
            </w:r>
          </w:p>
        </w:tc>
        <w:tc>
          <w:tcPr>
            <w:tcW w:w="236" w:type="dxa"/>
            <w:vAlign w:val="center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</w:rPr>
              <w:t>98,232</w:t>
            </w:r>
          </w:p>
        </w:tc>
        <w:tc>
          <w:tcPr>
            <w:tcW w:w="236" w:type="dxa"/>
            <w:vAlign w:val="center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496F" w:rsidRPr="00482416" w:rsidRDefault="00E4496F" w:rsidP="00E4496F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114,416</w:t>
            </w:r>
          </w:p>
        </w:tc>
        <w:tc>
          <w:tcPr>
            <w:tcW w:w="236" w:type="dxa"/>
            <w:vAlign w:val="center"/>
          </w:tcPr>
          <w:p w:rsidR="00E4496F" w:rsidRPr="00482416" w:rsidRDefault="00E4496F" w:rsidP="00E4496F">
            <w:pPr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496F" w:rsidRPr="00482416" w:rsidRDefault="00E4496F" w:rsidP="00E4496F">
            <w:pPr>
              <w:tabs>
                <w:tab w:val="decimal" w:pos="85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</w:rPr>
              <w:t>80,585</w:t>
            </w:r>
          </w:p>
        </w:tc>
      </w:tr>
    </w:tbl>
    <w:p w:rsidR="00482416" w:rsidRPr="00482416" w:rsidRDefault="00482416" w:rsidP="00482416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7"/>
        <w:gridCol w:w="1134"/>
        <w:gridCol w:w="236"/>
        <w:gridCol w:w="1136"/>
        <w:gridCol w:w="236"/>
        <w:gridCol w:w="1138"/>
        <w:gridCol w:w="239"/>
        <w:gridCol w:w="1074"/>
      </w:tblGrid>
      <w:tr w:rsidR="00482416" w:rsidRPr="00482416" w:rsidTr="009B7A42">
        <w:trPr>
          <w:tblHeader/>
        </w:trPr>
        <w:tc>
          <w:tcPr>
            <w:tcW w:w="3987" w:type="dxa"/>
          </w:tcPr>
          <w:p w:rsidR="00482416" w:rsidRPr="00482416" w:rsidRDefault="00482416" w:rsidP="0021094A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482416">
              <w:br w:type="page"/>
            </w:r>
          </w:p>
        </w:tc>
        <w:tc>
          <w:tcPr>
            <w:tcW w:w="2506" w:type="dxa"/>
            <w:gridSpan w:val="3"/>
          </w:tcPr>
          <w:p w:rsidR="00482416" w:rsidRPr="00482416" w:rsidRDefault="00482416" w:rsidP="0021094A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:rsidR="00482416" w:rsidRPr="00482416" w:rsidRDefault="00482416" w:rsidP="0021094A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416" w:rsidRPr="00482416" w:rsidTr="009B7A42">
        <w:trPr>
          <w:tblHeader/>
        </w:trPr>
        <w:tc>
          <w:tcPr>
            <w:tcW w:w="3987" w:type="dxa"/>
          </w:tcPr>
          <w:p w:rsidR="00482416" w:rsidRPr="00482416" w:rsidRDefault="00482416" w:rsidP="0021094A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:rsidR="00482416" w:rsidRPr="00482416" w:rsidRDefault="00482416" w:rsidP="002109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1094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482416" w:rsidRPr="00482416" w:rsidRDefault="00482416" w:rsidP="002109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1094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482416" w:rsidRPr="00482416" w:rsidRDefault="00482416" w:rsidP="002109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:rsidR="00482416" w:rsidRPr="00482416" w:rsidRDefault="00482416" w:rsidP="002109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1094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</w:tcPr>
          <w:p w:rsidR="00482416" w:rsidRPr="00482416" w:rsidRDefault="00482416" w:rsidP="002109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82416" w:rsidRPr="00482416" w:rsidRDefault="00482416" w:rsidP="002109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1094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82416" w:rsidRPr="00482416" w:rsidTr="009B7A42">
        <w:trPr>
          <w:tblHeader/>
        </w:trPr>
        <w:tc>
          <w:tcPr>
            <w:tcW w:w="3987" w:type="dxa"/>
          </w:tcPr>
          <w:p w:rsidR="00482416" w:rsidRPr="00482416" w:rsidRDefault="00482416" w:rsidP="0021094A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:rsidR="00482416" w:rsidRPr="00482416" w:rsidRDefault="00482416" w:rsidP="0021094A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82416" w:rsidRPr="00482416" w:rsidTr="002D3FF9">
        <w:tc>
          <w:tcPr>
            <w:tcW w:w="3987" w:type="dxa"/>
          </w:tcPr>
          <w:p w:rsidR="00482416" w:rsidRPr="00482416" w:rsidRDefault="00482416" w:rsidP="0021094A">
            <w:pPr>
              <w:spacing w:line="380" w:lineRule="exact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:rsidR="00482416" w:rsidRPr="00482416" w:rsidRDefault="00482416" w:rsidP="0021094A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82416" w:rsidRPr="00482416" w:rsidRDefault="00482416" w:rsidP="0021094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82416" w:rsidRPr="00482416" w:rsidRDefault="00482416" w:rsidP="0021094A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82416" w:rsidRPr="00482416" w:rsidRDefault="00482416" w:rsidP="0021094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82416" w:rsidRPr="00482416" w:rsidRDefault="00482416" w:rsidP="0021094A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482416" w:rsidRPr="00482416" w:rsidRDefault="00482416" w:rsidP="0021094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82416" w:rsidRPr="00482416" w:rsidRDefault="00482416" w:rsidP="0021094A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Pr="00860725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02">
              <w:rPr>
                <w:rFonts w:ascii="Angsana New" w:hAnsi="Angsana New"/>
                <w:sz w:val="30"/>
                <w:szCs w:val="30"/>
              </w:rPr>
              <w:t>7,821,753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6,060,803</w:t>
            </w: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Pr="00860725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110,142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99,206</w:t>
            </w: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Pr="00860725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1,456,791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3,16</w:t>
            </w:r>
            <w:r w:rsidR="002D3FF9">
              <w:rPr>
                <w:rFonts w:ascii="Angsana New" w:hAnsi="Angsana New"/>
                <w:sz w:val="30"/>
                <w:szCs w:val="30"/>
              </w:rPr>
              <w:t>3</w:t>
            </w:r>
            <w:r w:rsidRPr="00482416">
              <w:rPr>
                <w:rFonts w:ascii="Angsana New" w:hAnsi="Angsana New"/>
                <w:sz w:val="30"/>
                <w:szCs w:val="30"/>
              </w:rPr>
              <w:t>,</w:t>
            </w:r>
            <w:r w:rsidR="002D3FF9"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Pr="00860725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1,057,333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325,159</w:t>
            </w: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Pr="00802702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702">
              <w:rPr>
                <w:rFonts w:ascii="Angsana New" w:hAnsi="Angsana New"/>
                <w:sz w:val="30"/>
                <w:szCs w:val="30"/>
              </w:rPr>
              <w:t>20,914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15,462</w:t>
            </w: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Pr="00860725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815,499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1,166,015</w:t>
            </w:r>
          </w:p>
        </w:tc>
      </w:tr>
      <w:tr w:rsidR="00802702" w:rsidRPr="00482416" w:rsidTr="002D3FF9">
        <w:tc>
          <w:tcPr>
            <w:tcW w:w="3987" w:type="dxa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02702" w:rsidRPr="00860725" w:rsidRDefault="00802702" w:rsidP="0080270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6,686</w:t>
            </w:r>
          </w:p>
        </w:tc>
        <w:tc>
          <w:tcPr>
            <w:tcW w:w="239" w:type="dxa"/>
            <w:shd w:val="clear" w:color="auto" w:fill="auto"/>
          </w:tcPr>
          <w:p w:rsidR="00802702" w:rsidRPr="00482416" w:rsidRDefault="00802702" w:rsidP="008027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802702" w:rsidRPr="00482416" w:rsidRDefault="00802702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6,572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860725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239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9B7A42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2,873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42,134</w:t>
            </w:r>
          </w:p>
        </w:tc>
        <w:tc>
          <w:tcPr>
            <w:tcW w:w="239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B24305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860725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102,529</w:t>
            </w:r>
          </w:p>
        </w:tc>
        <w:tc>
          <w:tcPr>
            <w:tcW w:w="239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135,406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860725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39,676</w:t>
            </w:r>
          </w:p>
        </w:tc>
        <w:tc>
          <w:tcPr>
            <w:tcW w:w="239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26,417</w:t>
            </w:r>
          </w:p>
        </w:tc>
      </w:tr>
      <w:tr w:rsidR="004F5741" w:rsidRPr="00482416" w:rsidTr="009B7A42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4F5741" w:rsidRPr="00F033E9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</w:t>
            </w:r>
            <w:r w:rsidR="002D3FF9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4,743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860725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4,904</w:t>
            </w:r>
          </w:p>
        </w:tc>
        <w:tc>
          <w:tcPr>
            <w:tcW w:w="239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68317C">
            <w:pPr>
              <w:tabs>
                <w:tab w:val="decimal" w:pos="860"/>
              </w:tabs>
              <w:spacing w:line="380" w:lineRule="exact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4,664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281,118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320,289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260,279</w:t>
            </w:r>
          </w:p>
        </w:tc>
        <w:tc>
          <w:tcPr>
            <w:tcW w:w="239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282,617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11,663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10,185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8,648</w:t>
            </w:r>
          </w:p>
        </w:tc>
        <w:tc>
          <w:tcPr>
            <w:tcW w:w="239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7,128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1,264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1,193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F5741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239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D3FF9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82416" w:rsidRDefault="002D3FF9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9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4F5741" w:rsidRPr="00482416" w:rsidTr="002D3FF9">
        <w:tc>
          <w:tcPr>
            <w:tcW w:w="3987" w:type="dxa"/>
          </w:tcPr>
          <w:p w:rsidR="004F5741" w:rsidRPr="00482416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9" w:type="dxa"/>
          </w:tcPr>
          <w:p w:rsidR="004F5741" w:rsidRPr="00482416" w:rsidRDefault="004F5741" w:rsidP="004F574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F5741" w:rsidRPr="00482416" w:rsidRDefault="004F5741" w:rsidP="004F57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F53" w:rsidRPr="00482416" w:rsidTr="002D3FF9">
        <w:tc>
          <w:tcPr>
            <w:tcW w:w="3987" w:type="dxa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34" w:type="dxa"/>
            <w:shd w:val="clear" w:color="auto" w:fill="auto"/>
          </w:tcPr>
          <w:p w:rsidR="004E1F53" w:rsidRPr="00482416" w:rsidRDefault="004E1F53" w:rsidP="004E1F53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E1F53" w:rsidRPr="00405A5A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2,078</w:t>
            </w: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E1F53" w:rsidRPr="00482416" w:rsidRDefault="004E1F53" w:rsidP="004E1F53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E1F53" w:rsidRPr="00405A5A" w:rsidRDefault="004E1F53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2,078</w:t>
            </w:r>
          </w:p>
        </w:tc>
      </w:tr>
      <w:tr w:rsidR="004E1F53" w:rsidRPr="00482416" w:rsidTr="002D3FF9">
        <w:tc>
          <w:tcPr>
            <w:tcW w:w="3987" w:type="dxa"/>
          </w:tcPr>
          <w:p w:rsidR="004E1F53" w:rsidRPr="00482416" w:rsidRDefault="004E1F53" w:rsidP="004E1F5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4E1F53" w:rsidRPr="00F726A3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95,907</w:t>
            </w: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86,274</w:t>
            </w: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E1F53" w:rsidRPr="009F1ED2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56,807</w:t>
            </w: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E1F53" w:rsidRPr="00482416" w:rsidRDefault="004E1F53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54,720</w:t>
            </w:r>
          </w:p>
        </w:tc>
      </w:tr>
      <w:tr w:rsidR="004E1F53" w:rsidRPr="00482416" w:rsidTr="002D3FF9">
        <w:tc>
          <w:tcPr>
            <w:tcW w:w="3987" w:type="dxa"/>
          </w:tcPr>
          <w:p w:rsidR="004E1F53" w:rsidRPr="00482416" w:rsidRDefault="004E1F53" w:rsidP="004E1F5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4E1F53" w:rsidRPr="00F726A3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</w:t>
            </w:r>
            <w:r w:rsidR="002D3FF9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E1F53" w:rsidRPr="00F15B0D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48,850</w:t>
            </w: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E1F53" w:rsidRPr="00482416" w:rsidRDefault="004E1F53" w:rsidP="0068317C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46,115</w:t>
            </w:r>
          </w:p>
        </w:tc>
      </w:tr>
      <w:tr w:rsidR="004E1F53" w:rsidRPr="00482416" w:rsidTr="002D3FF9">
        <w:tc>
          <w:tcPr>
            <w:tcW w:w="3987" w:type="dxa"/>
          </w:tcPr>
          <w:p w:rsidR="004E1F53" w:rsidRPr="00482416" w:rsidRDefault="004E1F53" w:rsidP="004E1F5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F53" w:rsidRPr="00482416" w:rsidTr="009B7A42">
        <w:tc>
          <w:tcPr>
            <w:tcW w:w="3987" w:type="dxa"/>
          </w:tcPr>
          <w:p w:rsidR="004E1F53" w:rsidRPr="00482416" w:rsidRDefault="004E1F53" w:rsidP="004E1F5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1F53" w:rsidRPr="00482416" w:rsidRDefault="004E1F53" w:rsidP="004E1F5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4E1F53" w:rsidRPr="00482416" w:rsidRDefault="004E1F53" w:rsidP="004E1F53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E1F53" w:rsidRPr="00482416" w:rsidRDefault="004E1F53" w:rsidP="004E1F53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F53" w:rsidRPr="00482416" w:rsidTr="009B7A42">
        <w:tc>
          <w:tcPr>
            <w:tcW w:w="3987" w:type="dxa"/>
          </w:tcPr>
          <w:p w:rsidR="004E1F53" w:rsidRPr="00482416" w:rsidRDefault="004E1F53" w:rsidP="004E1F53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F53" w:rsidRPr="00482416" w:rsidTr="009B7A42">
        <w:tc>
          <w:tcPr>
            <w:tcW w:w="3987" w:type="dxa"/>
          </w:tcPr>
          <w:p w:rsidR="004E1F53" w:rsidRPr="00482416" w:rsidRDefault="004E1F53" w:rsidP="004E1F53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190,529</w:t>
            </w: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191,193</w:t>
            </w: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153,140</w:t>
            </w: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4E1F53" w:rsidRPr="00482416" w:rsidRDefault="004E1F53" w:rsidP="0068317C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lang w:val="en-US"/>
              </w:rPr>
              <w:t>157,727</w:t>
            </w:r>
          </w:p>
        </w:tc>
      </w:tr>
      <w:tr w:rsidR="004E1F53" w:rsidRPr="00482416" w:rsidTr="009B7A42">
        <w:tc>
          <w:tcPr>
            <w:tcW w:w="3987" w:type="dxa"/>
          </w:tcPr>
          <w:p w:rsidR="004E1F53" w:rsidRPr="00482416" w:rsidRDefault="004E1F53" w:rsidP="004E1F53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44,997</w:t>
            </w: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4,436</w:t>
            </w: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40,983</w:t>
            </w: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4E1F53" w:rsidRPr="00482416" w:rsidRDefault="004E1F53" w:rsidP="0068317C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>3,064</w:t>
            </w:r>
          </w:p>
        </w:tc>
      </w:tr>
      <w:tr w:rsidR="004E1F53" w:rsidRPr="00482416" w:rsidTr="009B7A42">
        <w:tc>
          <w:tcPr>
            <w:tcW w:w="3987" w:type="dxa"/>
          </w:tcPr>
          <w:p w:rsidR="004E1F53" w:rsidRPr="00482416" w:rsidRDefault="004E1F53" w:rsidP="004E1F53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235,526</w:t>
            </w: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</w:rPr>
              <w:t>195,629</w:t>
            </w:r>
          </w:p>
        </w:tc>
        <w:tc>
          <w:tcPr>
            <w:tcW w:w="236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194,123</w:t>
            </w:r>
          </w:p>
        </w:tc>
        <w:tc>
          <w:tcPr>
            <w:tcW w:w="239" w:type="dxa"/>
          </w:tcPr>
          <w:p w:rsidR="004E1F53" w:rsidRPr="00482416" w:rsidRDefault="004E1F53" w:rsidP="004E1F5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1F53" w:rsidRPr="00482416" w:rsidRDefault="004E1F53" w:rsidP="0068317C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</w:rPr>
              <w:t>160,791</w:t>
            </w:r>
          </w:p>
        </w:tc>
      </w:tr>
    </w:tbl>
    <w:p w:rsidR="00F25FB6" w:rsidRDefault="00F25FB6" w:rsidP="00482416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cs/>
        </w:rPr>
      </w:pPr>
    </w:p>
    <w:p w:rsidR="00F25FB6" w:rsidRDefault="00F25FB6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C45000" w:rsidRPr="00AE5908" w:rsidRDefault="00C45000" w:rsidP="00BB3DBA">
      <w:pPr>
        <w:pStyle w:val="Bo-C1Content"/>
        <w:ind w:hanging="7"/>
        <w:rPr>
          <w:lang w:val="en-US"/>
        </w:rPr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323102">
        <w:t xml:space="preserve">30 </w:t>
      </w:r>
      <w:r w:rsidR="00323102">
        <w:rPr>
          <w:rFonts w:hint="cs"/>
          <w:cs/>
        </w:rPr>
        <w:t>มิถุนายน</w:t>
      </w:r>
      <w:r w:rsidR="00323102" w:rsidRPr="004B359A">
        <w:rPr>
          <w:rFonts w:hint="cs"/>
          <w:cs/>
        </w:rPr>
        <w:t xml:space="preserve"> </w:t>
      </w:r>
      <w:r w:rsidR="00716EF5">
        <w:rPr>
          <w:rFonts w:hint="cs"/>
          <w:cs/>
        </w:rPr>
        <w:t>256</w:t>
      </w:r>
      <w:r w:rsidR="009F4B7C">
        <w:t>2</w:t>
      </w:r>
      <w:r>
        <w:t xml:space="preserve"> </w:t>
      </w:r>
      <w:r>
        <w:rPr>
          <w:rFonts w:hint="cs"/>
          <w:cs/>
        </w:rPr>
        <w:t xml:space="preserve">และ </w:t>
      </w:r>
      <w:r w:rsidR="00716EF5">
        <w:rPr>
          <w:lang w:val="en-US"/>
        </w:rPr>
        <w:t>31</w:t>
      </w:r>
      <w:r>
        <w:rPr>
          <w:cs/>
        </w:rPr>
        <w:t xml:space="preserve"> ธันวาคม</w:t>
      </w:r>
      <w:r w:rsidRPr="000B20C7">
        <w:rPr>
          <w:cs/>
        </w:rPr>
        <w:t xml:space="preserve"> </w:t>
      </w:r>
      <w:r w:rsidR="00716EF5">
        <w:t>256</w:t>
      </w:r>
      <w:r w:rsidR="009F4B7C">
        <w:t>1</w:t>
      </w:r>
      <w:r>
        <w:t xml:space="preserve"> </w:t>
      </w:r>
      <w:r>
        <w:rPr>
          <w:cs/>
        </w:rPr>
        <w:t>มีดังนี้</w:t>
      </w:r>
    </w:p>
    <w:p w:rsidR="00F91B1B" w:rsidRPr="0090772C" w:rsidRDefault="00F91B1B" w:rsidP="009C2372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87"/>
        <w:gridCol w:w="1132"/>
        <w:gridCol w:w="236"/>
        <w:gridCol w:w="1133"/>
        <w:gridCol w:w="236"/>
        <w:gridCol w:w="1134"/>
        <w:gridCol w:w="236"/>
        <w:gridCol w:w="1086"/>
      </w:tblGrid>
      <w:tr w:rsidR="00F91B1B" w:rsidRPr="00970BCB" w:rsidTr="009B7A42">
        <w:trPr>
          <w:tblHeader/>
        </w:trPr>
        <w:tc>
          <w:tcPr>
            <w:tcW w:w="4039" w:type="dxa"/>
          </w:tcPr>
          <w:p w:rsidR="00F91B1B" w:rsidRPr="00970BCB" w:rsidRDefault="00F91B1B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F91B1B" w:rsidRPr="00970BCB" w:rsidRDefault="00F91B1B" w:rsidP="0032310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970BCB" w:rsidRDefault="00F91B1B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:rsidR="00F91B1B" w:rsidRPr="00970BCB" w:rsidRDefault="00F91B1B" w:rsidP="0032310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102" w:rsidRPr="00970BCB" w:rsidTr="009B7A42">
        <w:trPr>
          <w:tblHeader/>
        </w:trPr>
        <w:tc>
          <w:tcPr>
            <w:tcW w:w="4039" w:type="dxa"/>
          </w:tcPr>
          <w:p w:rsidR="00323102" w:rsidRPr="00970BCB" w:rsidRDefault="00323102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3102" w:rsidRPr="00323102" w:rsidRDefault="00323102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310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310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23102" w:rsidRPr="00D87537" w:rsidRDefault="00323102" w:rsidP="0032310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23102" w:rsidRPr="007E70CE" w:rsidRDefault="00323102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323102" w:rsidRPr="00D87537" w:rsidRDefault="00323102" w:rsidP="0032310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323102" w:rsidRPr="00323102" w:rsidRDefault="00323102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310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2310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23102" w:rsidRPr="00D87537" w:rsidRDefault="00323102" w:rsidP="0032310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323102" w:rsidRPr="007E70CE" w:rsidRDefault="00323102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F4B7C" w:rsidRPr="00970BCB" w:rsidTr="009B7A42">
        <w:trPr>
          <w:tblHeader/>
        </w:trPr>
        <w:tc>
          <w:tcPr>
            <w:tcW w:w="4039" w:type="dxa"/>
          </w:tcPr>
          <w:p w:rsidR="009F4B7C" w:rsidRPr="00970BCB" w:rsidRDefault="009F4B7C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4B7C" w:rsidRPr="00BA4E15" w:rsidRDefault="009F4B7C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F4B7C" w:rsidRPr="00D87537" w:rsidRDefault="009F4B7C" w:rsidP="0032310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4B7C" w:rsidRPr="00D87537" w:rsidRDefault="009F4B7C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9F4B7C" w:rsidRPr="00D87537" w:rsidRDefault="009F4B7C" w:rsidP="0032310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F4B7C" w:rsidRPr="00BA4E15" w:rsidRDefault="009F4B7C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F4B7C" w:rsidRPr="00D87537" w:rsidRDefault="009F4B7C" w:rsidP="0032310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9F4B7C" w:rsidRPr="00D87537" w:rsidRDefault="009F4B7C" w:rsidP="0032310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F4B7C" w:rsidRPr="00970BCB" w:rsidTr="009B7A42">
        <w:trPr>
          <w:tblHeader/>
        </w:trPr>
        <w:tc>
          <w:tcPr>
            <w:tcW w:w="4039" w:type="dxa"/>
          </w:tcPr>
          <w:p w:rsidR="009F4B7C" w:rsidRPr="00970BCB" w:rsidRDefault="009F4B7C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:rsidR="009F4B7C" w:rsidRPr="00970BCB" w:rsidRDefault="009F4B7C" w:rsidP="0032310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4B7C" w:rsidRPr="00970BCB" w:rsidTr="009B7A42">
        <w:tc>
          <w:tcPr>
            <w:tcW w:w="4039" w:type="dxa"/>
          </w:tcPr>
          <w:p w:rsidR="009F4B7C" w:rsidRPr="00020D75" w:rsidRDefault="009F4B7C" w:rsidP="0032310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F4B7C" w:rsidRPr="00020D75" w:rsidRDefault="009F4B7C" w:rsidP="0032310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4B7C" w:rsidRPr="00020D75" w:rsidRDefault="009F4B7C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4B7C" w:rsidRPr="00020D75" w:rsidRDefault="009F4B7C" w:rsidP="0032310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4B7C" w:rsidRPr="00020D75" w:rsidRDefault="009F4B7C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4B7C" w:rsidRPr="00020D75" w:rsidRDefault="009F4B7C" w:rsidP="0032310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4B7C" w:rsidRPr="00020D75" w:rsidRDefault="009F4B7C" w:rsidP="0032310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9F4B7C" w:rsidRPr="00020D75" w:rsidRDefault="009F4B7C" w:rsidP="0032310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741" w:rsidRPr="00970BCB" w:rsidTr="002D3FF9">
        <w:tc>
          <w:tcPr>
            <w:tcW w:w="4039" w:type="dxa"/>
          </w:tcPr>
          <w:p w:rsidR="004F5741" w:rsidRPr="00020D75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744476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693,870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747,610</w:t>
            </w:r>
          </w:p>
        </w:tc>
      </w:tr>
      <w:tr w:rsidR="004F5741" w:rsidRPr="00970BCB" w:rsidTr="002D3FF9">
        <w:tc>
          <w:tcPr>
            <w:tcW w:w="4039" w:type="dxa"/>
            <w:vAlign w:val="bottom"/>
          </w:tcPr>
          <w:p w:rsidR="004F5741" w:rsidRPr="00020D75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744476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144,242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193,165</w:t>
            </w:r>
          </w:p>
        </w:tc>
      </w:tr>
      <w:tr w:rsidR="004F5741" w:rsidRPr="00970BCB" w:rsidTr="002D3FF9">
        <w:tc>
          <w:tcPr>
            <w:tcW w:w="4039" w:type="dxa"/>
            <w:vAlign w:val="bottom"/>
          </w:tcPr>
          <w:p w:rsidR="004F5741" w:rsidRPr="00020D75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744476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280,008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249,924</w:t>
            </w:r>
          </w:p>
        </w:tc>
      </w:tr>
      <w:tr w:rsidR="004F5741" w:rsidRPr="00970BCB" w:rsidTr="002D3FF9">
        <w:tc>
          <w:tcPr>
            <w:tcW w:w="4039" w:type="dxa"/>
            <w:vAlign w:val="bottom"/>
          </w:tcPr>
          <w:p w:rsidR="004F5741" w:rsidRPr="00020D75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744476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2,176,614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1,832,210</w:t>
            </w:r>
          </w:p>
        </w:tc>
      </w:tr>
      <w:tr w:rsidR="004F5741" w:rsidRPr="00970BCB" w:rsidTr="002D3FF9">
        <w:tc>
          <w:tcPr>
            <w:tcW w:w="4039" w:type="dxa"/>
            <w:vAlign w:val="bottom"/>
          </w:tcPr>
          <w:p w:rsidR="004F5741" w:rsidRPr="00020D75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744476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25,667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22,996</w:t>
            </w:r>
          </w:p>
        </w:tc>
      </w:tr>
      <w:tr w:rsidR="004F5741" w:rsidRPr="00970BCB" w:rsidTr="002D3FF9">
        <w:tc>
          <w:tcPr>
            <w:tcW w:w="4039" w:type="dxa"/>
            <w:vAlign w:val="bottom"/>
          </w:tcPr>
          <w:p w:rsidR="004F5741" w:rsidRPr="00020D75" w:rsidRDefault="004F5741" w:rsidP="004F574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744476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</w:tr>
      <w:tr w:rsidR="004F5741" w:rsidRPr="00970BCB" w:rsidTr="002D3FF9">
        <w:tc>
          <w:tcPr>
            <w:tcW w:w="4039" w:type="dxa"/>
          </w:tcPr>
          <w:p w:rsidR="004F5741" w:rsidRPr="00020D75" w:rsidRDefault="004F5741" w:rsidP="004F5741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744476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4F5741" w:rsidRPr="00970BCB" w:rsidTr="009B7A42">
        <w:tc>
          <w:tcPr>
            <w:tcW w:w="4039" w:type="dxa"/>
          </w:tcPr>
          <w:p w:rsidR="004F5741" w:rsidRPr="00020D75" w:rsidRDefault="004F5741" w:rsidP="004F57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4F5741" w:rsidRPr="00020D75" w:rsidRDefault="004F5741" w:rsidP="004F574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F5741" w:rsidRPr="00020D75" w:rsidRDefault="004F5741" w:rsidP="004F574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F5741" w:rsidRPr="00020D75" w:rsidRDefault="004F5741" w:rsidP="004F574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F5741" w:rsidRPr="00020D75" w:rsidRDefault="004F5741" w:rsidP="004F57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4F5741" w:rsidRPr="00020D75" w:rsidRDefault="004F5741" w:rsidP="004F574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6F3" w:rsidRPr="00970BCB" w:rsidTr="002D3FF9">
        <w:tc>
          <w:tcPr>
            <w:tcW w:w="4039" w:type="dxa"/>
            <w:vAlign w:val="bottom"/>
          </w:tcPr>
          <w:p w:rsidR="00D446F3" w:rsidRPr="00020D75" w:rsidRDefault="00D446F3" w:rsidP="00D446F3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D446F3" w:rsidRPr="00020D75" w:rsidRDefault="00D446F3" w:rsidP="00D446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446F3" w:rsidRPr="00020D75" w:rsidRDefault="00D446F3" w:rsidP="00D446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446F3" w:rsidRPr="00744476" w:rsidRDefault="00D446F3" w:rsidP="00D446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D446F3" w:rsidRPr="00020D75" w:rsidRDefault="00D446F3" w:rsidP="00D446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6F3" w:rsidRPr="00970BCB" w:rsidTr="002D3FF9">
        <w:tc>
          <w:tcPr>
            <w:tcW w:w="4039" w:type="dxa"/>
          </w:tcPr>
          <w:p w:rsidR="00D446F3" w:rsidRPr="00020D75" w:rsidRDefault="00D446F3" w:rsidP="00D446F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:rsidR="00D446F3" w:rsidRPr="00020D75" w:rsidRDefault="002D3FF9" w:rsidP="00D446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446F3" w:rsidRPr="00020D75" w:rsidRDefault="00D446F3" w:rsidP="00D446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446F3" w:rsidRPr="00744476" w:rsidRDefault="00D446F3" w:rsidP="00D446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D446F3" w:rsidRPr="00020D75" w:rsidRDefault="00D446F3" w:rsidP="00D446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D446F3" w:rsidRPr="00970BCB" w:rsidTr="002D3FF9">
        <w:tc>
          <w:tcPr>
            <w:tcW w:w="4039" w:type="dxa"/>
          </w:tcPr>
          <w:p w:rsidR="00D446F3" w:rsidRPr="00020D75" w:rsidRDefault="00D446F3" w:rsidP="00D446F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D446F3" w:rsidRPr="00020D75" w:rsidRDefault="00D446F3" w:rsidP="00D446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446F3" w:rsidRPr="00020D75" w:rsidRDefault="00D446F3" w:rsidP="00D446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446F3" w:rsidRPr="00744476" w:rsidRDefault="00D446F3" w:rsidP="00D446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D446F3" w:rsidRPr="00020D75" w:rsidRDefault="00D446F3" w:rsidP="00D446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</w:tr>
      <w:tr w:rsidR="00D446F3" w:rsidRPr="00970BCB" w:rsidTr="009B7A42">
        <w:tc>
          <w:tcPr>
            <w:tcW w:w="4039" w:type="dxa"/>
          </w:tcPr>
          <w:p w:rsidR="00D446F3" w:rsidRPr="00020D75" w:rsidRDefault="00D446F3" w:rsidP="00D446F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D446F3" w:rsidRPr="00020D75" w:rsidRDefault="00D446F3" w:rsidP="00D446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446F3" w:rsidRPr="00020D75" w:rsidRDefault="00D446F3" w:rsidP="00D446F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446F3" w:rsidRPr="00020D75" w:rsidRDefault="00D446F3" w:rsidP="00D446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446F3" w:rsidRPr="00020D75" w:rsidRDefault="00D446F3" w:rsidP="00D446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D446F3" w:rsidRPr="00020D75" w:rsidRDefault="00D446F3" w:rsidP="00D446F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043B" w:rsidRPr="00970BCB" w:rsidTr="002D3FF9">
        <w:tc>
          <w:tcPr>
            <w:tcW w:w="4039" w:type="dxa"/>
          </w:tcPr>
          <w:p w:rsidR="006D043B" w:rsidRPr="00020D75" w:rsidRDefault="006D043B" w:rsidP="006D043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020D75">
              <w:rPr>
                <w:rFonts w:ascii="Angsana New" w:hAnsi="Angsana New"/>
                <w:sz w:val="30"/>
                <w:szCs w:val="30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D043B" w:rsidRPr="00744476" w:rsidRDefault="006D043B" w:rsidP="006D043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6D043B" w:rsidRPr="00020D75" w:rsidRDefault="006D043B" w:rsidP="006D04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043B" w:rsidRPr="00970BCB" w:rsidTr="002D3FF9">
        <w:tc>
          <w:tcPr>
            <w:tcW w:w="4039" w:type="dxa"/>
          </w:tcPr>
          <w:p w:rsidR="006D043B" w:rsidRPr="00020D75" w:rsidRDefault="006D043B" w:rsidP="006D043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6D043B" w:rsidRPr="00020D75" w:rsidRDefault="002D3FF9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D043B" w:rsidRPr="00744476" w:rsidRDefault="006D043B" w:rsidP="006D043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6D043B" w:rsidRPr="00020D75" w:rsidRDefault="006D043B" w:rsidP="006D043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6D043B" w:rsidRPr="00970BCB" w:rsidTr="002D3FF9">
        <w:tc>
          <w:tcPr>
            <w:tcW w:w="4039" w:type="dxa"/>
          </w:tcPr>
          <w:p w:rsidR="006D043B" w:rsidRPr="00020D75" w:rsidRDefault="006D043B" w:rsidP="006D043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020D75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D043B" w:rsidRPr="00744476" w:rsidRDefault="006D043B" w:rsidP="006D043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6D043B" w:rsidRPr="00020D75" w:rsidRDefault="006D043B" w:rsidP="006D043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D043B" w:rsidRPr="00970BCB" w:rsidTr="002D3FF9">
        <w:tc>
          <w:tcPr>
            <w:tcW w:w="4039" w:type="dxa"/>
          </w:tcPr>
          <w:p w:rsidR="006D043B" w:rsidRPr="00020D75" w:rsidRDefault="006D043B" w:rsidP="006D043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D043B" w:rsidRPr="00744476" w:rsidRDefault="006D043B" w:rsidP="006D04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6D043B" w:rsidRPr="00020D75" w:rsidRDefault="006D043B" w:rsidP="006D04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043B" w:rsidRPr="00970BCB" w:rsidTr="002D3FF9">
        <w:tc>
          <w:tcPr>
            <w:tcW w:w="4039" w:type="dxa"/>
          </w:tcPr>
          <w:p w:rsidR="006D043B" w:rsidRPr="00020D75" w:rsidRDefault="006D043B" w:rsidP="006D043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043B" w:rsidRPr="00020D75" w:rsidRDefault="006D043B" w:rsidP="006D04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D043B" w:rsidRPr="00744476" w:rsidRDefault="006D043B" w:rsidP="006D04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6D043B" w:rsidRPr="00020D75" w:rsidRDefault="006D043B" w:rsidP="006D04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043B" w:rsidRPr="00970BCB" w:rsidTr="002D3FF9">
        <w:trPr>
          <w:trHeight w:val="70"/>
        </w:trPr>
        <w:tc>
          <w:tcPr>
            <w:tcW w:w="4039" w:type="dxa"/>
            <w:vAlign w:val="bottom"/>
          </w:tcPr>
          <w:p w:rsidR="006D043B" w:rsidRPr="00020D75" w:rsidRDefault="006D043B" w:rsidP="006D043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D3FF9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D043B" w:rsidRPr="00020D75" w:rsidRDefault="006D043B" w:rsidP="006D043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43B" w:rsidRPr="00020D75" w:rsidRDefault="006D043B" w:rsidP="006D043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3,325,733</w:t>
            </w:r>
          </w:p>
        </w:tc>
        <w:tc>
          <w:tcPr>
            <w:tcW w:w="236" w:type="dxa"/>
          </w:tcPr>
          <w:p w:rsidR="006D043B" w:rsidRPr="00020D75" w:rsidRDefault="006D043B" w:rsidP="006D043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6D043B" w:rsidRPr="00020D75" w:rsidRDefault="006D043B" w:rsidP="006D043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3,054,218</w:t>
            </w:r>
          </w:p>
        </w:tc>
      </w:tr>
    </w:tbl>
    <w:p w:rsidR="000C21FE" w:rsidRDefault="000C21FE" w:rsidP="00F91B1B">
      <w:pPr>
        <w:spacing w:line="240" w:lineRule="auto"/>
        <w:rPr>
          <w:rFonts w:ascii="Angsana New" w:hAnsi="Angsana New"/>
          <w:sz w:val="2"/>
          <w:szCs w:val="2"/>
        </w:rPr>
      </w:pPr>
    </w:p>
    <w:p w:rsidR="00F91B1B" w:rsidRDefault="00F91B1B" w:rsidP="00F91B1B">
      <w:pPr>
        <w:spacing w:line="240" w:lineRule="auto"/>
        <w:rPr>
          <w:rFonts w:ascii="Angsana New" w:hAnsi="Angsana New"/>
          <w:sz w:val="2"/>
          <w:szCs w:val="2"/>
        </w:rPr>
      </w:pPr>
    </w:p>
    <w:p w:rsidR="00DE1294" w:rsidRDefault="00DE1294">
      <w:pPr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16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727"/>
        <w:gridCol w:w="990"/>
        <w:gridCol w:w="270"/>
        <w:gridCol w:w="965"/>
        <w:gridCol w:w="236"/>
        <w:gridCol w:w="990"/>
        <w:gridCol w:w="270"/>
        <w:gridCol w:w="1026"/>
      </w:tblGrid>
      <w:tr w:rsidR="00F91B1B" w:rsidRPr="00610483" w:rsidTr="009B7A42">
        <w:trPr>
          <w:trHeight w:val="24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:rsidR="00F91B1B" w:rsidRPr="00610483" w:rsidRDefault="00F91B1B" w:rsidP="00F978C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lastRenderedPageBreak/>
              <w:br w:type="page"/>
            </w:r>
            <w:r>
              <w:br w:type="page"/>
            </w: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5" w:type="dxa"/>
            <w:gridSpan w:val="3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E42" w:rsidRPr="00610483" w:rsidTr="009B7A42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41E42" w:rsidRPr="00241E42" w:rsidRDefault="00241E42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1E4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1E4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241E42" w:rsidRPr="00A67313" w:rsidRDefault="00241E42" w:rsidP="00241E4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:rsidR="00241E42" w:rsidRPr="00A67313" w:rsidRDefault="00241E42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241E42" w:rsidRPr="00A67313" w:rsidRDefault="00241E42" w:rsidP="00241E4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241E42" w:rsidRPr="00A67313" w:rsidRDefault="00241E42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1E4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1E4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241E42" w:rsidRPr="00A67313" w:rsidRDefault="00241E42" w:rsidP="00241E4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:rsidR="00241E42" w:rsidRPr="00A67313" w:rsidRDefault="00241E42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41E42" w:rsidRPr="00610483" w:rsidTr="009B7A42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27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41E42" w:rsidRPr="00610483" w:rsidTr="009B7A42">
        <w:trPr>
          <w:trHeight w:val="240"/>
        </w:trPr>
        <w:tc>
          <w:tcPr>
            <w:tcW w:w="2880" w:type="dxa"/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747" w:type="dxa"/>
            <w:gridSpan w:val="7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241E42" w:rsidRPr="00610483" w:rsidTr="009B7A42">
        <w:trPr>
          <w:trHeight w:val="247"/>
        </w:trPr>
        <w:tc>
          <w:tcPr>
            <w:tcW w:w="288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6685B" w:rsidRPr="00610483" w:rsidTr="009B7A42">
        <w:tc>
          <w:tcPr>
            <w:tcW w:w="2880" w:type="dxa"/>
          </w:tcPr>
          <w:p w:rsidR="00B6685B" w:rsidRPr="00610483" w:rsidRDefault="00B6685B" w:rsidP="00B6685B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ทีพีไอ โพลีน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ชีวะอินทรีย์ </w:t>
            </w: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B6685B" w:rsidRPr="00020D75" w:rsidRDefault="00B6685B" w:rsidP="00B6685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B6685B" w:rsidRPr="00020D75" w:rsidRDefault="00B6685B" w:rsidP="00B6685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685B" w:rsidRPr="00610483" w:rsidRDefault="00B6685B" w:rsidP="00B668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6685B" w:rsidRPr="00610483" w:rsidRDefault="00B6685B" w:rsidP="00B6685B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vAlign w:val="bottom"/>
          </w:tcPr>
          <w:p w:rsidR="00B6685B" w:rsidRPr="00610483" w:rsidRDefault="00B6685B" w:rsidP="00B668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6685B" w:rsidRPr="00610483" w:rsidRDefault="00B6685B" w:rsidP="00B6685B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685B" w:rsidRPr="00744476" w:rsidRDefault="00C36571" w:rsidP="00B6685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238,097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6685B" w:rsidRPr="00FC65FA" w:rsidRDefault="00B6685B" w:rsidP="00B6685B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6685B" w:rsidRPr="00020D75" w:rsidRDefault="00B6685B" w:rsidP="00B6685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223,411</w:t>
            </w:r>
          </w:p>
        </w:tc>
      </w:tr>
      <w:tr w:rsidR="00B6685B" w:rsidRPr="00610483" w:rsidTr="009B7A42">
        <w:tc>
          <w:tcPr>
            <w:tcW w:w="2880" w:type="dxa"/>
          </w:tcPr>
          <w:p w:rsidR="00B6685B" w:rsidRPr="00610483" w:rsidRDefault="00B6685B" w:rsidP="00B6685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810" w:type="dxa"/>
            <w:shd w:val="clear" w:color="auto" w:fill="auto"/>
          </w:tcPr>
          <w:p w:rsidR="00B6685B" w:rsidRPr="00870239" w:rsidRDefault="00B6685B" w:rsidP="00B6685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tcBorders>
              <w:bottom w:val="nil"/>
            </w:tcBorders>
          </w:tcPr>
          <w:p w:rsidR="00B6685B" w:rsidRPr="00870239" w:rsidRDefault="00B6685B" w:rsidP="00B6685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685B" w:rsidRPr="00610483" w:rsidRDefault="00B6685B" w:rsidP="00B668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6685B" w:rsidRPr="00610483" w:rsidRDefault="00B6685B" w:rsidP="00B6685B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vAlign w:val="bottom"/>
          </w:tcPr>
          <w:p w:rsidR="00B6685B" w:rsidRPr="00610483" w:rsidRDefault="00B6685B" w:rsidP="00B668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6685B" w:rsidRPr="00610483" w:rsidRDefault="00B6685B" w:rsidP="00B6685B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6685B" w:rsidRPr="00744476" w:rsidRDefault="00C36571" w:rsidP="00B6685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6685B" w:rsidRPr="00FC65FA" w:rsidRDefault="00B6685B" w:rsidP="00B6685B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6685B" w:rsidRPr="00020D75" w:rsidRDefault="00B6685B" w:rsidP="00B6685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44,153</w:t>
            </w:r>
          </w:p>
        </w:tc>
      </w:tr>
      <w:tr w:rsidR="003B0029" w:rsidRPr="00610483" w:rsidTr="009B7A42">
        <w:tc>
          <w:tcPr>
            <w:tcW w:w="2880" w:type="dxa"/>
          </w:tcPr>
          <w:p w:rsidR="003B0029" w:rsidRPr="009F665C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shd w:val="clear" w:color="auto" w:fill="auto"/>
          </w:tcPr>
          <w:p w:rsidR="003B0029" w:rsidRPr="00020D75" w:rsidRDefault="003B0029" w:rsidP="003B0029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tcBorders>
              <w:bottom w:val="nil"/>
            </w:tcBorders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0029" w:rsidRPr="00610483" w:rsidRDefault="003B0029" w:rsidP="003B0029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B0029" w:rsidRPr="00610483" w:rsidRDefault="003B0029" w:rsidP="003B002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0029" w:rsidRPr="00744476" w:rsidRDefault="00C36571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0029" w:rsidRPr="00FC65FA" w:rsidRDefault="003B0029" w:rsidP="003B0029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B0029" w:rsidRPr="00020D75" w:rsidRDefault="00C36571" w:rsidP="00C365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F2C7F" w:rsidRPr="00610483" w:rsidTr="009B7A42">
        <w:tc>
          <w:tcPr>
            <w:tcW w:w="2880" w:type="dxa"/>
          </w:tcPr>
          <w:p w:rsidR="00AF2C7F" w:rsidRPr="00CE38AD" w:rsidRDefault="00AF2C7F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2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F2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มาสเตอร์ อาชีพ (ประเทศไทย)</w:t>
            </w:r>
          </w:p>
        </w:tc>
        <w:tc>
          <w:tcPr>
            <w:tcW w:w="810" w:type="dxa"/>
            <w:shd w:val="clear" w:color="auto" w:fill="auto"/>
          </w:tcPr>
          <w:p w:rsidR="00AF2C7F" w:rsidRPr="00020D75" w:rsidRDefault="00AF2C7F" w:rsidP="003B0029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:rsidR="00AF2C7F" w:rsidRDefault="00AF2C7F" w:rsidP="003B0029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AF2C7F" w:rsidRPr="00610483" w:rsidRDefault="00AF2C7F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2C7F" w:rsidRPr="00610483" w:rsidRDefault="00AF2C7F" w:rsidP="003B0029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AF2C7F" w:rsidRPr="00610483" w:rsidRDefault="00AF2C7F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F2C7F" w:rsidRPr="00610483" w:rsidRDefault="00AF2C7F" w:rsidP="003B002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C7F" w:rsidRPr="00744476" w:rsidRDefault="00AF2C7F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2C7F" w:rsidRPr="00FC65FA" w:rsidRDefault="00AF2C7F" w:rsidP="003B0029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AF2C7F" w:rsidRPr="00020D75" w:rsidRDefault="00AF2C7F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B0029" w:rsidRPr="00610483" w:rsidTr="009B7A42">
        <w:trPr>
          <w:trHeight w:val="80"/>
        </w:trPr>
        <w:tc>
          <w:tcPr>
            <w:tcW w:w="2880" w:type="dxa"/>
          </w:tcPr>
          <w:p w:rsidR="003B0029" w:rsidRPr="009F665C" w:rsidRDefault="00AF2C7F" w:rsidP="00AF2C7F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2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3B0029" w:rsidRPr="00020D75" w:rsidRDefault="003B0029" w:rsidP="003B0029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B0029" w:rsidRPr="00610483" w:rsidRDefault="003B0029" w:rsidP="003B0029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single" w:sz="4" w:space="0" w:color="auto"/>
            </w:tcBorders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B0029" w:rsidRPr="00610483" w:rsidRDefault="003B0029" w:rsidP="003B002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0029" w:rsidRPr="00744476" w:rsidRDefault="00C36571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19,260</w:t>
            </w:r>
          </w:p>
        </w:tc>
        <w:tc>
          <w:tcPr>
            <w:tcW w:w="270" w:type="dxa"/>
          </w:tcPr>
          <w:p w:rsidR="003B0029" w:rsidRPr="00FC65FA" w:rsidRDefault="003B0029" w:rsidP="003B0029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3B0029" w:rsidRPr="00020D75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B0029" w:rsidRPr="00610483" w:rsidTr="009B7A42">
        <w:tc>
          <w:tcPr>
            <w:tcW w:w="2880" w:type="dxa"/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3B0029" w:rsidRPr="00020D75" w:rsidRDefault="003B0029" w:rsidP="003B0029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029" w:rsidRPr="00610483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B0029" w:rsidRPr="00610483" w:rsidRDefault="003B0029" w:rsidP="003B0029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:rsidR="003B0029" w:rsidRPr="00610483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B0029" w:rsidRPr="00610483" w:rsidRDefault="003B0029" w:rsidP="003B002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029" w:rsidRPr="00744476" w:rsidRDefault="00C36571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303,510</w:t>
            </w:r>
          </w:p>
        </w:tc>
        <w:tc>
          <w:tcPr>
            <w:tcW w:w="270" w:type="dxa"/>
          </w:tcPr>
          <w:p w:rsidR="003B0029" w:rsidRPr="00FC65FA" w:rsidRDefault="003B0029" w:rsidP="003B0029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3B0029" w:rsidRPr="00020D75" w:rsidRDefault="003B0029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267,564</w:t>
            </w:r>
          </w:p>
        </w:tc>
      </w:tr>
      <w:tr w:rsidR="003B0029" w:rsidRPr="00610483" w:rsidTr="009B7A42">
        <w:trPr>
          <w:trHeight w:val="80"/>
        </w:trPr>
        <w:tc>
          <w:tcPr>
            <w:tcW w:w="2880" w:type="dxa"/>
          </w:tcPr>
          <w:p w:rsidR="003B0029" w:rsidRPr="009F665C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B0029" w:rsidRPr="00610483" w:rsidRDefault="003B0029" w:rsidP="003B0029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single" w:sz="4" w:space="0" w:color="auto"/>
            </w:tcBorders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B0029" w:rsidRPr="00610483" w:rsidRDefault="003B0029" w:rsidP="003B002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0029" w:rsidRPr="00744476" w:rsidRDefault="00C36571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1,426</w:t>
            </w:r>
          </w:p>
        </w:tc>
        <w:tc>
          <w:tcPr>
            <w:tcW w:w="270" w:type="dxa"/>
          </w:tcPr>
          <w:p w:rsidR="003B0029" w:rsidRPr="00FC65FA" w:rsidRDefault="003B0029" w:rsidP="003B0029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3B0029" w:rsidRPr="00020D75" w:rsidRDefault="003B0029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1,237</w:t>
            </w:r>
          </w:p>
        </w:tc>
      </w:tr>
      <w:tr w:rsidR="003B0029" w:rsidRPr="00610483" w:rsidTr="009B7A42">
        <w:tc>
          <w:tcPr>
            <w:tcW w:w="2880" w:type="dxa"/>
            <w:tcBorders>
              <w:bottom w:val="nil"/>
            </w:tcBorders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:rsidR="003B0029" w:rsidRPr="00610483" w:rsidRDefault="003B0029" w:rsidP="003B002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B0029" w:rsidRPr="00BF2D72" w:rsidRDefault="003B0029" w:rsidP="003B0029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3B0029" w:rsidRPr="00BF2D72" w:rsidRDefault="003B0029" w:rsidP="003B00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B0029" w:rsidRPr="00BF2D72" w:rsidRDefault="003B0029" w:rsidP="003B002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0029" w:rsidRPr="00744476" w:rsidRDefault="00C36571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304,936</w:t>
            </w:r>
          </w:p>
        </w:tc>
        <w:tc>
          <w:tcPr>
            <w:tcW w:w="270" w:type="dxa"/>
            <w:tcBorders>
              <w:bottom w:val="nil"/>
            </w:tcBorders>
          </w:tcPr>
          <w:p w:rsidR="003B0029" w:rsidRPr="00BF2D72" w:rsidRDefault="003B0029" w:rsidP="003B0029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3B0029" w:rsidRPr="00020D75" w:rsidRDefault="003B0029" w:rsidP="003B0029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268,801</w:t>
            </w:r>
          </w:p>
        </w:tc>
      </w:tr>
    </w:tbl>
    <w:p w:rsidR="00F91B1B" w:rsidRPr="00F855CB" w:rsidRDefault="00F91B1B" w:rsidP="00F91B1B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67313" w:rsidRPr="00BB3DBA" w:rsidRDefault="00A67313" w:rsidP="009B7A42">
      <w:pPr>
        <w:pStyle w:val="Bo-C1Content"/>
        <w:ind w:right="-25"/>
        <w:jc w:val="both"/>
        <w:rPr>
          <w:spacing w:val="-4"/>
          <w:lang w:val="en-US"/>
        </w:rPr>
      </w:pPr>
      <w:r w:rsidRPr="00BB3DBA">
        <w:rPr>
          <w:rFonts w:hint="cs"/>
          <w:spacing w:val="-4"/>
          <w:cs/>
        </w:rPr>
        <w:t xml:space="preserve">ณ วันที่ </w:t>
      </w:r>
      <w:r w:rsidR="00241E42" w:rsidRPr="00BB3DBA">
        <w:rPr>
          <w:rFonts w:hint="cs"/>
          <w:spacing w:val="-4"/>
        </w:rPr>
        <w:t xml:space="preserve">30 </w:t>
      </w:r>
      <w:r w:rsidR="00241E42" w:rsidRPr="00BB3DBA">
        <w:rPr>
          <w:rFonts w:hint="cs"/>
          <w:spacing w:val="-4"/>
          <w:cs/>
        </w:rPr>
        <w:t xml:space="preserve">มิถุนายน </w:t>
      </w:r>
      <w:r w:rsidR="00716EF5" w:rsidRPr="00BB3DBA">
        <w:rPr>
          <w:rFonts w:hint="cs"/>
          <w:spacing w:val="-4"/>
          <w:cs/>
        </w:rPr>
        <w:t>25</w:t>
      </w:r>
      <w:r w:rsidR="00716EF5" w:rsidRPr="00BB3DBA">
        <w:rPr>
          <w:spacing w:val="-4"/>
        </w:rPr>
        <w:t>6</w:t>
      </w:r>
      <w:r w:rsidR="00986EAE" w:rsidRPr="00BB3DBA">
        <w:rPr>
          <w:spacing w:val="-4"/>
        </w:rPr>
        <w:t>2</w:t>
      </w:r>
      <w:r w:rsidRPr="00BB3DBA">
        <w:rPr>
          <w:rFonts w:hint="cs"/>
          <w:spacing w:val="-4"/>
          <w:cs/>
        </w:rPr>
        <w:t xml:space="preserve"> เงินให้กู้ยืมระยะสั้นแก่กิจการที่เกี่ยวข้องกันทั้งหมดเป็นตั๋วสัญญาใช้เงิน โดยมีกำหนดชำระคืนเมื่อทวงถาม</w:t>
      </w:r>
    </w:p>
    <w:p w:rsidR="00A67313" w:rsidRPr="007C0D2C" w:rsidRDefault="00A67313" w:rsidP="00A67313">
      <w:pPr>
        <w:pStyle w:val="Bo-C1Content"/>
        <w:rPr>
          <w:sz w:val="20"/>
          <w:szCs w:val="20"/>
          <w:cs/>
          <w:lang w:val="en-US"/>
        </w:rPr>
      </w:pPr>
    </w:p>
    <w:p w:rsidR="00E06AF9" w:rsidRPr="00E06AF9" w:rsidRDefault="00E06AF9" w:rsidP="009B7A42">
      <w:pPr>
        <w:tabs>
          <w:tab w:val="left" w:pos="540"/>
          <w:tab w:val="right" w:pos="720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06AF9">
        <w:rPr>
          <w:rFonts w:ascii="Angsana New" w:hAnsi="Angsana New"/>
          <w:spacing w:val="-2"/>
          <w:sz w:val="30"/>
          <w:szCs w:val="30"/>
          <w:cs/>
        </w:rPr>
        <w:t>รายการเคลื่อนไหว</w:t>
      </w:r>
      <w:r w:rsidRPr="00E06AF9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E06AF9">
        <w:rPr>
          <w:rFonts w:ascii="Angsana New" w:hAnsi="Angsana New" w:hint="cs"/>
          <w:spacing w:val="-2"/>
          <w:sz w:val="30"/>
          <w:szCs w:val="30"/>
          <w:cs/>
          <w:lang w:val="en-US"/>
        </w:rPr>
        <w:t>เงิน</w:t>
      </w:r>
      <w:r w:rsidRPr="00E06AF9">
        <w:rPr>
          <w:rFonts w:ascii="Angsana New" w:hAnsi="Angsana New"/>
          <w:spacing w:val="-2"/>
          <w:sz w:val="30"/>
          <w:szCs w:val="30"/>
          <w:cs/>
        </w:rPr>
        <w:t>ให้</w:t>
      </w:r>
      <w:r w:rsidRPr="00E06AF9">
        <w:rPr>
          <w:rFonts w:ascii="Angsana New" w:hAnsi="Angsana New" w:hint="cs"/>
          <w:spacing w:val="-2"/>
          <w:sz w:val="30"/>
          <w:szCs w:val="30"/>
          <w:cs/>
          <w:lang w:val="en-US"/>
        </w:rPr>
        <w:t>กู้ยืม</w:t>
      </w:r>
      <w:r w:rsidRPr="00E06AF9">
        <w:rPr>
          <w:rFonts w:ascii="Angsana New" w:hAnsi="Angsana New"/>
          <w:spacing w:val="-2"/>
          <w:sz w:val="30"/>
          <w:szCs w:val="30"/>
          <w:cs/>
        </w:rPr>
        <w:t>แก่</w:t>
      </w:r>
      <w:r w:rsidRPr="00E06AF9">
        <w:rPr>
          <w:rFonts w:ascii="Angsana New" w:hAnsi="Angsana New" w:hint="cs"/>
          <w:spacing w:val="-2"/>
          <w:sz w:val="30"/>
          <w:szCs w:val="30"/>
          <w:cs/>
          <w:lang w:val="en-US"/>
        </w:rPr>
        <w:t>กิจการที่เกี่ยวข้องกัน</w:t>
      </w:r>
      <w:r w:rsidRPr="00E06AF9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</w:t>
      </w:r>
      <w:r w:rsidRPr="00E06AF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E06AF9">
        <w:rPr>
          <w:rFonts w:ascii="Angsana New" w:hAnsi="Angsana New"/>
          <w:spacing w:val="-2"/>
          <w:sz w:val="30"/>
          <w:szCs w:val="30"/>
        </w:rPr>
        <w:t>3</w:t>
      </w:r>
      <w:r w:rsidRPr="00E06AF9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Pr="00E06AF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Pr="00E06AF9">
        <w:rPr>
          <w:rFonts w:ascii="Angsana New" w:hAnsi="Angsana New"/>
          <w:spacing w:val="-2"/>
          <w:sz w:val="30"/>
          <w:szCs w:val="30"/>
        </w:rPr>
        <w:t>25</w:t>
      </w:r>
      <w:r w:rsidRPr="00E06AF9">
        <w:rPr>
          <w:rFonts w:ascii="Angsana New" w:hAnsi="Angsana New" w:hint="cs"/>
          <w:spacing w:val="-2"/>
          <w:sz w:val="30"/>
          <w:szCs w:val="30"/>
          <w:cs/>
        </w:rPr>
        <w:t>6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E06A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06AF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06AF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E06AF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06AF9">
        <w:rPr>
          <w:rFonts w:ascii="Angsana New" w:hAnsi="Angsana New"/>
          <w:sz w:val="30"/>
          <w:szCs w:val="30"/>
          <w:cs/>
        </w:rPr>
        <w:t>มีดังนี้</w:t>
      </w:r>
    </w:p>
    <w:p w:rsidR="00E06AF9" w:rsidRPr="00E06AF9" w:rsidRDefault="00E06AF9" w:rsidP="00E06AF9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780"/>
        <w:gridCol w:w="1114"/>
        <w:gridCol w:w="236"/>
        <w:gridCol w:w="1115"/>
        <w:gridCol w:w="236"/>
        <w:gridCol w:w="1200"/>
        <w:gridCol w:w="236"/>
        <w:gridCol w:w="1200"/>
      </w:tblGrid>
      <w:tr w:rsidR="00E06AF9" w:rsidRPr="00E06AF9" w:rsidTr="009B7A42">
        <w:tc>
          <w:tcPr>
            <w:tcW w:w="3780" w:type="dxa"/>
          </w:tcPr>
          <w:p w:rsidR="00E06AF9" w:rsidRPr="00E06AF9" w:rsidRDefault="00E06AF9" w:rsidP="00E06AF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2465" w:type="dxa"/>
            <w:gridSpan w:val="3"/>
          </w:tcPr>
          <w:p w:rsidR="00E06AF9" w:rsidRPr="00E06AF9" w:rsidRDefault="00E06AF9" w:rsidP="00E06AF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06AF9" w:rsidRPr="00E06AF9" w:rsidRDefault="00E06AF9" w:rsidP="00E06AF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E06AF9" w:rsidRPr="00E06AF9" w:rsidRDefault="00E06AF9" w:rsidP="00E06AF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AF9" w:rsidRPr="00E06AF9" w:rsidTr="009B7A42">
        <w:tc>
          <w:tcPr>
            <w:tcW w:w="3780" w:type="dxa"/>
          </w:tcPr>
          <w:p w:rsidR="00E06AF9" w:rsidRPr="00E06AF9" w:rsidRDefault="00E06AF9" w:rsidP="00E06AF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1114" w:type="dxa"/>
          </w:tcPr>
          <w:p w:rsidR="00E06AF9" w:rsidRPr="00E06AF9" w:rsidRDefault="00E06AF9" w:rsidP="00E06A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E06AF9" w:rsidRPr="00E06AF9" w:rsidRDefault="00E06AF9" w:rsidP="00E06A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06AF9" w:rsidRPr="00E06AF9" w:rsidRDefault="00E06AF9" w:rsidP="00E06A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06A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06AF9" w:rsidRPr="00E06AF9" w:rsidRDefault="00E06AF9" w:rsidP="00E06A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E06AF9" w:rsidRPr="00E06AF9" w:rsidRDefault="00E06AF9" w:rsidP="00E06A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E06AF9" w:rsidRPr="00E06AF9" w:rsidRDefault="00E06AF9" w:rsidP="00E06A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06AF9" w:rsidRPr="00E06AF9" w:rsidRDefault="00E06AF9" w:rsidP="00E06A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06A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E06AF9" w:rsidRPr="00E06AF9" w:rsidTr="009B7A42">
        <w:tc>
          <w:tcPr>
            <w:tcW w:w="3780" w:type="dxa"/>
          </w:tcPr>
          <w:p w:rsidR="00E06AF9" w:rsidRPr="00E06AF9" w:rsidRDefault="00E06AF9" w:rsidP="00E06AF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:rsidR="00E06AF9" w:rsidRPr="00E06AF9" w:rsidRDefault="00E06AF9" w:rsidP="00E06AF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A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A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6AF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6AF9" w:rsidRPr="00E06AF9" w:rsidTr="009B7A42">
        <w:tc>
          <w:tcPr>
            <w:tcW w:w="3780" w:type="dxa"/>
          </w:tcPr>
          <w:p w:rsidR="00E06AF9" w:rsidRPr="00E06AF9" w:rsidRDefault="00E06AF9" w:rsidP="00E06AF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4" w:type="dxa"/>
            <w:shd w:val="clear" w:color="auto" w:fill="auto"/>
          </w:tcPr>
          <w:p w:rsidR="00E06AF9" w:rsidRPr="00E06AF9" w:rsidRDefault="00E06AF9" w:rsidP="00E06AF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06AF9" w:rsidRPr="00E06AF9" w:rsidRDefault="00E06AF9" w:rsidP="00E06AF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06AF9" w:rsidRPr="00E06AF9" w:rsidRDefault="00E06AF9" w:rsidP="00E06AF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06AF9" w:rsidRPr="00E06AF9" w:rsidRDefault="00E06AF9" w:rsidP="00E06AF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E06AF9" w:rsidRPr="00E06AF9" w:rsidRDefault="00E06AF9" w:rsidP="00E06AF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06AF9" w:rsidRPr="00E06AF9" w:rsidRDefault="00E06AF9" w:rsidP="00E06AF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06AF9" w:rsidRPr="00E06AF9" w:rsidRDefault="00E06AF9" w:rsidP="00E06AF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FA6" w:rsidRPr="00E06AF9" w:rsidTr="002D3FF9">
        <w:tc>
          <w:tcPr>
            <w:tcW w:w="3780" w:type="dxa"/>
          </w:tcPr>
          <w:p w:rsidR="007A7FA6" w:rsidRPr="00E06AF9" w:rsidRDefault="007A7FA6" w:rsidP="007A7FA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A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AF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4" w:type="dxa"/>
            <w:shd w:val="clear" w:color="auto" w:fill="auto"/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267,</w:t>
            </w:r>
            <w:r w:rsidR="00BC34F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E06AF9">
              <w:rPr>
                <w:rFonts w:ascii="Angsana New" w:hAnsi="Angsana New"/>
                <w:sz w:val="30"/>
                <w:szCs w:val="30"/>
              </w:rPr>
              <w:t>,</w:t>
            </w:r>
            <w:r w:rsidRPr="00E06AF9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7A7FA6" w:rsidRPr="00E06AF9" w:rsidTr="002D3FF9">
        <w:tc>
          <w:tcPr>
            <w:tcW w:w="3780" w:type="dxa"/>
          </w:tcPr>
          <w:p w:rsidR="007A7FA6" w:rsidRPr="00E06AF9" w:rsidRDefault="007A7FA6" w:rsidP="007A7FA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shd w:val="clear" w:color="auto" w:fill="auto"/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36,060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sz w:val="30"/>
                <w:szCs w:val="30"/>
                <w:lang w:val="en-US"/>
              </w:rPr>
              <w:t>15,300</w:t>
            </w:r>
          </w:p>
        </w:tc>
      </w:tr>
      <w:tr w:rsidR="007A7FA6" w:rsidRPr="00E06AF9" w:rsidTr="002D3FF9">
        <w:tc>
          <w:tcPr>
            <w:tcW w:w="3780" w:type="dxa"/>
          </w:tcPr>
          <w:p w:rsidR="007A7FA6" w:rsidRPr="00E06AF9" w:rsidRDefault="007A7FA6" w:rsidP="007A7FA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(114)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7A7FA6" w:rsidRPr="00E06AF9" w:rsidRDefault="007A7FA6" w:rsidP="007A7FA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7FA6" w:rsidRPr="00E06AF9" w:rsidTr="002D3FF9">
        <w:tc>
          <w:tcPr>
            <w:tcW w:w="3780" w:type="dxa"/>
          </w:tcPr>
          <w:p w:rsidR="007A7FA6" w:rsidRPr="00E06AF9" w:rsidRDefault="007A7FA6" w:rsidP="007A7FA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A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7A7FA6" w:rsidRPr="00E06AF9" w:rsidRDefault="007A7FA6" w:rsidP="007A7FA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A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303,510</w:t>
            </w:r>
          </w:p>
        </w:tc>
        <w:tc>
          <w:tcPr>
            <w:tcW w:w="236" w:type="dxa"/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7A7FA6" w:rsidRPr="00E06AF9" w:rsidRDefault="007A7FA6" w:rsidP="007A7FA6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A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288,553</w:t>
            </w:r>
          </w:p>
        </w:tc>
      </w:tr>
    </w:tbl>
    <w:p w:rsidR="005A48CA" w:rsidRDefault="005A48CA" w:rsidP="00E06AF9">
      <w:pPr>
        <w:pStyle w:val="Bo-Blankline"/>
        <w:ind w:left="0"/>
        <w:rPr>
          <w:sz w:val="24"/>
          <w:szCs w:val="24"/>
          <w:cs/>
          <w:lang w:val="en-US"/>
        </w:rPr>
      </w:pPr>
    </w:p>
    <w:p w:rsidR="005A48CA" w:rsidRDefault="005A48CA">
      <w:pPr>
        <w:spacing w:line="240" w:lineRule="auto"/>
        <w:rPr>
          <w:rFonts w:ascii="Angsana New" w:hAnsi="Angsana New"/>
          <w:sz w:val="24"/>
          <w:szCs w:val="24"/>
          <w:cs/>
          <w:lang w:val="en-US"/>
        </w:rPr>
      </w:pPr>
      <w:r>
        <w:rPr>
          <w:sz w:val="24"/>
          <w:szCs w:val="24"/>
          <w:cs/>
          <w:lang w:val="en-US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60"/>
        <w:gridCol w:w="1134"/>
        <w:gridCol w:w="236"/>
        <w:gridCol w:w="1135"/>
        <w:gridCol w:w="236"/>
        <w:gridCol w:w="1135"/>
        <w:gridCol w:w="236"/>
        <w:gridCol w:w="1108"/>
      </w:tblGrid>
      <w:tr w:rsidR="00F91B1B" w:rsidRPr="00970BCB" w:rsidTr="00E86AF0">
        <w:trPr>
          <w:tblHeader/>
        </w:trPr>
        <w:tc>
          <w:tcPr>
            <w:tcW w:w="3960" w:type="dxa"/>
          </w:tcPr>
          <w:p w:rsidR="00F91B1B" w:rsidRPr="00E465E5" w:rsidRDefault="0090772C" w:rsidP="00F978C7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="00F91B1B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="00F91B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5" w:type="dxa"/>
            <w:gridSpan w:val="3"/>
          </w:tcPr>
          <w:p w:rsidR="00F91B1B" w:rsidRPr="004D71C7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4D71C7" w:rsidRDefault="00F91B1B" w:rsidP="00F978C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9" w:type="dxa"/>
            <w:gridSpan w:val="3"/>
          </w:tcPr>
          <w:p w:rsidR="00F91B1B" w:rsidRPr="004D71C7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AE" w:rsidRPr="00970BCB" w:rsidTr="00E86AF0">
        <w:trPr>
          <w:tblHeader/>
        </w:trPr>
        <w:tc>
          <w:tcPr>
            <w:tcW w:w="3960" w:type="dxa"/>
          </w:tcPr>
          <w:p w:rsidR="00D273AE" w:rsidRDefault="00D273AE" w:rsidP="00D273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34" w:type="dxa"/>
          </w:tcPr>
          <w:p w:rsidR="00D273AE" w:rsidRPr="00D87537" w:rsidRDefault="00E06AF9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273AE" w:rsidRPr="00D87537" w:rsidRDefault="00E06AF9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E86AF0">
        <w:trPr>
          <w:tblHeader/>
        </w:trPr>
        <w:tc>
          <w:tcPr>
            <w:tcW w:w="3960" w:type="dxa"/>
          </w:tcPr>
          <w:p w:rsidR="00986EAE" w:rsidRDefault="00986EAE" w:rsidP="00986E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970BCB" w:rsidTr="00E86AF0">
        <w:trPr>
          <w:tblHeader/>
        </w:trPr>
        <w:tc>
          <w:tcPr>
            <w:tcW w:w="396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E86AF0">
        <w:tc>
          <w:tcPr>
            <w:tcW w:w="3960" w:type="dxa"/>
          </w:tcPr>
          <w:p w:rsidR="00986EAE" w:rsidRPr="00020D75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986EAE" w:rsidRPr="00020D75" w:rsidRDefault="00986EAE" w:rsidP="00986EA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5D1165" w:rsidP="005D116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3,257</w:t>
            </w:r>
          </w:p>
        </w:tc>
      </w:tr>
      <w:tr w:rsidR="005D1165" w:rsidRPr="00970BCB" w:rsidTr="00E86AF0">
        <w:tc>
          <w:tcPr>
            <w:tcW w:w="396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65,651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85,200</w:t>
            </w:r>
          </w:p>
        </w:tc>
      </w:tr>
      <w:tr w:rsidR="005D1165" w:rsidRPr="00970BCB" w:rsidTr="00E86AF0">
        <w:tc>
          <w:tcPr>
            <w:tcW w:w="396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40,612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32,356</w:t>
            </w:r>
          </w:p>
        </w:tc>
      </w:tr>
      <w:tr w:rsidR="005D1165" w:rsidRPr="00970BCB" w:rsidTr="00E86AF0">
        <w:tc>
          <w:tcPr>
            <w:tcW w:w="396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โรงกลั่นน้ำมันทีพีไอ (1997)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BE28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D1165" w:rsidRPr="00970BCB" w:rsidTr="00E86AF0">
        <w:tc>
          <w:tcPr>
            <w:tcW w:w="396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13,382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14,002</w:t>
            </w:r>
          </w:p>
        </w:tc>
      </w:tr>
      <w:tr w:rsidR="005D1165" w:rsidRPr="00970BCB" w:rsidTr="00E86AF0">
        <w:tc>
          <w:tcPr>
            <w:tcW w:w="396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78,962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67,827</w:t>
            </w:r>
          </w:p>
        </w:tc>
      </w:tr>
      <w:tr w:rsidR="005D1165" w:rsidRPr="00970BCB" w:rsidTr="00E86AF0">
        <w:tc>
          <w:tcPr>
            <w:tcW w:w="396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5D1165" w:rsidRPr="00970BCB" w:rsidTr="00E86AF0">
        <w:tc>
          <w:tcPr>
            <w:tcW w:w="396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BE28EB" w:rsidP="00BE28EB">
            <w:pPr>
              <w:tabs>
                <w:tab w:val="decimal" w:pos="87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ซีนิธ อินเตอร์เนชั่นแนล เทรดดิ้ง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A97820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A97820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Default="00A97820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BE28EB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3D7D10" w:rsidRDefault="00A97820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28EB" w:rsidRPr="00970BCB" w:rsidTr="00E86AF0">
        <w:tc>
          <w:tcPr>
            <w:tcW w:w="3960" w:type="dxa"/>
          </w:tcPr>
          <w:p w:rsidR="00BE28EB" w:rsidRPr="00744476" w:rsidRDefault="00BE28EB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4" w:type="dxa"/>
            <w:shd w:val="clear" w:color="auto" w:fill="auto"/>
          </w:tcPr>
          <w:p w:rsidR="00BE28EB" w:rsidRDefault="00EB17B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E28EB" w:rsidRPr="00020D75" w:rsidRDefault="00BE28EB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E28EB" w:rsidRDefault="00EB17B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E28EB" w:rsidRPr="00020D75" w:rsidRDefault="00BE28EB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E28EB" w:rsidRPr="003D7D10" w:rsidRDefault="00A97820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:rsidR="00BE28EB" w:rsidRPr="00020D75" w:rsidRDefault="00BE28EB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BE28EB" w:rsidRDefault="00A97820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5D1165" w:rsidP="005D1165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Default="00A97820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5D1165" w:rsidRPr="00970BCB" w:rsidTr="00E86AF0">
        <w:tc>
          <w:tcPr>
            <w:tcW w:w="3960" w:type="dxa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D1165" w:rsidRPr="00020D75" w:rsidRDefault="005D1165" w:rsidP="005D116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8,415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6,503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5400D2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7,126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5,705</w:t>
            </w: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5,536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3,289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744476" w:rsidRDefault="008C6023" w:rsidP="008C6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8C6023" w:rsidRPr="00020D75" w:rsidRDefault="008C6023" w:rsidP="008C6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023" w:rsidRPr="00970BCB" w:rsidTr="00E86AF0">
        <w:tc>
          <w:tcPr>
            <w:tcW w:w="3960" w:type="dxa"/>
          </w:tcPr>
          <w:p w:rsidR="008C6023" w:rsidRPr="00020D75" w:rsidRDefault="008C6023" w:rsidP="008C602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20D75">
              <w:rPr>
                <w:rFonts w:ascii="Angsana New" w:hAnsi="Angsana New"/>
                <w:sz w:val="30"/>
                <w:szCs w:val="30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36,690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49,856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744476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36,373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28,074</w:t>
            </w: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1,710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744476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0D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020D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744476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  <w:shd w:val="clear" w:color="auto" w:fill="auto"/>
          </w:tcPr>
          <w:p w:rsidR="008C6023" w:rsidRPr="00020D75" w:rsidRDefault="008C6023" w:rsidP="008C6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744476" w:rsidRDefault="008C6023" w:rsidP="008C6023">
            <w:pPr>
              <w:spacing w:line="240" w:lineRule="atLeast"/>
              <w:ind w:left="-12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C6023" w:rsidRPr="00020D75" w:rsidRDefault="008C6023" w:rsidP="008C6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C6023" w:rsidRPr="00744476" w:rsidRDefault="008C6023" w:rsidP="008C6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8C6023" w:rsidRPr="00970BCB" w:rsidTr="00E86AF0">
        <w:tc>
          <w:tcPr>
            <w:tcW w:w="3960" w:type="dxa"/>
            <w:vAlign w:val="bottom"/>
          </w:tcPr>
          <w:p w:rsidR="008C6023" w:rsidRPr="00020D75" w:rsidRDefault="008C6023" w:rsidP="008C602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52,396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C6023" w:rsidRPr="00020D75" w:rsidRDefault="008C6023" w:rsidP="008C6023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60,833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248,009</w:t>
            </w:r>
          </w:p>
        </w:tc>
        <w:tc>
          <w:tcPr>
            <w:tcW w:w="236" w:type="dxa"/>
          </w:tcPr>
          <w:p w:rsidR="008C6023" w:rsidRPr="00020D75" w:rsidRDefault="008C6023" w:rsidP="008C602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8C6023" w:rsidRPr="00020D75" w:rsidRDefault="008C6023" w:rsidP="008C6023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238,262</w:t>
            </w:r>
          </w:p>
        </w:tc>
      </w:tr>
    </w:tbl>
    <w:p w:rsidR="005A48CA" w:rsidRDefault="005A48CA" w:rsidP="00F91B1B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cs/>
          <w:lang w:val="en-US"/>
        </w:rPr>
      </w:pPr>
    </w:p>
    <w:p w:rsidR="005A48CA" w:rsidRDefault="005A48CA">
      <w:pPr>
        <w:spacing w:line="240" w:lineRule="auto"/>
        <w:rPr>
          <w:rFonts w:ascii="Angsana New" w:hAnsi="Angsana New"/>
          <w:color w:val="000000"/>
          <w:sz w:val="20"/>
          <w:szCs w:val="20"/>
          <w:cs/>
          <w:lang w:val="en-US"/>
        </w:rPr>
      </w:pPr>
      <w:r>
        <w:rPr>
          <w:rFonts w:ascii="Angsana New" w:hAnsi="Angsana New"/>
          <w:color w:val="000000"/>
          <w:sz w:val="20"/>
          <w:szCs w:val="20"/>
          <w:cs/>
          <w:lang w:val="en-US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98"/>
      </w:tblGrid>
      <w:tr w:rsidR="000A2706" w:rsidRPr="003445BE" w:rsidTr="00884799">
        <w:tc>
          <w:tcPr>
            <w:tcW w:w="3870" w:type="dxa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lastRenderedPageBreak/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9" w:type="dxa"/>
            <w:gridSpan w:val="3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AD6" w:rsidRPr="003445BE" w:rsidTr="00884799">
        <w:tc>
          <w:tcPr>
            <w:tcW w:w="3870" w:type="dxa"/>
          </w:tcPr>
          <w:p w:rsidR="00FC7AD6" w:rsidRPr="003445BE" w:rsidRDefault="00FC7AD6" w:rsidP="00FC7AD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C7AD6" w:rsidRDefault="004727AC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FC7AD6" w:rsidRPr="00970BCB" w:rsidRDefault="00FC7AD6" w:rsidP="00FC7A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7AD6" w:rsidRDefault="00FC7AD6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FC7AD6" w:rsidRPr="00970BCB" w:rsidRDefault="00FC7AD6" w:rsidP="00FC7A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7AD6" w:rsidRDefault="004727AC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FC7AD6" w:rsidRPr="00970BCB" w:rsidRDefault="00FC7AD6" w:rsidP="00FC7A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FC7AD6" w:rsidRDefault="00FC7AD6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86EAE" w:rsidRPr="003445BE" w:rsidTr="00884799">
        <w:tc>
          <w:tcPr>
            <w:tcW w:w="3870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3445BE" w:rsidTr="00884799">
        <w:tc>
          <w:tcPr>
            <w:tcW w:w="3870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986EAE" w:rsidRPr="003445BE" w:rsidRDefault="00986EAE" w:rsidP="00986EA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3445BE" w:rsidTr="00884799">
        <w:tc>
          <w:tcPr>
            <w:tcW w:w="3870" w:type="dxa"/>
          </w:tcPr>
          <w:p w:rsidR="00986EAE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023" w:rsidRPr="003445BE" w:rsidTr="00884799">
        <w:tc>
          <w:tcPr>
            <w:tcW w:w="3870" w:type="dxa"/>
            <w:vAlign w:val="bottom"/>
          </w:tcPr>
          <w:p w:rsidR="008C6023" w:rsidRPr="009154B5" w:rsidRDefault="008C6023" w:rsidP="008C602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</w:tr>
      <w:tr w:rsidR="008C6023" w:rsidRPr="003445BE" w:rsidTr="00884799">
        <w:tc>
          <w:tcPr>
            <w:tcW w:w="3870" w:type="dxa"/>
            <w:vAlign w:val="bottom"/>
          </w:tcPr>
          <w:p w:rsidR="008C6023" w:rsidRPr="009154B5" w:rsidRDefault="008C6023" w:rsidP="008C602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8C6023" w:rsidRPr="003445BE" w:rsidTr="00884799">
        <w:trPr>
          <w:trHeight w:val="244"/>
        </w:trPr>
        <w:tc>
          <w:tcPr>
            <w:tcW w:w="3870" w:type="dxa"/>
            <w:vAlign w:val="bottom"/>
          </w:tcPr>
          <w:p w:rsidR="008C6023" w:rsidRPr="00077AAD" w:rsidRDefault="008C6023" w:rsidP="008C602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77A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  <w:shd w:val="clear" w:color="auto" w:fill="auto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023" w:rsidRPr="00CF373D" w:rsidRDefault="008C6023" w:rsidP="008C6023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:rsidR="008C6023" w:rsidRPr="004D6741" w:rsidRDefault="008C6023" w:rsidP="008C602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8C6023" w:rsidRPr="00CF373D" w:rsidRDefault="008C6023" w:rsidP="008C6023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</w:tr>
    </w:tbl>
    <w:p w:rsidR="000A2706" w:rsidRDefault="000A2706" w:rsidP="00F91B1B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39"/>
        <w:gridCol w:w="1201"/>
      </w:tblGrid>
      <w:tr w:rsidR="00F91B1B" w:rsidRPr="00970BCB" w:rsidTr="00884799">
        <w:tc>
          <w:tcPr>
            <w:tcW w:w="3870" w:type="dxa"/>
          </w:tcPr>
          <w:p w:rsidR="00F91B1B" w:rsidRPr="00E465E5" w:rsidRDefault="00F91B1B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</w:p>
        </w:tc>
        <w:tc>
          <w:tcPr>
            <w:tcW w:w="2520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1B1B" w:rsidRPr="00970BCB" w:rsidRDefault="00F91B1B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AE" w:rsidRPr="00970BCB" w:rsidTr="00884799">
        <w:tc>
          <w:tcPr>
            <w:tcW w:w="3870" w:type="dxa"/>
          </w:tcPr>
          <w:p w:rsidR="00D273AE" w:rsidRPr="00E465E5" w:rsidRDefault="00D273AE" w:rsidP="00D273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- </w:t>
            </w:r>
            <w:r w:rsidRPr="009154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:rsidR="00D273AE" w:rsidRPr="00D87537" w:rsidRDefault="004727AC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273AE" w:rsidRPr="00D87537" w:rsidRDefault="004727AC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884799">
        <w:tc>
          <w:tcPr>
            <w:tcW w:w="3870" w:type="dxa"/>
          </w:tcPr>
          <w:p w:rsidR="00986EAE" w:rsidRDefault="00986EAE" w:rsidP="00986E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9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970BCB" w:rsidTr="00884799"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884799">
        <w:tc>
          <w:tcPr>
            <w:tcW w:w="3870" w:type="dxa"/>
          </w:tcPr>
          <w:p w:rsidR="00986EAE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86EAE" w:rsidRPr="00970BCB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C04" w:rsidRPr="00970BCB" w:rsidTr="00884799">
        <w:tc>
          <w:tcPr>
            <w:tcW w:w="3870" w:type="dxa"/>
            <w:vAlign w:val="bottom"/>
          </w:tcPr>
          <w:p w:rsidR="002B5C04" w:rsidRDefault="002B5C04" w:rsidP="002B5C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</w:t>
            </w:r>
            <w:r w:rsidRPr="009154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็</w:t>
            </w: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อกไซด์ไทย 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B5C04" w:rsidRPr="00020D75" w:rsidRDefault="003842EA" w:rsidP="002B5C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5C04" w:rsidRPr="00020D75" w:rsidRDefault="002B5C04" w:rsidP="002B5C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B5C04" w:rsidRPr="00020D75" w:rsidRDefault="002B5C04" w:rsidP="002B5C04">
            <w:pPr>
              <w:spacing w:line="240" w:lineRule="atLeast"/>
              <w:ind w:left="-11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B5C04" w:rsidRPr="00020D75" w:rsidRDefault="002B5C04" w:rsidP="002B5C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B5C04" w:rsidRPr="00970BCB" w:rsidRDefault="005D1165" w:rsidP="002B5C04">
            <w:pPr>
              <w:tabs>
                <w:tab w:val="decimal" w:pos="87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421,984</w:t>
            </w:r>
          </w:p>
        </w:tc>
        <w:tc>
          <w:tcPr>
            <w:tcW w:w="239" w:type="dxa"/>
          </w:tcPr>
          <w:p w:rsidR="002B5C04" w:rsidRPr="00970BCB" w:rsidRDefault="002B5C04" w:rsidP="002B5C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:rsidR="002B5C04" w:rsidRPr="00020D75" w:rsidRDefault="005D1165" w:rsidP="002B5C04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421,984</w:t>
            </w:r>
          </w:p>
        </w:tc>
      </w:tr>
    </w:tbl>
    <w:p w:rsidR="00F91B1B" w:rsidRPr="000F1614" w:rsidRDefault="00F91B1B" w:rsidP="00F91B1B">
      <w:pPr>
        <w:pStyle w:val="Bo-Blankline"/>
      </w:pPr>
    </w:p>
    <w:p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716EF5" w:rsidRPr="00E4496F">
        <w:rPr>
          <w:spacing w:val="2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716EF5" w:rsidRPr="00E4496F">
        <w:rPr>
          <w:spacing w:val="2"/>
          <w:lang w:val="en-US"/>
        </w:rPr>
        <w:t>47</w:t>
      </w:r>
      <w:r w:rsidR="00716EF5" w:rsidRPr="00E4496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716EF5" w:rsidRPr="00E4496F">
        <w:rPr>
          <w:rFonts w:hint="cs"/>
          <w:spacing w:val="-4"/>
          <w:cs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716EF5" w:rsidRPr="00E4496F">
        <w:rPr>
          <w:rFonts w:hint="cs"/>
          <w:spacing w:val="-4"/>
          <w:cs/>
        </w:rPr>
        <w:t>16</w:t>
      </w:r>
      <w:r w:rsidRPr="00E4496F">
        <w:rPr>
          <w:rFonts w:hint="cs"/>
          <w:spacing w:val="-4"/>
          <w:cs/>
        </w:rPr>
        <w:t xml:space="preserve"> 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716EF5" w:rsidRPr="00E4496F">
        <w:rPr>
          <w:rFonts w:hint="cs"/>
          <w:cs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716EF5" w:rsidRPr="00E4496F">
        <w:rPr>
          <w:rFonts w:hint="cs"/>
          <w:cs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:rsidR="00F91B1B" w:rsidRPr="00E4496F" w:rsidRDefault="00F91B1B" w:rsidP="00F91B1B">
      <w:pPr>
        <w:pStyle w:val="Bo-Blankline"/>
      </w:pPr>
    </w:p>
    <w:p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716EF5" w:rsidRPr="00E4496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716EF5" w:rsidRPr="00E4496F">
        <w:rPr>
          <w:rFonts w:hint="cs"/>
          <w:cs/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716EF5" w:rsidRPr="00E4496F">
        <w:rPr>
          <w:rFonts w:hint="cs"/>
          <w:cs/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:rsidR="00F91B1B" w:rsidRPr="00E4496F" w:rsidRDefault="00F91B1B" w:rsidP="00636896">
      <w:pPr>
        <w:pStyle w:val="Bo-Blankline"/>
        <w:ind w:right="-115"/>
      </w:pPr>
    </w:p>
    <w:p w:rsidR="00D273AE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4727AC" w:rsidRPr="00E4496F">
        <w:rPr>
          <w:spacing w:val="-2"/>
        </w:rPr>
        <w:t>3</w:t>
      </w:r>
      <w:r w:rsidR="004727AC" w:rsidRPr="00E4496F">
        <w:rPr>
          <w:spacing w:val="-2"/>
          <w:lang w:val="en-US"/>
        </w:rPr>
        <w:t xml:space="preserve">0 </w:t>
      </w:r>
      <w:r w:rsidR="004727AC" w:rsidRPr="00E4496F">
        <w:rPr>
          <w:rFonts w:hint="cs"/>
          <w:spacing w:val="-2"/>
          <w:cs/>
          <w:lang w:val="en-US"/>
        </w:rPr>
        <w:t xml:space="preserve">มิถุนายน </w:t>
      </w:r>
      <w:r w:rsidR="00716EF5" w:rsidRPr="00E4496F">
        <w:rPr>
          <w:rFonts w:hint="cs"/>
          <w:spacing w:val="6"/>
          <w:cs/>
          <w:lang w:val="en-US"/>
        </w:rPr>
        <w:t>25</w:t>
      </w:r>
      <w:r w:rsidR="00716EF5" w:rsidRPr="00E4496F">
        <w:rPr>
          <w:spacing w:val="6"/>
          <w:lang w:val="en-US"/>
        </w:rPr>
        <w:t>6</w:t>
      </w:r>
      <w:r w:rsidR="009F665C" w:rsidRPr="00E4496F">
        <w:rPr>
          <w:spacing w:val="6"/>
          <w:lang w:val="en-US"/>
        </w:rPr>
        <w:t>2</w:t>
      </w:r>
      <w:r w:rsidRPr="00E4496F">
        <w:rPr>
          <w:rFonts w:hint="cs"/>
          <w:spacing w:val="6"/>
          <w:cs/>
          <w:lang w:val="en-US"/>
        </w:rPr>
        <w:t xml:space="preserve"> 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และกำไรจากการขายรอรับรู้มียอดคงเหลือจำนวน </w:t>
      </w:r>
      <w:r w:rsidR="00597A6E" w:rsidRPr="00E4496F">
        <w:rPr>
          <w:spacing w:val="6"/>
          <w:lang w:val="en-US"/>
        </w:rPr>
        <w:t>35</w:t>
      </w:r>
      <w:r w:rsidRPr="00E4496F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597A6E" w:rsidRPr="00E4496F">
        <w:rPr>
          <w:spacing w:val="6"/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:rsidR="003D423F" w:rsidRDefault="003D423F" w:rsidP="00636896">
      <w:pPr>
        <w:pStyle w:val="Bo-C1Content"/>
        <w:ind w:right="-205"/>
        <w:rPr>
          <w:lang w:val="en-US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35"/>
      </w:tblGrid>
      <w:tr w:rsidR="00F91B1B" w:rsidRPr="00970BCB" w:rsidTr="007201FE">
        <w:trPr>
          <w:tblHeader/>
        </w:trPr>
        <w:tc>
          <w:tcPr>
            <w:tcW w:w="3870" w:type="dxa"/>
          </w:tcPr>
          <w:p w:rsidR="00F91B1B" w:rsidRPr="00E465E5" w:rsidRDefault="003D423F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="00F91B1B"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 w:rsidR="00F91B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F91B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91B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91B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AE" w:rsidRPr="00970BCB" w:rsidTr="007201FE">
        <w:trPr>
          <w:tblHeader/>
        </w:trPr>
        <w:tc>
          <w:tcPr>
            <w:tcW w:w="3870" w:type="dxa"/>
          </w:tcPr>
          <w:p w:rsidR="00D273AE" w:rsidRPr="00970BCB" w:rsidRDefault="00D273AE" w:rsidP="00D273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273AE" w:rsidRPr="00D87537" w:rsidRDefault="004727AC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273AE" w:rsidRPr="00D87537" w:rsidRDefault="004727AC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AF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E06AF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E06AF9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7201FE">
        <w:trPr>
          <w:tblHeader/>
        </w:trPr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970BCB" w:rsidTr="007201FE">
        <w:trPr>
          <w:tblHeader/>
        </w:trPr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7201FE">
        <w:tc>
          <w:tcPr>
            <w:tcW w:w="3870" w:type="dxa"/>
          </w:tcPr>
          <w:p w:rsidR="00986EAE" w:rsidRPr="00020D75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1165" w:rsidRPr="00970BCB" w:rsidTr="007201FE">
        <w:tc>
          <w:tcPr>
            <w:tcW w:w="387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CD0158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5,583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,759</w:t>
            </w:r>
          </w:p>
        </w:tc>
      </w:tr>
      <w:tr w:rsidR="005D1165" w:rsidRPr="00970BCB" w:rsidTr="007201FE">
        <w:tc>
          <w:tcPr>
            <w:tcW w:w="387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CD0158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15,777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9,502</w:t>
            </w:r>
          </w:p>
        </w:tc>
      </w:tr>
      <w:tr w:rsidR="005D1165" w:rsidRPr="00970BCB" w:rsidTr="007201FE">
        <w:tc>
          <w:tcPr>
            <w:tcW w:w="387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CD0158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470,786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694,699</w:t>
            </w:r>
          </w:p>
        </w:tc>
      </w:tr>
      <w:tr w:rsidR="005D1165" w:rsidRPr="00970BCB" w:rsidTr="007201FE">
        <w:tc>
          <w:tcPr>
            <w:tcW w:w="3870" w:type="dxa"/>
            <w:vAlign w:val="bottom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CD0158" w:rsidP="00CD01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</w:tr>
      <w:tr w:rsidR="005D1165" w:rsidRPr="00970BCB" w:rsidTr="007201FE">
        <w:tc>
          <w:tcPr>
            <w:tcW w:w="3870" w:type="dxa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CD0158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7,271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7,790</w:t>
            </w:r>
          </w:p>
        </w:tc>
      </w:tr>
      <w:tr w:rsidR="005D1165" w:rsidRPr="00970BCB" w:rsidTr="007201FE">
        <w:tc>
          <w:tcPr>
            <w:tcW w:w="3870" w:type="dxa"/>
          </w:tcPr>
          <w:p w:rsidR="005D1165" w:rsidRPr="00744476" w:rsidRDefault="005D1165" w:rsidP="005D11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744476" w:rsidRDefault="00CD0158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7,481</w:t>
            </w: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744476" w:rsidRDefault="005D1165" w:rsidP="005D11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1165" w:rsidRPr="00970BCB" w:rsidTr="007201FE">
        <w:tc>
          <w:tcPr>
            <w:tcW w:w="3870" w:type="dxa"/>
          </w:tcPr>
          <w:p w:rsidR="005D1165" w:rsidRPr="00020D75" w:rsidRDefault="005D1165" w:rsidP="005D11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5D1165" w:rsidRPr="00020D75" w:rsidRDefault="005D1165" w:rsidP="005D116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D1165" w:rsidRPr="00020D75" w:rsidRDefault="005D1165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1165" w:rsidRPr="00020D75" w:rsidRDefault="005D1165" w:rsidP="005D116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D1165" w:rsidRPr="00020D75" w:rsidRDefault="005D1165" w:rsidP="005D116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00E" w:rsidRPr="00970BCB" w:rsidTr="007201FE">
        <w:tc>
          <w:tcPr>
            <w:tcW w:w="3870" w:type="dxa"/>
          </w:tcPr>
          <w:p w:rsidR="00C6100E" w:rsidRPr="00020D75" w:rsidRDefault="00C6100E" w:rsidP="00C6100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</w:t>
            </w:r>
            <w:r w:rsidR="002D3FF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2,033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6100E" w:rsidRPr="00744476" w:rsidRDefault="00C6100E" w:rsidP="00C6100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100E" w:rsidRPr="00970BCB" w:rsidTr="007201FE">
        <w:tc>
          <w:tcPr>
            <w:tcW w:w="3870" w:type="dxa"/>
          </w:tcPr>
          <w:p w:rsidR="00C6100E" w:rsidRPr="00020D75" w:rsidRDefault="00C6100E" w:rsidP="00C6100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78,718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71,661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6100E" w:rsidRPr="00744476" w:rsidRDefault="00C6100E" w:rsidP="00C6100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78,717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6100E" w:rsidRPr="00020D75" w:rsidRDefault="00C6100E" w:rsidP="00C6100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71,170</w:t>
            </w:r>
          </w:p>
        </w:tc>
      </w:tr>
      <w:tr w:rsidR="00C6100E" w:rsidRPr="00970BCB" w:rsidTr="007201FE">
        <w:tc>
          <w:tcPr>
            <w:tcW w:w="3870" w:type="dxa"/>
          </w:tcPr>
          <w:p w:rsidR="00C6100E" w:rsidRPr="00020D75" w:rsidRDefault="00C6100E" w:rsidP="00C6100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130,016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131,610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6100E" w:rsidRPr="00744476" w:rsidRDefault="00C6100E" w:rsidP="00C6100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126,825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6100E" w:rsidRPr="00020D75" w:rsidRDefault="00C6100E" w:rsidP="00C6100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126,342</w:t>
            </w:r>
          </w:p>
        </w:tc>
      </w:tr>
      <w:tr w:rsidR="00C6100E" w:rsidRPr="00970BCB" w:rsidTr="007201FE">
        <w:tc>
          <w:tcPr>
            <w:tcW w:w="3870" w:type="dxa"/>
            <w:vAlign w:val="bottom"/>
          </w:tcPr>
          <w:p w:rsidR="00C6100E" w:rsidRPr="00020D75" w:rsidRDefault="00C6100E" w:rsidP="00C6100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212,09</w:t>
            </w:r>
            <w:r w:rsidR="002D3F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6100E" w:rsidRPr="00020D75" w:rsidRDefault="00C6100E" w:rsidP="00C6100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205,304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00E" w:rsidRPr="00744476" w:rsidRDefault="00C6100E" w:rsidP="00C6100E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712,440</w:t>
            </w:r>
          </w:p>
        </w:tc>
        <w:tc>
          <w:tcPr>
            <w:tcW w:w="236" w:type="dxa"/>
          </w:tcPr>
          <w:p w:rsidR="00C6100E" w:rsidRPr="00020D75" w:rsidRDefault="00C6100E" w:rsidP="00C6100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6100E" w:rsidRPr="00020D75" w:rsidRDefault="00C6100E" w:rsidP="00C6100E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914,609</w:t>
            </w:r>
          </w:p>
        </w:tc>
      </w:tr>
    </w:tbl>
    <w:p w:rsidR="0090772C" w:rsidRDefault="0090772C" w:rsidP="00F91B1B">
      <w:pPr>
        <w:rPr>
          <w:rFonts w:ascii="Angsana New" w:hAnsi="Angsana New"/>
          <w:sz w:val="20"/>
          <w:szCs w:val="20"/>
        </w:rPr>
      </w:pPr>
    </w:p>
    <w:tbl>
      <w:tblPr>
        <w:tblW w:w="913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727"/>
        <w:gridCol w:w="990"/>
        <w:gridCol w:w="270"/>
        <w:gridCol w:w="990"/>
        <w:gridCol w:w="270"/>
        <w:gridCol w:w="990"/>
        <w:gridCol w:w="270"/>
        <w:gridCol w:w="1026"/>
      </w:tblGrid>
      <w:tr w:rsidR="00F91B1B" w:rsidRPr="00D50F7B" w:rsidTr="007201FE">
        <w:trPr>
          <w:trHeight w:val="240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:rsidR="00F91B1B" w:rsidRPr="00D50F7B" w:rsidRDefault="00F91B1B" w:rsidP="00F978C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>
              <w:br w:type="page"/>
            </w: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  <w:r w:rsidRPr="00D50F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จากกิจการ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27AC" w:rsidRPr="00D50F7B" w:rsidTr="007201FE">
        <w:trPr>
          <w:trHeight w:val="240"/>
        </w:trPr>
        <w:tc>
          <w:tcPr>
            <w:tcW w:w="2790" w:type="dxa"/>
            <w:tcBorders>
              <w:top w:val="nil"/>
            </w:tcBorders>
          </w:tcPr>
          <w:p w:rsidR="004727AC" w:rsidRPr="00D50F7B" w:rsidRDefault="004727AC" w:rsidP="004727AC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:rsidR="004727AC" w:rsidRPr="00D50F7B" w:rsidRDefault="004727AC" w:rsidP="004727A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4727AC" w:rsidRPr="00D50F7B" w:rsidRDefault="004727AC" w:rsidP="004727A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727AC" w:rsidRPr="00A67313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4727AC" w:rsidRPr="00A67313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27AC" w:rsidRPr="00A67313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4727AC" w:rsidRPr="00A67313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4727AC" w:rsidRPr="00A67313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4727AC" w:rsidRPr="00A67313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:rsidR="004727AC" w:rsidRPr="00A67313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86EAE" w:rsidRPr="00D50F7B" w:rsidTr="007201FE">
        <w:trPr>
          <w:trHeight w:val="240"/>
        </w:trPr>
        <w:tc>
          <w:tcPr>
            <w:tcW w:w="279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7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86EAE" w:rsidRPr="00D50F7B" w:rsidTr="007201FE">
        <w:trPr>
          <w:trHeight w:val="240"/>
        </w:trPr>
        <w:tc>
          <w:tcPr>
            <w:tcW w:w="2790" w:type="dxa"/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986EAE" w:rsidRPr="00D50F7B" w:rsidRDefault="00986EAE" w:rsidP="00986E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86EAE" w:rsidRPr="00D50F7B" w:rsidTr="007201FE">
        <w:trPr>
          <w:trHeight w:val="247"/>
        </w:trPr>
        <w:tc>
          <w:tcPr>
            <w:tcW w:w="279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86EAE" w:rsidRPr="00D50F7B" w:rsidTr="007201FE">
        <w:tc>
          <w:tcPr>
            <w:tcW w:w="2790" w:type="dxa"/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1997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986EAE" w:rsidRDefault="00986EAE" w:rsidP="00986EA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986EAE" w:rsidRPr="00020D75" w:rsidRDefault="00986EAE" w:rsidP="00986EA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D50F7B" w:rsidRDefault="00986EAE" w:rsidP="00986EAE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86EAE" w:rsidRPr="00D50F7B" w:rsidRDefault="00986EAE" w:rsidP="00986EA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Default="00986EAE" w:rsidP="00986EA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86EAE" w:rsidRPr="00D50F7B" w:rsidRDefault="00986EAE" w:rsidP="00986EA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020D75" w:rsidRDefault="00986EAE" w:rsidP="00986EA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6100E" w:rsidRPr="00D50F7B" w:rsidTr="007201FE">
        <w:tc>
          <w:tcPr>
            <w:tcW w:w="2790" w:type="dxa"/>
          </w:tcPr>
          <w:p w:rsidR="00C6100E" w:rsidRDefault="00C6100E" w:rsidP="00C6100E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C6100E" w:rsidRPr="00AE311C" w:rsidRDefault="00C6100E" w:rsidP="00C6100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shd w:val="clear" w:color="auto" w:fill="auto"/>
          </w:tcPr>
          <w:p w:rsidR="00C6100E" w:rsidRPr="00020D75" w:rsidRDefault="00C6100E" w:rsidP="00C6100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6100E" w:rsidRPr="00CF373D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43,873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6100E" w:rsidRPr="00020D75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43,873</w:t>
            </w:r>
          </w:p>
        </w:tc>
      </w:tr>
      <w:tr w:rsidR="00C6100E" w:rsidRPr="00D50F7B" w:rsidTr="007201FE">
        <w:tc>
          <w:tcPr>
            <w:tcW w:w="2790" w:type="dxa"/>
          </w:tcPr>
          <w:p w:rsidR="00C6100E" w:rsidRPr="00D50F7B" w:rsidRDefault="00C6100E" w:rsidP="00C6100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C6100E" w:rsidRPr="00020D75" w:rsidRDefault="00C6100E" w:rsidP="00C6100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100E" w:rsidRPr="00CF373D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43,873</w:t>
            </w:r>
          </w:p>
        </w:tc>
        <w:tc>
          <w:tcPr>
            <w:tcW w:w="270" w:type="dxa"/>
            <w:shd w:val="clear" w:color="auto" w:fill="auto"/>
          </w:tcPr>
          <w:p w:rsidR="00C6100E" w:rsidRPr="00D50F7B" w:rsidRDefault="00C6100E" w:rsidP="00C6100E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100E" w:rsidRPr="00020D75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43,873</w:t>
            </w:r>
          </w:p>
        </w:tc>
      </w:tr>
      <w:tr w:rsidR="00C6100E" w:rsidRPr="00D50F7B" w:rsidTr="007201FE">
        <w:trPr>
          <w:trHeight w:val="80"/>
        </w:trPr>
        <w:tc>
          <w:tcPr>
            <w:tcW w:w="2790" w:type="dxa"/>
          </w:tcPr>
          <w:p w:rsidR="00C6100E" w:rsidRPr="00D50F7B" w:rsidRDefault="00C6100E" w:rsidP="00C6100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810" w:type="dxa"/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100E" w:rsidRPr="00CF373D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:rsidR="00C6100E" w:rsidRPr="00D50F7B" w:rsidRDefault="00C6100E" w:rsidP="00C6100E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100E" w:rsidRPr="00020D75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</w:p>
        </w:tc>
      </w:tr>
      <w:tr w:rsidR="00C6100E" w:rsidRPr="00420DA6" w:rsidTr="007201FE">
        <w:tc>
          <w:tcPr>
            <w:tcW w:w="2790" w:type="dxa"/>
            <w:tcBorders>
              <w:bottom w:val="nil"/>
            </w:tcBorders>
          </w:tcPr>
          <w:p w:rsidR="00C6100E" w:rsidRPr="00D50F7B" w:rsidRDefault="00C6100E" w:rsidP="00C6100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00E" w:rsidRPr="00CF373D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44,042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6100E" w:rsidRPr="00D50F7B" w:rsidRDefault="00C6100E" w:rsidP="00C6100E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00E" w:rsidRPr="00020D75" w:rsidRDefault="00C6100E" w:rsidP="00C6100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44,217</w:t>
            </w:r>
          </w:p>
        </w:tc>
      </w:tr>
    </w:tbl>
    <w:p w:rsidR="00F91B1B" w:rsidRPr="00317B3D" w:rsidRDefault="00F91B1B" w:rsidP="00317B3D">
      <w:pPr>
        <w:pStyle w:val="Bo-Blankline"/>
      </w:pPr>
    </w:p>
    <w:p w:rsidR="00F91B1B" w:rsidRDefault="00F91B1B" w:rsidP="00133541">
      <w:pPr>
        <w:pStyle w:val="Bo-C1Content"/>
        <w:ind w:right="18"/>
      </w:pPr>
      <w:r w:rsidRPr="00D50F7B">
        <w:rPr>
          <w:rFonts w:hint="cs"/>
          <w:cs/>
        </w:rPr>
        <w:t xml:space="preserve">ณ วันที่ </w:t>
      </w:r>
      <w:r w:rsidR="004727AC" w:rsidRPr="00E06AF9">
        <w:rPr>
          <w:spacing w:val="-2"/>
        </w:rPr>
        <w:t>3</w:t>
      </w:r>
      <w:r w:rsidR="004727AC" w:rsidRPr="00E06AF9">
        <w:rPr>
          <w:spacing w:val="-2"/>
          <w:lang w:val="en-US"/>
        </w:rPr>
        <w:t xml:space="preserve">0 </w:t>
      </w:r>
      <w:r w:rsidR="004727AC" w:rsidRPr="00E06AF9">
        <w:rPr>
          <w:rFonts w:hint="cs"/>
          <w:spacing w:val="-2"/>
          <w:cs/>
          <w:lang w:val="en-US"/>
        </w:rPr>
        <w:t>มิถุนายน</w:t>
      </w:r>
      <w:r w:rsidR="004727AC">
        <w:rPr>
          <w:rFonts w:hint="cs"/>
          <w:spacing w:val="-2"/>
          <w:cs/>
          <w:lang w:val="en-US"/>
        </w:rPr>
        <w:t xml:space="preserve"> </w:t>
      </w:r>
      <w:r w:rsidR="00716EF5">
        <w:rPr>
          <w:lang w:val="en-US"/>
        </w:rPr>
        <w:t>256</w:t>
      </w:r>
      <w:r w:rsidR="003B03CD">
        <w:rPr>
          <w:lang w:val="en-US"/>
        </w:rPr>
        <w:t>2</w:t>
      </w:r>
      <w:r>
        <w:rPr>
          <w:lang w:val="en-US"/>
        </w:rPr>
        <w:t xml:space="preserve"> </w:t>
      </w:r>
      <w:r w:rsidRPr="00D50F7B">
        <w:rPr>
          <w:rFonts w:hint="cs"/>
          <w:cs/>
        </w:rPr>
        <w:t>เงินกู้ยืมระยะสั้นจากกิจการที่เกี่ยวข้องกันทั้งหมดเป็นตั๋วสัญญาใช้เงิน โดยมีกำหนดชำระคืนเมื่อทวงถาม</w:t>
      </w:r>
    </w:p>
    <w:p w:rsidR="005A48CA" w:rsidRDefault="005A48C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4727AC" w:rsidRPr="004727AC" w:rsidRDefault="004727AC" w:rsidP="00133541">
      <w:pPr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4727A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Pr="004727AC">
        <w:rPr>
          <w:rFonts w:ascii="Angsana New" w:hAnsi="Angsana New" w:hint="cs"/>
          <w:sz w:val="30"/>
          <w:szCs w:val="30"/>
          <w:cs/>
        </w:rPr>
        <w:t>ระยะสั้นจาก</w:t>
      </w:r>
      <w:r w:rsidRPr="004727AC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4727AC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Pr="004727AC">
        <w:rPr>
          <w:rFonts w:ascii="Angsana New" w:hAnsi="Angsana New"/>
          <w:sz w:val="30"/>
          <w:szCs w:val="30"/>
          <w:cs/>
        </w:rPr>
        <w:t>3</w:t>
      </w:r>
      <w:r w:rsidRPr="004727AC">
        <w:rPr>
          <w:rFonts w:ascii="Angsana New" w:hAnsi="Angsana New" w:hint="cs"/>
          <w:sz w:val="30"/>
          <w:szCs w:val="30"/>
          <w:cs/>
        </w:rPr>
        <w:t>0</w:t>
      </w:r>
      <w:r w:rsidRPr="004727AC">
        <w:rPr>
          <w:rFonts w:ascii="Angsana New" w:hAnsi="Angsana New"/>
          <w:sz w:val="30"/>
          <w:szCs w:val="30"/>
          <w:cs/>
        </w:rPr>
        <w:t xml:space="preserve"> </w:t>
      </w:r>
      <w:r w:rsidRPr="004727AC">
        <w:rPr>
          <w:rFonts w:ascii="Angsana New" w:hAnsi="Angsana New" w:hint="cs"/>
          <w:sz w:val="30"/>
          <w:szCs w:val="30"/>
          <w:cs/>
        </w:rPr>
        <w:t>มิถุนายน</w:t>
      </w:r>
      <w:r w:rsidRPr="004727AC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4727AC">
        <w:rPr>
          <w:rFonts w:ascii="Angsana New" w:hAnsi="Angsana New"/>
          <w:sz w:val="30"/>
          <w:szCs w:val="30"/>
        </w:rPr>
        <w:t xml:space="preserve"> </w:t>
      </w:r>
      <w:r w:rsidRPr="004727AC">
        <w:rPr>
          <w:rFonts w:ascii="Angsana New" w:hAnsi="Angsana New" w:hint="cs"/>
          <w:sz w:val="30"/>
          <w:szCs w:val="30"/>
          <w:cs/>
        </w:rPr>
        <w:t>แ</w:t>
      </w:r>
      <w:r w:rsidRPr="004727AC">
        <w:rPr>
          <w:rFonts w:ascii="Angsana New" w:hAnsi="Angsana New" w:hint="cs"/>
          <w:sz w:val="30"/>
          <w:szCs w:val="30"/>
          <w:cs/>
          <w:lang w:val="en-US"/>
        </w:rPr>
        <w:t>ละ 25</w:t>
      </w:r>
      <w:r w:rsidRPr="004727AC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4727AC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4727AC" w:rsidRPr="004727AC" w:rsidRDefault="004727AC" w:rsidP="005A48CA">
      <w:pPr>
        <w:pStyle w:val="Bo-Blankline"/>
        <w:rPr>
          <w:lang w:val="en-US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870"/>
        <w:gridCol w:w="1124"/>
        <w:gridCol w:w="236"/>
        <w:gridCol w:w="1126"/>
        <w:gridCol w:w="236"/>
        <w:gridCol w:w="1134"/>
        <w:gridCol w:w="236"/>
        <w:gridCol w:w="1200"/>
      </w:tblGrid>
      <w:tr w:rsidR="004727AC" w:rsidRPr="004727AC" w:rsidTr="009B7A42">
        <w:tc>
          <w:tcPr>
            <w:tcW w:w="3870" w:type="dxa"/>
          </w:tcPr>
          <w:p w:rsidR="004727AC" w:rsidRPr="004727AC" w:rsidRDefault="004727AC" w:rsidP="004727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486" w:type="dxa"/>
            <w:gridSpan w:val="3"/>
          </w:tcPr>
          <w:p w:rsidR="004727AC" w:rsidRPr="004727AC" w:rsidRDefault="004727AC" w:rsidP="004727A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727AC" w:rsidRPr="004727AC" w:rsidRDefault="004727AC" w:rsidP="004727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</w:tcPr>
          <w:p w:rsidR="004727AC" w:rsidRPr="004727AC" w:rsidRDefault="004727AC" w:rsidP="004727A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7AC" w:rsidRPr="004727AC" w:rsidTr="009B7A42">
        <w:tc>
          <w:tcPr>
            <w:tcW w:w="3870" w:type="dxa"/>
          </w:tcPr>
          <w:p w:rsidR="004727AC" w:rsidRPr="004727AC" w:rsidRDefault="004727AC" w:rsidP="004727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7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4727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4727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24" w:type="dxa"/>
          </w:tcPr>
          <w:p w:rsidR="004727AC" w:rsidRPr="004727AC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sz w:val="30"/>
                <w:szCs w:val="30"/>
              </w:rPr>
              <w:t>25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727AC" w:rsidRPr="004727AC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:rsidR="004727AC" w:rsidRPr="004727AC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727A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4727AC" w:rsidRPr="004727AC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4727AC" w:rsidRPr="004727AC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sz w:val="30"/>
                <w:szCs w:val="30"/>
              </w:rPr>
              <w:t>25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727AC" w:rsidRPr="004727AC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727AC" w:rsidRPr="004727AC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727A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727AC" w:rsidRPr="004727AC" w:rsidTr="009B7A42">
        <w:tc>
          <w:tcPr>
            <w:tcW w:w="3870" w:type="dxa"/>
          </w:tcPr>
          <w:p w:rsidR="004727AC" w:rsidRPr="004727AC" w:rsidRDefault="004727AC" w:rsidP="004727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:rsidR="004727AC" w:rsidRPr="004727AC" w:rsidRDefault="004727AC" w:rsidP="004727A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27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727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727A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727AC" w:rsidRPr="004727AC" w:rsidTr="009B7A42">
        <w:tc>
          <w:tcPr>
            <w:tcW w:w="3870" w:type="dxa"/>
          </w:tcPr>
          <w:p w:rsidR="004727AC" w:rsidRPr="004727AC" w:rsidRDefault="004727AC" w:rsidP="004727A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4" w:type="dxa"/>
          </w:tcPr>
          <w:p w:rsidR="004727AC" w:rsidRPr="004727AC" w:rsidRDefault="004727AC" w:rsidP="004727A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27AC" w:rsidRPr="004727AC" w:rsidRDefault="004727AC" w:rsidP="004727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:rsidR="004727AC" w:rsidRPr="004727AC" w:rsidRDefault="004727AC" w:rsidP="004727A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27AC" w:rsidRPr="004727AC" w:rsidRDefault="004727AC" w:rsidP="004727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727AC" w:rsidRPr="004727AC" w:rsidRDefault="004727AC" w:rsidP="004727A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27AC" w:rsidRPr="004727AC" w:rsidRDefault="004727AC" w:rsidP="004727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727AC" w:rsidRPr="004727AC" w:rsidRDefault="004727AC" w:rsidP="004727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FA2" w:rsidRPr="004727AC" w:rsidTr="00E4496F">
        <w:tc>
          <w:tcPr>
            <w:tcW w:w="3870" w:type="dxa"/>
          </w:tcPr>
          <w:p w:rsidR="00102FA2" w:rsidRPr="004727AC" w:rsidRDefault="00102FA2" w:rsidP="00102FA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7A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  <w:shd w:val="clear" w:color="auto" w:fill="auto"/>
          </w:tcPr>
          <w:p w:rsidR="00102FA2" w:rsidRPr="004727AC" w:rsidRDefault="00102FA2" w:rsidP="00102FA2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:rsidR="00102FA2" w:rsidRPr="004727AC" w:rsidRDefault="00102FA2" w:rsidP="00102FA2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43,873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sz w:val="30"/>
                <w:szCs w:val="30"/>
                <w:lang w:val="en-US"/>
              </w:rPr>
              <w:t>375,000</w:t>
            </w:r>
          </w:p>
        </w:tc>
      </w:tr>
      <w:tr w:rsidR="00102FA2" w:rsidRPr="004727AC" w:rsidTr="00E4496F">
        <w:tc>
          <w:tcPr>
            <w:tcW w:w="3870" w:type="dxa"/>
          </w:tcPr>
          <w:p w:rsidR="00102FA2" w:rsidRPr="004727AC" w:rsidRDefault="00102FA2" w:rsidP="00102FA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102FA2" w:rsidRPr="004727AC" w:rsidRDefault="00102FA2" w:rsidP="00102FA2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102FA2" w:rsidRPr="004727AC" w:rsidRDefault="00102FA2" w:rsidP="00102FA2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02FA2" w:rsidRPr="004727AC" w:rsidRDefault="00102FA2" w:rsidP="00102F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sz w:val="30"/>
                <w:szCs w:val="30"/>
                <w:lang w:val="en-US"/>
              </w:rPr>
              <w:t>(320,000)</w:t>
            </w:r>
          </w:p>
        </w:tc>
      </w:tr>
      <w:tr w:rsidR="00102FA2" w:rsidRPr="004727AC" w:rsidTr="00E4496F">
        <w:tc>
          <w:tcPr>
            <w:tcW w:w="3870" w:type="dxa"/>
          </w:tcPr>
          <w:p w:rsidR="00102FA2" w:rsidRPr="004727AC" w:rsidRDefault="00102FA2" w:rsidP="00102FA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7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727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4727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FA2" w:rsidRPr="004727AC" w:rsidRDefault="00102FA2" w:rsidP="00102FA2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102FA2" w:rsidRPr="004727AC" w:rsidRDefault="00102FA2" w:rsidP="00102FA2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7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43,873</w:t>
            </w:r>
          </w:p>
        </w:tc>
        <w:tc>
          <w:tcPr>
            <w:tcW w:w="236" w:type="dxa"/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102FA2" w:rsidRPr="004727AC" w:rsidRDefault="00102FA2" w:rsidP="00102FA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27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55,000</w:t>
            </w:r>
          </w:p>
        </w:tc>
      </w:tr>
    </w:tbl>
    <w:p w:rsidR="0090772C" w:rsidRPr="005A48CA" w:rsidRDefault="0090772C" w:rsidP="005A48CA">
      <w:pPr>
        <w:pStyle w:val="Bo-Blankline"/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35"/>
      </w:tblGrid>
      <w:tr w:rsidR="00F91B1B" w:rsidRPr="00970BCB" w:rsidTr="009B7A42">
        <w:trPr>
          <w:tblHeader/>
        </w:trPr>
        <w:tc>
          <w:tcPr>
            <w:tcW w:w="3870" w:type="dxa"/>
          </w:tcPr>
          <w:p w:rsidR="00F91B1B" w:rsidRPr="00286B4F" w:rsidRDefault="00F91B1B" w:rsidP="00F978C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:rsidR="00F91B1B" w:rsidRPr="00E465E5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F91B1B" w:rsidRPr="00E465E5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D9C" w:rsidRPr="00970BCB" w:rsidTr="009B7A42">
        <w:trPr>
          <w:tblHeader/>
        </w:trPr>
        <w:tc>
          <w:tcPr>
            <w:tcW w:w="3870" w:type="dxa"/>
          </w:tcPr>
          <w:p w:rsidR="002E5D9C" w:rsidRPr="00970BCB" w:rsidRDefault="002E5D9C" w:rsidP="002E5D9C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:rsidR="002E5D9C" w:rsidRPr="00D87537" w:rsidRDefault="00C24806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2E5D9C" w:rsidRPr="00D87537" w:rsidRDefault="002E5D9C" w:rsidP="002E5D9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E5D9C" w:rsidRPr="007E70CE" w:rsidRDefault="00716EF5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E5D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E5D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2E5D9C" w:rsidRPr="00D87537" w:rsidRDefault="002E5D9C" w:rsidP="002E5D9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2E5D9C" w:rsidRPr="00D87537" w:rsidRDefault="00C24806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2E5D9C" w:rsidRPr="00D87537" w:rsidRDefault="002E5D9C" w:rsidP="002E5D9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E5D9C" w:rsidRPr="007E70CE" w:rsidRDefault="00716EF5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E5D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E5D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9B7A42">
        <w:trPr>
          <w:tblHeader/>
        </w:trPr>
        <w:tc>
          <w:tcPr>
            <w:tcW w:w="3870" w:type="dxa"/>
          </w:tcPr>
          <w:p w:rsidR="00986EAE" w:rsidRPr="00286B4F" w:rsidRDefault="00986EAE" w:rsidP="00986EAE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86EAE" w:rsidRPr="00BA4E15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86EAE" w:rsidRPr="00D87537" w:rsidRDefault="00986EAE" w:rsidP="00986E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D87537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986EAE" w:rsidRPr="00D87537" w:rsidRDefault="00986EAE" w:rsidP="00986E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BA4E15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86EAE" w:rsidRPr="00D87537" w:rsidRDefault="00986EAE" w:rsidP="00986E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D87537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86EAE" w:rsidRPr="00970BCB" w:rsidTr="009B7A42">
        <w:trPr>
          <w:tblHeader/>
        </w:trPr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9B7A42">
        <w:tc>
          <w:tcPr>
            <w:tcW w:w="3870" w:type="dxa"/>
          </w:tcPr>
          <w:p w:rsidR="00986EAE" w:rsidRPr="00020D75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ECD" w:rsidRPr="00970BCB" w:rsidTr="009B7A42">
        <w:tc>
          <w:tcPr>
            <w:tcW w:w="3870" w:type="dxa"/>
          </w:tcPr>
          <w:p w:rsidR="00D25ECD" w:rsidRPr="00020D75" w:rsidRDefault="00D25ECD" w:rsidP="00D25EC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25ECD" w:rsidRPr="00020D75" w:rsidRDefault="00D25ECD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1,755</w:t>
            </w:r>
          </w:p>
        </w:tc>
      </w:tr>
      <w:tr w:rsidR="00D25ECD" w:rsidRPr="00970BCB" w:rsidTr="009B7A42">
        <w:tc>
          <w:tcPr>
            <w:tcW w:w="3870" w:type="dxa"/>
            <w:vAlign w:val="bottom"/>
          </w:tcPr>
          <w:p w:rsidR="00D25ECD" w:rsidRPr="00020D75" w:rsidRDefault="00D25ECD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567,897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25ECD" w:rsidRPr="00020D75" w:rsidRDefault="00D25ECD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249,296</w:t>
            </w:r>
          </w:p>
        </w:tc>
      </w:tr>
      <w:tr w:rsidR="00D25ECD" w:rsidRPr="00970BCB" w:rsidTr="009B7A42">
        <w:tc>
          <w:tcPr>
            <w:tcW w:w="3870" w:type="dxa"/>
            <w:vAlign w:val="bottom"/>
          </w:tcPr>
          <w:p w:rsidR="00D25ECD" w:rsidRPr="00020D75" w:rsidRDefault="00D25ECD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2,141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25ECD" w:rsidRPr="00020D75" w:rsidRDefault="00D25ECD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2,140</w:t>
            </w:r>
          </w:p>
        </w:tc>
      </w:tr>
      <w:tr w:rsidR="00D25ECD" w:rsidRPr="00970BCB" w:rsidTr="009B7A42">
        <w:tc>
          <w:tcPr>
            <w:tcW w:w="3870" w:type="dxa"/>
            <w:vAlign w:val="bottom"/>
          </w:tcPr>
          <w:p w:rsidR="00D25ECD" w:rsidRPr="00020D75" w:rsidRDefault="00D25ECD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25ECD" w:rsidRPr="00020D75" w:rsidRDefault="00D25ECD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D25ECD" w:rsidRPr="00970BCB" w:rsidTr="009B7A42">
        <w:tc>
          <w:tcPr>
            <w:tcW w:w="3870" w:type="dxa"/>
            <w:vAlign w:val="bottom"/>
          </w:tcPr>
          <w:p w:rsidR="00D25ECD" w:rsidRPr="00020D75" w:rsidRDefault="00D25ECD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25ECD" w:rsidRPr="00020D75" w:rsidRDefault="00D25ECD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</w:tr>
      <w:tr w:rsidR="00D25ECD" w:rsidRPr="00970BCB" w:rsidTr="009B7A42">
        <w:tc>
          <w:tcPr>
            <w:tcW w:w="3870" w:type="dxa"/>
            <w:vAlign w:val="bottom"/>
          </w:tcPr>
          <w:p w:rsidR="00D25ECD" w:rsidRPr="00744476" w:rsidRDefault="00D25ECD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5ECD" w:rsidRPr="00970BCB" w:rsidTr="009B7A42">
        <w:tc>
          <w:tcPr>
            <w:tcW w:w="3870" w:type="dxa"/>
            <w:vAlign w:val="bottom"/>
          </w:tcPr>
          <w:p w:rsidR="00D25ECD" w:rsidRPr="00744476" w:rsidRDefault="00D25ECD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16038" w:rsidRPr="00970BCB" w:rsidTr="009B7A42">
        <w:tc>
          <w:tcPr>
            <w:tcW w:w="3870" w:type="dxa"/>
            <w:vAlign w:val="bottom"/>
          </w:tcPr>
          <w:p w:rsidR="00B16038" w:rsidRPr="00744476" w:rsidRDefault="00AB3AD7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พาณิชย์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16038" w:rsidRDefault="00AB3AD7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16038" w:rsidRPr="00020D75" w:rsidRDefault="00B16038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16038" w:rsidRDefault="00AB3AD7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16038" w:rsidRPr="00020D75" w:rsidRDefault="00B16038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B16038" w:rsidRPr="00744476" w:rsidRDefault="00AB3AD7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B16038" w:rsidRPr="00020D75" w:rsidRDefault="00B16038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16038" w:rsidRDefault="00AB3AD7" w:rsidP="00D25E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5ECD" w:rsidRPr="00970BCB" w:rsidTr="009B7A42">
        <w:tc>
          <w:tcPr>
            <w:tcW w:w="3870" w:type="dxa"/>
          </w:tcPr>
          <w:p w:rsidR="00D25ECD" w:rsidRPr="00020D75" w:rsidRDefault="00D25ECD" w:rsidP="00D25E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D25ECD" w:rsidRPr="00020D75" w:rsidRDefault="00D25ECD" w:rsidP="00D25ECD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5ECD" w:rsidRPr="00020D75" w:rsidRDefault="00D25ECD" w:rsidP="00D25ECD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25ECD" w:rsidRPr="00020D75" w:rsidRDefault="00D25ECD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25ECD" w:rsidRPr="00020D75" w:rsidRDefault="00D25ECD" w:rsidP="00D25EC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25ECD" w:rsidRPr="00020D75" w:rsidRDefault="00D25ECD" w:rsidP="00D25EC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2FA2" w:rsidRPr="00970BCB" w:rsidTr="00E4496F">
        <w:tc>
          <w:tcPr>
            <w:tcW w:w="3870" w:type="dxa"/>
            <w:vAlign w:val="bottom"/>
          </w:tcPr>
          <w:p w:rsidR="00102FA2" w:rsidRPr="00020D75" w:rsidRDefault="00102FA2" w:rsidP="00102FA2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6,323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02FA2" w:rsidRPr="00744476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6,323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02FA2" w:rsidRPr="00020D75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102FA2" w:rsidRPr="00970BCB" w:rsidTr="00E4496F">
        <w:tc>
          <w:tcPr>
            <w:tcW w:w="3870" w:type="dxa"/>
          </w:tcPr>
          <w:p w:rsidR="00102FA2" w:rsidRPr="00020D75" w:rsidRDefault="00102FA2" w:rsidP="00102FA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2,464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2,313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102FA2" w:rsidRPr="00744476" w:rsidRDefault="00102FA2" w:rsidP="00102FA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2FA2" w:rsidRPr="00970BCB" w:rsidTr="00E4496F">
        <w:tc>
          <w:tcPr>
            <w:tcW w:w="3870" w:type="dxa"/>
          </w:tcPr>
          <w:p w:rsidR="00102FA2" w:rsidRPr="00020D75" w:rsidRDefault="00102FA2" w:rsidP="00102FA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102FA2" w:rsidRPr="00744476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B16038" w:rsidRDefault="00B16038">
      <w:r>
        <w:br w:type="page"/>
      </w: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35"/>
      </w:tblGrid>
      <w:tr w:rsidR="00B16038" w:rsidRPr="00970BCB" w:rsidTr="009B7A42">
        <w:tc>
          <w:tcPr>
            <w:tcW w:w="3870" w:type="dxa"/>
          </w:tcPr>
          <w:p w:rsidR="00B16038" w:rsidRPr="00286B4F" w:rsidRDefault="00B16038" w:rsidP="00B1603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B16038" w:rsidRPr="00E465E5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16038" w:rsidRPr="00020D75" w:rsidRDefault="00B16038" w:rsidP="00B1603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  <w:vAlign w:val="bottom"/>
          </w:tcPr>
          <w:p w:rsidR="00B16038" w:rsidRPr="00020D75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038" w:rsidRPr="00970BCB" w:rsidTr="009B7A42">
        <w:tc>
          <w:tcPr>
            <w:tcW w:w="3870" w:type="dxa"/>
          </w:tcPr>
          <w:p w:rsidR="00B16038" w:rsidRPr="00970BCB" w:rsidRDefault="00B16038" w:rsidP="00B16038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B16038" w:rsidRPr="00D87537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B16038" w:rsidRPr="00D87537" w:rsidRDefault="00B16038" w:rsidP="00B160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16038" w:rsidRPr="007E70CE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B16038" w:rsidRPr="00D87537" w:rsidRDefault="00B16038" w:rsidP="00B160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16038" w:rsidRPr="00D87537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B16038" w:rsidRPr="00D87537" w:rsidRDefault="00B16038" w:rsidP="00B160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16038" w:rsidRPr="007E70CE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16038" w:rsidRPr="00970BCB" w:rsidTr="009B7A42">
        <w:tc>
          <w:tcPr>
            <w:tcW w:w="3870" w:type="dxa"/>
          </w:tcPr>
          <w:p w:rsidR="00B16038" w:rsidRPr="00286B4F" w:rsidRDefault="00B16038" w:rsidP="00B16038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16038" w:rsidRPr="00BA4E15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16038" w:rsidRPr="00D87537" w:rsidRDefault="00B16038" w:rsidP="00B160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16038" w:rsidRPr="00D87537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B16038" w:rsidRPr="00D87537" w:rsidRDefault="00B16038" w:rsidP="00B160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16038" w:rsidRPr="00BA4E15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16038" w:rsidRPr="00D87537" w:rsidRDefault="00B16038" w:rsidP="00B1603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16038" w:rsidRPr="00D87537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16038" w:rsidRPr="00970BCB" w:rsidTr="009B7A42">
        <w:tc>
          <w:tcPr>
            <w:tcW w:w="3870" w:type="dxa"/>
          </w:tcPr>
          <w:p w:rsidR="00B16038" w:rsidRPr="00286B4F" w:rsidRDefault="00B16038" w:rsidP="00B16038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shd w:val="clear" w:color="auto" w:fill="auto"/>
          </w:tcPr>
          <w:p w:rsidR="00B16038" w:rsidRDefault="00B16038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0A73" w:rsidRPr="00970BCB" w:rsidTr="009B7A42">
        <w:tc>
          <w:tcPr>
            <w:tcW w:w="3870" w:type="dxa"/>
          </w:tcPr>
          <w:p w:rsidR="003A0A73" w:rsidRPr="003A0A73" w:rsidRDefault="002D3FF9" w:rsidP="003A0A7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47" w:type="dxa"/>
            <w:gridSpan w:val="7"/>
            <w:shd w:val="clear" w:color="auto" w:fill="auto"/>
          </w:tcPr>
          <w:p w:rsidR="003A0A73" w:rsidRPr="00970BCB" w:rsidRDefault="003A0A73" w:rsidP="00B1603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02FA2" w:rsidRPr="00970BCB" w:rsidTr="00E4496F">
        <w:tc>
          <w:tcPr>
            <w:tcW w:w="3870" w:type="dxa"/>
          </w:tcPr>
          <w:p w:rsidR="00102FA2" w:rsidRPr="00970BCB" w:rsidRDefault="00102FA2" w:rsidP="00102F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2,931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02FA2" w:rsidRPr="00744476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02FA2" w:rsidRPr="00020D75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2,533</w:t>
            </w:r>
          </w:p>
        </w:tc>
      </w:tr>
      <w:tr w:rsidR="00102FA2" w:rsidRPr="00970BCB" w:rsidTr="00E4496F">
        <w:tc>
          <w:tcPr>
            <w:tcW w:w="3870" w:type="dxa"/>
          </w:tcPr>
          <w:p w:rsidR="00102FA2" w:rsidRPr="00020D75" w:rsidRDefault="00102FA2" w:rsidP="00102FA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20D75">
              <w:rPr>
                <w:rFonts w:ascii="Angsana New" w:hAnsi="Angsana New"/>
                <w:sz w:val="30"/>
                <w:szCs w:val="30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2FA2" w:rsidRPr="00020D75" w:rsidRDefault="002D3FF9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9,103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13,137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02FA2" w:rsidRPr="00744476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3,460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02FA2" w:rsidRPr="00020D75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6,842</w:t>
            </w:r>
          </w:p>
        </w:tc>
      </w:tr>
      <w:tr w:rsidR="00102FA2" w:rsidRPr="00970BCB" w:rsidTr="00E4496F">
        <w:tc>
          <w:tcPr>
            <w:tcW w:w="3870" w:type="dxa"/>
          </w:tcPr>
          <w:p w:rsidR="00102FA2" w:rsidRPr="00020D75" w:rsidRDefault="00102FA2" w:rsidP="00102FA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0D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34" w:type="dxa"/>
            <w:shd w:val="clear" w:color="auto" w:fill="auto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02FA2" w:rsidRPr="00744476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02FA2" w:rsidRPr="00020D75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1,172</w:t>
            </w:r>
          </w:p>
        </w:tc>
      </w:tr>
      <w:tr w:rsidR="00102FA2" w:rsidRPr="00970BCB" w:rsidTr="00E4496F">
        <w:tc>
          <w:tcPr>
            <w:tcW w:w="3870" w:type="dxa"/>
            <w:vAlign w:val="bottom"/>
          </w:tcPr>
          <w:p w:rsidR="00102FA2" w:rsidRPr="00020D75" w:rsidRDefault="00102FA2" w:rsidP="00102FA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D3F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9,043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02FA2" w:rsidRPr="00020D75" w:rsidRDefault="00102FA2" w:rsidP="00102FA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19,596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FA2" w:rsidRPr="00744476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584,201</w:t>
            </w:r>
          </w:p>
        </w:tc>
        <w:tc>
          <w:tcPr>
            <w:tcW w:w="236" w:type="dxa"/>
          </w:tcPr>
          <w:p w:rsidR="00102FA2" w:rsidRPr="00020D75" w:rsidRDefault="00102FA2" w:rsidP="00102FA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02FA2" w:rsidRPr="00020D75" w:rsidRDefault="00102FA2" w:rsidP="00102FA2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264,086</w:t>
            </w:r>
          </w:p>
        </w:tc>
      </w:tr>
    </w:tbl>
    <w:p w:rsidR="00062A5F" w:rsidRPr="00062A5F" w:rsidRDefault="00062A5F" w:rsidP="00F91B1B">
      <w:pPr>
        <w:pStyle w:val="Bo-C1Content"/>
        <w:rPr>
          <w:sz w:val="20"/>
          <w:szCs w:val="20"/>
        </w:rPr>
      </w:pPr>
    </w:p>
    <w:p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:rsidR="00F91B1B" w:rsidRPr="00F96BFF" w:rsidRDefault="00F91B1B" w:rsidP="00F91B1B">
      <w:pPr>
        <w:pStyle w:val="Bo-Blankline"/>
        <w:rPr>
          <w:cs/>
        </w:rPr>
      </w:pPr>
    </w:p>
    <w:p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:rsidR="00F91B1B" w:rsidRPr="00F96BFF" w:rsidRDefault="00F91B1B" w:rsidP="00F91B1B">
      <w:pPr>
        <w:pStyle w:val="Bo-Blankline"/>
      </w:pPr>
    </w:p>
    <w:p w:rsidR="00F91B1B" w:rsidRDefault="00F91B1B" w:rsidP="00133541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716EF5"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716EF5"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716EF5">
        <w:t>2542</w:t>
      </w:r>
      <w:r>
        <w:t xml:space="preserve"> </w:t>
      </w:r>
      <w:r>
        <w:rPr>
          <w:cs/>
        </w:rPr>
        <w:t xml:space="preserve"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716EF5">
        <w:t>90</w:t>
      </w:r>
      <w:r>
        <w:t xml:space="preserve"> </w:t>
      </w:r>
      <w:r>
        <w:rPr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>
        <w:rPr>
          <w:rFonts w:hint="cs"/>
          <w:i/>
          <w:iCs/>
        </w:rPr>
        <w:t>(</w:t>
      </w:r>
      <w:r>
        <w:rPr>
          <w:rFonts w:hint="cs"/>
          <w:i/>
          <w:iCs/>
          <w:cs/>
        </w:rPr>
        <w:t xml:space="preserve">ค่าเช่าตลอด </w:t>
      </w:r>
      <w:r w:rsidR="00716EF5">
        <w:rPr>
          <w:i/>
          <w:iCs/>
          <w:lang w:val="en-US"/>
        </w:rPr>
        <w:t>90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>ปี</w:t>
      </w:r>
      <w:r>
        <w:rPr>
          <w:rFonts w:hint="cs"/>
          <w:i/>
          <w:iCs/>
          <w:cs/>
        </w:rPr>
        <w:t xml:space="preserve">เป็นเงิน </w:t>
      </w:r>
      <w:r w:rsidR="00716EF5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716EF5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716EF5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716EF5">
        <w:t>24</w:t>
      </w:r>
      <w:r>
        <w:t xml:space="preserve"> </w:t>
      </w:r>
      <w:r>
        <w:rPr>
          <w:cs/>
        </w:rPr>
        <w:t xml:space="preserve">กรกฎาคม </w:t>
      </w:r>
      <w:r w:rsidR="00716EF5">
        <w:t>2544</w:t>
      </w:r>
      <w:r>
        <w:t xml:space="preserve"> </w:t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 </w:t>
      </w:r>
      <w:r w:rsidR="00716EF5"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:rsidR="00F91B1B" w:rsidRPr="00F96BFF" w:rsidRDefault="00F91B1B" w:rsidP="00D21AFE">
      <w:pPr>
        <w:pStyle w:val="Bo-Blankline"/>
        <w:ind w:right="-115"/>
      </w:pPr>
    </w:p>
    <w:p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t xml:space="preserve">เมื่อวันที่ </w:t>
      </w:r>
      <w:r w:rsidR="00716EF5">
        <w:rPr>
          <w:cs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716EF5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:rsidR="00F91B1B" w:rsidRPr="00D2611B" w:rsidRDefault="00F91B1B" w:rsidP="00D21AFE">
      <w:pPr>
        <w:pStyle w:val="Bo-Blankline"/>
        <w:ind w:right="-115"/>
        <w:rPr>
          <w:lang w:val="en-US"/>
        </w:rPr>
      </w:pPr>
    </w:p>
    <w:p w:rsidR="00C5445E" w:rsidRDefault="00C5445E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F91B1B" w:rsidRDefault="00F91B1B" w:rsidP="00133541">
      <w:pPr>
        <w:pStyle w:val="Bo-C1Content"/>
        <w:ind w:right="18"/>
      </w:pPr>
      <w:r w:rsidRPr="00BD763C">
        <w:rPr>
          <w:cs/>
        </w:rPr>
        <w:lastRenderedPageBreak/>
        <w:t>รายละเอียดที่สำคัญของสัญญาเช่าอาคารสำนักงานระยะยาวกับบริษัทดังกล่าว</w:t>
      </w:r>
      <w:r w:rsidRPr="00BD763C">
        <w:rPr>
          <w:rFonts w:hint="cs"/>
          <w:cs/>
        </w:rPr>
        <w:t xml:space="preserve"> ณ วันที่</w:t>
      </w:r>
      <w:r w:rsidR="00857EB1">
        <w:t xml:space="preserve"> </w:t>
      </w:r>
      <w:r w:rsidR="0014179F" w:rsidRPr="004727AC">
        <w:rPr>
          <w:cs/>
        </w:rPr>
        <w:t>3</w:t>
      </w:r>
      <w:r w:rsidR="0014179F" w:rsidRPr="004727AC">
        <w:rPr>
          <w:rFonts w:hint="cs"/>
          <w:cs/>
        </w:rPr>
        <w:t>0</w:t>
      </w:r>
      <w:r w:rsidR="0014179F" w:rsidRPr="004727AC">
        <w:rPr>
          <w:cs/>
        </w:rPr>
        <w:t xml:space="preserve"> </w:t>
      </w:r>
      <w:r w:rsidR="0014179F" w:rsidRPr="004727AC">
        <w:rPr>
          <w:rFonts w:hint="cs"/>
          <w:cs/>
        </w:rPr>
        <w:t>มิถุนายน</w:t>
      </w:r>
      <w:r w:rsidR="00857EB1">
        <w:rPr>
          <w:rFonts w:hint="cs"/>
          <w:cs/>
        </w:rPr>
        <w:t xml:space="preserve"> </w:t>
      </w:r>
      <w:r w:rsidR="00716EF5">
        <w:rPr>
          <w:lang w:val="en-US"/>
        </w:rPr>
        <w:t>256</w:t>
      </w:r>
      <w:r w:rsidR="00986EAE">
        <w:rPr>
          <w:lang w:val="en-US"/>
        </w:rPr>
        <w:t>2</w:t>
      </w:r>
      <w:r w:rsidR="00857EB1">
        <w:rPr>
          <w:lang w:val="en-US"/>
        </w:rPr>
        <w:t xml:space="preserve"> </w:t>
      </w:r>
      <w:r w:rsidR="00857EB1">
        <w:rPr>
          <w:rFonts w:hint="cs"/>
          <w:cs/>
          <w:lang w:val="en-US"/>
        </w:rPr>
        <w:t>และ</w:t>
      </w:r>
      <w:r w:rsidRPr="00BD763C">
        <w:rPr>
          <w:rFonts w:hint="cs"/>
          <w:cs/>
        </w:rPr>
        <w:t xml:space="preserve"> </w:t>
      </w:r>
      <w:r w:rsidR="007D669C">
        <w:br/>
      </w:r>
      <w:r w:rsidR="00716EF5">
        <w:rPr>
          <w:lang w:val="en-US"/>
        </w:rPr>
        <w:t>31</w:t>
      </w:r>
      <w:r w:rsidRPr="00BD763C">
        <w:rPr>
          <w:lang w:val="en-US"/>
        </w:rPr>
        <w:t xml:space="preserve"> </w:t>
      </w:r>
      <w:r>
        <w:rPr>
          <w:cs/>
          <w:lang w:val="en-US"/>
        </w:rPr>
        <w:t>ธันวาคม</w:t>
      </w:r>
      <w:r w:rsidRPr="00BD763C">
        <w:rPr>
          <w:lang w:val="en-US"/>
        </w:rPr>
        <w:t xml:space="preserve"> </w:t>
      </w:r>
      <w:r w:rsidR="00716EF5">
        <w:rPr>
          <w:lang w:val="en-US"/>
        </w:rPr>
        <w:t>256</w:t>
      </w:r>
      <w:r w:rsidR="00986EAE">
        <w:rPr>
          <w:lang w:val="en-US"/>
        </w:rPr>
        <w:t>1</w:t>
      </w:r>
      <w:r w:rsidR="004B4CE8">
        <w:rPr>
          <w:lang w:val="en-US"/>
        </w:rPr>
        <w:t xml:space="preserve"> </w:t>
      </w:r>
      <w:r w:rsidRPr="00BD763C">
        <w:rPr>
          <w:cs/>
        </w:rPr>
        <w:t>มีดังนี้</w:t>
      </w:r>
    </w:p>
    <w:p w:rsidR="00F91B1B" w:rsidRDefault="00F91B1B" w:rsidP="00F91B1B">
      <w:pPr>
        <w:pStyle w:val="Bo-Blankline"/>
      </w:pPr>
    </w:p>
    <w:tbl>
      <w:tblPr>
        <w:tblW w:w="9112" w:type="dxa"/>
        <w:tblInd w:w="450" w:type="dxa"/>
        <w:tblLook w:val="04A0" w:firstRow="1" w:lastRow="0" w:firstColumn="1" w:lastColumn="0" w:noHBand="0" w:noVBand="1"/>
      </w:tblPr>
      <w:tblGrid>
        <w:gridCol w:w="4320"/>
        <w:gridCol w:w="1440"/>
        <w:gridCol w:w="236"/>
        <w:gridCol w:w="1440"/>
        <w:gridCol w:w="236"/>
        <w:gridCol w:w="1440"/>
      </w:tblGrid>
      <w:tr w:rsidR="00F91B1B" w:rsidRPr="006563C8" w:rsidTr="00E86AF0">
        <w:tc>
          <w:tcPr>
            <w:tcW w:w="4320" w:type="dxa"/>
          </w:tcPr>
          <w:p w:rsidR="00F91B1B" w:rsidRPr="006563C8" w:rsidRDefault="00F91B1B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440" w:type="dxa"/>
          </w:tcPr>
          <w:p w:rsidR="00F91B1B" w:rsidRPr="006563C8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36" w:type="dxa"/>
          </w:tcPr>
          <w:p w:rsidR="00F91B1B" w:rsidRPr="006563C8" w:rsidRDefault="00F91B1B" w:rsidP="00F978C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F91B1B" w:rsidRPr="006563C8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เงินค่าเช่าจ่ายล่วงหน้าคงเหลือ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Pr="006563C8" w:rsidRDefault="00782C32" w:rsidP="00782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D87537" w:rsidRDefault="0014179F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782C32" w:rsidRPr="00D87537" w:rsidRDefault="00782C32" w:rsidP="00782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7E70CE" w:rsidRDefault="00716EF5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82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82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Pr="006563C8" w:rsidRDefault="00782C32" w:rsidP="00782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Default="00782C32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BA4E15" w:rsidRDefault="00716EF5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86E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782C32" w:rsidRPr="00D87537" w:rsidRDefault="00782C32" w:rsidP="00782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D87537" w:rsidRDefault="00716EF5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86E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Pr="006563C8" w:rsidRDefault="00782C32" w:rsidP="00782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Default="00782C32" w:rsidP="00782C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782C32" w:rsidRPr="006563C8" w:rsidRDefault="00782C32" w:rsidP="00782C32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6563C8" w:rsidRDefault="00782C32" w:rsidP="00782C32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6563C8" w:rsidRDefault="00782C32" w:rsidP="00782C32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86EAE" w:rsidRPr="00C82179" w:rsidRDefault="00A53402" w:rsidP="004E1F53">
            <w:pPr>
              <w:tabs>
                <w:tab w:val="decimal" w:pos="11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104,407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105,807</w:t>
            </w: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6EAE" w:rsidRPr="00D50F7B" w:rsidRDefault="00A53402" w:rsidP="004E1F53">
            <w:pPr>
              <w:tabs>
                <w:tab w:val="decimal" w:pos="11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22,746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23,076</w:t>
            </w: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6EAE" w:rsidRPr="004A70BD" w:rsidRDefault="00A53402" w:rsidP="004E1F53">
            <w:pPr>
              <w:tabs>
                <w:tab w:val="decimal" w:pos="11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127,153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128,883</w:t>
            </w: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86EAE" w:rsidRPr="00C82179" w:rsidRDefault="00986EAE" w:rsidP="004E1F53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86EAE" w:rsidRPr="007E6A5E" w:rsidRDefault="00A53402" w:rsidP="004E1F53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34,520</w:t>
            </w: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6EAE" w:rsidRPr="00A84A2C" w:rsidRDefault="00A53402" w:rsidP="004E1F53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8,939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9,068</w:t>
            </w: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6EAE" w:rsidRPr="007E6A5E" w:rsidRDefault="00A53402" w:rsidP="004E1F53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42,939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43,588</w:t>
            </w:r>
          </w:p>
        </w:tc>
      </w:tr>
      <w:tr w:rsidR="00986EAE" w:rsidRPr="003C0C86" w:rsidTr="00E86AF0">
        <w:tc>
          <w:tcPr>
            <w:tcW w:w="4320" w:type="dxa"/>
          </w:tcPr>
          <w:p w:rsidR="00986EAE" w:rsidRPr="003C0C86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6EAE" w:rsidRPr="003C0C86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986EAE" w:rsidRPr="003C0C86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6EAE" w:rsidRPr="003C0C86" w:rsidRDefault="00986EAE" w:rsidP="004E1F53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986EAE" w:rsidRPr="003C0C86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86EAE" w:rsidRPr="006563C8" w:rsidTr="00E86AF0">
        <w:tc>
          <w:tcPr>
            <w:tcW w:w="4320" w:type="dxa"/>
          </w:tcPr>
          <w:p w:rsidR="00986EAE" w:rsidRPr="006563C8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86EAE" w:rsidRPr="006563C8" w:rsidRDefault="00986EAE" w:rsidP="004E1F53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  <w:r w:rsidRPr="006563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86EAE" w:rsidRPr="00ED69F7" w:rsidRDefault="00A53402" w:rsidP="004E1F53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170,092</w:t>
            </w:r>
          </w:p>
        </w:tc>
        <w:tc>
          <w:tcPr>
            <w:tcW w:w="236" w:type="dxa"/>
          </w:tcPr>
          <w:p w:rsidR="00986EAE" w:rsidRPr="006563C8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86EAE" w:rsidRPr="00020D75" w:rsidRDefault="00986EAE" w:rsidP="004E1F53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172,471</w:t>
            </w:r>
          </w:p>
        </w:tc>
      </w:tr>
    </w:tbl>
    <w:p w:rsidR="00A30BC5" w:rsidRDefault="00A30BC5" w:rsidP="00F91B1B">
      <w:pPr>
        <w:spacing w:line="240" w:lineRule="auto"/>
        <w:rPr>
          <w:rFonts w:ascii="Angsana New" w:hAnsi="Angsana New"/>
          <w:sz w:val="20"/>
          <w:szCs w:val="20"/>
        </w:rPr>
      </w:pPr>
    </w:p>
    <w:p w:rsidR="00F91B1B" w:rsidRDefault="00F91B1B" w:rsidP="00884799">
      <w:pPr>
        <w:pStyle w:val="Ang15"/>
        <w:tabs>
          <w:tab w:val="left" w:pos="547"/>
        </w:tabs>
      </w:pPr>
      <w:r w:rsidRPr="00BD763C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14179F" w:rsidRPr="004727AC">
        <w:rPr>
          <w:cs/>
        </w:rPr>
        <w:t>3</w:t>
      </w:r>
      <w:r w:rsidR="0014179F" w:rsidRPr="004727AC">
        <w:rPr>
          <w:rFonts w:hint="cs"/>
          <w:cs/>
        </w:rPr>
        <w:t>0</w:t>
      </w:r>
      <w:r w:rsidR="0014179F" w:rsidRPr="004727AC">
        <w:rPr>
          <w:cs/>
        </w:rPr>
        <w:t xml:space="preserve"> </w:t>
      </w:r>
      <w:r w:rsidR="0014179F" w:rsidRPr="004727AC">
        <w:rPr>
          <w:rFonts w:hint="cs"/>
          <w:cs/>
        </w:rPr>
        <w:t>มิถุนายน</w:t>
      </w:r>
      <w:r w:rsidR="0090772C">
        <w:rPr>
          <w:rFonts w:hint="cs"/>
          <w:spacing w:val="4"/>
          <w:cs/>
        </w:rPr>
        <w:t xml:space="preserve"> </w:t>
      </w:r>
      <w:r w:rsidR="00716EF5">
        <w:rPr>
          <w:spacing w:val="4"/>
          <w:lang w:val="en-US"/>
        </w:rPr>
        <w:t>256</w:t>
      </w:r>
      <w:r w:rsidR="00EC49FB">
        <w:rPr>
          <w:spacing w:val="4"/>
          <w:lang w:val="en-US"/>
        </w:rPr>
        <w:t>2</w:t>
      </w:r>
      <w:r w:rsidRPr="00961988">
        <w:rPr>
          <w:spacing w:val="4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:rsidR="00F91B1B" w:rsidRPr="00C61F28" w:rsidRDefault="00F91B1B" w:rsidP="00C61F28">
      <w:pPr>
        <w:pStyle w:val="Bo-Blankline"/>
      </w:pPr>
    </w:p>
    <w:p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:rsidR="00F91B1B" w:rsidRPr="00C61F28" w:rsidRDefault="00F91B1B" w:rsidP="00C61F28">
      <w:pPr>
        <w:pStyle w:val="Bo-Blankline"/>
      </w:pPr>
    </w:p>
    <w:p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สัญญาเช่าที่ดิน</w:t>
      </w:r>
    </w:p>
    <w:p w:rsidR="00F91B1B" w:rsidRPr="00C61F28" w:rsidRDefault="00F91B1B" w:rsidP="00C61F28">
      <w:pPr>
        <w:pStyle w:val="Bo-Blankline"/>
        <w:rPr>
          <w:cs/>
        </w:rPr>
      </w:pPr>
    </w:p>
    <w:p w:rsidR="00F91B1B" w:rsidRDefault="00F91B1B" w:rsidP="00F91B1B">
      <w:pPr>
        <w:pStyle w:val="Bo-C1Content"/>
      </w:pPr>
      <w:r>
        <w:rPr>
          <w:rFonts w:hint="cs"/>
          <w:cs/>
        </w:rPr>
        <w:t xml:space="preserve">บริษัทและบริษัทย่อยทำสัญญาเช่าที่ดินและพื้นที่ในอาคารหลายสัญญากับบุคคลหรือกิจการที่เกี่ยวข้องกัน กำหนดระยะเวลา </w:t>
      </w:r>
      <w:r w:rsidR="00716EF5">
        <w:rPr>
          <w:rFonts w:hint="cs"/>
          <w:cs/>
        </w:rPr>
        <w:t>3</w:t>
      </w:r>
      <w:r>
        <w:rPr>
          <w:rFonts w:hint="cs"/>
          <w:cs/>
        </w:rPr>
        <w:t xml:space="preserve"> ปี และ </w:t>
      </w:r>
      <w:r w:rsidR="00716EF5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</w:rPr>
        <w:t>ปี ตามที่ระบุในแต่ละสัญญา</w:t>
      </w:r>
      <w:r w:rsidR="005A1EBE">
        <w:rPr>
          <w:rFonts w:hint="cs"/>
          <w:cs/>
        </w:rPr>
        <w:t xml:space="preserve"> </w:t>
      </w:r>
      <w:r>
        <w:rPr>
          <w:rFonts w:hint="cs"/>
          <w:cs/>
        </w:rPr>
        <w:t>มีรายละเอียดดังนี้</w:t>
      </w:r>
    </w:p>
    <w:p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:rsidTr="00884799">
        <w:tc>
          <w:tcPr>
            <w:tcW w:w="5580" w:type="dxa"/>
            <w:vAlign w:val="bottom"/>
          </w:tcPr>
          <w:p w:rsidR="003539FF" w:rsidRPr="005A1EBE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1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5A1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A1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:rsidTr="00884799">
        <w:tc>
          <w:tcPr>
            <w:tcW w:w="5580" w:type="dxa"/>
          </w:tcPr>
          <w:p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:rsidTr="00884799">
        <w:tc>
          <w:tcPr>
            <w:tcW w:w="5580" w:type="dxa"/>
          </w:tcPr>
          <w:p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70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39FF" w:rsidRPr="006479D0" w:rsidTr="00884799">
        <w:tc>
          <w:tcPr>
            <w:tcW w:w="5580" w:type="dxa"/>
          </w:tcPr>
          <w:p w:rsidR="003539FF" w:rsidRPr="006479D0" w:rsidRDefault="003539FF" w:rsidP="003539F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539FF" w:rsidRPr="00020D75" w:rsidRDefault="00492D97" w:rsidP="00492D97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63,540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3539FF" w:rsidRPr="00020D75" w:rsidRDefault="00492D97" w:rsidP="00492D97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47,247</w:t>
            </w:r>
          </w:p>
        </w:tc>
      </w:tr>
      <w:tr w:rsidR="003539FF" w:rsidRPr="006479D0" w:rsidTr="00884799">
        <w:tc>
          <w:tcPr>
            <w:tcW w:w="5580" w:type="dxa"/>
          </w:tcPr>
          <w:p w:rsidR="003539FF" w:rsidRPr="006479D0" w:rsidRDefault="003539FF" w:rsidP="003539F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539FF" w:rsidRPr="00020D75" w:rsidRDefault="00492D97" w:rsidP="00492D97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62,855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3539FF" w:rsidRPr="00020D75" w:rsidRDefault="00492D97" w:rsidP="00492D97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24,715</w:t>
            </w:r>
          </w:p>
        </w:tc>
      </w:tr>
      <w:tr w:rsidR="003539FF" w:rsidRPr="006479D0" w:rsidTr="00884799">
        <w:tc>
          <w:tcPr>
            <w:tcW w:w="5580" w:type="dxa"/>
          </w:tcPr>
          <w:p w:rsidR="003539FF" w:rsidRPr="006479D0" w:rsidRDefault="003539FF" w:rsidP="003539F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539FF" w:rsidRPr="00020D75" w:rsidRDefault="00492D97" w:rsidP="00492D97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128,661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3539FF" w:rsidRPr="00020D75" w:rsidRDefault="00492D97" w:rsidP="00492D97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14,580</w:t>
            </w:r>
          </w:p>
        </w:tc>
      </w:tr>
      <w:tr w:rsidR="003539FF" w:rsidRPr="00031E80" w:rsidTr="00884799">
        <w:tc>
          <w:tcPr>
            <w:tcW w:w="5580" w:type="dxa"/>
          </w:tcPr>
          <w:p w:rsidR="003539FF" w:rsidRPr="006479D0" w:rsidRDefault="003539FF" w:rsidP="003539F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39FF" w:rsidRPr="00020D75" w:rsidRDefault="00492D97" w:rsidP="00492D97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255,056</w:t>
            </w:r>
          </w:p>
        </w:tc>
        <w:tc>
          <w:tcPr>
            <w:tcW w:w="270" w:type="dxa"/>
          </w:tcPr>
          <w:p w:rsidR="003539FF" w:rsidRPr="00020D75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:rsidR="003539FF" w:rsidRPr="00020D75" w:rsidRDefault="00492D97" w:rsidP="00492D97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86,542</w:t>
            </w:r>
          </w:p>
        </w:tc>
      </w:tr>
    </w:tbl>
    <w:p w:rsidR="00F91B1B" w:rsidRPr="00C61F28" w:rsidRDefault="00F91B1B" w:rsidP="00C61F28">
      <w:pPr>
        <w:pStyle w:val="Bo-Blankline"/>
      </w:pPr>
    </w:p>
    <w:p w:rsidR="00F91B1B" w:rsidRPr="00FE0738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1160EC" w:rsidRPr="004727AC">
        <w:rPr>
          <w:sz w:val="30"/>
          <w:szCs w:val="30"/>
          <w:cs/>
        </w:rPr>
        <w:t>3</w:t>
      </w:r>
      <w:r w:rsidR="001160EC" w:rsidRPr="004727AC">
        <w:rPr>
          <w:rFonts w:hint="cs"/>
          <w:sz w:val="30"/>
          <w:szCs w:val="30"/>
          <w:cs/>
        </w:rPr>
        <w:t>0</w:t>
      </w:r>
      <w:r w:rsidR="001160EC" w:rsidRPr="004727AC">
        <w:rPr>
          <w:sz w:val="30"/>
          <w:szCs w:val="30"/>
          <w:cs/>
        </w:rPr>
        <w:t xml:space="preserve"> </w:t>
      </w:r>
      <w:r w:rsidR="001160EC" w:rsidRPr="004727AC">
        <w:rPr>
          <w:rFonts w:hint="cs"/>
          <w:sz w:val="30"/>
          <w:szCs w:val="30"/>
          <w:cs/>
        </w:rPr>
        <w:t>มิถุนายน</w:t>
      </w:r>
      <w:r w:rsidR="00782C32">
        <w:rPr>
          <w:rFonts w:hint="cs"/>
          <w:sz w:val="30"/>
          <w:szCs w:val="30"/>
          <w:cs/>
        </w:rPr>
        <w:t xml:space="preserve"> </w:t>
      </w:r>
      <w:r w:rsidR="00716EF5">
        <w:rPr>
          <w:rFonts w:hint="cs"/>
          <w:sz w:val="30"/>
          <w:szCs w:val="30"/>
          <w:cs/>
        </w:rPr>
        <w:t>25</w:t>
      </w:r>
      <w:r w:rsidR="00716EF5">
        <w:rPr>
          <w:sz w:val="30"/>
          <w:szCs w:val="30"/>
          <w:lang w:val="en-US"/>
        </w:rPr>
        <w:t>6</w:t>
      </w:r>
      <w:r w:rsidR="003B03CD">
        <w:rPr>
          <w:sz w:val="30"/>
          <w:szCs w:val="30"/>
          <w:lang w:val="en-US"/>
        </w:rPr>
        <w:t>2</w:t>
      </w:r>
      <w:r w:rsidR="00782C32">
        <w:rPr>
          <w:rFonts w:hint="cs"/>
          <w:sz w:val="30"/>
          <w:szCs w:val="30"/>
          <w:cs/>
        </w:rPr>
        <w:t xml:space="preserve"> </w:t>
      </w:r>
      <w:r w:rsidR="00782C32" w:rsidRPr="00CD1BAF">
        <w:rPr>
          <w:rFonts w:hint="cs"/>
          <w:sz w:val="30"/>
          <w:szCs w:val="30"/>
          <w:cs/>
        </w:rPr>
        <w:t>เป็น</w:t>
      </w:r>
      <w:r w:rsidR="00782C32" w:rsidRPr="007D59FE">
        <w:rPr>
          <w:rFonts w:hint="cs"/>
          <w:sz w:val="30"/>
          <w:szCs w:val="30"/>
          <w:cs/>
        </w:rPr>
        <w:t>จำนวน</w:t>
      </w:r>
      <w:r w:rsidR="00782C32" w:rsidRPr="007D59FE">
        <w:rPr>
          <w:sz w:val="30"/>
          <w:szCs w:val="30"/>
        </w:rPr>
        <w:t xml:space="preserve"> </w:t>
      </w:r>
      <w:r w:rsidR="004E1F53">
        <w:rPr>
          <w:sz w:val="30"/>
          <w:szCs w:val="30"/>
        </w:rPr>
        <w:t>254.5</w:t>
      </w:r>
      <w:r w:rsidR="00782C32" w:rsidRPr="007D59FE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716EF5">
        <w:rPr>
          <w:i/>
          <w:iCs/>
          <w:sz w:val="30"/>
          <w:szCs w:val="30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716EF5">
        <w:rPr>
          <w:rFonts w:hint="cs"/>
          <w:i/>
          <w:iCs/>
          <w:sz w:val="30"/>
          <w:szCs w:val="30"/>
          <w:cs/>
        </w:rPr>
        <w:t>25</w:t>
      </w:r>
      <w:r w:rsidR="00716EF5">
        <w:rPr>
          <w:i/>
          <w:iCs/>
          <w:sz w:val="30"/>
          <w:szCs w:val="30"/>
        </w:rPr>
        <w:t>6</w:t>
      </w:r>
      <w:r w:rsidR="003B03CD">
        <w:rPr>
          <w:i/>
          <w:iCs/>
          <w:sz w:val="30"/>
          <w:szCs w:val="30"/>
        </w:rPr>
        <w:t>1</w:t>
      </w:r>
      <w:r w:rsidRPr="00FE0738">
        <w:rPr>
          <w:i/>
          <w:iCs/>
          <w:sz w:val="30"/>
          <w:szCs w:val="30"/>
          <w:lang w:val="en-US"/>
        </w:rPr>
        <w:t xml:space="preserve">: </w:t>
      </w:r>
      <w:r w:rsidR="003B03CD">
        <w:rPr>
          <w:i/>
          <w:iCs/>
          <w:sz w:val="30"/>
          <w:szCs w:val="30"/>
          <w:lang w:val="en-US"/>
        </w:rPr>
        <w:t>169.5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F91B1B" w:rsidRPr="00C61F28" w:rsidRDefault="00F91B1B" w:rsidP="00C61F28">
      <w:pPr>
        <w:pStyle w:val="Bo-Blankline"/>
      </w:pPr>
    </w:p>
    <w:p w:rsidR="00204756" w:rsidRDefault="00FE0EB1" w:rsidP="00646CB5">
      <w:pPr>
        <w:pStyle w:val="Caption"/>
        <w:ind w:hanging="900"/>
      </w:pPr>
      <w:r>
        <w:rPr>
          <w:rFonts w:hint="cs"/>
          <w:cs/>
        </w:rPr>
        <w:t>เงินลงทุน</w:t>
      </w:r>
      <w:r w:rsidR="003033F7">
        <w:rPr>
          <w:rFonts w:hint="cs"/>
          <w:cs/>
        </w:rPr>
        <w:t>อื่น</w:t>
      </w:r>
    </w:p>
    <w:p w:rsidR="00FA7ADF" w:rsidRPr="00FA7ADF" w:rsidRDefault="00FA7ADF" w:rsidP="00E46A34">
      <w:pPr>
        <w:pStyle w:val="Bo-Blankline"/>
      </w:pP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49"/>
        <w:gridCol w:w="1135"/>
        <w:gridCol w:w="236"/>
        <w:gridCol w:w="1136"/>
      </w:tblGrid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FA7ADF" w:rsidRPr="00FA7ADF" w:rsidRDefault="001160EC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A7ADF" w:rsidRPr="00FA7ADF" w:rsidRDefault="001160EC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E86AF0">
            <w:pPr>
              <w:spacing w:line="240" w:lineRule="atLeast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1" w:type="dxa"/>
            <w:gridSpan w:val="7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A7ADF" w:rsidRPr="00744476" w:rsidTr="00E86AF0"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-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ADF" w:rsidRPr="00744476" w:rsidTr="00E86AF0"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ระยะสั้น</w:t>
            </w: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134" w:type="dxa"/>
            <w:vAlign w:val="bottom"/>
          </w:tcPr>
          <w:p w:rsidR="00FA7ADF" w:rsidRPr="00FA7ADF" w:rsidRDefault="00C943BB" w:rsidP="00C943B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FA7ADF" w:rsidRPr="00FA7ADF" w:rsidRDefault="00FA7ADF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1,100,000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FA7ADF" w:rsidRPr="00FA7ADF" w:rsidRDefault="00C943BB" w:rsidP="008B1F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FA7ADF" w:rsidRPr="00FA7ADF" w:rsidRDefault="00FA7ADF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FA7ADF" w:rsidRPr="00744476" w:rsidTr="00E86AF0"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ตราสารหนี้ถือไว้เพื่อค้า</w:t>
            </w:r>
          </w:p>
        </w:tc>
        <w:tc>
          <w:tcPr>
            <w:tcW w:w="1134" w:type="dxa"/>
            <w:vAlign w:val="bottom"/>
          </w:tcPr>
          <w:p w:rsidR="00FA7ADF" w:rsidRPr="00FA7ADF" w:rsidRDefault="00C943BB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330,474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FA7ADF" w:rsidRPr="00FA7ADF" w:rsidRDefault="00FA7ADF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330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,638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A7ADF" w:rsidRPr="00FA7ADF" w:rsidRDefault="00C943BB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7ADF" w:rsidRPr="00744476" w:rsidTr="00E86AF0">
        <w:tc>
          <w:tcPr>
            <w:tcW w:w="3870" w:type="dxa"/>
          </w:tcPr>
          <w:p w:rsidR="00FA7ADF" w:rsidRPr="00FA7ADF" w:rsidRDefault="00FA7ADF" w:rsidP="00D8446D">
            <w:pPr>
              <w:spacing w:line="240" w:lineRule="atLeast"/>
              <w:ind w:left="252" w:right="-90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ถือไว้เพื่อค้า</w:t>
            </w:r>
            <w:r w:rsidRPr="00FA7A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A42">
              <w:rPr>
                <w:rFonts w:ascii="Angsana New" w:hAnsi="Angsana New"/>
                <w:sz w:val="30"/>
                <w:szCs w:val="30"/>
              </w:rPr>
              <w:br/>
            </w:r>
            <w:r w:rsidRPr="00FA7ADF">
              <w:rPr>
                <w:rFonts w:ascii="Angsana New" w:hAnsi="Angsana New"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sz w:val="30"/>
                <w:szCs w:val="30"/>
                <w:cs/>
              </w:rPr>
              <w:t>ในกองทุนส่ว</w:t>
            </w:r>
            <w:r w:rsidR="00D8446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FA7ADF">
              <w:rPr>
                <w:rFonts w:ascii="Angsana New" w:hAnsi="Angsana New"/>
                <w:sz w:val="30"/>
                <w:szCs w:val="30"/>
                <w:cs/>
              </w:rPr>
              <w:t>บุคคล)</w:t>
            </w:r>
          </w:p>
        </w:tc>
        <w:tc>
          <w:tcPr>
            <w:tcW w:w="1134" w:type="dxa"/>
            <w:vAlign w:val="bottom"/>
          </w:tcPr>
          <w:p w:rsidR="00FA7ADF" w:rsidRPr="00FA7ADF" w:rsidRDefault="00C943BB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999,398</w:t>
            </w:r>
          </w:p>
        </w:tc>
        <w:tc>
          <w:tcPr>
            <w:tcW w:w="236" w:type="dxa"/>
            <w:vAlign w:val="bottom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FA7ADF" w:rsidRPr="00FA7ADF" w:rsidRDefault="00FA7ADF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49" w:type="dxa"/>
            <w:vAlign w:val="bottom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FA7ADF" w:rsidRPr="00FA7ADF" w:rsidRDefault="00C943BB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ADF" w:rsidRPr="00744476" w:rsidTr="00E86AF0"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left="252" w:right="6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34" w:type="dxa"/>
            <w:vAlign w:val="bottom"/>
          </w:tcPr>
          <w:p w:rsidR="00FA7ADF" w:rsidRPr="00FA7ADF" w:rsidRDefault="00C943BB" w:rsidP="00C943B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FA7ADF" w:rsidRPr="00FA7ADF" w:rsidRDefault="00FA7ADF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FA7ADF" w:rsidRPr="00FA7ADF" w:rsidRDefault="00C943BB" w:rsidP="00C943B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A7ADF" w:rsidRPr="00744476" w:rsidTr="00E86AF0"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ADF" w:rsidRPr="00FA7ADF" w:rsidRDefault="00C943BB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1,329,872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ADF" w:rsidRPr="00FA7ADF" w:rsidRDefault="00FA7ADF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4,260,652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7ADF" w:rsidRPr="00FA7ADF" w:rsidRDefault="00C943BB" w:rsidP="00C943B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ADF" w:rsidRPr="00FA7ADF" w:rsidRDefault="00FA7ADF" w:rsidP="00FA7ADF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300,000</w:t>
            </w:r>
          </w:p>
        </w:tc>
      </w:tr>
    </w:tbl>
    <w:p w:rsidR="00C5445E" w:rsidRDefault="00C5445E" w:rsidP="008B1F19">
      <w:pPr>
        <w:pStyle w:val="Bo-Blankline"/>
      </w:pPr>
    </w:p>
    <w:p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35"/>
      </w:tblGrid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7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727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27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134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134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,820</w:t>
            </w: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</w:t>
            </w:r>
            <w:r w:rsidRPr="00FA7ADF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34" w:type="dxa"/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4E1F5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E1F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left="270" w:right="-15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134" w:type="dxa"/>
            <w:vAlign w:val="bottom"/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  <w:vAlign w:val="bottom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  <w:tc>
          <w:tcPr>
            <w:tcW w:w="236" w:type="dxa"/>
            <w:vAlign w:val="bottom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34" w:type="dxa"/>
            <w:vAlign w:val="bottom"/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28,32</w:t>
            </w:r>
            <w:r w:rsidR="004E1F5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55,325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</w:t>
            </w:r>
            <w:r w:rsidR="004E1F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28,675</w:t>
            </w: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35,046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62,090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18,412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35,440</w:t>
            </w: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1,364,918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4,322,742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18,412</w:t>
            </w: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335,440</w:t>
            </w:r>
          </w:p>
        </w:tc>
      </w:tr>
    </w:tbl>
    <w:p w:rsidR="00C5445E" w:rsidRDefault="00C5445E" w:rsidP="008B1F19">
      <w:pPr>
        <w:pStyle w:val="Bo-Blankline"/>
      </w:pPr>
    </w:p>
    <w:p w:rsidR="00911B44" w:rsidRDefault="00911B44" w:rsidP="00911B44">
      <w:pPr>
        <w:pStyle w:val="Caption"/>
        <w:ind w:hanging="900"/>
      </w:pPr>
      <w:r w:rsidRPr="005420D9">
        <w:rPr>
          <w:rFonts w:hint="cs"/>
          <w:cs/>
        </w:rPr>
        <w:t>ลูกหนี้การค้า</w:t>
      </w:r>
    </w:p>
    <w:p w:rsidR="00911B44" w:rsidRPr="00FD7E8B" w:rsidRDefault="00911B44" w:rsidP="00317B3D">
      <w:pPr>
        <w:pStyle w:val="Bo-Blankline"/>
        <w:rPr>
          <w:lang w:val="en-US"/>
        </w:rPr>
      </w:pPr>
    </w:p>
    <w:tbl>
      <w:tblPr>
        <w:tblW w:w="9161" w:type="dxa"/>
        <w:tblInd w:w="450" w:type="dxa"/>
        <w:tblLook w:val="04A0" w:firstRow="1" w:lastRow="0" w:firstColumn="1" w:lastColumn="0" w:noHBand="0" w:noVBand="1"/>
      </w:tblPr>
      <w:tblGrid>
        <w:gridCol w:w="2610"/>
        <w:gridCol w:w="1030"/>
        <w:gridCol w:w="1200"/>
        <w:gridCol w:w="236"/>
        <w:gridCol w:w="1200"/>
        <w:gridCol w:w="236"/>
        <w:gridCol w:w="1171"/>
        <w:gridCol w:w="236"/>
        <w:gridCol w:w="1242"/>
      </w:tblGrid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911B44" w:rsidRPr="00112979" w:rsidRDefault="009F1B28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11B44" w:rsidRPr="00112979" w:rsidRDefault="009F1B28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1" w:type="dxa"/>
            <w:gridSpan w:val="7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58BD" w:rsidRPr="00CF0AF5" w:rsidTr="002D3FF9">
        <w:tc>
          <w:tcPr>
            <w:tcW w:w="2610" w:type="dxa"/>
          </w:tcPr>
          <w:p w:rsidR="004F58BD" w:rsidRPr="00C76CFE" w:rsidRDefault="004F58BD" w:rsidP="004F58B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0" w:type="dxa"/>
            <w:vAlign w:val="center"/>
          </w:tcPr>
          <w:p w:rsidR="004F58BD" w:rsidRPr="00CF0AF5" w:rsidRDefault="004F58BD" w:rsidP="004F58B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4F58BD" w:rsidRPr="00020D75" w:rsidRDefault="002D3FF9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5,034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4F58BD" w:rsidRPr="00020D75" w:rsidRDefault="004F58BD" w:rsidP="004F58BD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3,325,733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:rsidR="004F58BD" w:rsidRPr="00020D75" w:rsidRDefault="004F58BD" w:rsidP="004F58BD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3,054,218</w:t>
            </w:r>
          </w:p>
        </w:tc>
      </w:tr>
      <w:tr w:rsidR="004F58BD" w:rsidRPr="00CF0AF5" w:rsidTr="002D3FF9">
        <w:tc>
          <w:tcPr>
            <w:tcW w:w="2610" w:type="dxa"/>
          </w:tcPr>
          <w:p w:rsidR="004F58BD" w:rsidRPr="00CF0AF5" w:rsidRDefault="004F58BD" w:rsidP="004F58B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CF0AF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F0A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30" w:type="dxa"/>
            <w:vAlign w:val="center"/>
          </w:tcPr>
          <w:p w:rsidR="004F58BD" w:rsidRPr="00CF0AF5" w:rsidRDefault="004F58BD" w:rsidP="004F58B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</w:t>
            </w:r>
            <w:r w:rsidR="002D3FF9">
              <w:rPr>
                <w:rFonts w:ascii="Angsana New" w:hAnsi="Angsana New"/>
                <w:sz w:val="30"/>
                <w:szCs w:val="30"/>
                <w:lang w:val="en-US"/>
              </w:rPr>
              <w:t>85,414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4,391,769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4F58BD" w:rsidRPr="00730E0A" w:rsidRDefault="004F58BD" w:rsidP="004F58BD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924,546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934,269</w:t>
            </w:r>
          </w:p>
        </w:tc>
      </w:tr>
      <w:tr w:rsidR="004F58BD" w:rsidRPr="00CF0AF5" w:rsidTr="002D3FF9">
        <w:tc>
          <w:tcPr>
            <w:tcW w:w="2610" w:type="dxa"/>
          </w:tcPr>
          <w:p w:rsidR="004F58BD" w:rsidRPr="00CF0AF5" w:rsidRDefault="004F58BD" w:rsidP="004F58BD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</w:tcPr>
          <w:p w:rsidR="004F58BD" w:rsidRPr="00CF0AF5" w:rsidRDefault="004F58BD" w:rsidP="004F58B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F58BD" w:rsidRPr="004F58BD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8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</w:t>
            </w:r>
            <w:r w:rsidR="002D3F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86,922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4,396,803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4,250,279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3,988,487</w:t>
            </w:r>
          </w:p>
        </w:tc>
      </w:tr>
      <w:tr w:rsidR="004F58BD" w:rsidRPr="00CF0AF5" w:rsidTr="002D3FF9">
        <w:tc>
          <w:tcPr>
            <w:tcW w:w="2610" w:type="dxa"/>
          </w:tcPr>
          <w:p w:rsidR="004F58BD" w:rsidRPr="00CF0AF5" w:rsidRDefault="004F58BD" w:rsidP="004F58BD">
            <w:pPr>
              <w:tabs>
                <w:tab w:val="left" w:pos="45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CF0A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30" w:type="dxa"/>
          </w:tcPr>
          <w:p w:rsidR="004F58BD" w:rsidRPr="00CF0AF5" w:rsidRDefault="004F58BD" w:rsidP="004F58B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F58BD" w:rsidRPr="004F58BD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8B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D3FF9">
              <w:rPr>
                <w:rFonts w:ascii="Angsana New" w:hAnsi="Angsana New"/>
                <w:sz w:val="30"/>
                <w:szCs w:val="30"/>
                <w:lang w:val="en-US"/>
              </w:rPr>
              <w:t>88,502</w:t>
            </w:r>
            <w:r w:rsidRPr="004F58B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(91,234)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(48,574)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(48,574)</w:t>
            </w:r>
          </w:p>
        </w:tc>
      </w:tr>
      <w:tr w:rsidR="004F58BD" w:rsidRPr="00CF0AF5" w:rsidTr="002D3FF9">
        <w:tc>
          <w:tcPr>
            <w:tcW w:w="2610" w:type="dxa"/>
          </w:tcPr>
          <w:p w:rsidR="004F58BD" w:rsidRPr="00CF0AF5" w:rsidRDefault="004F58BD" w:rsidP="004F58BD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0" w:type="dxa"/>
          </w:tcPr>
          <w:p w:rsidR="004F58BD" w:rsidRPr="00CF0AF5" w:rsidRDefault="004F58BD" w:rsidP="004F58B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8BD" w:rsidRPr="004F58BD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8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</w:t>
            </w:r>
            <w:r w:rsidR="002D3F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Pr="004F58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D3F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4,305,569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4,201,705</w:t>
            </w:r>
          </w:p>
        </w:tc>
        <w:tc>
          <w:tcPr>
            <w:tcW w:w="236" w:type="dxa"/>
            <w:shd w:val="clear" w:color="auto" w:fill="auto"/>
          </w:tcPr>
          <w:p w:rsidR="004F58BD" w:rsidRPr="00020D75" w:rsidRDefault="004F58BD" w:rsidP="004F58B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8BD" w:rsidRPr="00020D75" w:rsidRDefault="004F58BD" w:rsidP="004F58BD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3,939,913</w:t>
            </w:r>
          </w:p>
        </w:tc>
      </w:tr>
    </w:tbl>
    <w:p w:rsidR="00987F1E" w:rsidRDefault="00987F1E" w:rsidP="00911B44">
      <w:pPr>
        <w:pStyle w:val="Bo-Blankline"/>
      </w:pPr>
    </w:p>
    <w:p w:rsidR="00987F1E" w:rsidRDefault="00987F1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911B44" w:rsidRDefault="00911B44" w:rsidP="00911B44">
      <w:pPr>
        <w:pStyle w:val="Bo-C1Content"/>
        <w:tabs>
          <w:tab w:val="left" w:pos="547"/>
        </w:tabs>
      </w:pPr>
      <w:r w:rsidRPr="0018439B">
        <w:rPr>
          <w:rFonts w:hint="cs"/>
          <w:cs/>
        </w:rPr>
        <w:lastRenderedPageBreak/>
        <w:t>การวิเคราะห์อายุของลูกหนี้การค้า</w:t>
      </w:r>
      <w:r>
        <w:t xml:space="preserve"> </w:t>
      </w:r>
      <w:r w:rsidRPr="0018439B">
        <w:rPr>
          <w:rFonts w:hint="cs"/>
          <w:cs/>
        </w:rPr>
        <w:t>มีดังนี้</w:t>
      </w:r>
    </w:p>
    <w:p w:rsidR="00911B44" w:rsidRPr="00FA7ADF" w:rsidRDefault="00911B44" w:rsidP="00911B44">
      <w:pPr>
        <w:pStyle w:val="Bo-Blankline"/>
        <w:rPr>
          <w:lang w:val="en-US"/>
        </w:rPr>
      </w:pPr>
    </w:p>
    <w:tbl>
      <w:tblPr>
        <w:tblW w:w="9095" w:type="dxa"/>
        <w:tblInd w:w="450" w:type="dxa"/>
        <w:tblLook w:val="04A0" w:firstRow="1" w:lastRow="0" w:firstColumn="1" w:lastColumn="0" w:noHBand="0" w:noVBand="1"/>
      </w:tblPr>
      <w:tblGrid>
        <w:gridCol w:w="3420"/>
        <w:gridCol w:w="1169"/>
        <w:gridCol w:w="238"/>
        <w:gridCol w:w="1202"/>
        <w:gridCol w:w="270"/>
        <w:gridCol w:w="1252"/>
        <w:gridCol w:w="242"/>
        <w:gridCol w:w="1302"/>
      </w:tblGrid>
      <w:tr w:rsidR="00911B44" w:rsidRPr="00744476" w:rsidTr="00E86AF0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dxa"/>
            <w:gridSpan w:val="3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B44" w:rsidRPr="00744476" w:rsidTr="00E86AF0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11B44" w:rsidRPr="00112979" w:rsidRDefault="00520E8D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8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:rsidR="00911B44" w:rsidRPr="00112979" w:rsidRDefault="00520E8D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1B44" w:rsidRPr="00744476" w:rsidTr="00E86AF0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11B44" w:rsidRPr="00744476" w:rsidTr="00E86AF0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5" w:type="dxa"/>
            <w:gridSpan w:val="7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1B44" w:rsidRPr="00744476" w:rsidTr="00E86AF0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</w:tcPr>
          <w:p w:rsidR="00911B44" w:rsidRPr="00FA7ADF" w:rsidRDefault="00911B44" w:rsidP="00FD7E8B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911B44" w:rsidRPr="00FA7ADF" w:rsidRDefault="00911B44" w:rsidP="00FD7E8B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911B44" w:rsidRPr="00FA7ADF" w:rsidRDefault="00911B44" w:rsidP="00FD7E8B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911B44" w:rsidRPr="00FA7ADF" w:rsidRDefault="00911B44" w:rsidP="00FD7E8B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5F2" w:rsidRPr="00744476" w:rsidTr="00E86AF0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9" w:type="dxa"/>
            <w:shd w:val="clear" w:color="auto" w:fill="auto"/>
          </w:tcPr>
          <w:p w:rsidR="008445F2" w:rsidRPr="00FA7ADF" w:rsidRDefault="002D3FF9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4,960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1,756,478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1,768,782</w:t>
            </w:r>
          </w:p>
        </w:tc>
      </w:tr>
      <w:tr w:rsidR="008445F2" w:rsidRPr="00744476" w:rsidTr="00E86AF0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9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45F2" w:rsidRPr="00744476" w:rsidTr="00E86AF0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69" w:type="dxa"/>
            <w:shd w:val="clear" w:color="auto" w:fill="auto"/>
          </w:tcPr>
          <w:p w:rsidR="008445F2" w:rsidRPr="00FA7ADF" w:rsidRDefault="002D3FF9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1,417,779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1,15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684</w:t>
            </w:r>
          </w:p>
        </w:tc>
      </w:tr>
      <w:tr w:rsidR="008445F2" w:rsidRPr="00744476" w:rsidTr="00E86AF0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69" w:type="dxa"/>
            <w:shd w:val="clear" w:color="auto" w:fill="auto"/>
          </w:tcPr>
          <w:p w:rsidR="008445F2" w:rsidRPr="00FA7ADF" w:rsidRDefault="008445F2" w:rsidP="002D3FF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66,911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,540</w:t>
            </w:r>
          </w:p>
        </w:tc>
      </w:tr>
      <w:tr w:rsidR="008445F2" w:rsidRPr="00744476" w:rsidTr="00E86AF0">
        <w:tc>
          <w:tcPr>
            <w:tcW w:w="3420" w:type="dxa"/>
            <w:vAlign w:val="center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6 - 12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69" w:type="dxa"/>
            <w:shd w:val="clear" w:color="auto" w:fill="auto"/>
          </w:tcPr>
          <w:p w:rsidR="008445F2" w:rsidRPr="00FA7ADF" w:rsidRDefault="008445F2" w:rsidP="002D3FF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66,348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59,743</w:t>
            </w:r>
          </w:p>
        </w:tc>
      </w:tr>
      <w:tr w:rsidR="008445F2" w:rsidRPr="00744476" w:rsidTr="00E86AF0">
        <w:tc>
          <w:tcPr>
            <w:tcW w:w="3420" w:type="dxa"/>
            <w:vAlign w:val="center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18,217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6,469</w:t>
            </w:r>
          </w:p>
        </w:tc>
      </w:tr>
      <w:tr w:rsidR="008445F2" w:rsidRPr="00744476" w:rsidTr="00E86AF0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:rsidR="008445F2" w:rsidRPr="008445F2" w:rsidRDefault="002D3FF9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1,508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3,325,733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3,054,218</w:t>
            </w:r>
          </w:p>
        </w:tc>
      </w:tr>
      <w:tr w:rsidR="008445F2" w:rsidRPr="00744476" w:rsidTr="00E86AF0">
        <w:tc>
          <w:tcPr>
            <w:tcW w:w="3420" w:type="dxa"/>
            <w:vAlign w:val="center"/>
          </w:tcPr>
          <w:p w:rsidR="008445F2" w:rsidRPr="00FA7ADF" w:rsidRDefault="008445F2" w:rsidP="008445F2">
            <w:pPr>
              <w:tabs>
                <w:tab w:val="left" w:pos="450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8445F2" w:rsidRPr="008445F2" w:rsidRDefault="008445F2" w:rsidP="002D3FF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5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45F2" w:rsidRPr="00744476" w:rsidTr="00E86AF0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5F2" w:rsidRPr="008445F2" w:rsidRDefault="002D3FF9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1,508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3,325,733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3,054,218</w:t>
            </w:r>
          </w:p>
        </w:tc>
      </w:tr>
    </w:tbl>
    <w:p w:rsidR="004B4DE2" w:rsidRDefault="004B4DE2" w:rsidP="005C2785">
      <w:pPr>
        <w:pStyle w:val="Bo-Blankline"/>
      </w:pP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2"/>
        <w:gridCol w:w="269"/>
        <w:gridCol w:w="1252"/>
        <w:gridCol w:w="242"/>
        <w:gridCol w:w="1302"/>
      </w:tblGrid>
      <w:tr w:rsidR="00911B44" w:rsidRPr="00744476" w:rsidTr="00E86AF0">
        <w:tc>
          <w:tcPr>
            <w:tcW w:w="3420" w:type="dxa"/>
            <w:vAlign w:val="center"/>
          </w:tcPr>
          <w:p w:rsidR="00911B44" w:rsidRPr="00FA7ADF" w:rsidRDefault="00911B44" w:rsidP="00740852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</w:tcPr>
          <w:p w:rsidR="00911B44" w:rsidRPr="00FA7ADF" w:rsidRDefault="00911B44" w:rsidP="007408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911B44" w:rsidRPr="00FA7ADF" w:rsidRDefault="00911B44" w:rsidP="007408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911B44" w:rsidRPr="00FA7ADF" w:rsidRDefault="00911B44" w:rsidP="007408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911B44" w:rsidRPr="00FA7ADF" w:rsidRDefault="00911B44" w:rsidP="007408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911B44" w:rsidRPr="00FA7ADF" w:rsidRDefault="00911B44" w:rsidP="007408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911B44" w:rsidRPr="00FA7ADF" w:rsidRDefault="00911B44" w:rsidP="0074085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911B44" w:rsidRPr="00FA7ADF" w:rsidRDefault="00911B44" w:rsidP="007408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:rsidR="005C5E3D" w:rsidRPr="00FA7ADF" w:rsidRDefault="005C5E3D" w:rsidP="005C2785">
            <w:pPr>
              <w:tabs>
                <w:tab w:val="decimal" w:pos="918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2D3FF9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D3FF9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4,063,418</w:t>
            </w: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788,683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805,853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D3FF9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D3FF9">
              <w:rPr>
                <w:rFonts w:ascii="Angsana New" w:hAnsi="Angsana New"/>
                <w:sz w:val="30"/>
                <w:szCs w:val="30"/>
              </w:rPr>
              <w:t>04</w:t>
            </w:r>
            <w:r w:rsidR="00F633B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230,759</w:t>
            </w:r>
          </w:p>
        </w:tc>
        <w:tc>
          <w:tcPr>
            <w:tcW w:w="269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74,749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78,569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5C5E3D" w:rsidRPr="00FA7ADF" w:rsidRDefault="00F633BC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14,274</w:t>
            </w:r>
          </w:p>
        </w:tc>
        <w:tc>
          <w:tcPr>
            <w:tcW w:w="238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69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12,201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6 - 12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5C5E3D" w:rsidRPr="00FA7ADF" w:rsidRDefault="00F633BC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C5E3D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C5E3D" w:rsidRPr="00FA7ADF" w:rsidRDefault="00F633BC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90,621</w:t>
            </w: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94,959</w:t>
            </w: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48,5</w:t>
            </w:r>
            <w:r w:rsidR="009A55B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48,577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4,391,769</w:t>
            </w: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924,546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934,269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633BC">
              <w:rPr>
                <w:rFonts w:ascii="Angsana New" w:hAnsi="Angsana New"/>
                <w:sz w:val="30"/>
                <w:szCs w:val="30"/>
              </w:rPr>
              <w:t>88,502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(91,234)</w:t>
            </w: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(48,574)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(48,574)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4,300,535</w:t>
            </w: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875,972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885,695</w:t>
            </w: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5C5E3D" w:rsidRPr="00744476" w:rsidTr="00E86AF0">
        <w:tc>
          <w:tcPr>
            <w:tcW w:w="3420" w:type="dxa"/>
            <w:vAlign w:val="center"/>
          </w:tcPr>
          <w:p w:rsidR="005C5E3D" w:rsidRPr="00FA7ADF" w:rsidRDefault="005C5E3D" w:rsidP="005C5E3D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38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4,305,569</w:t>
            </w:r>
          </w:p>
        </w:tc>
        <w:tc>
          <w:tcPr>
            <w:tcW w:w="269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:rsidR="005C5E3D" w:rsidRPr="00FA7ADF" w:rsidRDefault="005C5E3D" w:rsidP="005C5E3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4,201,705</w:t>
            </w:r>
          </w:p>
        </w:tc>
        <w:tc>
          <w:tcPr>
            <w:tcW w:w="242" w:type="dxa"/>
          </w:tcPr>
          <w:p w:rsidR="005C5E3D" w:rsidRPr="00FA7ADF" w:rsidRDefault="005C5E3D" w:rsidP="005C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:rsidR="005C5E3D" w:rsidRPr="00FA7ADF" w:rsidRDefault="005C5E3D" w:rsidP="005C5E3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3,939,913</w:t>
            </w:r>
          </w:p>
        </w:tc>
      </w:tr>
    </w:tbl>
    <w:p w:rsidR="00911B44" w:rsidRPr="00FA7ADF" w:rsidRDefault="00911B44" w:rsidP="00911B44">
      <w:pPr>
        <w:pStyle w:val="Bo-Blankline"/>
        <w:rPr>
          <w:lang w:val="en-US"/>
        </w:rPr>
      </w:pPr>
    </w:p>
    <w:p w:rsidR="00911B44" w:rsidRPr="00112979" w:rsidRDefault="00911B44" w:rsidP="00911B44">
      <w:pPr>
        <w:pStyle w:val="Bo-C1Content"/>
        <w:rPr>
          <w:lang w:val="en-US"/>
        </w:rPr>
      </w:pPr>
      <w:r w:rsidRPr="00112979">
        <w:rPr>
          <w:rFonts w:hint="cs"/>
          <w:cs/>
          <w:lang w:val="en-US"/>
        </w:rPr>
        <w:t>กลุ่ม</w:t>
      </w:r>
      <w:r w:rsidRPr="00112979">
        <w:rPr>
          <w:cs/>
          <w:lang w:val="en-US"/>
        </w:rPr>
        <w:t>บริษัท</w:t>
      </w:r>
      <w:r w:rsidRPr="0011297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:rsidR="00911B44" w:rsidRPr="00963133" w:rsidRDefault="00911B44" w:rsidP="00911B4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911B44" w:rsidRDefault="00911B44" w:rsidP="00911B44">
      <w:pPr>
        <w:pStyle w:val="Bo-C1Content"/>
      </w:pPr>
      <w:r w:rsidRPr="00112979">
        <w:rPr>
          <w:cs/>
        </w:rPr>
        <w:t>โดยปกติระยะเวลาการให้สินเชื่อแก่ลูกค้าของกลุ่มบริษัท</w:t>
      </w:r>
      <w:r w:rsidRPr="00112979">
        <w:rPr>
          <w:rFonts w:hint="cs"/>
          <w:cs/>
        </w:rPr>
        <w:t>มีระยะเวลาตั้งแต่</w:t>
      </w:r>
      <w:r w:rsidRPr="00112979">
        <w:rPr>
          <w:cs/>
        </w:rPr>
        <w:t xml:space="preserve"> </w:t>
      </w:r>
      <w:r>
        <w:t>30</w:t>
      </w:r>
      <w:r w:rsidRPr="00112979">
        <w:t xml:space="preserve"> </w:t>
      </w:r>
      <w:r w:rsidRPr="00112979">
        <w:rPr>
          <w:rFonts w:hint="cs"/>
          <w:cs/>
        </w:rPr>
        <w:t>วัน ถึง</w:t>
      </w:r>
      <w:r w:rsidRPr="00112979">
        <w:t xml:space="preserve"> </w:t>
      </w:r>
      <w:r>
        <w:t>360</w:t>
      </w:r>
      <w:r w:rsidRPr="00112979">
        <w:t xml:space="preserve"> </w:t>
      </w:r>
      <w:r w:rsidRPr="00112979">
        <w:rPr>
          <w:cs/>
        </w:rPr>
        <w:t>วัน</w:t>
      </w:r>
    </w:p>
    <w:p w:rsidR="005C2785" w:rsidRDefault="005C2785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:rsidR="009209F9" w:rsidRDefault="002E3540" w:rsidP="00D72396">
      <w:pPr>
        <w:pStyle w:val="Caption"/>
        <w:ind w:hanging="900"/>
      </w:pPr>
      <w:r>
        <w:rPr>
          <w:rFonts w:hint="cs"/>
          <w:cs/>
        </w:rPr>
        <w:lastRenderedPageBreak/>
        <w:t>สินค้าคงเหลือ</w:t>
      </w:r>
    </w:p>
    <w:p w:rsidR="0043142E" w:rsidRPr="001C26E7" w:rsidRDefault="0043142E" w:rsidP="005C2785">
      <w:pPr>
        <w:pStyle w:val="Bo-Blankline"/>
      </w:pPr>
    </w:p>
    <w:tbl>
      <w:tblPr>
        <w:tblW w:w="9169" w:type="dxa"/>
        <w:tblInd w:w="450" w:type="dxa"/>
        <w:tblLook w:val="04A0" w:firstRow="1" w:lastRow="0" w:firstColumn="1" w:lastColumn="0" w:noHBand="0" w:noVBand="1"/>
      </w:tblPr>
      <w:tblGrid>
        <w:gridCol w:w="2874"/>
        <w:gridCol w:w="917"/>
        <w:gridCol w:w="1200"/>
        <w:gridCol w:w="236"/>
        <w:gridCol w:w="1135"/>
        <w:gridCol w:w="236"/>
        <w:gridCol w:w="1200"/>
        <w:gridCol w:w="236"/>
        <w:gridCol w:w="1135"/>
      </w:tblGrid>
      <w:tr w:rsidR="0043142E" w:rsidRPr="00112979" w:rsidTr="0069138E">
        <w:tc>
          <w:tcPr>
            <w:tcW w:w="2874" w:type="dxa"/>
          </w:tcPr>
          <w:p w:rsidR="0043142E" w:rsidRPr="0083281A" w:rsidRDefault="0043142E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43142E" w:rsidRPr="0083281A" w:rsidRDefault="0043142E" w:rsidP="004B56E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:rsidR="0043142E" w:rsidRPr="002164C4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3142E" w:rsidRPr="002164C4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1" w:type="dxa"/>
            <w:gridSpan w:val="3"/>
          </w:tcPr>
          <w:p w:rsidR="0043142E" w:rsidRPr="0011297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42E" w:rsidRPr="00112979" w:rsidTr="0069138E">
        <w:tc>
          <w:tcPr>
            <w:tcW w:w="2874" w:type="dxa"/>
          </w:tcPr>
          <w:p w:rsidR="0043142E" w:rsidRPr="0083281A" w:rsidRDefault="0043142E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43142E" w:rsidRPr="0083281A" w:rsidRDefault="0043142E" w:rsidP="004B56E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43142E" w:rsidRPr="008E00A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3142E" w:rsidRPr="008E00A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3142E" w:rsidRPr="008E00A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43142E" w:rsidRPr="008E00A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43142E" w:rsidRPr="008E00A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43142E" w:rsidRPr="008E00A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3142E" w:rsidRPr="008E00A9" w:rsidRDefault="0043142E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43142E" w:rsidRPr="0083281A" w:rsidTr="0069138E">
        <w:tc>
          <w:tcPr>
            <w:tcW w:w="2874" w:type="dxa"/>
          </w:tcPr>
          <w:p w:rsidR="0043142E" w:rsidRPr="0083281A" w:rsidRDefault="0043142E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43142E" w:rsidRPr="0083281A" w:rsidRDefault="0043142E" w:rsidP="004B56E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78" w:type="dxa"/>
            <w:gridSpan w:val="7"/>
          </w:tcPr>
          <w:p w:rsidR="0043142E" w:rsidRPr="0083281A" w:rsidRDefault="0043142E" w:rsidP="004B56E6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142E" w:rsidRPr="0083281A" w:rsidTr="0069138E">
        <w:tc>
          <w:tcPr>
            <w:tcW w:w="3791" w:type="dxa"/>
            <w:gridSpan w:val="2"/>
          </w:tcPr>
          <w:p w:rsidR="00F227B2" w:rsidRDefault="00F227B2" w:rsidP="004B56E6">
            <w:pPr>
              <w:spacing w:line="240" w:lineRule="atLeast"/>
              <w:ind w:left="270" w:right="-12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) </w:t>
            </w:r>
            <w:r w:rsidR="0043142E"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</w:t>
            </w:r>
          </w:p>
          <w:p w:rsidR="0043142E" w:rsidRPr="0083281A" w:rsidRDefault="00F227B2" w:rsidP="00F227B2">
            <w:pPr>
              <w:spacing w:line="240" w:lineRule="atLeast"/>
              <w:ind w:left="59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27B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</w:t>
            </w:r>
            <w:r w:rsidR="0043142E"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ได้รับ</w:t>
            </w:r>
            <w:r w:rsidR="004314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200" w:type="dxa"/>
          </w:tcPr>
          <w:p w:rsidR="0043142E" w:rsidRPr="0083281A" w:rsidRDefault="0043142E" w:rsidP="004B56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42E" w:rsidRPr="0083281A" w:rsidRDefault="0043142E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3142E" w:rsidRPr="0083281A" w:rsidRDefault="0043142E" w:rsidP="004B56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42E" w:rsidRPr="0083281A" w:rsidRDefault="0043142E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3142E" w:rsidRPr="0083281A" w:rsidRDefault="0043142E" w:rsidP="004B56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42E" w:rsidRPr="0083281A" w:rsidRDefault="0043142E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3142E" w:rsidRPr="0083281A" w:rsidRDefault="0043142E" w:rsidP="004B56E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42E" w:rsidRPr="0083281A" w:rsidTr="0069138E">
        <w:tc>
          <w:tcPr>
            <w:tcW w:w="3791" w:type="dxa"/>
            <w:gridSpan w:val="2"/>
          </w:tcPr>
          <w:p w:rsidR="0043142E" w:rsidRPr="0083281A" w:rsidRDefault="0043142E" w:rsidP="0043142E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3142E" w:rsidRPr="00CF373D" w:rsidRDefault="00F633BC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(15,612)</w:t>
            </w:r>
          </w:p>
        </w:tc>
        <w:tc>
          <w:tcPr>
            <w:tcW w:w="236" w:type="dxa"/>
          </w:tcPr>
          <w:p w:rsidR="0043142E" w:rsidRPr="0083281A" w:rsidRDefault="0043142E" w:rsidP="0043142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43142E" w:rsidRPr="00CF373D" w:rsidRDefault="0043142E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236" w:type="dxa"/>
          </w:tcPr>
          <w:p w:rsidR="0043142E" w:rsidRPr="0083281A" w:rsidRDefault="0043142E" w:rsidP="0043142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43142E" w:rsidRPr="00CF373D" w:rsidRDefault="00AA44BF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(15,612)</w:t>
            </w:r>
          </w:p>
        </w:tc>
        <w:tc>
          <w:tcPr>
            <w:tcW w:w="236" w:type="dxa"/>
          </w:tcPr>
          <w:p w:rsidR="0043142E" w:rsidRPr="0083281A" w:rsidRDefault="0043142E" w:rsidP="0043142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43142E" w:rsidRPr="00CF373D" w:rsidRDefault="0043142E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792</w:t>
            </w:r>
          </w:p>
        </w:tc>
      </w:tr>
      <w:tr w:rsidR="0043142E" w:rsidRPr="0083281A" w:rsidTr="0069138E">
        <w:tc>
          <w:tcPr>
            <w:tcW w:w="3791" w:type="dxa"/>
            <w:gridSpan w:val="2"/>
          </w:tcPr>
          <w:p w:rsidR="0043142E" w:rsidRPr="0083281A" w:rsidRDefault="0043142E" w:rsidP="0043142E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3142E" w:rsidRPr="00CF373D" w:rsidRDefault="00F633BC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(28,344)</w:t>
            </w:r>
          </w:p>
        </w:tc>
        <w:tc>
          <w:tcPr>
            <w:tcW w:w="236" w:type="dxa"/>
          </w:tcPr>
          <w:p w:rsidR="0043142E" w:rsidRPr="0083281A" w:rsidRDefault="0043142E" w:rsidP="0043142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43142E" w:rsidRPr="00CF373D" w:rsidRDefault="0043142E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  <w:tc>
          <w:tcPr>
            <w:tcW w:w="236" w:type="dxa"/>
          </w:tcPr>
          <w:p w:rsidR="0043142E" w:rsidRPr="0083281A" w:rsidRDefault="0043142E" w:rsidP="0043142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3142E" w:rsidRPr="00CF373D" w:rsidRDefault="00AA44BF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(28,344)</w:t>
            </w:r>
          </w:p>
        </w:tc>
        <w:tc>
          <w:tcPr>
            <w:tcW w:w="236" w:type="dxa"/>
          </w:tcPr>
          <w:p w:rsidR="0043142E" w:rsidRPr="0083281A" w:rsidRDefault="0043142E" w:rsidP="0043142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43142E" w:rsidRPr="00CF373D" w:rsidRDefault="0043142E" w:rsidP="0043142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</w:p>
        </w:tc>
      </w:tr>
    </w:tbl>
    <w:p w:rsidR="00941FE8" w:rsidRDefault="00941FE8" w:rsidP="00B472F8">
      <w:pPr>
        <w:pStyle w:val="Bo-Blankline"/>
        <w:rPr>
          <w:lang w:val="en-US"/>
        </w:rPr>
      </w:pPr>
    </w:p>
    <w:p w:rsidR="00941FE8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</w:rPr>
      </w:pPr>
      <w:r w:rsidRPr="00F74223">
        <w:rPr>
          <w:rFonts w:hint="cs"/>
          <w:b w:val="0"/>
          <w:bCs w:val="0"/>
          <w:spacing w:val="-4"/>
          <w:cs/>
        </w:rPr>
        <w:t xml:space="preserve">ณ วันที่ </w:t>
      </w:r>
      <w:r w:rsidR="0043142E" w:rsidRPr="00F74223">
        <w:rPr>
          <w:rFonts w:hint="cs"/>
          <w:b w:val="0"/>
          <w:bCs w:val="0"/>
          <w:spacing w:val="-4"/>
          <w:cs/>
        </w:rPr>
        <w:t>30 มิถุนายน</w:t>
      </w:r>
      <w:r w:rsidRPr="00F74223">
        <w:rPr>
          <w:rFonts w:hint="cs"/>
          <w:b w:val="0"/>
          <w:bCs w:val="0"/>
          <w:spacing w:val="-4"/>
          <w:cs/>
        </w:rPr>
        <w:t xml:space="preserve"> </w:t>
      </w:r>
      <w:r w:rsidR="00716EF5" w:rsidRPr="00F74223">
        <w:rPr>
          <w:rFonts w:hint="cs"/>
          <w:b w:val="0"/>
          <w:bCs w:val="0"/>
          <w:spacing w:val="-4"/>
          <w:cs/>
        </w:rPr>
        <w:t>25</w:t>
      </w:r>
      <w:r w:rsidR="00716EF5" w:rsidRPr="00F74223">
        <w:rPr>
          <w:b w:val="0"/>
          <w:bCs w:val="0"/>
          <w:spacing w:val="-4"/>
        </w:rPr>
        <w:t>6</w:t>
      </w:r>
      <w:r w:rsidR="00FA7ADF" w:rsidRPr="00F74223">
        <w:rPr>
          <w:rFonts w:hint="cs"/>
          <w:b w:val="0"/>
          <w:bCs w:val="0"/>
          <w:spacing w:val="-4"/>
          <w:cs/>
        </w:rPr>
        <w:t>2</w:t>
      </w:r>
      <w:r w:rsidR="00941FE8" w:rsidRPr="00F74223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F74223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F74223">
        <w:rPr>
          <w:rFonts w:hint="cs"/>
          <w:b w:val="0"/>
          <w:bCs w:val="0"/>
          <w:spacing w:val="-4"/>
          <w:cs/>
        </w:rPr>
        <w:t>มีจำนวน</w:t>
      </w:r>
      <w:r w:rsidR="00F633BC" w:rsidRPr="00F74223">
        <w:rPr>
          <w:b w:val="0"/>
          <w:bCs w:val="0"/>
          <w:spacing w:val="-4"/>
        </w:rPr>
        <w:t xml:space="preserve"> 403</w:t>
      </w:r>
      <w:r w:rsidR="00941FE8" w:rsidRPr="00F74223">
        <w:rPr>
          <w:rFonts w:hint="cs"/>
          <w:b w:val="0"/>
          <w:bCs w:val="0"/>
          <w:spacing w:val="-4"/>
          <w:cs/>
        </w:rPr>
        <w:t xml:space="preserve"> ล้านบาท</w:t>
      </w:r>
      <w:r w:rsidR="00941FE8">
        <w:rPr>
          <w:rFonts w:hint="cs"/>
          <w:b w:val="0"/>
          <w:bCs w:val="0"/>
          <w:cs/>
        </w:rPr>
        <w:t>และ</w:t>
      </w:r>
      <w:r w:rsidR="00DC3889">
        <w:rPr>
          <w:b w:val="0"/>
          <w:bCs w:val="0"/>
        </w:rPr>
        <w:t xml:space="preserve"> 62</w:t>
      </w:r>
      <w:r w:rsidR="00941FE8">
        <w:rPr>
          <w:rFonts w:hint="cs"/>
          <w:b w:val="0"/>
          <w:bCs w:val="0"/>
          <w:cs/>
        </w:rPr>
        <w:t xml:space="preserve"> 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716EF5">
        <w:rPr>
          <w:rFonts w:hint="cs"/>
          <w:b w:val="0"/>
          <w:bCs w:val="0"/>
          <w:i/>
          <w:iCs/>
          <w: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>
        <w:rPr>
          <w:rFonts w:hint="cs"/>
          <w:b w:val="0"/>
          <w:bCs w:val="0"/>
          <w:i/>
          <w:iCs/>
          <w:cs/>
        </w:rPr>
        <w:t>25</w:t>
      </w:r>
      <w:r w:rsidR="00716EF5">
        <w:rPr>
          <w:b w:val="0"/>
          <w:bCs w:val="0"/>
          <w:i/>
          <w:iCs/>
        </w:rPr>
        <w:t>6</w:t>
      </w:r>
      <w:r w:rsidR="006341AC">
        <w:rPr>
          <w:b w:val="0"/>
          <w:bCs w:val="0"/>
          <w:i/>
          <w:iCs/>
        </w:rPr>
        <w:t>1</w:t>
      </w:r>
      <w:r w:rsidR="00EE066F" w:rsidRPr="00BD6B3C">
        <w:rPr>
          <w:b w:val="0"/>
          <w:bCs w:val="0"/>
          <w:i/>
          <w:iCs/>
        </w:rPr>
        <w:t xml:space="preserve">: </w:t>
      </w:r>
      <w:r w:rsidR="006341AC">
        <w:rPr>
          <w:b w:val="0"/>
          <w:bCs w:val="0"/>
          <w:i/>
          <w:iCs/>
        </w:rPr>
        <w:t>431</w:t>
      </w:r>
      <w:r w:rsidR="00EE066F" w:rsidRPr="00BD6B3C">
        <w:rPr>
          <w:b w:val="0"/>
          <w:bCs w:val="0"/>
          <w:i/>
          <w:iCs/>
        </w:rPr>
        <w:t xml:space="preserve"> </w:t>
      </w:r>
      <w:r w:rsidR="00EE066F" w:rsidRPr="00BD6B3C">
        <w:rPr>
          <w:rFonts w:hint="cs"/>
          <w:b w:val="0"/>
          <w:bCs w:val="0"/>
          <w:i/>
          <w:iCs/>
          <w:cs/>
        </w:rPr>
        <w:t>ล้านบาท</w:t>
      </w:r>
      <w:r w:rsidR="00480C5B">
        <w:rPr>
          <w:b w:val="0"/>
          <w:bCs w:val="0"/>
          <w:i/>
          <w:iCs/>
        </w:rPr>
        <w:t xml:space="preserve"> 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และ </w:t>
      </w:r>
      <w:r w:rsidR="006341AC">
        <w:rPr>
          <w:b w:val="0"/>
          <w:bCs w:val="0"/>
          <w:i/>
          <w:iCs/>
        </w:rPr>
        <w:t>90</w:t>
      </w:r>
      <w:r w:rsidR="00D37000">
        <w:rPr>
          <w:b w:val="0"/>
          <w:bCs w:val="0"/>
          <w:i/>
          <w:iCs/>
        </w:rPr>
        <w:t xml:space="preserve"> </w:t>
      </w:r>
      <w:r w:rsidR="00D37000">
        <w:rPr>
          <w:rFonts w:hint="cs"/>
          <w:b w:val="0"/>
          <w:bCs w:val="0"/>
          <w:i/>
          <w:iCs/>
          <w:cs/>
        </w:rPr>
        <w:t>ล้านบาท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ตามลำดับ)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:rsidR="00EC2473" w:rsidRPr="00EC2473" w:rsidRDefault="00EC2473" w:rsidP="005C2785">
      <w:pPr>
        <w:pStyle w:val="Bo-Blankline"/>
      </w:pPr>
    </w:p>
    <w:p w:rsidR="009B5E04" w:rsidRDefault="009B5E04" w:rsidP="0069138E">
      <w:pPr>
        <w:pStyle w:val="Caption"/>
        <w:ind w:hanging="900"/>
      </w:pPr>
      <w:r w:rsidRPr="00F87C2F">
        <w:rPr>
          <w:rFonts w:hint="cs"/>
          <w:cs/>
        </w:rPr>
        <w:t>เงินลงทุน</w:t>
      </w:r>
      <w:r w:rsidR="00C73C1F">
        <w:rPr>
          <w:rFonts w:hint="cs"/>
          <w:cs/>
        </w:rPr>
        <w:t>ในบริษัทร่วม</w:t>
      </w:r>
    </w:p>
    <w:p w:rsidR="00971A31" w:rsidRPr="001C26E7" w:rsidRDefault="00971A31" w:rsidP="005C2785">
      <w:pPr>
        <w:pStyle w:val="Bo-Blankline"/>
      </w:pP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4320"/>
        <w:gridCol w:w="990"/>
        <w:gridCol w:w="236"/>
        <w:gridCol w:w="1056"/>
        <w:gridCol w:w="236"/>
        <w:gridCol w:w="1043"/>
        <w:gridCol w:w="236"/>
        <w:gridCol w:w="1043"/>
      </w:tblGrid>
      <w:tr w:rsidR="00971A31" w:rsidRPr="00FF40F1" w:rsidTr="0069138E">
        <w:trPr>
          <w:tblHeader/>
        </w:trPr>
        <w:tc>
          <w:tcPr>
            <w:tcW w:w="4320" w:type="dxa"/>
          </w:tcPr>
          <w:p w:rsidR="00971A31" w:rsidRPr="00FF40F1" w:rsidRDefault="00971A31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</w:tcPr>
          <w:p w:rsidR="00971A31" w:rsidRPr="00FF40F1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71A31" w:rsidRPr="00FF40F1" w:rsidRDefault="00971A31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971A31" w:rsidRPr="00FF40F1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1A31" w:rsidRPr="00FF40F1" w:rsidTr="0069138E">
        <w:trPr>
          <w:tblHeader/>
        </w:trPr>
        <w:tc>
          <w:tcPr>
            <w:tcW w:w="4320" w:type="dxa"/>
          </w:tcPr>
          <w:p w:rsidR="00971A31" w:rsidRPr="004A594B" w:rsidRDefault="00971A31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990" w:type="dxa"/>
          </w:tcPr>
          <w:p w:rsidR="00971A31" w:rsidRPr="008E00A9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971A31" w:rsidRPr="008E00A9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:rsidR="00971A31" w:rsidRPr="008E00A9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971A31" w:rsidRPr="008E00A9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:rsidR="00971A31" w:rsidRPr="008E00A9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971A31" w:rsidRPr="008E00A9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971A31" w:rsidRPr="008E00A9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971A31" w:rsidRPr="000801F8" w:rsidTr="0069138E">
        <w:trPr>
          <w:trHeight w:val="317"/>
          <w:tblHeader/>
        </w:trPr>
        <w:tc>
          <w:tcPr>
            <w:tcW w:w="4320" w:type="dxa"/>
          </w:tcPr>
          <w:p w:rsidR="00971A31" w:rsidRPr="000801F8" w:rsidRDefault="00971A31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0" w:type="dxa"/>
            <w:gridSpan w:val="7"/>
          </w:tcPr>
          <w:p w:rsidR="00971A31" w:rsidRPr="000801F8" w:rsidRDefault="00971A31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1A31" w:rsidRPr="009F1ED2" w:rsidTr="0069138E">
        <w:tc>
          <w:tcPr>
            <w:tcW w:w="4320" w:type="dxa"/>
          </w:tcPr>
          <w:p w:rsidR="00971A31" w:rsidRPr="00D77539" w:rsidRDefault="00971A31" w:rsidP="004B56E6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971A31" w:rsidRPr="009F1ED2" w:rsidRDefault="00971A31" w:rsidP="004B56E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71A31" w:rsidRPr="009F1ED2" w:rsidRDefault="00971A31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:rsidR="00971A31" w:rsidRPr="009F1ED2" w:rsidRDefault="00971A31" w:rsidP="004B56E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71A31" w:rsidRPr="009F1ED2" w:rsidRDefault="00971A31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971A31" w:rsidRPr="009F1ED2" w:rsidRDefault="00971A31" w:rsidP="004B56E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71A31" w:rsidRPr="009F1ED2" w:rsidRDefault="00971A31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971A31" w:rsidRPr="009F1ED2" w:rsidRDefault="00971A31" w:rsidP="004B56E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44BF" w:rsidRPr="00A23BB7" w:rsidTr="0069138E">
        <w:tc>
          <w:tcPr>
            <w:tcW w:w="4320" w:type="dxa"/>
          </w:tcPr>
          <w:p w:rsidR="00AA44BF" w:rsidRPr="00D77539" w:rsidRDefault="00AA44BF" w:rsidP="00AA44B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990" w:type="dxa"/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772,197</w:t>
            </w:r>
          </w:p>
        </w:tc>
        <w:tc>
          <w:tcPr>
            <w:tcW w:w="236" w:type="dxa"/>
          </w:tcPr>
          <w:p w:rsidR="00AA44BF" w:rsidRPr="00D77539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236" w:type="dxa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AA44BF" w:rsidRPr="00CF373D" w:rsidRDefault="00AA44BF" w:rsidP="00AA44BF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AA44BF" w:rsidRPr="00D77539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AA44BF" w:rsidRPr="00CF373D" w:rsidRDefault="00AA44BF" w:rsidP="00AA44BF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AA44BF" w:rsidRPr="009F1ED2" w:rsidTr="0069138E">
        <w:tc>
          <w:tcPr>
            <w:tcW w:w="4320" w:type="dxa"/>
          </w:tcPr>
          <w:p w:rsidR="00AA44BF" w:rsidRPr="00A23BB7" w:rsidRDefault="00AA44BF" w:rsidP="00AA44BF">
            <w:pPr>
              <w:spacing w:line="240" w:lineRule="atLeast"/>
              <w:ind w:left="270" w:right="-108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งกำไรสุทธิ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990" w:type="dxa"/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22,862</w:t>
            </w:r>
          </w:p>
        </w:tc>
        <w:tc>
          <w:tcPr>
            <w:tcW w:w="236" w:type="dxa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36" w:type="dxa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AA44BF" w:rsidRPr="00CF373D" w:rsidRDefault="00AA44BF" w:rsidP="00AA44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AA44BF" w:rsidRPr="00CF373D" w:rsidRDefault="00AA44BF" w:rsidP="00AA44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44BF" w:rsidRPr="009F1ED2" w:rsidTr="0069138E">
        <w:tc>
          <w:tcPr>
            <w:tcW w:w="4320" w:type="dxa"/>
          </w:tcPr>
          <w:p w:rsidR="00AA44BF" w:rsidRPr="00A23BB7" w:rsidRDefault="00AA44BF" w:rsidP="00AA44BF">
            <w:pPr>
              <w:spacing w:line="240" w:lineRule="atLeast"/>
              <w:ind w:left="270"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236" w:type="dxa"/>
            <w:vAlign w:val="bottom"/>
          </w:tcPr>
          <w:p w:rsidR="00AA44BF" w:rsidRPr="009F1ED2" w:rsidRDefault="00AA44BF" w:rsidP="00AA44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373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AA44BF" w:rsidRPr="00CF373D" w:rsidRDefault="00AA44BF" w:rsidP="00AA44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AA44BF" w:rsidRPr="00CF373D" w:rsidRDefault="00AA44BF" w:rsidP="00AA44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44BF" w:rsidRPr="00A23BB7" w:rsidTr="0069138E">
        <w:tc>
          <w:tcPr>
            <w:tcW w:w="4320" w:type="dxa"/>
          </w:tcPr>
          <w:p w:rsidR="00AA44BF" w:rsidRPr="00A23BB7" w:rsidRDefault="00AA44BF" w:rsidP="00AA44B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30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796,890</w:t>
            </w:r>
          </w:p>
        </w:tc>
        <w:tc>
          <w:tcPr>
            <w:tcW w:w="236" w:type="dxa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:rsidR="00AA44BF" w:rsidRPr="00CF373D" w:rsidRDefault="00AA44BF" w:rsidP="00AA44BF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:rsidR="00AA44BF" w:rsidRPr="009F1ED2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4BF" w:rsidRPr="00CF373D" w:rsidRDefault="00AA44BF" w:rsidP="00AA44BF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AA44BF" w:rsidRPr="00D77539" w:rsidRDefault="00AA44BF" w:rsidP="00AA44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4BF" w:rsidRPr="00CF373D" w:rsidRDefault="00AA44BF" w:rsidP="00AA44BF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:rsidR="003B4C2B" w:rsidRDefault="003B4C2B" w:rsidP="00B472F8">
      <w:pPr>
        <w:pStyle w:val="Bo-Blankline"/>
      </w:pPr>
    </w:p>
    <w:p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:rsidR="00992CC0" w:rsidRPr="008409D1" w:rsidRDefault="009B5E04" w:rsidP="008409D1">
      <w:pPr>
        <w:pStyle w:val="Bo-C1Content"/>
      </w:pPr>
      <w:r>
        <w:rPr>
          <w:cs/>
        </w:rPr>
        <w:t>กลุ่มบริษัทไม่</w:t>
      </w:r>
      <w:r>
        <w:rPr>
          <w:rFonts w:hint="cs"/>
          <w:cs/>
        </w:rPr>
        <w:t>ได้</w:t>
      </w:r>
      <w:r>
        <w:rPr>
          <w:cs/>
        </w:rPr>
        <w:t>รับรู้</w:t>
      </w:r>
      <w:r>
        <w:rPr>
          <w:rFonts w:hint="cs"/>
          <w:cs/>
        </w:rPr>
        <w:t>ส่วนแบ่งผล</w:t>
      </w:r>
      <w:r>
        <w:rPr>
          <w:cs/>
        </w:rPr>
        <w:t>ขาดทุน</w:t>
      </w:r>
      <w:r>
        <w:rPr>
          <w:rFonts w:hint="cs"/>
          <w:cs/>
        </w:rPr>
        <w:t>ของบริษัทร่วม</w:t>
      </w:r>
      <w:r w:rsidR="008409D1">
        <w:rPr>
          <w:rFonts w:hint="cs"/>
          <w:cs/>
        </w:rPr>
        <w:t>ทางอ้อม</w:t>
      </w:r>
      <w:r>
        <w:rPr>
          <w:rFonts w:hint="cs"/>
          <w:cs/>
        </w:rPr>
        <w:t>บางแห่งที่ลงทุนและไม่ได้บันทึกเงินลงทุนตามวิธีส่วนได้เสีย</w:t>
      </w:r>
      <w:r w:rsidRPr="00ED2A73">
        <w:rPr>
          <w:rFonts w:hint="cs"/>
          <w:cs/>
        </w:rPr>
        <w:t>สำหรับขาดทุนสุทธิส่วนที่เกินกว่ามูลค่าเงินลงทุนของกลุ่มบริษัทในบริษัทร่วม</w:t>
      </w:r>
      <w:r w:rsidR="008409D1">
        <w:rPr>
          <w:rFonts w:hint="cs"/>
          <w:cs/>
        </w:rPr>
        <w:t>ทางอ้อม</w:t>
      </w:r>
      <w:r w:rsidRPr="00ED2A73">
        <w:rPr>
          <w:rFonts w:hint="cs"/>
          <w:cs/>
        </w:rPr>
        <w:t>นั้น ณ วันที่</w:t>
      </w:r>
      <w:r w:rsidRPr="00ED2A73">
        <w:t xml:space="preserve"> </w:t>
      </w:r>
      <w:r w:rsidR="008409D1">
        <w:rPr>
          <w:cs/>
        </w:rPr>
        <w:br/>
      </w:r>
      <w:r w:rsidR="00D83D04">
        <w:rPr>
          <w:lang w:val="en-US"/>
        </w:rPr>
        <w:t>30</w:t>
      </w:r>
      <w:r w:rsidR="00D83D04" w:rsidRPr="001E2E85">
        <w:rPr>
          <w:lang w:val="en-US"/>
        </w:rPr>
        <w:t xml:space="preserve"> </w:t>
      </w:r>
      <w:r w:rsidR="00D83D04" w:rsidRPr="001E2E85">
        <w:rPr>
          <w:rFonts w:hint="cs"/>
          <w:cs/>
          <w:lang w:val="en-US"/>
        </w:rPr>
        <w:t>มิถุนายน</w:t>
      </w:r>
      <w:r w:rsidR="00E779F7">
        <w:rPr>
          <w:rFonts w:hint="cs"/>
          <w:cs/>
          <w:lang w:val="en-US"/>
        </w:rPr>
        <w:t xml:space="preserve"> </w:t>
      </w:r>
      <w:r w:rsidR="00716EF5">
        <w:rPr>
          <w:rFonts w:hint="cs"/>
          <w:cs/>
          <w:lang w:val="en-US"/>
        </w:rPr>
        <w:t>25</w:t>
      </w:r>
      <w:r w:rsidR="00716EF5">
        <w:rPr>
          <w:lang w:val="en-US"/>
        </w:rPr>
        <w:t>6</w:t>
      </w:r>
      <w:r w:rsidR="006341AC">
        <w:rPr>
          <w:lang w:val="en-US"/>
        </w:rPr>
        <w:t>2</w:t>
      </w:r>
      <w:r w:rsidRPr="00ED2A73">
        <w:rPr>
          <w:lang w:val="en-US"/>
        </w:rPr>
        <w:t xml:space="preserve"> </w:t>
      </w:r>
      <w:r w:rsidRPr="00ED2A73">
        <w:rPr>
          <w:rFonts w:hint="cs"/>
          <w:cs/>
          <w:lang w:val="en-US"/>
        </w:rPr>
        <w:t>กลุ่มบริษัทยังมี</w:t>
      </w:r>
      <w:r>
        <w:rPr>
          <w:rFonts w:hint="cs"/>
          <w:cs/>
          <w:lang w:val="en-US"/>
        </w:rPr>
        <w:t>ส่วนแบ่ง</w:t>
      </w:r>
      <w:r w:rsidRPr="00ED2A73">
        <w:rPr>
          <w:rFonts w:hint="cs"/>
          <w:cs/>
        </w:rPr>
        <w:t>ผลขาดทุนสะสมที่ยังไม่รับรู้ของบริษัทร่วม</w:t>
      </w:r>
      <w:r w:rsidR="00F27891" w:rsidRPr="00306C62">
        <w:rPr>
          <w:rFonts w:hint="cs"/>
          <w:cs/>
        </w:rPr>
        <w:t xml:space="preserve">จำนวน </w:t>
      </w:r>
      <w:r w:rsidR="00DC3889">
        <w:rPr>
          <w:lang w:val="en-US"/>
        </w:rPr>
        <w:t>984</w:t>
      </w:r>
      <w:r w:rsidRPr="00306C62">
        <w:rPr>
          <w:rFonts w:hint="cs"/>
          <w:cs/>
        </w:rPr>
        <w:t xml:space="preserve"> ล้า</w:t>
      </w:r>
      <w:r w:rsidRPr="0060357A">
        <w:rPr>
          <w:rFonts w:hint="cs"/>
          <w:cs/>
        </w:rPr>
        <w:t>น</w:t>
      </w:r>
      <w:r w:rsidRPr="0060357A">
        <w:rPr>
          <w:rFonts w:hint="cs"/>
          <w:spacing w:val="-2"/>
          <w:cs/>
        </w:rPr>
        <w:t xml:space="preserve">บาท </w:t>
      </w:r>
      <w:r w:rsidR="008409D1">
        <w:rPr>
          <w:spacing w:val="-2"/>
          <w:cs/>
        </w:rPr>
        <w:br/>
      </w:r>
      <w:r w:rsidRPr="0060357A">
        <w:rPr>
          <w:rFonts w:hint="cs"/>
          <w:i/>
          <w:iCs/>
          <w:spacing w:val="-2"/>
          <w:cs/>
        </w:rPr>
        <w:t>(</w:t>
      </w:r>
      <w:r w:rsidR="00716EF5">
        <w:rPr>
          <w:i/>
          <w:iCs/>
          <w:spacing w:val="-2"/>
        </w:rPr>
        <w:t>3</w:t>
      </w:r>
      <w:r w:rsidR="00EC2473">
        <w:rPr>
          <w:i/>
          <w:iCs/>
          <w:spacing w:val="-2"/>
        </w:rPr>
        <w:t xml:space="preserve">0 </w:t>
      </w:r>
      <w:r w:rsidR="006F2CCC">
        <w:rPr>
          <w:rFonts w:hint="cs"/>
          <w:i/>
          <w:iCs/>
          <w:spacing w:val="-2"/>
          <w:cs/>
        </w:rPr>
        <w:t xml:space="preserve"> ม</w:t>
      </w:r>
      <w:r w:rsidR="00EC2473">
        <w:rPr>
          <w:rFonts w:hint="cs"/>
          <w:i/>
          <w:iCs/>
          <w:spacing w:val="-2"/>
          <w:cs/>
        </w:rPr>
        <w:t>ิถุนายน</w:t>
      </w:r>
      <w:r w:rsidR="006F2CCC">
        <w:rPr>
          <w:rFonts w:hint="cs"/>
          <w:i/>
          <w:iCs/>
          <w:spacing w:val="-2"/>
          <w:cs/>
        </w:rPr>
        <w:t xml:space="preserve"> </w:t>
      </w:r>
      <w:r w:rsidR="00716EF5">
        <w:rPr>
          <w:rFonts w:hint="cs"/>
          <w:i/>
          <w:iCs/>
          <w:spacing w:val="-2"/>
          <w:cs/>
        </w:rPr>
        <w:t>25</w:t>
      </w:r>
      <w:r w:rsidR="00716EF5">
        <w:rPr>
          <w:i/>
          <w:iCs/>
          <w:spacing w:val="-2"/>
        </w:rPr>
        <w:t>6</w:t>
      </w:r>
      <w:r w:rsidR="006341AC">
        <w:rPr>
          <w:i/>
          <w:iCs/>
          <w:spacing w:val="-2"/>
        </w:rPr>
        <w:t>1</w:t>
      </w:r>
      <w:r w:rsidR="00C41BE3" w:rsidRPr="0060357A">
        <w:rPr>
          <w:i/>
          <w:iCs/>
          <w:spacing w:val="-2"/>
          <w:lang w:val="en-US"/>
        </w:rPr>
        <w:t xml:space="preserve">: </w:t>
      </w:r>
      <w:r w:rsidR="006341AC">
        <w:rPr>
          <w:i/>
          <w:iCs/>
          <w:lang w:val="en-US"/>
        </w:rPr>
        <w:t>98</w:t>
      </w:r>
      <w:r w:rsidR="00EC2473">
        <w:rPr>
          <w:i/>
          <w:iCs/>
          <w:lang w:val="en-US"/>
        </w:rPr>
        <w:t>3</w:t>
      </w:r>
      <w:r w:rsidR="006341AC">
        <w:rPr>
          <w:i/>
          <w:iCs/>
          <w:lang w:val="en-US"/>
        </w:rPr>
        <w:t xml:space="preserve"> </w:t>
      </w:r>
      <w:r w:rsidR="00C41BE3" w:rsidRPr="0060357A">
        <w:rPr>
          <w:rFonts w:hint="cs"/>
          <w:i/>
          <w:iCs/>
          <w:cs/>
        </w:rPr>
        <w:t>ล้านบาท</w:t>
      </w:r>
      <w:r w:rsidRPr="0060357A">
        <w:rPr>
          <w:rFonts w:hint="cs"/>
          <w:i/>
          <w:iCs/>
          <w:cs/>
          <w:lang w:val="en-US"/>
        </w:rPr>
        <w:t>)</w:t>
      </w:r>
      <w:r w:rsidRPr="0060357A">
        <w:rPr>
          <w:rFonts w:hint="cs"/>
          <w:cs/>
          <w:lang w:val="en-US"/>
        </w:rPr>
        <w:t xml:space="preserve"> </w:t>
      </w:r>
      <w:r w:rsidRPr="00DB5F0E">
        <w:rPr>
          <w:rFonts w:hint="cs"/>
          <w:spacing w:val="4"/>
          <w:cs/>
          <w:lang w:val="en-US"/>
        </w:rPr>
        <w:t>ก</w:t>
      </w:r>
      <w:r w:rsidRPr="00E1072D">
        <w:rPr>
          <w:cs/>
        </w:rPr>
        <w:t>ลุ่ม</w:t>
      </w:r>
      <w:r w:rsidRPr="00ED2A73">
        <w:rPr>
          <w:cs/>
        </w:rPr>
        <w:t>บริษัทไม่มีภาระ</w:t>
      </w:r>
      <w:r w:rsidRPr="00ED2A73">
        <w:rPr>
          <w:rFonts w:hint="cs"/>
          <w:cs/>
        </w:rPr>
        <w:t>หนี้สินที่เกี่ยวเนื่องกับผล</w:t>
      </w:r>
      <w:r w:rsidRPr="00ED2A73">
        <w:rPr>
          <w:cs/>
        </w:rPr>
        <w:t>ขาดทุน</w:t>
      </w:r>
      <w:r w:rsidRPr="00ED2A73">
        <w:rPr>
          <w:rFonts w:hint="cs"/>
          <w:cs/>
        </w:rPr>
        <w:t>นี้</w:t>
      </w:r>
    </w:p>
    <w:p w:rsidR="00992CC0" w:rsidRPr="00EF2E6A" w:rsidRDefault="00992CC0" w:rsidP="009B5E04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992CC0" w:rsidRPr="00EF2E6A" w:rsidSect="009B7A42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aperSrc w:first="7" w:other="7"/>
          <w:pgNumType w:start="16"/>
          <w:cols w:space="737"/>
        </w:sectPr>
      </w:pPr>
    </w:p>
    <w:p w:rsidR="009B5E04" w:rsidRDefault="009B5E04" w:rsidP="00730E0A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D83D04">
        <w:rPr>
          <w:lang w:val="en-US"/>
        </w:rPr>
        <w:t>30</w:t>
      </w:r>
      <w:r w:rsidR="00D83D04" w:rsidRPr="001E2E85">
        <w:rPr>
          <w:lang w:val="en-US"/>
        </w:rPr>
        <w:t xml:space="preserve"> </w:t>
      </w:r>
      <w:r w:rsidR="00D83D04" w:rsidRPr="001E2E85">
        <w:rPr>
          <w:rFonts w:hint="cs"/>
          <w:cs/>
          <w:lang w:val="en-US"/>
        </w:rPr>
        <w:t>มิถุนายน</w:t>
      </w:r>
      <w:r w:rsidR="00063ADF" w:rsidRPr="00E52B83">
        <w:rPr>
          <w:rFonts w:hint="cs"/>
          <w:cs/>
          <w:lang w:val="en-US"/>
        </w:rPr>
        <w:t xml:space="preserve"> </w:t>
      </w:r>
      <w:r w:rsidR="00716EF5">
        <w:rPr>
          <w:rFonts w:hint="cs"/>
          <w:cs/>
          <w:lang w:val="en-US"/>
        </w:rPr>
        <w:t>256</w:t>
      </w:r>
      <w:r w:rsidR="00FA7ADF">
        <w:rPr>
          <w:rFonts w:hint="cs"/>
          <w:cs/>
          <w:lang w:val="en-US"/>
        </w:rPr>
        <w:t>2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 xml:space="preserve">และ </w:t>
      </w:r>
      <w:r w:rsidR="00716EF5">
        <w:rPr>
          <w:rFonts w:hint="cs"/>
          <w:cs/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6F2CCC">
        <w:rPr>
          <w:rFonts w:hint="cs"/>
          <w:cs/>
          <w:lang w:val="en-US"/>
        </w:rPr>
        <w:t xml:space="preserve"> </w:t>
      </w:r>
      <w:r w:rsidR="00716EF5">
        <w:rPr>
          <w:rFonts w:hint="cs"/>
          <w:cs/>
          <w:lang w:val="en-US"/>
        </w:rPr>
        <w:t>25</w:t>
      </w:r>
      <w:r w:rsidR="00716EF5">
        <w:rPr>
          <w:lang w:val="en-US"/>
        </w:rPr>
        <w:t>6</w:t>
      </w:r>
      <w:r w:rsidR="00FA7ADF">
        <w:rPr>
          <w:rFonts w:hint="cs"/>
          <w:cs/>
          <w:lang w:val="en-US"/>
        </w:rPr>
        <w:t>1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tbl>
      <w:tblPr>
        <w:tblW w:w="148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944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64" w:type="dxa"/>
            <w:gridSpan w:val="15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252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FA7ADF" w:rsidRPr="00FA7ADF" w:rsidRDefault="006D2650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6D2650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6D2650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6D2650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spacing w:line="320" w:lineRule="exact"/>
              <w:ind w:left="342" w:right="-18" w:hanging="270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FA7ADF"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  <w:br/>
            </w: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90" w:type="dxa"/>
            <w:shd w:val="clear" w:color="auto" w:fill="auto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944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144,834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131,047</w:t>
            </w: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spacing w:line="320" w:lineRule="exact"/>
              <w:ind w:left="342" w:right="-18" w:hanging="270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90" w:type="dxa"/>
            <w:shd w:val="clear" w:color="auto" w:fill="auto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944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652,056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641,150</w:t>
            </w: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spacing w:line="320" w:lineRule="exact"/>
              <w:ind w:left="342" w:right="-18" w:hanging="270"/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796,890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772,197</w:t>
            </w: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90" w:type="dxa"/>
            <w:shd w:val="clear" w:color="auto" w:fill="auto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90" w:type="dxa"/>
            <w:shd w:val="clear" w:color="auto" w:fill="auto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944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Pr="00FA7ADF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Pr="00FA7ADF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90" w:type="dxa"/>
            <w:shd w:val="clear" w:color="auto" w:fill="auto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944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90" w:type="dxa"/>
            <w:shd w:val="clear" w:color="auto" w:fill="auto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944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B4080" w:rsidRPr="00FA7ADF" w:rsidRDefault="00CB4080" w:rsidP="00CB4080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4080" w:rsidRPr="00744476" w:rsidTr="00C61F28">
        <w:tc>
          <w:tcPr>
            <w:tcW w:w="2880" w:type="dxa"/>
          </w:tcPr>
          <w:p w:rsidR="00CB4080" w:rsidRPr="00FA7ADF" w:rsidRDefault="00CB4080" w:rsidP="00CB4080">
            <w:pPr>
              <w:spacing w:line="320" w:lineRule="exact"/>
              <w:ind w:left="342" w:right="-18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</w:tcPr>
          <w:p w:rsidR="00CB4080" w:rsidRPr="00FA7ADF" w:rsidRDefault="00CB4080" w:rsidP="00CB4080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CB4080" w:rsidRPr="00FA7ADF" w:rsidRDefault="00CB4080" w:rsidP="00CB4080">
            <w:pPr>
              <w:tabs>
                <w:tab w:val="decimal" w:pos="1034"/>
              </w:tabs>
              <w:spacing w:line="320" w:lineRule="exact"/>
              <w:ind w:left="-46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CB4080" w:rsidRPr="00FA7ADF" w:rsidRDefault="00CB4080" w:rsidP="00CB4080">
            <w:pPr>
              <w:tabs>
                <w:tab w:val="decimal" w:pos="1034"/>
              </w:tabs>
              <w:spacing w:line="320" w:lineRule="exact"/>
              <w:ind w:left="-46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796,890</w:t>
            </w:r>
          </w:p>
        </w:tc>
        <w:tc>
          <w:tcPr>
            <w:tcW w:w="247" w:type="dxa"/>
          </w:tcPr>
          <w:p w:rsidR="00CB4080" w:rsidRPr="00FA7ADF" w:rsidRDefault="00CB4080" w:rsidP="00CB408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CB4080" w:rsidRPr="00FA7ADF" w:rsidRDefault="00CB4080" w:rsidP="00CB4080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772,197</w:t>
            </w:r>
          </w:p>
        </w:tc>
      </w:tr>
    </w:tbl>
    <w:p w:rsidR="00FA7ADF" w:rsidRPr="00FA7ADF" w:rsidRDefault="00FA7ADF" w:rsidP="00FA7ADF">
      <w:pPr>
        <w:pStyle w:val="Bo-C1Content"/>
        <w:sectPr w:rsidR="00FA7ADF" w:rsidRPr="00FA7ADF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88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032"/>
        <w:gridCol w:w="2520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7"/>
      </w:tblGrid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1"/>
          </w:tcPr>
          <w:p w:rsidR="00FA7ADF" w:rsidRPr="00FA7ADF" w:rsidRDefault="00FA7ADF" w:rsidP="00FA7A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EE7A06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EE7A06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EE7A06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21" w:type="dxa"/>
            <w:gridSpan w:val="7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520" w:type="dxa"/>
            <w:vAlign w:val="bottom"/>
          </w:tcPr>
          <w:p w:rsidR="00FA7ADF" w:rsidRPr="00FA7ADF" w:rsidRDefault="00FA7ADF" w:rsidP="00FA7AD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FA7ADF" w:rsidRPr="00FA7ADF" w:rsidRDefault="00FA7ADF" w:rsidP="00FA7ADF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148D" w:rsidRPr="00744476" w:rsidTr="00C61F28">
        <w:tc>
          <w:tcPr>
            <w:tcW w:w="4032" w:type="dxa"/>
          </w:tcPr>
          <w:p w:rsidR="0024148D" w:rsidRPr="00FA7ADF" w:rsidRDefault="0024148D" w:rsidP="0024148D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24148D" w:rsidRPr="00FA7ADF" w:rsidRDefault="0024148D" w:rsidP="0024148D">
            <w:pPr>
              <w:spacing w:line="240" w:lineRule="atLeast"/>
              <w:ind w:left="-1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</w:tr>
      <w:tr w:rsidR="0024148D" w:rsidRPr="00744476" w:rsidTr="00C61F28">
        <w:tc>
          <w:tcPr>
            <w:tcW w:w="4032" w:type="dxa"/>
          </w:tcPr>
          <w:p w:rsidR="0024148D" w:rsidRPr="00FA7ADF" w:rsidRDefault="0024148D" w:rsidP="0024148D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2520" w:type="dxa"/>
            <w:shd w:val="clear" w:color="auto" w:fill="auto"/>
          </w:tcPr>
          <w:p w:rsidR="0024148D" w:rsidRPr="00FA7ADF" w:rsidRDefault="0024148D" w:rsidP="0024148D">
            <w:pPr>
              <w:spacing w:line="240" w:lineRule="atLeast"/>
              <w:ind w:left="-1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</w:tr>
      <w:tr w:rsidR="0024148D" w:rsidRPr="00744476" w:rsidTr="00C61F28">
        <w:tc>
          <w:tcPr>
            <w:tcW w:w="4032" w:type="dxa"/>
          </w:tcPr>
          <w:p w:rsidR="0024148D" w:rsidRPr="00FA7ADF" w:rsidRDefault="0024148D" w:rsidP="0024148D">
            <w:pPr>
              <w:spacing w:line="240" w:lineRule="atLeast"/>
              <w:ind w:left="162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520" w:type="dxa"/>
            <w:vAlign w:val="bottom"/>
          </w:tcPr>
          <w:p w:rsidR="0024148D" w:rsidRPr="00FA7ADF" w:rsidRDefault="0024148D" w:rsidP="0024148D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24148D" w:rsidRPr="00FA7ADF" w:rsidRDefault="0024148D" w:rsidP="0024148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24148D" w:rsidRPr="00FA7ADF" w:rsidRDefault="0024148D" w:rsidP="0024148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</w:tr>
    </w:tbl>
    <w:p w:rsidR="00D177DF" w:rsidRDefault="00D177DF" w:rsidP="00D177DF">
      <w:pPr>
        <w:pStyle w:val="Bo-C1Content"/>
        <w:rPr>
          <w:sz w:val="20"/>
          <w:szCs w:val="20"/>
        </w:rPr>
      </w:pPr>
    </w:p>
    <w:p w:rsidR="00E95516" w:rsidRPr="009A176D" w:rsidRDefault="006F6F6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5B1F4E">
        <w:rPr>
          <w:rFonts w:hint="cs"/>
          <w:cs/>
          <w:lang w:val="en-US"/>
        </w:rPr>
        <w:t>หก</w:t>
      </w:r>
      <w:r w:rsidR="005B1F4E" w:rsidRPr="009A176D">
        <w:rPr>
          <w:cs/>
          <w:lang w:val="en-US"/>
        </w:rPr>
        <w:t xml:space="preserve">เดือนสิ้นสุดวันที่ </w:t>
      </w:r>
      <w:r w:rsidR="005B1F4E">
        <w:rPr>
          <w:lang w:val="en-US"/>
        </w:rPr>
        <w:t>3</w:t>
      </w:r>
      <w:r w:rsidR="005B1F4E">
        <w:rPr>
          <w:rFonts w:hint="cs"/>
          <w:cs/>
          <w:lang w:val="en-US"/>
        </w:rPr>
        <w:t>0 มิถุนายน</w:t>
      </w:r>
      <w:r w:rsidR="005B1F4E" w:rsidRPr="009A176D">
        <w:rPr>
          <w:rFonts w:hint="cs"/>
          <w:cs/>
          <w:lang w:val="en-US"/>
        </w:rPr>
        <w:t xml:space="preserve"> </w:t>
      </w:r>
      <w:r w:rsidR="00716EF5">
        <w:rPr>
          <w:rFonts w:hint="cs"/>
          <w:cs/>
          <w:lang w:val="en-US"/>
        </w:rPr>
        <w:t>256</w:t>
      </w:r>
      <w:r w:rsidR="00FA7ADF">
        <w:rPr>
          <w:rFonts w:hint="cs"/>
          <w:cs/>
          <w:lang w:val="en-US"/>
        </w:rPr>
        <w:t>2</w:t>
      </w:r>
      <w:r w:rsidR="00D177DF">
        <w:rPr>
          <w:rFonts w:hint="cs"/>
          <w:cs/>
          <w:lang w:val="en-US"/>
        </w:rPr>
        <w:t xml:space="preserve"> </w:t>
      </w:r>
      <w:r w:rsidR="006F2CCC">
        <w:rPr>
          <w:rFonts w:hint="cs"/>
          <w:cs/>
          <w:lang w:val="en-US"/>
        </w:rPr>
        <w:t xml:space="preserve">และ </w:t>
      </w:r>
      <w:r w:rsidR="00716EF5">
        <w:rPr>
          <w:rFonts w:hint="cs"/>
          <w:cs/>
          <w:lang w:val="en-US"/>
        </w:rPr>
        <w:t>25</w:t>
      </w:r>
      <w:r w:rsidR="00716EF5">
        <w:rPr>
          <w:lang w:val="en-US"/>
        </w:rPr>
        <w:t>6</w:t>
      </w:r>
      <w:r w:rsidR="00FA7ADF">
        <w:rPr>
          <w:rFonts w:hint="cs"/>
          <w:cs/>
          <w:lang w:val="en-US"/>
        </w:rPr>
        <w:t>1</w:t>
      </w:r>
    </w:p>
    <w:p w:rsidR="009C7A93" w:rsidRPr="004D64FD" w:rsidRDefault="009C7A93" w:rsidP="004D64FD">
      <w:pPr>
        <w:pStyle w:val="Bo-Blankline"/>
      </w:pPr>
    </w:p>
    <w:p w:rsidR="009C7A93" w:rsidRDefault="009C7A9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CE06C9" w:rsidRPr="004D64FD" w:rsidRDefault="00CE06C9" w:rsidP="004D64FD">
      <w:pPr>
        <w:pStyle w:val="Bo-Blankline"/>
      </w:pPr>
    </w:p>
    <w:p w:rsidR="004D64FD" w:rsidRDefault="004D64FD" w:rsidP="004D64FD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:rsidR="009B5E04" w:rsidRPr="005208F8" w:rsidRDefault="009B5E04" w:rsidP="00F50215">
      <w:pPr>
        <w:pStyle w:val="Caption"/>
        <w:sectPr w:rsidR="009B5E04" w:rsidRPr="005208F8" w:rsidSect="009407C0">
          <w:headerReference w:type="default" r:id="rId11"/>
          <w:footerReference w:type="default" r:id="rId12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:rsidR="007B2482" w:rsidRPr="00F87C2F" w:rsidRDefault="007B2482" w:rsidP="00C55422">
      <w:pPr>
        <w:pStyle w:val="Caption"/>
        <w:ind w:hanging="900"/>
      </w:pPr>
      <w:r w:rsidRPr="00F87C2F">
        <w:rPr>
          <w:rFonts w:hint="cs"/>
          <w:cs/>
        </w:rPr>
        <w:lastRenderedPageBreak/>
        <w:t>เงินลงทุน</w:t>
      </w:r>
      <w:r w:rsidR="008D1AAA">
        <w:rPr>
          <w:rFonts w:hint="cs"/>
          <w:cs/>
        </w:rPr>
        <w:t>ในบริษัทย่อย</w:t>
      </w:r>
    </w:p>
    <w:p w:rsidR="00FD2024" w:rsidRPr="00FD2024" w:rsidRDefault="00FD2024" w:rsidP="005C2785">
      <w:pPr>
        <w:pStyle w:val="Bo-Blankline"/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870"/>
        <w:gridCol w:w="1112"/>
        <w:gridCol w:w="236"/>
        <w:gridCol w:w="1113"/>
        <w:gridCol w:w="236"/>
        <w:gridCol w:w="1193"/>
        <w:gridCol w:w="236"/>
        <w:gridCol w:w="1193"/>
      </w:tblGrid>
      <w:tr w:rsidR="00FD2024" w:rsidRPr="007715B8" w:rsidTr="005274FF">
        <w:tc>
          <w:tcPr>
            <w:tcW w:w="3870" w:type="dxa"/>
          </w:tcPr>
          <w:p w:rsidR="00FD2024" w:rsidRPr="007715B8" w:rsidRDefault="00FD2024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024" w:rsidRPr="007715B8" w:rsidTr="005274FF">
        <w:tc>
          <w:tcPr>
            <w:tcW w:w="3870" w:type="dxa"/>
          </w:tcPr>
          <w:p w:rsidR="00FD2024" w:rsidRPr="004A594B" w:rsidRDefault="00FD2024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4E1F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12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E299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E29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D2024" w:rsidRPr="007715B8" w:rsidTr="005274FF">
        <w:tc>
          <w:tcPr>
            <w:tcW w:w="3870" w:type="dxa"/>
          </w:tcPr>
          <w:p w:rsidR="00FD2024" w:rsidRPr="007715B8" w:rsidRDefault="00FD2024" w:rsidP="004B56E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:rsidR="00FD2024" w:rsidRPr="007715B8" w:rsidRDefault="00FD2024" w:rsidP="004B56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299F" w:rsidRPr="007715B8" w:rsidTr="005274FF">
        <w:tc>
          <w:tcPr>
            <w:tcW w:w="3870" w:type="dxa"/>
          </w:tcPr>
          <w:p w:rsidR="000E299F" w:rsidRPr="0018439B" w:rsidRDefault="000E299F" w:rsidP="000E299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8439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843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439B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18439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112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0E299F" w:rsidRPr="00CF373D" w:rsidRDefault="008D05A5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13,214,724</w:t>
            </w:r>
          </w:p>
        </w:tc>
        <w:tc>
          <w:tcPr>
            <w:tcW w:w="236" w:type="dxa"/>
            <w:shd w:val="clear" w:color="auto" w:fill="auto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0E299F" w:rsidRPr="00CF373D" w:rsidRDefault="000E299F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0E299F" w:rsidRPr="007715B8" w:rsidTr="005274FF">
        <w:tc>
          <w:tcPr>
            <w:tcW w:w="3870" w:type="dxa"/>
          </w:tcPr>
          <w:p w:rsidR="000E299F" w:rsidRPr="0018439B" w:rsidRDefault="000E299F" w:rsidP="000E299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2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0E299F" w:rsidRPr="00CF373D" w:rsidRDefault="008D05A5" w:rsidP="008D05A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0E299F" w:rsidRPr="00CF373D" w:rsidRDefault="000E299F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2,078</w:t>
            </w:r>
          </w:p>
        </w:tc>
      </w:tr>
      <w:tr w:rsidR="000E299F" w:rsidRPr="007715B8" w:rsidTr="005274FF">
        <w:tc>
          <w:tcPr>
            <w:tcW w:w="3870" w:type="dxa"/>
          </w:tcPr>
          <w:p w:rsidR="000E299F" w:rsidRPr="00C42F34" w:rsidRDefault="000E299F" w:rsidP="000E299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2" w:type="dxa"/>
          </w:tcPr>
          <w:p w:rsidR="000E299F" w:rsidRPr="00C42F34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C42F34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0E299F" w:rsidRPr="00C42F34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C42F34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E299F" w:rsidRPr="00CF373D" w:rsidRDefault="008D05A5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13,214,724</w:t>
            </w:r>
          </w:p>
        </w:tc>
        <w:tc>
          <w:tcPr>
            <w:tcW w:w="236" w:type="dxa"/>
            <w:shd w:val="clear" w:color="auto" w:fill="auto"/>
          </w:tcPr>
          <w:p w:rsidR="000E299F" w:rsidRPr="00C42F34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0E299F" w:rsidRPr="00CF373D" w:rsidRDefault="000E299F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0E299F" w:rsidRPr="007715B8" w:rsidTr="005274FF">
        <w:tc>
          <w:tcPr>
            <w:tcW w:w="3870" w:type="dxa"/>
          </w:tcPr>
          <w:p w:rsidR="000E299F" w:rsidRDefault="000E299F" w:rsidP="000E299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86E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12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0E299F" w:rsidRPr="00CF373D" w:rsidRDefault="008D05A5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(770,250)</w:t>
            </w:r>
          </w:p>
        </w:tc>
        <w:tc>
          <w:tcPr>
            <w:tcW w:w="236" w:type="dxa"/>
            <w:shd w:val="clear" w:color="auto" w:fill="auto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0E299F" w:rsidRPr="00CF373D" w:rsidRDefault="000E299F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73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 w:rsidRPr="00CF373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299F" w:rsidRPr="007715B8" w:rsidTr="005274FF">
        <w:tc>
          <w:tcPr>
            <w:tcW w:w="3870" w:type="dxa"/>
          </w:tcPr>
          <w:p w:rsidR="000E299F" w:rsidRPr="003B4170" w:rsidRDefault="000E299F" w:rsidP="000E299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843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12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0E299F" w:rsidRPr="007715B8" w:rsidRDefault="000E299F" w:rsidP="000E299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299F" w:rsidRPr="00CF373D" w:rsidRDefault="008D05A5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12,444,474</w:t>
            </w:r>
          </w:p>
        </w:tc>
        <w:tc>
          <w:tcPr>
            <w:tcW w:w="236" w:type="dxa"/>
            <w:shd w:val="clear" w:color="auto" w:fill="auto"/>
          </w:tcPr>
          <w:p w:rsidR="000E299F" w:rsidRPr="007715B8" w:rsidRDefault="000E299F" w:rsidP="000E29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0E299F" w:rsidRPr="00CF373D" w:rsidRDefault="000E299F" w:rsidP="000E299F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</w:tr>
    </w:tbl>
    <w:p w:rsidR="008F5CB7" w:rsidRPr="005C2785" w:rsidRDefault="008F5CB7" w:rsidP="005C2785">
      <w:pPr>
        <w:pStyle w:val="Bo-Blankline"/>
      </w:pPr>
    </w:p>
    <w:p w:rsidR="00F83F1B" w:rsidRDefault="00F83F1B" w:rsidP="005274F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F7EE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cs/>
        </w:rPr>
        <w:t>29</w:t>
      </w:r>
      <w:r w:rsidRPr="00AF7EE6">
        <w:rPr>
          <w:rFonts w:ascii="Angsana New" w:hAnsi="Angsana New"/>
          <w:sz w:val="30"/>
          <w:szCs w:val="30"/>
          <w:cs/>
        </w:rPr>
        <w:t xml:space="preserve"> </w:t>
      </w:r>
      <w:r w:rsidRPr="00AF7EE6">
        <w:rPr>
          <w:rFonts w:ascii="Angsana New" w:hAnsi="Angsana New" w:hint="cs"/>
          <w:sz w:val="30"/>
          <w:szCs w:val="30"/>
          <w:cs/>
        </w:rPr>
        <w:t>มีนาคม</w:t>
      </w:r>
      <w:r w:rsidRPr="00AF7EE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AF7EE6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>
        <w:rPr>
          <w:rFonts w:ascii="Angsana New" w:hAnsi="Angsana New" w:hint="cs"/>
          <w:sz w:val="30"/>
          <w:szCs w:val="30"/>
          <w:cs/>
        </w:rPr>
        <w:t>ลงทุนในหุ้นสามัญของ</w:t>
      </w:r>
      <w:r w:rsidRPr="00AF7EE6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มาสเตอร์ อาชีพ </w:t>
      </w:r>
      <w:r w:rsidRPr="00AF7EE6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ประเทศไทย</w:t>
      </w:r>
      <w:r w:rsidRPr="00AF7EE6">
        <w:rPr>
          <w:rFonts w:ascii="Angsana New" w:hAnsi="Angsana New"/>
          <w:sz w:val="30"/>
          <w:szCs w:val="30"/>
          <w:cs/>
        </w:rPr>
        <w:t xml:space="preserve">) จำกัด 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>61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บริษัทได้มาซึ่งอำนาจควบคุม</w:t>
      </w:r>
      <w:r w:rsidRPr="005C2D17">
        <w:rPr>
          <w:rFonts w:ascii="Angsana New" w:hAnsi="Angsana New"/>
          <w:sz w:val="30"/>
          <w:szCs w:val="30"/>
          <w:cs/>
        </w:rPr>
        <w:t xml:space="preserve">โดยการซื้อหุ้นทุน </w:t>
      </w:r>
      <w:r>
        <w:rPr>
          <w:rFonts w:ascii="Angsana New" w:hAnsi="Angsana New"/>
          <w:sz w:val="30"/>
          <w:szCs w:val="30"/>
          <w:cs/>
        </w:rPr>
        <w:t>9</w:t>
      </w:r>
      <w:r w:rsidRPr="005C2D1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  <w:cs/>
        </w:rPr>
        <w:t>99</w:t>
      </w:r>
      <w:r>
        <w:rPr>
          <w:rFonts w:ascii="Angsana New" w:hAnsi="Angsana New" w:hint="cs"/>
          <w:sz w:val="30"/>
          <w:szCs w:val="30"/>
          <w:cs/>
        </w:rPr>
        <w:t>6</w:t>
      </w:r>
      <w:r w:rsidRPr="005C2D17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>
        <w:rPr>
          <w:rFonts w:ascii="Angsana New" w:hAnsi="Angsana New"/>
          <w:sz w:val="30"/>
          <w:szCs w:val="30"/>
          <w:cs/>
        </w:rPr>
        <w:t>99</w:t>
      </w:r>
      <w:r w:rsidRPr="005C2D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6</w:t>
      </w:r>
      <w:r w:rsidRPr="005C2D17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>
        <w:rPr>
          <w:rFonts w:ascii="Angsana New" w:hAnsi="Angsana New" w:hint="cs"/>
          <w:sz w:val="30"/>
          <w:szCs w:val="30"/>
          <w:cs/>
        </w:rPr>
        <w:t>93</w:t>
      </w:r>
      <w:r w:rsidRPr="005C2D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10</w:t>
      </w:r>
      <w:r w:rsidRPr="005C2D17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 w:hint="cs"/>
          <w:sz w:val="30"/>
          <w:szCs w:val="30"/>
          <w:cs/>
        </w:rPr>
        <w:t>930,627.60</w:t>
      </w:r>
      <w:r w:rsidRPr="005C2D17">
        <w:rPr>
          <w:rFonts w:ascii="Angsana New" w:hAnsi="Angsana New"/>
          <w:sz w:val="30"/>
          <w:szCs w:val="30"/>
          <w:cs/>
        </w:rPr>
        <w:t xml:space="preserve"> บาท จากบุคคล</w:t>
      </w:r>
      <w:r>
        <w:rPr>
          <w:rFonts w:ascii="Angsana New" w:hAnsi="Angsana New" w:hint="cs"/>
          <w:sz w:val="30"/>
          <w:szCs w:val="30"/>
          <w:cs/>
        </w:rPr>
        <w:t>และกิจการ</w:t>
      </w:r>
      <w:r w:rsidRPr="005C2D17">
        <w:rPr>
          <w:rFonts w:ascii="Angsana New" w:hAnsi="Angsana New"/>
          <w:sz w:val="30"/>
          <w:szCs w:val="30"/>
          <w:cs/>
        </w:rPr>
        <w:t>ที่เกี่ยวข้องกัน ส่งผลให้บริษัทดังกล่าวเป็นบริษัทย่อยของบริษั</w:t>
      </w:r>
      <w:r>
        <w:rPr>
          <w:rFonts w:ascii="Angsana New" w:hAnsi="Angsana New" w:hint="cs"/>
          <w:sz w:val="30"/>
          <w:szCs w:val="30"/>
          <w:cs/>
        </w:rPr>
        <w:t>ท</w:t>
      </w:r>
    </w:p>
    <w:p w:rsidR="00F83F1B" w:rsidRPr="00460B3C" w:rsidRDefault="00F83F1B" w:rsidP="005C2785">
      <w:pPr>
        <w:pStyle w:val="Bo-Blankline"/>
      </w:pPr>
    </w:p>
    <w:p w:rsidR="00F83F1B" w:rsidRDefault="00F83F1B" w:rsidP="005274F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F83F1B">
        <w:rPr>
          <w:rFonts w:ascii="Angsana New" w:hAnsi="Angsana New"/>
          <w:spacing w:val="6"/>
          <w:sz w:val="30"/>
          <w:szCs w:val="30"/>
        </w:rPr>
        <w:t>25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83F1B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83F1B">
        <w:rPr>
          <w:rFonts w:ascii="Angsana New" w:hAnsi="Angsana New"/>
          <w:spacing w:val="6"/>
          <w:sz w:val="30"/>
          <w:szCs w:val="30"/>
        </w:rPr>
        <w:t>2561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ที่ประชุมคณะกรรมการของบริษัท ได้มีมติอนุมัติให้ลงทุนในหุ้นสามัญของ</w:t>
      </w:r>
      <w:r w:rsidR="005274FF">
        <w:rPr>
          <w:rFonts w:ascii="Angsana New" w:hAnsi="Angsana New"/>
          <w:spacing w:val="6"/>
          <w:sz w:val="30"/>
          <w:szCs w:val="30"/>
        </w:rPr>
        <w:br/>
      </w:r>
      <w:r w:rsidRPr="00F83F1B">
        <w:rPr>
          <w:rFonts w:ascii="Angsana New" w:hAnsi="Angsana New"/>
          <w:spacing w:val="6"/>
          <w:sz w:val="30"/>
          <w:szCs w:val="30"/>
          <w:cs/>
        </w:rPr>
        <w:t>บริษั</w:t>
      </w:r>
      <w:r w:rsidR="005B712E">
        <w:rPr>
          <w:rFonts w:ascii="Angsana New" w:hAnsi="Angsana New" w:hint="cs"/>
          <w:spacing w:val="6"/>
          <w:sz w:val="30"/>
          <w:szCs w:val="30"/>
          <w:cs/>
        </w:rPr>
        <w:t>ท</w:t>
      </w:r>
      <w:r w:rsidR="007D1CA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B712E" w:rsidRPr="00186962">
        <w:rPr>
          <w:rFonts w:ascii="Angsana New" w:hAnsi="Angsana New" w:hint="cs"/>
          <w:sz w:val="30"/>
          <w:szCs w:val="30"/>
          <w:cs/>
        </w:rPr>
        <w:t>ทีพีไอ ไบโอ ฟาร์มาซูติคอลส์</w:t>
      </w:r>
      <w:r w:rsidRPr="00CF373D">
        <w:rPr>
          <w:rFonts w:ascii="Angsana New" w:hAnsi="Angsana New"/>
          <w:sz w:val="30"/>
          <w:szCs w:val="30"/>
          <w:cs/>
        </w:rPr>
        <w:t xml:space="preserve"> จำกัด </w:t>
      </w:r>
      <w:r w:rsidRPr="0029360A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rFonts w:ascii="Angsana New" w:hAnsi="Angsana New" w:hint="cs"/>
          <w:sz w:val="30"/>
          <w:szCs w:val="30"/>
          <w:cs/>
        </w:rPr>
        <w:t>26</w:t>
      </w:r>
      <w:r w:rsidRPr="00293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293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29360A">
        <w:rPr>
          <w:rFonts w:ascii="Angsana New" w:hAnsi="Angsana New"/>
          <w:sz w:val="30"/>
          <w:szCs w:val="30"/>
          <w:cs/>
        </w:rPr>
        <w:t xml:space="preserve"> บริษัทได้มาซึ่งอำนาจควบคุม</w:t>
      </w:r>
      <w:r w:rsidRPr="00CF373D">
        <w:rPr>
          <w:rFonts w:ascii="Angsana New" w:hAnsi="Angsana New"/>
          <w:sz w:val="30"/>
          <w:szCs w:val="30"/>
          <w:cs/>
        </w:rPr>
        <w:t xml:space="preserve">โดยการซื้อหุ้นทุน 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  <w:cs/>
        </w:rPr>
        <w:t>9</w:t>
      </w:r>
      <w:r w:rsidRPr="00CF373D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  <w:cs/>
        </w:rPr>
        <w:t>99</w:t>
      </w:r>
      <w:r>
        <w:rPr>
          <w:rFonts w:ascii="Angsana New" w:hAnsi="Angsana New" w:hint="cs"/>
          <w:sz w:val="30"/>
          <w:szCs w:val="30"/>
          <w:cs/>
        </w:rPr>
        <w:t>5</w:t>
      </w:r>
      <w:r w:rsidRPr="00CF373D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>
        <w:rPr>
          <w:rFonts w:ascii="Angsana New" w:hAnsi="Angsana New"/>
          <w:sz w:val="30"/>
          <w:szCs w:val="30"/>
        </w:rPr>
        <w:t>99.99</w:t>
      </w:r>
      <w:r w:rsidRPr="00CF373D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>
        <w:rPr>
          <w:rFonts w:ascii="Angsana New" w:hAnsi="Angsana New" w:hint="cs"/>
          <w:sz w:val="30"/>
          <w:szCs w:val="30"/>
          <w:cs/>
        </w:rPr>
        <w:t>11</w:t>
      </w:r>
      <w:r w:rsidRPr="00CF373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48</w:t>
      </w:r>
      <w:r w:rsidRPr="00CF373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 w:hint="cs"/>
          <w:sz w:val="30"/>
          <w:szCs w:val="30"/>
          <w:cs/>
        </w:rPr>
        <w:t>1,147</w:t>
      </w:r>
      <w:r w:rsidRPr="00CF373D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680</w:t>
      </w:r>
      <w:r w:rsidRPr="00CF373D">
        <w:rPr>
          <w:rFonts w:ascii="Angsana New" w:hAnsi="Angsana New"/>
          <w:sz w:val="30"/>
          <w:szCs w:val="30"/>
          <w:cs/>
        </w:rPr>
        <w:t xml:space="preserve"> บาท จากกิจการที่เกี่ยวข้องกัน ส่งผลให้บริษัทดังกล่าวเป็นบริษัทย่อยของบริษัท</w:t>
      </w:r>
    </w:p>
    <w:p w:rsidR="00F83F1B" w:rsidRDefault="00F83F1B" w:rsidP="00F90C79">
      <w:pPr>
        <w:pStyle w:val="Bo-Blankline"/>
        <w:ind w:left="0"/>
      </w:pPr>
    </w:p>
    <w:p w:rsidR="00C73C1F" w:rsidRPr="00631349" w:rsidRDefault="00C73C1F" w:rsidP="00B472F8">
      <w:pPr>
        <w:pStyle w:val="Bo-Blankline"/>
        <w:rPr>
          <w:sz w:val="16"/>
          <w:szCs w:val="16"/>
          <w:lang w:val="en-US"/>
        </w:rPr>
      </w:pPr>
    </w:p>
    <w:p w:rsidR="008409D1" w:rsidRPr="008B6E19" w:rsidRDefault="008409D1" w:rsidP="004361F1">
      <w:pPr>
        <w:pStyle w:val="Bo-C1Content"/>
        <w:ind w:left="0"/>
        <w:rPr>
          <w:cs/>
          <w:lang w:val="en-US"/>
        </w:rPr>
        <w:sectPr w:rsidR="008409D1" w:rsidRPr="008B6E19" w:rsidSect="009407C0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E20B0A" w:rsidRDefault="00EC5D85" w:rsidP="00730E0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5265EA">
        <w:rPr>
          <w:cs/>
        </w:rPr>
        <w:t>3</w:t>
      </w:r>
      <w:r w:rsidR="005265EA">
        <w:rPr>
          <w:rFonts w:hint="cs"/>
          <w:cs/>
        </w:rPr>
        <w:t xml:space="preserve">0 มิถุนายน </w:t>
      </w:r>
      <w:r w:rsidR="00716EF5">
        <w:rPr>
          <w:rFonts w:hint="cs"/>
          <w:cs/>
        </w:rPr>
        <w:t>256</w:t>
      </w:r>
      <w:r w:rsidR="00FA7ADF">
        <w:rPr>
          <w:rFonts w:hint="cs"/>
          <w:cs/>
        </w:rPr>
        <w:t>2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716EF5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716EF5">
        <w:t>256</w:t>
      </w:r>
      <w:r w:rsidR="00FA7ADF">
        <w:rPr>
          <w:rFonts w:hint="cs"/>
          <w:cs/>
        </w:rPr>
        <w:t>1</w:t>
      </w:r>
      <w:r w:rsidR="00964878">
        <w:t xml:space="preserve"> </w:t>
      </w:r>
      <w:r w:rsidR="007D3E07">
        <w:rPr>
          <w:rFonts w:hint="cs"/>
          <w:cs/>
        </w:rPr>
        <w:t>และเงินปันผลรับจากเงินลงทุนสำหรับแต่ล</w:t>
      </w:r>
      <w:r w:rsidR="006F2CCC">
        <w:rPr>
          <w:rFonts w:hint="cs"/>
          <w:cs/>
        </w:rPr>
        <w:t>ะ</w:t>
      </w:r>
      <w:r w:rsidR="005265EA">
        <w:rPr>
          <w:rFonts w:hint="cs"/>
          <w:cs/>
        </w:rPr>
        <w:t xml:space="preserve">งวดสิ้นสุดวันที่ 30 มิถุนายน </w:t>
      </w:r>
      <w:r w:rsidR="00716EF5">
        <w:rPr>
          <w:rFonts w:hint="cs"/>
          <w:cs/>
        </w:rPr>
        <w:t>256</w:t>
      </w:r>
      <w:r w:rsidR="00FA7ADF">
        <w:rPr>
          <w:rFonts w:hint="cs"/>
          <w:cs/>
        </w:rPr>
        <w:t>2</w:t>
      </w:r>
      <w:r w:rsidR="007D3E07">
        <w:rPr>
          <w:rFonts w:hint="cs"/>
          <w:cs/>
        </w:rPr>
        <w:t xml:space="preserve"> </w:t>
      </w:r>
      <w:r w:rsidR="006F2CCC">
        <w:rPr>
          <w:rFonts w:hint="cs"/>
          <w:cs/>
        </w:rPr>
        <w:t xml:space="preserve">และ </w:t>
      </w:r>
      <w:r w:rsidR="00716EF5">
        <w:rPr>
          <w:rFonts w:hint="cs"/>
          <w:cs/>
        </w:rPr>
        <w:t>25</w:t>
      </w:r>
      <w:r w:rsidR="00716EF5">
        <w:t>6</w:t>
      </w:r>
      <w:r w:rsidR="00FA7ADF">
        <w:rPr>
          <w:rFonts w:hint="cs"/>
          <w:cs/>
        </w:rPr>
        <w:t>1</w:t>
      </w:r>
      <w:r w:rsidR="007D3E07">
        <w:rPr>
          <w:rFonts w:hint="cs"/>
          <w:cs/>
        </w:rPr>
        <w:t xml:space="preserve"> </w:t>
      </w:r>
      <w:r w:rsidRPr="00F8282A">
        <w:rPr>
          <w:cs/>
        </w:rPr>
        <w:t>มีดังนี้</w:t>
      </w:r>
    </w:p>
    <w:p w:rsidR="005A0DEC" w:rsidRPr="005A0DEC" w:rsidRDefault="005A0DEC" w:rsidP="008F5CB7">
      <w:pPr>
        <w:pStyle w:val="Bo-Blankline"/>
      </w:pPr>
    </w:p>
    <w:tbl>
      <w:tblPr>
        <w:tblW w:w="156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7"/>
        <w:gridCol w:w="1713"/>
        <w:gridCol w:w="20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104"/>
        <w:gridCol w:w="840"/>
        <w:gridCol w:w="84"/>
        <w:gridCol w:w="840"/>
        <w:gridCol w:w="84"/>
        <w:gridCol w:w="840"/>
        <w:gridCol w:w="122"/>
        <w:gridCol w:w="840"/>
        <w:gridCol w:w="104"/>
        <w:gridCol w:w="840"/>
      </w:tblGrid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5A0DEC" w:rsidRDefault="005A0DEC" w:rsidP="00020D75">
            <w:pPr>
              <w:spacing w:line="320" w:lineRule="exact"/>
              <w:ind w:left="4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5A0DEC" w:rsidRDefault="005A0DEC" w:rsidP="00020D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A0DEC" w:rsidRPr="005A0DEC" w:rsidRDefault="005A0DEC" w:rsidP="00020D75">
            <w:pP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82" w:type="dxa"/>
            <w:gridSpan w:val="23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0DEC">
              <w:rPr>
                <w:rFonts w:ascii="Angsana New" w:hAnsi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5A0DEC" w:rsidRDefault="005A0DEC" w:rsidP="00020D75">
            <w:pPr>
              <w:spacing w:line="320" w:lineRule="exact"/>
              <w:ind w:left="4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5A0DEC" w:rsidRDefault="005A0DEC" w:rsidP="00020D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A0DEC" w:rsidRPr="005A0DEC" w:rsidRDefault="005A0DEC" w:rsidP="00020D75">
            <w:pP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5A0DEC">
              <w:rPr>
                <w:rFonts w:ascii="Angsana New" w:hAnsi="Angsana New" w:hint="cs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A0DEC">
              <w:rPr>
                <w:rFonts w:ascii="Angsana New" w:hAnsi="Angsana New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84" w:type="dxa"/>
          </w:tcPr>
          <w:p w:rsidR="005A0DEC" w:rsidRPr="005A0DEC" w:rsidRDefault="005A0DEC" w:rsidP="00020D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A0DEC">
              <w:rPr>
                <w:rFonts w:ascii="Angsana New" w:hAnsi="Angsana New" w:hint="cs"/>
                <w:cs/>
                <w:lang w:val="en-US"/>
              </w:rPr>
              <w:t>ทุนชำระแล้ว</w:t>
            </w:r>
          </w:p>
        </w:tc>
        <w:tc>
          <w:tcPr>
            <w:tcW w:w="84" w:type="dxa"/>
          </w:tcPr>
          <w:p w:rsidR="005A0DEC" w:rsidRPr="005A0DEC" w:rsidRDefault="005A0DEC" w:rsidP="00020D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A0DEC">
              <w:rPr>
                <w:rFonts w:ascii="Angsana New" w:hAnsi="Angsana New" w:hint="cs"/>
                <w:cs/>
                <w:lang w:val="en-US"/>
              </w:rPr>
              <w:t>ราคาทุน</w:t>
            </w:r>
          </w:p>
        </w:tc>
        <w:tc>
          <w:tcPr>
            <w:tcW w:w="84" w:type="dxa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784" w:type="dxa"/>
            <w:gridSpan w:val="3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A0DEC">
              <w:rPr>
                <w:rFonts w:ascii="Angsana New" w:hAnsi="Angsana New" w:hint="cs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A0DEC">
              <w:rPr>
                <w:rFonts w:ascii="Angsana New" w:hAnsi="Angsana New" w:hint="cs"/>
                <w:cs/>
                <w:lang w:val="en-US"/>
              </w:rPr>
              <w:t xml:space="preserve">ราคาทุน </w:t>
            </w:r>
            <w:r w:rsidRPr="005A0DEC">
              <w:rPr>
                <w:rFonts w:ascii="Angsana New" w:hAnsi="Angsana New"/>
                <w:lang w:val="en-US"/>
              </w:rPr>
              <w:t xml:space="preserve">- </w:t>
            </w:r>
            <w:r w:rsidRPr="005A0DEC"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22" w:type="dxa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84" w:type="dxa"/>
            <w:gridSpan w:val="3"/>
          </w:tcPr>
          <w:p w:rsidR="005A0DEC" w:rsidRPr="005A0DEC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A0DEC">
              <w:rPr>
                <w:rFonts w:ascii="Angsana New" w:hAnsi="Angsana New" w:hint="cs"/>
                <w:cs/>
                <w:lang w:val="en-US"/>
              </w:rPr>
              <w:t>เงินปันผลรับ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5A0DEC" w:rsidRDefault="005A0DEC" w:rsidP="005A0DEC">
            <w:pPr>
              <w:spacing w:line="320" w:lineRule="exact"/>
              <w:ind w:left="4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A0DEC" w:rsidRPr="005A0DEC" w:rsidRDefault="005A0DEC" w:rsidP="005A0DEC">
            <w:pPr>
              <w:spacing w:line="32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30 มิถุนายน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30 มิถุนายน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30 มิถุนายน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30 มิถุนายน</w:t>
            </w:r>
          </w:p>
        </w:tc>
        <w:tc>
          <w:tcPr>
            <w:tcW w:w="10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30 มิถุนายน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31 ธันวาคม</w:t>
            </w:r>
          </w:p>
        </w:tc>
        <w:tc>
          <w:tcPr>
            <w:tcW w:w="122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30 มิถุนายน</w:t>
            </w:r>
          </w:p>
        </w:tc>
        <w:tc>
          <w:tcPr>
            <w:tcW w:w="10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30 มิถุนายน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5A0DEC" w:rsidRDefault="005A0DEC" w:rsidP="005A0DEC">
            <w:pPr>
              <w:spacing w:line="320" w:lineRule="exact"/>
              <w:ind w:left="4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A0DEC" w:rsidRPr="005A0DEC" w:rsidRDefault="005A0DEC" w:rsidP="005A0DEC">
            <w:pPr>
              <w:spacing w:line="32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10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122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10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cs/>
                <w:lang w:val="en-US"/>
              </w:rPr>
              <w:t>25</w:t>
            </w:r>
            <w:r w:rsidRPr="005A0DEC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5A0DEC" w:rsidRDefault="005A0DEC" w:rsidP="005A0DEC">
            <w:pPr>
              <w:spacing w:line="320" w:lineRule="exact"/>
              <w:ind w:left="4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A0DEC" w:rsidRPr="005A0DEC" w:rsidRDefault="005A0DEC" w:rsidP="005A0DEC">
            <w:pPr>
              <w:spacing w:line="32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A0DEC">
              <w:rPr>
                <w:rFonts w:ascii="Angsana New" w:hAnsi="Angsana New"/>
                <w:i/>
                <w:iCs/>
                <w:lang w:val="en-US"/>
              </w:rPr>
              <w:t>(</w:t>
            </w:r>
            <w:r w:rsidRPr="005A0DEC">
              <w:rPr>
                <w:rFonts w:ascii="Angsana New" w:hAnsi="Angsana New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84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234" w:type="dxa"/>
            <w:gridSpan w:val="19"/>
          </w:tcPr>
          <w:p w:rsidR="005A0DEC" w:rsidRPr="005A0DEC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A0DEC">
              <w:rPr>
                <w:rFonts w:ascii="Angsana New" w:hAnsi="Angsana New"/>
                <w:i/>
                <w:iCs/>
                <w:lang w:val="en-US"/>
              </w:rPr>
              <w:t>(</w:t>
            </w:r>
            <w:r w:rsidRPr="005A0DEC">
              <w:rPr>
                <w:rFonts w:ascii="Angsana New" w:hAnsi="Angsana New"/>
                <w:i/>
                <w:iCs/>
                <w:cs/>
                <w:lang w:val="en-US"/>
              </w:rPr>
              <w:t>พันบาท)</w:t>
            </w:r>
          </w:p>
        </w:tc>
      </w:tr>
      <w:tr w:rsidR="005A0DEC" w:rsidRPr="00C64277" w:rsidTr="00020D75">
        <w:tc>
          <w:tcPr>
            <w:tcW w:w="2700" w:type="dxa"/>
          </w:tcPr>
          <w:p w:rsidR="005A0DEC" w:rsidRPr="005A0DEC" w:rsidRDefault="005A0DEC" w:rsidP="005A0DEC">
            <w:pPr>
              <w:spacing w:line="240" w:lineRule="auto"/>
              <w:ind w:left="3" w:right="38"/>
              <w:rPr>
                <w:rFonts w:ascii="Angsana New" w:hAnsi="Angsana New"/>
                <w:b/>
                <w:bCs/>
                <w:i/>
                <w:iCs/>
              </w:rPr>
            </w:pPr>
            <w:r w:rsidRPr="005A0DEC">
              <w:rPr>
                <w:rFonts w:ascii="Angsana New" w:hAnsi="Angsana New"/>
                <w:b/>
                <w:bCs/>
                <w:i/>
                <w:iCs/>
                <w:cs/>
              </w:rPr>
              <w:t>บริษัทย่อย</w:t>
            </w:r>
            <w:r w:rsidRPr="005A0DEC">
              <w:rPr>
                <w:rFonts w:ascii="Angsana New" w:hAnsi="Angsana New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7" w:type="dxa"/>
          </w:tcPr>
          <w:p w:rsidR="005A0DEC" w:rsidRPr="005A0DEC" w:rsidRDefault="005A0DEC" w:rsidP="005A0DE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A0DEC" w:rsidRPr="005A0DEC" w:rsidRDefault="005A0DEC" w:rsidP="005A0DEC">
            <w:pPr>
              <w:spacing w:line="240" w:lineRule="auto"/>
              <w:rPr>
                <w:rFonts w:ascii="Angsana New" w:hAnsi="Angsana New"/>
                <w:lang w:val="en-US"/>
              </w:rPr>
            </w:pPr>
          </w:p>
        </w:tc>
        <w:tc>
          <w:tcPr>
            <w:tcW w:w="20" w:type="dxa"/>
          </w:tcPr>
          <w:p w:rsidR="005A0DEC" w:rsidRPr="005A0DEC" w:rsidRDefault="005A0DEC" w:rsidP="005A0DE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122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5A0DEC" w:rsidRDefault="005A0DEC" w:rsidP="005A0DEC">
            <w:pPr>
              <w:spacing w:line="240" w:lineRule="auto"/>
              <w:ind w:left="-128" w:right="94"/>
              <w:rPr>
                <w:rFonts w:ascii="Angsana New" w:hAnsi="Angsana New"/>
                <w:lang w:val="en-US"/>
              </w:rPr>
            </w:pP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บริษัท ทีพีไอ คอนกรีต จำกัด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ผลิตและจำหน่ายคอนกรีต</w:t>
            </w:r>
            <w:r w:rsidRPr="005A0DEC">
              <w:rPr>
                <w:rFonts w:ascii="Angsana New" w:hAnsi="Angsana New"/>
                <w:cs/>
                <w:lang w:val="en-US"/>
              </w:rPr>
              <w:t>ผสมเสร็จ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1,999,999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1,999,999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1,999,999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1,999,999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70.24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70.24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8,400,000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8,400,000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5,899,999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5,899,999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5,899,999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5,899,999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590,000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826,000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บริษัท ทีพีไอ ออล ซีซั่นส์ จำกัด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ผลิตและจำหน่าย</w:t>
            </w:r>
            <w:r w:rsidRPr="005A0DEC">
              <w:rPr>
                <w:rFonts w:ascii="Angsana New" w:hAnsi="Angsana New" w:hint="cs"/>
                <w:cs/>
                <w:lang w:val="en-US"/>
              </w:rPr>
              <w:t>แ</w:t>
            </w:r>
            <w:r w:rsidRPr="005A0DEC">
              <w:rPr>
                <w:rFonts w:ascii="Angsana New" w:hAnsi="Angsana New"/>
                <w:cs/>
              </w:rPr>
              <w:t>ผ่นฟิล์มสำหรับโซลาร์เซลล์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450,000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450,000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450,000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450,000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450,000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450,000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3,300,000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3,300,000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2,654,400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2,654,400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(770,000)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(770,000)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1,884,400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1,884,400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  <w:cs/>
              </w:rPr>
              <w:t>บริษัท โรงกลั่นน้ำมันทีพีไอ (1997) จำกัด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ธุรกิจสำรวจปิโตรเลียม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1,300,000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1,300,000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1,299,620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1,299,620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1,299,620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1,299,620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  <w:cs/>
              </w:rPr>
              <w:t>บริษัท โพรพ็อกไซด์ไทย จำกัด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 xml:space="preserve">ผลิตไฟฟ้า </w:t>
            </w:r>
          </w:p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(</w:t>
            </w:r>
            <w:r w:rsidRPr="005A0DEC">
              <w:rPr>
                <w:rFonts w:ascii="Angsana New" w:hAnsi="Angsana New" w:hint="cs"/>
                <w:cs/>
                <w:lang w:val="en-US"/>
              </w:rPr>
              <w:t>250</w:t>
            </w:r>
            <w:r w:rsidRPr="005A0DEC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(</w:t>
            </w:r>
            <w:r w:rsidRPr="005A0DEC">
              <w:rPr>
                <w:rFonts w:ascii="Angsana New" w:hAnsi="Angsana New" w:hint="cs"/>
                <w:cs/>
                <w:lang w:val="en-US"/>
              </w:rPr>
              <w:t>250</w:t>
            </w:r>
            <w:r w:rsidRPr="005A0DEC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  <w:cs/>
              </w:rPr>
              <w:t>บริษัท ไนเตรทไทย จำกัด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ผลิตและจำหน่ายกรด</w:t>
            </w:r>
          </w:p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ไนตริกและแอมโมเนียมไนเตรท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468,750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468,750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784,409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784,409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784,409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784,409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187,500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320,015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  <w:cs/>
              </w:rPr>
              <w:t>บริษัท ซีนิธ อินเตอร์เนชั่นแนล เทรดดิ้ง</w:t>
            </w:r>
            <w:r w:rsidRPr="005A0DEC">
              <w:rPr>
                <w:rFonts w:ascii="Angsana New" w:hAnsi="Angsana New"/>
              </w:rPr>
              <w:t xml:space="preserve"> </w:t>
            </w:r>
            <w:r w:rsidRPr="005A0DEC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ธุรกิจลงทุน</w:t>
            </w: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99,712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99,712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99,712</w:t>
            </w: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99,712</w:t>
            </w:r>
          </w:p>
        </w:tc>
        <w:tc>
          <w:tcPr>
            <w:tcW w:w="122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37,999</w:t>
            </w: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122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</w:tr>
      <w:tr w:rsidR="00FD380E" w:rsidRPr="00C64277" w:rsidTr="00020D75">
        <w:tc>
          <w:tcPr>
            <w:tcW w:w="2700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b/>
                <w:bCs/>
                <w:i/>
                <w:iCs/>
              </w:rPr>
            </w:pPr>
            <w:r w:rsidRPr="005A0DEC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บริษัทย่อย</w:t>
            </w:r>
            <w:r w:rsidRPr="005A0DEC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ทางตรง </w:t>
            </w:r>
            <w:r w:rsidRPr="005A0DEC">
              <w:rPr>
                <w:rFonts w:ascii="Angsana New" w:hAnsi="Angsana New"/>
                <w:b/>
                <w:bCs/>
                <w:i/>
                <w:iCs/>
              </w:rPr>
              <w:t>(</w:t>
            </w:r>
            <w:r w:rsidRPr="005A0DEC">
              <w:rPr>
                <w:rFonts w:ascii="Angsana New" w:hAnsi="Angsana New" w:hint="cs"/>
                <w:b/>
                <w:bCs/>
                <w:i/>
                <w:iCs/>
                <w:cs/>
              </w:rPr>
              <w:t>ต่อ</w:t>
            </w:r>
            <w:r w:rsidRPr="005A0DEC">
              <w:rPr>
                <w:rFonts w:ascii="Angsana New" w:hAnsi="Angsana New"/>
                <w:b/>
                <w:bCs/>
                <w:i/>
                <w:iCs/>
              </w:rPr>
              <w:t>)</w:t>
            </w:r>
          </w:p>
        </w:tc>
        <w:tc>
          <w:tcPr>
            <w:tcW w:w="87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FD380E" w:rsidRPr="005A0DEC" w:rsidRDefault="00FD380E" w:rsidP="00FD380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27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122" w:type="dxa"/>
          </w:tcPr>
          <w:p w:rsidR="00FD380E" w:rsidRPr="005A0DEC" w:rsidRDefault="00FD380E" w:rsidP="00FD380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FD380E" w:rsidRPr="005A0DEC" w:rsidRDefault="00FD380E" w:rsidP="00FD380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FD380E" w:rsidRPr="005A0DEC" w:rsidRDefault="00FD380E" w:rsidP="00FD380E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</w:tr>
      <w:tr w:rsidR="0051624E" w:rsidRPr="00C64277" w:rsidTr="005E3FF7">
        <w:trPr>
          <w:trHeight w:val="576"/>
        </w:trPr>
        <w:tc>
          <w:tcPr>
            <w:tcW w:w="2700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 xml:space="preserve">บริษัท </w:t>
            </w:r>
            <w:r w:rsidRPr="005A0DEC">
              <w:rPr>
                <w:rFonts w:ascii="Angsana New" w:hAnsi="Angsana New" w:hint="cs"/>
                <w:cs/>
              </w:rPr>
              <w:t>ทีพีไอ รักษ์สุขภาพ จำกัด</w:t>
            </w:r>
          </w:p>
        </w:tc>
        <w:tc>
          <w:tcPr>
            <w:tcW w:w="87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ผลิตและจำหน่ายผลิตภัณฑ์เกี่ยวกับคน</w:t>
            </w:r>
          </w:p>
        </w:tc>
        <w:tc>
          <w:tcPr>
            <w:tcW w:w="2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5,050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5,050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4,950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4,950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4,950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4,950</w:t>
            </w:r>
          </w:p>
        </w:tc>
        <w:tc>
          <w:tcPr>
            <w:tcW w:w="122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51624E" w:rsidRPr="00C64277" w:rsidTr="00020D75">
        <w:tc>
          <w:tcPr>
            <w:tcW w:w="2700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  <w:cs/>
              </w:rPr>
              <w:t>บริษัท ทีพีไอ พาณิชย์ จำกัด</w:t>
            </w:r>
          </w:p>
        </w:tc>
        <w:tc>
          <w:tcPr>
            <w:tcW w:w="87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ธุรกิจค้าปลีก</w:t>
            </w:r>
          </w:p>
        </w:tc>
        <w:tc>
          <w:tcPr>
            <w:tcW w:w="2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99.94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99.94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2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51624E" w:rsidRPr="00C64277" w:rsidTr="00020D75">
        <w:tc>
          <w:tcPr>
            <w:tcW w:w="2700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บริษัท ทีพีไอ บริการ จำกัด</w:t>
            </w:r>
          </w:p>
        </w:tc>
        <w:tc>
          <w:tcPr>
            <w:tcW w:w="87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รับจ้างเหมาก่อสร้าง</w:t>
            </w:r>
          </w:p>
        </w:tc>
        <w:tc>
          <w:tcPr>
            <w:tcW w:w="2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95.10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95.10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4,600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4,600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4,457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4,457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4,457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4,457</w:t>
            </w:r>
          </w:p>
        </w:tc>
        <w:tc>
          <w:tcPr>
            <w:tcW w:w="122" w:type="dxa"/>
          </w:tcPr>
          <w:p w:rsidR="0051624E" w:rsidRPr="005A0DEC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5A0DEC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51624E" w:rsidRPr="00C64277" w:rsidTr="00730E0A">
        <w:trPr>
          <w:trHeight w:val="612"/>
        </w:trPr>
        <w:tc>
          <w:tcPr>
            <w:tcW w:w="2700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  <w:cs/>
              </w:rPr>
              <w:t>บริษัท มาสเตอร์ อาชีพ</w:t>
            </w:r>
            <w:r w:rsidRPr="005A0DEC">
              <w:rPr>
                <w:rFonts w:ascii="Angsana New" w:hAnsi="Angsana New" w:hint="cs"/>
                <w:cs/>
              </w:rPr>
              <w:t xml:space="preserve"> </w:t>
            </w:r>
            <w:r w:rsidRPr="005A0DEC">
              <w:rPr>
                <w:rFonts w:ascii="Angsana New" w:hAnsi="Angsana New"/>
              </w:rPr>
              <w:t>(</w:t>
            </w:r>
            <w:r w:rsidRPr="005A0DEC">
              <w:rPr>
                <w:rFonts w:ascii="Angsana New" w:hAnsi="Angsana New"/>
                <w:cs/>
              </w:rPr>
              <w:t>ประเทศไทย</w:t>
            </w:r>
            <w:r w:rsidRPr="005A0DEC">
              <w:rPr>
                <w:rFonts w:ascii="Angsana New" w:hAnsi="Angsana New"/>
              </w:rPr>
              <w:t xml:space="preserve">) </w:t>
            </w:r>
            <w:r w:rsidRPr="005A0DEC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87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20" w:type="dxa"/>
          </w:tcPr>
          <w:p w:rsidR="0051624E" w:rsidRPr="00C64277" w:rsidRDefault="0051624E" w:rsidP="0051624E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99.96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99.96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84" w:type="dxa"/>
          </w:tcPr>
          <w:p w:rsidR="0051624E" w:rsidRPr="005A0DEC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84" w:type="dxa"/>
          </w:tcPr>
          <w:p w:rsidR="0051624E" w:rsidRPr="00730E0A" w:rsidRDefault="0051624E" w:rsidP="0051624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931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931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931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931</w:t>
            </w:r>
          </w:p>
        </w:tc>
        <w:tc>
          <w:tcPr>
            <w:tcW w:w="122" w:type="dxa"/>
          </w:tcPr>
          <w:p w:rsidR="0051624E" w:rsidRPr="00C64277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C64277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51624E" w:rsidRPr="00C64277" w:rsidTr="00020D75">
        <w:tc>
          <w:tcPr>
            <w:tcW w:w="2700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 xml:space="preserve">บริษัท ทีพีไอ </w:t>
            </w:r>
            <w:r w:rsidRPr="005A0DEC">
              <w:rPr>
                <w:rFonts w:ascii="Angsana New" w:hAnsi="Angsana New" w:hint="cs"/>
                <w:cs/>
              </w:rPr>
              <w:t>ไบโอ ฟาร์มาซูติคอลส์</w:t>
            </w:r>
            <w:r w:rsidRPr="005A0DE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7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2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5,500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5,500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5,647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5,647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5,647</w:t>
            </w: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E4496F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5,647</w:t>
            </w:r>
          </w:p>
        </w:tc>
        <w:tc>
          <w:tcPr>
            <w:tcW w:w="122" w:type="dxa"/>
          </w:tcPr>
          <w:p w:rsidR="0051624E" w:rsidRPr="00C64277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51624E" w:rsidRPr="00C64277" w:rsidTr="00020D75">
        <w:tc>
          <w:tcPr>
            <w:tcW w:w="2700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  <w:r w:rsidRPr="005A0DEC">
              <w:rPr>
                <w:rFonts w:ascii="Angsana New" w:hAnsi="Angsana New"/>
                <w:b/>
                <w:bCs/>
                <w:i/>
                <w:iCs/>
                <w:cs/>
              </w:rPr>
              <w:t>บริษัทย่อย</w:t>
            </w:r>
            <w:r w:rsidRPr="005A0DEC">
              <w:rPr>
                <w:rFonts w:ascii="Angsana New" w:hAnsi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87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51624E" w:rsidRPr="005A0DEC" w:rsidRDefault="0051624E" w:rsidP="0051624E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C64277" w:rsidRDefault="0051624E" w:rsidP="0051624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27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27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51624E" w:rsidRPr="00C64277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122" w:type="dxa"/>
          </w:tcPr>
          <w:p w:rsidR="0051624E" w:rsidRPr="00C64277" w:rsidRDefault="0051624E" w:rsidP="005162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51624E" w:rsidRPr="00C64277" w:rsidRDefault="0051624E" w:rsidP="005162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51624E" w:rsidRPr="005A0DEC" w:rsidRDefault="0051624E" w:rsidP="0051624E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4496F" w:rsidRPr="00C64277" w:rsidTr="00020D75">
        <w:tc>
          <w:tcPr>
            <w:tcW w:w="2700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บริษัท มอนโดไทย จำกัด</w:t>
            </w:r>
            <w:r w:rsidRPr="005A0D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87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:rsidR="00E4496F" w:rsidRPr="00C64277" w:rsidRDefault="00E4496F" w:rsidP="00E4496F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83.27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83.27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36,000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36,000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10,350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10,350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10,350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10,350</w:t>
            </w:r>
          </w:p>
        </w:tc>
        <w:tc>
          <w:tcPr>
            <w:tcW w:w="122" w:type="dxa"/>
          </w:tcPr>
          <w:p w:rsidR="00E4496F" w:rsidRPr="00C64277" w:rsidRDefault="00E4496F" w:rsidP="00E4496F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E4496F" w:rsidRPr="00C64277" w:rsidTr="00020D75">
        <w:tc>
          <w:tcPr>
            <w:tcW w:w="2700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 w:hint="cs"/>
                <w:cs/>
              </w:rPr>
              <w:t>บริษัท พลาสติก โพลีน จำกัด</w:t>
            </w:r>
          </w:p>
        </w:tc>
        <w:tc>
          <w:tcPr>
            <w:tcW w:w="87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 w:hint="cs"/>
                <w:cs/>
              </w:rPr>
              <w:t>ธุรกิจส่งออกและนำเข้า</w:t>
            </w:r>
          </w:p>
        </w:tc>
        <w:tc>
          <w:tcPr>
            <w:tcW w:w="20" w:type="dxa"/>
          </w:tcPr>
          <w:p w:rsidR="00E4496F" w:rsidRPr="00C64277" w:rsidRDefault="00E4496F" w:rsidP="00E4496F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99.98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99.98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10</w:t>
            </w:r>
            <w:r>
              <w:rPr>
                <w:rFonts w:ascii="Angsana New" w:hAnsi="Angsana New"/>
                <w:lang w:val="en-US"/>
              </w:rPr>
              <w:t>,00</w:t>
            </w:r>
            <w:r w:rsidRPr="005A0DEC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10</w:t>
            </w:r>
            <w:r>
              <w:rPr>
                <w:rFonts w:ascii="Angsana New" w:hAnsi="Angsana New"/>
                <w:lang w:val="en-US"/>
              </w:rPr>
              <w:t>,00</w:t>
            </w:r>
            <w:r w:rsidRPr="005A0DEC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2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E4496F" w:rsidRPr="00C64277" w:rsidTr="00020D75">
        <w:tc>
          <w:tcPr>
            <w:tcW w:w="2700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</w:rPr>
              <w:t xml:space="preserve">TPI </w:t>
            </w:r>
            <w:proofErr w:type="spellStart"/>
            <w:r w:rsidRPr="005A0DEC">
              <w:rPr>
                <w:rFonts w:ascii="Angsana New" w:hAnsi="Angsana New"/>
              </w:rPr>
              <w:t>Polene</w:t>
            </w:r>
            <w:proofErr w:type="spellEnd"/>
            <w:r w:rsidRPr="005A0DEC">
              <w:rPr>
                <w:rFonts w:ascii="Angsana New" w:hAnsi="Angsana New"/>
              </w:rPr>
              <w:t xml:space="preserve"> Power Investment Co., Ltd.</w:t>
            </w:r>
          </w:p>
        </w:tc>
        <w:tc>
          <w:tcPr>
            <w:tcW w:w="87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 w:hint="cs"/>
                <w:cs/>
              </w:rPr>
              <w:t>ลงทุนในกิจการผลิตกระแสไฟฟ้าในประเทศกัมพูชา</w:t>
            </w:r>
            <w:r w:rsidRPr="005A0DEC">
              <w:rPr>
                <w:rFonts w:ascii="Angsana New" w:hAnsi="Angsana New"/>
              </w:rPr>
              <w:t xml:space="preserve"> </w:t>
            </w:r>
            <w:r w:rsidRPr="005A0DEC">
              <w:rPr>
                <w:rFonts w:ascii="Angsana New" w:hAnsi="Angsana New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E4496F" w:rsidRPr="00C64277" w:rsidRDefault="00E4496F" w:rsidP="00E4496F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70.24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70.24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3,957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3,957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2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E4496F" w:rsidRPr="00C64277" w:rsidTr="00020D75">
        <w:tc>
          <w:tcPr>
            <w:tcW w:w="2700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7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</w:rPr>
            </w:pPr>
            <w:r w:rsidRPr="005A0DEC">
              <w:rPr>
                <w:rFonts w:ascii="Angsana New" w:hAnsi="Angsana New" w:hint="cs"/>
                <w:cs/>
              </w:rPr>
              <w:t>ลงทุนในกิจการผลิตกระแสไฟฟ้าจากขยะ</w:t>
            </w:r>
          </w:p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  <w:cs/>
              </w:rPr>
            </w:pPr>
            <w:r w:rsidRPr="005A0DEC">
              <w:rPr>
                <w:rFonts w:ascii="Angsana New" w:hAnsi="Angsana New" w:hint="cs"/>
                <w:cs/>
              </w:rPr>
              <w:t>มูลฝอย</w:t>
            </w:r>
            <w:r w:rsidRPr="005A0DEC">
              <w:rPr>
                <w:rFonts w:ascii="Angsana New" w:hAnsi="Angsana New"/>
              </w:rPr>
              <w:t xml:space="preserve"> </w:t>
            </w:r>
            <w:r w:rsidRPr="005A0DEC">
              <w:rPr>
                <w:rFonts w:ascii="Angsana New" w:hAnsi="Angsana New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E4496F" w:rsidRPr="00C64277" w:rsidRDefault="00E4496F" w:rsidP="00E4496F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70.23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70.23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187,500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187,500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20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E4496F" w:rsidRPr="00C64277" w:rsidRDefault="00E4496F" w:rsidP="00E4496F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2" w:type="dxa"/>
          </w:tcPr>
          <w:p w:rsidR="00E4496F" w:rsidRPr="005A0DEC" w:rsidRDefault="00E4496F" w:rsidP="00E4496F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E4496F" w:rsidRPr="00C64277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spacing w:line="240" w:lineRule="auto"/>
              <w:ind w:left="-43"/>
              <w:jc w:val="center"/>
              <w:rPr>
                <w:rFonts w:ascii="Angsana New" w:hAnsi="Angsana New"/>
                <w:lang w:val="en-US"/>
              </w:rPr>
            </w:pPr>
            <w:r w:rsidRPr="005A0DEC">
              <w:rPr>
                <w:rFonts w:ascii="Angsana New" w:hAnsi="Angsana New"/>
                <w:lang w:val="en-US"/>
              </w:rPr>
              <w:t>-</w:t>
            </w:r>
          </w:p>
        </w:tc>
      </w:tr>
      <w:tr w:rsidR="00E4496F" w:rsidRPr="00C64277" w:rsidTr="00020D75">
        <w:tc>
          <w:tcPr>
            <w:tcW w:w="2700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  <w:b/>
                <w:bCs/>
                <w:cs/>
              </w:rPr>
            </w:pPr>
            <w:r w:rsidRPr="005A0DE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87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E4496F" w:rsidRPr="005A0DEC" w:rsidRDefault="00E4496F" w:rsidP="00E4496F">
            <w:pPr>
              <w:spacing w:line="240" w:lineRule="auto"/>
              <w:ind w:left="3" w:right="38"/>
              <w:rPr>
                <w:rFonts w:ascii="Angsana New" w:hAnsi="Angsana New"/>
              </w:rPr>
            </w:pPr>
          </w:p>
        </w:tc>
        <w:tc>
          <w:tcPr>
            <w:tcW w:w="20" w:type="dxa"/>
          </w:tcPr>
          <w:p w:rsidR="00E4496F" w:rsidRPr="005A0DEC" w:rsidRDefault="00E4496F" w:rsidP="00E4496F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E4496F" w:rsidRPr="005A0DEC" w:rsidRDefault="00E4496F" w:rsidP="00E4496F">
            <w:pPr>
              <w:tabs>
                <w:tab w:val="decimal" w:pos="810"/>
              </w:tabs>
              <w:spacing w:line="240" w:lineRule="auto"/>
              <w:ind w:right="-25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lang w:val="en-US"/>
              </w:rPr>
            </w:pPr>
            <w:r w:rsidRPr="005A0DEC">
              <w:rPr>
                <w:rFonts w:ascii="Angsana New" w:hAnsi="Angsana New"/>
                <w:b/>
                <w:bCs/>
                <w:lang w:val="en-US"/>
              </w:rPr>
              <w:t>13,214,724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lang w:val="en-US"/>
              </w:rPr>
            </w:pPr>
            <w:r w:rsidRPr="005A0DEC">
              <w:rPr>
                <w:rFonts w:ascii="Angsana New" w:hAnsi="Angsana New"/>
                <w:b/>
                <w:bCs/>
                <w:lang w:val="en-US"/>
              </w:rPr>
              <w:t>13,214,724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b/>
                <w:bCs/>
                <w:lang w:val="en-US"/>
              </w:rPr>
            </w:pPr>
            <w:r w:rsidRPr="005A0DEC">
              <w:rPr>
                <w:rFonts w:ascii="Angsana New" w:hAnsi="Angsana New"/>
                <w:b/>
                <w:bCs/>
                <w:lang w:val="en-US"/>
              </w:rPr>
              <w:t>(770,250)</w:t>
            </w:r>
          </w:p>
        </w:tc>
        <w:tc>
          <w:tcPr>
            <w:tcW w:w="104" w:type="dxa"/>
          </w:tcPr>
          <w:p w:rsidR="00E4496F" w:rsidRPr="005A0DEC" w:rsidRDefault="00E4496F" w:rsidP="00E4496F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b/>
                <w:bCs/>
                <w:lang w:val="en-US"/>
              </w:rPr>
            </w:pPr>
            <w:r w:rsidRPr="005A0DEC">
              <w:rPr>
                <w:rFonts w:ascii="Angsana New" w:hAnsi="Angsana New"/>
                <w:b/>
                <w:bCs/>
                <w:lang w:val="en-US"/>
              </w:rPr>
              <w:t>(770,250)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lang w:val="en-US"/>
              </w:rPr>
            </w:pPr>
            <w:r w:rsidRPr="005A0DEC">
              <w:rPr>
                <w:rFonts w:ascii="Angsana New" w:hAnsi="Angsana New"/>
                <w:b/>
                <w:bCs/>
                <w:lang w:val="en-US"/>
              </w:rPr>
              <w:t>12,444,474</w:t>
            </w:r>
          </w:p>
        </w:tc>
        <w:tc>
          <w:tcPr>
            <w:tcW w:w="84" w:type="dxa"/>
          </w:tcPr>
          <w:p w:rsidR="00E4496F" w:rsidRPr="005A0DEC" w:rsidRDefault="00E4496F" w:rsidP="00E4496F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lang w:val="en-US"/>
              </w:rPr>
            </w:pPr>
            <w:r w:rsidRPr="005A0DEC">
              <w:rPr>
                <w:rFonts w:ascii="Angsana New" w:hAnsi="Angsana New"/>
                <w:b/>
                <w:bCs/>
                <w:lang w:val="en-US"/>
              </w:rPr>
              <w:t>12,444,474</w:t>
            </w:r>
          </w:p>
        </w:tc>
        <w:tc>
          <w:tcPr>
            <w:tcW w:w="122" w:type="dxa"/>
          </w:tcPr>
          <w:p w:rsidR="00E4496F" w:rsidRPr="005A0DEC" w:rsidRDefault="00E4496F" w:rsidP="00E4496F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815,499</w:t>
            </w:r>
          </w:p>
        </w:tc>
        <w:tc>
          <w:tcPr>
            <w:tcW w:w="104" w:type="dxa"/>
          </w:tcPr>
          <w:p w:rsidR="00E4496F" w:rsidRPr="005A0DEC" w:rsidRDefault="00E4496F" w:rsidP="00E4496F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4496F" w:rsidRPr="005A0DEC" w:rsidRDefault="00E4496F" w:rsidP="00E4496F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1,166,015</w:t>
            </w:r>
          </w:p>
        </w:tc>
      </w:tr>
    </w:tbl>
    <w:p w:rsidR="005A0DEC" w:rsidRPr="005A0DEC" w:rsidRDefault="005A0DEC" w:rsidP="005A0DEC">
      <w:pPr>
        <w:pStyle w:val="Bo-C1Content"/>
        <w:ind w:left="0"/>
        <w:rPr>
          <w:sz w:val="12"/>
          <w:szCs w:val="12"/>
          <w:cs/>
        </w:rPr>
        <w:sectPr w:rsidR="005A0DEC" w:rsidRPr="005A0DEC" w:rsidSect="00020D75">
          <w:footerReference w:type="default" r:id="rId16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:rsidR="00730E0A" w:rsidRDefault="00730E0A" w:rsidP="005274FF">
      <w:pPr>
        <w:pStyle w:val="Bo-C1Content"/>
        <w:ind w:left="540" w:right="-25"/>
      </w:pPr>
      <w:r>
        <w:rPr>
          <w:rFonts w:hint="cs"/>
          <w:cs/>
        </w:rPr>
        <w:lastRenderedPageBreak/>
        <w:t xml:space="preserve">บริษัทย่อยทั้งหมดดำเนินธุรกิจในประเทศไทยยกเว้น </w:t>
      </w:r>
      <w:r>
        <w:rPr>
          <w:rFonts w:hint="cs"/>
        </w:rPr>
        <w:t xml:space="preserve">TPI </w:t>
      </w:r>
      <w:proofErr w:type="spellStart"/>
      <w:r>
        <w:rPr>
          <w:rFonts w:hint="cs"/>
        </w:rPr>
        <w:t>Polene</w:t>
      </w:r>
      <w:proofErr w:type="spellEnd"/>
      <w:r>
        <w:rPr>
          <w:rFonts w:hint="cs"/>
        </w:rPr>
        <w:t xml:space="preserve"> Power Investment Co., Ltd</w:t>
      </w:r>
      <w:r>
        <w:rPr>
          <w:rFonts w:hint="cs"/>
          <w:cs/>
        </w:rPr>
        <w:t>. ซึ่งดำเนินธุรกิจในประเทศกัมพูชา</w:t>
      </w:r>
    </w:p>
    <w:p w:rsidR="00730E0A" w:rsidRDefault="00730E0A" w:rsidP="00730E0A">
      <w:pPr>
        <w:pStyle w:val="Bo-Blankline"/>
      </w:pPr>
    </w:p>
    <w:p w:rsidR="00C73C1F" w:rsidRPr="005E3FF7" w:rsidRDefault="00C73C1F" w:rsidP="00026E6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766C70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bookmarkStart w:id="1" w:name="_Hlk12526012"/>
      <w:r w:rsidR="002A685D" w:rsidRPr="00766C70">
        <w:rPr>
          <w:b w:val="0"/>
          <w:bCs w:val="0"/>
          <w:cs/>
        </w:rPr>
        <w:t>3</w:t>
      </w:r>
      <w:r w:rsidR="002A685D" w:rsidRPr="00766C70">
        <w:rPr>
          <w:rFonts w:hint="cs"/>
          <w:b w:val="0"/>
          <w:bCs w:val="0"/>
          <w:cs/>
        </w:rPr>
        <w:t>0 มิถุนายน</w:t>
      </w:r>
      <w:bookmarkEnd w:id="1"/>
      <w:r w:rsidR="002A685D" w:rsidRPr="00766C70">
        <w:rPr>
          <w:rFonts w:hint="cs"/>
          <w:cs/>
        </w:rPr>
        <w:t xml:space="preserve"> </w:t>
      </w:r>
      <w:r w:rsidR="00716EF5" w:rsidRPr="00766C70">
        <w:rPr>
          <w:rFonts w:hint="cs"/>
          <w:b w:val="0"/>
          <w:bCs w:val="0"/>
          <w:cs/>
        </w:rPr>
        <w:t>256</w:t>
      </w:r>
      <w:r w:rsidR="008F5CB7" w:rsidRPr="00766C70">
        <w:rPr>
          <w:b w:val="0"/>
          <w:bCs w:val="0"/>
        </w:rPr>
        <w:t>2</w:t>
      </w:r>
      <w:r w:rsidRPr="00766C70">
        <w:rPr>
          <w:rFonts w:hint="cs"/>
          <w:b w:val="0"/>
          <w:bCs w:val="0"/>
          <w:cs/>
        </w:rPr>
        <w:t xml:space="preserve"> มีราคาปิดอยู่ที่ </w:t>
      </w:r>
      <w:r w:rsidR="005E3FF7" w:rsidRPr="00766C70">
        <w:rPr>
          <w:b w:val="0"/>
          <w:bCs w:val="0"/>
        </w:rPr>
        <w:t>6.10</w:t>
      </w:r>
      <w:r w:rsidRPr="00766C70">
        <w:rPr>
          <w:rFonts w:hint="cs"/>
          <w:b w:val="0"/>
          <w:bCs w:val="0"/>
          <w:cs/>
        </w:rPr>
        <w:t xml:space="preserve"> บาท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716EF5" w:rsidRPr="00766C70">
        <w:rPr>
          <w:rFonts w:hint="cs"/>
          <w:b w:val="0"/>
          <w:bCs w:val="0"/>
          <w:i/>
          <w:iCs/>
          <w: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 w:rsidRPr="00766C70">
        <w:rPr>
          <w:rFonts w:hint="cs"/>
          <w:b w:val="0"/>
          <w:bCs w:val="0"/>
          <w:i/>
          <w:iCs/>
          <w:cs/>
        </w:rPr>
        <w:t>256</w:t>
      </w:r>
      <w:r w:rsidR="008F5CB7" w:rsidRPr="00766C70">
        <w:rPr>
          <w:b w:val="0"/>
          <w:bCs w:val="0"/>
          <w:i/>
          <w:iCs/>
        </w:rPr>
        <w:t>1</w:t>
      </w:r>
      <w:r w:rsidRPr="00766C70">
        <w:rPr>
          <w:b w:val="0"/>
          <w:bCs w:val="0"/>
          <w:i/>
          <w:iCs/>
        </w:rPr>
        <w:t xml:space="preserve">: </w:t>
      </w:r>
      <w:r w:rsidR="008F5CB7" w:rsidRPr="00766C70">
        <w:rPr>
          <w:b w:val="0"/>
          <w:bCs w:val="0"/>
          <w:i/>
          <w:iCs/>
        </w:rPr>
        <w:t xml:space="preserve">5.65 </w:t>
      </w:r>
      <w:r w:rsidRPr="00766C70">
        <w:rPr>
          <w:rFonts w:hint="cs"/>
          <w:b w:val="0"/>
          <w:bCs w:val="0"/>
          <w:i/>
          <w:iCs/>
          <w:cs/>
        </w:rPr>
        <w:t>บาท)</w:t>
      </w:r>
      <w:r w:rsidRPr="00766C70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766C70">
        <w:rPr>
          <w:b w:val="0"/>
          <w:bCs w:val="0"/>
        </w:rPr>
        <w:t xml:space="preserve"> 35,990 </w:t>
      </w:r>
      <w:r w:rsidRPr="00766C70">
        <w:rPr>
          <w:rFonts w:hint="cs"/>
          <w:b w:val="0"/>
          <w:bCs w:val="0"/>
          <w:cs/>
        </w:rPr>
        <w:t>ล้านบาท</w:t>
      </w:r>
      <w:r w:rsidRPr="00766C70">
        <w:rPr>
          <w:b w:val="0"/>
          <w:bCs w:val="0"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716EF5" w:rsidRPr="00766C70">
        <w:rPr>
          <w:rFonts w:hint="cs"/>
          <w:b w:val="0"/>
          <w:bCs w:val="0"/>
          <w:i/>
          <w:iCs/>
          <w: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 w:rsidRPr="00766C70">
        <w:rPr>
          <w:rFonts w:hint="cs"/>
          <w:b w:val="0"/>
          <w:bCs w:val="0"/>
          <w:i/>
          <w:iCs/>
          <w:cs/>
        </w:rPr>
        <w:t>256</w:t>
      </w:r>
      <w:r w:rsidR="008F5CB7" w:rsidRPr="00766C70">
        <w:rPr>
          <w:b w:val="0"/>
          <w:bCs w:val="0"/>
          <w:i/>
          <w:iCs/>
        </w:rPr>
        <w:t>1</w:t>
      </w:r>
      <w:r w:rsidRPr="00766C70">
        <w:rPr>
          <w:b w:val="0"/>
          <w:bCs w:val="0"/>
          <w:i/>
          <w:iCs/>
        </w:rPr>
        <w:t>:</w:t>
      </w:r>
      <w:r w:rsidRPr="00766C70">
        <w:rPr>
          <w:rFonts w:hint="cs"/>
          <w:b w:val="0"/>
          <w:bCs w:val="0"/>
          <w:i/>
          <w:iCs/>
          <w:cs/>
        </w:rPr>
        <w:t xml:space="preserve"> </w:t>
      </w:r>
      <w:r w:rsidR="008F5CB7" w:rsidRPr="00766C70">
        <w:rPr>
          <w:b w:val="0"/>
          <w:bCs w:val="0"/>
          <w:i/>
          <w:iCs/>
        </w:rPr>
        <w:t>33,335</w:t>
      </w:r>
      <w:r w:rsidRPr="00766C70">
        <w:rPr>
          <w:rFonts w:hint="cs"/>
          <w:b w:val="0"/>
          <w:bCs w:val="0"/>
          <w:i/>
          <w:iCs/>
          <w:cs/>
        </w:rPr>
        <w:t xml:space="preserve"> ล้านบาท)</w:t>
      </w:r>
      <w:r w:rsidR="00370E30" w:rsidRPr="00766C70">
        <w:rPr>
          <w:rFonts w:hint="cs"/>
          <w:b w:val="0"/>
          <w:bCs w:val="0"/>
          <w:i/>
          <w:iCs/>
          <w:cs/>
        </w:rPr>
        <w:t xml:space="preserve"> </w:t>
      </w:r>
      <w:r w:rsidR="002054CA" w:rsidRPr="00766C70">
        <w:rPr>
          <w:rFonts w:hint="cs"/>
          <w:b w:val="0"/>
          <w:bCs w:val="0"/>
          <w:cs/>
        </w:rPr>
        <w:t xml:space="preserve">เปรียบเทียบกับราคาทุนที่บริษัทบันทึกบัญชีจำนวน </w:t>
      </w:r>
      <w:r w:rsidR="002054CA" w:rsidRPr="00766C70">
        <w:rPr>
          <w:b w:val="0"/>
          <w:bCs w:val="0"/>
        </w:rPr>
        <w:t xml:space="preserve">5,900 </w:t>
      </w:r>
      <w:r w:rsidR="002054CA" w:rsidRPr="00766C70">
        <w:rPr>
          <w:rFonts w:hint="cs"/>
          <w:b w:val="0"/>
          <w:bCs w:val="0"/>
          <w:cs/>
        </w:rPr>
        <w:t xml:space="preserve">ล้านบาท </w:t>
      </w:r>
      <w:r w:rsidR="00370E30" w:rsidRPr="00766C70">
        <w:rPr>
          <w:rFonts w:hint="cs"/>
          <w:b w:val="0"/>
          <w:bCs w:val="0"/>
          <w:cs/>
        </w:rPr>
        <w:t>ทำให้</w:t>
      </w:r>
      <w:r w:rsidR="00370E30" w:rsidRPr="00766C70">
        <w:rPr>
          <w:rFonts w:hint="cs"/>
          <w:b w:val="0"/>
          <w:bCs w:val="0"/>
          <w:spacing w:val="-2"/>
          <w:cs/>
        </w:rPr>
        <w:t>บริษัทมีผลต่างระหว่างมูลค่ายุติธรรม</w:t>
      </w:r>
      <w:r w:rsidR="00523C57" w:rsidRPr="00766C70">
        <w:rPr>
          <w:rFonts w:hint="cs"/>
          <w:b w:val="0"/>
          <w:bCs w:val="0"/>
          <w:spacing w:val="-2"/>
          <w:cs/>
        </w:rPr>
        <w:t>ของเงินลงทุน</w:t>
      </w:r>
      <w:r w:rsidR="00390103" w:rsidRPr="00766C70">
        <w:rPr>
          <w:rFonts w:hint="cs"/>
          <w:b w:val="0"/>
          <w:bCs w:val="0"/>
          <w:spacing w:val="-2"/>
          <w:cs/>
        </w:rPr>
        <w:t>ดังกล่าวสูงกว่า</w:t>
      </w:r>
      <w:r w:rsidR="00370E30" w:rsidRPr="00766C70">
        <w:rPr>
          <w:rFonts w:hint="cs"/>
          <w:b w:val="0"/>
          <w:bCs w:val="0"/>
          <w:spacing w:val="-2"/>
          <w:cs/>
        </w:rPr>
        <w:t>มูลค่าตามบัญชี</w:t>
      </w:r>
      <w:r w:rsidR="00523C57" w:rsidRPr="00766C70">
        <w:rPr>
          <w:rFonts w:hint="cs"/>
          <w:b w:val="0"/>
          <w:bCs w:val="0"/>
          <w:spacing w:val="-2"/>
          <w:cs/>
        </w:rPr>
        <w:t>อยู่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เท่ากับ </w:t>
      </w:r>
      <w:r w:rsidR="00766C70">
        <w:rPr>
          <w:b w:val="0"/>
          <w:bCs w:val="0"/>
          <w:spacing w:val="-2"/>
        </w:rPr>
        <w:t>30,090</w:t>
      </w:r>
      <w:r w:rsidR="00370E30" w:rsidRPr="00766C70">
        <w:rPr>
          <w:b w:val="0"/>
          <w:bCs w:val="0"/>
          <w:spacing w:val="-2"/>
        </w:rPr>
        <w:t xml:space="preserve"> 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ล้านบาท 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>(31 ธันวาคม 256</w:t>
      </w:r>
      <w:r w:rsidR="008F5CB7" w:rsidRPr="00766C70">
        <w:rPr>
          <w:b w:val="0"/>
          <w:bCs w:val="0"/>
          <w:i/>
          <w:iCs/>
          <w:spacing w:val="-2"/>
        </w:rPr>
        <w:t>1</w:t>
      </w:r>
      <w:r w:rsidR="00370E30" w:rsidRPr="00766C70">
        <w:rPr>
          <w:b w:val="0"/>
          <w:bCs w:val="0"/>
          <w:i/>
          <w:iCs/>
          <w:spacing w:val="-2"/>
        </w:rPr>
        <w:t>: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 xml:space="preserve"> </w:t>
      </w:r>
      <w:r w:rsidR="008F5CB7" w:rsidRPr="00766C70">
        <w:rPr>
          <w:b w:val="0"/>
          <w:bCs w:val="0"/>
          <w:i/>
          <w:iCs/>
          <w:spacing w:val="-2"/>
        </w:rPr>
        <w:t>27,435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 xml:space="preserve"> ล้านบาท)</w:t>
      </w:r>
    </w:p>
    <w:p w:rsidR="00C73C1F" w:rsidRPr="00C73C1F" w:rsidRDefault="00C73C1F" w:rsidP="008F5CB7">
      <w:pPr>
        <w:pStyle w:val="Bo-Blankline"/>
      </w:pPr>
    </w:p>
    <w:p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t>ที่ดิน อาคารและอุปกรณ์</w:t>
      </w:r>
    </w:p>
    <w:p w:rsidR="0079437D" w:rsidRPr="008F5CB7" w:rsidRDefault="0079437D" w:rsidP="008F5CB7">
      <w:pPr>
        <w:pStyle w:val="Bo-Blankline"/>
      </w:pPr>
    </w:p>
    <w:p w:rsidR="00003019" w:rsidRPr="00003019" w:rsidRDefault="00003019" w:rsidP="0000301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03019">
        <w:rPr>
          <w:rFonts w:ascii="Angsana New" w:hAnsi="Angsana New"/>
          <w:sz w:val="30"/>
          <w:szCs w:val="30"/>
          <w:cs/>
        </w:rPr>
        <w:t>การซื้อ</w:t>
      </w:r>
      <w:r w:rsidRPr="00003019">
        <w:rPr>
          <w:rFonts w:ascii="Angsana New" w:hAnsi="Angsana New" w:hint="cs"/>
          <w:sz w:val="30"/>
          <w:szCs w:val="30"/>
          <w:cs/>
        </w:rPr>
        <w:t>และจำหน่ายที่ดิน</w:t>
      </w:r>
      <w:r w:rsidRPr="00003019">
        <w:rPr>
          <w:rFonts w:ascii="Angsana New" w:hAnsi="Angsana New"/>
          <w:sz w:val="30"/>
          <w:szCs w:val="30"/>
        </w:rPr>
        <w:t xml:space="preserve"> </w:t>
      </w:r>
      <w:r w:rsidRPr="00003019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อาคารและอุปกรณ์ระหว่างงวดหกเดือนสิ้นสุดวันที่ 30 มิถุนายน 25</w:t>
      </w:r>
      <w:r w:rsidRPr="0000301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003019">
        <w:rPr>
          <w:rFonts w:ascii="Angsana New" w:hAnsi="Angsana New"/>
          <w:sz w:val="30"/>
          <w:szCs w:val="30"/>
        </w:rPr>
        <w:t xml:space="preserve"> </w:t>
      </w:r>
      <w:r w:rsidRPr="00003019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03019" w:rsidRPr="00003019" w:rsidRDefault="00003019" w:rsidP="00317B3D">
      <w:pPr>
        <w:pStyle w:val="Bo-Blankline"/>
      </w:pPr>
    </w:p>
    <w:tbl>
      <w:tblPr>
        <w:tblW w:w="9203" w:type="dxa"/>
        <w:tblInd w:w="450" w:type="dxa"/>
        <w:tblLook w:val="04A0" w:firstRow="1" w:lastRow="0" w:firstColumn="1" w:lastColumn="0" w:noHBand="0" w:noVBand="1"/>
      </w:tblPr>
      <w:tblGrid>
        <w:gridCol w:w="3960"/>
        <w:gridCol w:w="1134"/>
        <w:gridCol w:w="235"/>
        <w:gridCol w:w="1135"/>
        <w:gridCol w:w="235"/>
        <w:gridCol w:w="1135"/>
        <w:gridCol w:w="235"/>
        <w:gridCol w:w="1134"/>
      </w:tblGrid>
      <w:tr w:rsidR="00003019" w:rsidRPr="00003019" w:rsidTr="00026E6A">
        <w:tc>
          <w:tcPr>
            <w:tcW w:w="3960" w:type="dxa"/>
          </w:tcPr>
          <w:p w:rsidR="00003019" w:rsidRPr="00003019" w:rsidRDefault="00003019" w:rsidP="00003019">
            <w:pPr>
              <w:spacing w:line="240" w:lineRule="atLeast"/>
              <w:ind w:right="-169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04" w:type="dxa"/>
            <w:gridSpan w:val="3"/>
          </w:tcPr>
          <w:p w:rsidR="00003019" w:rsidRPr="00003019" w:rsidRDefault="003C697A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</w:tcPr>
          <w:p w:rsidR="00003019" w:rsidRPr="00003019" w:rsidRDefault="00003019" w:rsidP="000030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:rsidR="00003019" w:rsidRPr="00003019" w:rsidRDefault="003C697A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003019" w:rsidRPr="00003019" w:rsidTr="00026E6A">
        <w:tc>
          <w:tcPr>
            <w:tcW w:w="3960" w:type="dxa"/>
          </w:tcPr>
          <w:p w:rsidR="00003019" w:rsidRPr="00003019" w:rsidRDefault="00003019" w:rsidP="000030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03019" w:rsidRPr="00003019" w:rsidRDefault="00003019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03019" w:rsidRPr="00003019" w:rsidRDefault="00003019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003019" w:rsidRPr="00003019" w:rsidRDefault="00003019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0301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5" w:type="dxa"/>
          </w:tcPr>
          <w:p w:rsidR="00003019" w:rsidRPr="00003019" w:rsidRDefault="00003019" w:rsidP="000030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3019" w:rsidRPr="00003019" w:rsidRDefault="00003019" w:rsidP="000030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03019" w:rsidRPr="00003019" w:rsidRDefault="00003019" w:rsidP="000030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03019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003019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35" w:type="dxa"/>
          </w:tcPr>
          <w:p w:rsidR="00003019" w:rsidRPr="00003019" w:rsidRDefault="00003019" w:rsidP="000030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3019" w:rsidRPr="00003019" w:rsidRDefault="00003019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03019" w:rsidRPr="00003019" w:rsidRDefault="00003019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003019" w:rsidRPr="00003019" w:rsidRDefault="00003019" w:rsidP="0000301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0301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5" w:type="dxa"/>
          </w:tcPr>
          <w:p w:rsidR="00003019" w:rsidRPr="00003019" w:rsidRDefault="00003019" w:rsidP="000030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03019" w:rsidRPr="00003019" w:rsidRDefault="00003019" w:rsidP="000030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03019" w:rsidRPr="00003019" w:rsidRDefault="00003019" w:rsidP="000030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030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03019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003019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003019" w:rsidRPr="00003019" w:rsidTr="00026E6A">
        <w:tc>
          <w:tcPr>
            <w:tcW w:w="3960" w:type="dxa"/>
          </w:tcPr>
          <w:p w:rsidR="00003019" w:rsidRPr="00003019" w:rsidRDefault="00003019" w:rsidP="000030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3" w:type="dxa"/>
            <w:gridSpan w:val="7"/>
          </w:tcPr>
          <w:p w:rsidR="00003019" w:rsidRPr="00003019" w:rsidRDefault="00003019" w:rsidP="0000301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30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30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030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50A1" w:rsidRPr="00003019" w:rsidTr="00923A65">
        <w:tc>
          <w:tcPr>
            <w:tcW w:w="3960" w:type="dxa"/>
          </w:tcPr>
          <w:p w:rsidR="00F950A1" w:rsidRPr="00003019" w:rsidRDefault="00F950A1" w:rsidP="00F950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:rsidR="00F950A1" w:rsidRPr="00496858" w:rsidRDefault="00923A65" w:rsidP="00F950A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776,621</w:t>
            </w:r>
          </w:p>
        </w:tc>
        <w:tc>
          <w:tcPr>
            <w:tcW w:w="235" w:type="dxa"/>
            <w:shd w:val="clear" w:color="auto" w:fill="auto"/>
          </w:tcPr>
          <w:p w:rsidR="00F950A1" w:rsidRPr="00496858" w:rsidRDefault="00F950A1" w:rsidP="00F950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F950A1" w:rsidRPr="00496858" w:rsidRDefault="00F950A1" w:rsidP="00F950A1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F950A1" w:rsidRPr="00003019" w:rsidRDefault="00F950A1" w:rsidP="00F950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950A1" w:rsidRPr="00003019" w:rsidRDefault="00F950A1" w:rsidP="00F950A1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F950A1" w:rsidRPr="00003019" w:rsidRDefault="00F950A1" w:rsidP="00F950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950A1" w:rsidRPr="00003019" w:rsidRDefault="00F950A1" w:rsidP="00F950A1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34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685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5,728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68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34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6,964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11,960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11,96</w:t>
            </w:r>
            <w:r w:rsidR="00BE53E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34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149,198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496858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106,653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</w:t>
            </w:r>
            <w:r w:rsidR="00BE53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14,797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968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6858">
              <w:rPr>
                <w:rFonts w:ascii="Angsana New" w:hAnsi="Angsana New"/>
                <w:sz w:val="28"/>
                <w:szCs w:val="28"/>
              </w:rPr>
              <w:t>12,</w:t>
            </w:r>
            <w:r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12,479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34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91,883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766C70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6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ind w:right="-21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สินทรัพย์เพื่อการ</w:t>
            </w: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สำรวจ</w:t>
            </w:r>
            <w:r w:rsidRPr="0000301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134" w:type="dxa"/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2,773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23A65" w:rsidRPr="00766C70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6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A65" w:rsidRPr="00003019" w:rsidTr="00923A65">
        <w:tc>
          <w:tcPr>
            <w:tcW w:w="3960" w:type="dxa"/>
          </w:tcPr>
          <w:p w:rsidR="00923A65" w:rsidRPr="00003019" w:rsidRDefault="00923A65" w:rsidP="00923A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3019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2,357,254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6858">
              <w:rPr>
                <w:rFonts w:ascii="Angsana New" w:hAnsi="Angsana New"/>
                <w:sz w:val="28"/>
                <w:szCs w:val="28"/>
              </w:rPr>
              <w:t>12,374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606,269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A65" w:rsidRPr="00003019" w:rsidTr="00923A65">
        <w:trPr>
          <w:trHeight w:val="352"/>
        </w:trPr>
        <w:tc>
          <w:tcPr>
            <w:tcW w:w="3960" w:type="dxa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3,497,605</w:t>
            </w:r>
          </w:p>
        </w:tc>
        <w:tc>
          <w:tcPr>
            <w:tcW w:w="235" w:type="dxa"/>
            <w:shd w:val="clear" w:color="auto" w:fill="auto"/>
          </w:tcPr>
          <w:p w:rsidR="00923A65" w:rsidRPr="00496858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A65" w:rsidRPr="00496858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35,476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732,838</w:t>
            </w:r>
          </w:p>
        </w:tc>
        <w:tc>
          <w:tcPr>
            <w:tcW w:w="235" w:type="dxa"/>
            <w:shd w:val="clear" w:color="auto" w:fill="auto"/>
          </w:tcPr>
          <w:p w:rsidR="00923A65" w:rsidRPr="00003019" w:rsidRDefault="00923A65" w:rsidP="00923A6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A65" w:rsidRPr="00003019" w:rsidRDefault="00923A65" w:rsidP="00923A6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22,88</w:t>
            </w:r>
            <w:r w:rsidR="00BE53E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003019" w:rsidRPr="00003019" w:rsidRDefault="00003019" w:rsidP="00003019">
      <w:pPr>
        <w:rPr>
          <w:rFonts w:ascii="Angsana New" w:hAnsi="Angsana New"/>
          <w:sz w:val="30"/>
          <w:szCs w:val="30"/>
          <w:lang w:val="en-US"/>
        </w:rPr>
      </w:pPr>
    </w:p>
    <w:p w:rsidR="00003019" w:rsidRPr="003C697A" w:rsidRDefault="003C697A" w:rsidP="003C697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cs/>
        </w:rPr>
        <w:br w:type="page"/>
      </w:r>
    </w:p>
    <w:p w:rsidR="002B5A0A" w:rsidRPr="00480C5B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480C5B">
        <w:rPr>
          <w:b/>
          <w:bCs/>
          <w:i/>
          <w:iCs/>
          <w:cs/>
          <w:lang w:val="en-US"/>
        </w:rPr>
        <w:lastRenderedPageBreak/>
        <w:t>การค้ำประกัน</w:t>
      </w:r>
    </w:p>
    <w:p w:rsidR="002B5A0A" w:rsidRPr="00E46A34" w:rsidRDefault="002B5A0A" w:rsidP="00E46A34">
      <w:pPr>
        <w:pStyle w:val="Bo-Blankline"/>
      </w:pPr>
    </w:p>
    <w:p w:rsidR="002B5A0A" w:rsidRPr="005A5696" w:rsidRDefault="002B5A0A" w:rsidP="005A5696">
      <w:pPr>
        <w:pStyle w:val="Bo-C1Content"/>
        <w:rPr>
          <w:spacing w:val="6"/>
          <w:lang w:val="en-US"/>
        </w:rPr>
      </w:pPr>
      <w:r w:rsidRPr="005A5696">
        <w:rPr>
          <w:cs/>
          <w:lang w:val="en-US"/>
        </w:rPr>
        <w:t xml:space="preserve">ณ วันที่ </w:t>
      </w:r>
      <w:r w:rsidR="00BB3F44" w:rsidRPr="005A5696">
        <w:rPr>
          <w:lang w:val="en-US"/>
        </w:rPr>
        <w:t>3</w:t>
      </w:r>
      <w:r w:rsidR="00BB3F44" w:rsidRPr="005A5696">
        <w:rPr>
          <w:rFonts w:hint="cs"/>
          <w:cs/>
          <w:lang w:val="en-US"/>
        </w:rPr>
        <w:t>0</w:t>
      </w:r>
      <w:r w:rsidR="00BB3F44" w:rsidRPr="005A5696">
        <w:rPr>
          <w:lang w:val="en-US"/>
        </w:rPr>
        <w:t xml:space="preserve"> </w:t>
      </w:r>
      <w:r w:rsidR="00BB3F44" w:rsidRPr="005A5696">
        <w:rPr>
          <w:rFonts w:hint="cs"/>
          <w:cs/>
          <w:lang w:val="en-US"/>
        </w:rPr>
        <w:t>มิถุนายน</w:t>
      </w:r>
      <w:r w:rsidR="00BB3F44" w:rsidRPr="005A5696">
        <w:rPr>
          <w:cs/>
          <w:lang w:val="en-US"/>
        </w:rPr>
        <w:t xml:space="preserve"> </w:t>
      </w:r>
      <w:r w:rsidR="00716EF5" w:rsidRPr="005A5696">
        <w:rPr>
          <w:lang w:val="en-US"/>
        </w:rPr>
        <w:t>256</w:t>
      </w:r>
      <w:r w:rsidR="005A0DEC" w:rsidRPr="005A5696">
        <w:rPr>
          <w:rFonts w:hint="cs"/>
          <w:cs/>
          <w:lang w:val="en-US"/>
        </w:rPr>
        <w:t>2</w:t>
      </w:r>
      <w:r w:rsidRPr="005A5696">
        <w:rPr>
          <w:lang w:val="en-US"/>
        </w:rPr>
        <w:t xml:space="preserve"> </w:t>
      </w:r>
      <w:r w:rsidRPr="005A5696">
        <w:rPr>
          <w:cs/>
          <w:lang w:val="en-US"/>
        </w:rPr>
        <w:t>ที่ดิน อาคาร เครื่องจักรและอุปกรณ์ของบริษัท</w:t>
      </w:r>
      <w:r w:rsidR="00CA7D2A" w:rsidRPr="005A5696">
        <w:rPr>
          <w:rFonts w:hint="cs"/>
          <w:cs/>
          <w:lang w:val="en-US"/>
        </w:rPr>
        <w:t>มี</w:t>
      </w:r>
      <w:r w:rsidRPr="005A5696">
        <w:rPr>
          <w:cs/>
          <w:lang w:val="en-US"/>
        </w:rPr>
        <w:t>มูลค่าตามบัญชีจำนวน</w:t>
      </w:r>
      <w:r w:rsidR="005A5696" w:rsidRPr="005A5696">
        <w:rPr>
          <w:lang w:val="en-US"/>
        </w:rPr>
        <w:t xml:space="preserve"> 23,462</w:t>
      </w:r>
      <w:r w:rsidRPr="005A5696">
        <w:rPr>
          <w:lang w:val="en-US"/>
        </w:rPr>
        <w:t xml:space="preserve"> </w:t>
      </w:r>
      <w:r w:rsidRPr="005A5696">
        <w:rPr>
          <w:cs/>
          <w:lang w:val="en-US"/>
        </w:rPr>
        <w:t>ล้านบาท</w:t>
      </w:r>
      <w:r w:rsidRPr="006A43FE">
        <w:rPr>
          <w:spacing w:val="6"/>
          <w:lang w:val="en-US"/>
        </w:rPr>
        <w:t xml:space="preserve"> </w:t>
      </w:r>
      <w:r w:rsidRPr="00CA2EF2">
        <w:rPr>
          <w:i/>
          <w:iCs/>
          <w:cs/>
          <w:lang w:val="en-US"/>
        </w:rPr>
        <w:t>(</w:t>
      </w:r>
      <w:r w:rsidR="00716EF5" w:rsidRPr="00CA2EF2">
        <w:rPr>
          <w:i/>
          <w:iCs/>
          <w:lang w:val="en-US"/>
        </w:rPr>
        <w:t>31</w:t>
      </w:r>
      <w:r w:rsidRPr="00CA2EF2">
        <w:rPr>
          <w:i/>
          <w:iCs/>
          <w:lang w:val="en-US"/>
        </w:rPr>
        <w:t xml:space="preserve"> </w:t>
      </w:r>
      <w:r w:rsidRPr="00CA2EF2">
        <w:rPr>
          <w:rFonts w:hint="cs"/>
          <w:i/>
          <w:iCs/>
          <w:cs/>
          <w:lang w:val="en-US"/>
        </w:rPr>
        <w:t xml:space="preserve">ธันวาคม </w:t>
      </w:r>
      <w:r w:rsidR="00716EF5" w:rsidRPr="00CA2EF2">
        <w:rPr>
          <w:i/>
          <w:iCs/>
          <w:lang w:val="en-US"/>
        </w:rPr>
        <w:t>256</w:t>
      </w:r>
      <w:r w:rsidR="008F5CB7" w:rsidRPr="00CA2EF2">
        <w:rPr>
          <w:i/>
          <w:iCs/>
          <w:lang w:val="en-US"/>
        </w:rPr>
        <w:t>1</w:t>
      </w:r>
      <w:r w:rsidRPr="00CA2EF2">
        <w:rPr>
          <w:i/>
          <w:iCs/>
          <w:lang w:val="en-US"/>
        </w:rPr>
        <w:t xml:space="preserve">: </w:t>
      </w:r>
      <w:r w:rsidR="008F5CB7" w:rsidRPr="00CA2EF2">
        <w:rPr>
          <w:i/>
          <w:iCs/>
          <w:lang w:val="en-US"/>
        </w:rPr>
        <w:t>23,807</w:t>
      </w:r>
      <w:r w:rsidRPr="00CA2EF2">
        <w:rPr>
          <w:i/>
          <w:iCs/>
          <w:lang w:val="en-US"/>
        </w:rPr>
        <w:t xml:space="preserve"> </w:t>
      </w:r>
      <w:r w:rsidRPr="00CA2EF2">
        <w:rPr>
          <w:i/>
          <w:iCs/>
          <w:cs/>
          <w:lang w:val="en-US"/>
        </w:rPr>
        <w:t>ล้านบาท)</w:t>
      </w:r>
      <w:r w:rsidRPr="00CA2EF2">
        <w:rPr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:rsidR="003F38F6" w:rsidRPr="006D4E8A" w:rsidRDefault="003F38F6" w:rsidP="006D4E8A">
      <w:pPr>
        <w:pStyle w:val="Bo-Blankline"/>
      </w:pPr>
    </w:p>
    <w:p w:rsidR="005A6471" w:rsidRDefault="005A6471" w:rsidP="005A6471">
      <w:pPr>
        <w:pStyle w:val="Bo-Blankline"/>
        <w:rPr>
          <w:b/>
          <w:bCs/>
          <w:i/>
          <w:iCs/>
          <w:sz w:val="30"/>
          <w:szCs w:val="30"/>
        </w:rPr>
      </w:pPr>
      <w:r w:rsidRPr="0058634F">
        <w:rPr>
          <w:rFonts w:hint="cs"/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:rsidR="005A6471" w:rsidRPr="006D4E8A" w:rsidRDefault="005A6471" w:rsidP="006D4E8A">
      <w:pPr>
        <w:pStyle w:val="Bo-Blankline"/>
      </w:pPr>
    </w:p>
    <w:p w:rsidR="005A6471" w:rsidRPr="005A5696" w:rsidRDefault="005A6471" w:rsidP="005A6471">
      <w:pPr>
        <w:pStyle w:val="Bo-Blankline"/>
        <w:jc w:val="thaiDistribute"/>
        <w:rPr>
          <w:sz w:val="30"/>
          <w:szCs w:val="30"/>
        </w:rPr>
      </w:pPr>
      <w:r w:rsidRPr="005A5696">
        <w:rPr>
          <w:rFonts w:hint="cs"/>
          <w:sz w:val="30"/>
          <w:szCs w:val="30"/>
          <w:cs/>
        </w:rPr>
        <w:t>สำหรับ</w:t>
      </w:r>
      <w:r w:rsidRPr="005A5696">
        <w:rPr>
          <w:sz w:val="30"/>
          <w:szCs w:val="30"/>
          <w:cs/>
        </w:rPr>
        <w:t>สินทรัพย์เพื่อการสำรวจปิโตรเลียม</w:t>
      </w:r>
      <w:r w:rsidRPr="005A5696">
        <w:rPr>
          <w:rFonts w:hint="cs"/>
          <w:sz w:val="30"/>
          <w:szCs w:val="30"/>
          <w:cs/>
        </w:rPr>
        <w:t>มูลค่าสุทธิทางบัญชี</w:t>
      </w:r>
      <w:r w:rsidRPr="005A5696">
        <w:rPr>
          <w:sz w:val="30"/>
          <w:szCs w:val="30"/>
        </w:rPr>
        <w:t xml:space="preserve"> </w:t>
      </w:r>
      <w:r w:rsidRPr="005A5696">
        <w:rPr>
          <w:rFonts w:hint="cs"/>
          <w:sz w:val="30"/>
          <w:szCs w:val="30"/>
          <w:cs/>
        </w:rPr>
        <w:t xml:space="preserve">ณ วันที่ </w:t>
      </w:r>
      <w:r w:rsidR="00BB3F44" w:rsidRPr="005A5696">
        <w:rPr>
          <w:sz w:val="30"/>
          <w:szCs w:val="30"/>
          <w:lang w:val="en-US"/>
        </w:rPr>
        <w:t>3</w:t>
      </w:r>
      <w:r w:rsidR="00BB3F44" w:rsidRPr="005A5696">
        <w:rPr>
          <w:rFonts w:hint="cs"/>
          <w:sz w:val="30"/>
          <w:szCs w:val="30"/>
          <w:cs/>
          <w:lang w:val="en-US"/>
        </w:rPr>
        <w:t>0</w:t>
      </w:r>
      <w:r w:rsidR="00BB3F44" w:rsidRPr="005A5696">
        <w:rPr>
          <w:sz w:val="30"/>
          <w:szCs w:val="30"/>
          <w:lang w:val="en-US"/>
        </w:rPr>
        <w:t xml:space="preserve"> </w:t>
      </w:r>
      <w:r w:rsidR="00BB3F44" w:rsidRPr="005A5696">
        <w:rPr>
          <w:rFonts w:hint="cs"/>
          <w:sz w:val="30"/>
          <w:szCs w:val="30"/>
          <w:cs/>
          <w:lang w:val="en-US"/>
        </w:rPr>
        <w:t>มิถุนายน</w:t>
      </w:r>
      <w:r w:rsidR="00BB3F44" w:rsidRPr="005A5696">
        <w:rPr>
          <w:sz w:val="30"/>
          <w:szCs w:val="30"/>
          <w:cs/>
          <w:lang w:val="en-US"/>
        </w:rPr>
        <w:t xml:space="preserve"> </w:t>
      </w:r>
      <w:r w:rsidR="00716EF5" w:rsidRPr="005A5696">
        <w:rPr>
          <w:sz w:val="30"/>
          <w:szCs w:val="30"/>
          <w:lang w:val="en-US"/>
        </w:rPr>
        <w:t>25</w:t>
      </w:r>
      <w:r w:rsidR="00716EF5" w:rsidRPr="005A5696">
        <w:rPr>
          <w:rFonts w:hint="cs"/>
          <w:sz w:val="30"/>
          <w:szCs w:val="30"/>
          <w:cs/>
          <w:lang w:val="en-US"/>
        </w:rPr>
        <w:t>6</w:t>
      </w:r>
      <w:r w:rsidR="008F5CB7" w:rsidRPr="005A5696">
        <w:rPr>
          <w:sz w:val="30"/>
          <w:szCs w:val="30"/>
          <w:lang w:val="en-US"/>
        </w:rPr>
        <w:t>2</w:t>
      </w:r>
      <w:r w:rsidRPr="005A5696">
        <w:rPr>
          <w:sz w:val="30"/>
          <w:szCs w:val="30"/>
          <w:lang w:val="en-US"/>
        </w:rPr>
        <w:t xml:space="preserve"> </w:t>
      </w:r>
      <w:r w:rsidRPr="005A5696">
        <w:rPr>
          <w:rFonts w:hint="cs"/>
          <w:sz w:val="30"/>
          <w:szCs w:val="30"/>
          <w:cs/>
          <w:lang w:val="en-US"/>
        </w:rPr>
        <w:t>มี</w:t>
      </w:r>
      <w:r w:rsidRPr="005A5696">
        <w:rPr>
          <w:rFonts w:hint="cs"/>
          <w:sz w:val="30"/>
          <w:szCs w:val="30"/>
          <w:cs/>
        </w:rPr>
        <w:t>จำนวนเงินรวม</w:t>
      </w:r>
      <w:r w:rsidR="005A5696" w:rsidRPr="005A5696">
        <w:rPr>
          <w:sz w:val="30"/>
          <w:szCs w:val="30"/>
          <w:lang w:val="en-US"/>
        </w:rPr>
        <w:t xml:space="preserve"> </w:t>
      </w:r>
      <w:r w:rsidR="005A5696">
        <w:rPr>
          <w:sz w:val="30"/>
          <w:szCs w:val="30"/>
          <w:lang w:val="en-US"/>
        </w:rPr>
        <w:br/>
      </w:r>
      <w:r w:rsidR="005A5696" w:rsidRPr="005A5696">
        <w:rPr>
          <w:sz w:val="30"/>
          <w:szCs w:val="30"/>
          <w:lang w:val="en-US"/>
        </w:rPr>
        <w:t>1,248</w:t>
      </w:r>
      <w:r w:rsidRPr="005A5696">
        <w:rPr>
          <w:sz w:val="30"/>
          <w:szCs w:val="30"/>
          <w:lang w:val="en-US"/>
        </w:rPr>
        <w:t xml:space="preserve"> </w:t>
      </w:r>
      <w:r w:rsidRPr="005A5696">
        <w:rPr>
          <w:rFonts w:hint="cs"/>
          <w:sz w:val="30"/>
          <w:szCs w:val="30"/>
          <w:cs/>
        </w:rPr>
        <w:t>ล้านบาท</w:t>
      </w:r>
      <w:r w:rsidRPr="005A5696">
        <w:rPr>
          <w:sz w:val="30"/>
          <w:szCs w:val="30"/>
        </w:rPr>
        <w:t xml:space="preserve"> </w:t>
      </w:r>
      <w:r w:rsidR="004361F1" w:rsidRPr="005A5696">
        <w:rPr>
          <w:i/>
          <w:iCs/>
          <w:sz w:val="30"/>
          <w:szCs w:val="30"/>
          <w:lang w:val="en-US"/>
        </w:rPr>
        <w:t>(</w:t>
      </w:r>
      <w:r w:rsidR="00716EF5" w:rsidRPr="005A5696">
        <w:rPr>
          <w:i/>
          <w:iCs/>
          <w:sz w:val="30"/>
          <w:szCs w:val="30"/>
          <w:lang w:val="en-US"/>
        </w:rPr>
        <w:t>31</w:t>
      </w:r>
      <w:r w:rsidR="004361F1" w:rsidRPr="005A5696">
        <w:rPr>
          <w:i/>
          <w:iCs/>
          <w:sz w:val="30"/>
          <w:szCs w:val="30"/>
          <w:lang w:val="en-US"/>
        </w:rPr>
        <w:t xml:space="preserve"> </w:t>
      </w:r>
      <w:r w:rsidR="00D96FAB" w:rsidRPr="005A5696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716EF5" w:rsidRPr="005A5696">
        <w:rPr>
          <w:rFonts w:hint="cs"/>
          <w:i/>
          <w:iCs/>
          <w:sz w:val="30"/>
          <w:szCs w:val="30"/>
          <w:cs/>
          <w:lang w:val="en-US"/>
        </w:rPr>
        <w:t>25</w:t>
      </w:r>
      <w:r w:rsidR="00716EF5" w:rsidRPr="005A5696">
        <w:rPr>
          <w:i/>
          <w:iCs/>
          <w:sz w:val="30"/>
          <w:szCs w:val="30"/>
          <w:lang w:val="en-US"/>
        </w:rPr>
        <w:t>6</w:t>
      </w:r>
      <w:r w:rsidR="008F5CB7" w:rsidRPr="005A5696">
        <w:rPr>
          <w:i/>
          <w:iCs/>
          <w:sz w:val="30"/>
          <w:szCs w:val="30"/>
          <w:lang w:val="en-US"/>
        </w:rPr>
        <w:t>1</w:t>
      </w:r>
      <w:r w:rsidR="004361F1" w:rsidRPr="005A5696">
        <w:rPr>
          <w:i/>
          <w:iCs/>
          <w:sz w:val="30"/>
          <w:szCs w:val="30"/>
          <w:lang w:val="en-US"/>
        </w:rPr>
        <w:t xml:space="preserve">: </w:t>
      </w:r>
      <w:r w:rsidR="00716EF5" w:rsidRPr="005A5696">
        <w:rPr>
          <w:i/>
          <w:iCs/>
          <w:sz w:val="30"/>
          <w:szCs w:val="30"/>
          <w:lang w:val="en-US"/>
        </w:rPr>
        <w:t>1</w:t>
      </w:r>
      <w:r w:rsidR="00B52DD8" w:rsidRPr="005A5696">
        <w:rPr>
          <w:i/>
          <w:iCs/>
          <w:sz w:val="30"/>
          <w:szCs w:val="30"/>
          <w:lang w:val="en-US"/>
        </w:rPr>
        <w:t>,</w:t>
      </w:r>
      <w:r w:rsidR="00716EF5" w:rsidRPr="005A5696">
        <w:rPr>
          <w:i/>
          <w:iCs/>
          <w:sz w:val="30"/>
          <w:szCs w:val="30"/>
          <w:lang w:val="en-US"/>
        </w:rPr>
        <w:t>2</w:t>
      </w:r>
      <w:r w:rsidR="008F5CB7" w:rsidRPr="005A5696">
        <w:rPr>
          <w:i/>
          <w:iCs/>
          <w:sz w:val="30"/>
          <w:szCs w:val="30"/>
          <w:lang w:val="en-US"/>
        </w:rPr>
        <w:t>45</w:t>
      </w:r>
      <w:r w:rsidR="004361F1" w:rsidRPr="005A5696">
        <w:rPr>
          <w:i/>
          <w:iCs/>
          <w:sz w:val="30"/>
          <w:szCs w:val="30"/>
          <w:lang w:val="en-US"/>
        </w:rPr>
        <w:t xml:space="preserve"> </w:t>
      </w:r>
      <w:r w:rsidR="004361F1" w:rsidRPr="005A5696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4361F1" w:rsidRPr="005A5696">
        <w:rPr>
          <w:rFonts w:hint="cs"/>
          <w:sz w:val="30"/>
          <w:szCs w:val="30"/>
          <w:cs/>
          <w:lang w:val="en-US"/>
        </w:rPr>
        <w:t xml:space="preserve"> </w:t>
      </w:r>
      <w:r w:rsidRPr="005A5696">
        <w:rPr>
          <w:rFonts w:hint="cs"/>
          <w:sz w:val="30"/>
          <w:szCs w:val="30"/>
          <w:cs/>
          <w:lang w:val="en-US"/>
        </w:rPr>
        <w:t>ในเดือน</w:t>
      </w:r>
      <w:r w:rsidR="00A118EF">
        <w:rPr>
          <w:rFonts w:hint="cs"/>
          <w:sz w:val="30"/>
          <w:szCs w:val="30"/>
          <w:cs/>
          <w:lang w:val="en-US"/>
        </w:rPr>
        <w:t>มิถุนายน</w:t>
      </w:r>
      <w:r w:rsidRPr="005A5696">
        <w:rPr>
          <w:rFonts w:hint="cs"/>
          <w:sz w:val="30"/>
          <w:szCs w:val="30"/>
          <w:cs/>
          <w:lang w:val="en-US"/>
        </w:rPr>
        <w:t xml:space="preserve"> </w:t>
      </w:r>
      <w:r w:rsidR="00716EF5" w:rsidRPr="005A5696">
        <w:rPr>
          <w:sz w:val="30"/>
          <w:szCs w:val="30"/>
          <w:lang w:val="en-US"/>
        </w:rPr>
        <w:t>25</w:t>
      </w:r>
      <w:r w:rsidR="008903C9">
        <w:rPr>
          <w:sz w:val="30"/>
          <w:szCs w:val="30"/>
          <w:lang w:val="en-US"/>
        </w:rPr>
        <w:t>62</w:t>
      </w:r>
      <w:r w:rsidRPr="005A5696">
        <w:rPr>
          <w:sz w:val="30"/>
          <w:szCs w:val="30"/>
          <w:lang w:val="en-US"/>
        </w:rPr>
        <w:t xml:space="preserve"> </w:t>
      </w:r>
      <w:r w:rsidRPr="005A5696">
        <w:rPr>
          <w:sz w:val="30"/>
          <w:szCs w:val="30"/>
          <w:cs/>
        </w:rPr>
        <w:t>บริษัทย่อย</w:t>
      </w:r>
      <w:r w:rsidRPr="005A5696">
        <w:rPr>
          <w:rFonts w:hint="cs"/>
          <w:sz w:val="30"/>
          <w:szCs w:val="30"/>
          <w:cs/>
        </w:rPr>
        <w:t>แห่งหนึ่ง</w:t>
      </w:r>
      <w:r w:rsidRPr="005A5696">
        <w:rPr>
          <w:sz w:val="30"/>
          <w:szCs w:val="30"/>
          <w:cs/>
        </w:rPr>
        <w:t>ได้ขอขยายเวลาสำรวจปิโตรเลียมช่วงที่สามต่อไปจนถึง</w:t>
      </w:r>
      <w:r w:rsidRPr="005A5696">
        <w:rPr>
          <w:rFonts w:hint="cs"/>
          <w:sz w:val="30"/>
          <w:szCs w:val="30"/>
          <w:cs/>
        </w:rPr>
        <w:t>เดือน</w:t>
      </w:r>
      <w:r w:rsidR="008903C9">
        <w:rPr>
          <w:rFonts w:hint="cs"/>
          <w:sz w:val="30"/>
          <w:szCs w:val="30"/>
          <w:cs/>
        </w:rPr>
        <w:t>กันยายน</w:t>
      </w:r>
      <w:r w:rsidRPr="005A5696">
        <w:rPr>
          <w:sz w:val="30"/>
          <w:szCs w:val="30"/>
          <w:cs/>
        </w:rPr>
        <w:t xml:space="preserve"> </w:t>
      </w:r>
      <w:r w:rsidR="00716EF5" w:rsidRPr="005A5696">
        <w:rPr>
          <w:sz w:val="30"/>
          <w:szCs w:val="30"/>
          <w:cs/>
        </w:rPr>
        <w:t>2563</w:t>
      </w:r>
      <w:r w:rsidRPr="005A5696">
        <w:rPr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</w:t>
      </w:r>
      <w:r w:rsidRPr="005A5696">
        <w:rPr>
          <w:rFonts w:hint="cs"/>
          <w:sz w:val="30"/>
          <w:szCs w:val="30"/>
          <w:cs/>
        </w:rPr>
        <w:t>ดังกล่าว</w:t>
      </w:r>
      <w:r w:rsidRPr="005A5696">
        <w:rPr>
          <w:sz w:val="30"/>
          <w:szCs w:val="30"/>
          <w:cs/>
        </w:rPr>
        <w:t xml:space="preserve">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 </w:t>
      </w:r>
    </w:p>
    <w:p w:rsidR="00F83C4A" w:rsidRPr="00317B3D" w:rsidRDefault="00F83C4A" w:rsidP="00317B3D">
      <w:pPr>
        <w:pStyle w:val="Bo-Blankline"/>
      </w:pPr>
    </w:p>
    <w:p w:rsidR="00F83C4A" w:rsidRPr="005A5696" w:rsidRDefault="00F83C4A" w:rsidP="005A6471">
      <w:pPr>
        <w:pStyle w:val="Bo-Blankline"/>
        <w:jc w:val="thaiDistribute"/>
        <w:rPr>
          <w:sz w:val="30"/>
          <w:szCs w:val="30"/>
        </w:rPr>
      </w:pPr>
      <w:r w:rsidRPr="005A5696">
        <w:rPr>
          <w:sz w:val="30"/>
          <w:szCs w:val="30"/>
          <w:cs/>
        </w:rPr>
        <w:t>ปัจจุบันบริษัทย่อยดังกล่าวกำลังทำการศึกษาศักยภาพทางปิโตรเลียมสำหรับการเจาะสำรวจหลุมต่อไป โดยศึกษาควบคู่กับข้อมูลหลุมเจาะสำรวจปัจจุบัน เพื่อกำหนดตำแหน่งหลุมเจาะสำรวจที่เหมาะสมต่อไป ผู้บริหารเชื่อว่าการลงทุนขุดเจาะสำรวจปิโตรเลียม 2 หลุมปัจจุบันยังมีมูลค่าอยู่ตามการคำนวณปริมาณก๊าซตามเกณฑ์การประเมินความ เสี่ยงในการสำรวจปิโตรเลียมตามมาตรฐานสากล</w:t>
      </w:r>
      <w:r w:rsidR="00CA58A9" w:rsidRPr="005A5696">
        <w:rPr>
          <w:sz w:val="30"/>
          <w:szCs w:val="30"/>
        </w:rPr>
        <w:t xml:space="preserve"> </w:t>
      </w:r>
      <w:r w:rsidRPr="005A5696">
        <w:rPr>
          <w:sz w:val="30"/>
          <w:szCs w:val="30"/>
          <w:cs/>
        </w:rPr>
        <w:t>และบริษัทย่อยอยู่ระหว่างการดำเนินการดังกล่าวข้างต้น ทั้งนี้กลุ่ม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:rsidR="005A6471" w:rsidRPr="00F83F1B" w:rsidRDefault="005A6471" w:rsidP="005A6471">
      <w:pPr>
        <w:pStyle w:val="Bo-Blankline"/>
        <w:rPr>
          <w:highlight w:val="yellow"/>
        </w:rPr>
      </w:pPr>
    </w:p>
    <w:p w:rsidR="00016C7E" w:rsidRDefault="00016C7E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11B26" w:rsidRDefault="00811B26" w:rsidP="00E86AF0">
      <w:pPr>
        <w:pStyle w:val="Caption"/>
        <w:ind w:hanging="900"/>
      </w:pPr>
      <w:r>
        <w:rPr>
          <w:rFonts w:hint="cs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:rsidR="00811B26" w:rsidRPr="008F5CB7" w:rsidRDefault="00811B26" w:rsidP="008F5CB7">
      <w:pPr>
        <w:pStyle w:val="Bo-Blankline"/>
      </w:pPr>
    </w:p>
    <w:p w:rsidR="00B72FE5" w:rsidRDefault="00B72FE5" w:rsidP="00B72FE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72FE5">
        <w:rPr>
          <w:rFonts w:ascii="Angsana New" w:hAnsi="Angsana New"/>
          <w:sz w:val="30"/>
          <w:szCs w:val="30"/>
          <w:cs/>
        </w:rPr>
        <w:t>รายการเคลื่อนไหวของเงินเบิกเกินบัญชีธนาคารและเงินกู้ยืมระยะสั้นจากสถาบันการเงินสำหรับ</w:t>
      </w:r>
      <w:r w:rsidRPr="00B72FE5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Pr="00B72FE5">
        <w:rPr>
          <w:rFonts w:ascii="Angsana New" w:hAnsi="Angsana New"/>
          <w:sz w:val="30"/>
          <w:szCs w:val="30"/>
          <w:cs/>
        </w:rPr>
        <w:t>3</w:t>
      </w:r>
      <w:r w:rsidRPr="00B72FE5">
        <w:rPr>
          <w:rFonts w:ascii="Angsana New" w:hAnsi="Angsana New" w:hint="cs"/>
          <w:sz w:val="30"/>
          <w:szCs w:val="30"/>
          <w:cs/>
        </w:rPr>
        <w:t>0 มิถุนายน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B72FE5">
        <w:rPr>
          <w:rFonts w:ascii="Angsana New" w:hAnsi="Angsana New"/>
          <w:sz w:val="30"/>
          <w:szCs w:val="30"/>
        </w:rPr>
        <w:t xml:space="preserve"> </w:t>
      </w:r>
      <w:r w:rsidRPr="00B72FE5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B72FE5" w:rsidRDefault="00B72FE5" w:rsidP="00317B3D">
      <w:pPr>
        <w:pStyle w:val="Bo-Blankline"/>
        <w:rPr>
          <w:lang w:val="en-US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2790"/>
        <w:gridCol w:w="1506"/>
        <w:gridCol w:w="234"/>
        <w:gridCol w:w="1450"/>
        <w:gridCol w:w="234"/>
        <w:gridCol w:w="1360"/>
        <w:gridCol w:w="230"/>
        <w:gridCol w:w="1385"/>
      </w:tblGrid>
      <w:tr w:rsidR="00F950A1" w:rsidRPr="003445BE" w:rsidTr="00E86AF0">
        <w:tc>
          <w:tcPr>
            <w:tcW w:w="2790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9" w:type="dxa"/>
            <w:gridSpan w:val="7"/>
          </w:tcPr>
          <w:p w:rsidR="00F950A1" w:rsidRDefault="00F950A1" w:rsidP="009A55BC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50A1" w:rsidRPr="003445BE" w:rsidTr="00E86AF0">
        <w:tc>
          <w:tcPr>
            <w:tcW w:w="2790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:rsidR="00F950A1" w:rsidRDefault="00F950A1" w:rsidP="009A55B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34" w:type="dxa"/>
          </w:tcPr>
          <w:p w:rsidR="00F950A1" w:rsidRDefault="00F950A1" w:rsidP="009A55BC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0" w:type="dxa"/>
          </w:tcPr>
          <w:p w:rsidR="00F950A1" w:rsidRDefault="00F950A1" w:rsidP="009A55B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4" w:type="dxa"/>
          </w:tcPr>
          <w:p w:rsidR="00F950A1" w:rsidRPr="003445BE" w:rsidRDefault="00F950A1" w:rsidP="009A55B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F950A1" w:rsidRDefault="00F950A1" w:rsidP="009A55B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2A076B">
              <w:rPr>
                <w:rFonts w:ascii="Angsana New" w:hAnsi="Angsana New"/>
                <w:color w:val="FFFFFF"/>
                <w:sz w:val="8"/>
                <w:szCs w:val="8"/>
                <w:lang w:val="en-US"/>
              </w:rPr>
              <w:t>r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0" w:type="dxa"/>
          </w:tcPr>
          <w:p w:rsidR="00F950A1" w:rsidRPr="003445BE" w:rsidRDefault="00F950A1" w:rsidP="009A55B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:rsidR="00F950A1" w:rsidRDefault="00F950A1" w:rsidP="009A55B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950A1" w:rsidRPr="003445BE" w:rsidTr="00E86AF0">
        <w:tc>
          <w:tcPr>
            <w:tcW w:w="2790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9" w:type="dxa"/>
            <w:gridSpan w:val="7"/>
          </w:tcPr>
          <w:p w:rsidR="00F950A1" w:rsidRDefault="00F950A1" w:rsidP="009A55B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50A1" w:rsidRPr="003445BE" w:rsidTr="00E86AF0">
        <w:tc>
          <w:tcPr>
            <w:tcW w:w="2790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445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5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06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145,000</w:t>
            </w:r>
          </w:p>
        </w:tc>
        <w:tc>
          <w:tcPr>
            <w:tcW w:w="234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16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776,145</w:t>
            </w:r>
          </w:p>
        </w:tc>
        <w:tc>
          <w:tcPr>
            <w:tcW w:w="234" w:type="dxa"/>
            <w:shd w:val="clear" w:color="auto" w:fill="auto"/>
          </w:tcPr>
          <w:p w:rsidR="00F950A1" w:rsidRPr="00CF373D" w:rsidRDefault="00F950A1" w:rsidP="009A55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shd w:val="clear" w:color="auto" w:fill="auto"/>
          </w:tcPr>
          <w:p w:rsidR="00F950A1" w:rsidRPr="00CF373D" w:rsidRDefault="00F950A1" w:rsidP="00026E6A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1,722,824</w:t>
            </w:r>
          </w:p>
        </w:tc>
        <w:tc>
          <w:tcPr>
            <w:tcW w:w="230" w:type="dxa"/>
            <w:shd w:val="clear" w:color="auto" w:fill="auto"/>
          </w:tcPr>
          <w:p w:rsidR="00F950A1" w:rsidRPr="00CF373D" w:rsidRDefault="00F950A1" w:rsidP="009A55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096"/>
              </w:tabs>
              <w:spacing w:line="240" w:lineRule="atLeast"/>
              <w:ind w:left="-119"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2,643,969</w:t>
            </w:r>
          </w:p>
        </w:tc>
      </w:tr>
      <w:tr w:rsidR="00F950A1" w:rsidRPr="003445BE" w:rsidTr="00E86AF0">
        <w:tc>
          <w:tcPr>
            <w:tcW w:w="2790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:rsidR="00F950A1" w:rsidRPr="00CF373D" w:rsidRDefault="00F950A1" w:rsidP="009A55B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145,000)</w:t>
            </w:r>
          </w:p>
        </w:tc>
        <w:tc>
          <w:tcPr>
            <w:tcW w:w="234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168"/>
              </w:tabs>
              <w:spacing w:line="240" w:lineRule="atLeast"/>
              <w:ind w:left="-167" w:right="-102" w:firstLine="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03C9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03C9">
              <w:rPr>
                <w:rFonts w:ascii="Angsana New" w:hAnsi="Angsana New"/>
                <w:sz w:val="30"/>
                <w:szCs w:val="30"/>
              </w:rPr>
              <w:t>236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F950A1" w:rsidRPr="00CF373D" w:rsidRDefault="00F950A1" w:rsidP="009A55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(1,177,124)</w:t>
            </w:r>
          </w:p>
        </w:tc>
        <w:tc>
          <w:tcPr>
            <w:tcW w:w="230" w:type="dxa"/>
            <w:shd w:val="clear" w:color="auto" w:fill="auto"/>
          </w:tcPr>
          <w:p w:rsidR="00F950A1" w:rsidRPr="00CF373D" w:rsidRDefault="00F950A1" w:rsidP="009A55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0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8903C9">
              <w:rPr>
                <w:rFonts w:ascii="Angsana New" w:hAnsi="Angsana New"/>
                <w:sz w:val="30"/>
                <w:szCs w:val="30"/>
              </w:rPr>
              <w:t>701,360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50A1" w:rsidRPr="003445BE" w:rsidTr="00E86AF0">
        <w:tc>
          <w:tcPr>
            <w:tcW w:w="2790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45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0A1" w:rsidRPr="00CF373D" w:rsidRDefault="00F950A1" w:rsidP="009A55BC">
            <w:pPr>
              <w:spacing w:line="240" w:lineRule="atLeast"/>
              <w:ind w:left="-18" w:right="-102" w:hanging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0A1" w:rsidRPr="00CF373D" w:rsidRDefault="008903C9" w:rsidP="009A55BC">
            <w:pPr>
              <w:tabs>
                <w:tab w:val="decimal" w:pos="116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396,909</w:t>
            </w:r>
          </w:p>
        </w:tc>
        <w:tc>
          <w:tcPr>
            <w:tcW w:w="234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0A1" w:rsidRPr="00CF373D" w:rsidRDefault="00F950A1" w:rsidP="009A55BC">
            <w:pPr>
              <w:tabs>
                <w:tab w:val="decimal" w:pos="107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545,700</w:t>
            </w:r>
          </w:p>
        </w:tc>
        <w:tc>
          <w:tcPr>
            <w:tcW w:w="230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0A1" w:rsidRPr="00CF373D" w:rsidRDefault="008903C9" w:rsidP="009A55BC">
            <w:pPr>
              <w:tabs>
                <w:tab w:val="decimal" w:pos="10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942,609</w:t>
            </w:r>
          </w:p>
        </w:tc>
      </w:tr>
    </w:tbl>
    <w:p w:rsidR="00F950A1" w:rsidRDefault="00F950A1" w:rsidP="00317B3D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7"/>
        <w:gridCol w:w="1505"/>
        <w:gridCol w:w="236"/>
        <w:gridCol w:w="1449"/>
        <w:gridCol w:w="236"/>
        <w:gridCol w:w="1377"/>
        <w:gridCol w:w="236"/>
        <w:gridCol w:w="1354"/>
      </w:tblGrid>
      <w:tr w:rsidR="00F950A1" w:rsidRPr="003445BE" w:rsidTr="00E86AF0">
        <w:tc>
          <w:tcPr>
            <w:tcW w:w="2787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3" w:type="dxa"/>
            <w:gridSpan w:val="7"/>
          </w:tcPr>
          <w:p w:rsidR="00F950A1" w:rsidRDefault="00F950A1" w:rsidP="009A55BC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950A1" w:rsidRPr="003445BE" w:rsidTr="00E86AF0">
        <w:tc>
          <w:tcPr>
            <w:tcW w:w="2787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5" w:type="dxa"/>
          </w:tcPr>
          <w:p w:rsidR="00F950A1" w:rsidRDefault="00F950A1" w:rsidP="009A55B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36" w:type="dxa"/>
          </w:tcPr>
          <w:p w:rsidR="00F950A1" w:rsidRDefault="00F950A1" w:rsidP="009A55BC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9" w:type="dxa"/>
          </w:tcPr>
          <w:p w:rsidR="00F950A1" w:rsidRDefault="00F950A1" w:rsidP="009A55B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6" w:type="dxa"/>
          </w:tcPr>
          <w:p w:rsidR="00F950A1" w:rsidRPr="003445BE" w:rsidRDefault="00F950A1" w:rsidP="009A55B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950A1" w:rsidRDefault="00F950A1" w:rsidP="009A55B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2A076B">
              <w:rPr>
                <w:rFonts w:ascii="Angsana New" w:hAnsi="Angsana New"/>
                <w:color w:val="FFFFFF"/>
                <w:sz w:val="8"/>
                <w:szCs w:val="8"/>
                <w:lang w:val="en-US"/>
              </w:rPr>
              <w:t>r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6" w:type="dxa"/>
          </w:tcPr>
          <w:p w:rsidR="00F950A1" w:rsidRPr="003445BE" w:rsidRDefault="00F950A1" w:rsidP="009A55B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F950A1" w:rsidRDefault="00F950A1" w:rsidP="009A55B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950A1" w:rsidRPr="003445BE" w:rsidTr="00E86AF0">
        <w:tc>
          <w:tcPr>
            <w:tcW w:w="2787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3" w:type="dxa"/>
            <w:gridSpan w:val="7"/>
          </w:tcPr>
          <w:p w:rsidR="00F950A1" w:rsidRDefault="00F950A1" w:rsidP="009A55BC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50A1" w:rsidRPr="003445BE" w:rsidTr="00E86AF0">
        <w:tc>
          <w:tcPr>
            <w:tcW w:w="2787" w:type="dxa"/>
          </w:tcPr>
          <w:p w:rsidR="00F950A1" w:rsidRPr="003445BE" w:rsidRDefault="00F950A1" w:rsidP="009A55B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445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5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05" w:type="dxa"/>
            <w:shd w:val="clear" w:color="auto" w:fill="auto"/>
          </w:tcPr>
          <w:p w:rsidR="00F950A1" w:rsidRPr="004F66DA" w:rsidRDefault="00F950A1" w:rsidP="009A55B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145,000</w:t>
            </w:r>
          </w:p>
        </w:tc>
        <w:tc>
          <w:tcPr>
            <w:tcW w:w="236" w:type="dxa"/>
            <w:shd w:val="clear" w:color="auto" w:fill="auto"/>
          </w:tcPr>
          <w:p w:rsidR="00F950A1" w:rsidRPr="004F66DA" w:rsidRDefault="00F950A1" w:rsidP="009A55B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:rsidR="00F950A1" w:rsidRPr="00CF373D" w:rsidRDefault="00F950A1" w:rsidP="009A55BC">
            <w:pPr>
              <w:tabs>
                <w:tab w:val="decimal" w:pos="116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776,145</w:t>
            </w:r>
          </w:p>
        </w:tc>
        <w:tc>
          <w:tcPr>
            <w:tcW w:w="236" w:type="dxa"/>
            <w:shd w:val="clear" w:color="auto" w:fill="auto"/>
          </w:tcPr>
          <w:p w:rsidR="00F950A1" w:rsidRPr="00CF373D" w:rsidRDefault="00F950A1" w:rsidP="009A55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:rsidR="00F950A1" w:rsidRPr="00BD2ACA" w:rsidRDefault="00F950A1" w:rsidP="009A55BC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764,469</w:t>
            </w:r>
          </w:p>
        </w:tc>
        <w:tc>
          <w:tcPr>
            <w:tcW w:w="236" w:type="dxa"/>
            <w:shd w:val="clear" w:color="auto" w:fill="auto"/>
          </w:tcPr>
          <w:p w:rsidR="00F950A1" w:rsidRPr="00CF373D" w:rsidRDefault="00F950A1" w:rsidP="009A55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F950A1" w:rsidRPr="00CF373D" w:rsidRDefault="00F950A1" w:rsidP="00E86AF0">
            <w:pPr>
              <w:tabs>
                <w:tab w:val="decimal" w:pos="980"/>
              </w:tabs>
              <w:spacing w:line="240" w:lineRule="atLeast"/>
              <w:ind w:left="-119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1,685,614</w:t>
            </w:r>
          </w:p>
        </w:tc>
      </w:tr>
      <w:tr w:rsidR="00026E6A" w:rsidRPr="003445BE" w:rsidTr="00E86AF0">
        <w:tc>
          <w:tcPr>
            <w:tcW w:w="2787" w:type="dxa"/>
          </w:tcPr>
          <w:p w:rsidR="00026E6A" w:rsidRPr="003445BE" w:rsidRDefault="00026E6A" w:rsidP="00026E6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:rsidR="00026E6A" w:rsidRPr="00CF373D" w:rsidRDefault="00026E6A" w:rsidP="00026E6A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(145,000)</w:t>
            </w:r>
          </w:p>
        </w:tc>
        <w:tc>
          <w:tcPr>
            <w:tcW w:w="236" w:type="dxa"/>
            <w:shd w:val="clear" w:color="auto" w:fill="auto"/>
          </w:tcPr>
          <w:p w:rsidR="00026E6A" w:rsidRPr="00CF373D" w:rsidRDefault="00026E6A" w:rsidP="00026E6A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:rsidR="00026E6A" w:rsidRPr="00CF373D" w:rsidRDefault="00026E6A" w:rsidP="00026E6A">
            <w:pPr>
              <w:tabs>
                <w:tab w:val="decimal" w:pos="1168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26E6A" w:rsidRPr="00CF373D" w:rsidRDefault="00026E6A" w:rsidP="00026E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:rsidR="00026E6A" w:rsidRPr="00CF373D" w:rsidRDefault="00026E6A" w:rsidP="00026E6A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(218,769)</w:t>
            </w:r>
          </w:p>
        </w:tc>
        <w:tc>
          <w:tcPr>
            <w:tcW w:w="236" w:type="dxa"/>
            <w:shd w:val="clear" w:color="auto" w:fill="auto"/>
          </w:tcPr>
          <w:p w:rsidR="00026E6A" w:rsidRPr="00CF373D" w:rsidRDefault="00026E6A" w:rsidP="00026E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026E6A" w:rsidRPr="00CF373D" w:rsidRDefault="00026E6A" w:rsidP="00E86AF0">
            <w:pPr>
              <w:tabs>
                <w:tab w:val="decimal" w:pos="9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(743,005)</w:t>
            </w:r>
          </w:p>
        </w:tc>
      </w:tr>
      <w:tr w:rsidR="00026E6A" w:rsidRPr="003445BE" w:rsidTr="00E86AF0">
        <w:tc>
          <w:tcPr>
            <w:tcW w:w="2787" w:type="dxa"/>
          </w:tcPr>
          <w:p w:rsidR="00026E6A" w:rsidRPr="003445BE" w:rsidRDefault="00026E6A" w:rsidP="00026E6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45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E6A" w:rsidRPr="00CF373D" w:rsidRDefault="00026E6A" w:rsidP="00026E6A">
            <w:pPr>
              <w:spacing w:line="240" w:lineRule="atLeast"/>
              <w:ind w:left="-18" w:right="-102" w:hanging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26E6A" w:rsidRPr="00CF373D" w:rsidRDefault="00026E6A" w:rsidP="00026E6A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E6A" w:rsidRPr="00CF373D" w:rsidRDefault="00026E6A" w:rsidP="00026E6A">
            <w:pPr>
              <w:tabs>
                <w:tab w:val="decimal" w:pos="116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396,909</w:t>
            </w:r>
          </w:p>
        </w:tc>
        <w:tc>
          <w:tcPr>
            <w:tcW w:w="236" w:type="dxa"/>
            <w:shd w:val="clear" w:color="auto" w:fill="auto"/>
          </w:tcPr>
          <w:p w:rsidR="00026E6A" w:rsidRPr="00CF373D" w:rsidRDefault="00026E6A" w:rsidP="00026E6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E6A" w:rsidRPr="00CF373D" w:rsidRDefault="00026E6A" w:rsidP="00026E6A">
            <w:pPr>
              <w:tabs>
                <w:tab w:val="decimal" w:pos="107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545,700</w:t>
            </w:r>
          </w:p>
        </w:tc>
        <w:tc>
          <w:tcPr>
            <w:tcW w:w="236" w:type="dxa"/>
            <w:shd w:val="clear" w:color="auto" w:fill="auto"/>
          </w:tcPr>
          <w:p w:rsidR="00026E6A" w:rsidRPr="00CF373D" w:rsidRDefault="00026E6A" w:rsidP="00026E6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E6A" w:rsidRPr="00CF373D" w:rsidRDefault="00026E6A" w:rsidP="00E86AF0">
            <w:pPr>
              <w:tabs>
                <w:tab w:val="decimal" w:pos="9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942,609</w:t>
            </w:r>
          </w:p>
        </w:tc>
      </w:tr>
    </w:tbl>
    <w:p w:rsidR="00F950A1" w:rsidRPr="00B72FE5" w:rsidRDefault="00F950A1" w:rsidP="00B72FE5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72FE5" w:rsidRPr="00B72FE5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16"/>
          <w:szCs w:val="16"/>
          <w:lang w:val="en-US"/>
        </w:rPr>
      </w:pPr>
    </w:p>
    <w:p w:rsidR="00B72FE5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16"/>
          <w:szCs w:val="16"/>
          <w:lang w:val="en-US"/>
        </w:rPr>
      </w:pPr>
    </w:p>
    <w:p w:rsidR="007C5F2B" w:rsidRPr="002B5A0A" w:rsidRDefault="007C5F2B" w:rsidP="00811B26">
      <w:pPr>
        <w:pStyle w:val="Bo-Blankline"/>
        <w:rPr>
          <w:sz w:val="16"/>
          <w:szCs w:val="16"/>
          <w:lang w:val="en-US"/>
        </w:rPr>
      </w:pPr>
    </w:p>
    <w:p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5274FF">
          <w:headerReference w:type="default" r:id="rId17"/>
          <w:footerReference w:type="default" r:id="rId18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EE724F" w:rsidRDefault="00EE724F" w:rsidP="00DB700D">
      <w:pPr>
        <w:pStyle w:val="Caption"/>
        <w:ind w:hanging="900"/>
      </w:pPr>
      <w:r>
        <w:rPr>
          <w:rFonts w:hint="cs"/>
          <w:cs/>
        </w:rPr>
        <w:lastRenderedPageBreak/>
        <w:t>หุ้นกู้</w:t>
      </w:r>
    </w:p>
    <w:p w:rsidR="00501516" w:rsidRPr="00501516" w:rsidRDefault="00501516" w:rsidP="00C148DC">
      <w:pPr>
        <w:pStyle w:val="Bo-Blankline"/>
        <w:rPr>
          <w:lang w:val="en-US"/>
        </w:rPr>
      </w:pPr>
    </w:p>
    <w:p w:rsidR="00EE724F" w:rsidRPr="00EE724F" w:rsidRDefault="00EE724F" w:rsidP="007B1448">
      <w:pPr>
        <w:pStyle w:val="Caption"/>
        <w:numPr>
          <w:ilvl w:val="0"/>
          <w:numId w:val="0"/>
        </w:numPr>
        <w:ind w:left="540" w:right="162"/>
        <w:jc w:val="thaiDistribute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B72FE5">
        <w:rPr>
          <w:b w:val="0"/>
          <w:bCs w:val="0"/>
        </w:rPr>
        <w:t>3</w:t>
      </w:r>
      <w:r w:rsidR="00B72FE5">
        <w:rPr>
          <w:rFonts w:hint="cs"/>
          <w:b w:val="0"/>
          <w:bCs w:val="0"/>
          <w:cs/>
        </w:rPr>
        <w:t>0</w:t>
      </w:r>
      <w:r w:rsidR="00B72FE5" w:rsidRPr="00EE724F">
        <w:rPr>
          <w:b w:val="0"/>
          <w:bCs w:val="0"/>
        </w:rPr>
        <w:t xml:space="preserve"> </w:t>
      </w:r>
      <w:r w:rsidR="00B72FE5">
        <w:rPr>
          <w:rFonts w:hint="cs"/>
          <w:b w:val="0"/>
          <w:bCs w:val="0"/>
          <w:cs/>
        </w:rPr>
        <w:t>มิถุนายน</w:t>
      </w:r>
      <w:r w:rsidR="00B72FE5" w:rsidRPr="00EE724F">
        <w:rPr>
          <w:b w:val="0"/>
          <w:bCs w:val="0"/>
          <w:cs/>
        </w:rPr>
        <w:t xml:space="preserve"> </w:t>
      </w:r>
      <w:r w:rsidR="00716EF5">
        <w:rPr>
          <w:b w:val="0"/>
          <w:bCs w:val="0"/>
        </w:rPr>
        <w:t>256</w:t>
      </w:r>
      <w:r w:rsidR="005F5AD9">
        <w:rPr>
          <w:b w:val="0"/>
          <w:bCs w:val="0"/>
        </w:rPr>
        <w:t>2</w:t>
      </w:r>
      <w:r w:rsidRPr="00EE724F">
        <w:rPr>
          <w:b w:val="0"/>
          <w:bCs w:val="0"/>
          <w:cs/>
        </w:rPr>
        <w:t xml:space="preserve"> </w:t>
      </w:r>
      <w:r w:rsidR="005F5AD9">
        <w:rPr>
          <w:rFonts w:hint="cs"/>
          <w:b w:val="0"/>
          <w:bCs w:val="0"/>
          <w:cs/>
        </w:rPr>
        <w:t>กลุ่มบริษัทและ</w:t>
      </w:r>
      <w:r w:rsidRPr="00EE724F">
        <w:rPr>
          <w:b w:val="0"/>
          <w:bCs w:val="0"/>
          <w:cs/>
        </w:rPr>
        <w:t>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</w:t>
      </w:r>
      <w:r w:rsidR="00716EF5">
        <w:rPr>
          <w:rFonts w:hint="cs"/>
          <w:b w:val="0"/>
          <w:bCs w:val="0"/>
          <w:cs/>
        </w:rPr>
        <w:t>3</w:t>
      </w:r>
      <w:r w:rsidRPr="00EE724F">
        <w:rPr>
          <w:rFonts w:hint="cs"/>
          <w:b w:val="0"/>
          <w:bCs w:val="0"/>
          <w:cs/>
        </w:rPr>
        <w:t xml:space="preserve"> เดือน </w:t>
      </w:r>
      <w:r w:rsidRPr="00EE724F">
        <w:rPr>
          <w:b w:val="0"/>
          <w:bCs w:val="0"/>
          <w:cs/>
        </w:rPr>
        <w:t>มูลค่า</w:t>
      </w:r>
      <w:r w:rsidRPr="008E6BD7">
        <w:rPr>
          <w:b w:val="0"/>
          <w:bCs w:val="0"/>
          <w:cs/>
        </w:rPr>
        <w:t xml:space="preserve">รวม </w:t>
      </w:r>
      <w:r w:rsidR="004254E1">
        <w:rPr>
          <w:b w:val="0"/>
          <w:bCs w:val="0"/>
        </w:rPr>
        <w:t>40,630</w:t>
      </w:r>
      <w:r w:rsidRPr="008E6BD7">
        <w:rPr>
          <w:b w:val="0"/>
          <w:bCs w:val="0"/>
          <w:cs/>
        </w:rPr>
        <w:t xml:space="preserve"> ล้าน</w:t>
      </w:r>
      <w:r w:rsidRPr="00EE724F">
        <w:rPr>
          <w:b w:val="0"/>
          <w:bCs w:val="0"/>
          <w:cs/>
        </w:rPr>
        <w:t>บาท</w:t>
      </w:r>
      <w:r w:rsidR="007B1448">
        <w:rPr>
          <w:b w:val="0"/>
          <w:bCs w:val="0"/>
        </w:rPr>
        <w:br/>
      </w:r>
      <w:r w:rsidR="005F5AD9">
        <w:rPr>
          <w:rFonts w:hint="cs"/>
          <w:b w:val="0"/>
          <w:bCs w:val="0"/>
          <w:cs/>
        </w:rPr>
        <w:t xml:space="preserve">และ </w:t>
      </w:r>
      <w:r w:rsidR="004254E1">
        <w:rPr>
          <w:b w:val="0"/>
          <w:bCs w:val="0"/>
        </w:rPr>
        <w:t>36,630</w:t>
      </w:r>
      <w:r w:rsidR="005F5AD9">
        <w:rPr>
          <w:b w:val="0"/>
          <w:bCs w:val="0"/>
        </w:rPr>
        <w:t xml:space="preserve"> </w:t>
      </w:r>
      <w:r w:rsidR="005F5AD9">
        <w:rPr>
          <w:rFonts w:hint="cs"/>
          <w:b w:val="0"/>
          <w:bCs w:val="0"/>
          <w:cs/>
        </w:rPr>
        <w:t>ล้านบาท ตามลำดับ</w:t>
      </w:r>
      <w:r w:rsidRPr="00EE724F">
        <w:rPr>
          <w:rFonts w:hint="cs"/>
          <w:b w:val="0"/>
          <w:bCs w:val="0"/>
          <w:cs/>
        </w:rPr>
        <w:t xml:space="preserve"> </w:t>
      </w:r>
      <w:r w:rsidR="00D96FAB">
        <w:rPr>
          <w:rFonts w:hint="cs"/>
          <w:b w:val="0"/>
          <w:bCs w:val="0"/>
          <w:i/>
          <w:iCs/>
          <w:cs/>
        </w:rPr>
        <w:t>(</w:t>
      </w:r>
      <w:r w:rsidR="00716EF5">
        <w:rPr>
          <w:rFonts w:hint="cs"/>
          <w:b w:val="0"/>
          <w:bCs w:val="0"/>
          <w:i/>
          <w:iCs/>
          <w:cs/>
        </w:rPr>
        <w:t>31</w:t>
      </w:r>
      <w:r w:rsidR="00D96FAB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>
        <w:rPr>
          <w:rFonts w:hint="cs"/>
          <w:b w:val="0"/>
          <w:bCs w:val="0"/>
          <w:i/>
          <w:iCs/>
          <w:cs/>
        </w:rPr>
        <w:t>25</w:t>
      </w:r>
      <w:r w:rsidR="00716EF5">
        <w:rPr>
          <w:b w:val="0"/>
          <w:bCs w:val="0"/>
          <w:i/>
          <w:iCs/>
        </w:rPr>
        <w:t>6</w:t>
      </w:r>
      <w:r w:rsidR="005F5AD9">
        <w:rPr>
          <w:b w:val="0"/>
          <w:bCs w:val="0"/>
          <w:i/>
          <w:iCs/>
        </w:rPr>
        <w:t>1</w:t>
      </w:r>
      <w:r w:rsidRPr="00EE724F">
        <w:rPr>
          <w:b w:val="0"/>
          <w:bCs w:val="0"/>
          <w:i/>
          <w:iCs/>
        </w:rPr>
        <w:t xml:space="preserve">: </w:t>
      </w:r>
      <w:r w:rsidR="005F5AD9">
        <w:rPr>
          <w:b w:val="0"/>
          <w:bCs w:val="0"/>
          <w:i/>
          <w:iCs/>
        </w:rPr>
        <w:t>40</w:t>
      </w:r>
      <w:r w:rsidR="00B52DD8">
        <w:rPr>
          <w:b w:val="0"/>
          <w:bCs w:val="0"/>
          <w:i/>
          <w:iCs/>
        </w:rPr>
        <w:t>,</w:t>
      </w:r>
      <w:r w:rsidR="00716EF5">
        <w:rPr>
          <w:b w:val="0"/>
          <w:bCs w:val="0"/>
          <w:i/>
          <w:iCs/>
        </w:rPr>
        <w:t>000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i/>
          <w:iCs/>
          <w:cs/>
        </w:rPr>
        <w:t>ล้านบาท</w:t>
      </w:r>
      <w:r w:rsidR="005F5AD9">
        <w:rPr>
          <w:rFonts w:hint="cs"/>
          <w:b w:val="0"/>
          <w:bCs w:val="0"/>
          <w:i/>
          <w:iCs/>
          <w:cs/>
        </w:rPr>
        <w:t xml:space="preserve">และ </w:t>
      </w:r>
      <w:r w:rsidR="005F5AD9">
        <w:rPr>
          <w:b w:val="0"/>
          <w:bCs w:val="0"/>
          <w:i/>
          <w:iCs/>
        </w:rPr>
        <w:t>36,000</w:t>
      </w:r>
      <w:r w:rsidR="005F5AD9">
        <w:rPr>
          <w:rFonts w:hint="cs"/>
          <w:b w:val="0"/>
          <w:bCs w:val="0"/>
          <w:i/>
          <w:iCs/>
          <w:cs/>
        </w:rPr>
        <w:t xml:space="preserve"> ล้านบาท ตามลำดับ</w:t>
      </w:r>
      <w:r w:rsidRPr="00EE724F">
        <w:rPr>
          <w:rFonts w:hint="cs"/>
          <w:b w:val="0"/>
          <w:bCs w:val="0"/>
          <w:i/>
          <w:iCs/>
          <w:cs/>
        </w:rPr>
        <w:t>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B52DD8" w:rsidRPr="008C4FF4" w:rsidTr="00C0087B">
        <w:tc>
          <w:tcPr>
            <w:tcW w:w="1547" w:type="dxa"/>
          </w:tcPr>
          <w:p w:rsidR="00B52DD8" w:rsidRPr="008C4FF4" w:rsidRDefault="00B52DD8" w:rsidP="008B66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545" w:type="dxa"/>
            <w:gridSpan w:val="15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B52DD8" w:rsidRPr="008C4FF4" w:rsidTr="00C0087B">
        <w:tc>
          <w:tcPr>
            <w:tcW w:w="1547" w:type="dxa"/>
          </w:tcPr>
          <w:p w:rsidR="00B52DD8" w:rsidRPr="008C4FF4" w:rsidRDefault="00B52DD8" w:rsidP="008B66C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13" w:type="dxa"/>
            <w:gridSpan w:val="3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ส่วนที่ครบกำหนดชำระภายในหนึ่ง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95" w:type="dxa"/>
            <w:gridSpan w:val="3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ส่วนที่ครบกำหนดชำระเกินกว่าหนึ่ง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094" w:type="dxa"/>
            <w:gridSpan w:val="3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B52DD8" w:rsidRPr="008C4FF4" w:rsidTr="00C0087B">
        <w:tc>
          <w:tcPr>
            <w:tcW w:w="1547" w:type="dxa"/>
          </w:tcPr>
          <w:p w:rsidR="00B52DD8" w:rsidRPr="008C4FF4" w:rsidRDefault="00B52DD8" w:rsidP="008B66C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3" w:type="dxa"/>
          </w:tcPr>
          <w:p w:rsidR="00B52DD8" w:rsidRPr="008C4FF4" w:rsidRDefault="005C7242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มิถุนายน</w:t>
            </w:r>
            <w:r w:rsidR="00B52DD8"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716EF5"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8629E"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:rsidR="00B52DD8" w:rsidRPr="008C4FF4" w:rsidRDefault="00716EF5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</w:rPr>
              <w:t>31</w:t>
            </w:r>
            <w:r w:rsidR="00B52DD8" w:rsidRPr="008C4FF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52DD8"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8629E"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B52DD8" w:rsidRPr="008C4FF4" w:rsidRDefault="005C7242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มิถุนายน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716EF5"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8629E"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</w:t>
            </w:r>
          </w:p>
        </w:tc>
        <w:tc>
          <w:tcPr>
            <w:tcW w:w="265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5" w:type="dxa"/>
          </w:tcPr>
          <w:p w:rsidR="00B52DD8" w:rsidRPr="008C4FF4" w:rsidRDefault="00716EF5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</w:rPr>
              <w:t>31</w:t>
            </w:r>
            <w:r w:rsidR="00B52DD8" w:rsidRPr="008C4FF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52DD8"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8629E"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74" w:type="dxa"/>
          </w:tcPr>
          <w:p w:rsidR="00B52DD8" w:rsidRPr="008C4FF4" w:rsidRDefault="005C7242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มิถุนายน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716EF5"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8629E"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:rsidR="00B52DD8" w:rsidRPr="008C4FF4" w:rsidRDefault="00716EF5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</w:rPr>
              <w:t>31</w:t>
            </w:r>
            <w:r w:rsidR="00B52DD8" w:rsidRPr="008C4FF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52DD8"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8629E"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อายุหุ้นกู้</w:t>
            </w:r>
          </w:p>
        </w:tc>
      </w:tr>
      <w:tr w:rsidR="00B52DD8" w:rsidRPr="008C4FF4" w:rsidTr="00C0087B">
        <w:trPr>
          <w:trHeight w:val="324"/>
        </w:trPr>
        <w:tc>
          <w:tcPr>
            <w:tcW w:w="1547" w:type="dxa"/>
          </w:tcPr>
          <w:p w:rsidR="00B52DD8" w:rsidRPr="008C4FF4" w:rsidRDefault="00B52DD8" w:rsidP="008B66C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:rsidR="00B52DD8" w:rsidRPr="008C4FF4" w:rsidRDefault="00B52DD8" w:rsidP="008B66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74" w:type="dxa"/>
            <w:gridSpan w:val="11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B52DD8" w:rsidRPr="008C4FF4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i/>
                <w:iCs/>
                <w:sz w:val="25"/>
                <w:szCs w:val="25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:rsidR="00B52DD8" w:rsidRPr="008C4FF4" w:rsidRDefault="00B52DD8" w:rsidP="008B66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B52DD8" w:rsidRPr="008C4FF4" w:rsidRDefault="00B52DD8" w:rsidP="008B66CA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4.85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4.40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4.65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4.90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6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7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4.35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4.60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6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4.80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7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3.20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3.50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26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เมษายน </w:t>
            </w: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256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8,000,000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8,000,000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8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8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3.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3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26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พฤศจิกายน </w:t>
            </w: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256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3.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3 ปี</w:t>
            </w:r>
          </w:p>
        </w:tc>
      </w:tr>
      <w:tr w:rsidR="00073A55" w:rsidRPr="008C4FF4" w:rsidTr="00C0087B">
        <w:tc>
          <w:tcPr>
            <w:tcW w:w="1547" w:type="dxa"/>
          </w:tcPr>
          <w:p w:rsidR="00073A55" w:rsidRPr="008C4FF4" w:rsidRDefault="00073A55" w:rsidP="00073A55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11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มกราคม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073A55" w:rsidRPr="008C4FF4" w:rsidRDefault="00073A55" w:rsidP="00073A55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3,530,000</w:t>
            </w:r>
          </w:p>
        </w:tc>
        <w:tc>
          <w:tcPr>
            <w:tcW w:w="265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073A55" w:rsidRPr="008C4FF4" w:rsidRDefault="00073A55" w:rsidP="00073A55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3,530,000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4.10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3 ปี</w:t>
            </w:r>
          </w:p>
        </w:tc>
      </w:tr>
      <w:tr w:rsidR="00073A55" w:rsidRPr="008C4FF4" w:rsidTr="00C0087B">
        <w:tc>
          <w:tcPr>
            <w:tcW w:w="1547" w:type="dxa"/>
          </w:tcPr>
          <w:p w:rsidR="00073A55" w:rsidRPr="008C4FF4" w:rsidRDefault="00073A55" w:rsidP="00073A55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1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มีนาคม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073A55" w:rsidRPr="008C4FF4" w:rsidRDefault="00073A55" w:rsidP="00073A55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265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073A55" w:rsidRPr="008C4FF4" w:rsidRDefault="00073A55" w:rsidP="00073A55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73A55" w:rsidRPr="008C4FF4" w:rsidRDefault="00073A55" w:rsidP="00073A55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3.80</w:t>
            </w:r>
          </w:p>
        </w:tc>
        <w:tc>
          <w:tcPr>
            <w:tcW w:w="236" w:type="dxa"/>
          </w:tcPr>
          <w:p w:rsidR="00073A55" w:rsidRPr="008C4FF4" w:rsidRDefault="00073A55" w:rsidP="00073A5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073A55" w:rsidRPr="008C4FF4" w:rsidRDefault="00073A55" w:rsidP="00073A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ปี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 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เดือน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วัน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32,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88</w:t>
            </w: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32,250,000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40,</w:t>
            </w:r>
            <w:r w:rsidR="00073A55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63</w:t>
            </w: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40,000,000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545" w:type="dxa"/>
            <w:gridSpan w:val="15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13" w:type="dxa"/>
            <w:gridSpan w:val="3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ส่วนที่ครบกำหนดชำระภายในหนึ่ง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95" w:type="dxa"/>
            <w:gridSpan w:val="3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ส่วนที่ครบกำหนดชำระเกินกว่าหนึ่ง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094" w:type="dxa"/>
            <w:gridSpan w:val="3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มิถุนายน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มิถุนายน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มิถุนายน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</w:rPr>
              <w:t>อายุหุ้นกู้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74" w:type="dxa"/>
            <w:gridSpan w:val="11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i/>
                <w:iCs/>
                <w:sz w:val="25"/>
                <w:szCs w:val="25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6B4E5A" w:rsidP="006B4E5A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4.85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4.40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2,205,000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4.65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4.90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6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7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1,600,000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4.35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1,200,000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4.60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6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2,645,000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4.80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7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3.20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2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3.50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26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เมษายน </w:t>
            </w: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256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8,000,000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8,000,000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8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8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3.30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11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มกราคม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3,530,000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3,530,000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4.10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cs/>
                <w:lang w:val="en-US"/>
              </w:rPr>
              <w:t>3 ปี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1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มีนาคม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3.80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ปี 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  <w:r w:rsidRPr="008C4FF4">
              <w:rPr>
                <w:rFonts w:ascii="Angsana New" w:hAnsi="Angsana New"/>
                <w:sz w:val="25"/>
                <w:szCs w:val="25"/>
                <w:lang w:val="en-US"/>
              </w:rPr>
              <w:t xml:space="preserve">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 </w:t>
            </w:r>
            <w:r w:rsidRPr="008C4FF4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30 วัน</w:t>
            </w:r>
          </w:p>
        </w:tc>
      </w:tr>
      <w:tr w:rsidR="008B1682" w:rsidRPr="008C4FF4" w:rsidTr="00C0087B">
        <w:tc>
          <w:tcPr>
            <w:tcW w:w="1547" w:type="dxa"/>
          </w:tcPr>
          <w:p w:rsidR="008B1682" w:rsidRPr="008C4FF4" w:rsidRDefault="008B1682" w:rsidP="008B1682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8C4FF4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7,750,000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28,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88</w:t>
            </w: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0,000</w:t>
            </w:r>
          </w:p>
        </w:tc>
        <w:tc>
          <w:tcPr>
            <w:tcW w:w="26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28,250,000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36,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63</w:t>
            </w: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8B1682" w:rsidRPr="008C4FF4" w:rsidRDefault="008B1682" w:rsidP="008B168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8C4FF4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36,000,000</w:t>
            </w:r>
          </w:p>
        </w:tc>
        <w:tc>
          <w:tcPr>
            <w:tcW w:w="236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204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:rsidR="008B1682" w:rsidRPr="008C4FF4" w:rsidRDefault="008B1682" w:rsidP="008B16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95" w:type="dxa"/>
          </w:tcPr>
          <w:p w:rsidR="008B1682" w:rsidRPr="008C4FF4" w:rsidRDefault="008B1682" w:rsidP="008B16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</w:p>
        </w:tc>
      </w:tr>
    </w:tbl>
    <w:p w:rsidR="00082CF0" w:rsidRDefault="00082CF0" w:rsidP="00495F06">
      <w:pPr>
        <w:pStyle w:val="Caption"/>
        <w:numPr>
          <w:ilvl w:val="0"/>
          <w:numId w:val="0"/>
        </w:numPr>
        <w:ind w:left="900"/>
        <w:rPr>
          <w:cs/>
        </w:rPr>
        <w:sectPr w:rsidR="00082CF0" w:rsidSect="00EE724F">
          <w:footerReference w:type="default" r:id="rId19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0F3272" w:rsidRPr="00BE0199" w:rsidRDefault="000F3272" w:rsidP="000F3272">
      <w:pPr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E019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BE0199">
        <w:rPr>
          <w:rFonts w:ascii="Angsana New" w:hAnsi="Angsana New"/>
          <w:sz w:val="30"/>
          <w:szCs w:val="30"/>
          <w:lang w:val="en-US"/>
        </w:rPr>
        <w:t xml:space="preserve">11 </w:t>
      </w:r>
      <w:r w:rsidRPr="00BE0199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BE0199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BE0199">
        <w:rPr>
          <w:rFonts w:ascii="Angsana New" w:hAnsi="Angsana New"/>
          <w:sz w:val="30"/>
          <w:szCs w:val="30"/>
          <w:lang w:val="en-US"/>
        </w:rPr>
        <w:t>62</w:t>
      </w:r>
      <w:r w:rsidRPr="00BE0199">
        <w:rPr>
          <w:rFonts w:ascii="Angsana New" w:hAnsi="Angsana New"/>
          <w:sz w:val="30"/>
          <w:szCs w:val="30"/>
          <w:cs/>
          <w:lang w:val="en-US"/>
        </w:rPr>
        <w:t xml:space="preserve"> บริษัทได้ออกหุ้นกู้ไม่มีประกัน ชนิดระบุชื่อผู้ถือ ไม่ด้อยสิทธิ และมีผู้แทนผู้ถือหุ้นกู้ มูลค่ารวมทั้งสิ้น </w:t>
      </w:r>
      <w:r w:rsidRPr="00BE0199">
        <w:rPr>
          <w:rFonts w:ascii="Angsana New" w:hAnsi="Angsana New"/>
          <w:sz w:val="30"/>
          <w:szCs w:val="30"/>
          <w:lang w:val="en-US"/>
        </w:rPr>
        <w:t>6,000</w:t>
      </w:r>
      <w:r w:rsidRPr="00BE0199">
        <w:rPr>
          <w:rFonts w:ascii="Angsana New" w:hAnsi="Angsana New"/>
          <w:sz w:val="30"/>
          <w:szCs w:val="30"/>
          <w:cs/>
          <w:lang w:val="en-US"/>
        </w:rPr>
        <w:t xml:space="preserve"> ล้านบาท ประกอบด้วย</w:t>
      </w:r>
    </w:p>
    <w:p w:rsidR="000F3272" w:rsidRPr="00BE0199" w:rsidRDefault="000F3272" w:rsidP="00317B3D">
      <w:pPr>
        <w:pStyle w:val="Bo-Blankline"/>
        <w:rPr>
          <w:cs/>
          <w:lang w:val="en-US"/>
        </w:rPr>
      </w:pPr>
    </w:p>
    <w:p w:rsidR="000F3272" w:rsidRPr="00BE0199" w:rsidRDefault="000F3272" w:rsidP="000F3272">
      <w:pPr>
        <w:pStyle w:val="Bo-C1Content"/>
        <w:numPr>
          <w:ilvl w:val="0"/>
          <w:numId w:val="25"/>
        </w:numPr>
        <w:ind w:left="1260"/>
        <w:rPr>
          <w:lang w:val="en-US"/>
        </w:rPr>
      </w:pPr>
      <w:r w:rsidRPr="00BE0199">
        <w:rPr>
          <w:cs/>
          <w:lang w:val="en-US"/>
        </w:rPr>
        <w:t>หุ้นกู้</w:t>
      </w:r>
      <w:r w:rsidR="005C2785" w:rsidRPr="00BE0199">
        <w:rPr>
          <w:rFonts w:hint="cs"/>
          <w:cs/>
          <w:lang w:val="en-US"/>
        </w:rPr>
        <w:t>อายุ</w:t>
      </w:r>
      <w:r w:rsidRPr="00BE0199">
        <w:rPr>
          <w:cs/>
          <w:lang w:val="en-US"/>
        </w:rPr>
        <w:t xml:space="preserve"> </w:t>
      </w:r>
      <w:r w:rsidRPr="00BE0199">
        <w:rPr>
          <w:lang w:val="en-US"/>
        </w:rPr>
        <w:t>3</w:t>
      </w:r>
      <w:r w:rsidRPr="00BE0199">
        <w:rPr>
          <w:cs/>
          <w:lang w:val="en-US"/>
        </w:rPr>
        <w:t xml:space="preserve"> ปี </w:t>
      </w:r>
      <w:r w:rsidRPr="00BE0199">
        <w:rPr>
          <w:lang w:val="en-US"/>
        </w:rPr>
        <w:t xml:space="preserve">6 </w:t>
      </w:r>
      <w:r w:rsidRPr="00BE0199">
        <w:rPr>
          <w:rFonts w:hint="cs"/>
          <w:cs/>
          <w:lang w:val="en-US"/>
        </w:rPr>
        <w:t xml:space="preserve">เดือน </w:t>
      </w:r>
      <w:r w:rsidRPr="00BE0199">
        <w:rPr>
          <w:cs/>
          <w:lang w:val="en-US"/>
        </w:rPr>
        <w:t xml:space="preserve">อัตราดอกเบี้ยคงที่ร้อยละ </w:t>
      </w:r>
      <w:r w:rsidRPr="00BE0199">
        <w:rPr>
          <w:lang w:val="en-US"/>
        </w:rPr>
        <w:t>3.</w:t>
      </w:r>
      <w:r w:rsidRPr="00BE0199">
        <w:rPr>
          <w:rFonts w:hint="cs"/>
          <w:cs/>
          <w:lang w:val="en-US"/>
        </w:rPr>
        <w:t>9</w:t>
      </w:r>
      <w:r w:rsidRPr="00BE0199">
        <w:rPr>
          <w:lang w:val="en-US"/>
        </w:rPr>
        <w:t>0</w:t>
      </w:r>
      <w:r w:rsidRPr="00BE0199">
        <w:rPr>
          <w:cs/>
          <w:lang w:val="en-US"/>
        </w:rPr>
        <w:t xml:space="preserve"> ต่อปี ชำระดอกเบี้ยทุก 3 เดือน มูลค่า </w:t>
      </w:r>
      <w:r w:rsidRPr="00BE0199">
        <w:rPr>
          <w:rFonts w:hint="cs"/>
          <w:cs/>
          <w:lang w:val="en-US"/>
        </w:rPr>
        <w:t>3</w:t>
      </w:r>
      <w:r w:rsidRPr="00BE0199">
        <w:rPr>
          <w:lang w:val="en-US"/>
        </w:rPr>
        <w:t>,000</w:t>
      </w:r>
      <w:r w:rsidRPr="00BE0199">
        <w:rPr>
          <w:cs/>
          <w:lang w:val="en-US"/>
        </w:rPr>
        <w:t xml:space="preserve"> ล้านบา</w:t>
      </w:r>
      <w:r w:rsidRPr="00BE0199">
        <w:rPr>
          <w:rFonts w:hint="cs"/>
          <w:cs/>
          <w:lang w:val="en-US"/>
        </w:rPr>
        <w:t>ท</w:t>
      </w:r>
    </w:p>
    <w:p w:rsidR="000F3272" w:rsidRPr="00BE0199" w:rsidRDefault="000F3272" w:rsidP="000F3272">
      <w:pPr>
        <w:pStyle w:val="Bo-C1Content"/>
        <w:numPr>
          <w:ilvl w:val="0"/>
          <w:numId w:val="25"/>
        </w:numPr>
        <w:ind w:left="1260"/>
        <w:rPr>
          <w:lang w:val="en-US"/>
        </w:rPr>
      </w:pPr>
      <w:r w:rsidRPr="00BE0199">
        <w:rPr>
          <w:cs/>
          <w:lang w:val="en-US"/>
        </w:rPr>
        <w:t>หุ้นกู้</w:t>
      </w:r>
      <w:r w:rsidR="005C2785" w:rsidRPr="00BE0199">
        <w:rPr>
          <w:rFonts w:hint="cs"/>
          <w:cs/>
          <w:lang w:val="en-US"/>
        </w:rPr>
        <w:t>อายุ</w:t>
      </w:r>
      <w:r w:rsidRPr="00BE0199">
        <w:rPr>
          <w:cs/>
          <w:lang w:val="en-US"/>
        </w:rPr>
        <w:t xml:space="preserve"> </w:t>
      </w:r>
      <w:r w:rsidRPr="00BE0199">
        <w:rPr>
          <w:rFonts w:hint="cs"/>
          <w:cs/>
          <w:lang w:val="en-US"/>
        </w:rPr>
        <w:t>5</w:t>
      </w:r>
      <w:r w:rsidRPr="00BE0199">
        <w:rPr>
          <w:cs/>
          <w:lang w:val="en-US"/>
        </w:rPr>
        <w:t xml:space="preserve"> ปี </w:t>
      </w:r>
      <w:r w:rsidRPr="00BE0199">
        <w:rPr>
          <w:rFonts w:hint="cs"/>
          <w:cs/>
          <w:lang w:val="en-US"/>
        </w:rPr>
        <w:t xml:space="preserve">6 เดือน </w:t>
      </w:r>
      <w:r w:rsidRPr="00BE0199">
        <w:rPr>
          <w:cs/>
          <w:lang w:val="en-US"/>
        </w:rPr>
        <w:t xml:space="preserve">อัตราดอกเบี้ยคงที่ร้อยละ </w:t>
      </w:r>
      <w:r w:rsidRPr="00BE0199">
        <w:rPr>
          <w:rFonts w:hint="cs"/>
          <w:cs/>
          <w:lang w:val="en-US"/>
        </w:rPr>
        <w:t>4</w:t>
      </w:r>
      <w:r w:rsidRPr="00BE0199">
        <w:rPr>
          <w:lang w:val="en-US"/>
        </w:rPr>
        <w:t>.</w:t>
      </w:r>
      <w:r w:rsidRPr="00BE0199">
        <w:rPr>
          <w:rFonts w:hint="cs"/>
          <w:cs/>
          <w:lang w:val="en-US"/>
        </w:rPr>
        <w:t>9</w:t>
      </w:r>
      <w:r w:rsidRPr="00BE0199">
        <w:rPr>
          <w:cs/>
          <w:lang w:val="en-US"/>
        </w:rPr>
        <w:t xml:space="preserve">0 ต่อปี ชำระดอกเบี้ยทุก 3 เดือน มูลค่า </w:t>
      </w:r>
      <w:r w:rsidRPr="00BE0199">
        <w:rPr>
          <w:rFonts w:hint="cs"/>
          <w:cs/>
          <w:lang w:val="en-US"/>
        </w:rPr>
        <w:t>3</w:t>
      </w:r>
      <w:r w:rsidRPr="00BE0199">
        <w:rPr>
          <w:lang w:val="en-US"/>
        </w:rPr>
        <w:t>,000</w:t>
      </w:r>
      <w:r w:rsidRPr="00BE0199">
        <w:rPr>
          <w:cs/>
          <w:lang w:val="en-US"/>
        </w:rPr>
        <w:t xml:space="preserve"> ล้านบา</w:t>
      </w:r>
      <w:r w:rsidRPr="00BE0199">
        <w:rPr>
          <w:rFonts w:hint="cs"/>
          <w:cs/>
          <w:lang w:val="en-US"/>
        </w:rPr>
        <w:t>ท</w:t>
      </w:r>
    </w:p>
    <w:p w:rsidR="000F3272" w:rsidRPr="00BE0199" w:rsidRDefault="000F3272" w:rsidP="00317B3D">
      <w:pPr>
        <w:pStyle w:val="Bo-Blankline"/>
        <w:rPr>
          <w:lang w:val="en-US"/>
        </w:rPr>
      </w:pPr>
    </w:p>
    <w:p w:rsidR="000F3272" w:rsidRPr="008903C9" w:rsidRDefault="00556189" w:rsidP="000F3272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E0199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BE0199">
        <w:rPr>
          <w:rFonts w:ascii="Angsana New" w:hAnsi="Angsana New"/>
          <w:spacing w:val="-4"/>
          <w:sz w:val="30"/>
          <w:szCs w:val="30"/>
          <w:lang w:val="en-US"/>
        </w:rPr>
        <w:t xml:space="preserve">9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2562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026E6A" w:rsidRPr="00BE0199">
        <w:rPr>
          <w:rFonts w:ascii="Angsana New" w:hAnsi="Angsana New" w:hint="cs"/>
          <w:spacing w:val="-4"/>
          <w:sz w:val="30"/>
          <w:szCs w:val="30"/>
          <w:cs/>
        </w:rPr>
        <w:t>ย่อยแห่งหนึ่ง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ได้ออกหุ้นกู้มูลค่า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4</w:t>
      </w:r>
      <w:r w:rsidR="000F3272" w:rsidRPr="00BE0199">
        <w:rPr>
          <w:rFonts w:ascii="Angsana New" w:hAnsi="Angsana New"/>
          <w:spacing w:val="-4"/>
          <w:sz w:val="30"/>
          <w:szCs w:val="30"/>
        </w:rPr>
        <w:t>,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000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ล้านบาท อายุ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เดือน ไม่มีประกัน ชนิดระบุ</w:t>
      </w:r>
      <w:r w:rsidRPr="00BE0199">
        <w:rPr>
          <w:rFonts w:ascii="Angsana New" w:hAnsi="Angsana New" w:hint="cs"/>
          <w:spacing w:val="-4"/>
          <w:sz w:val="30"/>
          <w:szCs w:val="30"/>
          <w:cs/>
        </w:rPr>
        <w:t>ชื่อ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ผู้ถือ</w:t>
      </w:r>
      <w:r w:rsidR="008903C9" w:rsidRPr="00BE0199">
        <w:rPr>
          <w:rFonts w:ascii="Angsana New" w:hAnsi="Angsana New"/>
          <w:spacing w:val="-4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pacing w:val="-4"/>
          <w:sz w:val="30"/>
          <w:szCs w:val="30"/>
          <w:cs/>
        </w:rPr>
        <w:t>ไม่ด้อยสิทธิ</w:t>
      </w:r>
      <w:r w:rsidR="000F3272" w:rsidRPr="00BE0199">
        <w:rPr>
          <w:rFonts w:ascii="Angsana New" w:hAnsi="Angsana New" w:hint="cs"/>
          <w:sz w:val="30"/>
          <w:szCs w:val="30"/>
          <w:cs/>
        </w:rPr>
        <w:t xml:space="preserve"> และมีผู้แทนถือหุ้นกู้ อัตราดอกเบี้ยคงที่ร้อยละ</w:t>
      </w:r>
      <w:r w:rsidR="008903C9" w:rsidRPr="00BE0199">
        <w:rPr>
          <w:rFonts w:ascii="Angsana New" w:hAnsi="Angsana New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z w:val="30"/>
          <w:szCs w:val="30"/>
          <w:cs/>
        </w:rPr>
        <w:t>3.50</w:t>
      </w:r>
      <w:r w:rsidR="008903C9" w:rsidRPr="00BE0199">
        <w:rPr>
          <w:rFonts w:ascii="Angsana New" w:hAnsi="Angsana New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z w:val="30"/>
          <w:szCs w:val="30"/>
          <w:cs/>
        </w:rPr>
        <w:t>ต่อปี ชำระดอกเบี้ยทุก</w:t>
      </w:r>
      <w:r w:rsidR="008903C9" w:rsidRPr="00BE0199">
        <w:rPr>
          <w:rFonts w:ascii="Angsana New" w:hAnsi="Angsana New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z w:val="30"/>
          <w:szCs w:val="30"/>
          <w:cs/>
        </w:rPr>
        <w:t>3</w:t>
      </w:r>
      <w:r w:rsidR="008903C9" w:rsidRPr="00BE0199">
        <w:rPr>
          <w:rFonts w:ascii="Angsana New" w:hAnsi="Angsana New"/>
          <w:sz w:val="30"/>
          <w:szCs w:val="30"/>
        </w:rPr>
        <w:t xml:space="preserve"> </w:t>
      </w:r>
      <w:r w:rsidR="000F3272" w:rsidRPr="00BE0199">
        <w:rPr>
          <w:rFonts w:ascii="Angsana New" w:hAnsi="Angsana New" w:hint="cs"/>
          <w:sz w:val="30"/>
          <w:szCs w:val="30"/>
          <w:cs/>
        </w:rPr>
        <w:t>เดือน</w:t>
      </w:r>
      <w:r w:rsidR="000F3272" w:rsidRPr="008903C9">
        <w:rPr>
          <w:rFonts w:ascii="Angsana New" w:hAnsi="Angsana New" w:hint="cs"/>
          <w:sz w:val="30"/>
          <w:szCs w:val="30"/>
          <w:cs/>
        </w:rPr>
        <w:t xml:space="preserve"> </w:t>
      </w:r>
    </w:p>
    <w:p w:rsidR="000F3272" w:rsidRPr="00317B3D" w:rsidRDefault="000F3272" w:rsidP="00317B3D">
      <w:pPr>
        <w:pStyle w:val="Bo-Blankline"/>
      </w:pPr>
    </w:p>
    <w:p w:rsidR="00963F10" w:rsidRPr="00850714" w:rsidRDefault="00963F10" w:rsidP="00963F10">
      <w:pPr>
        <w:pStyle w:val="Caption"/>
        <w:ind w:hanging="900"/>
      </w:pPr>
      <w:r w:rsidRPr="00850714">
        <w:rPr>
          <w:rFonts w:hint="cs"/>
          <w:cs/>
        </w:rPr>
        <w:t>ประมาณการหนี้สินไม่หมุนเวียนสำหรับผลประโยชน์พนักงาน</w:t>
      </w:r>
    </w:p>
    <w:p w:rsidR="00963F10" w:rsidRPr="00001FF4" w:rsidRDefault="00963F10" w:rsidP="00556189">
      <w:pPr>
        <w:pStyle w:val="Bo-Blankline"/>
        <w:rPr>
          <w:lang w:val="en-US"/>
        </w:rPr>
      </w:pPr>
    </w:p>
    <w:p w:rsidR="00963F10" w:rsidRDefault="00963F10" w:rsidP="00963F10">
      <w:pPr>
        <w:pStyle w:val="Bo-Blankline"/>
        <w:jc w:val="thaiDistribute"/>
        <w:rPr>
          <w:sz w:val="30"/>
          <w:szCs w:val="30"/>
          <w:cs/>
        </w:rPr>
      </w:pPr>
      <w:r w:rsidRPr="00001FF4">
        <w:rPr>
          <w:sz w:val="30"/>
          <w:szCs w:val="30"/>
          <w:cs/>
        </w:rPr>
        <w:t xml:space="preserve">เมื่อวันที่ 5 เมษายน 2562 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2562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30 มิถุนายน 2562 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 </w:t>
      </w:r>
      <w:r w:rsidR="00001FF4">
        <w:rPr>
          <w:sz w:val="30"/>
          <w:szCs w:val="30"/>
        </w:rPr>
        <w:br/>
      </w:r>
      <w:r w:rsidR="00001FF4" w:rsidRPr="00001FF4">
        <w:rPr>
          <w:sz w:val="30"/>
          <w:szCs w:val="30"/>
        </w:rPr>
        <w:t>502</w:t>
      </w:r>
      <w:r w:rsidRPr="00001FF4">
        <w:rPr>
          <w:sz w:val="30"/>
          <w:szCs w:val="30"/>
        </w:rPr>
        <w:t xml:space="preserve"> </w:t>
      </w:r>
      <w:r w:rsidRPr="00001FF4">
        <w:rPr>
          <w:sz w:val="30"/>
          <w:szCs w:val="30"/>
          <w:cs/>
        </w:rPr>
        <w:t xml:space="preserve">ล้านบาท และ </w:t>
      </w:r>
      <w:r w:rsidR="00001FF4" w:rsidRPr="00001FF4">
        <w:rPr>
          <w:sz w:val="30"/>
          <w:szCs w:val="30"/>
        </w:rPr>
        <w:t>429</w:t>
      </w:r>
      <w:r w:rsidRPr="00001FF4">
        <w:rPr>
          <w:sz w:val="30"/>
          <w:szCs w:val="30"/>
        </w:rPr>
        <w:t xml:space="preserve"> </w:t>
      </w:r>
      <w:r w:rsidRPr="00001FF4">
        <w:rPr>
          <w:sz w:val="30"/>
          <w:szCs w:val="30"/>
          <w:cs/>
        </w:rPr>
        <w:t>ล้านบาท ตามลำดับ</w:t>
      </w:r>
    </w:p>
    <w:p w:rsidR="00963F10" w:rsidRDefault="00963F10" w:rsidP="006D4E8A">
      <w:pPr>
        <w:pStyle w:val="Bo-Blankline"/>
      </w:pPr>
    </w:p>
    <w:p w:rsidR="001B0A43" w:rsidRDefault="001B0A43" w:rsidP="001B0A43">
      <w:pPr>
        <w:pStyle w:val="Caption"/>
        <w:ind w:hanging="900"/>
      </w:pPr>
      <w:r>
        <w:rPr>
          <w:rFonts w:hint="cs"/>
          <w:cs/>
        </w:rPr>
        <w:t>หุ้นทุนซื้อคืน</w:t>
      </w:r>
    </w:p>
    <w:p w:rsidR="001B0A43" w:rsidRDefault="001B0A43" w:rsidP="006D4E8A">
      <w:pPr>
        <w:pStyle w:val="Bo-Blankline"/>
      </w:pPr>
    </w:p>
    <w:p w:rsidR="00082CF0" w:rsidRPr="00A74740" w:rsidRDefault="001B0A43" w:rsidP="0039259E">
      <w:pPr>
        <w:pStyle w:val="Bo-C1Content"/>
        <w:rPr>
          <w:i/>
          <w:iCs/>
          <w:lang w:val="en-US"/>
        </w:rPr>
      </w:pPr>
      <w:r w:rsidRPr="00A74740">
        <w:rPr>
          <w:cs/>
        </w:rPr>
        <w:t>ในการประชุมคณะกรรมการบริษัทเมื่อวันที่</w:t>
      </w:r>
      <w:r w:rsidRPr="00A74740">
        <w:t xml:space="preserve"> </w:t>
      </w:r>
      <w:r w:rsidRPr="00A74740">
        <w:rPr>
          <w:cs/>
        </w:rPr>
        <w:t>27 เมษายน 2561ได้มีมติอนุมัติโครงการซื้อหุ้นคืนเพื่อบริหารทาง</w:t>
      </w:r>
      <w:r w:rsidRPr="00026E6A">
        <w:rPr>
          <w:spacing w:val="-4"/>
          <w:cs/>
        </w:rPr>
        <w:t>การเงิน วงเงินสูงสุดที่ใช้ในการซื้อหุ้นคืนไม่เกิน 2,500 ล้านบาท จำนวนหุ้นที่จะซื้อคืนสูงสุดไม่เกิน 1,009.5</w:t>
      </w:r>
      <w:r w:rsidRPr="00026E6A">
        <w:rPr>
          <w:spacing w:val="-4"/>
          <w:lang w:val="en-US"/>
        </w:rPr>
        <w:t>0</w:t>
      </w:r>
      <w:r w:rsidRPr="00026E6A">
        <w:rPr>
          <w:spacing w:val="-4"/>
          <w:cs/>
        </w:rPr>
        <w:t xml:space="preserve"> ล้านหุ้น</w:t>
      </w:r>
      <w:r w:rsidRPr="00A74740">
        <w:rPr>
          <w:cs/>
        </w:rPr>
        <w:t xml:space="preserve"> มูลค่าที่ตราไว้หุ้นละ 1 บาท จำนวนหุ้นที่จะซื้อคืนคิดเป็นร้อยละ 5 ของหุ้นที่จำหน่ายได้แล้วทั้งหมด โดยมีกำหนดเวลาที่จะซื้อหุ้นคืนตั้งแต่วันที่ 16 กรกฎาคม 2561 ถึงวันที่ 15 มกราคม 2562</w:t>
      </w:r>
      <w:r w:rsidRPr="00A74740">
        <w:t xml:space="preserve"> </w:t>
      </w:r>
      <w:r w:rsidRPr="00A74740">
        <w:rPr>
          <w:rFonts w:hint="cs"/>
          <w:cs/>
        </w:rPr>
        <w:t xml:space="preserve">ณ วันที่ </w:t>
      </w:r>
      <w:r w:rsidR="00EA736F" w:rsidRPr="00A74740">
        <w:rPr>
          <w:rFonts w:hint="cs"/>
          <w:cs/>
        </w:rPr>
        <w:t xml:space="preserve">30 มิถุนายน </w:t>
      </w:r>
      <w:r w:rsidRPr="00A74740">
        <w:rPr>
          <w:cs/>
        </w:rPr>
        <w:t>256</w:t>
      </w:r>
      <w:r w:rsidR="000377FE" w:rsidRPr="00A74740">
        <w:rPr>
          <w:lang w:val="en-US"/>
        </w:rPr>
        <w:t>2</w:t>
      </w:r>
      <w:r w:rsidRPr="00A74740">
        <w:rPr>
          <w:cs/>
        </w:rPr>
        <w:t xml:space="preserve"> </w:t>
      </w:r>
      <w:r w:rsidRPr="00A74740">
        <w:rPr>
          <w:rFonts w:hint="cs"/>
          <w:cs/>
        </w:rPr>
        <w:t>บริษัทได้ซื้อหุ้นคืนตามโครงการดังกล่าวครบแล้วเป็นจำนวนทั้งสิ้น</w:t>
      </w:r>
      <w:r w:rsidR="00850714" w:rsidRPr="00A74740">
        <w:t xml:space="preserve"> 1,009.50</w:t>
      </w:r>
      <w:r w:rsidRPr="00A74740">
        <w:rPr>
          <w:rFonts w:hint="cs"/>
          <w:cs/>
        </w:rPr>
        <w:t xml:space="preserve"> ล้านหุ้น</w:t>
      </w:r>
      <w:r w:rsidR="002E60D8" w:rsidRPr="00A74740">
        <w:t xml:space="preserve"> </w:t>
      </w:r>
      <w:r w:rsidR="002E60D8" w:rsidRPr="00A74740">
        <w:rPr>
          <w:rFonts w:hint="cs"/>
          <w:i/>
          <w:iCs/>
          <w:cs/>
        </w:rPr>
        <w:t>(</w:t>
      </w:r>
      <w:r w:rsidR="002E60D8" w:rsidRPr="00A74740">
        <w:rPr>
          <w:i/>
          <w:iCs/>
          <w:lang w:val="en-US"/>
        </w:rPr>
        <w:t xml:space="preserve">31 </w:t>
      </w:r>
      <w:r w:rsidR="002E60D8" w:rsidRPr="00A74740">
        <w:rPr>
          <w:rFonts w:hint="cs"/>
          <w:i/>
          <w:iCs/>
          <w:cs/>
          <w:lang w:val="en-US"/>
        </w:rPr>
        <w:t xml:space="preserve">ธันวาคม </w:t>
      </w:r>
      <w:r w:rsidR="002E60D8" w:rsidRPr="00A74740">
        <w:rPr>
          <w:i/>
          <w:iCs/>
          <w:lang w:val="en-US"/>
        </w:rPr>
        <w:t xml:space="preserve">2561: 857.81 </w:t>
      </w:r>
      <w:r w:rsidR="002E60D8" w:rsidRPr="00A74740">
        <w:rPr>
          <w:rFonts w:hint="cs"/>
          <w:i/>
          <w:iCs/>
          <w:cs/>
          <w:lang w:val="en-US"/>
        </w:rPr>
        <w:t>ล้านหุ้น)</w:t>
      </w:r>
      <w:r w:rsidRPr="00A74740">
        <w:rPr>
          <w:rFonts w:hint="cs"/>
          <w:i/>
          <w:iCs/>
          <w:cs/>
        </w:rPr>
        <w:t xml:space="preserve"> </w:t>
      </w:r>
      <w:r w:rsidRPr="00A74740">
        <w:rPr>
          <w:rFonts w:hint="cs"/>
          <w:cs/>
        </w:rPr>
        <w:t xml:space="preserve">เป็นจำนวนเงินรวม </w:t>
      </w:r>
      <w:r w:rsidR="00850714" w:rsidRPr="00A74740">
        <w:t>1,983.89</w:t>
      </w:r>
      <w:r w:rsidRPr="00A74740">
        <w:rPr>
          <w:rFonts w:hint="cs"/>
          <w:cs/>
        </w:rPr>
        <w:t xml:space="preserve"> ล้านบาท</w:t>
      </w:r>
      <w:r w:rsidR="002E60D8" w:rsidRPr="00A74740">
        <w:rPr>
          <w:rFonts w:hint="cs"/>
          <w:cs/>
        </w:rPr>
        <w:t xml:space="preserve"> </w:t>
      </w:r>
      <w:r w:rsidR="002E60D8" w:rsidRPr="00A74740">
        <w:rPr>
          <w:rFonts w:hint="cs"/>
          <w:i/>
          <w:iCs/>
          <w:cs/>
        </w:rPr>
        <w:t>(</w:t>
      </w:r>
      <w:r w:rsidR="002E60D8" w:rsidRPr="00A74740">
        <w:rPr>
          <w:i/>
          <w:iCs/>
          <w:lang w:val="en-US"/>
        </w:rPr>
        <w:t xml:space="preserve">31 </w:t>
      </w:r>
      <w:r w:rsidR="002E60D8" w:rsidRPr="00A74740">
        <w:rPr>
          <w:rFonts w:hint="cs"/>
          <w:i/>
          <w:iCs/>
          <w:cs/>
          <w:lang w:val="en-US"/>
        </w:rPr>
        <w:t xml:space="preserve">ธันวาคม </w:t>
      </w:r>
      <w:r w:rsidR="002E60D8" w:rsidRPr="00A74740">
        <w:rPr>
          <w:i/>
          <w:iCs/>
          <w:lang w:val="en-US"/>
        </w:rPr>
        <w:t xml:space="preserve">2561: 1,682.63 </w:t>
      </w:r>
      <w:r w:rsidR="002E60D8" w:rsidRPr="00A74740">
        <w:rPr>
          <w:rFonts w:hint="cs"/>
          <w:i/>
          <w:iCs/>
          <w:cs/>
          <w:lang w:val="en-US"/>
        </w:rPr>
        <w:t>ล้านบาท)</w:t>
      </w:r>
    </w:p>
    <w:p w:rsidR="0039259E" w:rsidRPr="0039259E" w:rsidRDefault="0039259E" w:rsidP="0039259E">
      <w:pPr>
        <w:pStyle w:val="Bo-C1Content"/>
        <w:rPr>
          <w:sz w:val="20"/>
          <w:szCs w:val="20"/>
          <w:highlight w:val="yellow"/>
          <w:lang w:val="en-US"/>
        </w:rPr>
      </w:pPr>
    </w:p>
    <w:p w:rsidR="0039259E" w:rsidRPr="00A74740" w:rsidRDefault="0039259E" w:rsidP="0039259E">
      <w:pPr>
        <w:pStyle w:val="Bo-C1Content"/>
        <w:rPr>
          <w:cs/>
          <w:lang w:val="en-US"/>
        </w:rPr>
      </w:pPr>
      <w:r w:rsidRPr="00A74740">
        <w:rPr>
          <w:rFonts w:hint="cs"/>
          <w:cs/>
          <w:lang w:val="en-US"/>
        </w:rPr>
        <w:t>ต่อมาเมื่อวันที่ 24 กรกฎาคม 2562 บริษัทได้จดทะเบียนลดทุนจำนวน 1,009.50 ล้านหุ้น</w:t>
      </w:r>
      <w:r w:rsidR="00A74740" w:rsidRPr="00A74740">
        <w:rPr>
          <w:lang w:val="en-US"/>
        </w:rPr>
        <w:t xml:space="preserve"> </w:t>
      </w:r>
      <w:r w:rsidR="00A74740" w:rsidRPr="00A74740">
        <w:rPr>
          <w:rFonts w:hint="cs"/>
          <w:cs/>
          <w:lang w:val="en-US"/>
        </w:rPr>
        <w:t xml:space="preserve">มูลค่าที่ตราไว้หุ้นละ </w:t>
      </w:r>
      <w:r w:rsidR="00A74740" w:rsidRPr="00A74740">
        <w:rPr>
          <w:lang w:val="en-US"/>
        </w:rPr>
        <w:t xml:space="preserve">1 </w:t>
      </w:r>
      <w:r w:rsidR="00A74740" w:rsidRPr="00A74740">
        <w:rPr>
          <w:rFonts w:hint="cs"/>
          <w:cs/>
          <w:lang w:val="en-US"/>
        </w:rPr>
        <w:t>บาท</w:t>
      </w:r>
      <w:r w:rsidRPr="00A74740">
        <w:rPr>
          <w:rFonts w:hint="cs"/>
          <w:cs/>
          <w:lang w:val="en-US"/>
        </w:rPr>
        <w:t xml:space="preserve"> โดยตัดหุ้นทุนซื้อคืนที่ไม่สามารถจำหน่ายในตลาดหลักทรัพย์แห่งประเทศไทยในวันที่ 17 กรกฎาคม 2562 จำนวน</w:t>
      </w:r>
      <w:r w:rsidR="00A74740" w:rsidRPr="00A74740">
        <w:rPr>
          <w:rFonts w:hint="cs"/>
          <w:cs/>
          <w:lang w:val="en-US"/>
        </w:rPr>
        <w:t>รวม</w:t>
      </w:r>
      <w:r w:rsidRPr="00A74740">
        <w:rPr>
          <w:rFonts w:hint="cs"/>
          <w:cs/>
          <w:lang w:val="en-US"/>
        </w:rPr>
        <w:t xml:space="preserve"> 1,009.50 ล้านหุ้นกับกระทรวงพาณิชย์</w:t>
      </w:r>
    </w:p>
    <w:p w:rsidR="0039259E" w:rsidRDefault="0039259E" w:rsidP="0039259E">
      <w:pPr>
        <w:pStyle w:val="Bo-C1Content"/>
        <w:ind w:left="0"/>
        <w:rPr>
          <w:lang w:val="en-US"/>
        </w:rPr>
      </w:pPr>
    </w:p>
    <w:p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5274FF">
          <w:footerReference w:type="default" r:id="rId20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:rsidR="001732C7" w:rsidRPr="005C2785" w:rsidRDefault="001732C7" w:rsidP="005C2785">
      <w:pPr>
        <w:pStyle w:val="Bo-Blankline"/>
      </w:pPr>
    </w:p>
    <w:p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tbl>
      <w:tblPr>
        <w:tblW w:w="14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7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74"/>
      </w:tblGrid>
      <w:tr w:rsidR="008E601E" w:rsidRPr="004B56E6" w:rsidTr="00A95F81">
        <w:tc>
          <w:tcPr>
            <w:tcW w:w="3357" w:type="dxa"/>
            <w:shd w:val="clear" w:color="auto" w:fill="auto"/>
          </w:tcPr>
          <w:p w:rsidR="008E601E" w:rsidRPr="004B56E6" w:rsidRDefault="008E601E" w:rsidP="004B56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8E601E" w:rsidRPr="004B56E6" w:rsidRDefault="008E601E" w:rsidP="004B56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E601E" w:rsidRPr="004B56E6" w:rsidTr="004B56E6">
        <w:tc>
          <w:tcPr>
            <w:tcW w:w="3357" w:type="dxa"/>
            <w:shd w:val="clear" w:color="auto" w:fill="auto"/>
          </w:tcPr>
          <w:p w:rsidR="008E601E" w:rsidRPr="004B56E6" w:rsidRDefault="008E601E" w:rsidP="008E60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8E601E" w:rsidRPr="004B56E6" w:rsidTr="004B56E6">
        <w:tc>
          <w:tcPr>
            <w:tcW w:w="3357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6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601E" w:rsidRPr="004B56E6" w:rsidTr="004B56E6">
        <w:tc>
          <w:tcPr>
            <w:tcW w:w="3357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B56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601E" w:rsidRPr="004B56E6" w:rsidRDefault="008E601E" w:rsidP="008E60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E601E" w:rsidRPr="004B56E6" w:rsidTr="004B56E6">
        <w:tc>
          <w:tcPr>
            <w:tcW w:w="3357" w:type="dxa"/>
            <w:shd w:val="clear" w:color="auto" w:fill="auto"/>
          </w:tcPr>
          <w:p w:rsidR="008E601E" w:rsidRPr="004B56E6" w:rsidRDefault="008E601E" w:rsidP="008E60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8E601E" w:rsidRPr="004B56E6" w:rsidRDefault="008E601E" w:rsidP="008E60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B56E6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60013" w:rsidRPr="004B56E6" w:rsidTr="00C55422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016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4,642,849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3,277,969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094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7,920,818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1,080,307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(971,398)</w:t>
            </w:r>
          </w:p>
        </w:tc>
      </w:tr>
      <w:tr w:rsidR="00160013" w:rsidRPr="004B56E6" w:rsidTr="00C55422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1,899,229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1,770,106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600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1600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3,669,335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363,294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247,811</w:t>
            </w:r>
          </w:p>
        </w:tc>
      </w:tr>
      <w:tr w:rsidR="00160013" w:rsidRPr="004B56E6" w:rsidTr="00C55422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600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  <w:r w:rsidR="001600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1,762,863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116,616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1,879,479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271,451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1,009,764</w:t>
            </w:r>
          </w:p>
        </w:tc>
      </w:tr>
      <w:tr w:rsidR="00160013" w:rsidRPr="004B56E6" w:rsidTr="00C55422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600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33,976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2,594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36,570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24,648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(107,573)</w:t>
            </w:r>
          </w:p>
        </w:tc>
      </w:tr>
      <w:tr w:rsidR="00160013" w:rsidRPr="004B56E6" w:rsidTr="00C55422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764D3A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C55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8,338,917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C55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5,167,285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B875F2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</w:t>
            </w:r>
            <w:r w:rsidR="00C55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55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13,506,202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B11FA0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529,790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178,604</w:t>
            </w:r>
          </w:p>
        </w:tc>
      </w:tr>
      <w:tr w:rsidR="00160013" w:rsidRPr="004B56E6" w:rsidTr="004B56E6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160013" w:rsidRPr="004B56E6" w:rsidTr="00C55422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4B56E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013" w:rsidRPr="00B11FA0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1,645</w:t>
            </w:r>
          </w:p>
        </w:tc>
      </w:tr>
      <w:tr w:rsidR="00160013" w:rsidRPr="004B56E6" w:rsidTr="00C55422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0013" w:rsidRPr="00B11FA0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541,049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180,249</w:t>
            </w:r>
          </w:p>
        </w:tc>
      </w:tr>
      <w:tr w:rsidR="00160013" w:rsidRPr="004B56E6" w:rsidTr="00C55422">
        <w:tc>
          <w:tcPr>
            <w:tcW w:w="5897" w:type="dxa"/>
            <w:gridSpan w:val="4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4B56E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013" w:rsidRPr="00B11FA0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</w:t>
            </w:r>
            <w:r w:rsidR="00C55422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(627)</w:t>
            </w:r>
          </w:p>
        </w:tc>
      </w:tr>
      <w:tr w:rsidR="00160013" w:rsidRPr="004B56E6" w:rsidTr="00C55422">
        <w:tc>
          <w:tcPr>
            <w:tcW w:w="5897" w:type="dxa"/>
            <w:gridSpan w:val="4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ก่อนภาษีเงินได้สำหรับ</w:t>
            </w: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60013" w:rsidRPr="00B11FA0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531,891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179,622</w:t>
            </w:r>
          </w:p>
        </w:tc>
      </w:tr>
      <w:tr w:rsidR="00160013" w:rsidRPr="004B56E6" w:rsidTr="004B56E6">
        <w:tc>
          <w:tcPr>
            <w:tcW w:w="5897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160013" w:rsidRPr="004B56E6" w:rsidTr="004B56E6">
        <w:tc>
          <w:tcPr>
            <w:tcW w:w="5897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4" w:type="dxa"/>
            <w:tcBorders>
              <w:bottom w:val="nil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</w:tbl>
    <w:p w:rsidR="004B56E6" w:rsidRPr="004B56E6" w:rsidRDefault="004B56E6" w:rsidP="004B56E6">
      <w:pPr>
        <w:spacing w:line="240" w:lineRule="auto"/>
        <w:rPr>
          <w:sz w:val="2"/>
          <w:szCs w:val="2"/>
        </w:rPr>
      </w:pPr>
      <w:r w:rsidRPr="004B56E6">
        <w:br w:type="page"/>
      </w:r>
    </w:p>
    <w:tbl>
      <w:tblPr>
        <w:tblW w:w="14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7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74"/>
      </w:tblGrid>
      <w:tr w:rsidR="00421CD1" w:rsidRPr="004B56E6" w:rsidTr="00A95F81">
        <w:tc>
          <w:tcPr>
            <w:tcW w:w="3357" w:type="dxa"/>
            <w:shd w:val="clear" w:color="auto" w:fill="auto"/>
          </w:tcPr>
          <w:p w:rsidR="00421CD1" w:rsidRPr="004B56E6" w:rsidRDefault="00421CD1" w:rsidP="004B56E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421CD1" w:rsidRPr="004B56E6" w:rsidRDefault="00421CD1" w:rsidP="004B56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21CD1" w:rsidRPr="004B56E6" w:rsidTr="004B56E6">
        <w:tc>
          <w:tcPr>
            <w:tcW w:w="3357" w:type="dxa"/>
            <w:shd w:val="clear" w:color="auto" w:fill="auto"/>
          </w:tcPr>
          <w:p w:rsidR="00421CD1" w:rsidRPr="004B56E6" w:rsidRDefault="00421CD1" w:rsidP="00421C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421CD1" w:rsidRPr="004B56E6" w:rsidTr="004B56E6">
        <w:tc>
          <w:tcPr>
            <w:tcW w:w="3357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6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1CD1" w:rsidRPr="004B56E6" w:rsidTr="004B56E6">
        <w:tc>
          <w:tcPr>
            <w:tcW w:w="3357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B56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1CD1" w:rsidRPr="004B56E6" w:rsidRDefault="00421CD1" w:rsidP="00421CD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421CD1" w:rsidRPr="004B56E6" w:rsidTr="004B56E6">
        <w:tc>
          <w:tcPr>
            <w:tcW w:w="3357" w:type="dxa"/>
            <w:shd w:val="clear" w:color="auto" w:fill="auto"/>
          </w:tcPr>
          <w:p w:rsidR="00421CD1" w:rsidRPr="004B56E6" w:rsidRDefault="00421CD1" w:rsidP="00421C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421CD1" w:rsidRPr="004B56E6" w:rsidRDefault="00421CD1" w:rsidP="00421CD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B56E6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60013" w:rsidRPr="004B56E6" w:rsidTr="00C22E98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10,704,658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9,419,161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5,662,759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5,896,396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16,367,417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15,315,557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>1,465,344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(1,691,092)</w:t>
            </w:r>
          </w:p>
        </w:tc>
      </w:tr>
      <w:tr w:rsidR="00160013" w:rsidRPr="004B56E6" w:rsidTr="00C22E98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4,206,721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4,006,105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3,732,637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3,607,417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7,939,358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7,613,522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C22E98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613,197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468,392</w:t>
            </w:r>
          </w:p>
        </w:tc>
      </w:tr>
      <w:tr w:rsidR="00160013" w:rsidRPr="004B56E6" w:rsidTr="00C22E98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3,909,920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2,855,415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1,096,317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374,339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5,006,237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3,229,754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C22E98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2,285,015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1,824,629</w:t>
            </w:r>
          </w:p>
        </w:tc>
      </w:tr>
      <w:tr w:rsidR="00160013" w:rsidRPr="004B56E6" w:rsidTr="00C22E98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764D3A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57,035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67,475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51,300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5,179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108,335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72,654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B11FA0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>42,959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(175,520)</w:t>
            </w:r>
          </w:p>
        </w:tc>
      </w:tr>
      <w:tr w:rsidR="00160013" w:rsidRPr="004B56E6" w:rsidTr="00C22E98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764D3A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18,878,334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16,348,156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10,543,013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9,883,331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B875F2" w:rsidRDefault="00C55422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29,421,347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26,231,487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B11FA0" w:rsidRDefault="00C22E98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1,389,909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426,409</w:t>
            </w:r>
          </w:p>
        </w:tc>
      </w:tr>
      <w:tr w:rsidR="00160013" w:rsidRPr="004B56E6" w:rsidTr="004B56E6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013" w:rsidRPr="004B56E6" w:rsidTr="00C22E98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4B56E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4B56E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0013" w:rsidRPr="00B11FA0" w:rsidRDefault="00C22E98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5,372</w:t>
            </w:r>
          </w:p>
        </w:tc>
      </w:tr>
      <w:tr w:rsidR="00160013" w:rsidRPr="004B56E6" w:rsidTr="00C22E98">
        <w:tc>
          <w:tcPr>
            <w:tcW w:w="3357" w:type="dxa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0013" w:rsidRPr="00B11FA0" w:rsidRDefault="00C22E98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1,403,222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431,781</w:t>
            </w:r>
          </w:p>
        </w:tc>
      </w:tr>
      <w:tr w:rsidR="00160013" w:rsidRPr="004B56E6" w:rsidTr="00C22E98">
        <w:tc>
          <w:tcPr>
            <w:tcW w:w="5897" w:type="dxa"/>
            <w:gridSpan w:val="4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B56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4B56E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013" w:rsidRPr="00B11FA0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>18,375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sz w:val="30"/>
                <w:szCs w:val="30"/>
                <w:lang w:val="en-US"/>
              </w:rPr>
              <w:t>(522)</w:t>
            </w:r>
          </w:p>
        </w:tc>
      </w:tr>
      <w:tr w:rsidR="00160013" w:rsidRPr="004B56E6" w:rsidTr="00C22E98">
        <w:trPr>
          <w:trHeight w:val="314"/>
        </w:trPr>
        <w:tc>
          <w:tcPr>
            <w:tcW w:w="5897" w:type="dxa"/>
            <w:gridSpan w:val="4"/>
            <w:shd w:val="clear" w:color="auto" w:fill="auto"/>
            <w:vAlign w:val="center"/>
          </w:tcPr>
          <w:p w:rsidR="00160013" w:rsidRPr="004B56E6" w:rsidRDefault="00160013" w:rsidP="0016001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4B56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60013" w:rsidRPr="00B11FA0" w:rsidRDefault="00C22E98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1,384,847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60013" w:rsidRPr="004B56E6" w:rsidRDefault="00160013" w:rsidP="0016001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431,259</w:t>
            </w:r>
          </w:p>
        </w:tc>
      </w:tr>
    </w:tbl>
    <w:p w:rsidR="004B56E6" w:rsidRPr="00191303" w:rsidRDefault="004B56E6" w:rsidP="00191303">
      <w:pPr>
        <w:pStyle w:val="Bo-Blankline"/>
      </w:pPr>
    </w:p>
    <w:p w:rsidR="00191303" w:rsidRDefault="00191303" w:rsidP="00D001AF">
      <w:pPr>
        <w:pStyle w:val="Ang15"/>
        <w:rPr>
          <w:b/>
          <w:bCs/>
          <w:sz w:val="20"/>
          <w:szCs w:val="20"/>
        </w:rPr>
      </w:pPr>
      <w:r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:rsidR="007204C0" w:rsidRDefault="007204C0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7204C0" w:rsidSect="00EE724F">
          <w:headerReference w:type="default" r:id="rId21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40333E" w:rsidRPr="00964878" w:rsidRDefault="0040333E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964878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964878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40333E" w:rsidRPr="00964878" w:rsidRDefault="0040333E" w:rsidP="004D65BA">
      <w:pPr>
        <w:pStyle w:val="Bo-Blankline"/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4860"/>
        <w:gridCol w:w="989"/>
        <w:gridCol w:w="234"/>
        <w:gridCol w:w="1439"/>
        <w:gridCol w:w="234"/>
        <w:gridCol w:w="1414"/>
      </w:tblGrid>
      <w:tr w:rsidR="00D001AF" w:rsidRPr="00964878" w:rsidTr="00C22E98">
        <w:tc>
          <w:tcPr>
            <w:tcW w:w="4860" w:type="dxa"/>
          </w:tcPr>
          <w:p w:rsidR="00D001AF" w:rsidRPr="00964878" w:rsidRDefault="00D001AF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D001AF" w:rsidRPr="00964878" w:rsidRDefault="00D001AF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:rsidR="00D001AF" w:rsidRPr="00964878" w:rsidRDefault="00D001AF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FD4A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C0312" w:rsidRPr="00964878" w:rsidTr="00C22E98">
        <w:tc>
          <w:tcPr>
            <w:tcW w:w="4860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036DD3" w:rsidRPr="00964878" w:rsidTr="00C22E98">
        <w:tc>
          <w:tcPr>
            <w:tcW w:w="4860" w:type="dxa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036DD3" w:rsidRPr="00964878" w:rsidRDefault="00036DD3" w:rsidP="004349C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:rsidR="00036DD3" w:rsidRPr="00964878" w:rsidRDefault="00F85048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4" w:type="dxa"/>
          </w:tcPr>
          <w:p w:rsidR="00036DD3" w:rsidRPr="00964878" w:rsidRDefault="00036DD3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036DD3" w:rsidRPr="00964878" w:rsidRDefault="00716EF5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036DD3" w:rsidRPr="009648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6EB0" w:rsidRPr="00964878" w:rsidTr="00C22E98">
        <w:tc>
          <w:tcPr>
            <w:tcW w:w="4860" w:type="dxa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96EB0" w:rsidRPr="00964878" w:rsidRDefault="00C96EB0" w:rsidP="009B21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:rsidR="00C96EB0" w:rsidRPr="00964878" w:rsidRDefault="00716EF5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8629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</w:tcPr>
          <w:p w:rsidR="00C96EB0" w:rsidRPr="00964878" w:rsidRDefault="00C96EB0" w:rsidP="009B21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C96EB0" w:rsidRPr="00964878" w:rsidRDefault="00716EF5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8629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C0312" w:rsidRPr="00964878" w:rsidTr="00C22E98">
        <w:tc>
          <w:tcPr>
            <w:tcW w:w="4860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964878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8421B5" w:rsidRPr="006A5FB2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>208,630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69,828,342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964878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C22E98">
              <w:rPr>
                <w:rFonts w:ascii="Angsana New" w:hAnsi="Angsana New"/>
                <w:sz w:val="30"/>
                <w:szCs w:val="30"/>
              </w:rPr>
              <w:t>639,820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8,529,204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964878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8421B5" w:rsidRPr="00964878" w:rsidRDefault="00C22E98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31,396,451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28,361,759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964878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C22E98">
              <w:rPr>
                <w:rFonts w:ascii="Angsana New" w:hAnsi="Angsana New"/>
                <w:sz w:val="30"/>
                <w:szCs w:val="30"/>
              </w:rPr>
              <w:t>34,993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2,233,346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964878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48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22E98">
              <w:rPr>
                <w:rFonts w:ascii="Angsana New" w:hAnsi="Angsana New"/>
                <w:sz w:val="30"/>
                <w:szCs w:val="30"/>
              </w:rPr>
              <w:t>84,975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463,552</w:t>
            </w:r>
          </w:p>
        </w:tc>
      </w:tr>
      <w:tr w:rsidR="008421B5" w:rsidRPr="00964878" w:rsidTr="00C22E98">
        <w:tc>
          <w:tcPr>
            <w:tcW w:w="4860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</w:t>
            </w:r>
            <w:r w:rsidR="00C22E98">
              <w:rPr>
                <w:rFonts w:ascii="Angsana New" w:hAnsi="Angsana New"/>
                <w:b/>
                <w:bCs/>
                <w:sz w:val="30"/>
                <w:szCs w:val="30"/>
              </w:rPr>
              <w:t>964,869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109,416,203</w:t>
            </w:r>
          </w:p>
        </w:tc>
      </w:tr>
      <w:tr w:rsidR="008421B5" w:rsidRPr="00964878" w:rsidTr="00C22E98">
        <w:tc>
          <w:tcPr>
            <w:tcW w:w="4860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964878" w:rsidRDefault="00C22E98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2,912,397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6,010,239</w:t>
            </w:r>
          </w:p>
        </w:tc>
      </w:tr>
      <w:tr w:rsidR="008421B5" w:rsidRPr="00964878" w:rsidTr="00C22E98">
        <w:tc>
          <w:tcPr>
            <w:tcW w:w="4860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</w:t>
            </w:r>
            <w:r w:rsidR="00C22E98">
              <w:rPr>
                <w:rFonts w:ascii="Angsana New" w:hAnsi="Angsana New"/>
                <w:b/>
                <w:bCs/>
                <w:sz w:val="30"/>
                <w:szCs w:val="30"/>
              </w:rPr>
              <w:t>877,266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115,426,442</w:t>
            </w:r>
          </w:p>
        </w:tc>
      </w:tr>
      <w:tr w:rsidR="008421B5" w:rsidRPr="00964878" w:rsidTr="00C22E98">
        <w:tc>
          <w:tcPr>
            <w:tcW w:w="4860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="00C22E98">
              <w:rPr>
                <w:rFonts w:ascii="Angsana New" w:hAnsi="Angsana New"/>
                <w:sz w:val="30"/>
                <w:szCs w:val="30"/>
              </w:rPr>
              <w:t>261,573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(4,938,518)</w:t>
            </w:r>
          </w:p>
        </w:tc>
      </w:tr>
      <w:tr w:rsidR="008421B5" w:rsidRPr="00964878" w:rsidTr="00C22E98">
        <w:tc>
          <w:tcPr>
            <w:tcW w:w="4860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</w:t>
            </w:r>
            <w:r w:rsidR="00C22E98">
              <w:rPr>
                <w:rFonts w:ascii="Angsana New" w:hAnsi="Angsana New"/>
                <w:b/>
                <w:bCs/>
                <w:sz w:val="30"/>
                <w:szCs w:val="30"/>
              </w:rPr>
              <w:t>615,693</w:t>
            </w: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110,487,924</w:t>
            </w:r>
          </w:p>
        </w:tc>
      </w:tr>
    </w:tbl>
    <w:p w:rsidR="00CC0312" w:rsidRDefault="00CC0312" w:rsidP="00D001AF">
      <w:pPr>
        <w:pStyle w:val="Bo-Blankline"/>
      </w:pPr>
    </w:p>
    <w:p w:rsidR="00D001AF" w:rsidRPr="00A541C3" w:rsidRDefault="00D001AF" w:rsidP="00D001AF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จำแนกรายได้</w:t>
      </w:r>
    </w:p>
    <w:p w:rsidR="00D001AF" w:rsidRDefault="00D001AF" w:rsidP="00D001AF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D001AF" w:rsidRPr="00964878" w:rsidTr="00C22E98">
        <w:tc>
          <w:tcPr>
            <w:tcW w:w="4860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001AF" w:rsidRPr="00964878" w:rsidRDefault="00D001AF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D001AF" w:rsidRPr="00964878" w:rsidRDefault="00A541C3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94B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41C3" w:rsidRPr="00964878" w:rsidTr="00C22E98">
        <w:tc>
          <w:tcPr>
            <w:tcW w:w="4860" w:type="dxa"/>
          </w:tcPr>
          <w:p w:rsidR="00A541C3" w:rsidRPr="00964878" w:rsidRDefault="00A541C3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41C3" w:rsidRPr="00964878" w:rsidRDefault="00A541C3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A541C3" w:rsidRPr="00964878" w:rsidRDefault="00A541C3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A541C3" w:rsidRPr="00964878" w:rsidRDefault="00A541C3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D001AF" w:rsidRPr="00964878" w:rsidTr="00C22E98">
        <w:tc>
          <w:tcPr>
            <w:tcW w:w="4860" w:type="dxa"/>
          </w:tcPr>
          <w:p w:rsidR="00D001AF" w:rsidRPr="00964878" w:rsidRDefault="00A541C3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4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990" w:type="dxa"/>
          </w:tcPr>
          <w:p w:rsidR="00D001AF" w:rsidRPr="00964878" w:rsidRDefault="00D001AF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001AF" w:rsidRPr="00964878" w:rsidTr="00C22E98">
        <w:tc>
          <w:tcPr>
            <w:tcW w:w="4860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001AF" w:rsidRPr="00964878" w:rsidRDefault="00D001AF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A541C3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421B5" w:rsidRPr="006A5FB2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5,270,701</w:t>
            </w:r>
          </w:p>
        </w:tc>
        <w:tc>
          <w:tcPr>
            <w:tcW w:w="234" w:type="dxa"/>
            <w:shd w:val="clear" w:color="auto" w:fill="auto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4,434,276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964878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1,883,949</w:t>
            </w:r>
          </w:p>
        </w:tc>
        <w:tc>
          <w:tcPr>
            <w:tcW w:w="234" w:type="dxa"/>
            <w:shd w:val="clear" w:color="auto" w:fill="auto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1,547,261</w:t>
            </w:r>
          </w:p>
        </w:tc>
      </w:tr>
      <w:tr w:rsidR="008421B5" w:rsidRPr="00964878" w:rsidTr="00C22E98">
        <w:tc>
          <w:tcPr>
            <w:tcW w:w="4860" w:type="dxa"/>
          </w:tcPr>
          <w:p w:rsidR="008421B5" w:rsidRPr="00A541C3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7,154,650</w:t>
            </w:r>
          </w:p>
        </w:tc>
        <w:tc>
          <w:tcPr>
            <w:tcW w:w="234" w:type="dxa"/>
            <w:shd w:val="clear" w:color="auto" w:fill="auto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5,981,537</w:t>
            </w:r>
          </w:p>
        </w:tc>
      </w:tr>
    </w:tbl>
    <w:p w:rsidR="00164D76" w:rsidRDefault="00164D76" w:rsidP="00A541C3">
      <w:pPr>
        <w:pStyle w:val="Bo-Blankline"/>
        <w:rPr>
          <w:cs/>
        </w:rPr>
      </w:pPr>
    </w:p>
    <w:p w:rsidR="00164D76" w:rsidRDefault="00164D76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A541C3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421B5" w:rsidRPr="006A5FB2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10,423,526</w:t>
            </w:r>
          </w:p>
        </w:tc>
        <w:tc>
          <w:tcPr>
            <w:tcW w:w="234" w:type="dxa"/>
            <w:shd w:val="clear" w:color="auto" w:fill="auto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8,813,232</w:t>
            </w:r>
          </w:p>
        </w:tc>
      </w:tr>
      <w:tr w:rsidR="008421B5" w:rsidRPr="00964878" w:rsidTr="00C22E98">
        <w:tc>
          <w:tcPr>
            <w:tcW w:w="4860" w:type="dxa"/>
            <w:vAlign w:val="center"/>
          </w:tcPr>
          <w:p w:rsidR="008421B5" w:rsidRPr="00964878" w:rsidRDefault="008421B5" w:rsidP="008421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3,632,214</w:t>
            </w:r>
          </w:p>
        </w:tc>
        <w:tc>
          <w:tcPr>
            <w:tcW w:w="234" w:type="dxa"/>
            <w:shd w:val="clear" w:color="auto" w:fill="auto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3,357,955</w:t>
            </w:r>
          </w:p>
        </w:tc>
      </w:tr>
      <w:tr w:rsidR="008421B5" w:rsidRPr="00964878" w:rsidTr="00C22E98">
        <w:tc>
          <w:tcPr>
            <w:tcW w:w="4860" w:type="dxa"/>
          </w:tcPr>
          <w:p w:rsidR="008421B5" w:rsidRPr="00A541C3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8421B5" w:rsidRPr="00964878" w:rsidRDefault="008421B5" w:rsidP="008421B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8421B5" w:rsidRPr="00964878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21B5" w:rsidRPr="00964878" w:rsidRDefault="008421B5" w:rsidP="008421B5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14,055,740</w:t>
            </w:r>
          </w:p>
        </w:tc>
        <w:tc>
          <w:tcPr>
            <w:tcW w:w="234" w:type="dxa"/>
            <w:shd w:val="clear" w:color="auto" w:fill="auto"/>
          </w:tcPr>
          <w:p w:rsidR="008421B5" w:rsidRPr="00964878" w:rsidRDefault="008421B5" w:rsidP="008421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21B5" w:rsidRPr="00020D75" w:rsidRDefault="008421B5" w:rsidP="008421B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12,171,187</w:t>
            </w:r>
          </w:p>
        </w:tc>
      </w:tr>
    </w:tbl>
    <w:p w:rsidR="00A541C3" w:rsidRPr="00A541C3" w:rsidRDefault="00A541C3" w:rsidP="00A541C3">
      <w:pPr>
        <w:pStyle w:val="Bo-Blankline"/>
      </w:pPr>
    </w:p>
    <w:p w:rsidR="00A541C3" w:rsidRDefault="00A541C3" w:rsidP="00A541C3">
      <w:pPr>
        <w:pStyle w:val="Ang15"/>
      </w:pPr>
      <w:r>
        <w:rPr>
          <w:rFonts w:hint="cs"/>
          <w:cs/>
        </w:rPr>
        <w:t>จังหวะเวลาในการรับรู้รายได้ของบริษัทเป็นแบบ ณ เวลาใดเวลาหนึ่ง</w:t>
      </w:r>
    </w:p>
    <w:p w:rsidR="00164D76" w:rsidRPr="00A541C3" w:rsidRDefault="00164D76" w:rsidP="00164D76">
      <w:pPr>
        <w:pStyle w:val="Bo-Blankline"/>
      </w:pPr>
    </w:p>
    <w:p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:rsidR="00607335" w:rsidRPr="00607335" w:rsidRDefault="00607335" w:rsidP="008903C9">
      <w:pPr>
        <w:pStyle w:val="Bo-Blankline"/>
        <w:rPr>
          <w:lang w:val="en-US"/>
        </w:rPr>
      </w:pPr>
    </w:p>
    <w:p w:rsidR="00607335" w:rsidRPr="00340641" w:rsidRDefault="00607335" w:rsidP="0060733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641">
        <w:rPr>
          <w:rFonts w:ascii="Angsana New" w:hAnsi="Angsana New"/>
          <w:sz w:val="30"/>
          <w:szCs w:val="30"/>
          <w:cs/>
        </w:rPr>
        <w:t>อัตราเงินได้ที่แท้จริงของ</w:t>
      </w:r>
      <w:r w:rsidRPr="00340641">
        <w:rPr>
          <w:rFonts w:ascii="Angsana New" w:hAnsi="Angsana New" w:hint="cs"/>
          <w:sz w:val="30"/>
          <w:szCs w:val="30"/>
          <w:cs/>
        </w:rPr>
        <w:t>กลุ่ม</w:t>
      </w:r>
      <w:r w:rsidRPr="00340641">
        <w:rPr>
          <w:rFonts w:ascii="Angsana New" w:hAnsi="Angsana New"/>
          <w:sz w:val="30"/>
          <w:szCs w:val="30"/>
          <w:cs/>
        </w:rPr>
        <w:t>บริษัท</w:t>
      </w:r>
      <w:r w:rsidRPr="00340641">
        <w:rPr>
          <w:rFonts w:ascii="Angsana New" w:hAnsi="Angsana New" w:hint="cs"/>
          <w:sz w:val="30"/>
          <w:szCs w:val="30"/>
          <w:cs/>
        </w:rPr>
        <w:t>และบริษัท</w:t>
      </w:r>
      <w:r w:rsidRPr="00340641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340641">
        <w:rPr>
          <w:rFonts w:ascii="Angsana New" w:hAnsi="Angsana New" w:hint="cs"/>
          <w:sz w:val="30"/>
          <w:szCs w:val="30"/>
          <w:cs/>
        </w:rPr>
        <w:t>สำหรับรอบ</w:t>
      </w:r>
      <w:r w:rsidRPr="00340641">
        <w:rPr>
          <w:rFonts w:ascii="Angsana New" w:hAnsi="Angsana New"/>
          <w:sz w:val="30"/>
          <w:szCs w:val="30"/>
          <w:cs/>
        </w:rPr>
        <w:t>ระยะเวลา</w:t>
      </w:r>
      <w:r w:rsidRPr="00340641">
        <w:rPr>
          <w:rFonts w:ascii="Angsana New" w:hAnsi="Angsana New" w:hint="cs"/>
          <w:sz w:val="30"/>
          <w:szCs w:val="30"/>
          <w:cs/>
        </w:rPr>
        <w:t>หก</w:t>
      </w:r>
      <w:r w:rsidRPr="0034064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40641">
        <w:rPr>
          <w:rFonts w:ascii="Angsana New" w:hAnsi="Angsana New"/>
          <w:sz w:val="30"/>
          <w:szCs w:val="30"/>
          <w:lang w:val="en-US"/>
        </w:rPr>
        <w:t>3</w:t>
      </w:r>
      <w:r w:rsidRPr="00340641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340641">
        <w:rPr>
          <w:rFonts w:ascii="Angsana New" w:hAnsi="Angsana New"/>
          <w:sz w:val="30"/>
          <w:szCs w:val="30"/>
          <w:lang w:val="en-US"/>
        </w:rPr>
        <w:t xml:space="preserve"> </w:t>
      </w:r>
      <w:r w:rsidRPr="0034064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40641">
        <w:rPr>
          <w:rFonts w:ascii="Angsana New" w:hAnsi="Angsana New"/>
          <w:sz w:val="30"/>
          <w:szCs w:val="30"/>
          <w:cs/>
        </w:rPr>
        <w:t xml:space="preserve"> 256</w:t>
      </w:r>
      <w:r w:rsidRPr="00340641">
        <w:rPr>
          <w:rFonts w:ascii="Angsana New" w:hAnsi="Angsana New" w:hint="cs"/>
          <w:sz w:val="30"/>
          <w:szCs w:val="30"/>
          <w:cs/>
        </w:rPr>
        <w:t>2</w:t>
      </w:r>
      <w:r w:rsidRPr="00340641">
        <w:rPr>
          <w:rFonts w:ascii="Angsana New" w:hAnsi="Angsana New"/>
          <w:sz w:val="30"/>
          <w:szCs w:val="30"/>
        </w:rPr>
        <w:t xml:space="preserve"> </w:t>
      </w:r>
      <w:r w:rsidRPr="00340641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26619F">
        <w:rPr>
          <w:rFonts w:ascii="Angsana New" w:hAnsi="Angsana New"/>
          <w:sz w:val="30"/>
          <w:szCs w:val="30"/>
        </w:rPr>
        <w:t>(</w:t>
      </w:r>
      <w:r w:rsidR="00611941" w:rsidRPr="00340641">
        <w:rPr>
          <w:rFonts w:ascii="Angsana New" w:hAnsi="Angsana New"/>
          <w:sz w:val="30"/>
          <w:szCs w:val="30"/>
          <w:lang w:val="en-US"/>
        </w:rPr>
        <w:t>1.78</w:t>
      </w:r>
      <w:r w:rsidR="0026619F">
        <w:rPr>
          <w:rFonts w:ascii="Angsana New" w:hAnsi="Angsana New"/>
          <w:sz w:val="30"/>
          <w:szCs w:val="30"/>
          <w:lang w:val="en-US"/>
        </w:rPr>
        <w:t>)</w:t>
      </w:r>
      <w:r w:rsidRPr="00340641">
        <w:rPr>
          <w:rFonts w:ascii="Angsana New" w:hAnsi="Angsana New"/>
          <w:sz w:val="30"/>
          <w:szCs w:val="30"/>
          <w:lang w:val="en-US"/>
        </w:rPr>
        <w:t xml:space="preserve"> </w:t>
      </w:r>
      <w:r w:rsidRPr="00340641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903C9" w:rsidRPr="00340641">
        <w:rPr>
          <w:rFonts w:ascii="Angsana New" w:hAnsi="Angsana New"/>
          <w:sz w:val="30"/>
          <w:szCs w:val="30"/>
          <w:lang w:val="en-US"/>
        </w:rPr>
        <w:t>419.88</w:t>
      </w:r>
      <w:r w:rsidRPr="00340641">
        <w:rPr>
          <w:rFonts w:ascii="Angsana New" w:hAnsi="Angsana New"/>
          <w:sz w:val="30"/>
          <w:szCs w:val="30"/>
          <w:lang w:val="en-US"/>
        </w:rPr>
        <w:t xml:space="preserve"> </w:t>
      </w:r>
      <w:r w:rsidRPr="00340641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340641">
        <w:rPr>
          <w:rFonts w:ascii="Angsana New" w:hAnsi="Angsana New"/>
          <w:sz w:val="30"/>
          <w:szCs w:val="30"/>
        </w:rPr>
        <w:t xml:space="preserve"> </w:t>
      </w:r>
      <w:r w:rsidR="00C36537" w:rsidRPr="00340641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Pr="00340641">
        <w:rPr>
          <w:rFonts w:ascii="Angsana New" w:hAnsi="Angsana New"/>
          <w:i/>
          <w:iCs/>
          <w:sz w:val="30"/>
          <w:szCs w:val="30"/>
        </w:rPr>
        <w:t xml:space="preserve">30 </w:t>
      </w:r>
      <w:r w:rsidRPr="00340641"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Pr="00340641">
        <w:rPr>
          <w:rFonts w:ascii="Angsana New" w:hAnsi="Angsana New"/>
          <w:i/>
          <w:iCs/>
          <w:sz w:val="30"/>
          <w:szCs w:val="30"/>
        </w:rPr>
        <w:t>256</w:t>
      </w:r>
      <w:r w:rsidRPr="00340641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340641">
        <w:rPr>
          <w:rFonts w:ascii="Angsana New" w:hAnsi="Angsana New"/>
          <w:i/>
          <w:iCs/>
          <w:sz w:val="30"/>
          <w:szCs w:val="30"/>
        </w:rPr>
        <w:t xml:space="preserve">: </w:t>
      </w:r>
      <w:r w:rsidRPr="00340641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340641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31.74 </w:t>
      </w:r>
      <w:r w:rsidRPr="0034064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40641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 0</w:t>
      </w:r>
      <w:r w:rsidRPr="0034064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40641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="00C36537" w:rsidRPr="00340641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340641">
        <w:rPr>
          <w:rFonts w:ascii="Angsana New" w:hAnsi="Angsana New"/>
          <w:i/>
          <w:iCs/>
          <w:sz w:val="30"/>
          <w:szCs w:val="30"/>
        </w:rPr>
        <w:t xml:space="preserve"> </w:t>
      </w:r>
      <w:r w:rsidRPr="00340641">
        <w:rPr>
          <w:rFonts w:ascii="Angsana New" w:hAnsi="Angsana New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 </w:t>
      </w:r>
    </w:p>
    <w:p w:rsidR="00607335" w:rsidRPr="00340641" w:rsidRDefault="00607335" w:rsidP="008903C9">
      <w:pPr>
        <w:pStyle w:val="Bo-Blankline"/>
      </w:pPr>
    </w:p>
    <w:p w:rsidR="00611941" w:rsidRPr="00340641" w:rsidRDefault="00611941" w:rsidP="00611941">
      <w:pPr>
        <w:numPr>
          <w:ilvl w:val="0"/>
          <w:numId w:val="15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:rsidR="00611941" w:rsidRPr="00340641" w:rsidRDefault="00611941" w:rsidP="00611941">
      <w:pPr>
        <w:pStyle w:val="Bo-Blankline"/>
      </w:pPr>
    </w:p>
    <w:p w:rsidR="00611941" w:rsidRPr="00607335" w:rsidRDefault="00607335" w:rsidP="00611941">
      <w:pPr>
        <w:numPr>
          <w:ilvl w:val="0"/>
          <w:numId w:val="15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40641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340641">
        <w:rPr>
          <w:rFonts w:ascii="Angsana New" w:hAnsi="Angsana New" w:hint="cs"/>
          <w:sz w:val="30"/>
          <w:szCs w:val="30"/>
          <w:cs/>
        </w:rPr>
        <w:t>รายได้</w:t>
      </w:r>
      <w:r w:rsidR="009E179A"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Pr="00340641">
        <w:rPr>
          <w:rFonts w:ascii="Angsana New" w:hAnsi="Angsana New"/>
          <w:sz w:val="30"/>
          <w:szCs w:val="30"/>
          <w:cs/>
        </w:rPr>
        <w:t>ทางบัญชีกับรายได้</w:t>
      </w:r>
      <w:r w:rsidR="009E179A"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Pr="00340641">
        <w:rPr>
          <w:rFonts w:ascii="Angsana New" w:hAnsi="Angsana New"/>
          <w:sz w:val="30"/>
          <w:szCs w:val="30"/>
          <w:cs/>
        </w:rPr>
        <w:t>ทางภาษี บางรายการโดยเฉพาะในเรื่องเกี่ยวกับ</w:t>
      </w:r>
      <w:r w:rsidR="00587160">
        <w:rPr>
          <w:rFonts w:ascii="Angsana New" w:hAnsi="Angsana New" w:hint="cs"/>
          <w:sz w:val="30"/>
          <w:szCs w:val="30"/>
          <w:cs/>
        </w:rPr>
        <w:t>รายได้เงินปันผลจากบริษัทย่อยในงบการเงินเฉพาะกิจการ</w:t>
      </w:r>
      <w:r w:rsidR="0068317C">
        <w:rPr>
          <w:rFonts w:ascii="Angsana New" w:hAnsi="Angsana New" w:hint="cs"/>
          <w:sz w:val="30"/>
          <w:szCs w:val="30"/>
          <w:cs/>
        </w:rPr>
        <w:t>และ</w:t>
      </w:r>
      <w:r w:rsidR="00EF192F">
        <w:rPr>
          <w:rFonts w:ascii="Angsana New" w:hAnsi="Angsana New" w:hint="cs"/>
          <w:sz w:val="30"/>
          <w:szCs w:val="30"/>
          <w:cs/>
        </w:rPr>
        <w:t>ป</w:t>
      </w:r>
      <w:r w:rsidR="00611941" w:rsidRPr="00611941">
        <w:rPr>
          <w:rFonts w:ascii="Angsana New" w:hAnsi="Angsana New"/>
          <w:sz w:val="30"/>
          <w:szCs w:val="30"/>
          <w:cs/>
        </w:rPr>
        <w:t>ระมาณการหนี้สินไม่หมุนเวียนสำหรับผลประโยชน์พนักงาน</w:t>
      </w:r>
    </w:p>
    <w:p w:rsidR="00607335" w:rsidRPr="00611941" w:rsidRDefault="00607335" w:rsidP="00611941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CD447E" w:rsidRDefault="00CD447E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cs/>
          <w:lang w:val="en-US"/>
        </w:rPr>
        <w:br w:type="page"/>
      </w:r>
    </w:p>
    <w:p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</w:t>
      </w:r>
      <w:r w:rsidR="00D15FA4">
        <w:t xml:space="preserve"> </w:t>
      </w:r>
      <w:r w:rsidR="00D15FA4">
        <w:rPr>
          <w:rFonts w:hint="cs"/>
          <w:cs/>
        </w:rPr>
        <w:t xml:space="preserve">(ขาดทุน) </w:t>
      </w:r>
      <w:r w:rsidRPr="00964878">
        <w:rPr>
          <w:cs/>
        </w:rPr>
        <w:t>ต่อหุ้น</w:t>
      </w:r>
      <w:r w:rsidR="00C9729C" w:rsidRPr="00964878">
        <w:rPr>
          <w:rFonts w:hint="cs"/>
          <w:cs/>
        </w:rPr>
        <w:t>ขั้นพื้นฐาน</w:t>
      </w:r>
    </w:p>
    <w:p w:rsidR="00F90B1F" w:rsidRPr="00AF6A88" w:rsidRDefault="00F90B1F" w:rsidP="008903C9">
      <w:pPr>
        <w:pStyle w:val="Bo-Blankline"/>
        <w:rPr>
          <w:lang w:val="en-US"/>
        </w:rPr>
      </w:pPr>
    </w:p>
    <w:p w:rsidR="00CD447E" w:rsidRDefault="00607335" w:rsidP="00C22E98">
      <w:pPr>
        <w:tabs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607335">
        <w:rPr>
          <w:rFonts w:ascii="Angsana New" w:hAnsi="Angsana New"/>
          <w:spacing w:val="4"/>
          <w:sz w:val="30"/>
          <w:szCs w:val="30"/>
          <w:cs/>
        </w:rPr>
        <w:t>กำไร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 xml:space="preserve"> (ขาดทุน) </w:t>
      </w:r>
      <w:r w:rsidRPr="00607335">
        <w:rPr>
          <w:rFonts w:ascii="Angsana New" w:hAnsi="Angsana New"/>
          <w:spacing w:val="4"/>
          <w:sz w:val="30"/>
          <w:szCs w:val="30"/>
          <w:cs/>
        </w:rPr>
        <w:t>ต่อหุ้นขั้นพื้นฐานสำหรับ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>งวดสามเดือนและหกเดือน</w:t>
      </w:r>
      <w:r w:rsidRPr="00607335">
        <w:rPr>
          <w:rFonts w:ascii="Angsana New" w:hAnsi="Angsana New"/>
          <w:spacing w:val="4"/>
          <w:sz w:val="30"/>
          <w:szCs w:val="30"/>
          <w:cs/>
        </w:rPr>
        <w:t>สิ้นสุดวันที่ 3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>0</w:t>
      </w:r>
      <w:r w:rsidRPr="006073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607335">
        <w:rPr>
          <w:rFonts w:ascii="Angsana New" w:hAnsi="Angsana New"/>
          <w:spacing w:val="4"/>
          <w:sz w:val="30"/>
          <w:szCs w:val="30"/>
          <w:lang w:val="en-US"/>
        </w:rPr>
        <w:t>25</w:t>
      </w:r>
      <w:r w:rsidRPr="00607335">
        <w:rPr>
          <w:rFonts w:ascii="Angsana New" w:hAnsi="Angsana New" w:hint="cs"/>
          <w:spacing w:val="4"/>
          <w:sz w:val="30"/>
          <w:szCs w:val="30"/>
          <w:cs/>
          <w:lang w:val="en-US"/>
        </w:rPr>
        <w:t>6</w:t>
      </w:r>
      <w:r>
        <w:rPr>
          <w:rFonts w:ascii="Angsana New" w:hAnsi="Angsana New" w:hint="cs"/>
          <w:spacing w:val="4"/>
          <w:sz w:val="30"/>
          <w:szCs w:val="30"/>
          <w:cs/>
          <w:lang w:val="en-US"/>
        </w:rPr>
        <w:t>2</w:t>
      </w:r>
      <w:r w:rsidRPr="00607335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60733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และ </w:t>
      </w:r>
      <w:r w:rsidRPr="00607335">
        <w:rPr>
          <w:rFonts w:ascii="Angsana New" w:hAnsi="Angsana New"/>
          <w:spacing w:val="4"/>
          <w:sz w:val="30"/>
          <w:szCs w:val="30"/>
          <w:cs/>
        </w:rPr>
        <w:t>25</w:t>
      </w:r>
      <w:r w:rsidRPr="00607335">
        <w:rPr>
          <w:rFonts w:ascii="Angsana New" w:hAnsi="Angsana New"/>
          <w:spacing w:val="4"/>
          <w:sz w:val="30"/>
          <w:szCs w:val="30"/>
        </w:rPr>
        <w:t>6</w:t>
      </w:r>
      <w:r>
        <w:rPr>
          <w:rFonts w:ascii="Angsana New" w:hAnsi="Angsana New" w:hint="cs"/>
          <w:spacing w:val="4"/>
          <w:sz w:val="30"/>
          <w:szCs w:val="30"/>
          <w:cs/>
        </w:rPr>
        <w:t>1</w:t>
      </w:r>
      <w:r w:rsidRPr="00607335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607335">
        <w:rPr>
          <w:rFonts w:ascii="Angsana New" w:hAnsi="Angsana New"/>
          <w:spacing w:val="4"/>
          <w:sz w:val="30"/>
          <w:szCs w:val="30"/>
          <w:cs/>
        </w:rPr>
        <w:t>คำนวณจากกำไร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 xml:space="preserve"> (ขาดทุน) </w:t>
      </w:r>
      <w:r w:rsidRPr="00607335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Pr="00607335">
        <w:rPr>
          <w:rFonts w:ascii="Angsana New" w:hAnsi="Angsana New"/>
          <w:spacing w:val="4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Pr="00607335">
        <w:rPr>
          <w:rFonts w:ascii="Angsana New" w:hAnsi="Angsana New"/>
          <w:spacing w:val="4"/>
          <w:sz w:val="30"/>
          <w:szCs w:val="30"/>
        </w:rPr>
        <w:t xml:space="preserve"> 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>โดยได้ปรับกระทบจำนวนหุ้นสามัญที่ซื้อคืนที่ถือโดยบริษัทย่อย</w:t>
      </w:r>
      <w:r w:rsidRPr="00607335">
        <w:rPr>
          <w:rFonts w:ascii="Angsana New" w:hAnsi="Angsana New"/>
          <w:spacing w:val="4"/>
          <w:sz w:val="30"/>
          <w:szCs w:val="30"/>
        </w:rPr>
        <w:t xml:space="preserve"> </w:t>
      </w:r>
      <w:r w:rsidRPr="00607335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Pr="00607335">
        <w:rPr>
          <w:rFonts w:ascii="Angsana New" w:hAnsi="Angsana New"/>
          <w:spacing w:val="4"/>
          <w:sz w:val="30"/>
          <w:szCs w:val="30"/>
          <w:cs/>
        </w:rPr>
        <w:t>แสดงการคำนวณดังนี้</w:t>
      </w:r>
    </w:p>
    <w:p w:rsidR="00CD447E" w:rsidRDefault="00CD447E" w:rsidP="008903C9">
      <w:pPr>
        <w:pStyle w:val="Bo-Blankline"/>
        <w:rPr>
          <w:cs/>
        </w:rPr>
      </w:pPr>
    </w:p>
    <w:tbl>
      <w:tblPr>
        <w:tblW w:w="92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3"/>
        <w:gridCol w:w="1200"/>
        <w:gridCol w:w="236"/>
        <w:gridCol w:w="1200"/>
        <w:gridCol w:w="239"/>
        <w:gridCol w:w="1092"/>
        <w:gridCol w:w="236"/>
        <w:gridCol w:w="1142"/>
      </w:tblGrid>
      <w:tr w:rsidR="00607335" w:rsidRPr="00607335" w:rsidTr="00C22E98">
        <w:tc>
          <w:tcPr>
            <w:tcW w:w="3863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7335" w:rsidRPr="00607335" w:rsidTr="00C22E98">
        <w:tc>
          <w:tcPr>
            <w:tcW w:w="3863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0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07335" w:rsidRPr="00607335" w:rsidTr="00C22E98">
        <w:tc>
          <w:tcPr>
            <w:tcW w:w="3863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5" w:type="dxa"/>
            <w:gridSpan w:val="7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7335" w:rsidRPr="00607335" w:rsidTr="00C22E98">
        <w:tc>
          <w:tcPr>
            <w:tcW w:w="3863" w:type="dxa"/>
            <w:shd w:val="clear" w:color="auto" w:fill="auto"/>
          </w:tcPr>
          <w:p w:rsidR="00607335" w:rsidRPr="00607335" w:rsidRDefault="00607335" w:rsidP="00607335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 ที่เป็นส่วนของผู้ถือหุ้นสามัญของบริษัท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8421B5" w:rsidRDefault="00F633BC" w:rsidP="0060733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</w:t>
            </w:r>
            <w:r w:rsidR="006B1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07335" w:rsidRPr="00607335" w:rsidRDefault="00607335" w:rsidP="0060733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607335" w:rsidRDefault="00607335" w:rsidP="0060733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(167,850)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7335" w:rsidRPr="00607335" w:rsidRDefault="00607335" w:rsidP="0060733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607335" w:rsidRDefault="001201C7" w:rsidP="005274FF">
            <w:pPr>
              <w:tabs>
                <w:tab w:val="decimal" w:pos="89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07335" w:rsidRPr="00607335" w:rsidRDefault="00607335" w:rsidP="0060733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607335" w:rsidRDefault="00607335" w:rsidP="00607335">
            <w:pPr>
              <w:tabs>
                <w:tab w:val="decimal" w:pos="89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251,801</w:t>
            </w:r>
          </w:p>
        </w:tc>
      </w:tr>
      <w:tr w:rsidR="00607335" w:rsidRPr="00607335" w:rsidTr="00C22E98">
        <w:tc>
          <w:tcPr>
            <w:tcW w:w="3863" w:type="dxa"/>
            <w:shd w:val="clear" w:color="auto" w:fill="auto"/>
          </w:tcPr>
          <w:p w:rsidR="00607335" w:rsidRPr="00607335" w:rsidRDefault="00607335" w:rsidP="0060733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607335" w:rsidRPr="00607335" w:rsidRDefault="00607335" w:rsidP="0060733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:rsidR="00607335" w:rsidRPr="00607335" w:rsidRDefault="00607335" w:rsidP="006073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shd w:val="clear" w:color="auto" w:fill="auto"/>
          </w:tcPr>
          <w:p w:rsidR="00607335" w:rsidRPr="00607335" w:rsidRDefault="00607335" w:rsidP="0060733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:rsidR="00607335" w:rsidRPr="00607335" w:rsidRDefault="00607335" w:rsidP="006073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2" w:type="dxa"/>
            <w:shd w:val="clear" w:color="auto" w:fill="auto"/>
          </w:tcPr>
          <w:p w:rsidR="00607335" w:rsidRPr="00607335" w:rsidRDefault="00607335" w:rsidP="005274FF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:rsidR="00607335" w:rsidRPr="00607335" w:rsidRDefault="00607335" w:rsidP="006073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auto"/>
          </w:tcPr>
          <w:p w:rsidR="00607335" w:rsidRPr="00607335" w:rsidRDefault="00607335" w:rsidP="00607335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421B5" w:rsidRPr="00607335" w:rsidTr="00C22E98">
        <w:tc>
          <w:tcPr>
            <w:tcW w:w="3863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00" w:type="dxa"/>
            <w:shd w:val="clear" w:color="auto" w:fill="auto"/>
          </w:tcPr>
          <w:p w:rsidR="008421B5" w:rsidRPr="00607335" w:rsidRDefault="008421B5" w:rsidP="008421B5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8421B5" w:rsidRPr="00607335" w:rsidRDefault="008421B5" w:rsidP="005274FF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8421B5" w:rsidRPr="00607335" w:rsidRDefault="008421B5" w:rsidP="008421B5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8421B5" w:rsidRPr="00607335" w:rsidTr="00C22E98">
        <w:tc>
          <w:tcPr>
            <w:tcW w:w="3863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200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(222</w:t>
            </w:r>
            <w:r w:rsidRPr="006073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07335">
              <w:rPr>
                <w:rFonts w:ascii="Angsana New" w:hAnsi="Angsana New"/>
                <w:sz w:val="30"/>
                <w:szCs w:val="30"/>
              </w:rPr>
              <w:t>164)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21B5" w:rsidRPr="00607335" w:rsidTr="00C22E98">
        <w:tc>
          <w:tcPr>
            <w:tcW w:w="3863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ผลกระทบจากหุ้น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89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1,009,500</w:t>
            </w:r>
            <w:r w:rsidRPr="00607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8421B5" w:rsidRPr="00607335" w:rsidRDefault="008421B5" w:rsidP="00C22E98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89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1,009,500</w:t>
            </w:r>
            <w:r w:rsidRPr="00607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21B5" w:rsidRPr="00607335" w:rsidTr="00C22E98">
        <w:tc>
          <w:tcPr>
            <w:tcW w:w="3863" w:type="dxa"/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19,180,500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421B5" w:rsidRPr="00607335" w:rsidRDefault="008421B5" w:rsidP="008421B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421B5" w:rsidRPr="00607335" w:rsidRDefault="008421B5" w:rsidP="008421B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5274FF">
            <w:pPr>
              <w:tabs>
                <w:tab w:val="decimal" w:pos="87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19,180,500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421B5" w:rsidRPr="00607335" w:rsidRDefault="008421B5" w:rsidP="008421B5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</w:tr>
      <w:tr w:rsidR="008421B5" w:rsidRPr="00607335" w:rsidTr="00C22E98">
        <w:tc>
          <w:tcPr>
            <w:tcW w:w="3863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421B5" w:rsidRPr="00607335" w:rsidTr="00C22E98">
        <w:tc>
          <w:tcPr>
            <w:tcW w:w="3863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 (ขาดทุน) ต่อหุ้น (ขั้นพื้นฐาน)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0.011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(0.008)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5274FF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0.011</w:t>
            </w:r>
          </w:p>
        </w:tc>
        <w:tc>
          <w:tcPr>
            <w:tcW w:w="236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5274FF">
            <w:pPr>
              <w:spacing w:line="380" w:lineRule="exact"/>
              <w:ind w:left="-119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0.012</w:t>
            </w:r>
          </w:p>
        </w:tc>
      </w:tr>
    </w:tbl>
    <w:p w:rsidR="00F633BC" w:rsidRDefault="00F633BC" w:rsidP="00F633BC">
      <w:pPr>
        <w:pStyle w:val="Bo-Blankline"/>
        <w:ind w:left="0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57"/>
        <w:gridCol w:w="41"/>
        <w:gridCol w:w="195"/>
        <w:gridCol w:w="41"/>
        <w:gridCol w:w="1159"/>
        <w:gridCol w:w="239"/>
        <w:gridCol w:w="1152"/>
        <w:gridCol w:w="41"/>
        <w:gridCol w:w="195"/>
        <w:gridCol w:w="41"/>
        <w:gridCol w:w="1049"/>
      </w:tblGrid>
      <w:tr w:rsidR="00607335" w:rsidRPr="00607335" w:rsidTr="00C22E98">
        <w:tc>
          <w:tcPr>
            <w:tcW w:w="3870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3" w:type="dxa"/>
            <w:gridSpan w:val="5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8" w:type="dxa"/>
            <w:gridSpan w:val="5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7335" w:rsidRPr="00607335" w:rsidTr="00C22E98">
        <w:tc>
          <w:tcPr>
            <w:tcW w:w="3870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7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07335" w:rsidRPr="00607335" w:rsidTr="00C22E98">
        <w:tc>
          <w:tcPr>
            <w:tcW w:w="3870" w:type="dxa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11"/>
            <w:shd w:val="clear" w:color="auto" w:fill="auto"/>
          </w:tcPr>
          <w:p w:rsidR="00607335" w:rsidRPr="00607335" w:rsidRDefault="00607335" w:rsidP="00607335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7335" w:rsidRPr="00607335" w:rsidTr="00C22E98">
        <w:tc>
          <w:tcPr>
            <w:tcW w:w="3870" w:type="dxa"/>
            <w:shd w:val="clear" w:color="auto" w:fill="auto"/>
          </w:tcPr>
          <w:p w:rsidR="00607335" w:rsidRPr="00607335" w:rsidRDefault="00607335" w:rsidP="00607335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 ที่เป็นส่วนของผู้ถือหุ้นสามัญของบริษัท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607335" w:rsidRDefault="008421B5" w:rsidP="00F633BC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07335" w:rsidRPr="00607335" w:rsidRDefault="00607335" w:rsidP="0060733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607335" w:rsidRDefault="00607335" w:rsidP="00F633BC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(217,380)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07335" w:rsidRPr="00607335" w:rsidRDefault="00607335" w:rsidP="0060733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607335" w:rsidRDefault="008918EE" w:rsidP="00607335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83,189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07335" w:rsidRPr="00607335" w:rsidRDefault="00607335" w:rsidP="00607335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07335" w:rsidRPr="00607335" w:rsidRDefault="00607335" w:rsidP="00F633BC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(379,249)</w:t>
            </w:r>
          </w:p>
        </w:tc>
      </w:tr>
      <w:tr w:rsidR="00607335" w:rsidRPr="00607335" w:rsidTr="00C22E98">
        <w:tc>
          <w:tcPr>
            <w:tcW w:w="3870" w:type="dxa"/>
            <w:shd w:val="clear" w:color="auto" w:fill="auto"/>
          </w:tcPr>
          <w:p w:rsidR="00607335" w:rsidRPr="00607335" w:rsidRDefault="00607335" w:rsidP="0060733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607335" w:rsidRPr="00607335" w:rsidRDefault="00607335" w:rsidP="0060733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7335" w:rsidRPr="00607335" w:rsidRDefault="00607335" w:rsidP="006073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:rsidR="00607335" w:rsidRPr="00607335" w:rsidRDefault="00607335" w:rsidP="0060733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:rsidR="00607335" w:rsidRPr="00607335" w:rsidRDefault="00607335" w:rsidP="006073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:rsidR="00607335" w:rsidRPr="00607335" w:rsidRDefault="00607335" w:rsidP="0060733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7335" w:rsidRPr="00607335" w:rsidRDefault="00607335" w:rsidP="006073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gridSpan w:val="2"/>
            <w:shd w:val="clear" w:color="auto" w:fill="auto"/>
          </w:tcPr>
          <w:p w:rsidR="00607335" w:rsidRPr="00607335" w:rsidRDefault="00607335" w:rsidP="0060733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21B5" w:rsidRPr="00607335" w:rsidTr="00C22E98">
        <w:tc>
          <w:tcPr>
            <w:tcW w:w="3870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8" w:type="dxa"/>
            <w:gridSpan w:val="2"/>
            <w:shd w:val="clear" w:color="auto" w:fill="auto"/>
          </w:tcPr>
          <w:p w:rsidR="008421B5" w:rsidRPr="00607335" w:rsidRDefault="008421B5" w:rsidP="00F633BC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8421B5" w:rsidRPr="00607335" w:rsidRDefault="008421B5" w:rsidP="008421B5">
            <w:pPr>
              <w:tabs>
                <w:tab w:val="decimal" w:pos="87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shd w:val="clear" w:color="auto" w:fill="auto"/>
          </w:tcPr>
          <w:p w:rsidR="008421B5" w:rsidRPr="00607335" w:rsidRDefault="008421B5" w:rsidP="008421B5">
            <w:pPr>
              <w:tabs>
                <w:tab w:val="decimal" w:pos="87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8421B5" w:rsidRPr="00607335" w:rsidTr="00C22E98">
        <w:tc>
          <w:tcPr>
            <w:tcW w:w="3870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198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(222,164)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21B5" w:rsidRPr="00607335" w:rsidTr="00C22E98">
        <w:tc>
          <w:tcPr>
            <w:tcW w:w="3870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1B5" w:rsidRPr="00607335" w:rsidRDefault="008421B5" w:rsidP="00F633BC">
            <w:pPr>
              <w:tabs>
                <w:tab w:val="decimal" w:pos="970"/>
              </w:tabs>
              <w:spacing w:line="380" w:lineRule="exact"/>
              <w:ind w:left="-119" w:right="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(1,007,036)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87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(1,007,036)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1B5" w:rsidRPr="00090B3C" w:rsidRDefault="008421B5" w:rsidP="008421B5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21B5" w:rsidRPr="00607335" w:rsidTr="00C22E98">
        <w:tc>
          <w:tcPr>
            <w:tcW w:w="3870" w:type="dxa"/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19,182,964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421B5" w:rsidRPr="00607335" w:rsidRDefault="008421B5" w:rsidP="008421B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19,182,964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21B5" w:rsidRPr="00607335" w:rsidRDefault="008421B5" w:rsidP="008421B5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</w:tr>
      <w:tr w:rsidR="008421B5" w:rsidRPr="00607335" w:rsidTr="00C22E98">
        <w:tc>
          <w:tcPr>
            <w:tcW w:w="3870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21B5" w:rsidRPr="00607335" w:rsidTr="00C22E98">
        <w:tc>
          <w:tcPr>
            <w:tcW w:w="3870" w:type="dxa"/>
            <w:shd w:val="clear" w:color="auto" w:fill="auto"/>
          </w:tcPr>
          <w:p w:rsidR="008421B5" w:rsidRPr="00607335" w:rsidRDefault="008421B5" w:rsidP="008421B5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 (ขาดทุน) ต่อหุ้น (ขั้นพื้นฐาน)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F633BC">
            <w:pPr>
              <w:spacing w:line="380" w:lineRule="exact"/>
              <w:ind w:left="-119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  <w:r w:rsidR="00F633B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F633BC">
            <w:pPr>
              <w:spacing w:line="380" w:lineRule="exact"/>
              <w:ind w:left="-119"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(0.011)</w:t>
            </w:r>
          </w:p>
        </w:tc>
        <w:tc>
          <w:tcPr>
            <w:tcW w:w="239" w:type="dxa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1B5" w:rsidRPr="00607335" w:rsidRDefault="008421B5" w:rsidP="008421B5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421B5" w:rsidRPr="00607335" w:rsidRDefault="008421B5" w:rsidP="00F633BC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>(0.019)</w:t>
            </w:r>
          </w:p>
        </w:tc>
      </w:tr>
    </w:tbl>
    <w:p w:rsidR="00F633BC" w:rsidRDefault="00F633BC" w:rsidP="00A21577">
      <w:pPr>
        <w:spacing w:line="240" w:lineRule="atLeast"/>
        <w:rPr>
          <w:rFonts w:ascii="Angsana New" w:hAnsi="Angsana New"/>
          <w:sz w:val="20"/>
          <w:szCs w:val="20"/>
        </w:rPr>
      </w:pPr>
    </w:p>
    <w:p w:rsidR="00F633BC" w:rsidRDefault="00F633BC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090B3C" w:rsidRDefault="00090B3C" w:rsidP="00F5741D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:rsidR="00505B18" w:rsidRPr="009706C8" w:rsidRDefault="00505B18" w:rsidP="00F83F1B">
      <w:pPr>
        <w:pStyle w:val="Bo-Blankline"/>
      </w:pPr>
    </w:p>
    <w:p w:rsidR="00F83218" w:rsidRPr="00F83218" w:rsidRDefault="00F83218" w:rsidP="00F83218">
      <w:pPr>
        <w:pStyle w:val="Bo-C1Content"/>
      </w:pPr>
      <w:r w:rsidRPr="00C22E98">
        <w:rPr>
          <w:spacing w:val="-4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22E98">
        <w:rPr>
          <w:spacing w:val="-4"/>
        </w:rPr>
        <w:t>2</w:t>
      </w:r>
      <w:r w:rsidRPr="00C22E98">
        <w:rPr>
          <w:rFonts w:hint="cs"/>
          <w:spacing w:val="-4"/>
          <w:cs/>
        </w:rPr>
        <w:t>9</w:t>
      </w:r>
      <w:r w:rsidRPr="00C22E98">
        <w:rPr>
          <w:spacing w:val="-4"/>
          <w:cs/>
        </w:rPr>
        <w:t xml:space="preserve"> เมษายน 256</w:t>
      </w:r>
      <w:r w:rsidRPr="00C22E98">
        <w:rPr>
          <w:rFonts w:hint="cs"/>
          <w:spacing w:val="-4"/>
          <w:cs/>
        </w:rPr>
        <w:t>2</w:t>
      </w:r>
      <w:r w:rsidRPr="00C22E98">
        <w:rPr>
          <w:spacing w:val="-4"/>
          <w:cs/>
        </w:rPr>
        <w:t xml:space="preserve"> ผู้ถือหุ้นมีมติอนุมัติการจ่ายเงินปันผล</w:t>
      </w:r>
      <w:r w:rsidRPr="00F83218">
        <w:rPr>
          <w:cs/>
        </w:rPr>
        <w:t>จากกำไรสะสมของบริษัท ในอัตราหุ้นละ 0.</w:t>
      </w:r>
      <w:r w:rsidRPr="00F83218">
        <w:t>02</w:t>
      </w:r>
      <w:r w:rsidRPr="00F83218">
        <w:rPr>
          <w:cs/>
        </w:rPr>
        <w:t xml:space="preserve"> บาทเป็นจำนวนเงินรวม </w:t>
      </w:r>
      <w:r w:rsidRPr="00F83218">
        <w:rPr>
          <w:rFonts w:hint="cs"/>
          <w:cs/>
        </w:rPr>
        <w:t>383</w:t>
      </w:r>
      <w:r w:rsidRPr="00F83218">
        <w:t>.</w:t>
      </w:r>
      <w:r w:rsidRPr="00F83218">
        <w:rPr>
          <w:rFonts w:hint="cs"/>
          <w:cs/>
        </w:rPr>
        <w:t>61</w:t>
      </w:r>
      <w:r w:rsidRPr="00F83218">
        <w:rPr>
          <w:cs/>
        </w:rPr>
        <w:t xml:space="preserve"> ล้านบาท</w:t>
      </w:r>
      <w:r w:rsidRPr="00F83218">
        <w:t xml:space="preserve"> </w:t>
      </w:r>
      <w:r w:rsidRPr="00F83218">
        <w:rPr>
          <w:cs/>
        </w:rPr>
        <w:t>เงินปันผลดังกล่าว</w:t>
      </w:r>
      <w:r w:rsidRPr="00F83218">
        <w:rPr>
          <w:rFonts w:hint="cs"/>
          <w:cs/>
        </w:rPr>
        <w:t>ได้</w:t>
      </w:r>
      <w:r w:rsidRPr="00F83218">
        <w:rPr>
          <w:cs/>
        </w:rPr>
        <w:t xml:space="preserve">จ่ายให้แก่ผู้ถือหุ้นในเดือนพฤษภาคม </w:t>
      </w:r>
      <w:r w:rsidRPr="00F83218">
        <w:t>256</w:t>
      </w:r>
      <w:r w:rsidRPr="00F83218">
        <w:rPr>
          <w:rFonts w:hint="cs"/>
          <w:cs/>
        </w:rPr>
        <w:t>2</w:t>
      </w:r>
    </w:p>
    <w:p w:rsidR="00F83218" w:rsidRPr="00F83218" w:rsidRDefault="00F83218" w:rsidP="00F1427F">
      <w:pPr>
        <w:pStyle w:val="Bo-C1Content"/>
        <w:rPr>
          <w:sz w:val="20"/>
          <w:szCs w:val="20"/>
        </w:rPr>
      </w:pPr>
    </w:p>
    <w:p w:rsidR="00F1427F" w:rsidRPr="009706C8" w:rsidRDefault="00F1427F" w:rsidP="00F1427F">
      <w:pPr>
        <w:pStyle w:val="Bo-C1Content"/>
        <w:rPr>
          <w:spacing w:val="4"/>
        </w:rPr>
      </w:pPr>
      <w:r w:rsidRPr="00C22E98">
        <w:rPr>
          <w:spacing w:val="-4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22E98">
        <w:rPr>
          <w:spacing w:val="-4"/>
        </w:rPr>
        <w:t>2</w:t>
      </w:r>
      <w:r w:rsidRPr="00C22E98">
        <w:rPr>
          <w:spacing w:val="-4"/>
          <w:cs/>
        </w:rPr>
        <w:t>5 เมษายน 2561 ผู้ถือหุ้นมีมติอนุมัติการจ่ายเงินปันผล</w:t>
      </w:r>
      <w:r w:rsidRPr="009706C8">
        <w:rPr>
          <w:cs/>
        </w:rPr>
        <w:t xml:space="preserve">จากกำไรสะสมของบริษัท ในอัตราหุ้นละ </w:t>
      </w:r>
      <w:r>
        <w:rPr>
          <w:cs/>
        </w:rPr>
        <w:t>0</w:t>
      </w:r>
      <w:r w:rsidRPr="009706C8">
        <w:rPr>
          <w:cs/>
        </w:rPr>
        <w:t>.</w:t>
      </w:r>
      <w:r>
        <w:t>02</w:t>
      </w:r>
      <w:r w:rsidRPr="009706C8">
        <w:rPr>
          <w:cs/>
        </w:rPr>
        <w:t xml:space="preserve"> บาทเป็นจำนวนเงินรวม </w:t>
      </w:r>
      <w:r>
        <w:t>403</w:t>
      </w:r>
      <w:r w:rsidRPr="009706C8">
        <w:t>.</w:t>
      </w:r>
      <w:r>
        <w:rPr>
          <w:cs/>
        </w:rPr>
        <w:t>8</w:t>
      </w:r>
      <w:r>
        <w:t>0</w:t>
      </w:r>
      <w:r w:rsidRPr="009706C8">
        <w:rPr>
          <w:cs/>
        </w:rPr>
        <w:t xml:space="preserve"> ล้านบาท</w:t>
      </w:r>
      <w:r w:rsidR="00A45166">
        <w:t xml:space="preserve"> </w:t>
      </w:r>
      <w:r w:rsidRPr="009706C8">
        <w:rPr>
          <w:cs/>
        </w:rPr>
        <w:t xml:space="preserve">เงินปันผลดังกล่าวได้จ่ายให้แก่ผู้ถือหุ้นในเดือนพฤษภาคม </w:t>
      </w:r>
      <w:r>
        <w:t>256</w:t>
      </w:r>
      <w:r>
        <w:rPr>
          <w:cs/>
        </w:rPr>
        <w:t>1</w:t>
      </w:r>
    </w:p>
    <w:p w:rsidR="00505B18" w:rsidRDefault="00505B18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:rsidR="004D44D9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:rsidR="00CF58AB" w:rsidRPr="006D39E8" w:rsidRDefault="00CF58AB" w:rsidP="00CF58AB">
      <w:pPr>
        <w:pStyle w:val="Bo-Blankline"/>
      </w:pPr>
    </w:p>
    <w:p w:rsidR="0006694B" w:rsidRDefault="0006694B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/>
          <w:sz w:val="30"/>
          <w:szCs w:val="30"/>
        </w:rPr>
        <w:t xml:space="preserve"> </w:t>
      </w:r>
    </w:p>
    <w:p w:rsidR="00404177" w:rsidRDefault="00404177">
      <w:pPr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3060"/>
        <w:gridCol w:w="1134"/>
        <w:gridCol w:w="1009"/>
        <w:gridCol w:w="236"/>
        <w:gridCol w:w="1134"/>
        <w:gridCol w:w="236"/>
        <w:gridCol w:w="1003"/>
        <w:gridCol w:w="236"/>
        <w:gridCol w:w="1134"/>
      </w:tblGrid>
      <w:tr w:rsidR="00CF58AB" w:rsidRPr="003A3233" w:rsidTr="00C22E98">
        <w:tc>
          <w:tcPr>
            <w:tcW w:w="3060" w:type="dxa"/>
            <w:vAlign w:val="bottom"/>
          </w:tcPr>
          <w:p w:rsidR="00CF58AB" w:rsidRPr="004B4CA0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6122" w:type="dxa"/>
            <w:gridSpan w:val="8"/>
            <w:vAlign w:val="bottom"/>
          </w:tcPr>
          <w:p w:rsidR="00CF58AB" w:rsidRPr="006F65F2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58AB" w:rsidRPr="003A3233" w:rsidTr="00C22E98">
        <w:tc>
          <w:tcPr>
            <w:tcW w:w="3060" w:type="dxa"/>
            <w:vAlign w:val="bottom"/>
          </w:tcPr>
          <w:p w:rsidR="00CF58AB" w:rsidRPr="004B4CA0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CF58AB" w:rsidRPr="00970154" w:rsidRDefault="00CF58AB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:rsidR="00CF58AB" w:rsidRPr="003A3233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F58AB" w:rsidRPr="003A3233" w:rsidTr="00C22E98">
        <w:tc>
          <w:tcPr>
            <w:tcW w:w="3060" w:type="dxa"/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F58AB" w:rsidRPr="00A95F81" w:rsidTr="00C22E98">
        <w:tc>
          <w:tcPr>
            <w:tcW w:w="3060" w:type="dxa"/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CF58AB" w:rsidRPr="00A95F81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5F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177" w:rsidRPr="00A95F81" w:rsidTr="00C22E98">
        <w:tc>
          <w:tcPr>
            <w:tcW w:w="3060" w:type="dxa"/>
            <w:shd w:val="clear" w:color="auto" w:fill="auto"/>
            <w:vAlign w:val="bottom"/>
          </w:tcPr>
          <w:p w:rsidR="00404177" w:rsidRPr="00A95F81" w:rsidRDefault="00404177" w:rsidP="00A95F8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404177" w:rsidRPr="00A95F81" w:rsidRDefault="00404177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F58AB" w:rsidRPr="00A95F81" w:rsidTr="00C22E98">
        <w:tc>
          <w:tcPr>
            <w:tcW w:w="3060" w:type="dxa"/>
            <w:shd w:val="clear" w:color="auto" w:fill="auto"/>
            <w:vAlign w:val="bottom"/>
          </w:tcPr>
          <w:p w:rsidR="00CF58AB" w:rsidRPr="00A95F81" w:rsidRDefault="00404177" w:rsidP="00A95F81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95F8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CF58AB"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70F" w:rsidRPr="00A95F81" w:rsidTr="00C22E98">
        <w:tc>
          <w:tcPr>
            <w:tcW w:w="3060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330,</w:t>
            </w:r>
            <w:r w:rsidR="00F53531" w:rsidRPr="00F53531">
              <w:rPr>
                <w:rFonts w:ascii="Angsana New" w:hAnsi="Angsana New"/>
                <w:sz w:val="28"/>
                <w:szCs w:val="28"/>
                <w:lang w:val="en-US"/>
              </w:rPr>
              <w:t>474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0F670F" w:rsidRPr="00F53531" w:rsidRDefault="000F670F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F53531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330,474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0F670F" w:rsidRPr="00F53531" w:rsidRDefault="000F670F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F53531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330,474</w:t>
            </w:r>
          </w:p>
        </w:tc>
      </w:tr>
      <w:tr w:rsidR="000F670F" w:rsidRPr="00A95F81" w:rsidTr="00C22E98">
        <w:tc>
          <w:tcPr>
            <w:tcW w:w="3060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  <w:r w:rsidRPr="00A95F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0F670F" w:rsidRPr="00A95F81" w:rsidRDefault="000F670F" w:rsidP="00A95F81">
            <w:pPr>
              <w:spacing w:line="240" w:lineRule="atLeast"/>
              <w:ind w:left="27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F53531" w:rsidP="00A95F8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999,398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0F670F" w:rsidRPr="00F53531" w:rsidRDefault="000F670F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F53531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999,398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0F670F" w:rsidRPr="00F53531" w:rsidRDefault="000F670F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F53531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999,398</w:t>
            </w:r>
          </w:p>
        </w:tc>
      </w:tr>
      <w:tr w:rsidR="000F670F" w:rsidRPr="00A95F81" w:rsidTr="00C22E98">
        <w:tc>
          <w:tcPr>
            <w:tcW w:w="3060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53531" w:rsidRPr="00F5353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8903C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</w:rPr>
              <w:t>3</w:t>
            </w:r>
            <w:r w:rsidR="00F53531" w:rsidRPr="00F53531">
              <w:rPr>
                <w:rFonts w:ascii="Angsana New" w:hAnsi="Angsana New"/>
                <w:sz w:val="28"/>
                <w:szCs w:val="28"/>
              </w:rPr>
              <w:t>0</w:t>
            </w:r>
            <w:r w:rsidR="008903C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0F670F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0F670F" w:rsidRPr="00F53531" w:rsidRDefault="000F670F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F53531" w:rsidRDefault="000F670F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</w:rPr>
              <w:t>3</w:t>
            </w:r>
            <w:r w:rsidR="00F53531" w:rsidRPr="00F53531">
              <w:rPr>
                <w:rFonts w:ascii="Angsana New" w:hAnsi="Angsana New"/>
                <w:sz w:val="28"/>
                <w:szCs w:val="28"/>
              </w:rPr>
              <w:t>0</w:t>
            </w:r>
            <w:r w:rsidR="008903C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F670F" w:rsidRPr="00A95F81" w:rsidTr="00C22E98">
        <w:tc>
          <w:tcPr>
            <w:tcW w:w="3060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670F" w:rsidRPr="00A95F81" w:rsidTr="00C22E98">
        <w:tc>
          <w:tcPr>
            <w:tcW w:w="3060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0F670F" w:rsidRPr="00A95F81" w:rsidRDefault="000F670F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670F" w:rsidRPr="00A95F81" w:rsidRDefault="000F670F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02CD">
              <w:rPr>
                <w:rFonts w:ascii="Angsana New" w:hAnsi="Angsana New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8402CD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2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B22B8F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B22B8F" w:rsidRDefault="008D306F" w:rsidP="008D306F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B22B8F">
              <w:rPr>
                <w:rFonts w:ascii="Angsana New" w:hAnsi="Angsana New"/>
                <w:sz w:val="28"/>
                <w:szCs w:val="28"/>
              </w:rPr>
              <w:t>7,</w:t>
            </w:r>
            <w:r w:rsidRPr="00B22B8F">
              <w:rPr>
                <w:rFonts w:ascii="Angsana New" w:hAnsi="Angsana New" w:hint="cs"/>
                <w:sz w:val="28"/>
                <w:szCs w:val="28"/>
                <w:cs/>
              </w:rPr>
              <w:t>786</w:t>
            </w:r>
            <w:r w:rsidRPr="00B22B8F">
              <w:rPr>
                <w:rFonts w:ascii="Angsana New" w:hAnsi="Angsana New"/>
                <w:sz w:val="28"/>
                <w:szCs w:val="28"/>
              </w:rPr>
              <w:t>,</w:t>
            </w:r>
            <w:r w:rsidRPr="00B22B8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B22B8F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B22B8F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B22B8F" w:rsidRDefault="008D306F" w:rsidP="008D306F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B22B8F">
              <w:rPr>
                <w:rFonts w:ascii="Angsana New" w:hAnsi="Angsana New"/>
                <w:sz w:val="28"/>
                <w:szCs w:val="28"/>
              </w:rPr>
              <w:t>7,786,803</w:t>
            </w: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02CD">
              <w:rPr>
                <w:rFonts w:ascii="Angsana New" w:hAnsi="Angsana New"/>
                <w:sz w:val="28"/>
                <w:szCs w:val="28"/>
                <w:lang w:val="en-US"/>
              </w:rPr>
              <w:t>32,880,000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8402CD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2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B22B8F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33,13</w:t>
            </w:r>
            <w:r w:rsidR="008903C9">
              <w:rPr>
                <w:rFonts w:ascii="Angsana New" w:hAnsi="Angsana New"/>
                <w:sz w:val="28"/>
                <w:szCs w:val="28"/>
              </w:rPr>
              <w:t>6</w:t>
            </w:r>
            <w:r w:rsidR="00DE4CA7">
              <w:rPr>
                <w:rFonts w:ascii="Angsana New" w:hAnsi="Angsana New"/>
                <w:sz w:val="28"/>
                <w:szCs w:val="28"/>
              </w:rPr>
              <w:t>,</w:t>
            </w:r>
            <w:r w:rsidR="008903C9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B22B8F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DE4CA7" w:rsidP="008D306F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33,13</w:t>
            </w:r>
            <w:r w:rsidR="008903C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903C9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5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95F8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330,638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  <w:r w:rsidRPr="00A95F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8D306F" w:rsidRPr="00A95F81" w:rsidRDefault="008D306F" w:rsidP="008D306F">
            <w:pPr>
              <w:spacing w:line="240" w:lineRule="atLeast"/>
              <w:ind w:left="27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2,530,465</w:t>
            </w: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</w:tr>
      <w:tr w:rsidR="008D306F" w:rsidRPr="00A95F81" w:rsidTr="00C22E98">
        <w:tc>
          <w:tcPr>
            <w:tcW w:w="3060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32,250,000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32,490,049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A95F81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A95F81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32,490,049</w:t>
            </w:r>
          </w:p>
        </w:tc>
      </w:tr>
    </w:tbl>
    <w:p w:rsidR="00972DE7" w:rsidRPr="00972DE7" w:rsidRDefault="00972DE7" w:rsidP="00A95F81">
      <w:pPr>
        <w:pStyle w:val="Bo-Blankline"/>
        <w:rPr>
          <w:sz w:val="30"/>
          <w:szCs w:val="30"/>
          <w:cs/>
        </w:rPr>
      </w:pPr>
    </w:p>
    <w:p w:rsidR="00FF36D8" w:rsidRPr="00A95F81" w:rsidRDefault="00FF36D8" w:rsidP="00A95F81">
      <w:pPr>
        <w:spacing w:line="240" w:lineRule="auto"/>
        <w:rPr>
          <w:rFonts w:ascii="Angsana New" w:hAnsi="Angsana New"/>
          <w:sz w:val="20"/>
          <w:szCs w:val="20"/>
          <w:cs/>
        </w:rPr>
      </w:pPr>
      <w:r w:rsidRPr="00A95F81">
        <w:rPr>
          <w:cs/>
        </w:rPr>
        <w:br w:type="page"/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3060"/>
        <w:gridCol w:w="1134"/>
        <w:gridCol w:w="1009"/>
        <w:gridCol w:w="236"/>
        <w:gridCol w:w="1134"/>
        <w:gridCol w:w="236"/>
        <w:gridCol w:w="1003"/>
        <w:gridCol w:w="236"/>
        <w:gridCol w:w="1134"/>
      </w:tblGrid>
      <w:tr w:rsidR="00FF36D8" w:rsidRPr="003A3233" w:rsidTr="00E86AF0">
        <w:tc>
          <w:tcPr>
            <w:tcW w:w="3060" w:type="dxa"/>
            <w:vAlign w:val="bottom"/>
          </w:tcPr>
          <w:p w:rsidR="00FF36D8" w:rsidRPr="004B4CA0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6122" w:type="dxa"/>
            <w:gridSpan w:val="8"/>
            <w:vAlign w:val="bottom"/>
          </w:tcPr>
          <w:p w:rsidR="00FF36D8" w:rsidRPr="006F65F2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36D8" w:rsidRPr="003A3233" w:rsidTr="00E86AF0">
        <w:tc>
          <w:tcPr>
            <w:tcW w:w="3060" w:type="dxa"/>
            <w:vAlign w:val="bottom"/>
          </w:tcPr>
          <w:p w:rsidR="00FF36D8" w:rsidRPr="004B4CA0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FF36D8" w:rsidRPr="00970154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:rsidR="00FF36D8" w:rsidRPr="003A3233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36D8" w:rsidRPr="003A3233" w:rsidTr="00E86AF0">
        <w:tc>
          <w:tcPr>
            <w:tcW w:w="3060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36D8" w:rsidRPr="003A3233" w:rsidTr="00E86AF0">
        <w:tc>
          <w:tcPr>
            <w:tcW w:w="3060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6D8" w:rsidRPr="003A3233" w:rsidTr="00E86AF0">
        <w:tc>
          <w:tcPr>
            <w:tcW w:w="3060" w:type="dxa"/>
            <w:shd w:val="clear" w:color="auto" w:fill="auto"/>
            <w:vAlign w:val="bottom"/>
          </w:tcPr>
          <w:p w:rsidR="00FF36D8" w:rsidRPr="00404177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9A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F36D8" w:rsidRPr="00227545" w:rsidTr="00E86AF0">
        <w:tc>
          <w:tcPr>
            <w:tcW w:w="3060" w:type="dxa"/>
            <w:shd w:val="clear" w:color="auto" w:fill="auto"/>
            <w:vAlign w:val="bottom"/>
          </w:tcPr>
          <w:p w:rsidR="00FF36D8" w:rsidRPr="00796E3E" w:rsidRDefault="00FF36D8" w:rsidP="00A95F81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36D8" w:rsidRPr="00227545" w:rsidTr="00E86AF0">
        <w:tc>
          <w:tcPr>
            <w:tcW w:w="3060" w:type="dxa"/>
            <w:shd w:val="clear" w:color="auto" w:fill="auto"/>
            <w:vAlign w:val="bottom"/>
          </w:tcPr>
          <w:p w:rsidR="00FF36D8" w:rsidRPr="000F670F" w:rsidRDefault="00FF36D8" w:rsidP="00A95F81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F670F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0F670F" w:rsidRDefault="00FF36D8" w:rsidP="00A95F8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670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572F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8903C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FF36D8" w:rsidRPr="000F670F" w:rsidRDefault="00C1572F" w:rsidP="00A95F8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F670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8903C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0F670F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0F670F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0F670F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F36D8" w:rsidRPr="000F670F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0F670F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0F670F" w:rsidRDefault="00C1572F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F670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8903C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FF36D8" w:rsidRPr="00C122C1" w:rsidTr="00E86AF0">
        <w:tc>
          <w:tcPr>
            <w:tcW w:w="3060" w:type="dxa"/>
            <w:shd w:val="clear" w:color="auto" w:fill="auto"/>
            <w:vAlign w:val="bottom"/>
          </w:tcPr>
          <w:p w:rsidR="00FF36D8" w:rsidRPr="00C122C1" w:rsidRDefault="00FF36D8" w:rsidP="00A95F81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C122C1" w:rsidRDefault="00FF36D8" w:rsidP="00A95F81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F36D8" w:rsidRPr="00C122C1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C122C1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C122C1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C122C1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F36D8" w:rsidRPr="00C122C1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C122C1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C122C1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36D8" w:rsidRPr="00227545" w:rsidTr="00E86AF0">
        <w:tc>
          <w:tcPr>
            <w:tcW w:w="3060" w:type="dxa"/>
            <w:shd w:val="clear" w:color="auto" w:fill="auto"/>
            <w:vAlign w:val="bottom"/>
          </w:tcPr>
          <w:p w:rsidR="00FF36D8" w:rsidRDefault="00FF36D8" w:rsidP="00A95F81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227545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B22B8F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2B8F">
              <w:rPr>
                <w:rFonts w:ascii="Angsana New" w:hAnsi="Angsana New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8402CD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2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5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7,786,803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8402CD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7,786,803</w:t>
            </w: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227545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B22B8F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2B8F">
              <w:rPr>
                <w:rFonts w:ascii="Angsana New" w:hAnsi="Angsana New"/>
                <w:sz w:val="28"/>
                <w:szCs w:val="28"/>
                <w:lang w:val="en-US"/>
              </w:rPr>
              <w:t>28,880,000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8402CD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2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5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29,112,583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8402CD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8402CD" w:rsidRDefault="008D306F" w:rsidP="008D306F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402CD">
              <w:rPr>
                <w:rFonts w:ascii="Angsana New" w:hAnsi="Angsana New"/>
                <w:sz w:val="28"/>
                <w:szCs w:val="28"/>
              </w:rPr>
              <w:t>29,112,583</w:t>
            </w: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227545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Default="008D306F" w:rsidP="008D306F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5A02A2" w:rsidRDefault="008D306F" w:rsidP="008D306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A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9C2019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796E3E" w:rsidRDefault="008D306F" w:rsidP="008D306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0F670F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F670F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0F670F" w:rsidRDefault="008D306F" w:rsidP="008D30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670F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0F670F" w:rsidRDefault="008D306F" w:rsidP="008D306F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F670F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0F670F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0F670F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0F670F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0F670F" w:rsidRDefault="008D306F" w:rsidP="008D30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0F670F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0F670F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F670F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C122C1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C122C1" w:rsidRDefault="008D306F" w:rsidP="008D306F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C122C1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C122C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C122C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C122C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C122C1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C122C1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C122C1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9C2019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9C2019" w:rsidRDefault="008D306F" w:rsidP="008D30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9C2019" w:rsidRDefault="008D306F" w:rsidP="008D30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227545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D317CD" w:rsidRDefault="008D306F" w:rsidP="008D306F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1A00D2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1A00D2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</w:tr>
      <w:tr w:rsidR="008D306F" w:rsidRPr="00227545" w:rsidTr="00E86AF0">
        <w:tc>
          <w:tcPr>
            <w:tcW w:w="3060" w:type="dxa"/>
            <w:shd w:val="clear" w:color="auto" w:fill="auto"/>
            <w:vAlign w:val="bottom"/>
          </w:tcPr>
          <w:p w:rsidR="008D306F" w:rsidRPr="00227545" w:rsidRDefault="008D306F" w:rsidP="008D306F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D317CD" w:rsidRDefault="00891E1D" w:rsidP="008D306F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8D306F">
              <w:rPr>
                <w:rFonts w:ascii="Angsana New" w:hAnsi="Angsana New"/>
                <w:sz w:val="28"/>
                <w:szCs w:val="28"/>
                <w:lang w:val="en-US"/>
              </w:rPr>
              <w:t>,250,000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8D306F" w:rsidRPr="001A00D2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227545" w:rsidRDefault="00891E1D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8D306F">
              <w:rPr>
                <w:rFonts w:ascii="Angsana New" w:hAnsi="Angsana New"/>
                <w:sz w:val="28"/>
                <w:szCs w:val="28"/>
              </w:rPr>
              <w:t>,4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8D306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D306F" w:rsidRPr="001A00D2" w:rsidRDefault="008D306F" w:rsidP="008D30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306F" w:rsidRPr="00227545" w:rsidRDefault="008D306F" w:rsidP="008D306F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06F" w:rsidRPr="00227545" w:rsidRDefault="00891E1D" w:rsidP="008D306F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8D306F">
              <w:rPr>
                <w:rFonts w:ascii="Angsana New" w:hAnsi="Angsana New"/>
                <w:sz w:val="28"/>
                <w:szCs w:val="28"/>
              </w:rPr>
              <w:t>,4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8D306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</w:tbl>
    <w:p w:rsidR="00FF36D8" w:rsidRDefault="00FF36D8" w:rsidP="00CF58AB">
      <w:pPr>
        <w:ind w:left="540"/>
        <w:rPr>
          <w:rFonts w:ascii="Angsana New" w:hAnsi="Angsana New"/>
          <w:sz w:val="30"/>
          <w:szCs w:val="30"/>
          <w:lang w:val="en-US"/>
        </w:rPr>
      </w:pPr>
    </w:p>
    <w:p w:rsidR="00972DE7" w:rsidRDefault="00972DE7" w:rsidP="00CF58AB">
      <w:pPr>
        <w:ind w:left="540"/>
        <w:rPr>
          <w:rFonts w:ascii="Angsana New" w:hAnsi="Angsana New"/>
          <w:sz w:val="30"/>
          <w:szCs w:val="30"/>
        </w:rPr>
      </w:pPr>
    </w:p>
    <w:p w:rsidR="00972DE7" w:rsidRDefault="00972DE7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72DE7" w:rsidRPr="00FE613D" w:rsidRDefault="00972DE7" w:rsidP="00972DE7">
      <w:pPr>
        <w:pStyle w:val="block"/>
        <w:spacing w:after="0"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FE613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972DE7" w:rsidRPr="00CE35AC" w:rsidRDefault="00972DE7" w:rsidP="001B71E6">
      <w:pPr>
        <w:pStyle w:val="Bo-Blankline"/>
      </w:pPr>
    </w:p>
    <w:p w:rsidR="00C5180C" w:rsidRPr="00CE35AC" w:rsidRDefault="00C5180C" w:rsidP="00C5180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E35AC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</w:t>
      </w:r>
      <w:r w:rsidRPr="00DC4EC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DC4EC7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DC4EC7">
        <w:rPr>
          <w:rFonts w:ascii="Angsana New" w:hAnsi="Angsana New"/>
          <w:sz w:val="30"/>
          <w:szCs w:val="30"/>
          <w:cs/>
        </w:rPr>
        <w:t>ได้</w:t>
      </w:r>
      <w:r w:rsidRPr="00CE35AC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CE35AC">
        <w:rPr>
          <w:rFonts w:asciiTheme="majorBidi" w:hAnsiTheme="majorBidi" w:cstheme="majorBidi"/>
          <w:sz w:val="30"/>
          <w:szCs w:val="30"/>
        </w:rPr>
        <w:t xml:space="preserve"> </w:t>
      </w:r>
      <w:r w:rsidRPr="00CE35AC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CE35AC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C5180C" w:rsidRPr="00CE35AC" w:rsidRDefault="00C5180C" w:rsidP="001B71E6">
      <w:pPr>
        <w:pStyle w:val="Bo-Blankline"/>
      </w:pPr>
    </w:p>
    <w:p w:rsidR="00C5180C" w:rsidRPr="00CE35AC" w:rsidRDefault="00C5180C" w:rsidP="00C5180C">
      <w:pPr>
        <w:pStyle w:val="BodyText"/>
        <w:numPr>
          <w:ilvl w:val="0"/>
          <w:numId w:val="2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CE35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E35AC">
        <w:rPr>
          <w:rFonts w:asciiTheme="majorBidi" w:hAnsiTheme="majorBidi" w:cstheme="majorBidi"/>
          <w:sz w:val="30"/>
          <w:szCs w:val="30"/>
        </w:rPr>
        <w:t xml:space="preserve">  </w:t>
      </w:r>
      <w:r w:rsidRPr="00CE35AC">
        <w:rPr>
          <w:rFonts w:asciiTheme="majorBidi" w:hAnsiTheme="majorBidi" w:cstheme="majorBidi"/>
          <w:sz w:val="30"/>
          <w:szCs w:val="30"/>
          <w:cs/>
        </w:rPr>
        <w:t>เป็น</w:t>
      </w:r>
      <w:r w:rsidRPr="00CE35AC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CE35AC">
        <w:rPr>
          <w:rFonts w:asciiTheme="majorBidi" w:hAnsiTheme="majorBidi" w:cstheme="majorBidi"/>
          <w:sz w:val="30"/>
          <w:szCs w:val="30"/>
        </w:rPr>
        <w:t>(</w:t>
      </w:r>
      <w:r w:rsidRPr="00CE35AC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CE35AC">
        <w:rPr>
          <w:rFonts w:asciiTheme="majorBidi" w:hAnsiTheme="majorBidi" w:cstheme="majorBidi"/>
          <w:sz w:val="30"/>
          <w:szCs w:val="30"/>
        </w:rPr>
        <w:t xml:space="preserve">) </w:t>
      </w:r>
      <w:r w:rsidRPr="00CE35AC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5180C" w:rsidRPr="00CE35AC" w:rsidRDefault="00C5180C" w:rsidP="00C5180C">
      <w:pPr>
        <w:pStyle w:val="BodyText"/>
        <w:numPr>
          <w:ilvl w:val="0"/>
          <w:numId w:val="2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E35AC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CE35AC">
        <w:rPr>
          <w:rFonts w:asciiTheme="majorBidi" w:hAnsiTheme="majorBidi" w:cstheme="majorBidi"/>
          <w:sz w:val="30"/>
          <w:szCs w:val="30"/>
        </w:rPr>
        <w:t xml:space="preserve">  </w:t>
      </w:r>
      <w:r w:rsidRPr="00CE35AC">
        <w:rPr>
          <w:rFonts w:asciiTheme="majorBidi" w:hAnsiTheme="majorBidi" w:cstheme="majorBidi"/>
          <w:sz w:val="30"/>
          <w:szCs w:val="30"/>
          <w:cs/>
        </w:rPr>
        <w:t>เป็น</w:t>
      </w:r>
      <w:r w:rsidRPr="00CE35AC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CE35AC">
        <w:rPr>
          <w:rFonts w:asciiTheme="majorBidi" w:hAnsiTheme="majorBidi"/>
          <w:sz w:val="30"/>
          <w:szCs w:val="30"/>
        </w:rPr>
        <w:t>(</w:t>
      </w:r>
      <w:r w:rsidRPr="00CE35AC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E35AC">
        <w:rPr>
          <w:rFonts w:asciiTheme="majorBidi" w:hAnsiTheme="majorBidi" w:cstheme="majorBidi"/>
          <w:sz w:val="30"/>
          <w:szCs w:val="30"/>
        </w:rPr>
        <w:t>1</w:t>
      </w:r>
    </w:p>
    <w:p w:rsidR="00C5180C" w:rsidRPr="00CE35AC" w:rsidRDefault="00C5180C" w:rsidP="00C5180C">
      <w:pPr>
        <w:pStyle w:val="BodyText"/>
        <w:numPr>
          <w:ilvl w:val="0"/>
          <w:numId w:val="2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E35AC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CE35AC">
        <w:rPr>
          <w:rFonts w:asciiTheme="majorBidi" w:hAnsiTheme="majorBidi" w:cstheme="majorBidi"/>
          <w:sz w:val="30"/>
          <w:szCs w:val="30"/>
        </w:rPr>
        <w:t xml:space="preserve">  </w:t>
      </w:r>
      <w:r w:rsidRPr="00CE35AC">
        <w:rPr>
          <w:rFonts w:asciiTheme="majorBidi" w:hAnsiTheme="majorBidi" w:cstheme="majorBidi"/>
          <w:sz w:val="30"/>
          <w:szCs w:val="30"/>
          <w:cs/>
        </w:rPr>
        <w:t>เป็น</w:t>
      </w:r>
      <w:r w:rsidRPr="00CE35AC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C5180C" w:rsidRPr="00CE35AC" w:rsidRDefault="00C5180C" w:rsidP="001B71E6">
      <w:pPr>
        <w:pStyle w:val="Bo-Blankline"/>
      </w:pPr>
    </w:p>
    <w:p w:rsidR="00972DE7" w:rsidRPr="00CE35AC" w:rsidRDefault="00C5180C" w:rsidP="00B262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C5180C" w:rsidRPr="00CE35AC" w:rsidRDefault="00C5180C" w:rsidP="001B71E6">
      <w:pPr>
        <w:pStyle w:val="Bo-Blankline"/>
        <w:rPr>
          <w:lang w:val="en-US"/>
        </w:rPr>
      </w:pPr>
    </w:p>
    <w:p w:rsidR="00CF58AB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796E3E">
        <w:rPr>
          <w:i/>
          <w:iCs/>
          <w:cs/>
        </w:rPr>
        <w:t>เทคนิคการประเมินมูลค่า</w:t>
      </w:r>
    </w:p>
    <w:p w:rsidR="005A434B" w:rsidRPr="005A434B" w:rsidRDefault="005A434B" w:rsidP="001B71E6">
      <w:pPr>
        <w:pStyle w:val="Bo-Blankline"/>
        <w:rPr>
          <w:lang w:val="en-US"/>
        </w:rPr>
      </w:pPr>
    </w:p>
    <w:p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026E6A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026E6A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  <w:r w:rsidR="001B71E6" w:rsidRPr="00026E6A">
        <w:rPr>
          <w:b w:val="0"/>
          <w:bCs w:val="0"/>
          <w:spacing w:val="-6"/>
          <w:cs/>
        </w:rPr>
        <w:t>ของเครื่องมือทางการเงินที่วัดมูลค่า</w:t>
      </w:r>
      <w:r w:rsidR="001B71E6" w:rsidRPr="001B71E6">
        <w:rPr>
          <w:b w:val="0"/>
          <w:bCs w:val="0"/>
          <w:cs/>
        </w:rPr>
        <w:t xml:space="preserve">ด้วยมูลค่ายุติธรรมในงบแสดงฐานะการเงิน ณ วันที่ </w:t>
      </w:r>
      <w:r w:rsidR="001B71E6" w:rsidRPr="001B71E6">
        <w:rPr>
          <w:b w:val="0"/>
          <w:bCs w:val="0"/>
        </w:rPr>
        <w:t xml:space="preserve">30 </w:t>
      </w:r>
      <w:r w:rsidR="001B71E6" w:rsidRPr="001B71E6">
        <w:rPr>
          <w:b w:val="0"/>
          <w:bCs w:val="0"/>
          <w:cs/>
        </w:rPr>
        <w:t xml:space="preserve">มิถุนายน </w:t>
      </w:r>
      <w:r w:rsidR="001B71E6" w:rsidRPr="001B71E6">
        <w:rPr>
          <w:b w:val="0"/>
          <w:bCs w:val="0"/>
        </w:rPr>
        <w:t xml:space="preserve">2562 </w:t>
      </w:r>
      <w:r w:rsidR="001B71E6" w:rsidRPr="001B71E6">
        <w:rPr>
          <w:b w:val="0"/>
          <w:bCs w:val="0"/>
          <w:cs/>
        </w:rPr>
        <w:t xml:space="preserve">และวันที่ </w:t>
      </w:r>
      <w:r w:rsidR="001B71E6" w:rsidRPr="001B71E6">
        <w:rPr>
          <w:b w:val="0"/>
          <w:bCs w:val="0"/>
        </w:rPr>
        <w:t xml:space="preserve">31 </w:t>
      </w:r>
      <w:r w:rsidR="001B71E6" w:rsidRPr="001B71E6">
        <w:rPr>
          <w:b w:val="0"/>
          <w:bCs w:val="0"/>
          <w:cs/>
        </w:rPr>
        <w:t xml:space="preserve">ธันวาคม </w:t>
      </w:r>
      <w:r w:rsidR="001B71E6" w:rsidRPr="001B71E6">
        <w:rPr>
          <w:b w:val="0"/>
          <w:bCs w:val="0"/>
        </w:rPr>
        <w:t>2561</w:t>
      </w:r>
      <w:r w:rsidRPr="00C122C1">
        <w:rPr>
          <w:b w:val="0"/>
          <w:bCs w:val="0"/>
        </w:rPr>
        <w:t xml:space="preserve"> </w:t>
      </w:r>
    </w:p>
    <w:p w:rsidR="00CF58AB" w:rsidRDefault="00CF58AB" w:rsidP="00CF58AB">
      <w:pPr>
        <w:pStyle w:val="Bo-Blankline"/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270"/>
        <w:gridCol w:w="6660"/>
      </w:tblGrid>
      <w:tr w:rsidR="00B1351D" w:rsidRPr="00744476" w:rsidTr="00E86AF0">
        <w:trPr>
          <w:tblHeader/>
        </w:trPr>
        <w:tc>
          <w:tcPr>
            <w:tcW w:w="2358" w:type="dxa"/>
            <w:shd w:val="clear" w:color="auto" w:fill="auto"/>
            <w:vAlign w:val="bottom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shd w:val="clear" w:color="auto" w:fill="auto"/>
            <w:vAlign w:val="bottom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:rsidTr="00E86AF0">
        <w:tc>
          <w:tcPr>
            <w:tcW w:w="2358" w:type="dxa"/>
            <w:shd w:val="clear" w:color="auto" w:fill="auto"/>
          </w:tcPr>
          <w:p w:rsidR="00B1351D" w:rsidRPr="00A62F34" w:rsidRDefault="00B1351D" w:rsidP="00A95F81">
            <w:pPr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270" w:type="dxa"/>
            <w:shd w:val="clear" w:color="auto" w:fill="auto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shd w:val="clear" w:color="auto" w:fill="auto"/>
          </w:tcPr>
          <w:p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:rsidTr="00E86AF0">
        <w:tc>
          <w:tcPr>
            <w:tcW w:w="2358" w:type="dxa"/>
            <w:shd w:val="clear" w:color="auto" w:fill="auto"/>
          </w:tcPr>
          <w:p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shd w:val="clear" w:color="auto" w:fill="auto"/>
          </w:tcPr>
          <w:p w:rsidR="00A7461E" w:rsidRPr="00876F8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EF3D22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A7461E" w:rsidRPr="00744476" w:rsidTr="00E86AF0">
        <w:tc>
          <w:tcPr>
            <w:tcW w:w="2358" w:type="dxa"/>
            <w:shd w:val="clear" w:color="auto" w:fill="auto"/>
          </w:tcPr>
          <w:p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shd w:val="clear" w:color="auto" w:fill="auto"/>
          </w:tcPr>
          <w:p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:rsidR="0047124B" w:rsidRDefault="00734223" w:rsidP="00F5741D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:rsidR="00F5741D" w:rsidRPr="00F5741D" w:rsidRDefault="00F5741D" w:rsidP="00FA1809">
      <w:pPr>
        <w:pStyle w:val="Bo-Blankline"/>
        <w:rPr>
          <w:lang w:val="en-US"/>
        </w:rPr>
      </w:pP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69"/>
      </w:tblGrid>
      <w:tr w:rsidR="002B7CF1" w:rsidRPr="006E4F8A" w:rsidTr="00E86AF0">
        <w:trPr>
          <w:tblHeader/>
        </w:trPr>
        <w:tc>
          <w:tcPr>
            <w:tcW w:w="5580" w:type="dxa"/>
            <w:vAlign w:val="bottom"/>
          </w:tcPr>
          <w:p w:rsidR="002B7CF1" w:rsidRPr="006E4F8A" w:rsidRDefault="002B7CF1" w:rsidP="0055572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B7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B7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B7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B7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B7CF1" w:rsidRPr="003A3233" w:rsidRDefault="002B7CF1" w:rsidP="005557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CF1" w:rsidRPr="003A3233" w:rsidRDefault="002B7CF1" w:rsidP="0008629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55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7CF1" w:rsidRPr="006E4F8A" w:rsidTr="00E86AF0">
        <w:trPr>
          <w:tblHeader/>
        </w:trPr>
        <w:tc>
          <w:tcPr>
            <w:tcW w:w="5580" w:type="dxa"/>
          </w:tcPr>
          <w:p w:rsidR="002B7CF1" w:rsidRPr="002B7CF1" w:rsidRDefault="002B7CF1" w:rsidP="0008629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9" w:type="dxa"/>
            <w:gridSpan w:val="3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7CF1" w:rsidRPr="006E4F8A" w:rsidTr="00E86AF0">
        <w:tc>
          <w:tcPr>
            <w:tcW w:w="5580" w:type="dxa"/>
          </w:tcPr>
          <w:p w:rsidR="002B7CF1" w:rsidRPr="00734223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7CF1" w:rsidRPr="006E4F8A" w:rsidTr="00E86AF0">
        <w:tc>
          <w:tcPr>
            <w:tcW w:w="5580" w:type="dxa"/>
          </w:tcPr>
          <w:p w:rsidR="002B7CF1" w:rsidRPr="00734223" w:rsidRDefault="002B7CF1" w:rsidP="0008629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270" w:type="dxa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2B7CF1" w:rsidRPr="00734223" w:rsidRDefault="002B7CF1" w:rsidP="0055572F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7CF1" w:rsidRPr="006E4F8A" w:rsidTr="00E86AF0">
        <w:tc>
          <w:tcPr>
            <w:tcW w:w="5580" w:type="dxa"/>
          </w:tcPr>
          <w:p w:rsidR="002B7CF1" w:rsidRPr="006E4F8A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270" w:type="dxa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2,965,246</w:t>
            </w:r>
          </w:p>
        </w:tc>
        <w:tc>
          <w:tcPr>
            <w:tcW w:w="270" w:type="dxa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:rsidR="002B7CF1" w:rsidRPr="00020D75" w:rsidRDefault="0055572F" w:rsidP="0055572F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1,000,547</w:t>
            </w:r>
          </w:p>
        </w:tc>
      </w:tr>
      <w:tr w:rsidR="002B7CF1" w:rsidRPr="006E4F8A" w:rsidTr="00E86AF0">
        <w:tc>
          <w:tcPr>
            <w:tcW w:w="5580" w:type="dxa"/>
          </w:tcPr>
          <w:p w:rsidR="002B7CF1" w:rsidRPr="006E4F8A" w:rsidRDefault="002B7CF1" w:rsidP="0008629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2B7CF1" w:rsidRPr="006E4F8A" w:rsidRDefault="002B7CF1" w:rsidP="0055572F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</w:tcPr>
          <w:p w:rsidR="002B7CF1" w:rsidRPr="006E4F8A" w:rsidRDefault="002B7CF1" w:rsidP="0055572F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7CF1" w:rsidRPr="006E4F8A" w:rsidTr="00E86AF0">
        <w:tc>
          <w:tcPr>
            <w:tcW w:w="5580" w:type="dxa"/>
          </w:tcPr>
          <w:p w:rsidR="002B7CF1" w:rsidRPr="00734223" w:rsidRDefault="002B7CF1" w:rsidP="0008629E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270" w:type="dxa"/>
            <w:vAlign w:val="bottom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B7CF1" w:rsidRPr="00734223" w:rsidRDefault="002B7CF1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2B7CF1" w:rsidRPr="00734223" w:rsidRDefault="002B7CF1" w:rsidP="0055572F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7CF1" w:rsidRPr="006E4F8A" w:rsidTr="00E86AF0">
        <w:tc>
          <w:tcPr>
            <w:tcW w:w="5580" w:type="dxa"/>
          </w:tcPr>
          <w:p w:rsidR="002B7CF1" w:rsidRPr="00E46B8B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77,165</w:t>
            </w:r>
          </w:p>
        </w:tc>
        <w:tc>
          <w:tcPr>
            <w:tcW w:w="270" w:type="dxa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2B7CF1" w:rsidRPr="00020D75" w:rsidRDefault="0055572F" w:rsidP="0055572F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35,684</w:t>
            </w:r>
          </w:p>
        </w:tc>
      </w:tr>
      <w:tr w:rsidR="002B7CF1" w:rsidRPr="006E4F8A" w:rsidTr="00E86AF0">
        <w:tc>
          <w:tcPr>
            <w:tcW w:w="5580" w:type="dxa"/>
          </w:tcPr>
          <w:p w:rsidR="002B7CF1" w:rsidRPr="00556632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270" w:type="dxa"/>
            <w:vAlign w:val="bottom"/>
          </w:tcPr>
          <w:p w:rsidR="002B7CF1" w:rsidRPr="00020D75" w:rsidRDefault="002B7CF1" w:rsidP="0008629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86,173</w:t>
            </w:r>
          </w:p>
        </w:tc>
        <w:tc>
          <w:tcPr>
            <w:tcW w:w="270" w:type="dxa"/>
            <w:vAlign w:val="bottom"/>
          </w:tcPr>
          <w:p w:rsidR="002B7CF1" w:rsidRPr="00020D75" w:rsidRDefault="002B7CF1" w:rsidP="0008629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2B7CF1" w:rsidRPr="00020D75" w:rsidRDefault="0055572F" w:rsidP="0055572F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51,129</w:t>
            </w:r>
          </w:p>
        </w:tc>
      </w:tr>
      <w:tr w:rsidR="002B7CF1" w:rsidRPr="006E4F8A" w:rsidTr="00E86AF0">
        <w:tc>
          <w:tcPr>
            <w:tcW w:w="5580" w:type="dxa"/>
            <w:vAlign w:val="bottom"/>
          </w:tcPr>
          <w:p w:rsidR="002B7CF1" w:rsidRPr="006E4F8A" w:rsidRDefault="002B7CF1" w:rsidP="0008629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163,338</w:t>
            </w:r>
          </w:p>
        </w:tc>
        <w:tc>
          <w:tcPr>
            <w:tcW w:w="270" w:type="dxa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7CF1" w:rsidRPr="00020D75" w:rsidRDefault="0055572F" w:rsidP="0055572F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86,813</w:t>
            </w:r>
          </w:p>
        </w:tc>
      </w:tr>
      <w:tr w:rsidR="002B7CF1" w:rsidRPr="006E4F8A" w:rsidTr="00E86AF0">
        <w:tc>
          <w:tcPr>
            <w:tcW w:w="5580" w:type="dxa"/>
          </w:tcPr>
          <w:p w:rsidR="002B7CF1" w:rsidRPr="006E4F8A" w:rsidRDefault="002B7CF1" w:rsidP="0008629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2B7CF1" w:rsidRPr="006E4F8A" w:rsidRDefault="002B7CF1" w:rsidP="0055572F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</w:tcPr>
          <w:p w:rsidR="002B7CF1" w:rsidRPr="006E4F8A" w:rsidRDefault="002B7CF1" w:rsidP="0055572F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7CF1" w:rsidRPr="006E4F8A" w:rsidTr="00E86AF0">
        <w:tc>
          <w:tcPr>
            <w:tcW w:w="5580" w:type="dxa"/>
          </w:tcPr>
          <w:p w:rsidR="002B7CF1" w:rsidRPr="00734223" w:rsidRDefault="002B7CF1" w:rsidP="0008629E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270" w:type="dxa"/>
            <w:vAlign w:val="bottom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B7CF1" w:rsidRPr="00734223" w:rsidRDefault="002B7CF1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2B7CF1" w:rsidRPr="00734223" w:rsidRDefault="002B7CF1" w:rsidP="0055572F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7CF1" w:rsidRPr="006E4F8A" w:rsidTr="00E86AF0">
        <w:tc>
          <w:tcPr>
            <w:tcW w:w="5580" w:type="dxa"/>
          </w:tcPr>
          <w:p w:rsidR="002B7CF1" w:rsidRPr="008379A0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728,495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288,945</w:t>
            </w:r>
          </w:p>
        </w:tc>
      </w:tr>
      <w:tr w:rsidR="002B7CF1" w:rsidRPr="006E4F8A" w:rsidTr="00E86AF0">
        <w:tc>
          <w:tcPr>
            <w:tcW w:w="5580" w:type="dxa"/>
          </w:tcPr>
          <w:p w:rsidR="002B7CF1" w:rsidRPr="008379A0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361,090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2B7CF1" w:rsidRPr="00020D75" w:rsidRDefault="0055572F" w:rsidP="005557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7CF1" w:rsidRPr="006E4F8A" w:rsidTr="00E86AF0">
        <w:tc>
          <w:tcPr>
            <w:tcW w:w="5580" w:type="dxa"/>
          </w:tcPr>
          <w:p w:rsidR="002B7CF1" w:rsidRPr="008379A0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259,421</w:t>
            </w:r>
          </w:p>
        </w:tc>
      </w:tr>
      <w:tr w:rsidR="002B7CF1" w:rsidRPr="006E4F8A" w:rsidTr="00E86AF0">
        <w:tc>
          <w:tcPr>
            <w:tcW w:w="5580" w:type="dxa"/>
            <w:vAlign w:val="bottom"/>
          </w:tcPr>
          <w:p w:rsidR="002B7CF1" w:rsidRPr="006E4F8A" w:rsidRDefault="002B7CF1" w:rsidP="0008629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2,068,799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CF1" w:rsidRPr="00020D75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7CF1" w:rsidRPr="00020D75" w:rsidRDefault="0055572F" w:rsidP="0055572F">
            <w:pPr>
              <w:tabs>
                <w:tab w:val="decimal" w:pos="11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548,366</w:t>
            </w:r>
          </w:p>
        </w:tc>
      </w:tr>
    </w:tbl>
    <w:p w:rsidR="002B7CF1" w:rsidRDefault="002B7CF1" w:rsidP="00FA1809">
      <w:pPr>
        <w:pStyle w:val="Bo-Blankline"/>
        <w:rPr>
          <w:cs/>
        </w:rPr>
      </w:pPr>
    </w:p>
    <w:p w:rsidR="00FF2DB6" w:rsidRPr="00C0633B" w:rsidRDefault="00FF2DB6" w:rsidP="00FC4024">
      <w:pPr>
        <w:pStyle w:val="Caption"/>
        <w:ind w:hanging="900"/>
      </w:pPr>
      <w:r w:rsidRPr="00C0633B">
        <w:rPr>
          <w:cs/>
        </w:rPr>
        <w:t>หนี้สินที่อาจเกิดขึ้น</w:t>
      </w:r>
    </w:p>
    <w:p w:rsidR="00335ADF" w:rsidRPr="002925ED" w:rsidRDefault="00335ADF" w:rsidP="00335ADF">
      <w:pPr>
        <w:pStyle w:val="Bo-Blankline"/>
      </w:pPr>
    </w:p>
    <w:p w:rsidR="00335ADF" w:rsidRPr="007C53EF" w:rsidRDefault="00335ADF" w:rsidP="00335ADF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07335" w:rsidRPr="00607335">
        <w:rPr>
          <w:rFonts w:ascii="Angsana New" w:hAnsi="Angsana New"/>
          <w:spacing w:val="4"/>
          <w:sz w:val="30"/>
          <w:szCs w:val="30"/>
          <w:cs/>
        </w:rPr>
        <w:t>3</w:t>
      </w:r>
      <w:r w:rsidR="00607335" w:rsidRPr="00607335">
        <w:rPr>
          <w:rFonts w:ascii="Angsana New" w:hAnsi="Angsana New" w:hint="cs"/>
          <w:spacing w:val="4"/>
          <w:sz w:val="30"/>
          <w:szCs w:val="30"/>
          <w:cs/>
        </w:rPr>
        <w:t>0</w:t>
      </w:r>
      <w:r w:rsidR="00607335" w:rsidRPr="006073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07335" w:rsidRPr="00607335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6073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16EF5">
        <w:rPr>
          <w:rFonts w:ascii="Angsana New" w:hAnsi="Angsana New"/>
          <w:sz w:val="30"/>
          <w:szCs w:val="30"/>
          <w:lang w:val="en-US"/>
        </w:rPr>
        <w:t>256</w:t>
      </w:r>
      <w:r w:rsidR="00920758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:rsidR="00335ADF" w:rsidRPr="00634F88" w:rsidRDefault="00335ADF" w:rsidP="00335ADF">
      <w:pPr>
        <w:spacing w:line="240" w:lineRule="auto"/>
        <w:ind w:firstLine="547"/>
        <w:rPr>
          <w:rFonts w:ascii="Angsana New" w:hAnsi="Angsana New"/>
          <w:sz w:val="20"/>
          <w:szCs w:val="20"/>
          <w:lang w:val="en-US"/>
        </w:rPr>
      </w:pPr>
    </w:p>
    <w:p w:rsidR="004E6BF7" w:rsidRPr="000E2106" w:rsidRDefault="004E6BF7" w:rsidP="004E6BF7">
      <w:pPr>
        <w:numPr>
          <w:ilvl w:val="0"/>
          <w:numId w:val="6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lang w:val="en-US"/>
        </w:rPr>
      </w:pP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/>
        </w:rPr>
        <w:t xml:space="preserve">2558 </w:t>
      </w:r>
      <w:r w:rsidRPr="000E2106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E2106">
        <w:rPr>
          <w:rFonts w:ascii="Angsana New" w:hAnsi="Angsana New"/>
          <w:sz w:val="30"/>
          <w:szCs w:val="30"/>
          <w:cs/>
          <w:lang w:val="en-US"/>
        </w:rPr>
        <w:t>จังหวัดสระบุรี ได้ยื่นฟ้องบริษัทในคดี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หมา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ยเลขดำที่ สว.4/2559 ของศาลแพ่ง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ฐานละเมิด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เกี่ยวกับเรื่องการทำเหมืองแร่นอกเขตประทานบัตร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เรียกค่าเสียหายเป็นจำนวนทุนทรัพย์ 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0E2106">
        <w:rPr>
          <w:rFonts w:ascii="Angsana New" w:hAnsi="Angsana New"/>
          <w:sz w:val="30"/>
          <w:szCs w:val="30"/>
          <w:lang w:val="en-US"/>
        </w:rPr>
        <w:t>,</w:t>
      </w:r>
      <w:r>
        <w:rPr>
          <w:rFonts w:ascii="Angsana New" w:hAnsi="Angsana New"/>
          <w:sz w:val="30"/>
          <w:szCs w:val="30"/>
          <w:lang w:val="en-US"/>
        </w:rPr>
        <w:t>067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55111E">
        <w:rPr>
          <w:rFonts w:ascii="Angsana New" w:hAnsi="Angsana New"/>
          <w:sz w:val="30"/>
          <w:szCs w:val="30"/>
          <w:cs/>
          <w:lang w:val="en-US"/>
        </w:rPr>
        <w:t xml:space="preserve">(ต่อมาพนักงานอัยการโจทก์ขอแก้ไขเพิ่มเติมทุนทรัพย์เป็น </w:t>
      </w:r>
      <w:r>
        <w:rPr>
          <w:rFonts w:ascii="Angsana New" w:hAnsi="Angsana New"/>
          <w:sz w:val="30"/>
          <w:szCs w:val="30"/>
          <w:cs/>
          <w:lang w:val="en-US"/>
        </w:rPr>
        <w:t>4</w:t>
      </w:r>
      <w:r w:rsidRPr="0055111E">
        <w:rPr>
          <w:rFonts w:ascii="Angsana New" w:hAnsi="Angsana New"/>
          <w:sz w:val="30"/>
          <w:szCs w:val="30"/>
          <w:lang w:val="en-US"/>
        </w:rPr>
        <w:t>,</w:t>
      </w:r>
      <w:r>
        <w:rPr>
          <w:rFonts w:ascii="Angsana New" w:hAnsi="Angsana New"/>
          <w:sz w:val="30"/>
          <w:szCs w:val="30"/>
          <w:cs/>
          <w:lang w:val="en-US"/>
        </w:rPr>
        <w:t>339</w:t>
      </w:r>
      <w:r w:rsidRPr="0055111E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บริษัทเห็นว่าไม่ได้กระทำผิดตามคำฟ้องของพนักงานอัยการ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>ที่ดิน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เป็นที่ดินของบุคคลอื่นซึ่งมีทางสาธารณะผ่าน มิใช่ที่ดินของบริษัท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0B1CE1" w:rsidRDefault="000B1CE1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p w:rsidR="004E6BF7" w:rsidRPr="00A17E06" w:rsidRDefault="004E6BF7" w:rsidP="004E6BF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E6BF7">
        <w:rPr>
          <w:rFonts w:ascii="Angsana New" w:hAnsi="Angsana New" w:hint="cs"/>
          <w:spacing w:val="6"/>
          <w:sz w:val="30"/>
          <w:szCs w:val="30"/>
          <w:cs/>
          <w:lang w:val="en-US"/>
        </w:rPr>
        <w:lastRenderedPageBreak/>
        <w:t>เมื่อวันที่ 25 พฤศจิกายน 2558โจทก์ยื่นคำร้องขอให้โอนคดีไปยังศาลแพ่ง ต่อมาเมื่อวันที่ 30 สิงหาคม 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และนัดพร้อมเพื่อ</w:t>
      </w:r>
      <w:r w:rsidRPr="00495E3D">
        <w:rPr>
          <w:rFonts w:ascii="Angsana New" w:hAnsi="Angsana New"/>
          <w:sz w:val="30"/>
          <w:szCs w:val="30"/>
          <w:cs/>
          <w:lang w:val="en-US"/>
        </w:rPr>
        <w:t>ตรวจสอบ</w:t>
      </w:r>
      <w:r w:rsidRPr="00494B75">
        <w:rPr>
          <w:rFonts w:ascii="Angsana New" w:hAnsi="Angsana New"/>
          <w:sz w:val="30"/>
          <w:szCs w:val="30"/>
          <w:cs/>
          <w:lang w:val="en-US"/>
        </w:rPr>
        <w:t xml:space="preserve">แผนที่ในวันที่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494B75">
        <w:rPr>
          <w:rFonts w:ascii="Angsana New" w:hAnsi="Angsana New"/>
          <w:sz w:val="30"/>
          <w:szCs w:val="30"/>
          <w:lang w:val="en-US"/>
        </w:rPr>
        <w:t xml:space="preserve"> 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  <w:cs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 ในวันดังกล่าวศาลได้กำหนดประเด็นพิพาทแห่งคดี และกำหนดวันนัด</w:t>
      </w:r>
      <w:r>
        <w:rPr>
          <w:rFonts w:ascii="Angsana New" w:hAnsi="Angsana New" w:hint="cs"/>
          <w:sz w:val="30"/>
          <w:szCs w:val="30"/>
          <w:cs/>
          <w:lang w:val="en-US"/>
        </w:rPr>
        <w:t>สืบพยานโจทก์และจำเลย ในระหว่างเดือน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กันยายนและตุลาคม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2561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ขณะนี้สืบพยานโจทก์เสร็จ</w:t>
      </w:r>
      <w:r w:rsidRPr="000661D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แล้วและยังสืบพยานจำเลยไม่แล้วเสร็จ ศาลจึงนัดวันสืบพยานจำเลยต่อในระหว่างเดือนกรกฎาคมและสิงหาคม </w:t>
      </w:r>
      <w:r w:rsidRPr="000661D6">
        <w:rPr>
          <w:rFonts w:ascii="Angsana New" w:hAnsi="Angsana New"/>
          <w:spacing w:val="-2"/>
          <w:sz w:val="30"/>
          <w:szCs w:val="30"/>
          <w:lang w:val="en-US"/>
        </w:rPr>
        <w:t>2562</w:t>
      </w:r>
    </w:p>
    <w:p w:rsidR="004B70B5" w:rsidRPr="004E6BF7" w:rsidRDefault="004B70B5" w:rsidP="004B70B5">
      <w:pPr>
        <w:pStyle w:val="Bo-Blankline"/>
        <w:rPr>
          <w:lang w:val="en-US"/>
        </w:rPr>
      </w:pPr>
    </w:p>
    <w:p w:rsidR="000661D6" w:rsidRPr="000661D6" w:rsidRDefault="000661D6" w:rsidP="000661D6">
      <w:pPr>
        <w:pStyle w:val="Bo-Blankline"/>
        <w:jc w:val="thaiDistribute"/>
        <w:rPr>
          <w:spacing w:val="6"/>
          <w:sz w:val="30"/>
          <w:szCs w:val="30"/>
          <w:lang w:val="en-US"/>
        </w:rPr>
      </w:pPr>
      <w:r w:rsidRPr="000661D6">
        <w:rPr>
          <w:spacing w:val="6"/>
          <w:sz w:val="30"/>
          <w:szCs w:val="30"/>
          <w:cs/>
          <w:lang w:val="en-US"/>
        </w:rPr>
        <w:t xml:space="preserve">นอกจากนี้เมื่อวันที่ 24 มีนาคม 2559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2 คดี ในดคีหมายเลขดำที่ </w:t>
      </w:r>
      <w:r w:rsidR="005E0041">
        <w:rPr>
          <w:spacing w:val="6"/>
          <w:sz w:val="30"/>
          <w:szCs w:val="30"/>
          <w:lang w:val="en-US"/>
        </w:rPr>
        <w:br/>
      </w:r>
      <w:r w:rsidRPr="000661D6">
        <w:rPr>
          <w:spacing w:val="6"/>
          <w:sz w:val="30"/>
          <w:szCs w:val="30"/>
          <w:cs/>
          <w:lang w:val="en-US"/>
        </w:rPr>
        <w:t>สว.6/2559</w:t>
      </w:r>
      <w:r>
        <w:rPr>
          <w:spacing w:val="6"/>
          <w:sz w:val="30"/>
          <w:szCs w:val="30"/>
          <w:lang w:val="en-US"/>
        </w:rPr>
        <w:t xml:space="preserve"> </w:t>
      </w:r>
      <w:r w:rsidRPr="000661D6">
        <w:rPr>
          <w:spacing w:val="6"/>
          <w:sz w:val="30"/>
          <w:szCs w:val="30"/>
          <w:cs/>
          <w:lang w:val="en-US"/>
        </w:rPr>
        <w:t>ฐานละเมิดเกี่ยวกับเรื่องการทำเหมืองแร่นอกเขตประทานบัตร โดยเรียกค่าเสียหายเพิ่มเติมจากคด</w:t>
      </w:r>
      <w:r>
        <w:rPr>
          <w:rFonts w:hint="cs"/>
          <w:spacing w:val="6"/>
          <w:sz w:val="30"/>
          <w:szCs w:val="30"/>
          <w:cs/>
          <w:lang w:val="en-US"/>
        </w:rPr>
        <w:t>ี</w:t>
      </w:r>
      <w:r w:rsidRPr="000661D6">
        <w:rPr>
          <w:spacing w:val="6"/>
          <w:sz w:val="30"/>
          <w:szCs w:val="30"/>
          <w:cs/>
          <w:lang w:val="en-US"/>
        </w:rPr>
        <w:t>ดังกล่าวข้างต้นเป็นจำนวนทุนทรัพย์อีก 328 ล้านบาท และสว.5/2559 ฐานการทำเหมืองแร่โดยผิดเงื่อนไขในเขตประทานบัตรของบริษัทโดยเรียกค่าเสียหายเป็นจำนวนทุนทรัพย์ 1,671 ล้านบาท บริษัทเห็นว่าไม่ได้กระทำผิดตามคำฟ้องของพนักงานอัยการ</w:t>
      </w:r>
    </w:p>
    <w:p w:rsidR="000661D6" w:rsidRPr="000661D6" w:rsidRDefault="000661D6" w:rsidP="000661D6">
      <w:pPr>
        <w:pStyle w:val="Bo-Blankline"/>
      </w:pPr>
    </w:p>
    <w:p w:rsidR="0038437F" w:rsidRDefault="000661D6" w:rsidP="000661D6">
      <w:pPr>
        <w:pStyle w:val="Bo-Blankline"/>
        <w:jc w:val="thaiDistribute"/>
        <w:rPr>
          <w:sz w:val="30"/>
          <w:szCs w:val="30"/>
        </w:rPr>
      </w:pPr>
      <w:r w:rsidRPr="000661D6">
        <w:rPr>
          <w:sz w:val="30"/>
          <w:szCs w:val="30"/>
          <w:cs/>
        </w:rPr>
        <w:t>เมื่อวันที่ 2 สิงหาคม 2562 ศาลแพ่งมีคำพิพากษาในคดีหมายเลขดำที่ สว.5/2559 เรื่องการทำเหมืองแร่โดยผิดเงื่อนไข</w:t>
      </w:r>
      <w:r w:rsidRPr="00B02AC4">
        <w:rPr>
          <w:spacing w:val="-2"/>
          <w:sz w:val="30"/>
          <w:szCs w:val="30"/>
          <w:cs/>
        </w:rPr>
        <w:t>ในเขตประทานบัตรของบริษัท โดยสั่งให้จำเลยนำเอาแร่หินปูนเพื่ออุตสาหกรรมปูนซีเมนต์จำนวน 12</w:t>
      </w:r>
      <w:r w:rsidRPr="00B02AC4">
        <w:rPr>
          <w:spacing w:val="-2"/>
          <w:sz w:val="30"/>
          <w:szCs w:val="30"/>
        </w:rPr>
        <w:t>,</w:t>
      </w:r>
      <w:r w:rsidRPr="00B02AC4">
        <w:rPr>
          <w:spacing w:val="-2"/>
          <w:sz w:val="30"/>
          <w:szCs w:val="30"/>
          <w:cs/>
        </w:rPr>
        <w:t>488</w:t>
      </w:r>
      <w:r w:rsidRPr="00B02AC4">
        <w:rPr>
          <w:spacing w:val="-2"/>
          <w:sz w:val="30"/>
          <w:szCs w:val="30"/>
        </w:rPr>
        <w:t>,</w:t>
      </w:r>
      <w:r w:rsidRPr="00B02AC4">
        <w:rPr>
          <w:spacing w:val="-2"/>
          <w:sz w:val="30"/>
          <w:szCs w:val="30"/>
          <w:cs/>
        </w:rPr>
        <w:t>023.50 ตัน</w:t>
      </w:r>
      <w:r w:rsidRPr="000661D6">
        <w:rPr>
          <w:sz w:val="30"/>
          <w:szCs w:val="30"/>
          <w:cs/>
        </w:rPr>
        <w:t xml:space="preserve">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1</w:t>
      </w:r>
      <w:r w:rsidRPr="000661D6">
        <w:rPr>
          <w:sz w:val="30"/>
          <w:szCs w:val="30"/>
        </w:rPr>
        <w:t>,</w:t>
      </w:r>
      <w:r w:rsidRPr="000661D6">
        <w:rPr>
          <w:sz w:val="30"/>
          <w:szCs w:val="30"/>
          <w:cs/>
        </w:rPr>
        <w:t>603 ล้านบาท พร้อมดอกเบี้ยอัตราร้อยละ 7.5 ต่อปี นับแต่วันที่ทราบผลการรังวัด (วันที่ 31 สิงหาคม 2558) จนกว่าจะชำระเสร็จ กับให้ชำระค่าฤชาธรรมเนียมและค่าทนายความแทนโจทก์</w:t>
      </w:r>
    </w:p>
    <w:p w:rsidR="000661D6" w:rsidRPr="0038437F" w:rsidRDefault="000661D6" w:rsidP="000661D6">
      <w:pPr>
        <w:pStyle w:val="Bo-Blankline"/>
        <w:rPr>
          <w:lang w:val="en-US"/>
        </w:rPr>
      </w:pPr>
    </w:p>
    <w:p w:rsidR="000661D6" w:rsidRDefault="000661D6" w:rsidP="000661D6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0661D6">
        <w:rPr>
          <w:rFonts w:ascii="Angsana New" w:hAnsi="Angsana New"/>
          <w:sz w:val="30"/>
          <w:szCs w:val="30"/>
          <w:cs/>
          <w:lang w:val="en-US"/>
        </w:rPr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์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กำหนด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</w:t>
      </w:r>
      <w:r w:rsidRPr="00162A87">
        <w:rPr>
          <w:rFonts w:ascii="Angsana New" w:hAnsi="Angsana New"/>
          <w:spacing w:val="-4"/>
          <w:sz w:val="30"/>
          <w:szCs w:val="30"/>
          <w:cs/>
          <w:lang w:val="en-US"/>
        </w:rPr>
        <w:t>แร่หินปูนเพื่ออุตสาหกรรมปูนซีเมนต์จำนวน 12</w:t>
      </w:r>
      <w:r w:rsidRPr="00162A87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Pr="00162A87">
        <w:rPr>
          <w:rFonts w:ascii="Angsana New" w:hAnsi="Angsana New"/>
          <w:spacing w:val="-4"/>
          <w:sz w:val="30"/>
          <w:szCs w:val="30"/>
          <w:cs/>
          <w:lang w:val="en-US"/>
        </w:rPr>
        <w:t>488</w:t>
      </w:r>
      <w:r w:rsidRPr="00162A87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Pr="00162A87">
        <w:rPr>
          <w:rFonts w:ascii="Angsana New" w:hAnsi="Angsana New"/>
          <w:spacing w:val="-4"/>
          <w:sz w:val="30"/>
          <w:szCs w:val="30"/>
          <w:cs/>
          <w:lang w:val="en-US"/>
        </w:rPr>
        <w:t>023.50 ตันไปถมกลับคืนยังพื้นที่เดิมที่เอาแร่ไป หรือชำระเงินต้น</w:t>
      </w:r>
      <w:r w:rsidRPr="000661D6">
        <w:rPr>
          <w:rFonts w:ascii="Angsana New" w:hAnsi="Angsana New"/>
          <w:sz w:val="30"/>
          <w:szCs w:val="30"/>
          <w:cs/>
          <w:lang w:val="en-US"/>
        </w:rPr>
        <w:t>จำนวน 1</w:t>
      </w:r>
      <w:r w:rsidRPr="000661D6">
        <w:rPr>
          <w:rFonts w:ascii="Angsana New" w:hAnsi="Angsana New"/>
          <w:sz w:val="30"/>
          <w:szCs w:val="30"/>
          <w:lang w:val="en-US"/>
        </w:rPr>
        <w:t>,</w:t>
      </w:r>
      <w:r w:rsidRPr="000661D6">
        <w:rPr>
          <w:rFonts w:ascii="Angsana New" w:hAnsi="Angsana New"/>
          <w:sz w:val="30"/>
          <w:szCs w:val="30"/>
          <w:cs/>
          <w:lang w:val="en-US"/>
        </w:rPr>
        <w:t>603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 w:rsidRPr="000661D6">
        <w:rPr>
          <w:rFonts w:ascii="Angsana New" w:hAnsi="Angsana New"/>
          <w:sz w:val="30"/>
          <w:szCs w:val="30"/>
          <w:lang w:val="en-US"/>
        </w:rPr>
        <w:t xml:space="preserve">buffer zone) </w:t>
      </w:r>
      <w:r w:rsidRPr="000661D6">
        <w:rPr>
          <w:rFonts w:ascii="Angsana New" w:hAnsi="Angsana New"/>
          <w:sz w:val="30"/>
          <w:szCs w:val="30"/>
          <w:cs/>
          <w:lang w:val="en-US"/>
        </w:rPr>
        <w:t>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30 มิถุนายน 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0661D6" w:rsidRPr="000661D6" w:rsidRDefault="000661D6" w:rsidP="000661D6">
      <w:pPr>
        <w:pStyle w:val="Bo-Blankline"/>
        <w:jc w:val="thaiDistribute"/>
        <w:rPr>
          <w:sz w:val="30"/>
          <w:szCs w:val="30"/>
        </w:rPr>
      </w:pPr>
      <w:r w:rsidRPr="000661D6">
        <w:rPr>
          <w:sz w:val="30"/>
          <w:szCs w:val="30"/>
          <w:cs/>
        </w:rPr>
        <w:lastRenderedPageBreak/>
        <w:t>นอกจากนี้เมื่อวันที่ 2 มีนาคม 2560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สว.1/2560 ของศาลแพ่งฐานละเมิด</w:t>
      </w:r>
      <w:r w:rsidRPr="003716B4">
        <w:rPr>
          <w:spacing w:val="-4"/>
          <w:sz w:val="30"/>
          <w:szCs w:val="30"/>
          <w:cs/>
        </w:rPr>
        <w:t>เกี่ยวกับเรื่องการทำเหมืองแร่โดยผิดเงื่อนไขในเขตประทานบัตรของบริษัท และการทำเหมืองแร่นอกเขตประทานบัตร</w:t>
      </w:r>
      <w:r w:rsidRPr="000661D6">
        <w:rPr>
          <w:sz w:val="30"/>
          <w:szCs w:val="30"/>
          <w:cs/>
        </w:rPr>
        <w:t xml:space="preserve"> โดยเรียกค่าเสียหายเป็นจำนวนทุนทรัพย์ 345 ล้านบาท บริษัทเห็นว่าไม่ได้กระทำผิดตามคำฟ้องของพนักงานอัยการ และศาลกำหนดวันนัดพร้อมเพื่อตรวจสอบแผนที่และชี้สองสถานในวันที่ 19 กุมภาพันธ์ 2561 ในวันดังกล่าวศาลได้กำหนดประเด็นพิพาทแห่งคดี และกำหนดวันนัดสืบพยานโจทก์และจำเลย ในระหว่างเดือนพฤศจิกายนและธันวาคม 2561 ขณะนี้สืบพยานโจทก์เสร็จแล้วและยังสืบพยานจำเลยไม่แล้วเสร็จ ศาลจึงนัดวันสืบพยานจำเลยต่อในระหว่างเดือนกันยายนและตุลาคม 2562 โดยผลของคดียังมีความไม่แน่นอน เนื่องจากคดีอยู่ในระหว่างการพิจารณาของศาล</w:t>
      </w:r>
    </w:p>
    <w:p w:rsidR="000661D6" w:rsidRPr="000661D6" w:rsidRDefault="000661D6" w:rsidP="000661D6">
      <w:pPr>
        <w:pStyle w:val="Bo-Blankline"/>
      </w:pPr>
    </w:p>
    <w:p w:rsidR="000661D6" w:rsidRPr="000661D6" w:rsidRDefault="000661D6" w:rsidP="000661D6">
      <w:pPr>
        <w:pStyle w:val="Bo-Blankline"/>
        <w:jc w:val="thaiDistribute"/>
        <w:rPr>
          <w:sz w:val="30"/>
          <w:szCs w:val="30"/>
        </w:rPr>
      </w:pPr>
      <w:r w:rsidRPr="000661D6">
        <w:rPr>
          <w:sz w:val="30"/>
          <w:szCs w:val="30"/>
          <w:cs/>
        </w:rPr>
        <w:t>นอกจากนี้เมื่อวันที่ 21 มิถุนายน 2561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สว.2/2561 ของศาลแพ่งฐานละเมิดเกี่ยวกับเรื่องการทำเหมืองแร่นอกเขตประทานบัตร ซึ่งเป็นพื้นที่ต่อเนื่องกับพื้นที่เดิมในคดีหมายเลขดำที่ สว.1/2560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(น.ส.3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72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</w:t>
      </w:r>
      <w:r w:rsidR="003716B4">
        <w:rPr>
          <w:sz w:val="30"/>
          <w:szCs w:val="30"/>
          <w:cs/>
        </w:rPr>
        <w:br/>
      </w:r>
      <w:r w:rsidRPr="000661D6">
        <w:rPr>
          <w:sz w:val="30"/>
          <w:szCs w:val="30"/>
          <w:cs/>
        </w:rPr>
        <w:t>18 มีนาคม 2562 ในวันดังกล่าวศาลได้กำหนดประเด็นพิพาทแห่งคดี และกำหนดวันนัดสืบพยานโจทก์และจำเลย ในระหว่างเดือนธันวาคม 2562 และเดือนมกราคม 2563 โดยผลของคดียังมีความไม่แน่นอน เนื่องจากคดีอยู่ในระหว่างการพิจารณาของศาล</w:t>
      </w:r>
    </w:p>
    <w:p w:rsidR="000661D6" w:rsidRPr="000661D6" w:rsidRDefault="000661D6" w:rsidP="000661D6">
      <w:pPr>
        <w:pStyle w:val="Bo-Blankline"/>
      </w:pPr>
    </w:p>
    <w:p w:rsidR="000661D6" w:rsidRPr="00CE6E75" w:rsidRDefault="000661D6" w:rsidP="00CE6E75">
      <w:pPr>
        <w:numPr>
          <w:ilvl w:val="0"/>
          <w:numId w:val="6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6E75">
        <w:rPr>
          <w:rFonts w:ascii="Angsana New" w:hAnsi="Angsana New"/>
          <w:sz w:val="30"/>
          <w:szCs w:val="30"/>
          <w:cs/>
          <w:lang w:val="en-US"/>
        </w:rPr>
        <w:t>เมื่อวันที่ 2 มิถุนายน 2560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6 ตุลาคม 2560 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2 มีนาคม 2561 คดีอยู่ระหว่างการพิจารณาของศาลปกครองกลาง</w:t>
      </w:r>
    </w:p>
    <w:p w:rsidR="000661D6" w:rsidRPr="000661D6" w:rsidRDefault="000661D6" w:rsidP="000661D6">
      <w:pPr>
        <w:pStyle w:val="Bo-Blankline"/>
      </w:pPr>
    </w:p>
    <w:p w:rsidR="00C25E2E" w:rsidRDefault="000661D6" w:rsidP="000661D6">
      <w:pPr>
        <w:pStyle w:val="Bo-Blankline"/>
        <w:jc w:val="thaiDistribute"/>
        <w:rPr>
          <w:cs/>
          <w:lang w:val="en-US"/>
        </w:rPr>
      </w:pPr>
      <w:r w:rsidRPr="000661D6">
        <w:rPr>
          <w:sz w:val="30"/>
          <w:szCs w:val="30"/>
          <w:cs/>
        </w:rPr>
        <w:t>สำหรับคดีดังกล่าวข้างต้น ที่ปรึกษาทางกฎหมายของ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4E6BF7" w:rsidRDefault="004E6BF7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C65695" w:rsidRDefault="00C65695" w:rsidP="00C65695">
      <w:pPr>
        <w:pStyle w:val="Caption"/>
        <w:ind w:hanging="900"/>
      </w:pPr>
      <w:r w:rsidRPr="00C65695">
        <w:rPr>
          <w:rFonts w:hint="cs"/>
          <w:cs/>
        </w:rPr>
        <w:lastRenderedPageBreak/>
        <w:t>มาตรฐานการรายงานทางการเงินที่ยังไม่ได้ใช้</w:t>
      </w:r>
    </w:p>
    <w:p w:rsidR="007C05C7" w:rsidRPr="007C05C7" w:rsidRDefault="007C05C7" w:rsidP="007C05C7">
      <w:pPr>
        <w:pStyle w:val="Bo-Blankline"/>
        <w:rPr>
          <w:lang w:val="en-US"/>
        </w:rPr>
      </w:pPr>
    </w:p>
    <w:p w:rsidR="003D7470" w:rsidRDefault="007C05C7" w:rsidP="004B70B5">
      <w:pPr>
        <w:pStyle w:val="Bo-C1Content"/>
      </w:pPr>
      <w:r w:rsidRPr="007A5981">
        <w:rPr>
          <w:cs/>
        </w:rPr>
        <w:t>มาตรฐานการรายงานทางการเงิน</w:t>
      </w:r>
      <w:r w:rsidRPr="007A5981">
        <w:rPr>
          <w:rFonts w:hint="cs"/>
          <w:cs/>
        </w:rPr>
        <w:t>ที่ออกและปรับปรุงใหม่</w:t>
      </w:r>
      <w:r w:rsidR="008000F2">
        <w:rPr>
          <w:rFonts w:hint="cs"/>
          <w:cs/>
        </w:rPr>
        <w:t>ซึ่ง</w:t>
      </w:r>
      <w:r w:rsidRPr="007A5981">
        <w:rPr>
          <w:rFonts w:hint="cs"/>
          <w:cs/>
        </w:rPr>
        <w:t>เกี่ยวกับการดำเนินงานของกลุ่มบริษัท</w:t>
      </w:r>
      <w:r w:rsidR="00B64AA7">
        <w:rPr>
          <w:rFonts w:hint="cs"/>
          <w:cs/>
        </w:rPr>
        <w:t>และ</w:t>
      </w:r>
      <w:r w:rsidRPr="007A5981">
        <w:rPr>
          <w:rFonts w:hint="cs"/>
          <w:cs/>
        </w:rPr>
        <w:t>คาดว่าจะมีผลกระทบที่มีสาระสำคัญต่อ</w:t>
      </w:r>
      <w:r w:rsidRPr="007A5981">
        <w:rPr>
          <w:rFonts w:hint="cs"/>
          <w:cs/>
          <w:lang w:val="en-US"/>
        </w:rPr>
        <w:t>งบการเงินรวมและงบการเงินเฉพาะกิจการ</w:t>
      </w:r>
      <w:r w:rsidRPr="007A5981">
        <w:rPr>
          <w:rFonts w:hint="cs"/>
          <w:cs/>
        </w:rPr>
        <w:t xml:space="preserve"> </w:t>
      </w:r>
      <w:r w:rsidRPr="007A5981">
        <w:rPr>
          <w:rFonts w:hint="cs"/>
          <w:cs/>
          <w:lang w:val="en-US"/>
        </w:rPr>
        <w:t>เมื่อนำมาถือปฏิบัติเป็นครั้งแรก</w:t>
      </w:r>
      <w:r w:rsidRPr="007A5981">
        <w:rPr>
          <w:lang w:val="en-US"/>
        </w:rPr>
        <w:t xml:space="preserve"> </w:t>
      </w:r>
      <w:r w:rsidR="00B64AA7">
        <w:rPr>
          <w:rFonts w:hint="cs"/>
          <w:cs/>
          <w:lang w:val="en-US"/>
        </w:rPr>
        <w:t>โดย</w:t>
      </w:r>
      <w:r w:rsidRPr="007A5981">
        <w:rPr>
          <w:cs/>
          <w:lang w:val="en-US"/>
        </w:rPr>
        <w:t>มาตรฐานการรายงานทางการเงิน</w:t>
      </w:r>
      <w:r w:rsidRPr="007A5981">
        <w:rPr>
          <w:rFonts w:hint="cs"/>
          <w:cs/>
          <w:lang w:val="en-US"/>
        </w:rPr>
        <w:t>ดังกล่าวกำหนดให้ถือปฏิบัติกับงบการเงิน</w:t>
      </w:r>
      <w:r w:rsidRPr="007A5981">
        <w:rPr>
          <w:cs/>
        </w:rPr>
        <w:t>สำหรับรอบระยะเวลาบัญชีที่เริ่มในหรือหลังวันที่</w:t>
      </w:r>
      <w:r w:rsidRPr="007A5981">
        <w:rPr>
          <w:rFonts w:hint="cs"/>
          <w:cs/>
        </w:rPr>
        <w:t xml:space="preserve"> </w:t>
      </w:r>
      <w:r w:rsidRPr="007A5981">
        <w:t>1</w:t>
      </w:r>
      <w:r w:rsidRPr="007A5981">
        <w:rPr>
          <w:cs/>
        </w:rPr>
        <w:t xml:space="preserve"> มกราคม </w:t>
      </w:r>
      <w:r w:rsidRPr="007A5981">
        <w:rPr>
          <w:lang w:val="en-US"/>
        </w:rPr>
        <w:t xml:space="preserve">2563 </w:t>
      </w:r>
      <w:r w:rsidRPr="007A5981">
        <w:rPr>
          <w:rFonts w:hint="cs"/>
          <w:cs/>
          <w:lang w:val="en-US"/>
        </w:rPr>
        <w:t>มี</w:t>
      </w:r>
      <w:r w:rsidRPr="007A5981">
        <w:rPr>
          <w:rFonts w:hint="cs"/>
          <w:cs/>
        </w:rPr>
        <w:t>ดังต่อไปนี้</w:t>
      </w:r>
      <w:r w:rsidRPr="007A5981">
        <w:t xml:space="preserve"> </w:t>
      </w:r>
    </w:p>
    <w:p w:rsidR="00760227" w:rsidRPr="00760227" w:rsidRDefault="00760227" w:rsidP="004B70B5">
      <w:pPr>
        <w:pStyle w:val="Bo-C1Content"/>
        <w:rPr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88"/>
        <w:gridCol w:w="4482"/>
      </w:tblGrid>
      <w:tr w:rsidR="007C05C7" w:rsidRPr="007A5981" w:rsidTr="00E86AF0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7C05C7" w:rsidRPr="00287D72" w:rsidRDefault="007C05C7" w:rsidP="00287D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287D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82" w:type="dxa"/>
            <w:shd w:val="clear" w:color="auto" w:fill="auto"/>
            <w:vAlign w:val="bottom"/>
          </w:tcPr>
          <w:p w:rsidR="007C05C7" w:rsidRPr="00287D72" w:rsidRDefault="007C05C7" w:rsidP="00287D72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87D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87D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7D7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87D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7D72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287D72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287D72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16*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201" w:hanging="201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19*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C05C7" w:rsidRPr="007C05C7" w:rsidRDefault="007C05C7" w:rsidP="007C05C7">
      <w:pPr>
        <w:pStyle w:val="Bo-Blankline"/>
      </w:pPr>
    </w:p>
    <w:p w:rsidR="007C05C7" w:rsidRDefault="007C05C7" w:rsidP="007C05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5981">
        <w:rPr>
          <w:rFonts w:ascii="Angsana New" w:hAnsi="Angsana New"/>
          <w:i/>
          <w:iCs/>
          <w:sz w:val="30"/>
          <w:szCs w:val="30"/>
        </w:rPr>
        <w:t xml:space="preserve">* </w:t>
      </w:r>
      <w:r w:rsidRPr="007A598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64AFB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7A5981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496858" w:rsidRPr="007A5981" w:rsidRDefault="00496858" w:rsidP="00496858">
      <w:pPr>
        <w:pStyle w:val="Bo-Blankline"/>
      </w:pPr>
    </w:p>
    <w:p w:rsidR="007C05C7" w:rsidRPr="007A5981" w:rsidRDefault="007C05C7" w:rsidP="007C05C7">
      <w:pPr>
        <w:pStyle w:val="ListParagraph"/>
        <w:numPr>
          <w:ilvl w:val="0"/>
          <w:numId w:val="2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A598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C05C7" w:rsidRPr="007A5981" w:rsidRDefault="007C05C7" w:rsidP="007C05C7">
      <w:pPr>
        <w:pStyle w:val="Bo-Blankline"/>
      </w:pPr>
    </w:p>
    <w:p w:rsidR="00112A38" w:rsidRPr="005274FF" w:rsidRDefault="00112A38" w:rsidP="00112A38">
      <w:pPr>
        <w:pStyle w:val="Ang15"/>
        <w:ind w:right="-39"/>
      </w:pPr>
      <w:r w:rsidRPr="005274FF">
        <w:rPr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267328" w:rsidRPr="00032AF8" w:rsidRDefault="00267328" w:rsidP="00267328">
      <w:pPr>
        <w:pStyle w:val="Bo-Blankline"/>
      </w:pPr>
    </w:p>
    <w:p w:rsidR="007C05C7" w:rsidRPr="00100913" w:rsidRDefault="007C05C7" w:rsidP="007C05C7">
      <w:pPr>
        <w:pStyle w:val="ListParagraph"/>
        <w:numPr>
          <w:ilvl w:val="0"/>
          <w:numId w:val="2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C05C7" w:rsidRPr="007A5981" w:rsidRDefault="007C05C7" w:rsidP="007C05C7">
      <w:pPr>
        <w:pStyle w:val="Bo-Blankline"/>
      </w:pPr>
    </w:p>
    <w:p w:rsidR="003F7BF1" w:rsidRPr="005274FF" w:rsidRDefault="003F7BF1" w:rsidP="003F7B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74F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274FF">
        <w:rPr>
          <w:rFonts w:ascii="Angsana New" w:hAnsi="Angsana New"/>
          <w:sz w:val="30"/>
          <w:szCs w:val="30"/>
        </w:rPr>
        <w:t xml:space="preserve">16 </w:t>
      </w:r>
      <w:r w:rsidRPr="005274FF">
        <w:rPr>
          <w:rFonts w:ascii="Angsana New" w:hAnsi="Angsana New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C66084" w:rsidRPr="00A37372" w:rsidRDefault="00C66084" w:rsidP="00C66084">
      <w:pPr>
        <w:pStyle w:val="Bo-Blankline"/>
        <w:rPr>
          <w:highlight w:val="yellow"/>
        </w:rPr>
      </w:pPr>
    </w:p>
    <w:p w:rsidR="003F7BF1" w:rsidRDefault="003F7BF1" w:rsidP="003F7B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37372">
        <w:rPr>
          <w:rFonts w:ascii="Angsana New" w:hAnsi="Angsana New"/>
          <w:sz w:val="30"/>
          <w:szCs w:val="30"/>
          <w:cs/>
        </w:rPr>
        <w:lastRenderedPageBreak/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</w:t>
      </w:r>
    </w:p>
    <w:sectPr w:rsidR="003F7BF1" w:rsidSect="005274FF">
      <w:footerReference w:type="default" r:id="rId22"/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5B8" w:rsidRDefault="004E25B8">
      <w:r>
        <w:separator/>
      </w:r>
    </w:p>
  </w:endnote>
  <w:endnote w:type="continuationSeparator" w:id="0">
    <w:p w:rsidR="004E25B8" w:rsidRDefault="004E2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065DCA" w:rsidRDefault="00FC4AD2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36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FC4AD2" w:rsidRPr="00EF2E6A" w:rsidRDefault="00FC4AD2">
    <w:pPr>
      <w:pStyle w:val="Footer"/>
      <w:ind w:right="360"/>
      <w:rPr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896DD3" w:rsidRDefault="00FC4AD2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C4AD2" w:rsidRDefault="00FC4AD2">
    <w:pPr>
      <w:pStyle w:val="Footer"/>
      <w:tabs>
        <w:tab w:val="clear" w:pos="8505"/>
      </w:tabs>
      <w:ind w:right="36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6170A6" w:rsidRDefault="00FC4AD2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FC4AD2" w:rsidRDefault="00FC4AD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A14E61" w:rsidRDefault="00FC4AD2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38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FC4AD2" w:rsidRDefault="00FC4AD2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FC4AD2" w:rsidRDefault="00FC4AD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065DCA" w:rsidRDefault="00FC4AD2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FC4AD2" w:rsidRPr="00EF2E6A" w:rsidRDefault="00FC4AD2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020D75" w:rsidRDefault="00FC4AD2" w:rsidP="00020D75">
    <w:pPr>
      <w:pStyle w:val="Footer"/>
      <w:jc w:val="center"/>
      <w:rPr>
        <w:rFonts w:ascii="Angsana New" w:hAnsi="Angsana New"/>
        <w:sz w:val="30"/>
        <w:szCs w:val="30"/>
      </w:rPr>
    </w:pPr>
    <w:r w:rsidRPr="00020D75">
      <w:rPr>
        <w:rFonts w:ascii="Angsana New" w:hAnsi="Angsana New"/>
        <w:sz w:val="30"/>
        <w:szCs w:val="30"/>
      </w:rPr>
      <w:fldChar w:fldCharType="begin"/>
    </w:r>
    <w:r w:rsidRPr="00020D75">
      <w:rPr>
        <w:rFonts w:ascii="Angsana New" w:hAnsi="Angsana New"/>
        <w:sz w:val="30"/>
        <w:szCs w:val="30"/>
      </w:rPr>
      <w:instrText xml:space="preserve"> PAGE   \* MERGEFORMAT </w:instrText>
    </w:r>
    <w:r w:rsidRPr="00020D75">
      <w:rPr>
        <w:rFonts w:ascii="Angsana New" w:hAnsi="Angsana New"/>
        <w:sz w:val="30"/>
        <w:szCs w:val="30"/>
      </w:rPr>
      <w:fldChar w:fldCharType="separate"/>
    </w:r>
    <w:r w:rsidRPr="00020D75">
      <w:rPr>
        <w:rFonts w:ascii="Angsana New" w:hAnsi="Angsana New"/>
        <w:noProof/>
        <w:sz w:val="30"/>
        <w:szCs w:val="30"/>
      </w:rPr>
      <w:t>72</w:t>
    </w:r>
    <w:r w:rsidRPr="00020D7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896DD3" w:rsidRDefault="00FC4AD2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C4AD2" w:rsidRDefault="00FC4AD2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896DD3" w:rsidRDefault="00FC4AD2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C4AD2" w:rsidRDefault="00FC4AD2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Pr="00A17E06" w:rsidRDefault="00FC4AD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5B8" w:rsidRDefault="004E25B8">
      <w:r>
        <w:separator/>
      </w:r>
    </w:p>
  </w:footnote>
  <w:footnote w:type="continuationSeparator" w:id="0">
    <w:p w:rsidR="004E25B8" w:rsidRDefault="004E2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C4AD2" w:rsidRPr="00720668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2562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FC4AD2" w:rsidRDefault="00FC4AD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C4AD2" w:rsidRPr="00720668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FC4AD2" w:rsidRDefault="00FC4AD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C4AD2" w:rsidRPr="00331F33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FC4AD2" w:rsidRDefault="00FC4AD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C4AD2" w:rsidRPr="00331F33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FC4AD2" w:rsidRDefault="00FC4AD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FC4AD2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C4AD2" w:rsidRPr="00331F33" w:rsidRDefault="00FC4AD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FC4AD2" w:rsidRDefault="00FC4AD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34B5AF0"/>
    <w:multiLevelType w:val="hybridMultilevel"/>
    <w:tmpl w:val="6224538E"/>
    <w:lvl w:ilvl="0" w:tplc="F1B8C94E">
      <w:numFmt w:val="bullet"/>
      <w:lvlText w:val="•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23C400A"/>
    <w:multiLevelType w:val="hybridMultilevel"/>
    <w:tmpl w:val="163AFF78"/>
    <w:lvl w:ilvl="0" w:tplc="E84C2A36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8"/>
  </w:num>
  <w:num w:numId="5">
    <w:abstractNumId w:val="7"/>
  </w:num>
  <w:num w:numId="6">
    <w:abstractNumId w:val="14"/>
  </w:num>
  <w:num w:numId="7">
    <w:abstractNumId w:val="2"/>
  </w:num>
  <w:num w:numId="8">
    <w:abstractNumId w:val="12"/>
  </w:num>
  <w:num w:numId="9">
    <w:abstractNumId w:val="15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9"/>
  </w:num>
  <w:num w:numId="15">
    <w:abstractNumId w:val="5"/>
  </w:num>
  <w:num w:numId="16">
    <w:abstractNumId w:val="2"/>
  </w:num>
  <w:num w:numId="17">
    <w:abstractNumId w:val="2"/>
  </w:num>
  <w:num w:numId="18">
    <w:abstractNumId w:val="19"/>
  </w:num>
  <w:num w:numId="19">
    <w:abstractNumId w:val="3"/>
  </w:num>
  <w:num w:numId="20">
    <w:abstractNumId w:val="4"/>
  </w:num>
  <w:num w:numId="21">
    <w:abstractNumId w:val="16"/>
  </w:num>
  <w:num w:numId="22">
    <w:abstractNumId w:val="2"/>
  </w:num>
  <w:num w:numId="23">
    <w:abstractNumId w:val="2"/>
  </w:num>
  <w:num w:numId="24">
    <w:abstractNumId w:val="17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4BA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4A"/>
    <w:rsid w:val="000116AA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824"/>
    <w:rsid w:val="00020907"/>
    <w:rsid w:val="00020C87"/>
    <w:rsid w:val="00020D75"/>
    <w:rsid w:val="00020F5B"/>
    <w:rsid w:val="00020FA0"/>
    <w:rsid w:val="0002142E"/>
    <w:rsid w:val="000214BC"/>
    <w:rsid w:val="00021C94"/>
    <w:rsid w:val="00021D70"/>
    <w:rsid w:val="00021DDB"/>
    <w:rsid w:val="0002208C"/>
    <w:rsid w:val="0002216B"/>
    <w:rsid w:val="0002230C"/>
    <w:rsid w:val="00022651"/>
    <w:rsid w:val="00022B4F"/>
    <w:rsid w:val="00022EF1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AB7"/>
    <w:rsid w:val="00026C1F"/>
    <w:rsid w:val="00026CE5"/>
    <w:rsid w:val="00026E6A"/>
    <w:rsid w:val="00026EA3"/>
    <w:rsid w:val="00027B66"/>
    <w:rsid w:val="00027B8E"/>
    <w:rsid w:val="00027BAB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3C6"/>
    <w:rsid w:val="000337E8"/>
    <w:rsid w:val="00033902"/>
    <w:rsid w:val="00034507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7FE"/>
    <w:rsid w:val="00037B08"/>
    <w:rsid w:val="000401D1"/>
    <w:rsid w:val="000405D8"/>
    <w:rsid w:val="0004072E"/>
    <w:rsid w:val="0004100D"/>
    <w:rsid w:val="0004140C"/>
    <w:rsid w:val="000415C9"/>
    <w:rsid w:val="000419E9"/>
    <w:rsid w:val="00041B75"/>
    <w:rsid w:val="00042A2B"/>
    <w:rsid w:val="00042A4F"/>
    <w:rsid w:val="00042AEE"/>
    <w:rsid w:val="00042B69"/>
    <w:rsid w:val="00042C42"/>
    <w:rsid w:val="00042F9C"/>
    <w:rsid w:val="00043565"/>
    <w:rsid w:val="000435DF"/>
    <w:rsid w:val="00043A61"/>
    <w:rsid w:val="00043AA2"/>
    <w:rsid w:val="00043ADC"/>
    <w:rsid w:val="00043BAA"/>
    <w:rsid w:val="00043F34"/>
    <w:rsid w:val="00044363"/>
    <w:rsid w:val="000444F3"/>
    <w:rsid w:val="00044F34"/>
    <w:rsid w:val="00045048"/>
    <w:rsid w:val="00045397"/>
    <w:rsid w:val="000455CA"/>
    <w:rsid w:val="00046319"/>
    <w:rsid w:val="000465E0"/>
    <w:rsid w:val="00046C05"/>
    <w:rsid w:val="0004714D"/>
    <w:rsid w:val="0004726D"/>
    <w:rsid w:val="00047278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CF0"/>
    <w:rsid w:val="00082FE7"/>
    <w:rsid w:val="00083067"/>
    <w:rsid w:val="0008341D"/>
    <w:rsid w:val="00083920"/>
    <w:rsid w:val="000844CC"/>
    <w:rsid w:val="00084F61"/>
    <w:rsid w:val="00084F69"/>
    <w:rsid w:val="000857BA"/>
    <w:rsid w:val="00085D23"/>
    <w:rsid w:val="00085DE0"/>
    <w:rsid w:val="00085FCB"/>
    <w:rsid w:val="000860EB"/>
    <w:rsid w:val="0008629E"/>
    <w:rsid w:val="00086C58"/>
    <w:rsid w:val="00087621"/>
    <w:rsid w:val="00087692"/>
    <w:rsid w:val="00087727"/>
    <w:rsid w:val="00090464"/>
    <w:rsid w:val="000905CD"/>
    <w:rsid w:val="000908E8"/>
    <w:rsid w:val="00090B3C"/>
    <w:rsid w:val="000912A8"/>
    <w:rsid w:val="0009168B"/>
    <w:rsid w:val="00091A06"/>
    <w:rsid w:val="00091C4F"/>
    <w:rsid w:val="00092292"/>
    <w:rsid w:val="000922A7"/>
    <w:rsid w:val="000926D0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BE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16"/>
    <w:rsid w:val="000E24B5"/>
    <w:rsid w:val="000E264D"/>
    <w:rsid w:val="000E299F"/>
    <w:rsid w:val="000E3176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522E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42"/>
    <w:rsid w:val="001179C5"/>
    <w:rsid w:val="00117CF3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55"/>
    <w:rsid w:val="00132F9A"/>
    <w:rsid w:val="001332CB"/>
    <w:rsid w:val="00133541"/>
    <w:rsid w:val="0013438A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C0B"/>
    <w:rsid w:val="00140684"/>
    <w:rsid w:val="00140849"/>
    <w:rsid w:val="001408CF"/>
    <w:rsid w:val="0014094B"/>
    <w:rsid w:val="00140BB4"/>
    <w:rsid w:val="00141213"/>
    <w:rsid w:val="0014179F"/>
    <w:rsid w:val="001429A8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AD"/>
    <w:rsid w:val="00150FE1"/>
    <w:rsid w:val="00151365"/>
    <w:rsid w:val="00151785"/>
    <w:rsid w:val="00152234"/>
    <w:rsid w:val="001527D6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E6"/>
    <w:rsid w:val="0016322E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8AB"/>
    <w:rsid w:val="00174A83"/>
    <w:rsid w:val="00174A86"/>
    <w:rsid w:val="00175397"/>
    <w:rsid w:val="00175993"/>
    <w:rsid w:val="001764AE"/>
    <w:rsid w:val="0017688F"/>
    <w:rsid w:val="0017754D"/>
    <w:rsid w:val="00180729"/>
    <w:rsid w:val="00180DF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2025"/>
    <w:rsid w:val="001A26D8"/>
    <w:rsid w:val="001A2B0D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772"/>
    <w:rsid w:val="001C07C6"/>
    <w:rsid w:val="001C0B84"/>
    <w:rsid w:val="001C0D07"/>
    <w:rsid w:val="001C1D9D"/>
    <w:rsid w:val="001C1DAA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D0943"/>
    <w:rsid w:val="001D0AC5"/>
    <w:rsid w:val="001D0B74"/>
    <w:rsid w:val="001D13CA"/>
    <w:rsid w:val="001D1AFA"/>
    <w:rsid w:val="001D1DA9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D40"/>
    <w:rsid w:val="001D5109"/>
    <w:rsid w:val="001D55AE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7DF"/>
    <w:rsid w:val="001E1D30"/>
    <w:rsid w:val="001E2B1E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E7E74"/>
    <w:rsid w:val="001F0448"/>
    <w:rsid w:val="001F0994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2001F3"/>
    <w:rsid w:val="002012CF"/>
    <w:rsid w:val="00201688"/>
    <w:rsid w:val="00202402"/>
    <w:rsid w:val="00202639"/>
    <w:rsid w:val="00202F2C"/>
    <w:rsid w:val="0020320A"/>
    <w:rsid w:val="00203531"/>
    <w:rsid w:val="002039BB"/>
    <w:rsid w:val="00203EEF"/>
    <w:rsid w:val="00203FF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4AC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A6B"/>
    <w:rsid w:val="00243EDE"/>
    <w:rsid w:val="00244380"/>
    <w:rsid w:val="00244721"/>
    <w:rsid w:val="002448F5"/>
    <w:rsid w:val="00244927"/>
    <w:rsid w:val="00244EB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C0B"/>
    <w:rsid w:val="00287D47"/>
    <w:rsid w:val="00287D72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C04"/>
    <w:rsid w:val="002B5E9C"/>
    <w:rsid w:val="002B5EBB"/>
    <w:rsid w:val="002B5EC1"/>
    <w:rsid w:val="002B6FCF"/>
    <w:rsid w:val="002B758A"/>
    <w:rsid w:val="002B7B99"/>
    <w:rsid w:val="002B7BBC"/>
    <w:rsid w:val="002B7CF1"/>
    <w:rsid w:val="002C07C2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AD0"/>
    <w:rsid w:val="002E5D9C"/>
    <w:rsid w:val="002E5E5C"/>
    <w:rsid w:val="002E5FE1"/>
    <w:rsid w:val="002E60D8"/>
    <w:rsid w:val="002E6DB4"/>
    <w:rsid w:val="002E6DFE"/>
    <w:rsid w:val="002E727B"/>
    <w:rsid w:val="002E7301"/>
    <w:rsid w:val="002E75B3"/>
    <w:rsid w:val="002E75F1"/>
    <w:rsid w:val="002E776A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3F7"/>
    <w:rsid w:val="003037E4"/>
    <w:rsid w:val="00303869"/>
    <w:rsid w:val="00303D61"/>
    <w:rsid w:val="00303D79"/>
    <w:rsid w:val="00304D2C"/>
    <w:rsid w:val="0030527C"/>
    <w:rsid w:val="003052A6"/>
    <w:rsid w:val="003063F4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CB"/>
    <w:rsid w:val="003443B7"/>
    <w:rsid w:val="00344509"/>
    <w:rsid w:val="003445BE"/>
    <w:rsid w:val="003450C2"/>
    <w:rsid w:val="00345147"/>
    <w:rsid w:val="003455B4"/>
    <w:rsid w:val="0034572D"/>
    <w:rsid w:val="0034588F"/>
    <w:rsid w:val="00345B10"/>
    <w:rsid w:val="00345E8E"/>
    <w:rsid w:val="00345EDC"/>
    <w:rsid w:val="0034615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CC1"/>
    <w:rsid w:val="0036044D"/>
    <w:rsid w:val="0036055E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F"/>
    <w:rsid w:val="00363CDE"/>
    <w:rsid w:val="0036461B"/>
    <w:rsid w:val="00364A47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3155"/>
    <w:rsid w:val="003731D6"/>
    <w:rsid w:val="0037355A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90"/>
    <w:rsid w:val="003831E6"/>
    <w:rsid w:val="003833E3"/>
    <w:rsid w:val="003837AF"/>
    <w:rsid w:val="0038386D"/>
    <w:rsid w:val="00383A00"/>
    <w:rsid w:val="00383F61"/>
    <w:rsid w:val="00384096"/>
    <w:rsid w:val="003842EA"/>
    <w:rsid w:val="0038437F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A73"/>
    <w:rsid w:val="003A0CD6"/>
    <w:rsid w:val="003A1ECB"/>
    <w:rsid w:val="003A1EFB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3F"/>
    <w:rsid w:val="003D4256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470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530"/>
    <w:rsid w:val="003E3690"/>
    <w:rsid w:val="003E3721"/>
    <w:rsid w:val="003E3AB2"/>
    <w:rsid w:val="003E3AD7"/>
    <w:rsid w:val="003E3BA1"/>
    <w:rsid w:val="003E4273"/>
    <w:rsid w:val="003E45A2"/>
    <w:rsid w:val="003E4F07"/>
    <w:rsid w:val="003E4FD2"/>
    <w:rsid w:val="003E5A45"/>
    <w:rsid w:val="003E5F33"/>
    <w:rsid w:val="003E6137"/>
    <w:rsid w:val="003E65E2"/>
    <w:rsid w:val="003E6E69"/>
    <w:rsid w:val="003E7132"/>
    <w:rsid w:val="003F0724"/>
    <w:rsid w:val="003F1945"/>
    <w:rsid w:val="003F1A2B"/>
    <w:rsid w:val="003F1ADA"/>
    <w:rsid w:val="003F1D96"/>
    <w:rsid w:val="003F2896"/>
    <w:rsid w:val="003F299D"/>
    <w:rsid w:val="003F2DC1"/>
    <w:rsid w:val="003F2DE8"/>
    <w:rsid w:val="003F38F6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D34"/>
    <w:rsid w:val="0040714C"/>
    <w:rsid w:val="0040733B"/>
    <w:rsid w:val="004073BB"/>
    <w:rsid w:val="0040749C"/>
    <w:rsid w:val="004077E2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9E8"/>
    <w:rsid w:val="00425FF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42E"/>
    <w:rsid w:val="00431D63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8A8"/>
    <w:rsid w:val="00441AF7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961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D3"/>
    <w:rsid w:val="00461B8C"/>
    <w:rsid w:val="0046250C"/>
    <w:rsid w:val="00462593"/>
    <w:rsid w:val="00462782"/>
    <w:rsid w:val="00463000"/>
    <w:rsid w:val="0046313F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913"/>
    <w:rsid w:val="00467AC3"/>
    <w:rsid w:val="00467F11"/>
    <w:rsid w:val="0047012C"/>
    <w:rsid w:val="00470281"/>
    <w:rsid w:val="004702D8"/>
    <w:rsid w:val="004702ED"/>
    <w:rsid w:val="004708EF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2390"/>
    <w:rsid w:val="004727AC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71C2"/>
    <w:rsid w:val="004772CD"/>
    <w:rsid w:val="004778FC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31B5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C12"/>
    <w:rsid w:val="0049146D"/>
    <w:rsid w:val="0049155D"/>
    <w:rsid w:val="00491C37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EA7"/>
    <w:rsid w:val="004B47AC"/>
    <w:rsid w:val="004B4877"/>
    <w:rsid w:val="004B4CA0"/>
    <w:rsid w:val="004B4CE8"/>
    <w:rsid w:val="004B4DE2"/>
    <w:rsid w:val="004B54E9"/>
    <w:rsid w:val="004B56E6"/>
    <w:rsid w:val="004B6888"/>
    <w:rsid w:val="004B6930"/>
    <w:rsid w:val="004B6A02"/>
    <w:rsid w:val="004B6AC4"/>
    <w:rsid w:val="004B6CE7"/>
    <w:rsid w:val="004B6D78"/>
    <w:rsid w:val="004B6E53"/>
    <w:rsid w:val="004B70B5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5B8"/>
    <w:rsid w:val="004E28E2"/>
    <w:rsid w:val="004E293D"/>
    <w:rsid w:val="004E2E28"/>
    <w:rsid w:val="004E2FC3"/>
    <w:rsid w:val="004E38C0"/>
    <w:rsid w:val="004E3D83"/>
    <w:rsid w:val="004E4983"/>
    <w:rsid w:val="004E517F"/>
    <w:rsid w:val="004E5DA6"/>
    <w:rsid w:val="004E5DD3"/>
    <w:rsid w:val="004E649B"/>
    <w:rsid w:val="004E6BF7"/>
    <w:rsid w:val="004E712A"/>
    <w:rsid w:val="004E7184"/>
    <w:rsid w:val="004E7AC9"/>
    <w:rsid w:val="004E7E3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E2C"/>
    <w:rsid w:val="0050117C"/>
    <w:rsid w:val="00501516"/>
    <w:rsid w:val="005016D0"/>
    <w:rsid w:val="005018DE"/>
    <w:rsid w:val="00501A3C"/>
    <w:rsid w:val="00501E47"/>
    <w:rsid w:val="00502F4A"/>
    <w:rsid w:val="00503D08"/>
    <w:rsid w:val="005047AC"/>
    <w:rsid w:val="00504979"/>
    <w:rsid w:val="00504C31"/>
    <w:rsid w:val="00504CCD"/>
    <w:rsid w:val="00504CD7"/>
    <w:rsid w:val="00505270"/>
    <w:rsid w:val="00505476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FDA"/>
    <w:rsid w:val="00523518"/>
    <w:rsid w:val="00523B7F"/>
    <w:rsid w:val="00523C57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798"/>
    <w:rsid w:val="005369A8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CA4"/>
    <w:rsid w:val="00543ECD"/>
    <w:rsid w:val="00543F55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790"/>
    <w:rsid w:val="00552424"/>
    <w:rsid w:val="00552532"/>
    <w:rsid w:val="005525B0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572F"/>
    <w:rsid w:val="00556189"/>
    <w:rsid w:val="005561E5"/>
    <w:rsid w:val="00556632"/>
    <w:rsid w:val="00556709"/>
    <w:rsid w:val="0055708C"/>
    <w:rsid w:val="0055752E"/>
    <w:rsid w:val="00557ADA"/>
    <w:rsid w:val="00557C14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77"/>
    <w:rsid w:val="005638E1"/>
    <w:rsid w:val="0056392B"/>
    <w:rsid w:val="00563ACC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10C0"/>
    <w:rsid w:val="00591299"/>
    <w:rsid w:val="0059178E"/>
    <w:rsid w:val="00591C70"/>
    <w:rsid w:val="00591CCD"/>
    <w:rsid w:val="00592694"/>
    <w:rsid w:val="0059289F"/>
    <w:rsid w:val="00592955"/>
    <w:rsid w:val="00592A8F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201"/>
    <w:rsid w:val="005A02A2"/>
    <w:rsid w:val="005A080D"/>
    <w:rsid w:val="005A0DEC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35D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1F4E"/>
    <w:rsid w:val="005B2287"/>
    <w:rsid w:val="005B254A"/>
    <w:rsid w:val="005B2CCC"/>
    <w:rsid w:val="005B2D9D"/>
    <w:rsid w:val="005B3018"/>
    <w:rsid w:val="005B34CD"/>
    <w:rsid w:val="005B3538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1165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31"/>
    <w:rsid w:val="005F2CD3"/>
    <w:rsid w:val="005F38B6"/>
    <w:rsid w:val="005F3A6D"/>
    <w:rsid w:val="005F3B29"/>
    <w:rsid w:val="005F3D09"/>
    <w:rsid w:val="005F3D22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BB"/>
    <w:rsid w:val="00614F8D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6680"/>
    <w:rsid w:val="006367F7"/>
    <w:rsid w:val="00636896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825"/>
    <w:rsid w:val="00641E54"/>
    <w:rsid w:val="00641FC4"/>
    <w:rsid w:val="0064262E"/>
    <w:rsid w:val="006426CE"/>
    <w:rsid w:val="006429CE"/>
    <w:rsid w:val="00643BB8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2AB9"/>
    <w:rsid w:val="00673557"/>
    <w:rsid w:val="00673C6C"/>
    <w:rsid w:val="00673D53"/>
    <w:rsid w:val="00673E28"/>
    <w:rsid w:val="00673EF2"/>
    <w:rsid w:val="0067500A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705"/>
    <w:rsid w:val="0069090F"/>
    <w:rsid w:val="00690AFD"/>
    <w:rsid w:val="00690E74"/>
    <w:rsid w:val="0069138E"/>
    <w:rsid w:val="00691748"/>
    <w:rsid w:val="00691809"/>
    <w:rsid w:val="006925E6"/>
    <w:rsid w:val="0069290C"/>
    <w:rsid w:val="00692C1E"/>
    <w:rsid w:val="00692EE4"/>
    <w:rsid w:val="006937B8"/>
    <w:rsid w:val="006937DB"/>
    <w:rsid w:val="00693E1E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5A"/>
    <w:rsid w:val="006B5252"/>
    <w:rsid w:val="006B5555"/>
    <w:rsid w:val="006B5625"/>
    <w:rsid w:val="006B56D9"/>
    <w:rsid w:val="006B57F2"/>
    <w:rsid w:val="006B5C0E"/>
    <w:rsid w:val="006B6039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369"/>
    <w:rsid w:val="006D24C8"/>
    <w:rsid w:val="006D2650"/>
    <w:rsid w:val="006D2DC9"/>
    <w:rsid w:val="006D2E48"/>
    <w:rsid w:val="006D39E8"/>
    <w:rsid w:val="006D4B2E"/>
    <w:rsid w:val="006D4D25"/>
    <w:rsid w:val="006D4E8A"/>
    <w:rsid w:val="006D5E47"/>
    <w:rsid w:val="006D5FD3"/>
    <w:rsid w:val="006D62E2"/>
    <w:rsid w:val="006D6477"/>
    <w:rsid w:val="006D67E8"/>
    <w:rsid w:val="006D6817"/>
    <w:rsid w:val="006D689A"/>
    <w:rsid w:val="006D7813"/>
    <w:rsid w:val="006D7B7C"/>
    <w:rsid w:val="006E0C28"/>
    <w:rsid w:val="006E1092"/>
    <w:rsid w:val="006E120C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B7"/>
    <w:rsid w:val="006E7E92"/>
    <w:rsid w:val="006F03C0"/>
    <w:rsid w:val="006F05BA"/>
    <w:rsid w:val="006F134A"/>
    <w:rsid w:val="006F13D0"/>
    <w:rsid w:val="006F178B"/>
    <w:rsid w:val="006F1AEB"/>
    <w:rsid w:val="006F2336"/>
    <w:rsid w:val="006F25AC"/>
    <w:rsid w:val="006F25F4"/>
    <w:rsid w:val="006F2A9C"/>
    <w:rsid w:val="006F2CCC"/>
    <w:rsid w:val="006F33D4"/>
    <w:rsid w:val="006F4158"/>
    <w:rsid w:val="006F430D"/>
    <w:rsid w:val="006F432C"/>
    <w:rsid w:val="006F4941"/>
    <w:rsid w:val="006F4B18"/>
    <w:rsid w:val="006F4C63"/>
    <w:rsid w:val="006F4C9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BD"/>
    <w:rsid w:val="0070068E"/>
    <w:rsid w:val="00700AB8"/>
    <w:rsid w:val="00700C2F"/>
    <w:rsid w:val="007014E7"/>
    <w:rsid w:val="007024B4"/>
    <w:rsid w:val="00702737"/>
    <w:rsid w:val="00702872"/>
    <w:rsid w:val="00702925"/>
    <w:rsid w:val="00702BCD"/>
    <w:rsid w:val="00702E99"/>
    <w:rsid w:val="007031C8"/>
    <w:rsid w:val="00703A6C"/>
    <w:rsid w:val="00703DB4"/>
    <w:rsid w:val="00703F07"/>
    <w:rsid w:val="00703FA5"/>
    <w:rsid w:val="007041E5"/>
    <w:rsid w:val="007049FA"/>
    <w:rsid w:val="00704A41"/>
    <w:rsid w:val="00704CB3"/>
    <w:rsid w:val="0070538B"/>
    <w:rsid w:val="00705797"/>
    <w:rsid w:val="00705A25"/>
    <w:rsid w:val="00705CCE"/>
    <w:rsid w:val="00705DF6"/>
    <w:rsid w:val="0070678C"/>
    <w:rsid w:val="00706A28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60F3"/>
    <w:rsid w:val="00716458"/>
    <w:rsid w:val="00716467"/>
    <w:rsid w:val="00716475"/>
    <w:rsid w:val="007165ED"/>
    <w:rsid w:val="00716EF5"/>
    <w:rsid w:val="00717569"/>
    <w:rsid w:val="00717B83"/>
    <w:rsid w:val="00720049"/>
    <w:rsid w:val="007201FE"/>
    <w:rsid w:val="007204C0"/>
    <w:rsid w:val="00720668"/>
    <w:rsid w:val="00720BCD"/>
    <w:rsid w:val="0072128A"/>
    <w:rsid w:val="007213D6"/>
    <w:rsid w:val="00721801"/>
    <w:rsid w:val="00721A72"/>
    <w:rsid w:val="00721C8A"/>
    <w:rsid w:val="0072229F"/>
    <w:rsid w:val="00722471"/>
    <w:rsid w:val="007224A4"/>
    <w:rsid w:val="007225B3"/>
    <w:rsid w:val="007230D1"/>
    <w:rsid w:val="00724072"/>
    <w:rsid w:val="00724315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BD1"/>
    <w:rsid w:val="00734EC1"/>
    <w:rsid w:val="0073581C"/>
    <w:rsid w:val="00735FE8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9F5"/>
    <w:rsid w:val="00750CB6"/>
    <w:rsid w:val="00750D1A"/>
    <w:rsid w:val="0075152A"/>
    <w:rsid w:val="007515AF"/>
    <w:rsid w:val="00751D09"/>
    <w:rsid w:val="0075211B"/>
    <w:rsid w:val="0075237B"/>
    <w:rsid w:val="007524A3"/>
    <w:rsid w:val="00752EC4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27B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A07"/>
    <w:rsid w:val="00785F2C"/>
    <w:rsid w:val="007864AC"/>
    <w:rsid w:val="00786770"/>
    <w:rsid w:val="00786939"/>
    <w:rsid w:val="00786AB6"/>
    <w:rsid w:val="00786E65"/>
    <w:rsid w:val="00787FD5"/>
    <w:rsid w:val="007904C9"/>
    <w:rsid w:val="007905E1"/>
    <w:rsid w:val="007906C5"/>
    <w:rsid w:val="00790827"/>
    <w:rsid w:val="00790BFF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3B5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A2"/>
    <w:rsid w:val="007A1E8E"/>
    <w:rsid w:val="007A22EA"/>
    <w:rsid w:val="007A2EF3"/>
    <w:rsid w:val="007A3722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70ED"/>
    <w:rsid w:val="007C713E"/>
    <w:rsid w:val="007C71EB"/>
    <w:rsid w:val="007C7373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59A"/>
    <w:rsid w:val="007E2A30"/>
    <w:rsid w:val="007E2CE0"/>
    <w:rsid w:val="007E3037"/>
    <w:rsid w:val="007E3725"/>
    <w:rsid w:val="007E37E6"/>
    <w:rsid w:val="007E3A18"/>
    <w:rsid w:val="007E3B36"/>
    <w:rsid w:val="007E3B74"/>
    <w:rsid w:val="007E3F48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0F2"/>
    <w:rsid w:val="00800125"/>
    <w:rsid w:val="00800844"/>
    <w:rsid w:val="00800A2F"/>
    <w:rsid w:val="00800C48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289"/>
    <w:rsid w:val="0080336F"/>
    <w:rsid w:val="00804282"/>
    <w:rsid w:val="0080473E"/>
    <w:rsid w:val="008048B8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47C"/>
    <w:rsid w:val="00811B26"/>
    <w:rsid w:val="008123B6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699"/>
    <w:rsid w:val="00826918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51EE"/>
    <w:rsid w:val="008552D9"/>
    <w:rsid w:val="00855591"/>
    <w:rsid w:val="00856679"/>
    <w:rsid w:val="00856CEB"/>
    <w:rsid w:val="0085725D"/>
    <w:rsid w:val="00857C54"/>
    <w:rsid w:val="00857EB1"/>
    <w:rsid w:val="00857F85"/>
    <w:rsid w:val="00860741"/>
    <w:rsid w:val="00860B42"/>
    <w:rsid w:val="00860E3F"/>
    <w:rsid w:val="008610BA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239"/>
    <w:rsid w:val="0087096C"/>
    <w:rsid w:val="00870DB3"/>
    <w:rsid w:val="0087136F"/>
    <w:rsid w:val="00871890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6F"/>
    <w:rsid w:val="00884317"/>
    <w:rsid w:val="00884799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8EE"/>
    <w:rsid w:val="00891937"/>
    <w:rsid w:val="00891AC9"/>
    <w:rsid w:val="00891E1D"/>
    <w:rsid w:val="00891E28"/>
    <w:rsid w:val="00891E9F"/>
    <w:rsid w:val="00892513"/>
    <w:rsid w:val="008930F2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6CA"/>
    <w:rsid w:val="008B69DC"/>
    <w:rsid w:val="008B6AD6"/>
    <w:rsid w:val="008B6DA6"/>
    <w:rsid w:val="008B6E19"/>
    <w:rsid w:val="008B6F38"/>
    <w:rsid w:val="008B7469"/>
    <w:rsid w:val="008B747D"/>
    <w:rsid w:val="008B766C"/>
    <w:rsid w:val="008B78D2"/>
    <w:rsid w:val="008B7B5F"/>
    <w:rsid w:val="008C05DB"/>
    <w:rsid w:val="008C099B"/>
    <w:rsid w:val="008C0B06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6023"/>
    <w:rsid w:val="008C687F"/>
    <w:rsid w:val="008C6B60"/>
    <w:rsid w:val="008C6BC0"/>
    <w:rsid w:val="008C6FCE"/>
    <w:rsid w:val="008C764D"/>
    <w:rsid w:val="008C76A0"/>
    <w:rsid w:val="008C78EB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06F"/>
    <w:rsid w:val="008D3079"/>
    <w:rsid w:val="008D32AA"/>
    <w:rsid w:val="008D3570"/>
    <w:rsid w:val="008D4B89"/>
    <w:rsid w:val="008D50C9"/>
    <w:rsid w:val="008D526A"/>
    <w:rsid w:val="008D5292"/>
    <w:rsid w:val="008D550D"/>
    <w:rsid w:val="008D55A7"/>
    <w:rsid w:val="008D55D5"/>
    <w:rsid w:val="008D5647"/>
    <w:rsid w:val="008D59E4"/>
    <w:rsid w:val="008D5B04"/>
    <w:rsid w:val="008D618A"/>
    <w:rsid w:val="008D6629"/>
    <w:rsid w:val="008D6767"/>
    <w:rsid w:val="008D697E"/>
    <w:rsid w:val="008D7479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A6E"/>
    <w:rsid w:val="008E1E81"/>
    <w:rsid w:val="008E20C4"/>
    <w:rsid w:val="008E2168"/>
    <w:rsid w:val="008E2184"/>
    <w:rsid w:val="008E240F"/>
    <w:rsid w:val="008E293F"/>
    <w:rsid w:val="008E2B87"/>
    <w:rsid w:val="008E2E69"/>
    <w:rsid w:val="008E3C86"/>
    <w:rsid w:val="008E3DD2"/>
    <w:rsid w:val="008E426C"/>
    <w:rsid w:val="008E4680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F2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172"/>
    <w:rsid w:val="0091740E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ECC"/>
    <w:rsid w:val="00921F28"/>
    <w:rsid w:val="00922ADE"/>
    <w:rsid w:val="00922BE5"/>
    <w:rsid w:val="009232DE"/>
    <w:rsid w:val="00923A65"/>
    <w:rsid w:val="00923AF5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51E5"/>
    <w:rsid w:val="0093528C"/>
    <w:rsid w:val="00935347"/>
    <w:rsid w:val="00935919"/>
    <w:rsid w:val="00936641"/>
    <w:rsid w:val="00937387"/>
    <w:rsid w:val="00937745"/>
    <w:rsid w:val="0093776F"/>
    <w:rsid w:val="009379E2"/>
    <w:rsid w:val="009407C0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9E2"/>
    <w:rsid w:val="00943B08"/>
    <w:rsid w:val="0094418C"/>
    <w:rsid w:val="00944B65"/>
    <w:rsid w:val="00945127"/>
    <w:rsid w:val="0094541E"/>
    <w:rsid w:val="00945483"/>
    <w:rsid w:val="00945863"/>
    <w:rsid w:val="009458AC"/>
    <w:rsid w:val="00945D49"/>
    <w:rsid w:val="00945D6C"/>
    <w:rsid w:val="009462E7"/>
    <w:rsid w:val="0094678E"/>
    <w:rsid w:val="00946FD8"/>
    <w:rsid w:val="009470C0"/>
    <w:rsid w:val="0094720D"/>
    <w:rsid w:val="009473B0"/>
    <w:rsid w:val="009475F5"/>
    <w:rsid w:val="009478EB"/>
    <w:rsid w:val="0095022C"/>
    <w:rsid w:val="009504E3"/>
    <w:rsid w:val="00950B14"/>
    <w:rsid w:val="00951654"/>
    <w:rsid w:val="00951668"/>
    <w:rsid w:val="0095168D"/>
    <w:rsid w:val="0095185A"/>
    <w:rsid w:val="00951D1F"/>
    <w:rsid w:val="00951E28"/>
    <w:rsid w:val="00951F10"/>
    <w:rsid w:val="00952072"/>
    <w:rsid w:val="00952AE0"/>
    <w:rsid w:val="00952C07"/>
    <w:rsid w:val="00952D22"/>
    <w:rsid w:val="0095382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CB0"/>
    <w:rsid w:val="0096151D"/>
    <w:rsid w:val="00961988"/>
    <w:rsid w:val="00961B6B"/>
    <w:rsid w:val="00961F75"/>
    <w:rsid w:val="00962319"/>
    <w:rsid w:val="0096234F"/>
    <w:rsid w:val="009624A3"/>
    <w:rsid w:val="009625B5"/>
    <w:rsid w:val="00962AA8"/>
    <w:rsid w:val="00962F8C"/>
    <w:rsid w:val="00963133"/>
    <w:rsid w:val="00963422"/>
    <w:rsid w:val="009637BB"/>
    <w:rsid w:val="00963F10"/>
    <w:rsid w:val="00963F4F"/>
    <w:rsid w:val="009643CF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D5E"/>
    <w:rsid w:val="00987E2D"/>
    <w:rsid w:val="00987F1E"/>
    <w:rsid w:val="00987F87"/>
    <w:rsid w:val="00990E4E"/>
    <w:rsid w:val="00990E55"/>
    <w:rsid w:val="00990FA9"/>
    <w:rsid w:val="009912E6"/>
    <w:rsid w:val="0099142E"/>
    <w:rsid w:val="00991686"/>
    <w:rsid w:val="009918A4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CC0"/>
    <w:rsid w:val="00992D32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262"/>
    <w:rsid w:val="00996906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F96"/>
    <w:rsid w:val="009B0353"/>
    <w:rsid w:val="009B03E1"/>
    <w:rsid w:val="009B040E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66EF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2E7F"/>
    <w:rsid w:val="009D30DE"/>
    <w:rsid w:val="009D371C"/>
    <w:rsid w:val="009D3CA2"/>
    <w:rsid w:val="009D4173"/>
    <w:rsid w:val="009D41F7"/>
    <w:rsid w:val="009D431C"/>
    <w:rsid w:val="009D4456"/>
    <w:rsid w:val="009D44B0"/>
    <w:rsid w:val="009D4937"/>
    <w:rsid w:val="009D4A3D"/>
    <w:rsid w:val="009D4A5F"/>
    <w:rsid w:val="009D4B61"/>
    <w:rsid w:val="009D4D26"/>
    <w:rsid w:val="009D5014"/>
    <w:rsid w:val="009D5610"/>
    <w:rsid w:val="009D60F7"/>
    <w:rsid w:val="009D62E9"/>
    <w:rsid w:val="009D652D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84A"/>
    <w:rsid w:val="009E2AF6"/>
    <w:rsid w:val="009E3103"/>
    <w:rsid w:val="009E342E"/>
    <w:rsid w:val="009E375C"/>
    <w:rsid w:val="009E45C9"/>
    <w:rsid w:val="009E45CA"/>
    <w:rsid w:val="009E4B28"/>
    <w:rsid w:val="009E521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07D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531"/>
    <w:rsid w:val="00A33A21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60D8"/>
    <w:rsid w:val="00A46498"/>
    <w:rsid w:val="00A46779"/>
    <w:rsid w:val="00A470A6"/>
    <w:rsid w:val="00A50213"/>
    <w:rsid w:val="00A523FC"/>
    <w:rsid w:val="00A528D3"/>
    <w:rsid w:val="00A52A8C"/>
    <w:rsid w:val="00A52B86"/>
    <w:rsid w:val="00A53402"/>
    <w:rsid w:val="00A541C3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46B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052"/>
    <w:rsid w:val="00A91158"/>
    <w:rsid w:val="00A9173D"/>
    <w:rsid w:val="00A91954"/>
    <w:rsid w:val="00A91EBB"/>
    <w:rsid w:val="00A92850"/>
    <w:rsid w:val="00A92D60"/>
    <w:rsid w:val="00A92F92"/>
    <w:rsid w:val="00A93204"/>
    <w:rsid w:val="00A93245"/>
    <w:rsid w:val="00A93551"/>
    <w:rsid w:val="00A94497"/>
    <w:rsid w:val="00A94FF4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7E"/>
    <w:rsid w:val="00AB2508"/>
    <w:rsid w:val="00AB32A4"/>
    <w:rsid w:val="00AB345C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C36"/>
    <w:rsid w:val="00AD2EFD"/>
    <w:rsid w:val="00AD37E5"/>
    <w:rsid w:val="00AD38AE"/>
    <w:rsid w:val="00AD3FB1"/>
    <w:rsid w:val="00AD4235"/>
    <w:rsid w:val="00AD4452"/>
    <w:rsid w:val="00AD4BEC"/>
    <w:rsid w:val="00AD5D80"/>
    <w:rsid w:val="00AD5E92"/>
    <w:rsid w:val="00AD6B78"/>
    <w:rsid w:val="00AD7152"/>
    <w:rsid w:val="00AD7679"/>
    <w:rsid w:val="00AD768D"/>
    <w:rsid w:val="00AD7754"/>
    <w:rsid w:val="00AD7ABF"/>
    <w:rsid w:val="00AD7CB7"/>
    <w:rsid w:val="00AE0A16"/>
    <w:rsid w:val="00AE2495"/>
    <w:rsid w:val="00AE2FAE"/>
    <w:rsid w:val="00AE3132"/>
    <w:rsid w:val="00AE33F7"/>
    <w:rsid w:val="00AE37E6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B73"/>
    <w:rsid w:val="00AE6F13"/>
    <w:rsid w:val="00AE70D9"/>
    <w:rsid w:val="00AE7175"/>
    <w:rsid w:val="00AE72AD"/>
    <w:rsid w:val="00AE7B8A"/>
    <w:rsid w:val="00AE7C88"/>
    <w:rsid w:val="00AF044C"/>
    <w:rsid w:val="00AF0769"/>
    <w:rsid w:val="00AF09D9"/>
    <w:rsid w:val="00AF0ACA"/>
    <w:rsid w:val="00AF1029"/>
    <w:rsid w:val="00AF13B4"/>
    <w:rsid w:val="00AF1561"/>
    <w:rsid w:val="00AF166D"/>
    <w:rsid w:val="00AF16F0"/>
    <w:rsid w:val="00AF1B7D"/>
    <w:rsid w:val="00AF2680"/>
    <w:rsid w:val="00AF2C7F"/>
    <w:rsid w:val="00AF2D6E"/>
    <w:rsid w:val="00AF2E29"/>
    <w:rsid w:val="00AF328B"/>
    <w:rsid w:val="00AF3408"/>
    <w:rsid w:val="00AF3429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DB6"/>
    <w:rsid w:val="00B16038"/>
    <w:rsid w:val="00B164DB"/>
    <w:rsid w:val="00B166FC"/>
    <w:rsid w:val="00B16746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366E"/>
    <w:rsid w:val="00B23908"/>
    <w:rsid w:val="00B2394A"/>
    <w:rsid w:val="00B23D17"/>
    <w:rsid w:val="00B23DA1"/>
    <w:rsid w:val="00B23DBE"/>
    <w:rsid w:val="00B24305"/>
    <w:rsid w:val="00B24463"/>
    <w:rsid w:val="00B2486D"/>
    <w:rsid w:val="00B2522B"/>
    <w:rsid w:val="00B25263"/>
    <w:rsid w:val="00B2569E"/>
    <w:rsid w:val="00B256E7"/>
    <w:rsid w:val="00B2627C"/>
    <w:rsid w:val="00B266C9"/>
    <w:rsid w:val="00B26D73"/>
    <w:rsid w:val="00B27857"/>
    <w:rsid w:val="00B3035F"/>
    <w:rsid w:val="00B30B8E"/>
    <w:rsid w:val="00B30C09"/>
    <w:rsid w:val="00B3167A"/>
    <w:rsid w:val="00B319AA"/>
    <w:rsid w:val="00B319F6"/>
    <w:rsid w:val="00B31FCC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514A"/>
    <w:rsid w:val="00B3583C"/>
    <w:rsid w:val="00B359D8"/>
    <w:rsid w:val="00B35E6B"/>
    <w:rsid w:val="00B35F0A"/>
    <w:rsid w:val="00B360F5"/>
    <w:rsid w:val="00B36A05"/>
    <w:rsid w:val="00B36A4D"/>
    <w:rsid w:val="00B36B60"/>
    <w:rsid w:val="00B371EB"/>
    <w:rsid w:val="00B40432"/>
    <w:rsid w:val="00B40761"/>
    <w:rsid w:val="00B40772"/>
    <w:rsid w:val="00B40892"/>
    <w:rsid w:val="00B41391"/>
    <w:rsid w:val="00B41653"/>
    <w:rsid w:val="00B41D01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F6B"/>
    <w:rsid w:val="00B472F8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DD8"/>
    <w:rsid w:val="00B52FBC"/>
    <w:rsid w:val="00B5360B"/>
    <w:rsid w:val="00B5377A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6069"/>
    <w:rsid w:val="00B6685B"/>
    <w:rsid w:val="00B66F41"/>
    <w:rsid w:val="00B671F1"/>
    <w:rsid w:val="00B673A6"/>
    <w:rsid w:val="00B67501"/>
    <w:rsid w:val="00B675AF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3460"/>
    <w:rsid w:val="00B838A7"/>
    <w:rsid w:val="00B8393E"/>
    <w:rsid w:val="00B84224"/>
    <w:rsid w:val="00B84CE7"/>
    <w:rsid w:val="00B85161"/>
    <w:rsid w:val="00B85BD5"/>
    <w:rsid w:val="00B863C9"/>
    <w:rsid w:val="00B86714"/>
    <w:rsid w:val="00B875F2"/>
    <w:rsid w:val="00B87B1D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5B8"/>
    <w:rsid w:val="00BA077E"/>
    <w:rsid w:val="00BA0BED"/>
    <w:rsid w:val="00BA10EB"/>
    <w:rsid w:val="00BA1325"/>
    <w:rsid w:val="00BA1558"/>
    <w:rsid w:val="00BA1AAB"/>
    <w:rsid w:val="00BA1BA0"/>
    <w:rsid w:val="00BA2BCF"/>
    <w:rsid w:val="00BA2E05"/>
    <w:rsid w:val="00BA30A2"/>
    <w:rsid w:val="00BA30C8"/>
    <w:rsid w:val="00BA36D9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99D"/>
    <w:rsid w:val="00BB2D40"/>
    <w:rsid w:val="00BB30E7"/>
    <w:rsid w:val="00BB32B0"/>
    <w:rsid w:val="00BB3C8C"/>
    <w:rsid w:val="00BB3DBA"/>
    <w:rsid w:val="00BB3F44"/>
    <w:rsid w:val="00BB4F4D"/>
    <w:rsid w:val="00BB5103"/>
    <w:rsid w:val="00BB556E"/>
    <w:rsid w:val="00BB5690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8EB"/>
    <w:rsid w:val="00BE3888"/>
    <w:rsid w:val="00BE3AC4"/>
    <w:rsid w:val="00BE3E48"/>
    <w:rsid w:val="00BE4438"/>
    <w:rsid w:val="00BE47AA"/>
    <w:rsid w:val="00BE4DD9"/>
    <w:rsid w:val="00BE53EF"/>
    <w:rsid w:val="00BE58B3"/>
    <w:rsid w:val="00BE6434"/>
    <w:rsid w:val="00BE65D7"/>
    <w:rsid w:val="00BE6735"/>
    <w:rsid w:val="00BE677A"/>
    <w:rsid w:val="00BE67AA"/>
    <w:rsid w:val="00BE6F68"/>
    <w:rsid w:val="00BE719F"/>
    <w:rsid w:val="00BE72D6"/>
    <w:rsid w:val="00BE749A"/>
    <w:rsid w:val="00BE7ADA"/>
    <w:rsid w:val="00BE7F5A"/>
    <w:rsid w:val="00BF0534"/>
    <w:rsid w:val="00BF06FB"/>
    <w:rsid w:val="00BF0978"/>
    <w:rsid w:val="00BF141D"/>
    <w:rsid w:val="00BF153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F22"/>
    <w:rsid w:val="00BF4FC6"/>
    <w:rsid w:val="00BF541B"/>
    <w:rsid w:val="00BF5C1D"/>
    <w:rsid w:val="00BF607C"/>
    <w:rsid w:val="00BF63A1"/>
    <w:rsid w:val="00BF6683"/>
    <w:rsid w:val="00BF6D6A"/>
    <w:rsid w:val="00BF7384"/>
    <w:rsid w:val="00BF775F"/>
    <w:rsid w:val="00BF7C6E"/>
    <w:rsid w:val="00BF7E78"/>
    <w:rsid w:val="00BF7F12"/>
    <w:rsid w:val="00C00458"/>
    <w:rsid w:val="00C0087B"/>
    <w:rsid w:val="00C00BA4"/>
    <w:rsid w:val="00C01138"/>
    <w:rsid w:val="00C01382"/>
    <w:rsid w:val="00C013AD"/>
    <w:rsid w:val="00C017FB"/>
    <w:rsid w:val="00C025EA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426"/>
    <w:rsid w:val="00C1572F"/>
    <w:rsid w:val="00C15903"/>
    <w:rsid w:val="00C15B68"/>
    <w:rsid w:val="00C15DC1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A7"/>
    <w:rsid w:val="00C2210D"/>
    <w:rsid w:val="00C22D5E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3349"/>
    <w:rsid w:val="00C43726"/>
    <w:rsid w:val="00C43CF4"/>
    <w:rsid w:val="00C43FC7"/>
    <w:rsid w:val="00C44137"/>
    <w:rsid w:val="00C44AF8"/>
    <w:rsid w:val="00C44C93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705F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3A90"/>
    <w:rsid w:val="00C5445E"/>
    <w:rsid w:val="00C54AEE"/>
    <w:rsid w:val="00C54B85"/>
    <w:rsid w:val="00C55422"/>
    <w:rsid w:val="00C55569"/>
    <w:rsid w:val="00C55697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FB"/>
    <w:rsid w:val="00C6151D"/>
    <w:rsid w:val="00C618D1"/>
    <w:rsid w:val="00C61EA9"/>
    <w:rsid w:val="00C61F28"/>
    <w:rsid w:val="00C62CBD"/>
    <w:rsid w:val="00C62E4F"/>
    <w:rsid w:val="00C62E50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5D7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63"/>
    <w:rsid w:val="00C8592E"/>
    <w:rsid w:val="00C85DE0"/>
    <w:rsid w:val="00C85E3C"/>
    <w:rsid w:val="00C863AF"/>
    <w:rsid w:val="00C863C6"/>
    <w:rsid w:val="00C865F9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B16"/>
    <w:rsid w:val="00C90E3A"/>
    <w:rsid w:val="00C90F0B"/>
    <w:rsid w:val="00C9103C"/>
    <w:rsid w:val="00C91248"/>
    <w:rsid w:val="00C915BD"/>
    <w:rsid w:val="00C91DCD"/>
    <w:rsid w:val="00C91FA7"/>
    <w:rsid w:val="00C9297C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0158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4EFC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6C9"/>
    <w:rsid w:val="00CE07AE"/>
    <w:rsid w:val="00CE08FF"/>
    <w:rsid w:val="00CE09AE"/>
    <w:rsid w:val="00CE0DBE"/>
    <w:rsid w:val="00CE2529"/>
    <w:rsid w:val="00CE27D8"/>
    <w:rsid w:val="00CE2B71"/>
    <w:rsid w:val="00CE35AC"/>
    <w:rsid w:val="00CE3CED"/>
    <w:rsid w:val="00CE4236"/>
    <w:rsid w:val="00CE48A4"/>
    <w:rsid w:val="00CE48C4"/>
    <w:rsid w:val="00CE4CB2"/>
    <w:rsid w:val="00CE596D"/>
    <w:rsid w:val="00CE5973"/>
    <w:rsid w:val="00CE5CD2"/>
    <w:rsid w:val="00CE5D9A"/>
    <w:rsid w:val="00CE6E75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F7C"/>
    <w:rsid w:val="00D01F72"/>
    <w:rsid w:val="00D02362"/>
    <w:rsid w:val="00D0258B"/>
    <w:rsid w:val="00D02B1C"/>
    <w:rsid w:val="00D02F05"/>
    <w:rsid w:val="00D03061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4E"/>
    <w:rsid w:val="00D15FA4"/>
    <w:rsid w:val="00D161BD"/>
    <w:rsid w:val="00D164C1"/>
    <w:rsid w:val="00D1667D"/>
    <w:rsid w:val="00D168F7"/>
    <w:rsid w:val="00D1694E"/>
    <w:rsid w:val="00D175D1"/>
    <w:rsid w:val="00D177DF"/>
    <w:rsid w:val="00D178D5"/>
    <w:rsid w:val="00D17902"/>
    <w:rsid w:val="00D17BA2"/>
    <w:rsid w:val="00D17D15"/>
    <w:rsid w:val="00D17D22"/>
    <w:rsid w:val="00D17D74"/>
    <w:rsid w:val="00D20289"/>
    <w:rsid w:val="00D202BB"/>
    <w:rsid w:val="00D20680"/>
    <w:rsid w:val="00D20BC1"/>
    <w:rsid w:val="00D21124"/>
    <w:rsid w:val="00D21332"/>
    <w:rsid w:val="00D21AFE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59A2"/>
    <w:rsid w:val="00D25E22"/>
    <w:rsid w:val="00D25ECD"/>
    <w:rsid w:val="00D2611B"/>
    <w:rsid w:val="00D2681A"/>
    <w:rsid w:val="00D2698E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709"/>
    <w:rsid w:val="00D47E36"/>
    <w:rsid w:val="00D47F2D"/>
    <w:rsid w:val="00D50A02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42B3"/>
    <w:rsid w:val="00D55905"/>
    <w:rsid w:val="00D5591D"/>
    <w:rsid w:val="00D55CF7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AFB"/>
    <w:rsid w:val="00D64B78"/>
    <w:rsid w:val="00D64C2D"/>
    <w:rsid w:val="00D64DBD"/>
    <w:rsid w:val="00D64EF3"/>
    <w:rsid w:val="00D65433"/>
    <w:rsid w:val="00D65635"/>
    <w:rsid w:val="00D65AB0"/>
    <w:rsid w:val="00D66434"/>
    <w:rsid w:val="00D665FA"/>
    <w:rsid w:val="00D667B7"/>
    <w:rsid w:val="00D70047"/>
    <w:rsid w:val="00D700B7"/>
    <w:rsid w:val="00D7098B"/>
    <w:rsid w:val="00D70D02"/>
    <w:rsid w:val="00D70E68"/>
    <w:rsid w:val="00D71061"/>
    <w:rsid w:val="00D7118E"/>
    <w:rsid w:val="00D71E2B"/>
    <w:rsid w:val="00D72396"/>
    <w:rsid w:val="00D7261B"/>
    <w:rsid w:val="00D72B5F"/>
    <w:rsid w:val="00D72CB0"/>
    <w:rsid w:val="00D72E5C"/>
    <w:rsid w:val="00D72F53"/>
    <w:rsid w:val="00D73A5A"/>
    <w:rsid w:val="00D73B64"/>
    <w:rsid w:val="00D73EBE"/>
    <w:rsid w:val="00D745FA"/>
    <w:rsid w:val="00D74798"/>
    <w:rsid w:val="00D74A5D"/>
    <w:rsid w:val="00D75105"/>
    <w:rsid w:val="00D75163"/>
    <w:rsid w:val="00D755C5"/>
    <w:rsid w:val="00D75CBE"/>
    <w:rsid w:val="00D75D79"/>
    <w:rsid w:val="00D75DC8"/>
    <w:rsid w:val="00D7653A"/>
    <w:rsid w:val="00D76546"/>
    <w:rsid w:val="00D76CA2"/>
    <w:rsid w:val="00D76CF8"/>
    <w:rsid w:val="00D76D7B"/>
    <w:rsid w:val="00D7722F"/>
    <w:rsid w:val="00D77291"/>
    <w:rsid w:val="00D77CA1"/>
    <w:rsid w:val="00D80901"/>
    <w:rsid w:val="00D80FFF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AB5"/>
    <w:rsid w:val="00D8656D"/>
    <w:rsid w:val="00D868EA"/>
    <w:rsid w:val="00D87518"/>
    <w:rsid w:val="00D87537"/>
    <w:rsid w:val="00D875CB"/>
    <w:rsid w:val="00D87652"/>
    <w:rsid w:val="00D876E6"/>
    <w:rsid w:val="00D8779E"/>
    <w:rsid w:val="00D8791E"/>
    <w:rsid w:val="00D87BA1"/>
    <w:rsid w:val="00D90160"/>
    <w:rsid w:val="00D90315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6FAB"/>
    <w:rsid w:val="00D9730C"/>
    <w:rsid w:val="00D974A1"/>
    <w:rsid w:val="00D978DF"/>
    <w:rsid w:val="00D97C09"/>
    <w:rsid w:val="00D97F0D"/>
    <w:rsid w:val="00DA03E1"/>
    <w:rsid w:val="00DA0C55"/>
    <w:rsid w:val="00DA127B"/>
    <w:rsid w:val="00DA2621"/>
    <w:rsid w:val="00DA2736"/>
    <w:rsid w:val="00DA2C9A"/>
    <w:rsid w:val="00DA3206"/>
    <w:rsid w:val="00DA39DF"/>
    <w:rsid w:val="00DA4222"/>
    <w:rsid w:val="00DA498F"/>
    <w:rsid w:val="00DA4A73"/>
    <w:rsid w:val="00DA4B3A"/>
    <w:rsid w:val="00DA4E2D"/>
    <w:rsid w:val="00DA4F87"/>
    <w:rsid w:val="00DA4FBD"/>
    <w:rsid w:val="00DA4FD0"/>
    <w:rsid w:val="00DA4FEF"/>
    <w:rsid w:val="00DA50F8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BC7"/>
    <w:rsid w:val="00DB017E"/>
    <w:rsid w:val="00DB13FA"/>
    <w:rsid w:val="00DB150F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72B"/>
    <w:rsid w:val="00DB59EE"/>
    <w:rsid w:val="00DB5A7C"/>
    <w:rsid w:val="00DB5B86"/>
    <w:rsid w:val="00DB5C82"/>
    <w:rsid w:val="00DB5D91"/>
    <w:rsid w:val="00DB5EA6"/>
    <w:rsid w:val="00DB5ED0"/>
    <w:rsid w:val="00DB5F0E"/>
    <w:rsid w:val="00DB6C03"/>
    <w:rsid w:val="00DB6D18"/>
    <w:rsid w:val="00DB6E2C"/>
    <w:rsid w:val="00DB700D"/>
    <w:rsid w:val="00DB71E0"/>
    <w:rsid w:val="00DB722A"/>
    <w:rsid w:val="00DB7885"/>
    <w:rsid w:val="00DB792E"/>
    <w:rsid w:val="00DB7E28"/>
    <w:rsid w:val="00DB7E6C"/>
    <w:rsid w:val="00DC007C"/>
    <w:rsid w:val="00DC00B8"/>
    <w:rsid w:val="00DC00C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A56"/>
    <w:rsid w:val="00DD0475"/>
    <w:rsid w:val="00DD055F"/>
    <w:rsid w:val="00DD06AD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DC4"/>
    <w:rsid w:val="00DE6EFF"/>
    <w:rsid w:val="00DE7FE2"/>
    <w:rsid w:val="00DF00C6"/>
    <w:rsid w:val="00DF0457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42A"/>
    <w:rsid w:val="00DF402C"/>
    <w:rsid w:val="00DF499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1988"/>
    <w:rsid w:val="00E02CE1"/>
    <w:rsid w:val="00E038B4"/>
    <w:rsid w:val="00E03E2B"/>
    <w:rsid w:val="00E0448D"/>
    <w:rsid w:val="00E04AF9"/>
    <w:rsid w:val="00E04DFC"/>
    <w:rsid w:val="00E0503B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9D"/>
    <w:rsid w:val="00E15DB7"/>
    <w:rsid w:val="00E16ACF"/>
    <w:rsid w:val="00E16B29"/>
    <w:rsid w:val="00E16B6A"/>
    <w:rsid w:val="00E16D30"/>
    <w:rsid w:val="00E17897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870"/>
    <w:rsid w:val="00E27E8E"/>
    <w:rsid w:val="00E300EC"/>
    <w:rsid w:val="00E313A7"/>
    <w:rsid w:val="00E3144D"/>
    <w:rsid w:val="00E31DEE"/>
    <w:rsid w:val="00E31FB0"/>
    <w:rsid w:val="00E32248"/>
    <w:rsid w:val="00E322AB"/>
    <w:rsid w:val="00E32407"/>
    <w:rsid w:val="00E32C9A"/>
    <w:rsid w:val="00E32CE4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9D"/>
    <w:rsid w:val="00E359D7"/>
    <w:rsid w:val="00E3602C"/>
    <w:rsid w:val="00E36315"/>
    <w:rsid w:val="00E363AC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3398"/>
    <w:rsid w:val="00E4371A"/>
    <w:rsid w:val="00E43841"/>
    <w:rsid w:val="00E43F26"/>
    <w:rsid w:val="00E43F64"/>
    <w:rsid w:val="00E4435B"/>
    <w:rsid w:val="00E445EF"/>
    <w:rsid w:val="00E4496F"/>
    <w:rsid w:val="00E45B30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BB3"/>
    <w:rsid w:val="00E55F81"/>
    <w:rsid w:val="00E5614A"/>
    <w:rsid w:val="00E568A5"/>
    <w:rsid w:val="00E56DE6"/>
    <w:rsid w:val="00E573DB"/>
    <w:rsid w:val="00E57498"/>
    <w:rsid w:val="00E57EA2"/>
    <w:rsid w:val="00E57F52"/>
    <w:rsid w:val="00E6008A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54"/>
    <w:rsid w:val="00E64515"/>
    <w:rsid w:val="00E6473F"/>
    <w:rsid w:val="00E6482D"/>
    <w:rsid w:val="00E6492E"/>
    <w:rsid w:val="00E64F6E"/>
    <w:rsid w:val="00E65174"/>
    <w:rsid w:val="00E6583D"/>
    <w:rsid w:val="00E65C1F"/>
    <w:rsid w:val="00E65DCD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6D9"/>
    <w:rsid w:val="00E7697C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E03"/>
    <w:rsid w:val="00E8507B"/>
    <w:rsid w:val="00E856A8"/>
    <w:rsid w:val="00E857DC"/>
    <w:rsid w:val="00E85B07"/>
    <w:rsid w:val="00E85D43"/>
    <w:rsid w:val="00E85FBC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DFD"/>
    <w:rsid w:val="00E95516"/>
    <w:rsid w:val="00E9641A"/>
    <w:rsid w:val="00E96699"/>
    <w:rsid w:val="00E966DF"/>
    <w:rsid w:val="00E9701F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7B5"/>
    <w:rsid w:val="00EB1977"/>
    <w:rsid w:val="00EB1AFA"/>
    <w:rsid w:val="00EB1E23"/>
    <w:rsid w:val="00EB294F"/>
    <w:rsid w:val="00EB2DEC"/>
    <w:rsid w:val="00EB2EF3"/>
    <w:rsid w:val="00EB32C4"/>
    <w:rsid w:val="00EB346D"/>
    <w:rsid w:val="00EB392B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4E"/>
    <w:rsid w:val="00EB671C"/>
    <w:rsid w:val="00EB6F5A"/>
    <w:rsid w:val="00EB73E9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473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883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64D"/>
    <w:rsid w:val="00ED5651"/>
    <w:rsid w:val="00ED56B2"/>
    <w:rsid w:val="00ED5AB4"/>
    <w:rsid w:val="00ED6397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DFB"/>
    <w:rsid w:val="00EE5E74"/>
    <w:rsid w:val="00EE68BF"/>
    <w:rsid w:val="00EE6E0A"/>
    <w:rsid w:val="00EE724F"/>
    <w:rsid w:val="00EE743E"/>
    <w:rsid w:val="00EE76A3"/>
    <w:rsid w:val="00EE76F9"/>
    <w:rsid w:val="00EE7825"/>
    <w:rsid w:val="00EE7A06"/>
    <w:rsid w:val="00EF0BFB"/>
    <w:rsid w:val="00EF1427"/>
    <w:rsid w:val="00EF1516"/>
    <w:rsid w:val="00EF15AF"/>
    <w:rsid w:val="00EF177B"/>
    <w:rsid w:val="00EF192F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2081"/>
    <w:rsid w:val="00F020C0"/>
    <w:rsid w:val="00F025FE"/>
    <w:rsid w:val="00F02E3D"/>
    <w:rsid w:val="00F03076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7ADF"/>
    <w:rsid w:val="00F10500"/>
    <w:rsid w:val="00F109F0"/>
    <w:rsid w:val="00F10C2E"/>
    <w:rsid w:val="00F10E0D"/>
    <w:rsid w:val="00F10EEE"/>
    <w:rsid w:val="00F11052"/>
    <w:rsid w:val="00F110EE"/>
    <w:rsid w:val="00F11823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27F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81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FB6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E9D"/>
    <w:rsid w:val="00F46F06"/>
    <w:rsid w:val="00F47472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5E1"/>
    <w:rsid w:val="00F54949"/>
    <w:rsid w:val="00F54BF2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151"/>
    <w:rsid w:val="00F661A0"/>
    <w:rsid w:val="00F6626B"/>
    <w:rsid w:val="00F67033"/>
    <w:rsid w:val="00F67119"/>
    <w:rsid w:val="00F6718F"/>
    <w:rsid w:val="00F6738A"/>
    <w:rsid w:val="00F677C4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30D7"/>
    <w:rsid w:val="00F73C61"/>
    <w:rsid w:val="00F74223"/>
    <w:rsid w:val="00F74BB4"/>
    <w:rsid w:val="00F74C90"/>
    <w:rsid w:val="00F7564A"/>
    <w:rsid w:val="00F758B4"/>
    <w:rsid w:val="00F758FF"/>
    <w:rsid w:val="00F75C8D"/>
    <w:rsid w:val="00F75DF7"/>
    <w:rsid w:val="00F76A34"/>
    <w:rsid w:val="00F76B71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81"/>
    <w:rsid w:val="00F82E87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F3E"/>
    <w:rsid w:val="00F9649E"/>
    <w:rsid w:val="00F96BFF"/>
    <w:rsid w:val="00F97334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9DD"/>
    <w:rsid w:val="00FB5A97"/>
    <w:rsid w:val="00FB5C96"/>
    <w:rsid w:val="00FB5CD3"/>
    <w:rsid w:val="00FB64C1"/>
    <w:rsid w:val="00FB64F7"/>
    <w:rsid w:val="00FB674C"/>
    <w:rsid w:val="00FB784B"/>
    <w:rsid w:val="00FB7D3D"/>
    <w:rsid w:val="00FB7D6A"/>
    <w:rsid w:val="00FC0254"/>
    <w:rsid w:val="00FC06E5"/>
    <w:rsid w:val="00FC0944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F24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01B378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D97F5-F09F-4DFC-9E6B-34F9B7D8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1272</TotalTime>
  <Pages>46</Pages>
  <Words>9179</Words>
  <Characters>52325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303</cp:revision>
  <cp:lastPrinted>2019-08-14T08:49:00Z</cp:lastPrinted>
  <dcterms:created xsi:type="dcterms:W3CDTF">2019-07-17T10:08:00Z</dcterms:created>
  <dcterms:modified xsi:type="dcterms:W3CDTF">2019-08-14T11:36:00Z</dcterms:modified>
</cp:coreProperties>
</file>