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14:paraId="726E3CFD" w14:textId="482101C6" w:rsidR="00726B9B" w:rsidRPr="00C52C41" w:rsidRDefault="00B8603A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07F311E3" w:rsidR="00726B9B" w:rsidRPr="00C52C41" w:rsidRDefault="00B8603A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D265A" w:rsidRPr="00C52C41" w14:paraId="5EF28F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231FB5" w14:textId="3A8031F3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0A9035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6FB7087D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780B123C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0ED36FAE" w:rsidR="00BD265A" w:rsidRPr="00C52C41" w:rsidRDefault="00B8603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26BB8" w:rsidRPr="00C52C41" w14:paraId="0DF7C31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447058" w14:textId="75045CA9" w:rsidR="00E26BB8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7496DEE5" w14:textId="77777777" w:rsidR="00E26BB8" w:rsidRPr="00C52C41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F1EC01" w14:textId="0571946A" w:rsidR="00E26BB8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2F41AB59" w:rsidR="00BD265A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12C2296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CF764" w14:textId="00DE6429" w:rsidR="00DC55FE" w:rsidRPr="00C52C41" w:rsidRDefault="00872222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3D3BB702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6E88EFC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885E5C2" w:rsidR="00DC55FE" w:rsidRPr="00C52C41" w:rsidRDefault="00872222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46C22DA6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DC55FE" w:rsidRPr="00C52C41" w14:paraId="222E5C5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34CA9B" w14:textId="0C92F551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4D7A7F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26119FA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5ED3FAEA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9A661A" w14:textId="4DD1D85B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294BD920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D566C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736D" w:rsidRPr="00C52C41" w14:paraId="14C0FCC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DC611" w14:textId="3737A3DF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3B4329A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305E8CF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63F7AD6B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08693183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2AFFF42B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3736D" w:rsidRPr="00C52C41" w14:paraId="66FF69A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1837D2" w14:textId="119A335B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6622486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40A4CF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15910707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049F9A9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0F673" w14:textId="34D20243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5FAB5FFC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8E27F4" w14:textId="40A791E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7A509415" w:rsidR="0033736D" w:rsidRPr="00C52C41" w:rsidRDefault="00872222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0074C882" w:rsidR="0033736D" w:rsidRPr="00C52C41" w:rsidRDefault="00872222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21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DFB4F5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736D" w:rsidRPr="00C52C41" w14:paraId="6E5E7F6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52C77" w14:textId="0567C733" w:rsidR="0033736D" w:rsidRPr="00C52C41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1778BF9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241B8E2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4DBA4A05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39E66B60" w:rsidR="0033736D" w:rsidRPr="006B116C" w:rsidRDefault="00B8603A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F1A" w:rsidRPr="00C52C41" w14:paraId="41CE73A4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521AE3" w14:textId="672E8987" w:rsidR="003E0F1A" w:rsidRPr="006B116C" w:rsidRDefault="00B8603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FDE45AB" w14:textId="77777777" w:rsidR="003E0F1A" w:rsidRPr="006B116C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D236460" w14:textId="458EC187" w:rsidR="003E0F1A" w:rsidRPr="006B116C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E0F1A" w:rsidRPr="00C52C41" w14:paraId="1CE2BD93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39E2F" w14:textId="7A7C83D9" w:rsidR="003E0F1A" w:rsidRPr="006B116C" w:rsidRDefault="006B116C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8722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5486F40" w14:textId="77777777" w:rsidR="003E0F1A" w:rsidRPr="006B116C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E0E5F5" w14:textId="1DB16159" w:rsidR="003E0F1A" w:rsidRPr="006B116C" w:rsidRDefault="003E0F1A" w:rsidP="003E0F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eastAsia="Cordi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077F1D" w14:textId="77777777" w:rsidR="000D2121" w:rsidRPr="000D2121" w:rsidRDefault="000D2121" w:rsidP="000D2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ที่แสดงเงินลงทุนตามวิธีส่วนได้เสียเพื่อวัตถุประสงค์เฉพาะเป็นส่วนหนึ่งของงบการเงินที่แสดงเงินลงทุนตามวิธีส่วนได้เสียเพื่อวัตถุประสงค์เฉพาะนี้</w:t>
      </w:r>
    </w:p>
    <w:p w14:paraId="6CA45ED0" w14:textId="77777777" w:rsidR="000D2121" w:rsidRPr="000D2121" w:rsidRDefault="000D2121" w:rsidP="000D2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22"/>
          <w:szCs w:val="22"/>
        </w:rPr>
      </w:pPr>
    </w:p>
    <w:p w14:paraId="124F5070" w14:textId="78D64540" w:rsidR="00B51484" w:rsidRPr="0026427C" w:rsidRDefault="000D2121" w:rsidP="000D2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เพื่อวัตถุประสงค์เฉพาะนี้ได้รับอนุมัติให้ออกงบการเงินจากผู้ที่ได้รับมอบหมายจากบริษัทโทเร เท็กซ์ไทล์ (ประเทศไทย) จำกัด (มหาชน) เมื่อวันที่ 13 สิงหาคม 2562</w:t>
      </w:r>
    </w:p>
    <w:p w14:paraId="47A160D8" w14:textId="77777777" w:rsidR="000C6C80" w:rsidRPr="00A729B0" w:rsidRDefault="000C6C80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E05758F" w14:textId="6030B51F" w:rsidR="009D6083" w:rsidRPr="00B23C3A" w:rsidRDefault="009D6083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23C3A">
        <w:rPr>
          <w:rFonts w:ascii="Angsana New" w:hAnsi="Angsana New"/>
          <w:b/>
          <w:bCs/>
          <w:sz w:val="30"/>
          <w:szCs w:val="30"/>
          <w:cs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27BDCA4" w14:textId="77777777" w:rsidR="009D6083" w:rsidRPr="00B51484" w:rsidRDefault="009D6083" w:rsidP="00905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54F82180" w14:textId="5DDA50E6" w:rsidR="000D2121" w:rsidRPr="000D2121" w:rsidRDefault="000D2121" w:rsidP="000D2121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0D2121">
        <w:rPr>
          <w:rFonts w:asciiTheme="majorBidi" w:hAnsiTheme="majorBidi"/>
          <w:sz w:val="30"/>
          <w:szCs w:val="30"/>
          <w:cs/>
        </w:rPr>
        <w:t>บริษัท ใหม่ จำกัด (มหาชน) (“บริษัท”) เกิดจากการควบบริษัทระหว่างบริษัท ลัคกี้เท็คซ์ (ไทย) จำกัด (มหาชน) (“</w:t>
      </w:r>
      <w:r w:rsidRPr="000D2121">
        <w:rPr>
          <w:rFonts w:asciiTheme="majorBidi" w:hAnsiTheme="majorBidi"/>
          <w:sz w:val="30"/>
          <w:szCs w:val="30"/>
        </w:rPr>
        <w:t xml:space="preserve">LTX”) </w:t>
      </w:r>
      <w:r w:rsidRPr="000D2121">
        <w:rPr>
          <w:rFonts w:asciiTheme="majorBidi" w:hAnsiTheme="majorBidi"/>
          <w:sz w:val="30"/>
          <w:szCs w:val="30"/>
          <w:cs/>
        </w:rPr>
        <w:t>และบริษัท ไทยโทเรเท็กซ์ไทล์ มิลลส์ จำกัด (มหาชน) (“</w:t>
      </w:r>
      <w:r w:rsidRPr="000D2121">
        <w:rPr>
          <w:rFonts w:asciiTheme="majorBidi" w:hAnsiTheme="majorBidi"/>
          <w:sz w:val="30"/>
          <w:szCs w:val="30"/>
        </w:rPr>
        <w:t xml:space="preserve">TTTM”) </w:t>
      </w:r>
      <w:r w:rsidRPr="000D2121">
        <w:rPr>
          <w:rFonts w:asciiTheme="majorBidi" w:hAnsiTheme="majorBidi"/>
          <w:sz w:val="30"/>
          <w:szCs w:val="30"/>
          <w:cs/>
        </w:rPr>
        <w:t>โดยบริษัทได้มาซึ่งทรัพย์สิน หนี้สิน สิทธิ หน้าที่ และภาระผูกพันทั้งหมดของทั้งสองบริษัทนับตั้งแต่ก่อนวันที่ 1 เมษายน 256</w:t>
      </w:r>
      <w:r w:rsidR="00370F21">
        <w:rPr>
          <w:rFonts w:asciiTheme="majorBidi" w:hAnsiTheme="majorBidi"/>
          <w:sz w:val="30"/>
          <w:szCs w:val="30"/>
        </w:rPr>
        <w:t>0</w:t>
      </w:r>
    </w:p>
    <w:p w14:paraId="4E2A21A9" w14:textId="77777777" w:rsidR="000D2121" w:rsidRPr="000D2121" w:rsidRDefault="000D2121" w:rsidP="000D2121">
      <w:pPr>
        <w:pStyle w:val="ListParagraph"/>
        <w:ind w:left="540"/>
        <w:jc w:val="thaiDistribute"/>
        <w:rPr>
          <w:rFonts w:asciiTheme="majorBidi" w:hAnsiTheme="majorBidi"/>
          <w:sz w:val="22"/>
        </w:rPr>
      </w:pPr>
    </w:p>
    <w:p w14:paraId="415A3B64" w14:textId="4395FB52" w:rsidR="000D2121" w:rsidRPr="000D2121" w:rsidRDefault="000D2121" w:rsidP="000D2121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0D2121">
        <w:rPr>
          <w:rFonts w:asciiTheme="majorBidi" w:hAnsiTheme="majorBidi"/>
          <w:sz w:val="30"/>
          <w:szCs w:val="30"/>
          <w:cs/>
        </w:rPr>
        <w:t xml:space="preserve">ในการประชุมผู้ถือหุ้นร่วมระหว่างผู้ถือหุ้นของ </w:t>
      </w:r>
      <w:r w:rsidRPr="000D2121">
        <w:rPr>
          <w:rFonts w:asciiTheme="majorBidi" w:hAnsiTheme="majorBidi"/>
          <w:sz w:val="30"/>
          <w:szCs w:val="30"/>
        </w:rPr>
        <w:t xml:space="preserve">LTX </w:t>
      </w:r>
      <w:r w:rsidRPr="000D2121">
        <w:rPr>
          <w:rFonts w:asciiTheme="majorBidi" w:hAnsiTheme="majorBidi"/>
          <w:sz w:val="30"/>
          <w:szCs w:val="30"/>
          <w:cs/>
        </w:rPr>
        <w:t>และ</w:t>
      </w:r>
      <w:r w:rsidR="00CB78FB">
        <w:rPr>
          <w:rFonts w:asciiTheme="majorBidi" w:hAnsiTheme="majorBidi" w:hint="cs"/>
          <w:sz w:val="30"/>
          <w:szCs w:val="30"/>
          <w:cs/>
        </w:rPr>
        <w:t xml:space="preserve"> </w:t>
      </w:r>
      <w:r w:rsidRPr="000D2121">
        <w:rPr>
          <w:rFonts w:asciiTheme="majorBidi" w:hAnsiTheme="majorBidi"/>
          <w:sz w:val="30"/>
          <w:szCs w:val="30"/>
        </w:rPr>
        <w:t xml:space="preserve">TTTM </w:t>
      </w:r>
      <w:r w:rsidRPr="000D2121">
        <w:rPr>
          <w:rFonts w:asciiTheme="majorBidi" w:hAnsiTheme="majorBidi"/>
          <w:sz w:val="30"/>
          <w:szCs w:val="30"/>
          <w:cs/>
        </w:rPr>
        <w:t>เมื่อวันที่ 28 มิถุนายน 2562 ผู้ถือหุ้นมีมติอนุมัติ</w:t>
      </w:r>
      <w:r w:rsidR="00C56B90">
        <w:rPr>
          <w:rFonts w:asciiTheme="majorBidi" w:hAnsiTheme="majorBidi" w:hint="cs"/>
          <w:sz w:val="30"/>
          <w:szCs w:val="30"/>
          <w:cs/>
        </w:rPr>
        <w:t>ให้</w:t>
      </w:r>
      <w:r w:rsidRPr="000D2121">
        <w:rPr>
          <w:rFonts w:asciiTheme="majorBidi" w:hAnsiTheme="majorBidi"/>
          <w:sz w:val="30"/>
          <w:szCs w:val="30"/>
          <w:cs/>
        </w:rPr>
        <w:t>บริษัท</w:t>
      </w:r>
      <w:r w:rsidR="00CA6F77">
        <w:rPr>
          <w:rFonts w:asciiTheme="majorBidi" w:hAnsiTheme="majorBidi" w:hint="cs"/>
          <w:sz w:val="30"/>
          <w:szCs w:val="30"/>
          <w:cs/>
        </w:rPr>
        <w:t xml:space="preserve">ที่ควบกันมีชื่อว่า </w:t>
      </w:r>
      <w:r w:rsidRPr="000D2121">
        <w:rPr>
          <w:rFonts w:asciiTheme="majorBidi" w:hAnsiTheme="majorBidi"/>
          <w:sz w:val="30"/>
          <w:szCs w:val="30"/>
          <w:cs/>
        </w:rPr>
        <w:t>“บริษัทโทเร เท็กซ์ไทล์ (ประเทศไทย) จำกัด (มหาชน)”</w:t>
      </w:r>
      <w:r w:rsidR="00F14292">
        <w:rPr>
          <w:rFonts w:asciiTheme="majorBidi" w:hAnsiTheme="majorBidi" w:hint="cs"/>
          <w:sz w:val="30"/>
          <w:szCs w:val="30"/>
          <w:cs/>
        </w:rPr>
        <w:t xml:space="preserve"> </w:t>
      </w:r>
      <w:r w:rsidR="00F14292">
        <w:rPr>
          <w:rFonts w:asciiTheme="majorBidi" w:hAnsiTheme="majorBidi"/>
          <w:sz w:val="30"/>
          <w:szCs w:val="30"/>
        </w:rPr>
        <w:t>(“TTT”)</w:t>
      </w:r>
    </w:p>
    <w:p w14:paraId="3DA553DB" w14:textId="77777777" w:rsidR="000D2121" w:rsidRPr="000D2121" w:rsidRDefault="000D2121" w:rsidP="000D2121">
      <w:pPr>
        <w:pStyle w:val="ListParagraph"/>
        <w:ind w:left="540"/>
        <w:jc w:val="thaiDistribute"/>
        <w:rPr>
          <w:rFonts w:asciiTheme="majorBidi" w:hAnsiTheme="majorBidi"/>
          <w:sz w:val="22"/>
        </w:rPr>
      </w:pPr>
    </w:p>
    <w:p w14:paraId="7D56124F" w14:textId="2E46E803" w:rsidR="00A729B0" w:rsidRDefault="000D2121" w:rsidP="000D2121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0D2121">
        <w:rPr>
          <w:rFonts w:asciiTheme="majorBidi" w:hAnsiTheme="majorBidi"/>
          <w:sz w:val="30"/>
          <w:szCs w:val="30"/>
          <w:cs/>
        </w:rPr>
        <w:t>ทั้งนี้การจดทะเบียนการควบบริษัทต่อกรมพัฒนาธุรกิจการค้าได้ดำเนินการแล้วเสร็จ</w:t>
      </w:r>
      <w:r w:rsidR="00CA6F77">
        <w:rPr>
          <w:rFonts w:asciiTheme="majorBidi" w:hAnsiTheme="majorBidi" w:hint="cs"/>
          <w:sz w:val="30"/>
          <w:szCs w:val="30"/>
          <w:cs/>
        </w:rPr>
        <w:t>ใน</w:t>
      </w:r>
      <w:r w:rsidR="00CA6F77" w:rsidRPr="000D2121">
        <w:rPr>
          <w:rFonts w:asciiTheme="majorBidi" w:hAnsiTheme="majorBidi"/>
          <w:sz w:val="30"/>
          <w:szCs w:val="30"/>
          <w:cs/>
        </w:rPr>
        <w:t xml:space="preserve">วันที่ 1 กรกฎาคม 2562 </w:t>
      </w:r>
      <w:r w:rsidR="00CB78FB">
        <w:rPr>
          <w:rFonts w:asciiTheme="majorBidi" w:hAnsiTheme="majorBidi"/>
          <w:sz w:val="30"/>
          <w:szCs w:val="30"/>
          <w:cs/>
        </w:rPr>
        <w:br/>
      </w:r>
      <w:r w:rsidR="00CA6F77" w:rsidRPr="000D2121">
        <w:rPr>
          <w:rFonts w:asciiTheme="majorBidi" w:hAnsiTheme="majorBidi"/>
          <w:sz w:val="30"/>
          <w:szCs w:val="30"/>
          <w:cs/>
        </w:rPr>
        <w:t>(วันควบบริษัท)</w:t>
      </w:r>
      <w:r w:rsidR="000B6138">
        <w:rPr>
          <w:rFonts w:asciiTheme="majorBidi" w:hAnsiTheme="majorBidi"/>
          <w:sz w:val="30"/>
          <w:szCs w:val="30"/>
        </w:rPr>
        <w:t xml:space="preserve"> TTT </w:t>
      </w:r>
      <w:r w:rsidRPr="000D2121">
        <w:rPr>
          <w:rFonts w:asciiTheme="majorBidi" w:hAnsiTheme="majorBidi"/>
          <w:sz w:val="30"/>
          <w:szCs w:val="30"/>
          <w:cs/>
        </w:rPr>
        <w:t>ได้จดทะเบียนเป็นนิติบุคคลในประเทศไทยและได้รับอนุมัติเป็นบริษัทจดทะเบียนในตลาดหลักทรัพย์แห่งประเทศไทย</w:t>
      </w:r>
      <w:r w:rsidR="00CA6F77">
        <w:rPr>
          <w:rFonts w:asciiTheme="majorBidi" w:hAnsiTheme="majorBidi" w:hint="cs"/>
          <w:sz w:val="30"/>
          <w:szCs w:val="30"/>
          <w:cs/>
        </w:rPr>
        <w:t>ในวันเดียวกัน</w:t>
      </w:r>
      <w:r w:rsidR="00015DBC">
        <w:rPr>
          <w:rFonts w:asciiTheme="majorBidi" w:hAnsiTheme="majorBidi" w:hint="cs"/>
          <w:sz w:val="30"/>
          <w:szCs w:val="30"/>
          <w:cs/>
        </w:rPr>
        <w:t xml:space="preserve"> </w:t>
      </w:r>
      <w:r w:rsidRPr="000D2121">
        <w:rPr>
          <w:rFonts w:asciiTheme="majorBidi" w:hAnsiTheme="majorBidi"/>
          <w:sz w:val="30"/>
          <w:szCs w:val="30"/>
          <w:cs/>
        </w:rPr>
        <w:t xml:space="preserve">ซึ่งมีผลให้ </w:t>
      </w:r>
      <w:r w:rsidRPr="000D2121">
        <w:rPr>
          <w:rFonts w:asciiTheme="majorBidi" w:hAnsiTheme="majorBidi"/>
          <w:sz w:val="30"/>
          <w:szCs w:val="30"/>
        </w:rPr>
        <w:t xml:space="preserve">LTX </w:t>
      </w:r>
      <w:r w:rsidRPr="000D2121">
        <w:rPr>
          <w:rFonts w:asciiTheme="majorBidi" w:hAnsiTheme="majorBidi"/>
          <w:sz w:val="30"/>
          <w:szCs w:val="30"/>
          <w:cs/>
        </w:rPr>
        <w:t xml:space="preserve">และ </w:t>
      </w:r>
      <w:r w:rsidRPr="000D2121">
        <w:rPr>
          <w:rFonts w:asciiTheme="majorBidi" w:hAnsiTheme="majorBidi"/>
          <w:sz w:val="30"/>
          <w:szCs w:val="30"/>
        </w:rPr>
        <w:t xml:space="preserve">TTTM </w:t>
      </w:r>
      <w:r w:rsidRPr="000D2121">
        <w:rPr>
          <w:rFonts w:asciiTheme="majorBidi" w:hAnsiTheme="majorBidi"/>
          <w:sz w:val="30"/>
          <w:szCs w:val="30"/>
          <w:cs/>
        </w:rPr>
        <w:t>สิ้นสภาพการเป็นนิติบุคคลในวันเดียวกั</w:t>
      </w:r>
      <w:r>
        <w:rPr>
          <w:rFonts w:asciiTheme="majorBidi" w:hAnsiTheme="majorBidi" w:hint="cs"/>
          <w:sz w:val="30"/>
          <w:szCs w:val="30"/>
          <w:cs/>
        </w:rPr>
        <w:t>น</w:t>
      </w:r>
    </w:p>
    <w:p w14:paraId="6A0969E4" w14:textId="77777777" w:rsidR="00A729B0" w:rsidRPr="00F23B77" w:rsidRDefault="00A729B0" w:rsidP="00A729B0">
      <w:pPr>
        <w:pStyle w:val="ListParagraph"/>
        <w:ind w:left="540"/>
        <w:jc w:val="thaiDistribute"/>
        <w:rPr>
          <w:rFonts w:asciiTheme="majorBidi" w:hAnsiTheme="majorBidi" w:cstheme="majorBidi"/>
          <w:sz w:val="22"/>
        </w:rPr>
      </w:pPr>
    </w:p>
    <w:p w14:paraId="06304026" w14:textId="3A689869" w:rsidR="00A729B0" w:rsidRPr="00B23C3A" w:rsidRDefault="00A729B0" w:rsidP="00A729B0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3C3A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บริษัทใหญ่ในลำดับสูงสุดในระหว่าง</w:t>
      </w:r>
      <w:r w:rsidR="000D2121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B23C3A">
        <w:rPr>
          <w:rFonts w:asciiTheme="majorBidi" w:hAnsiTheme="majorBidi" w:cstheme="majorBidi"/>
          <w:sz w:val="30"/>
          <w:szCs w:val="30"/>
          <w:cs/>
        </w:rPr>
        <w:t>คือ บริษัท โทเร อินดัสตรีย์ อิ้งค์ จำกัด ซึ่งเป็นนิติบุคคลที่จัดตั้งขึ้นในประเทศญี่ปุ่น</w:t>
      </w:r>
    </w:p>
    <w:p w14:paraId="0419B000" w14:textId="77777777" w:rsidR="00A729B0" w:rsidRPr="00F23B77" w:rsidRDefault="00A729B0" w:rsidP="00A729B0">
      <w:pPr>
        <w:pStyle w:val="ListParagraph"/>
        <w:ind w:left="540"/>
        <w:jc w:val="thaiDistribute"/>
        <w:rPr>
          <w:rFonts w:ascii="Angsana New" w:hAnsi="Angsana New"/>
          <w:spacing w:val="-4"/>
          <w:sz w:val="22"/>
        </w:rPr>
      </w:pPr>
    </w:p>
    <w:p w14:paraId="16944CCE" w14:textId="7C5365AE" w:rsidR="009D6083" w:rsidRPr="00B23C3A" w:rsidRDefault="00A729B0" w:rsidP="00A729B0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Pr="00B23C3A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r w:rsidRPr="00B23C3A">
        <w:rPr>
          <w:rFonts w:ascii="Angsana New" w:hAnsi="Angsana New"/>
          <w:spacing w:val="-4"/>
          <w:sz w:val="30"/>
          <w:szCs w:val="30"/>
          <w:cs/>
        </w:rPr>
        <w:t>ผ้าสปัน ผ้า</w:t>
      </w:r>
      <w:r w:rsidRPr="00B23C3A">
        <w:rPr>
          <w:rFonts w:ascii="Angsana New" w:hAnsi="Angsana New" w:hint="cs"/>
          <w:spacing w:val="-4"/>
          <w:sz w:val="30"/>
          <w:szCs w:val="30"/>
          <w:cs/>
        </w:rPr>
        <w:t>ฟิลาเมนท์</w:t>
      </w:r>
      <w:r w:rsidRPr="00B23C3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B6127">
        <w:rPr>
          <w:rFonts w:ascii="Angsana New" w:hAnsi="Angsana New" w:hint="cs"/>
          <w:spacing w:val="-4"/>
          <w:sz w:val="30"/>
          <w:szCs w:val="30"/>
          <w:cs/>
        </w:rPr>
        <w:t>ผ้า</w:t>
      </w:r>
      <w:r w:rsidR="00BC1C8F">
        <w:rPr>
          <w:rFonts w:ascii="Angsana New" w:hAnsi="Angsana New" w:hint="cs"/>
          <w:spacing w:val="-4"/>
          <w:sz w:val="30"/>
          <w:szCs w:val="30"/>
          <w:cs/>
        </w:rPr>
        <w:t>ทอ</w:t>
      </w:r>
      <w:r w:rsidR="00CB6127">
        <w:rPr>
          <w:rFonts w:ascii="Angsana New" w:hAnsi="Angsana New" w:hint="cs"/>
          <w:spacing w:val="-4"/>
          <w:sz w:val="30"/>
          <w:szCs w:val="30"/>
          <w:cs/>
        </w:rPr>
        <w:t xml:space="preserve"> ผ้าถัก และ</w:t>
      </w:r>
      <w:r w:rsidRPr="00B23C3A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r w:rsidRPr="00B23C3A">
        <w:rPr>
          <w:rFonts w:ascii="Angsana New" w:hAnsi="Angsana New"/>
          <w:spacing w:val="-4"/>
          <w:sz w:val="30"/>
          <w:szCs w:val="30"/>
          <w:cs/>
        </w:rPr>
        <w:t>ยีนส์</w:t>
      </w:r>
      <w:r w:rsidR="00366F33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="00366F33" w:rsidRPr="00B23C3A">
        <w:rPr>
          <w:rFonts w:ascii="Angsana New" w:hAnsi="Angsana New"/>
          <w:sz w:val="30"/>
          <w:szCs w:val="30"/>
        </w:rPr>
        <w:br/>
      </w:r>
      <w:r w:rsidR="00CB6127">
        <w:rPr>
          <w:rFonts w:ascii="Angsana New" w:hAnsi="Angsana New" w:hint="cs"/>
          <w:sz w:val="30"/>
          <w:szCs w:val="30"/>
          <w:cs/>
        </w:rPr>
        <w:t>และ</w:t>
      </w:r>
      <w:r w:rsidRPr="00B23C3A">
        <w:rPr>
          <w:rFonts w:ascii="Angsana New" w:hAnsi="Angsana New" w:hint="cs"/>
          <w:spacing w:val="-4"/>
          <w:sz w:val="30"/>
          <w:szCs w:val="30"/>
          <w:cs/>
        </w:rPr>
        <w:t>ผลิตภัณฑ์สิ่งทอ</w:t>
      </w:r>
      <w:r w:rsidRPr="00B23C3A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B23C3A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 ผ้าสำหรับทำถุงลมนิรภัย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 w:hint="cs"/>
          <w:sz w:val="30"/>
          <w:szCs w:val="30"/>
          <w:cs/>
        </w:rPr>
        <w:t>และผ้าเบาะรถยนต์</w:t>
      </w:r>
    </w:p>
    <w:p w14:paraId="5DB6332F" w14:textId="77777777" w:rsidR="000C6C80" w:rsidRPr="00A729B0" w:rsidRDefault="000C6C80" w:rsidP="009D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08A600D2" w14:textId="3A2C011B" w:rsidR="00A729B0" w:rsidRDefault="009D6083" w:rsidP="00A7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23C3A">
        <w:rPr>
          <w:rFonts w:ascii="Angsana New" w:hAnsi="Angsana New"/>
          <w:b/>
          <w:bCs/>
          <w:sz w:val="30"/>
          <w:szCs w:val="30"/>
        </w:rPr>
        <w:t>2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</w:t>
      </w:r>
      <w:r w:rsidR="001A2708"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งบการเงินที่แสดงเงินลงทุนตามวิธีส่วนได้เสียเพื่อวัตถุประสงค์เฉพาะ</w:t>
      </w:r>
    </w:p>
    <w:p w14:paraId="45332919" w14:textId="77777777" w:rsidR="00A729B0" w:rsidRPr="00A729B0" w:rsidRDefault="00A729B0" w:rsidP="00A7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1E3D1113" w14:textId="61F4D627" w:rsidR="009D6083" w:rsidRPr="00A729B0" w:rsidRDefault="009D6083" w:rsidP="003253C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A729B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</w:t>
      </w:r>
      <w:r w:rsidR="00A729B0" w:rsidRPr="00A729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ิ</w:t>
      </w:r>
    </w:p>
    <w:p w14:paraId="08C883CB" w14:textId="77777777" w:rsidR="00A729B0" w:rsidRPr="00A729B0" w:rsidRDefault="00A729B0" w:rsidP="00A7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5F48BD31" w14:textId="77777777" w:rsidR="000D2121" w:rsidRDefault="000D2121" w:rsidP="00A729B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ที่แสดงเงินลงทุนตามวิธีส่วนได้เสียเพื่อวัตถุประสงค์เฉพาะนี้จัดทำขึ้นโดยมีวัตถุประสงค์เพื่อเป็นข้อมูลประกอบการนำส่งเอกสารการควบบริษัทต่อตลาดหลักทรัพย์แห่งประเทศไทย ดังนั้นงบการเงินที่แสดงเงินลงทุนตามวิธีส่วนได้เสียเพื่อวัตถุประสงค์เฉพาะนี้อาจจะไม่เหมาะสมสำหรับการนำไปใช้เพื่อวัตถุประสงค์อื่น</w:t>
      </w:r>
    </w:p>
    <w:p w14:paraId="161153C9" w14:textId="77777777" w:rsidR="00CA6F77" w:rsidRDefault="00CA6F77" w:rsidP="00A729B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2EAD515" w14:textId="7A7282D0" w:rsidR="00702D42" w:rsidRDefault="000D2121" w:rsidP="00A729B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การควบบริษัทดังที่กล่าวไว้ในหมายเหตุประกอบงบการเงินที่แสดงเงินลงทุนตามวิธีส่วนได้เสียเพื่อวัตถุประสงค์เฉพาะข้อ 1 ถือว่าเป็นการรวมธุรกิจภายใต้การควบคุมเดียวกัน (</w:t>
      </w:r>
      <w:r w:rsidRPr="000D2121">
        <w:rPr>
          <w:rFonts w:ascii="Angsana New" w:hAnsi="Angsana New" w:cs="Angsana New"/>
          <w:sz w:val="30"/>
          <w:szCs w:val="30"/>
          <w:lang w:val="en-US" w:bidi="th-TH"/>
        </w:rPr>
        <w:t xml:space="preserve">Business combination of entities under common control) </w:t>
      </w: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โดยบริษัทที่นำมาควบรวมกันทั้งหมดเป็นบริษัทภายใต้บริษัทใหญ่ลำดับสูงสุดคือบริษัท โทเร อินดัสตรีย์ อิ้งค์ จำกัด ตั้งแต่ก่อนวันที่ 1 เมษายน 256</w:t>
      </w:r>
      <w:r w:rsidR="00CA6F77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บริษัทบันทึกรับรู้สินทรัพย์และหนี้สินของบริษัทที่ถูกนำมาควบรวมกันด้วยมูลค่าตามบัญชีของบริษัทที่ถูกนำมาควบรวม ณ วันที่มีการรวมธุรกิจภายใต้การควบคุมเดียวกัน ถึงแม้ว่าความสัมพันธ์ของบริษัทกับบริษัททั้งหมดภายใต้การควบบริษัททางกฎหมายเกิดขึ้นในภายหลัง</w:t>
      </w:r>
    </w:p>
    <w:p w14:paraId="28220F16" w14:textId="77777777" w:rsidR="00A729B0" w:rsidRPr="00B23C3A" w:rsidRDefault="00A729B0" w:rsidP="00A729B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AB3A96" w14:textId="2EE5D8B3" w:rsidR="009F65AC" w:rsidRPr="00B23C3A" w:rsidRDefault="009F65AC" w:rsidP="009F65A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B23C3A">
        <w:rPr>
          <w:rFonts w:ascii="Angsana New" w:hAnsi="Angsana New" w:hint="cs"/>
          <w:sz w:val="30"/>
          <w:szCs w:val="30"/>
          <w:cs/>
        </w:rPr>
        <w:t>เพื่อวัตถุประสงค์</w:t>
      </w:r>
      <w:r w:rsidRPr="00B23C3A">
        <w:rPr>
          <w:rFonts w:ascii="Angsana New" w:eastAsia="Calibri" w:hAnsi="Angsana New" w:hint="cs"/>
          <w:color w:val="000000"/>
          <w:sz w:val="30"/>
          <w:szCs w:val="30"/>
          <w:cs/>
        </w:rPr>
        <w:t>เฉพาะ</w:t>
      </w:r>
      <w:r w:rsidRPr="00B23C3A">
        <w:rPr>
          <w:rFonts w:asciiTheme="majorBidi" w:hAnsiTheme="majorBidi" w:cstheme="majorBidi"/>
          <w:sz w:val="30"/>
          <w:szCs w:val="30"/>
          <w:cs/>
        </w:rPr>
        <w:t>นี้จัดทำขึ้น</w:t>
      </w:r>
      <w:r w:rsidRPr="00B23C3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23C3A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B23C3A">
        <w:rPr>
          <w:rFonts w:ascii="Angsana New" w:hAnsi="Angsana New" w:hint="cs"/>
          <w:sz w:val="30"/>
          <w:szCs w:val="30"/>
          <w:cs/>
        </w:rPr>
        <w:t>ฯ</w:t>
      </w:r>
    </w:p>
    <w:p w14:paraId="649F4DA3" w14:textId="77777777" w:rsidR="009F65AC" w:rsidRPr="00617087" w:rsidRDefault="009F65AC" w:rsidP="009F65A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023D99" w14:textId="779E73C8" w:rsidR="00800502" w:rsidRDefault="00800502" w:rsidP="0080050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มาตรฐานการรายงานทางการเงินหลายฉบับ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866987">
        <w:rPr>
          <w:rFonts w:ascii="Angsana New" w:hAnsi="Angsana New" w:cs="Angsana New"/>
          <w:sz w:val="30"/>
          <w:szCs w:val="30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cs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6698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มกราคม </w:t>
      </w:r>
      <w:r w:rsidRPr="00BD2740">
        <w:rPr>
          <w:rFonts w:ascii="Angsana New" w:hAnsi="Angsana New" w:cs="Angsana New" w:hint="cs"/>
          <w:sz w:val="30"/>
          <w:szCs w:val="30"/>
        </w:rPr>
        <w:t>25</w:t>
      </w:r>
      <w:r w:rsidRPr="00BD2740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2</w:t>
      </w:r>
      <w:r w:rsidRPr="00BD274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โดยมาตรฐานการรายงานทางการเงินฉบับใหม่ที่มีการเปลี่ยนแปลง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หลักการสำคัญ คือ มาตรฐานการรายงานทางการเงินฉบับที่ 15 เรื่อง </w:t>
      </w:r>
      <w:r w:rsidRPr="00C4667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ที่บริษัทถือปฏิบัติเป็นครั้งแรก แทนมาตรฐานการบัญชีฉบับที่ 18 เรื่อง </w:t>
      </w:r>
      <w:r w:rsidRPr="00FF4A4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รายได้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และการตีความมาตรฐานการรายงานทางการเงิน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</w:t>
      </w:r>
    </w:p>
    <w:p w14:paraId="4C01D4B2" w14:textId="77777777" w:rsidR="00800502" w:rsidRDefault="00800502" w:rsidP="00800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D49A0C1" w14:textId="75C1CEFC" w:rsidR="00800502" w:rsidRPr="00F94A14" w:rsidRDefault="00800502" w:rsidP="0080050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94A14">
        <w:rPr>
          <w:rFonts w:ascii="Angsana New" w:hAnsi="Angsana New" w:cs="Angsana New" w:hint="cs"/>
          <w:sz w:val="30"/>
          <w:szCs w:val="30"/>
          <w:cs/>
        </w:rPr>
        <w:t>ตามมาตรฐานการรายงานทางการเงินฉบับที่ 15</w:t>
      </w:r>
      <w:r w:rsidRPr="00F94A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94A14">
        <w:rPr>
          <w:rFonts w:ascii="Angsana New" w:hAnsi="Angsana New" w:cs="Angsana New" w:hint="cs"/>
          <w:sz w:val="30"/>
          <w:szCs w:val="30"/>
          <w:cs/>
        </w:rPr>
        <w:t>บริษัทรับรู้รายได้เมื่อลูกค้ามีอำนาจควบคุมในสินค้า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หรือบริการ</w:t>
      </w:r>
      <w:r w:rsidRPr="00F94A1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94A14">
        <w:rPr>
          <w:rFonts w:ascii="Angsana New" w:hAnsi="Angsana New" w:cs="Angsana New" w:hint="cs"/>
          <w:sz w:val="30"/>
          <w:szCs w:val="30"/>
          <w:cs/>
        </w:rPr>
        <w:t xml:space="preserve">ด้วยจำนวนเงินที่สะท้อนถึงสิ่งตอบแทนที่บริษัทคาดว่าจะมีสิทธิได้รับ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ในขณะที่มาตรฐานการบัญชีฉบับที่ </w:t>
      </w:r>
      <w:r w:rsidRPr="00F94A14">
        <w:rPr>
          <w:rFonts w:ascii="Angsana New" w:hAnsi="Angsana New" w:cs="Angsana New"/>
          <w:sz w:val="30"/>
          <w:szCs w:val="30"/>
          <w:lang w:bidi="th-TH"/>
        </w:rPr>
        <w:t xml:space="preserve">18 </w:t>
      </w:r>
      <w:r w:rsidRPr="00F94A14">
        <w:rPr>
          <w:rFonts w:ascii="Angsana New" w:hAnsi="Angsana New" w:cs="Angsana New" w:hint="cs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94A14">
        <w:rPr>
          <w:rFonts w:ascii="Angsana New" w:hAnsi="Angsana New" w:cs="Angsana New" w:hint="cs"/>
          <w:sz w:val="30"/>
          <w:szCs w:val="30"/>
          <w:cs/>
        </w:rPr>
        <w:t xml:space="preserve">ของความเป็นเจ้าของสินค้าที่มีนัยสำคัญไปให้กับผู้ซื้อแล้ว </w:t>
      </w:r>
      <w:r w:rsidRPr="00F94A14">
        <w:rPr>
          <w:rFonts w:ascii="Angsana New" w:hAnsi="Angsana New" w:cs="Angsana New"/>
          <w:sz w:val="30"/>
          <w:szCs w:val="30"/>
          <w:cs/>
        </w:rPr>
        <w:t>และรับรู้รายได้จากการให้บริการตามขั้นความสำเร็จ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94A14">
        <w:rPr>
          <w:rFonts w:ascii="Angsana New" w:hAnsi="Angsana New" w:cs="Angsana New"/>
          <w:sz w:val="30"/>
          <w:szCs w:val="30"/>
          <w:cs/>
        </w:rPr>
        <w:t>ของรายการ ณ วันสิ้นรอบระยะเวลารายงาน</w:t>
      </w:r>
      <w:r w:rsidRPr="00F94A14">
        <w:rPr>
          <w:rFonts w:ascii="Angsana New" w:hAnsi="Angsana New" w:cs="Angsana New" w:hint="cs"/>
          <w:sz w:val="30"/>
          <w:szCs w:val="30"/>
          <w:cs/>
        </w:rPr>
        <w:t xml:space="preserve"> บริษัทจะไม่รับรู้รายได้ถ้าฝ่ายบริหารยังมีการควบคุมหรือบริหารสินค้าที่ขายไปแล้วนั้น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94A14">
        <w:rPr>
          <w:rFonts w:ascii="Angsana New" w:hAnsi="Angsana New" w:cs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F94A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94A14">
        <w:rPr>
          <w:rFonts w:ascii="Angsana New" w:hAnsi="Angsana New" w:cs="Angsana New"/>
          <w:sz w:val="30"/>
          <w:szCs w:val="30"/>
          <w:cs/>
        </w:rPr>
        <w:t>(หมายเหตุ</w:t>
      </w:r>
      <w:r w:rsidRPr="00F94A14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0B6138">
        <w:rPr>
          <w:rFonts w:ascii="Angsana New" w:hAnsi="Angsana New" w:cs="Angsana New"/>
          <w:sz w:val="30"/>
          <w:szCs w:val="30"/>
          <w:cs/>
        </w:rPr>
        <w:br/>
      </w:r>
      <w:r w:rsidRPr="00F94A14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0B6138">
        <w:rPr>
          <w:rFonts w:ascii="Angsana New" w:hAnsi="Angsana New" w:cs="Angsana New" w:hint="cs"/>
          <w:sz w:val="30"/>
          <w:szCs w:val="30"/>
          <w:cs/>
          <w:lang w:bidi="th-TH"/>
        </w:rPr>
        <w:t>ที่แสดงเงินลงทุนตามวิธีส่วนได้เสียเพื่อวัตถุประสงค์เฉพาะ</w:t>
      </w:r>
      <w:r w:rsidRPr="00F94A14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C9209D"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 w:rsidRPr="00F94A14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800811">
        <w:rPr>
          <w:rFonts w:ascii="Angsana New" w:hAnsi="Angsana New" w:cs="Angsana New" w:hint="cs"/>
          <w:sz w:val="30"/>
          <w:szCs w:val="30"/>
          <w:cs/>
          <w:lang w:bidi="th-TH"/>
        </w:rPr>
        <w:t>ด</w:t>
      </w:r>
      <w:r w:rsidRPr="00F94A14">
        <w:rPr>
          <w:rFonts w:ascii="Angsana New" w:hAnsi="Angsana New" w:cs="Angsana New"/>
          <w:sz w:val="30"/>
          <w:szCs w:val="30"/>
          <w:cs/>
        </w:rPr>
        <w:t>)</w:t>
      </w:r>
      <w:r w:rsidRPr="00F94A14">
        <w:rPr>
          <w:rFonts w:ascii="Angsana New" w:hAnsi="Angsana New" w:cs="Angsana New"/>
          <w:sz w:val="30"/>
          <w:szCs w:val="30"/>
          <w:lang w:bidi="th-TH"/>
        </w:rPr>
        <w:t>)</w:t>
      </w:r>
    </w:p>
    <w:p w14:paraId="0CA90221" w14:textId="77777777" w:rsidR="00800502" w:rsidRPr="00237F14" w:rsidRDefault="00800502" w:rsidP="0080050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C362C3" w14:textId="1E95C1A5" w:rsidR="00800502" w:rsidRDefault="00800502" w:rsidP="0080050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นอกเหนือจากมาตรฐานการรายงานทางการเงินฉบับที่ออกและปรับปรุงใหม่ข้างต้น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ได้ออกและปรับปรุงมาตรฐานการรายงานทางการเงินซึ่งยังไม่มีผลบังคับในงวดปัจจุบันและบริษัทไม่ได้ใช้มาตรฐา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ที่ออกและปรับปรุงใหม่ที่เกี่ยวกับการดำเนินงานของบริษัท ได้เปิดเผยในหมายเหตุประกอบงบการเงิน</w:t>
      </w:r>
      <w:r w:rsidR="00F83138">
        <w:rPr>
          <w:rFonts w:ascii="Angsana New" w:hAnsi="Angsana New" w:cs="Angsana New" w:hint="cs"/>
          <w:sz w:val="30"/>
          <w:szCs w:val="30"/>
          <w:cs/>
          <w:lang w:bidi="th-TH"/>
        </w:rPr>
        <w:t>ที่แสดง</w:t>
      </w:r>
      <w:r w:rsidR="00F83138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F83138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เงินลงทุนตามวิธีส่วนได้เสียเพื่อวัตถุประสงค์เฉพาะ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ข้อ </w:t>
      </w:r>
      <w:r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6</w:t>
      </w:r>
    </w:p>
    <w:p w14:paraId="40DEDB72" w14:textId="169C1EAD" w:rsidR="00B23C3A" w:rsidRDefault="00B2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0A716A4" w14:textId="3BD5DD6B" w:rsidR="00416F4A" w:rsidRPr="00B23C3A" w:rsidRDefault="00416F4A" w:rsidP="00BF639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เกณฑ์การวัดมูลค่</w:t>
      </w:r>
      <w:r w:rsid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</w:t>
      </w:r>
    </w:p>
    <w:p w14:paraId="651C72E8" w14:textId="77777777" w:rsidR="00416F4A" w:rsidRPr="00B23C3A" w:rsidRDefault="00416F4A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F712C9D" w14:textId="519F3D9F" w:rsidR="00416F4A" w:rsidRPr="00B23C3A" w:rsidRDefault="00304AFC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30"/>
          <w:szCs w:val="30"/>
        </w:rPr>
      </w:pPr>
      <w:r w:rsidRPr="00B23C3A">
        <w:rPr>
          <w:rFonts w:ascii="Angsana New" w:hAnsi="Angsana New"/>
          <w:b/>
          <w:sz w:val="30"/>
          <w:szCs w:val="30"/>
          <w:cs/>
        </w:rPr>
        <w:t>งบการเงินนี้จัดทำขึ้น</w:t>
      </w:r>
      <w:r w:rsidR="00416F4A" w:rsidRPr="00B23C3A">
        <w:rPr>
          <w:rFonts w:ascii="Angsana New" w:hAnsi="Angsana New"/>
          <w:b/>
          <w:sz w:val="30"/>
          <w:szCs w:val="30"/>
          <w:cs/>
        </w:rPr>
        <w:t>โดยถือหลักเกณฑ์การบันทึกตามราคาทุนเดิม ยกเว้นรายการ</w:t>
      </w:r>
      <w:r w:rsidR="00F01A68" w:rsidRPr="00B23C3A">
        <w:rPr>
          <w:rFonts w:ascii="Angsana New" w:hAnsi="Angsana New" w:hint="cs"/>
          <w:b/>
          <w:sz w:val="30"/>
          <w:szCs w:val="30"/>
          <w:cs/>
        </w:rPr>
        <w:t>ดังต่อไปนี้ที่ใช้ทางเลือก</w:t>
      </w:r>
      <w:r w:rsidR="007E3922" w:rsidRPr="00B23C3A">
        <w:rPr>
          <w:rFonts w:ascii="Angsana New" w:hAnsi="Angsana New"/>
          <w:b/>
          <w:sz w:val="30"/>
          <w:szCs w:val="30"/>
        </w:rPr>
        <w:br/>
      </w:r>
      <w:r w:rsidR="00F01A68" w:rsidRPr="00B23C3A">
        <w:rPr>
          <w:rFonts w:ascii="Angsana New" w:hAnsi="Angsana New" w:hint="cs"/>
          <w:b/>
          <w:sz w:val="30"/>
          <w:szCs w:val="30"/>
          <w:cs/>
        </w:rPr>
        <w:t>ในการวัดมูลค่าในแต่ละรอบระยะเวลารายงาน</w:t>
      </w:r>
    </w:p>
    <w:p w14:paraId="03C93FF5" w14:textId="77777777" w:rsidR="00416F4A" w:rsidRPr="00B23C3A" w:rsidRDefault="00416F4A" w:rsidP="00416F4A">
      <w:pPr>
        <w:pStyle w:val="BodyText2"/>
        <w:ind w:left="547" w:right="-43" w:firstLine="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587"/>
        <w:gridCol w:w="4494"/>
      </w:tblGrid>
      <w:tr w:rsidR="00193E06" w:rsidRPr="00B23C3A" w14:paraId="4D3A1DB5" w14:textId="77777777" w:rsidTr="003F0BE1">
        <w:tc>
          <w:tcPr>
            <w:tcW w:w="4587" w:type="dxa"/>
            <w:shd w:val="clear" w:color="auto" w:fill="auto"/>
          </w:tcPr>
          <w:p w14:paraId="5AA740F7" w14:textId="77777777" w:rsidR="00492427" w:rsidRPr="00B23C3A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B23C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14:paraId="5D742EF4" w14:textId="77777777" w:rsidR="00492427" w:rsidRPr="00B23C3A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B23C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B23C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193E06" w:rsidRPr="00B23C3A" w14:paraId="51095E80" w14:textId="77777777" w:rsidTr="003F0BE1">
        <w:tc>
          <w:tcPr>
            <w:tcW w:w="4587" w:type="dxa"/>
            <w:shd w:val="clear" w:color="auto" w:fill="auto"/>
          </w:tcPr>
          <w:p w14:paraId="49928524" w14:textId="0B25A5D7" w:rsidR="00492427" w:rsidRPr="00B23C3A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14:paraId="150A8E7F" w14:textId="77777777" w:rsidR="00492427" w:rsidRPr="00B23C3A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 w:cs="Times New Roman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93E06" w:rsidRPr="00B23C3A" w14:paraId="0ACB5E9F" w14:textId="77777777" w:rsidTr="003F0BE1">
        <w:tc>
          <w:tcPr>
            <w:tcW w:w="4587" w:type="dxa"/>
            <w:shd w:val="clear" w:color="auto" w:fill="auto"/>
          </w:tcPr>
          <w:p w14:paraId="6F7B2F76" w14:textId="4EF04D6D" w:rsidR="00492427" w:rsidRPr="00B23C3A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23C3A">
              <w:rPr>
                <w:rFonts w:ascii="Times New Roman" w:hAnsi="Times New Roman"/>
                <w:sz w:val="30"/>
                <w:szCs w:val="30"/>
                <w:cs/>
              </w:rPr>
              <w:t>เงิน</w:t>
            </w:r>
            <w:r w:rsidR="0070755E" w:rsidRPr="00B23C3A">
              <w:rPr>
                <w:rFonts w:ascii="Times New Roman" w:hAnsi="Times New Roman" w:hint="cs"/>
                <w:sz w:val="30"/>
                <w:szCs w:val="30"/>
                <w:cs/>
              </w:rPr>
              <w:t>ลงทุน</w:t>
            </w:r>
            <w:r w:rsidRPr="00B23C3A">
              <w:rPr>
                <w:rFonts w:ascii="Times New Roman" w:hAnsi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494" w:type="dxa"/>
            <w:shd w:val="clear" w:color="auto" w:fill="auto"/>
          </w:tcPr>
          <w:p w14:paraId="63D8AF56" w14:textId="77777777" w:rsidR="00492427" w:rsidRPr="00B23C3A" w:rsidRDefault="00492427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23C3A">
              <w:rPr>
                <w:rFonts w:ascii="Times New Roman" w:hAnsi="Times New Roman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46B94" w:rsidRPr="00B23C3A" w14:paraId="6A37C79E" w14:textId="77777777" w:rsidTr="003F0BE1">
        <w:tc>
          <w:tcPr>
            <w:tcW w:w="4587" w:type="dxa"/>
            <w:shd w:val="clear" w:color="auto" w:fill="auto"/>
          </w:tcPr>
          <w:p w14:paraId="6B9FBCEF" w14:textId="78F1F992" w:rsidR="00046B94" w:rsidRPr="00B23C3A" w:rsidRDefault="00046B94" w:rsidP="00193E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/>
                <w:sz w:val="30"/>
                <w:szCs w:val="30"/>
                <w:cs/>
              </w:rPr>
            </w:pPr>
            <w:r w:rsidRPr="00B23C3A">
              <w:rPr>
                <w:rFonts w:ascii="Times New Roman" w:hAnsi="Times New Roman" w:hint="cs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14:paraId="6A200A4B" w14:textId="49AAC928" w:rsidR="00046B94" w:rsidRPr="00B23C3A" w:rsidRDefault="0070152C" w:rsidP="009529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63" w:hanging="255"/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B23C3A">
              <w:rPr>
                <w:rFonts w:ascii="Times New Roman" w:hAnsi="Times New Roman" w:hint="cs"/>
                <w:sz w:val="30"/>
                <w:szCs w:val="30"/>
                <w:cs/>
              </w:rPr>
              <w:t>มูลค่าปั</w:t>
            </w:r>
            <w:r w:rsidR="00046B94" w:rsidRPr="00B23C3A">
              <w:rPr>
                <w:rFonts w:ascii="Times New Roman" w:hAnsi="Times New Roman" w:hint="cs"/>
                <w:sz w:val="30"/>
                <w:szCs w:val="30"/>
                <w:cs/>
              </w:rPr>
              <w:t>จจุบันของภาระผูกพันตาม</w:t>
            </w:r>
            <w:r w:rsidR="00AE1BEB" w:rsidRPr="00B23C3A">
              <w:rPr>
                <w:rFonts w:ascii="Times New Roman" w:hAnsi="Times New Roman" w:hint="cs"/>
                <w:sz w:val="30"/>
                <w:szCs w:val="30"/>
                <w:cs/>
              </w:rPr>
              <w:t>ผล</w:t>
            </w:r>
            <w:r w:rsidR="00046B94" w:rsidRPr="00B23C3A">
              <w:rPr>
                <w:rFonts w:ascii="Times New Roman" w:hAnsi="Times New Roman" w:hint="cs"/>
                <w:sz w:val="30"/>
                <w:szCs w:val="30"/>
                <w:cs/>
              </w:rPr>
              <w:t>ประโยชน์ที่</w:t>
            </w:r>
            <w:r w:rsidRPr="00B23C3A">
              <w:rPr>
                <w:rFonts w:ascii="Times New Roman" w:hAnsi="Times New Roman" w:hint="cs"/>
                <w:sz w:val="30"/>
                <w:szCs w:val="30"/>
                <w:cs/>
              </w:rPr>
              <w:t>กำหนดไว้ ซึ่งได้เปิ</w:t>
            </w:r>
            <w:r w:rsidR="00D6331B" w:rsidRPr="00B23C3A">
              <w:rPr>
                <w:rFonts w:ascii="Times New Roman" w:hAnsi="Times New Roman" w:hint="cs"/>
                <w:sz w:val="30"/>
                <w:szCs w:val="30"/>
                <w:cs/>
              </w:rPr>
              <w:t>ดเผยในหมายเหตุ</w:t>
            </w:r>
            <w:r w:rsidRPr="00B23C3A">
              <w:rPr>
                <w:rFonts w:ascii="Times New Roman" w:hAnsi="Times New Roman" w:hint="cs"/>
                <w:sz w:val="30"/>
                <w:szCs w:val="30"/>
                <w:cs/>
              </w:rPr>
              <w:t>ประกอบ</w:t>
            </w:r>
            <w:r w:rsidR="00861C1F" w:rsidRPr="00B23C3A">
              <w:rPr>
                <w:rFonts w:ascii="Times New Roman" w:hAnsi="Times New Roman"/>
                <w:sz w:val="30"/>
                <w:szCs w:val="30"/>
              </w:rPr>
              <w:br/>
            </w:r>
            <w:r w:rsidR="001A2708" w:rsidRPr="00B23C3A">
              <w:rPr>
                <w:rFonts w:ascii="Times New Roman" w:hAnsi="Times New Roman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งบการเงินที่แสดงเงินลงทุนตามวิธีส่วนได้เสียเพื่อวัตถุประสงค์เฉพาะ</w:t>
            </w:r>
            <w:r w:rsidR="00D6331B" w:rsidRPr="00B23C3A">
              <w:rPr>
                <w:rFonts w:ascii="Times New Roman" w:hAnsi="Times New Roman" w:hint="cs"/>
                <w:sz w:val="30"/>
                <w:szCs w:val="30"/>
                <w:cs/>
              </w:rPr>
              <w:t xml:space="preserve">ข้อ </w:t>
            </w:r>
            <w:r w:rsidR="00911138" w:rsidRPr="00B23C3A">
              <w:rPr>
                <w:rFonts w:ascii="Times New Roman" w:hAnsi="Times New Roman" w:hint="cs"/>
                <w:sz w:val="30"/>
                <w:szCs w:val="30"/>
                <w:cs/>
              </w:rPr>
              <w:t>3</w:t>
            </w:r>
            <w:r w:rsidR="0016171D" w:rsidRPr="00B23C3A">
              <w:rPr>
                <w:rFonts w:ascii="Times New Roman" w:hAnsi="Times New Roman" w:hint="cs"/>
                <w:sz w:val="30"/>
                <w:szCs w:val="30"/>
                <w:cs/>
              </w:rPr>
              <w:t xml:space="preserve"> (ฒ)</w:t>
            </w:r>
          </w:p>
        </w:tc>
      </w:tr>
    </w:tbl>
    <w:p w14:paraId="551AD50A" w14:textId="77777777" w:rsidR="003F477D" w:rsidRPr="00B23C3A" w:rsidRDefault="003F477D" w:rsidP="003F47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FACCC1" w14:textId="6AEB048F" w:rsidR="0070755E" w:rsidRPr="00B23C3A" w:rsidRDefault="00416F4A" w:rsidP="0070755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239D2D27" w14:textId="2E8DC0FC" w:rsidR="00416F4A" w:rsidRPr="00B23C3A" w:rsidRDefault="00416F4A" w:rsidP="00707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color w:val="0000FF"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A7C5EB6" w14:textId="1D45F359" w:rsidR="0010251D" w:rsidRPr="00B23C3A" w:rsidRDefault="00416F4A" w:rsidP="00AE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งบการเงินนี้</w:t>
      </w:r>
      <w:r w:rsidR="00AE1BEB" w:rsidRPr="00B23C3A">
        <w:rPr>
          <w:rFonts w:ascii="Angsana New" w:hAnsi="Angsana New" w:hint="cs"/>
          <w:sz w:val="30"/>
          <w:szCs w:val="30"/>
          <w:cs/>
        </w:rPr>
        <w:t>จัดทำและ</w:t>
      </w:r>
      <w:r w:rsidRPr="00B23C3A">
        <w:rPr>
          <w:rFonts w:ascii="Angsana New" w:hAnsi="Angsana New"/>
          <w:sz w:val="30"/>
          <w:szCs w:val="30"/>
          <w:cs/>
        </w:rPr>
        <w:t>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ยกเว้นที่ระบุไว้</w:t>
      </w:r>
      <w:r w:rsidR="00250F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7BC1D72D" w14:textId="77777777" w:rsidR="00BC6216" w:rsidRPr="00B23C3A" w:rsidRDefault="00BC6216" w:rsidP="00AE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618844" w14:textId="77777777" w:rsidR="00416F4A" w:rsidRPr="00B23C3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77777777" w:rsidR="00416F4A" w:rsidRPr="00B23C3A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0D9A3CFA" w14:textId="05AA4242" w:rsidR="00BC6216" w:rsidRPr="00B23C3A" w:rsidRDefault="00BC6216" w:rsidP="00BC6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</w:t>
      </w:r>
      <w:r w:rsidRPr="00B23C3A">
        <w:rPr>
          <w:rFonts w:ascii="Angsana New" w:hAnsi="Angsana New" w:hint="cs"/>
          <w:sz w:val="30"/>
          <w:szCs w:val="30"/>
          <w:cs/>
        </w:rPr>
        <w:t>ได้มีการ</w:t>
      </w:r>
      <w:r w:rsidRPr="00B23C3A">
        <w:rPr>
          <w:rFonts w:ascii="Angsana New" w:hAnsi="Angsana New"/>
          <w:sz w:val="30"/>
          <w:szCs w:val="30"/>
          <w:cs/>
        </w:rPr>
        <w:t>ใช้วิจารณญาณ</w:t>
      </w:r>
      <w:r w:rsidRPr="00B23C3A">
        <w:rPr>
          <w:rFonts w:ascii="Angsana New" w:hAnsi="Angsana New" w:hint="cs"/>
          <w:sz w:val="30"/>
          <w:szCs w:val="30"/>
          <w:cs/>
        </w:rPr>
        <w:t>และ</w:t>
      </w:r>
      <w:r w:rsidRPr="00B23C3A">
        <w:rPr>
          <w:rFonts w:ascii="Angsana New" w:hAnsi="Angsana New"/>
          <w:sz w:val="30"/>
          <w:szCs w:val="30"/>
          <w:cs/>
        </w:rPr>
        <w:br/>
        <w:t>การประมาณ</w:t>
      </w:r>
      <w:r w:rsidRPr="00B23C3A">
        <w:rPr>
          <w:rFonts w:ascii="Angsana New" w:hAnsi="Angsana New" w:hint="cs"/>
          <w:sz w:val="30"/>
          <w:szCs w:val="30"/>
          <w:cs/>
        </w:rPr>
        <w:t>การในการถือปฏิบัติตาม</w:t>
      </w:r>
      <w:r w:rsidRPr="00B23C3A">
        <w:rPr>
          <w:rFonts w:ascii="Angsana New" w:hAnsi="Angsana New"/>
          <w:sz w:val="30"/>
          <w:szCs w:val="30"/>
          <w:cs/>
        </w:rPr>
        <w:t>นโยบายการบัญชี</w:t>
      </w:r>
      <w:r w:rsidRPr="00B23C3A">
        <w:rPr>
          <w:rFonts w:ascii="Angsana New" w:hAnsi="Angsana New" w:hint="cs"/>
          <w:sz w:val="30"/>
          <w:szCs w:val="30"/>
          <w:cs/>
        </w:rPr>
        <w:t>ของบริษัท ซึ่ง</w:t>
      </w:r>
      <w:r w:rsidRPr="00B23C3A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</w:t>
      </w:r>
      <w:r w:rsidRPr="00B23C3A">
        <w:rPr>
          <w:rFonts w:ascii="Angsana New" w:hAnsi="Angsana New"/>
          <w:sz w:val="30"/>
          <w:szCs w:val="30"/>
          <w:cs/>
        </w:rPr>
        <w:br/>
        <w:t>ประมาณ</w:t>
      </w:r>
      <w:r w:rsidRPr="00B23C3A">
        <w:rPr>
          <w:rFonts w:ascii="Angsana New" w:hAnsi="Angsana New" w:hint="cs"/>
          <w:sz w:val="30"/>
          <w:szCs w:val="30"/>
          <w:cs/>
        </w:rPr>
        <w:t>การ</w:t>
      </w:r>
      <w:r w:rsidRPr="00B23C3A">
        <w:rPr>
          <w:rFonts w:ascii="Angsana New" w:hAnsi="Angsana New"/>
          <w:sz w:val="30"/>
          <w:szCs w:val="30"/>
          <w:cs/>
        </w:rPr>
        <w:t>ไว้</w:t>
      </w:r>
    </w:p>
    <w:p w14:paraId="0528DB2A" w14:textId="77777777" w:rsidR="00416F4A" w:rsidRPr="00B23C3A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6C85A5" w14:textId="29294062" w:rsidR="00D36A63" w:rsidRPr="00B23C3A" w:rsidRDefault="003932ED" w:rsidP="00D36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36A63" w:rsidRPr="00B23C3A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B23C3A">
        <w:rPr>
          <w:rFonts w:ascii="Angsana New" w:hAnsi="Angsana New" w:hint="cs"/>
          <w:sz w:val="30"/>
          <w:szCs w:val="30"/>
          <w:cs/>
        </w:rPr>
        <w:t>ต่อเนื่อง</w:t>
      </w:r>
      <w:r w:rsidR="00D36A63" w:rsidRPr="00B23C3A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D36A63" w:rsidRPr="00B23C3A">
        <w:rPr>
          <w:rFonts w:ascii="Angsana New" w:hAnsi="Angsana New" w:hint="cs"/>
          <w:sz w:val="30"/>
          <w:szCs w:val="30"/>
          <w:cs/>
        </w:rPr>
        <w:t>การ</w:t>
      </w:r>
      <w:r w:rsidRPr="00B23C3A">
        <w:rPr>
          <w:rFonts w:ascii="Angsana New" w:hAnsi="Angsana New"/>
          <w:sz w:val="30"/>
          <w:szCs w:val="30"/>
          <w:cs/>
        </w:rPr>
        <w:br/>
      </w:r>
      <w:r w:rsidR="00D36A63" w:rsidRPr="00B23C3A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36A63" w:rsidRPr="00B23C3A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6FBFDA64" w14:textId="68EE7A19" w:rsidR="00250F29" w:rsidRPr="00B23C3A" w:rsidRDefault="0025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A83C2F3" w14:textId="77777777" w:rsidR="00B23C3A" w:rsidRDefault="00B2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293C3C6" w14:textId="19A643CD" w:rsidR="00861FC2" w:rsidRPr="00B23C3A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</w:p>
    <w:p w14:paraId="709BE931" w14:textId="77777777" w:rsidR="00861FC2" w:rsidRPr="00B23C3A" w:rsidRDefault="00861FC2" w:rsidP="00861F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673FB50" w14:textId="229A8F24" w:rsidR="00861FC2" w:rsidRPr="00B23C3A" w:rsidRDefault="00861FC2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</w:t>
      </w:r>
      <w:r w:rsidR="003932ED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ที่รับรู้ในงบการเงินซึ่งประกอบด้วยหมายเหตุประกอบ</w:t>
      </w:r>
      <w:r w:rsidR="007648E3" w:rsidRPr="00B23C3A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250F29" w:rsidRPr="00B23C3A">
        <w:rPr>
          <w:rFonts w:ascii="Angsana New" w:hAnsi="Angsana New"/>
          <w:sz w:val="30"/>
          <w:szCs w:val="30"/>
        </w:rPr>
        <w:br/>
      </w:r>
      <w:r w:rsidR="007648E3" w:rsidRPr="00B23C3A">
        <w:rPr>
          <w:rFonts w:ascii="Angsana New" w:hAnsi="Angsana New"/>
          <w:sz w:val="30"/>
          <w:szCs w:val="30"/>
          <w:cs/>
        </w:rPr>
        <w:t>เพื่อวัตถุประสงค์เฉพาะ</w:t>
      </w:r>
      <w:r w:rsidR="00E71368" w:rsidRPr="00B23C3A">
        <w:rPr>
          <w:rFonts w:ascii="Angsana New" w:hAnsi="Angsana New" w:hint="cs"/>
          <w:sz w:val="30"/>
          <w:szCs w:val="30"/>
          <w:cs/>
        </w:rPr>
        <w:t xml:space="preserve">ข้อ </w:t>
      </w:r>
      <w:r w:rsidR="007875BB" w:rsidRPr="00B23C3A">
        <w:rPr>
          <w:rFonts w:ascii="Angsana New" w:hAnsi="Angsana New"/>
          <w:sz w:val="30"/>
          <w:szCs w:val="30"/>
        </w:rPr>
        <w:t>1</w:t>
      </w:r>
      <w:r w:rsidR="009C1405" w:rsidRPr="00B23C3A">
        <w:rPr>
          <w:rFonts w:ascii="Angsana New" w:hAnsi="Angsana New"/>
          <w:sz w:val="30"/>
          <w:szCs w:val="30"/>
        </w:rPr>
        <w:t>2</w:t>
      </w:r>
      <w:r w:rsidR="00E71368" w:rsidRPr="00B23C3A">
        <w:rPr>
          <w:rFonts w:ascii="Angsana New" w:hAnsi="Angsana New"/>
          <w:sz w:val="30"/>
          <w:szCs w:val="30"/>
        </w:rPr>
        <w:t xml:space="preserve"> </w:t>
      </w:r>
      <w:r w:rsidR="00E71368" w:rsidRPr="00B23C3A">
        <w:rPr>
          <w:rFonts w:ascii="Angsana New" w:hAnsi="Angsana New" w:hint="cs"/>
          <w:sz w:val="30"/>
          <w:szCs w:val="30"/>
          <w:cs/>
        </w:rPr>
        <w:t>การบัญชีสำหรับข้อตกลงซึ่งประกอบด้วยสัญญาเช่า</w:t>
      </w:r>
    </w:p>
    <w:p w14:paraId="2AE64DFF" w14:textId="77777777" w:rsidR="007648E3" w:rsidRPr="00B23C3A" w:rsidRDefault="007648E3" w:rsidP="00861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E6BD7" w14:textId="13B000C3" w:rsidR="00861FC2" w:rsidRPr="00B23C3A" w:rsidRDefault="00861FC2" w:rsidP="00921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3932ED" w:rsidRPr="00B23C3A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B23C3A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B23C3A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B23C3A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41941C58" w14:textId="77777777" w:rsidR="00861FC2" w:rsidRPr="00B23C3A" w:rsidRDefault="00861FC2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2C84BD" w14:textId="3B41A8F2" w:rsidR="00BC6216" w:rsidRPr="00B23C3A" w:rsidRDefault="00BC6216" w:rsidP="00BC6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</w:t>
      </w:r>
      <w:r w:rsidRPr="00B23C3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B23C3A">
        <w:rPr>
          <w:rFonts w:ascii="Angsana New" w:hAnsi="Angsana New"/>
          <w:sz w:val="30"/>
          <w:szCs w:val="30"/>
        </w:rPr>
        <w:t>30</w:t>
      </w:r>
      <w:r w:rsidRPr="00B23C3A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B23C3A">
        <w:rPr>
          <w:rFonts w:ascii="Angsana New" w:hAnsi="Angsana New"/>
          <w:sz w:val="30"/>
          <w:szCs w:val="30"/>
        </w:rPr>
        <w:t>2562</w:t>
      </w:r>
      <w:r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="005759A3" w:rsidRPr="00B23C3A">
        <w:rPr>
          <w:rFonts w:ascii="Angsana New" w:hAnsi="Angsana New" w:hint="cs"/>
          <w:sz w:val="30"/>
          <w:szCs w:val="30"/>
          <w:cs/>
        </w:rPr>
        <w:t>ซี่ง</w:t>
      </w:r>
      <w:r w:rsidRPr="00B23C3A">
        <w:rPr>
          <w:rFonts w:ascii="Angsana New" w:hAnsi="Angsana New"/>
          <w:sz w:val="30"/>
          <w:szCs w:val="30"/>
          <w:cs/>
        </w:rPr>
        <w:t>มีความเสี่ยงอย่างมีนัยสำคัญที่</w:t>
      </w:r>
      <w:r w:rsidRPr="00B23C3A">
        <w:rPr>
          <w:rFonts w:ascii="Angsana New" w:hAnsi="Angsana New" w:hint="cs"/>
          <w:sz w:val="30"/>
          <w:szCs w:val="30"/>
          <w:cs/>
        </w:rPr>
        <w:t>จะส่งผล</w:t>
      </w:r>
      <w:r w:rsidRPr="00B23C3A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Pr="00B23C3A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Pr="00B23C3A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</w:t>
      </w:r>
      <w:r w:rsidRPr="00B23C3A">
        <w:rPr>
          <w:rFonts w:ascii="Angsana New" w:hAnsi="Angsana New" w:hint="cs"/>
          <w:sz w:val="30"/>
          <w:szCs w:val="30"/>
          <w:cs/>
        </w:rPr>
        <w:t>ภายใน</w:t>
      </w:r>
      <w:r w:rsidR="005759A3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 w:hint="cs"/>
          <w:sz w:val="30"/>
          <w:szCs w:val="30"/>
          <w:cs/>
        </w:rPr>
        <w:t xml:space="preserve">ปีถัดไป </w:t>
      </w:r>
      <w:r w:rsidRPr="00B23C3A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ได้เปิดเผยในหมายเหตุประกอบงบการเงินต่อไปนี้</w:t>
      </w:r>
    </w:p>
    <w:p w14:paraId="335A4BD9" w14:textId="77777777" w:rsidR="008C6B37" w:rsidRPr="00B23C3A" w:rsidRDefault="008C6B37" w:rsidP="008C6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5490"/>
      </w:tblGrid>
      <w:tr w:rsidR="008C6B37" w:rsidRPr="00B23C3A" w14:paraId="11EE21BC" w14:textId="77777777" w:rsidTr="00B819BE">
        <w:tc>
          <w:tcPr>
            <w:tcW w:w="3690" w:type="dxa"/>
          </w:tcPr>
          <w:p w14:paraId="2A1C9A60" w14:textId="0470CB02" w:rsidR="008C6B37" w:rsidRPr="00B23C3A" w:rsidRDefault="008C6B37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6E0CE0" w:rsidRPr="00B23C3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B23C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23C3A">
              <w:rPr>
                <w:rFonts w:ascii="Angsana New" w:hAnsi="Angsana New"/>
                <w:sz w:val="30"/>
                <w:szCs w:val="30"/>
              </w:rPr>
              <w:t>1</w:t>
            </w:r>
            <w:r w:rsidR="00CD51F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490" w:type="dxa"/>
          </w:tcPr>
          <w:p w14:paraId="265B26D9" w14:textId="77777777" w:rsidR="008C6B37" w:rsidRPr="00B23C3A" w:rsidRDefault="008C6B37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8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เกี่ยวกับการใช้ข้อสมมติที่สำคัญในการประมาณมูลค่าที่คาดว่าจะได้รับคืน</w:t>
            </w:r>
            <w:r w:rsidRPr="00B23C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8C6B37" w:rsidRPr="00B23C3A" w14:paraId="42F8BD6E" w14:textId="77777777" w:rsidTr="00B819BE">
        <w:trPr>
          <w:trHeight w:val="452"/>
        </w:trPr>
        <w:tc>
          <w:tcPr>
            <w:tcW w:w="3690" w:type="dxa"/>
          </w:tcPr>
          <w:p w14:paraId="7790E709" w14:textId="758DBF4F" w:rsidR="008C6B37" w:rsidRPr="00B23C3A" w:rsidRDefault="008C6B37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B23C3A">
              <w:rPr>
                <w:rFonts w:ascii="Angsana New" w:hAnsi="Angsana New"/>
                <w:sz w:val="30"/>
                <w:szCs w:val="30"/>
              </w:rPr>
              <w:t>1</w:t>
            </w:r>
            <w:r w:rsidR="006E0CE0" w:rsidRPr="00B23C3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5490" w:type="dxa"/>
          </w:tcPr>
          <w:p w14:paraId="0CFC37E3" w14:textId="275BA7FE" w:rsidR="008C6B37" w:rsidRPr="00B23C3A" w:rsidRDefault="008C6B37" w:rsidP="00BC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</w:t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14:paraId="31A67A99" w14:textId="77777777" w:rsidR="00FA668C" w:rsidRPr="00B23C3A" w:rsidRDefault="00FA668C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89B18DE" w14:textId="663245A3" w:rsidR="005F7D8E" w:rsidRPr="00B23C3A" w:rsidRDefault="00B93989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23C3A">
        <w:rPr>
          <w:rFonts w:ascii="Angsana New" w:hAnsi="Angsana New" w:hint="cs"/>
          <w:bCs/>
          <w:sz w:val="30"/>
          <w:szCs w:val="30"/>
          <w:cs/>
        </w:rPr>
        <w:t>3</w:t>
      </w:r>
      <w:r w:rsidR="005F7D8E" w:rsidRPr="00B23C3A">
        <w:rPr>
          <w:rFonts w:ascii="Angsana New" w:hAnsi="Angsana New"/>
          <w:bCs/>
          <w:sz w:val="30"/>
          <w:szCs w:val="30"/>
        </w:rPr>
        <w:tab/>
      </w:r>
      <w:r w:rsidR="005F7D8E" w:rsidRPr="00B23C3A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5115F116" w14:textId="77777777" w:rsidR="005F7D8E" w:rsidRPr="00B23C3A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14:paraId="033C1535" w14:textId="62AC856F" w:rsidR="00EB1E09" w:rsidRPr="00B23C3A" w:rsidRDefault="005F7D8E" w:rsidP="00C3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F87DE06" w14:textId="77777777" w:rsidR="00835C41" w:rsidRPr="00B23C3A" w:rsidRDefault="00835C41" w:rsidP="00C3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A24719" w14:textId="1FD837A9" w:rsidR="00861C1F" w:rsidRPr="00B23C3A" w:rsidRDefault="00861C1F" w:rsidP="00861C1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118E8412" w14:textId="77777777" w:rsidR="00861C1F" w:rsidRPr="00B23C3A" w:rsidRDefault="00861C1F" w:rsidP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36D4EED" w14:textId="451DDF92" w:rsidR="00861C1F" w:rsidRPr="00B23C3A" w:rsidRDefault="00861C1F" w:rsidP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B23C3A">
        <w:rPr>
          <w:rFonts w:ascii="Angsana New" w:hAnsi="Angsana New"/>
          <w:sz w:val="30"/>
          <w:szCs w:val="30"/>
          <w:cs/>
        </w:rPr>
        <w:t>บันทึก</w:t>
      </w:r>
      <w:r w:rsidRPr="00B23C3A">
        <w:rPr>
          <w:rFonts w:ascii="Angsana New" w:hAnsi="Angsana New" w:hint="cs"/>
          <w:sz w:val="30"/>
          <w:szCs w:val="30"/>
          <w:cs/>
        </w:rPr>
        <w:t>บัญชี</w:t>
      </w:r>
      <w:r w:rsidRPr="00B23C3A">
        <w:rPr>
          <w:rFonts w:ascii="Angsana New" w:hAnsi="Angsana New"/>
          <w:sz w:val="30"/>
          <w:szCs w:val="30"/>
          <w:cs/>
        </w:rPr>
        <w:t>โดย</w:t>
      </w:r>
      <w:r w:rsidRPr="00B23C3A">
        <w:rPr>
          <w:rFonts w:ascii="Angsana New" w:hAnsi="Angsana New" w:hint="cs"/>
          <w:sz w:val="30"/>
          <w:szCs w:val="30"/>
          <w:cs/>
        </w:rPr>
        <w:t>ใช้วิธี</w:t>
      </w:r>
      <w:r w:rsidRPr="00B23C3A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B23C3A">
        <w:rPr>
          <w:rFonts w:ascii="Angsana New" w:hAnsi="Angsana New" w:hint="cs"/>
          <w:sz w:val="30"/>
          <w:szCs w:val="30"/>
          <w:cs/>
        </w:rPr>
        <w:t xml:space="preserve">ได้เสีย </w:t>
      </w:r>
      <w:r w:rsidR="004010D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 w:hint="cs"/>
          <w:sz w:val="30"/>
          <w:szCs w:val="30"/>
          <w:cs/>
        </w:rPr>
        <w:t>โดยวิธีการดังกล่าวผู้ซื้อต้องรับรู้สิน</w:t>
      </w:r>
      <w:r w:rsidRPr="00B23C3A">
        <w:rPr>
          <w:rFonts w:ascii="Angsana New" w:hAnsi="Angsana New"/>
          <w:sz w:val="30"/>
          <w:szCs w:val="30"/>
          <w:cs/>
        </w:rPr>
        <w:t>ทรัพย์และ</w:t>
      </w:r>
      <w:r w:rsidRPr="00B23C3A">
        <w:rPr>
          <w:rFonts w:ascii="Angsana New" w:hAnsi="Angsana New" w:hint="cs"/>
          <w:sz w:val="30"/>
          <w:szCs w:val="30"/>
          <w:cs/>
        </w:rPr>
        <w:t>หนี้สิน</w:t>
      </w:r>
      <w:r w:rsidRPr="00B23C3A">
        <w:rPr>
          <w:rFonts w:ascii="Angsana New" w:hAnsi="Angsana New"/>
          <w:sz w:val="30"/>
          <w:szCs w:val="30"/>
          <w:cs/>
        </w:rPr>
        <w:t>ของ</w:t>
      </w:r>
      <w:r w:rsidRPr="00B23C3A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B23C3A">
        <w:rPr>
          <w:rFonts w:ascii="Angsana New" w:hAnsi="Angsana New"/>
          <w:sz w:val="30"/>
          <w:szCs w:val="30"/>
          <w:cs/>
        </w:rPr>
        <w:t>มูลค่าตามบัญชี</w:t>
      </w:r>
      <w:r w:rsidRPr="00B23C3A">
        <w:rPr>
          <w:rFonts w:ascii="Angsana New" w:hAnsi="Angsana New" w:hint="cs"/>
          <w:sz w:val="30"/>
          <w:szCs w:val="30"/>
          <w:cs/>
        </w:rPr>
        <w:t>ขอ</w:t>
      </w:r>
      <w:r w:rsidRPr="00B23C3A">
        <w:rPr>
          <w:rFonts w:ascii="Angsana New" w:hAnsi="Angsana New"/>
          <w:sz w:val="30"/>
          <w:szCs w:val="30"/>
          <w:cs/>
        </w:rPr>
        <w:t>ง</w:t>
      </w:r>
      <w:r w:rsidRPr="00B23C3A">
        <w:rPr>
          <w:rFonts w:ascii="Angsana New" w:hAnsi="Angsana New" w:hint="cs"/>
          <w:sz w:val="30"/>
          <w:szCs w:val="30"/>
          <w:cs/>
        </w:rPr>
        <w:t>ธุรกิจดังกล่าว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 w:hint="cs"/>
          <w:sz w:val="30"/>
          <w:szCs w:val="30"/>
          <w:cs/>
        </w:rPr>
        <w:t>ตาม</w:t>
      </w:r>
      <w:r w:rsidRPr="00B23C3A">
        <w:rPr>
          <w:rFonts w:ascii="Angsana New" w:hAnsi="Angsana New"/>
          <w:sz w:val="30"/>
          <w:szCs w:val="30"/>
          <w:cs/>
        </w:rPr>
        <w:t>งบการเงิน</w:t>
      </w:r>
      <w:r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ณ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B23C3A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B23C3A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B23C3A">
        <w:rPr>
          <w:rFonts w:ascii="Angsana New" w:hAnsi="Angsana New"/>
          <w:sz w:val="30"/>
          <w:szCs w:val="30"/>
          <w:cs/>
        </w:rPr>
        <w:t>ของ</w:t>
      </w:r>
      <w:r w:rsidRPr="00B23C3A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B23C3A">
        <w:rPr>
          <w:rFonts w:ascii="Angsana New" w:hAnsi="Angsana New"/>
          <w:sz w:val="30"/>
          <w:szCs w:val="30"/>
          <w:cs/>
        </w:rPr>
        <w:t>ารวมดังกล่าว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กับค่าตอบแทน</w:t>
      </w:r>
      <w:r w:rsidRPr="00B23C3A">
        <w:rPr>
          <w:rFonts w:ascii="Angsana New" w:hAnsi="Angsana New" w:hint="cs"/>
          <w:sz w:val="30"/>
          <w:szCs w:val="30"/>
          <w:cs/>
        </w:rPr>
        <w:t>ที่จ่าย</w:t>
      </w:r>
      <w:r w:rsidRPr="00B23C3A">
        <w:rPr>
          <w:rFonts w:ascii="Angsana New" w:hAnsi="Angsana New"/>
          <w:sz w:val="30"/>
          <w:szCs w:val="30"/>
          <w:cs/>
        </w:rPr>
        <w:t>รับ</w:t>
      </w:r>
      <w:r w:rsidRPr="00B23C3A">
        <w:rPr>
          <w:rFonts w:ascii="Angsana New" w:hAnsi="Angsana New" w:hint="cs"/>
          <w:sz w:val="30"/>
          <w:szCs w:val="30"/>
          <w:cs/>
        </w:rPr>
        <w:t>รู้เป็น</w:t>
      </w:r>
      <w:r w:rsidRPr="00B23C3A">
        <w:rPr>
          <w:rFonts w:ascii="Angsana New" w:hAnsi="Angsana New"/>
          <w:sz w:val="30"/>
          <w:szCs w:val="30"/>
          <w:cs/>
        </w:rPr>
        <w:t>ส่วน</w:t>
      </w:r>
      <w:r w:rsidRPr="00B23C3A">
        <w:rPr>
          <w:rFonts w:ascii="Angsana New" w:hAnsi="Angsana New" w:hint="cs"/>
          <w:sz w:val="30"/>
          <w:szCs w:val="30"/>
          <w:cs/>
        </w:rPr>
        <w:t>เกินหรือ</w:t>
      </w:r>
      <w:r w:rsidRPr="00B23C3A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B23C3A">
        <w:rPr>
          <w:rFonts w:ascii="Angsana New" w:hAnsi="Angsana New" w:hint="cs"/>
          <w:sz w:val="30"/>
          <w:szCs w:val="30"/>
          <w:cs/>
        </w:rPr>
        <w:t>ใต้การ</w:t>
      </w:r>
      <w:r w:rsidRPr="00B23C3A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B23C3A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รายการส่วนเกิน</w:t>
      </w:r>
      <w:r w:rsidRPr="00B23C3A">
        <w:rPr>
          <w:rFonts w:ascii="Angsana New" w:hAnsi="Angsana New" w:hint="cs"/>
          <w:sz w:val="30"/>
          <w:szCs w:val="30"/>
          <w:cs/>
        </w:rPr>
        <w:t>หรือ</w:t>
      </w:r>
      <w:r w:rsidRPr="00B23C3A">
        <w:rPr>
          <w:rFonts w:ascii="Angsana New" w:hAnsi="Angsana New"/>
          <w:sz w:val="30"/>
          <w:szCs w:val="30"/>
          <w:cs/>
        </w:rPr>
        <w:t>ส่วนขาดจะถูก</w:t>
      </w:r>
      <w:r w:rsidRPr="00B23C3A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B23C3A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B23C3A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B23C3A">
        <w:rPr>
          <w:rFonts w:ascii="Angsana New" w:hAnsi="Angsana New"/>
          <w:sz w:val="30"/>
          <w:szCs w:val="30"/>
          <w:cs/>
        </w:rPr>
        <w:t>ดังกล่าวไป</w:t>
      </w:r>
      <w:r w:rsidRPr="00B23C3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379B044" w14:textId="77777777" w:rsidR="00861C1F" w:rsidRPr="00B23C3A" w:rsidRDefault="00861C1F" w:rsidP="0086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363C15" w14:textId="60ABE3F8" w:rsidR="00B23C3A" w:rsidRDefault="00861C1F" w:rsidP="00B2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B23C3A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B23C3A">
        <w:rPr>
          <w:rFonts w:ascii="Angsana New" w:hAnsi="Angsana New"/>
          <w:sz w:val="30"/>
          <w:szCs w:val="30"/>
          <w:cs/>
        </w:rPr>
        <w:t>จะรวม</w:t>
      </w:r>
      <w:r w:rsidRPr="00B23C3A">
        <w:rPr>
          <w:rFonts w:ascii="Angsana New" w:hAnsi="Angsana New" w:hint="cs"/>
          <w:sz w:val="30"/>
          <w:szCs w:val="30"/>
          <w:cs/>
        </w:rPr>
        <w:t>อยู่ใน</w:t>
      </w:r>
      <w:r w:rsidR="00432694" w:rsidRPr="00B23C3A">
        <w:rPr>
          <w:rFonts w:ascii="Angsana New" w:hAnsi="Angsana New"/>
          <w:sz w:val="30"/>
          <w:szCs w:val="30"/>
          <w:cs/>
        </w:rPr>
        <w:t>งบการเงิน</w:t>
      </w:r>
      <w:r w:rsidRPr="00B23C3A">
        <w:rPr>
          <w:rFonts w:ascii="Angsana New" w:hAnsi="Angsana New" w:hint="cs"/>
          <w:sz w:val="30"/>
          <w:szCs w:val="30"/>
          <w:cs/>
        </w:rPr>
        <w:t>ของผู้ซื้อ</w:t>
      </w:r>
      <w:r w:rsidRPr="00B23C3A">
        <w:rPr>
          <w:rFonts w:ascii="Angsana New" w:hAnsi="Angsana New"/>
          <w:sz w:val="30"/>
          <w:szCs w:val="30"/>
          <w:cs/>
        </w:rPr>
        <w:t>นับตั้งแต่วัน</w:t>
      </w:r>
      <w:r w:rsidRPr="00B23C3A">
        <w:rPr>
          <w:rFonts w:ascii="Angsana New" w:hAnsi="Angsana New" w:hint="cs"/>
          <w:sz w:val="30"/>
          <w:szCs w:val="30"/>
          <w:cs/>
        </w:rPr>
        <w:t>ที่ต้น</w:t>
      </w:r>
      <w:r w:rsidRPr="00B23C3A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B23C3A">
        <w:rPr>
          <w:rFonts w:ascii="Angsana New" w:hAnsi="Angsana New" w:hint="cs"/>
          <w:sz w:val="30"/>
          <w:szCs w:val="30"/>
          <w:cs/>
        </w:rPr>
        <w:t>หรือ</w:t>
      </w:r>
      <w:r w:rsidRPr="00B23C3A">
        <w:rPr>
          <w:rFonts w:ascii="Angsana New" w:hAnsi="Angsana New"/>
          <w:sz w:val="30"/>
          <w:szCs w:val="30"/>
          <w:cs/>
        </w:rPr>
        <w:t>วัน</w:t>
      </w:r>
      <w:r w:rsidRPr="00B23C3A">
        <w:rPr>
          <w:rFonts w:ascii="Angsana New" w:hAnsi="Angsana New" w:hint="cs"/>
          <w:sz w:val="30"/>
          <w:szCs w:val="30"/>
          <w:cs/>
        </w:rPr>
        <w:t>ที่ธุรกิจ</w:t>
      </w:r>
      <w:r w:rsidRPr="00B23C3A">
        <w:rPr>
          <w:rFonts w:ascii="Angsana New" w:hAnsi="Angsana New"/>
          <w:sz w:val="30"/>
          <w:szCs w:val="30"/>
          <w:cs/>
        </w:rPr>
        <w:t>เหล่านั้น</w:t>
      </w:r>
      <w:r w:rsidRPr="00B23C3A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B23C3A">
        <w:rPr>
          <w:rFonts w:ascii="Angsana New" w:hAnsi="Angsana New"/>
          <w:sz w:val="30"/>
          <w:szCs w:val="30"/>
          <w:cs/>
        </w:rPr>
        <w:t>ควบคุมเดียวกัน</w:t>
      </w:r>
      <w:r w:rsidRPr="00B23C3A">
        <w:rPr>
          <w:rFonts w:ascii="Angsana New" w:hAnsi="Angsana New" w:hint="cs"/>
          <w:sz w:val="30"/>
          <w:szCs w:val="30"/>
          <w:cs/>
        </w:rPr>
        <w:t>แล้ว</w:t>
      </w:r>
      <w:r w:rsidRPr="00B23C3A">
        <w:rPr>
          <w:rFonts w:ascii="Angsana New" w:hAnsi="Angsana New"/>
          <w:sz w:val="30"/>
          <w:szCs w:val="30"/>
          <w:cs/>
        </w:rPr>
        <w:t>แต่</w:t>
      </w:r>
      <w:r w:rsidRPr="00B23C3A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จนถึง</w:t>
      </w:r>
      <w:r w:rsidRPr="00B23C3A">
        <w:rPr>
          <w:rFonts w:ascii="Angsana New" w:hAnsi="Angsana New" w:hint="cs"/>
          <w:sz w:val="30"/>
          <w:szCs w:val="30"/>
          <w:cs/>
        </w:rPr>
        <w:t>วันที่การ</w:t>
      </w:r>
      <w:r w:rsidRPr="00B23C3A">
        <w:rPr>
          <w:rFonts w:ascii="Angsana New" w:hAnsi="Angsana New"/>
          <w:sz w:val="30"/>
          <w:szCs w:val="30"/>
          <w:cs/>
        </w:rPr>
        <w:t>ควบคุม</w:t>
      </w:r>
      <w:r w:rsidRPr="00B23C3A">
        <w:rPr>
          <w:rFonts w:ascii="Angsana New" w:hAnsi="Angsana New" w:hint="cs"/>
          <w:sz w:val="30"/>
          <w:szCs w:val="30"/>
          <w:cs/>
        </w:rPr>
        <w:t>สิ้น</w:t>
      </w:r>
      <w:r w:rsidRPr="00B23C3A">
        <w:rPr>
          <w:rFonts w:ascii="Angsana New" w:hAnsi="Angsana New"/>
          <w:sz w:val="30"/>
          <w:szCs w:val="30"/>
          <w:cs/>
        </w:rPr>
        <w:t>สุด</w:t>
      </w:r>
      <w:r w:rsidR="00B23C3A">
        <w:rPr>
          <w:rFonts w:ascii="Angsana New" w:hAnsi="Angsana New"/>
          <w:sz w:val="30"/>
          <w:szCs w:val="30"/>
          <w:cs/>
        </w:rPr>
        <w:br w:type="page"/>
      </w:r>
    </w:p>
    <w:p w14:paraId="33064C06" w14:textId="64E3FD35" w:rsidR="005F7D8E" w:rsidRPr="00B23C3A" w:rsidRDefault="0016171D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F67A7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รายการบัญชีที่เป็น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39F5DBF" w14:textId="77777777"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3DC3184" w14:textId="77777777"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</w:t>
      </w:r>
      <w:r w:rsidR="00C35B2C" w:rsidRPr="00B23C3A">
        <w:rPr>
          <w:rFonts w:ascii="Angsana New" w:hAnsi="Angsana New"/>
          <w:sz w:val="30"/>
          <w:szCs w:val="30"/>
          <w:cs/>
        </w:rPr>
        <w:t>ินที่ใช้ในการดำเนินงานของบริษัท</w:t>
      </w:r>
      <w:r w:rsidR="00C35B2C"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11647996" w14:textId="77777777"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69920CB" w14:textId="1F0BD38B"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</w:t>
      </w:r>
      <w:r w:rsidR="009A4CB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ในการดำเนินงานโ</w:t>
      </w:r>
      <w:r w:rsidR="0080537F" w:rsidRPr="00B23C3A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14:paraId="4B8BF984" w14:textId="77777777" w:rsidR="006E7988" w:rsidRPr="00B23C3A" w:rsidRDefault="006E7988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F01AC3" w14:textId="77777777" w:rsidR="005F7D8E" w:rsidRPr="00B23C3A" w:rsidRDefault="005F7D8E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D3F9490" w14:textId="77777777" w:rsidR="005F7D8E" w:rsidRPr="00B23C3A" w:rsidRDefault="005F7D8E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33D77" w14:textId="77777777" w:rsidR="005B4909" w:rsidRPr="00B23C3A" w:rsidRDefault="004D45F2" w:rsidP="00EB37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7C9E051" w14:textId="77777777" w:rsidR="006C7A03" w:rsidRPr="00B23C3A" w:rsidRDefault="006C7A03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AF2DFC" w14:textId="5144C425" w:rsidR="005F7D8E" w:rsidRPr="00B23C3A" w:rsidRDefault="0016171D" w:rsidP="00EB3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(ค</w:t>
      </w:r>
      <w:r w:rsidR="00EB370A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EB370A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ตราสารอนุพันธ์</w:t>
      </w:r>
    </w:p>
    <w:p w14:paraId="6983FCFA" w14:textId="77777777" w:rsidR="005F7D8E" w:rsidRPr="00B23C3A" w:rsidRDefault="005F7D8E" w:rsidP="00EB370A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078CFA43" w14:textId="1AA33D3C" w:rsidR="005F7D8E" w:rsidRPr="00B23C3A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</w:t>
      </w:r>
      <w:r w:rsidR="008D0ADA" w:rsidRPr="00B23C3A">
        <w:rPr>
          <w:rFonts w:ascii="Angsana New" w:hAnsi="Angsana New"/>
          <w:sz w:val="30"/>
          <w:szCs w:val="30"/>
          <w:cs/>
        </w:rPr>
        <w:t>ตราแลกเปลี่ยนเงินตราต่างประเทศและอัตราดอกเบี้ย</w:t>
      </w:r>
      <w:r w:rsidRPr="00B23C3A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8D0ADA" w:rsidRPr="00B23C3A">
        <w:rPr>
          <w:rFonts w:ascii="Angsana New" w:hAnsi="Angsana New"/>
          <w:sz w:val="30"/>
          <w:szCs w:val="30"/>
          <w:cs/>
        </w:rPr>
        <w:t xml:space="preserve"> กิจกรรมจัดหาเงิน</w:t>
      </w:r>
      <w:r w:rsidR="00845170" w:rsidRPr="00B23C3A">
        <w:rPr>
          <w:rFonts w:ascii="Angsana New" w:hAnsi="Angsana New"/>
          <w:sz w:val="30"/>
          <w:szCs w:val="30"/>
          <w:cs/>
        </w:rPr>
        <w:t>และกิจกรรมลงทุน</w:t>
      </w:r>
      <w:r w:rsidR="00845170" w:rsidRPr="00B23C3A">
        <w:rPr>
          <w:rFonts w:ascii="Angsana New" w:hAnsi="Angsana New"/>
          <w:sz w:val="30"/>
          <w:szCs w:val="30"/>
        </w:rPr>
        <w:t xml:space="preserve"> </w:t>
      </w:r>
      <w:r w:rsidR="009F0307" w:rsidRPr="00B23C3A">
        <w:rPr>
          <w:rFonts w:ascii="Angsana New" w:hAnsi="Angsana New" w:hint="cs"/>
          <w:sz w:val="30"/>
          <w:szCs w:val="30"/>
          <w:cs/>
        </w:rPr>
        <w:t>ตราสารอนุพันธ์</w:t>
      </w:r>
      <w:r w:rsidRPr="00B23C3A">
        <w:rPr>
          <w:rFonts w:ascii="Angsana New" w:hAnsi="Angsana New"/>
          <w:sz w:val="30"/>
          <w:szCs w:val="30"/>
          <w:cs/>
        </w:rPr>
        <w:t>ที่</w:t>
      </w:r>
      <w:r w:rsidR="008D0ADA" w:rsidRPr="00B23C3A">
        <w:rPr>
          <w:rFonts w:ascii="Angsana New" w:hAnsi="Angsana New" w:hint="cs"/>
          <w:sz w:val="30"/>
          <w:szCs w:val="30"/>
          <w:cs/>
        </w:rPr>
        <w:t>ใช้ส่วนใหญ่ประกอบด้วย</w:t>
      </w:r>
      <w:r w:rsidR="008D0ADA" w:rsidRPr="00B23C3A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="008D0ADA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="008D0ADA" w:rsidRPr="00B23C3A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</w:t>
      </w:r>
      <w:r w:rsidR="008D0ADA" w:rsidRPr="00B23C3A">
        <w:rPr>
          <w:rFonts w:ascii="Angsana New" w:hAnsi="Angsana New" w:hint="cs"/>
          <w:sz w:val="30"/>
          <w:szCs w:val="30"/>
          <w:cs/>
        </w:rPr>
        <w:t>และ</w:t>
      </w:r>
      <w:r w:rsidR="008D0ADA" w:rsidRPr="00B23C3A">
        <w:rPr>
          <w:rFonts w:ascii="Angsana New" w:hAnsi="Angsana New"/>
          <w:sz w:val="30"/>
          <w:szCs w:val="30"/>
          <w:cs/>
        </w:rPr>
        <w:t>สัญญาแลกเปลี่ยนอัตราดอกเบี้ย</w:t>
      </w:r>
      <w:r w:rsidR="008D0ADA" w:rsidRPr="00B23C3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23C3A">
        <w:rPr>
          <w:rFonts w:ascii="Angsana New" w:hAnsi="Angsana New"/>
          <w:sz w:val="30"/>
          <w:szCs w:val="30"/>
          <w:cs/>
        </w:rPr>
        <w:t xml:space="preserve">ไม่ได้มีไว้เพื่อการค้า </w:t>
      </w:r>
    </w:p>
    <w:p w14:paraId="39266348" w14:textId="77777777" w:rsidR="005F3D74" w:rsidRPr="00B23C3A" w:rsidRDefault="005F3D74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812F560" w14:textId="6CEFFEB9" w:rsidR="00222612" w:rsidRPr="00B23C3A" w:rsidRDefault="005F7D8E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Cs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ตราสารอนุพันธ์จะถูกบันทึก</w:t>
      </w:r>
      <w:r w:rsidR="00D96B5E" w:rsidRPr="00B23C3A">
        <w:rPr>
          <w:rFonts w:ascii="Angsana New" w:hAnsi="Angsana New" w:hint="cs"/>
          <w:sz w:val="30"/>
          <w:szCs w:val="30"/>
          <w:cs/>
        </w:rPr>
        <w:t>เมื่อเริ่ม</w:t>
      </w:r>
      <w:r w:rsidR="00D96B5E" w:rsidRPr="00B23C3A">
        <w:rPr>
          <w:rFonts w:ascii="Angsana New" w:hAnsi="Angsana New"/>
          <w:sz w:val="30"/>
          <w:szCs w:val="30"/>
          <w:cs/>
        </w:rPr>
        <w:t>แรกด้วย</w:t>
      </w:r>
      <w:r w:rsidR="00D96B5E" w:rsidRPr="00B23C3A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D96B5E" w:rsidRPr="00B23C3A">
        <w:rPr>
          <w:rFonts w:ascii="Angsana New" w:hAnsi="Angsana New"/>
          <w:sz w:val="30"/>
          <w:szCs w:val="30"/>
          <w:cs/>
        </w:rPr>
        <w:t xml:space="preserve"> </w:t>
      </w:r>
      <w:r w:rsidR="000C1F08" w:rsidRPr="00B23C3A">
        <w:rPr>
          <w:rFonts w:ascii="Angsana New" w:hAnsi="Angsana New" w:hint="cs"/>
          <w:sz w:val="30"/>
          <w:szCs w:val="30"/>
          <w:cs/>
        </w:rPr>
        <w:t>ค่าใช้จ่ายที่เกิดจากการทำรายการดังกล่าวบันทึกในกำไรหรือขาดทุนเมื่อเกิดขึ้น</w:t>
      </w:r>
      <w:r w:rsidRPr="00B23C3A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การวัดมูลค่าใหม่ภายหลังการบั</w:t>
      </w:r>
      <w:r w:rsidR="000C1F08" w:rsidRPr="00B23C3A">
        <w:rPr>
          <w:rFonts w:ascii="Angsana New" w:hAnsi="Angsana New"/>
          <w:sz w:val="30"/>
          <w:szCs w:val="30"/>
          <w:cs/>
        </w:rPr>
        <w:t xml:space="preserve">นทึกครั้งแรกใช้มูลค่ายุติธรรม </w:t>
      </w:r>
      <w:r w:rsidRPr="00B23C3A">
        <w:rPr>
          <w:rFonts w:ascii="Angsana New" w:hAnsi="Angsana New"/>
          <w:sz w:val="30"/>
          <w:szCs w:val="30"/>
          <w:cs/>
        </w:rPr>
        <w:t>กำไรหรือขาดทุน</w:t>
      </w:r>
      <w:r w:rsidR="00250F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จากการวัดมูลค่าใหม่ให</w:t>
      </w:r>
      <w:r w:rsidR="000C1F08" w:rsidRPr="00B23C3A">
        <w:rPr>
          <w:rFonts w:ascii="Angsana New" w:hAnsi="Angsana New"/>
          <w:sz w:val="30"/>
          <w:szCs w:val="30"/>
          <w:cs/>
        </w:rPr>
        <w:t>้เป็นมูลค่</w:t>
      </w:r>
      <w:r w:rsidR="00D96B5E" w:rsidRPr="00B23C3A">
        <w:rPr>
          <w:rFonts w:ascii="Angsana New" w:hAnsi="Angsana New"/>
          <w:sz w:val="30"/>
          <w:szCs w:val="30"/>
          <w:cs/>
        </w:rPr>
        <w:t>ายุติธรรม</w:t>
      </w:r>
      <w:r w:rsidR="000C1F08" w:rsidRPr="00B23C3A">
        <w:rPr>
          <w:rFonts w:ascii="Angsana New" w:hAnsi="Angsana New"/>
          <w:sz w:val="30"/>
          <w:szCs w:val="30"/>
          <w:cs/>
        </w:rPr>
        <w:t>บันทึกในกำไรหรือขาดทุน</w:t>
      </w:r>
      <w:r w:rsidR="00D96B5E" w:rsidRPr="00B23C3A">
        <w:rPr>
          <w:rFonts w:ascii="Angsana New" w:hAnsi="Angsana New" w:hint="cs"/>
          <w:sz w:val="30"/>
          <w:szCs w:val="30"/>
          <w:cs/>
        </w:rPr>
        <w:t>ทันที</w:t>
      </w:r>
      <w:r w:rsidR="000C1F08" w:rsidRPr="00B23C3A">
        <w:rPr>
          <w:rFonts w:ascii="Angsana New" w:hAnsi="Angsana New"/>
          <w:sz w:val="30"/>
          <w:szCs w:val="30"/>
          <w:cs/>
        </w:rPr>
        <w:t xml:space="preserve"> </w:t>
      </w:r>
    </w:p>
    <w:p w14:paraId="36EDD424" w14:textId="77777777" w:rsidR="008D0ADA" w:rsidRPr="00B23C3A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912E996" w14:textId="77777777" w:rsidR="008D0ADA" w:rsidRPr="00B23C3A" w:rsidRDefault="008D0ADA" w:rsidP="00EB370A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</w:p>
    <w:p w14:paraId="0597CD6D" w14:textId="77777777" w:rsidR="008D0ADA" w:rsidRPr="00B23C3A" w:rsidRDefault="008D0ADA" w:rsidP="00EB370A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2BB08F56" w14:textId="51CB1071" w:rsidR="008D0ADA" w:rsidRPr="00B23C3A" w:rsidRDefault="008D0ADA" w:rsidP="008E4E49">
      <w:pPr>
        <w:pStyle w:val="BodyText2"/>
        <w:tabs>
          <w:tab w:val="left" w:pos="540"/>
        </w:tabs>
        <w:ind w:left="540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B23C3A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เป็นการป้องกันความเสี่ยง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ที่เกิดจากการผันผวนของอัตราแลกเปลี่ยนของรายการที่เป็นเงินตราต่างประเทศ กำไรหรือขาดทุนจากการตีราคามูลค่ายุติธรรมใหม่จะถูกบันทึกในกำไรหรือขาดทุน</w:t>
      </w:r>
    </w:p>
    <w:p w14:paraId="1272D30C" w14:textId="77777777" w:rsidR="00323D3C" w:rsidRPr="00B23C3A" w:rsidRDefault="00323D3C" w:rsidP="00E4703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14:paraId="4402E9A8" w14:textId="3ECA9937" w:rsidR="00B23C3A" w:rsidRDefault="008D0ADA" w:rsidP="00B23C3A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มูลค่ายุติธรรมของสัญญาซื้อขายเงินตราต่างประเทศล่วงหน้าและสัญญาแ</w:t>
      </w:r>
      <w:r w:rsidR="00EB370A" w:rsidRPr="00B23C3A">
        <w:rPr>
          <w:rFonts w:ascii="Angsana New" w:hAnsi="Angsana New"/>
          <w:sz w:val="30"/>
          <w:szCs w:val="30"/>
          <w:cs/>
        </w:rPr>
        <w:t>ลกเปลี่ยนเงินตราต่างประเทศถือตา</w:t>
      </w:r>
      <w:r w:rsidR="0025742B" w:rsidRPr="00B23C3A">
        <w:rPr>
          <w:rFonts w:ascii="Angsana New" w:hAnsi="Angsana New" w:hint="cs"/>
          <w:sz w:val="30"/>
          <w:szCs w:val="30"/>
          <w:cs/>
        </w:rPr>
        <w:t>ม</w:t>
      </w:r>
      <w:r w:rsidRPr="00B23C3A">
        <w:rPr>
          <w:rFonts w:ascii="Angsana New" w:hAnsi="Angsana New"/>
          <w:sz w:val="30"/>
          <w:szCs w:val="30"/>
          <w:cs/>
        </w:rPr>
        <w:t>ราคาอ้างอิงของนายหน้า ณ วันที่รายงาน</w:t>
      </w:r>
      <w:r w:rsidR="00B23C3A">
        <w:rPr>
          <w:rFonts w:ascii="Angsana New" w:hAnsi="Angsana New"/>
          <w:sz w:val="30"/>
          <w:szCs w:val="30"/>
          <w:cs/>
        </w:rPr>
        <w:br w:type="page"/>
      </w:r>
    </w:p>
    <w:p w14:paraId="78D90D85" w14:textId="77777777" w:rsidR="008D0ADA" w:rsidRPr="00B23C3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14:paraId="39E89709" w14:textId="77777777" w:rsidR="008D0ADA" w:rsidRPr="00B23C3A" w:rsidRDefault="008D0ADA" w:rsidP="00EB1E0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2AF70784" w14:textId="76429896" w:rsidR="008D0ADA" w:rsidRPr="00B23C3A" w:rsidRDefault="008D0ADA" w:rsidP="0025742B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B23C3A">
        <w:rPr>
          <w:rFonts w:ascii="Angsana New" w:hAnsi="Angsana New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</w:t>
      </w:r>
      <w:r w:rsidR="000D38A6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ทางการเงินที่ได้รับการป้องกันความเสี่ยงในกำไรหรือขาดทุน</w:t>
      </w:r>
    </w:p>
    <w:p w14:paraId="61E82539" w14:textId="16DE02B0" w:rsidR="008D0ADA" w:rsidRPr="00B23C3A" w:rsidRDefault="008D0ADA" w:rsidP="00EB1E0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A5C52FE" w14:textId="43294B1F" w:rsidR="000B5749" w:rsidRPr="00B23C3A" w:rsidRDefault="008D0ADA" w:rsidP="00797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 w:hint="cs"/>
          <w:sz w:val="30"/>
          <w:szCs w:val="30"/>
          <w:cs/>
        </w:rPr>
        <w:t>มูลค่ายุติธรรมของสัญญาแลกเปลี่ยนอัตราดอกเบี้ยถือตามราคาอ้างอิงของนายหน้า ณ วันที่รายงาน</w:t>
      </w:r>
    </w:p>
    <w:p w14:paraId="735E3B2F" w14:textId="77777777" w:rsidR="00905A5C" w:rsidRPr="00B23C3A" w:rsidRDefault="00905A5C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11163F4" w14:textId="52F39CFF" w:rsidR="005F7D8E" w:rsidRPr="00B23C3A" w:rsidRDefault="008D0ADA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F7D8E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3342E15" w14:textId="77777777" w:rsidR="005F7D8E" w:rsidRPr="00B23C3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3D89613" w14:textId="241B02BB" w:rsidR="005F7D8E" w:rsidRPr="00B23C3A" w:rsidRDefault="006C7A03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B23C3A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B23C3A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5750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เผื่อเรียก</w:t>
      </w:r>
      <w:r w:rsidR="005F7D8E" w:rsidRPr="00B23C3A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</w:t>
      </w:r>
    </w:p>
    <w:p w14:paraId="6C94D221" w14:textId="33CD8B0B" w:rsidR="004B4098" w:rsidRPr="00B23C3A" w:rsidRDefault="004B4098" w:rsidP="00323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sz w:val="30"/>
          <w:szCs w:val="30"/>
          <w:cs/>
        </w:rPr>
      </w:pPr>
    </w:p>
    <w:p w14:paraId="69F68C17" w14:textId="17BD2331" w:rsidR="005F7D8E" w:rsidRPr="00B23C3A" w:rsidRDefault="008D0ADA" w:rsidP="0025742B">
      <w:pPr>
        <w:pStyle w:val="AccPolicyHeading"/>
        <w:ind w:right="-25"/>
        <w:rPr>
          <w:sz w:val="30"/>
          <w:szCs w:val="30"/>
        </w:rPr>
      </w:pPr>
      <w:r w:rsidRPr="00B23C3A">
        <w:rPr>
          <w:sz w:val="30"/>
          <w:szCs w:val="30"/>
          <w:cs/>
        </w:rPr>
        <w:t>(</w:t>
      </w:r>
      <w:r w:rsidR="008D7CCA" w:rsidRPr="00B23C3A">
        <w:rPr>
          <w:rFonts w:hint="cs"/>
          <w:sz w:val="30"/>
          <w:szCs w:val="30"/>
          <w:cs/>
        </w:rPr>
        <w:t>จ</w:t>
      </w:r>
      <w:r w:rsidR="005F7D8E" w:rsidRPr="00B23C3A">
        <w:rPr>
          <w:sz w:val="30"/>
          <w:szCs w:val="30"/>
          <w:cs/>
        </w:rPr>
        <w:t>)</w:t>
      </w:r>
      <w:r w:rsidR="005F7D8E" w:rsidRPr="00B23C3A">
        <w:rPr>
          <w:sz w:val="30"/>
          <w:szCs w:val="30"/>
          <w:cs/>
        </w:rPr>
        <w:tab/>
        <w:t>ลูกหนี้การค้าและลูกหนี้อื่น</w:t>
      </w:r>
    </w:p>
    <w:p w14:paraId="32693023" w14:textId="77777777" w:rsidR="005F7D8E" w:rsidRPr="00B23C3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</w:rPr>
        <w:t xml:space="preserve"> </w:t>
      </w:r>
    </w:p>
    <w:p w14:paraId="08688A22" w14:textId="77777777" w:rsidR="005F7D8E" w:rsidRPr="00B23C3A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3E6AC43C" w14:textId="77777777" w:rsidR="003A4F8D" w:rsidRPr="00B23C3A" w:rsidRDefault="003A4F8D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0714A12" w14:textId="7BBAD96C" w:rsidR="005F7D8E" w:rsidRPr="00B23C3A" w:rsidRDefault="005F7D8E" w:rsidP="00257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="00C3379F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ในอนาคตของลูกค้า ลูกหนี้การค้าจะถูกตัดจำหน่ายบัญชีเมื่อทราบว่าเป็นหนี้สูญ</w:t>
      </w:r>
    </w:p>
    <w:p w14:paraId="25336AA2" w14:textId="77777777" w:rsidR="00A62857" w:rsidRPr="00B23C3A" w:rsidRDefault="00A62857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408E9760" w14:textId="74743452" w:rsidR="005F7D8E" w:rsidRPr="00B23C3A" w:rsidRDefault="008D0ADA" w:rsidP="0025742B">
      <w:pPr>
        <w:pStyle w:val="AccPolicyHeading"/>
        <w:ind w:right="-25"/>
        <w:rPr>
          <w:sz w:val="30"/>
          <w:szCs w:val="30"/>
        </w:rPr>
      </w:pPr>
      <w:r w:rsidRPr="00B23C3A">
        <w:rPr>
          <w:sz w:val="30"/>
          <w:szCs w:val="30"/>
          <w:cs/>
        </w:rPr>
        <w:t>(</w:t>
      </w:r>
      <w:r w:rsidR="008D7CCA" w:rsidRPr="00B23C3A">
        <w:rPr>
          <w:rFonts w:hint="cs"/>
          <w:sz w:val="30"/>
          <w:szCs w:val="30"/>
          <w:cs/>
        </w:rPr>
        <w:t>ฉ</w:t>
      </w:r>
      <w:r w:rsidR="005F7D8E" w:rsidRPr="00B23C3A">
        <w:rPr>
          <w:sz w:val="30"/>
          <w:szCs w:val="30"/>
          <w:cs/>
        </w:rPr>
        <w:t>)</w:t>
      </w:r>
      <w:r w:rsidR="005F7D8E" w:rsidRPr="00B23C3A">
        <w:rPr>
          <w:sz w:val="30"/>
          <w:szCs w:val="30"/>
          <w:cs/>
        </w:rPr>
        <w:tab/>
        <w:t>สินค้าคงเหลือ</w:t>
      </w:r>
    </w:p>
    <w:p w14:paraId="39522580" w14:textId="77777777" w:rsidR="00B437C1" w:rsidRPr="00B23C3A" w:rsidRDefault="00B437C1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F75815C" w14:textId="4552AA38" w:rsidR="005F7D8E" w:rsidRPr="00B23C3A" w:rsidRDefault="00E944E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สินค้าคงเหลือวัดมูลค่าด้วย</w:t>
      </w:r>
      <w:r w:rsidR="005F7D8E" w:rsidRPr="00B23C3A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</w:p>
    <w:p w14:paraId="79F06270" w14:textId="77777777" w:rsidR="005F7D8E" w:rsidRPr="00B23C3A" w:rsidRDefault="005F7D8E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5FD4F7C" w14:textId="70728F97" w:rsidR="005F7A9A" w:rsidRPr="00B23C3A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</w:t>
      </w:r>
      <w:r w:rsidR="00845170" w:rsidRPr="00B23C3A">
        <w:rPr>
          <w:rFonts w:ascii="Angsana New" w:hAnsi="Angsana New"/>
          <w:sz w:val="30"/>
          <w:szCs w:val="30"/>
          <w:cs/>
        </w:rPr>
        <w:t xml:space="preserve">้าอยู่ในสถานที่และสภาพปัจจุบัน </w:t>
      </w:r>
      <w:r w:rsidRPr="00B23C3A">
        <w:rPr>
          <w:rFonts w:ascii="Angsana New" w:hAnsi="Angsana New"/>
          <w:sz w:val="30"/>
          <w:szCs w:val="30"/>
          <w:cs/>
        </w:rPr>
        <w:t>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</w:t>
      </w:r>
      <w:r w:rsidR="00EA420D" w:rsidRPr="00B23C3A">
        <w:rPr>
          <w:rFonts w:ascii="Angsana New" w:hAnsi="Angsana New" w:hint="cs"/>
          <w:sz w:val="30"/>
          <w:szCs w:val="30"/>
          <w:cs/>
        </w:rPr>
        <w:t>ปกติ</w:t>
      </w:r>
    </w:p>
    <w:p w14:paraId="31DF17FF" w14:textId="77777777" w:rsidR="005F7A9A" w:rsidRPr="00B23C3A" w:rsidRDefault="005F7A9A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56A86435" w14:textId="053009DF" w:rsidR="005F7D8E" w:rsidRPr="00B23C3A" w:rsidRDefault="005F7D8E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FE0173" w:rsidRPr="00B23C3A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Pr="00B23C3A">
        <w:rPr>
          <w:rFonts w:ascii="Angsana New" w:hAnsi="Angsana New"/>
          <w:sz w:val="30"/>
          <w:szCs w:val="30"/>
          <w:cs/>
        </w:rPr>
        <w:t>โดยประมาณ</w:t>
      </w:r>
      <w:r w:rsidR="00C3379F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3B4CC82C" w14:textId="0F85A842" w:rsidR="00250F29" w:rsidRPr="00B23C3A" w:rsidRDefault="0025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CA28A62" w14:textId="77777777" w:rsidR="00B23C3A" w:rsidRDefault="00B2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6D7145C" w14:textId="73DBA6FF"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D7CCA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64350D06" w14:textId="77777777"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24185D4" w14:textId="77777777"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เงินลงทุนในบริษัทร่วม</w:t>
      </w:r>
    </w:p>
    <w:p w14:paraId="06B81061" w14:textId="77777777" w:rsidR="005F7D8E" w:rsidRPr="00B23C3A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E58FE1A" w14:textId="173C34D6" w:rsidR="005F7D8E" w:rsidRPr="00B23C3A" w:rsidRDefault="005F7D8E" w:rsidP="007C7B3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</w:t>
      </w:r>
      <w:r w:rsidR="00E734C7" w:rsidRPr="00B23C3A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62363C" w:rsidRPr="00B23C3A">
        <w:rPr>
          <w:rFonts w:ascii="Angsana New" w:hAnsi="Angsana New" w:hint="cs"/>
          <w:sz w:val="30"/>
          <w:szCs w:val="30"/>
          <w:cs/>
        </w:rPr>
        <w:t>เพื่อวัตถุประสงค์เฉพาะ</w:t>
      </w:r>
      <w:r w:rsidR="00E734C7" w:rsidRPr="00B23C3A">
        <w:rPr>
          <w:rFonts w:ascii="Angsana New" w:hAnsi="Angsana New" w:hint="cs"/>
          <w:sz w:val="30"/>
          <w:szCs w:val="30"/>
          <w:cs/>
        </w:rPr>
        <w:t>บันทึกบัญชี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="00E734C7" w:rsidRPr="00B23C3A">
        <w:rPr>
          <w:rFonts w:ascii="Angsana New" w:hAnsi="Angsana New" w:hint="cs"/>
          <w:sz w:val="30"/>
          <w:szCs w:val="30"/>
          <w:cs/>
        </w:rPr>
        <w:t>โดย</w:t>
      </w:r>
      <w:r w:rsidRPr="00B23C3A">
        <w:rPr>
          <w:rFonts w:ascii="Angsana New" w:hAnsi="Angsana New"/>
          <w:sz w:val="30"/>
          <w:szCs w:val="30"/>
          <w:cs/>
        </w:rPr>
        <w:t>ใช้วิธีส่วนได้เสีย</w:t>
      </w:r>
      <w:r w:rsidR="007C7B3F" w:rsidRPr="00B23C3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88BF1E9" w14:textId="77777777" w:rsidR="0095295D" w:rsidRPr="00B23C3A" w:rsidRDefault="0095295D" w:rsidP="008D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08FAE1" w14:textId="77777777" w:rsidR="00D64EA3" w:rsidRPr="00B23C3A" w:rsidRDefault="0080537F" w:rsidP="00D6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D64EA3" w:rsidRPr="00B23C3A">
        <w:rPr>
          <w:rFonts w:ascii="Angsana New" w:hAnsi="Angsana New"/>
          <w:i/>
          <w:iCs/>
          <w:sz w:val="30"/>
          <w:szCs w:val="30"/>
          <w:cs/>
        </w:rPr>
        <w:t>ตราสารทุนอื่น</w:t>
      </w:r>
    </w:p>
    <w:p w14:paraId="4B8D5BA2" w14:textId="77777777" w:rsidR="00D64EA3" w:rsidRPr="00B23C3A" w:rsidRDefault="00D64EA3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B1E97FF" w14:textId="3A62A943" w:rsidR="005F7D8E" w:rsidRPr="00B23C3A" w:rsidRDefault="005F7D8E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ตราสารทุนซึ่งเป็น</w:t>
      </w:r>
      <w:r w:rsidR="008D0ADA" w:rsidRPr="00B23C3A">
        <w:rPr>
          <w:rFonts w:ascii="Angsana New" w:hAnsi="Angsana New"/>
          <w:sz w:val="30"/>
          <w:szCs w:val="30"/>
          <w:cs/>
        </w:rPr>
        <w:t>หลักทรัพย์ในความต้องการของตลาด</w:t>
      </w:r>
      <w:r w:rsidRPr="00B23C3A">
        <w:rPr>
          <w:rFonts w:ascii="Angsana New" w:hAnsi="Angsana New"/>
          <w:sz w:val="30"/>
          <w:szCs w:val="30"/>
          <w:cs/>
        </w:rPr>
        <w:t>จัดประเภทเป็นเงินลงทุนเผื่อขาย ภายหลังการรับรู้มูลค่า</w:t>
      </w:r>
      <w:r w:rsidR="00DB4AC3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ในครั้งแรกเงินลงทุนเผื่อขายแสดงในมูลค่ายุติธรรม</w:t>
      </w:r>
      <w:r w:rsidR="0079419D" w:rsidRPr="00B23C3A">
        <w:rPr>
          <w:rFonts w:ascii="Angsana New" w:hAnsi="Angsana New" w:hint="cs"/>
          <w:sz w:val="30"/>
          <w:szCs w:val="30"/>
          <w:cs/>
        </w:rPr>
        <w:t>โดยใช้</w:t>
      </w:r>
      <w:r w:rsidR="001A45CA" w:rsidRPr="00B23C3A">
        <w:rPr>
          <w:rFonts w:ascii="Angsana New" w:hAnsi="Angsana New" w:hint="cs"/>
          <w:sz w:val="30"/>
          <w:szCs w:val="30"/>
          <w:cs/>
        </w:rPr>
        <w:t>ราคาเสนอซื้อ ณ วันที่รายงานและ</w:t>
      </w:r>
      <w:r w:rsidRPr="00B23C3A">
        <w:rPr>
          <w:rFonts w:ascii="Angsana New" w:hAnsi="Angsana New"/>
          <w:sz w:val="30"/>
          <w:szCs w:val="30"/>
          <w:cs/>
        </w:rPr>
        <w:t>บันทึกโดยตรง</w:t>
      </w:r>
      <w:r w:rsidR="00DB4AC3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ในส่วนของผู้ถือหุ้น ส่วนผลขาดทุนจากกา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รด้อยค่ารับรู้ในกำไรหรือขาดทุน </w:t>
      </w:r>
      <w:r w:rsidRPr="00B23C3A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เมื่อมีการตัดจำหน่ายเงินลงทุนจะรับรู้</w:t>
      </w:r>
      <w:r w:rsidR="000C6C8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ผลกำไรหรือขาดทุนสะสมที่เคยบันทึกในส่วนของผู้ถือหุ้นโดยตรงเข้ากำไรหรือขาดทุน </w:t>
      </w:r>
    </w:p>
    <w:p w14:paraId="0FB9F96A" w14:textId="77777777" w:rsidR="005F7D8E" w:rsidRPr="00B23C3A" w:rsidRDefault="005F7D8E" w:rsidP="008D0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CA22103" w14:textId="4BD44A89" w:rsidR="005F7D8E" w:rsidRPr="00B23C3A" w:rsidRDefault="005F7D8E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2D7142D" w14:textId="77777777" w:rsidR="00835C41" w:rsidRPr="00B23C3A" w:rsidRDefault="00835C41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0CD498" w14:textId="5E751BEE" w:rsidR="005F7D8E" w:rsidRPr="00B23C3A" w:rsidRDefault="005F7D8E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09149E3F" w14:textId="77777777" w:rsidR="00835C41" w:rsidRPr="00B23C3A" w:rsidRDefault="00835C41" w:rsidP="00E6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4200EB" w14:textId="3145D321" w:rsidR="005F7D8E" w:rsidRPr="00B23C3A" w:rsidRDefault="0025742B" w:rsidP="005F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5F7D8E" w:rsidRPr="00B23C3A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82A06CC" w14:textId="77777777" w:rsidR="008E447E" w:rsidRPr="00B23C3A" w:rsidRDefault="008E447E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3CA00B8" w14:textId="76937529" w:rsidR="0079419D" w:rsidRPr="00B23C3A" w:rsidRDefault="0079419D" w:rsidP="00794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1A45CA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Pr="00B23C3A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445EA33F" w14:textId="77777777" w:rsidR="0079419D" w:rsidRPr="00B23C3A" w:rsidRDefault="0079419D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538844" w14:textId="5A26A53F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529F6F78" w14:textId="77777777" w:rsidR="009B3614" w:rsidRPr="00B23C3A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9843578" w14:textId="77777777" w:rsidR="006E7988" w:rsidRPr="00B23C3A" w:rsidRDefault="006E7988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7004257E" w14:textId="77777777" w:rsidR="006E7988" w:rsidRPr="00B23C3A" w:rsidRDefault="006E7988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A1F3800" w14:textId="77777777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AB44120" w14:textId="53FD08CB" w:rsidR="009B3614" w:rsidRPr="00B23C3A" w:rsidRDefault="009B3614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333C66" w14:textId="40AC64B2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ที่ด</w:t>
      </w:r>
      <w:r w:rsidR="00A1767E" w:rsidRPr="00B23C3A">
        <w:rPr>
          <w:rFonts w:ascii="Angsana New" w:hAnsi="Angsana New"/>
          <w:sz w:val="30"/>
          <w:szCs w:val="30"/>
          <w:cs/>
        </w:rPr>
        <w:t>ิน อาคารและอุปกรณ์วัดมูลค่า</w:t>
      </w:r>
      <w:r w:rsidRPr="00B23C3A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111D46" w:rsidRPr="00B23C3A">
        <w:rPr>
          <w:rFonts w:ascii="Angsana New" w:hAnsi="Angsana New" w:hint="cs"/>
          <w:sz w:val="30"/>
          <w:szCs w:val="30"/>
          <w:cs/>
        </w:rPr>
        <w:t>สะสม</w:t>
      </w:r>
    </w:p>
    <w:p w14:paraId="48A0CB61" w14:textId="7BCC1CCE" w:rsidR="00EB1E09" w:rsidRPr="00B23C3A" w:rsidRDefault="00EB1E09" w:rsidP="0095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BA7162A" w14:textId="22C78931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แ</w:t>
      </w:r>
      <w:r w:rsidR="009A3E7A" w:rsidRPr="00B23C3A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B23C3A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 w:rsidRPr="00B23C3A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การขนย้าย</w:t>
      </w:r>
      <w:r w:rsidR="00E944E4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4A58B3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>แวร์</w:t>
      </w:r>
      <w:r w:rsidR="003B245C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ซึ่</w:t>
      </w:r>
      <w:r w:rsidR="00835C41" w:rsidRPr="00B23C3A">
        <w:rPr>
          <w:rFonts w:ascii="Angsana New" w:hAnsi="Angsana New" w:hint="cs"/>
          <w:sz w:val="30"/>
          <w:szCs w:val="30"/>
          <w:cs/>
        </w:rPr>
        <w:t>ง</w:t>
      </w:r>
      <w:r w:rsidRPr="00B23C3A">
        <w:rPr>
          <w:rFonts w:ascii="Angsana New" w:hAnsi="Angsana New"/>
          <w:sz w:val="30"/>
          <w:szCs w:val="30"/>
          <w:cs/>
        </w:rPr>
        <w:t>ไม่สามารถทำงานได้โดยปราศจากลิขสิทธิ์ซอฟ</w:t>
      </w:r>
      <w:r w:rsidR="004A58B3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4A58B3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>แวร์ดังกล่าวเป็นส่วนหนึ่ง</w:t>
      </w:r>
      <w:r w:rsidR="00E944E4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ของอุปกรณ์</w:t>
      </w:r>
      <w:r w:rsidRPr="00B23C3A">
        <w:rPr>
          <w:rFonts w:ascii="Angsana New" w:hAnsi="Angsana New"/>
          <w:sz w:val="30"/>
          <w:szCs w:val="30"/>
        </w:rPr>
        <w:t xml:space="preserve"> </w:t>
      </w:r>
    </w:p>
    <w:p w14:paraId="179E373C" w14:textId="77777777" w:rsidR="008D7CCA" w:rsidRPr="00B23C3A" w:rsidRDefault="008D7CCA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8F3523" w14:textId="347F5889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E944E4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B23C3A">
        <w:rPr>
          <w:rFonts w:ascii="Angsana New" w:hAnsi="Angsana New"/>
          <w:sz w:val="30"/>
          <w:szCs w:val="30"/>
        </w:rPr>
        <w:t xml:space="preserve"> </w:t>
      </w:r>
    </w:p>
    <w:p w14:paraId="41CC2514" w14:textId="77777777" w:rsidR="005F3D74" w:rsidRPr="00B23C3A" w:rsidRDefault="005F3D7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A53904A" w14:textId="31E11794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</w:t>
      </w:r>
      <w:r w:rsidR="00250F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32D32A3F" w14:textId="77777777" w:rsidR="009B3614" w:rsidRPr="00B23C3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74C4A6A" w14:textId="65CFF358" w:rsidR="005830FD" w:rsidRPr="00B23C3A" w:rsidRDefault="005830FD" w:rsidP="0058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128359B8" w14:textId="77777777" w:rsidR="00111D46" w:rsidRPr="00B23C3A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48ED4C" w14:textId="4E98A5B7" w:rsidR="005830FD" w:rsidRPr="00B23C3A" w:rsidRDefault="005830FD" w:rsidP="00111D4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การเช่าซึ่งบริษัทได้รับส่วนใหญ่ของความเสี่ยงและผลตอบแทนจากการครอบครองทรัพย์สินที่เช่านั้นๆ </w:t>
      </w:r>
      <w:r w:rsidR="001158B9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ให้จัดประเภทเป็นสัญญาเช่าการเงิน  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ส่วน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1158B9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</w:t>
      </w:r>
      <w:r w:rsidR="001158B9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ทางการเงิน และส่วนที่จะหักจากหนี้ตามสัญญา 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ค่าใช้จ่ายทางการเงินจะบันทึกโดยตรงในกำไร</w:t>
      </w:r>
      <w:r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หรือ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ขาดทุน</w:t>
      </w:r>
    </w:p>
    <w:p w14:paraId="67E12599" w14:textId="77777777" w:rsidR="00111D46" w:rsidRPr="00B23C3A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A0871AD" w14:textId="43A818E9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0FDDBED" w14:textId="77777777" w:rsidR="009B3614" w:rsidRPr="00B23C3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EB0A63" w14:textId="4356EBDD" w:rsidR="009B3614" w:rsidRPr="00B23C3A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1158B9"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="001158B9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</w:t>
      </w:r>
      <w:r w:rsidR="00FB7210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องรายการนั้นได้อย่างน่าเชื่อถือ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</w:t>
      </w:r>
      <w:r w:rsidR="00FB7210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ตามบัญชี</w:t>
      </w:r>
      <w:r w:rsidR="000C6C80" w:rsidRPr="00B23C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B7A5459" w14:textId="77777777" w:rsidR="0095295D" w:rsidRPr="00B23C3A" w:rsidRDefault="0095295D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B1027D" w14:textId="77777777" w:rsidR="00B23C3A" w:rsidRDefault="00B2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5E5458" w14:textId="309FD4BC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16D67BFA" w14:textId="77777777" w:rsidR="009B3614" w:rsidRPr="00B23C3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D5EEEA7" w14:textId="204071AE" w:rsidR="009B3614" w:rsidRPr="00B23C3A" w:rsidRDefault="009B3614" w:rsidP="009B361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</w:t>
      </w:r>
      <w:r w:rsidR="004A58B3"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23C3A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5B54BDA" w14:textId="77777777" w:rsidR="00323D3C" w:rsidRPr="00B23C3A" w:rsidRDefault="00323D3C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22862" w14:textId="77777777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78642405" w14:textId="6E3F5D43" w:rsidR="00EA420D" w:rsidRPr="00B23C3A" w:rsidRDefault="00EA420D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9B3614" w:rsidRPr="00B23C3A" w14:paraId="090E608F" w14:textId="77777777" w:rsidTr="00105F0D">
        <w:tc>
          <w:tcPr>
            <w:tcW w:w="6498" w:type="dxa"/>
          </w:tcPr>
          <w:p w14:paraId="34C6CDBA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</w:tcPr>
          <w:p w14:paraId="49CF206D" w14:textId="0FA49E66" w:rsidR="009B3614" w:rsidRPr="00B23C3A" w:rsidRDefault="0091113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</w:rPr>
              <w:t>5 - 3</w:t>
            </w:r>
            <w:r w:rsidR="009B3614" w:rsidRPr="00B23C3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0" w:type="dxa"/>
          </w:tcPr>
          <w:p w14:paraId="2A1BD6DB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23C3A" w14:paraId="331D1F6E" w14:textId="77777777" w:rsidTr="00105F0D">
        <w:tc>
          <w:tcPr>
            <w:tcW w:w="6498" w:type="dxa"/>
          </w:tcPr>
          <w:p w14:paraId="079B0EFE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9ACCDC" w14:textId="68D04A1F" w:rsidR="009B3614" w:rsidRPr="00B23C3A" w:rsidRDefault="0091113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</w:rPr>
              <w:t>5</w:t>
            </w:r>
            <w:r w:rsidR="009B3614" w:rsidRPr="00B23C3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23C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0" w:type="dxa"/>
          </w:tcPr>
          <w:p w14:paraId="67B202AA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23C3A" w14:paraId="0CB0114E" w14:textId="77777777" w:rsidTr="00105F0D">
        <w:tc>
          <w:tcPr>
            <w:tcW w:w="6498" w:type="dxa"/>
          </w:tcPr>
          <w:p w14:paraId="7F4B9979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124BA0FC" w14:textId="2766517E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C1686A" w:rsidRPr="00B23C3A">
              <w:rPr>
                <w:rFonts w:ascii="Angsana New" w:hAnsi="Angsana New"/>
                <w:sz w:val="30"/>
                <w:szCs w:val="30"/>
              </w:rPr>
              <w:t>-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1686A" w:rsidRPr="00B23C3A">
              <w:rPr>
                <w:rFonts w:ascii="Angsana New" w:hAnsi="Angsana New"/>
                <w:sz w:val="30"/>
                <w:szCs w:val="30"/>
              </w:rPr>
              <w:t>1</w:t>
            </w:r>
            <w:r w:rsidRPr="00B23C3A">
              <w:rPr>
                <w:rFonts w:ascii="Angsana New" w:hAnsi="Angsana New"/>
                <w:sz w:val="30"/>
                <w:szCs w:val="30"/>
              </w:rPr>
              <w:t>5</w:t>
            </w:r>
            <w:r w:rsidRPr="00B23C3A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7A6B97EB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B3614" w:rsidRPr="00B23C3A" w14:paraId="4D56F0D7" w14:textId="77777777" w:rsidTr="00105F0D">
        <w:tc>
          <w:tcPr>
            <w:tcW w:w="6498" w:type="dxa"/>
          </w:tcPr>
          <w:p w14:paraId="5994856C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1CF60E5" w14:textId="244B53B9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3C3A">
              <w:rPr>
                <w:rFonts w:ascii="Angsana New" w:hAnsi="Angsana New"/>
                <w:sz w:val="30"/>
                <w:szCs w:val="30"/>
              </w:rPr>
              <w:t>5</w:t>
            </w:r>
            <w:r w:rsidR="00C1686A" w:rsidRPr="00B23C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686A" w:rsidRPr="00B23C3A">
              <w:rPr>
                <w:rFonts w:ascii="Angsana New" w:hAnsi="Angsana New" w:hint="cs"/>
                <w:sz w:val="30"/>
                <w:szCs w:val="30"/>
                <w:cs/>
              </w:rPr>
              <w:t>และ 10</w:t>
            </w:r>
          </w:p>
        </w:tc>
        <w:tc>
          <w:tcPr>
            <w:tcW w:w="1440" w:type="dxa"/>
          </w:tcPr>
          <w:p w14:paraId="7BC4F0CD" w14:textId="77777777" w:rsidR="009B3614" w:rsidRPr="00B23C3A" w:rsidRDefault="009B361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BB9A801" w14:textId="77777777" w:rsidR="008D7CCA" w:rsidRPr="00B23C3A" w:rsidRDefault="008D7CCA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E70BCA" w14:textId="5415AF06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1D11A2" w:rsidRPr="00B23C3A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08BC1516" w14:textId="77777777" w:rsidR="009B3614" w:rsidRPr="00B23C3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2819228" w14:textId="43CB127A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0D38A6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2FD0E5F8" w14:textId="77777777" w:rsidR="00E662C9" w:rsidRPr="00B23C3A" w:rsidRDefault="00E662C9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C1321F9" w14:textId="7192F424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050B4738" w14:textId="77777777" w:rsidR="009B3614" w:rsidRPr="00B23C3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CB7E944" w14:textId="2835B862" w:rsidR="00905E24" w:rsidRPr="00B23C3A" w:rsidRDefault="009B3614" w:rsidP="00905E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สินทรัพย์ไม่มีตัวต</w:t>
      </w:r>
      <w:r w:rsidR="00111D46" w:rsidRPr="00B23C3A">
        <w:rPr>
          <w:rFonts w:ascii="Angsana New" w:hAnsi="Angsana New"/>
          <w:sz w:val="30"/>
          <w:szCs w:val="30"/>
          <w:cs/>
        </w:rPr>
        <w:t>นที่บริษัทซื้อมาและมีอายุการใช้</w:t>
      </w:r>
      <w:r w:rsidR="00111D46" w:rsidRPr="00B23C3A">
        <w:rPr>
          <w:rFonts w:ascii="Angsana New" w:hAnsi="Angsana New" w:hint="cs"/>
          <w:sz w:val="30"/>
          <w:szCs w:val="30"/>
          <w:cs/>
        </w:rPr>
        <w:t>ประโยชน์</w:t>
      </w:r>
      <w:r w:rsidR="00E10D2D" w:rsidRPr="00B23C3A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="00E10D2D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 xml:space="preserve">แวร์ </w:t>
      </w:r>
      <w:r w:rsidR="009A3E7A" w:rsidRPr="00B23C3A">
        <w:rPr>
          <w:rFonts w:ascii="Angsana New" w:hAnsi="Angsana New" w:hint="cs"/>
          <w:sz w:val="30"/>
          <w:szCs w:val="30"/>
          <w:cs/>
        </w:rPr>
        <w:t>วัดมูลค่า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="009A3E7A" w:rsidRPr="00B23C3A">
        <w:rPr>
          <w:rFonts w:ascii="Angsana New" w:hAnsi="Angsana New" w:hint="cs"/>
          <w:sz w:val="30"/>
          <w:szCs w:val="30"/>
          <w:cs/>
        </w:rPr>
        <w:t>ด้วย</w:t>
      </w:r>
      <w:r w:rsidR="00905E24" w:rsidRPr="00B23C3A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05E24" w:rsidRPr="00B23C3A">
        <w:rPr>
          <w:rFonts w:ascii="Angsana New" w:hAnsi="Angsana New" w:hint="cs"/>
          <w:sz w:val="30"/>
          <w:szCs w:val="30"/>
          <w:cs/>
        </w:rPr>
        <w:t>สะสม</w:t>
      </w:r>
      <w:r w:rsidR="00905E24" w:rsidRPr="00B23C3A">
        <w:rPr>
          <w:rFonts w:ascii="Angsana New" w:hAnsi="Angsana New"/>
          <w:sz w:val="30"/>
          <w:szCs w:val="30"/>
        </w:rPr>
        <w:t xml:space="preserve"> </w:t>
      </w:r>
    </w:p>
    <w:p w14:paraId="2DC805D4" w14:textId="77777777" w:rsidR="00111D46" w:rsidRPr="00B23C3A" w:rsidRDefault="00111D46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00405C" w14:textId="39B6E211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5B1AB23" w14:textId="77777777" w:rsidR="009B3614" w:rsidRPr="00B23C3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BFF53E1" w14:textId="22EB0964" w:rsidR="009B3614" w:rsidRPr="00B23C3A" w:rsidRDefault="009B3614" w:rsidP="00111D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</w:t>
      </w:r>
      <w:r w:rsidR="00250F2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เป็นสินทรัพย์ที่สามารถระบุได้ที</w:t>
      </w:r>
      <w:r w:rsidR="00111D46" w:rsidRPr="00B23C3A">
        <w:rPr>
          <w:rFonts w:ascii="Angsana New" w:hAnsi="Angsana New"/>
          <w:sz w:val="30"/>
          <w:szCs w:val="30"/>
          <w:cs/>
        </w:rPr>
        <w:t>่เกี่ยวข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้องนั้น </w:t>
      </w:r>
      <w:r w:rsidR="00111D46" w:rsidRPr="00B23C3A">
        <w:rPr>
          <w:rFonts w:ascii="Angsana New" w:hAnsi="Angsana New"/>
          <w:sz w:val="30"/>
          <w:szCs w:val="30"/>
          <w:cs/>
        </w:rPr>
        <w:t>ค่าใช้จ่ายอื่น</w:t>
      </w:r>
      <w:r w:rsidRPr="00B23C3A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4D41A372" w14:textId="2F02B66C" w:rsidR="00EB1E09" w:rsidRPr="00B23C3A" w:rsidRDefault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283BE8" w14:textId="2DD415A0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48F17E9" w14:textId="77777777" w:rsidR="009B3614" w:rsidRPr="00B23C3A" w:rsidRDefault="009B3614" w:rsidP="00EB1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0951D50" w14:textId="77777777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3924D79" w14:textId="67B97F93" w:rsidR="00B23C3A" w:rsidRDefault="00B23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B2D267" w14:textId="2FEF498A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lastRenderedPageBreak/>
        <w:t>ค่าตัดจำหน่ายบันทึกเป็นค่าใช้จ่ายในกำไรหรือขาดทุน คำนวณโดยวิธ</w:t>
      </w:r>
      <w:r w:rsidR="00D47AFE" w:rsidRPr="00B23C3A">
        <w:rPr>
          <w:rFonts w:ascii="Angsana New" w:hAnsi="Angsana New"/>
          <w:sz w:val="30"/>
          <w:szCs w:val="30"/>
          <w:cs/>
        </w:rPr>
        <w:t>ีเส้นตรงตามอายุของลิขสิทธิ์ซอฟ</w:t>
      </w:r>
      <w:r w:rsidR="00D47AFE" w:rsidRPr="00B23C3A">
        <w:rPr>
          <w:rFonts w:ascii="Angsana New" w:hAnsi="Angsana New" w:hint="cs"/>
          <w:sz w:val="30"/>
          <w:szCs w:val="30"/>
          <w:cs/>
        </w:rPr>
        <w:t>ต์</w:t>
      </w:r>
      <w:r w:rsidRPr="00B23C3A">
        <w:rPr>
          <w:rFonts w:ascii="Angsana New" w:hAnsi="Angsana New"/>
          <w:sz w:val="30"/>
          <w:szCs w:val="30"/>
          <w:cs/>
        </w:rPr>
        <w:t>แวร์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C1686A" w:rsidRPr="00B23C3A">
        <w:rPr>
          <w:rFonts w:ascii="Angsana New" w:hAnsi="Angsana New" w:hint="cs"/>
          <w:sz w:val="30"/>
          <w:szCs w:val="30"/>
          <w:cs/>
        </w:rPr>
        <w:t>3 - 10</w:t>
      </w:r>
      <w:r w:rsidRPr="00B23C3A">
        <w:rPr>
          <w:rFonts w:ascii="Angsana New" w:hAnsi="Angsana New"/>
          <w:sz w:val="30"/>
          <w:szCs w:val="30"/>
          <w:cs/>
        </w:rPr>
        <w:t xml:space="preserve"> ปี</w:t>
      </w:r>
    </w:p>
    <w:p w14:paraId="2B04F2CF" w14:textId="77777777" w:rsidR="000C6C80" w:rsidRPr="00B23C3A" w:rsidRDefault="000C6C80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280C43D" w14:textId="78A347C3" w:rsidR="00AE1BEB" w:rsidRPr="00B23C3A" w:rsidRDefault="00AE1BEB" w:rsidP="00111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 w:hint="cs"/>
          <w:sz w:val="30"/>
          <w:szCs w:val="30"/>
          <w:cs/>
        </w:rPr>
        <w:t>บริษัทไม่คิดค่าตัดจำหน่ายสำหรับสินทรัพย์ไม่มีตัวตนที่อยู่ระหว่างการพัฒนา</w:t>
      </w:r>
    </w:p>
    <w:p w14:paraId="37AB524A" w14:textId="77777777" w:rsidR="00AE1BEB" w:rsidRPr="00B23C3A" w:rsidRDefault="00AE1BEB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A65FEC5" w14:textId="77777777" w:rsidR="00F146F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7057D1D1" w14:textId="77777777" w:rsidR="008319B8" w:rsidRPr="00B23C3A" w:rsidRDefault="008319B8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5080C5" w14:textId="7BA27BC1" w:rsidR="009B3614" w:rsidRPr="00B23C3A" w:rsidRDefault="009B3614" w:rsidP="00257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สิทธิการเช่า</w:t>
      </w:r>
    </w:p>
    <w:p w14:paraId="64ED2C6F" w14:textId="79CE887F" w:rsidR="00250F29" w:rsidRPr="00B23C3A" w:rsidRDefault="009B3614" w:rsidP="00250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ab/>
      </w:r>
    </w:p>
    <w:p w14:paraId="789B00A3" w14:textId="22E9A07F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ab/>
        <w:t>สิทธิการเช่า</w:t>
      </w:r>
      <w:r w:rsidR="009A3E7A" w:rsidRPr="00B23C3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B23C3A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111D46" w:rsidRPr="00B23C3A">
        <w:rPr>
          <w:rFonts w:ascii="Angsana New" w:hAnsi="Angsana New" w:hint="cs"/>
          <w:sz w:val="30"/>
          <w:szCs w:val="30"/>
          <w:cs/>
        </w:rPr>
        <w:t>สะสม</w:t>
      </w:r>
    </w:p>
    <w:p w14:paraId="78B59587" w14:textId="77777777" w:rsidR="000C6C80" w:rsidRPr="00B23C3A" w:rsidRDefault="003362CE" w:rsidP="003362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</w:rPr>
        <w:tab/>
      </w:r>
    </w:p>
    <w:p w14:paraId="269393D3" w14:textId="77E3C97C" w:rsidR="009B3614" w:rsidRPr="00B23C3A" w:rsidRDefault="009B3614" w:rsidP="000C6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069ACAD1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635A23" w14:textId="77777777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ค่าตัดจำหน่ายบันทึกเป็นค่าใช้จ่ายในกำไรหรือขาดทุน คำนวณโดยวิธีเส้นตรงตามอายุของสิทธิการเช่าเป็นเวลา </w:t>
      </w:r>
      <w:r w:rsidRPr="00B23C3A">
        <w:rPr>
          <w:rFonts w:ascii="Angsana New" w:hAnsi="Angsana New"/>
          <w:sz w:val="30"/>
          <w:szCs w:val="30"/>
        </w:rPr>
        <w:br/>
        <w:t xml:space="preserve">30 </w:t>
      </w:r>
      <w:r w:rsidRPr="00B23C3A">
        <w:rPr>
          <w:rFonts w:ascii="Angsana New" w:hAnsi="Angsana New"/>
          <w:sz w:val="30"/>
          <w:szCs w:val="30"/>
          <w:cs/>
        </w:rPr>
        <w:t>ปี</w:t>
      </w:r>
    </w:p>
    <w:p w14:paraId="59EF053A" w14:textId="77777777" w:rsidR="00835C41" w:rsidRPr="00B23C3A" w:rsidRDefault="00835C41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61912D" w14:textId="66A819B4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hint="cs"/>
          <w:b/>
          <w:bCs/>
          <w:i/>
          <w:iCs/>
          <w:sz w:val="30"/>
          <w:szCs w:val="30"/>
          <w:cs/>
        </w:rPr>
        <w:t>ฎ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2E0B2498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C87AC5D" w14:textId="77777777" w:rsidR="009B3614" w:rsidRPr="00B23C3A" w:rsidRDefault="009B3614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7BEC611F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656CD7C" w14:textId="09E506FB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D23C26" w:rsidRPr="00B23C3A">
        <w:rPr>
          <w:rFonts w:ascii="Angsana New" w:eastAsia="Calibri" w:hAnsi="Angsana New"/>
          <w:sz w:val="30"/>
          <w:szCs w:val="30"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เงินสดสูงกว่ามูลค่าที่จะได้รับคืน</w:t>
      </w:r>
      <w:r w:rsidRPr="00B23C3A">
        <w:rPr>
          <w:rFonts w:ascii="Angsana New" w:eastAsia="Calibri" w:hAnsi="Angsana New"/>
          <w:sz w:val="30"/>
          <w:szCs w:val="30"/>
        </w:rPr>
        <w:t xml:space="preserve"> </w:t>
      </w:r>
      <w:r w:rsidRPr="00B23C3A">
        <w:rPr>
          <w:rFonts w:ascii="Angsana New" w:eastAsia="Calibri" w:hAnsi="Angsana New"/>
          <w:sz w:val="30"/>
          <w:szCs w:val="30"/>
          <w:cs/>
        </w:rPr>
        <w:t>ขาดทุนจากการด้อยค่าบันทึกในกำไรหรือขาดทุน เว้นแต่เมื่อมีการกลับรายการ</w:t>
      </w:r>
      <w:r w:rsidR="001158B9" w:rsidRPr="00B23C3A">
        <w:rPr>
          <w:rFonts w:ascii="Angsana New" w:eastAsia="Calibri" w:hAnsi="Angsana New"/>
          <w:sz w:val="30"/>
          <w:szCs w:val="30"/>
          <w:cs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730CE823" w14:textId="77777777" w:rsidR="0095295D" w:rsidRPr="00B23C3A" w:rsidRDefault="0095295D" w:rsidP="009B361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D0B9D0" w14:textId="25751F34" w:rsidR="00D71395" w:rsidRDefault="009B3614" w:rsidP="00D7139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B23C3A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ยอดสินทรัพย์ทางการเงินดังกล่าว </w:t>
      </w:r>
      <w:r w:rsidRPr="00B23C3A">
        <w:rPr>
          <w:rFonts w:ascii="Angsana New" w:hAnsi="Angsana New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ยอดขาดทุนที่บันทึกในกำไรหรือขาดทุนเป็นผลต่างระหว่างราคาทุนที่ซื้อกับมูลค่ายุต</w:t>
      </w:r>
      <w:r w:rsidR="0025742B" w:rsidRPr="00B23C3A">
        <w:rPr>
          <w:rFonts w:ascii="Angsana New" w:hAnsi="Angsana New"/>
          <w:sz w:val="30"/>
          <w:szCs w:val="30"/>
          <w:cs/>
        </w:rPr>
        <w:t>ิธรรมในปัจจุบันของสินทรัพย์</w:t>
      </w:r>
      <w:r w:rsidRPr="00B23C3A">
        <w:rPr>
          <w:rFonts w:ascii="Angsana New" w:hAnsi="Angsana New"/>
          <w:sz w:val="30"/>
          <w:szCs w:val="30"/>
          <w:cs/>
        </w:rPr>
        <w:t xml:space="preserve"> หักขาดทุนจากการด้อยค่าของสินทรัพย์ทางการเงินนั้นๆ </w:t>
      </w:r>
      <w:r w:rsidR="001158B9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ซึ่งเคยรับรู้แล้วในกำไรหรือขาดทุน</w:t>
      </w:r>
      <w:r w:rsidR="00D71395">
        <w:rPr>
          <w:rFonts w:ascii="Angsana New" w:hAnsi="Angsana New"/>
          <w:sz w:val="30"/>
          <w:szCs w:val="30"/>
          <w:cs/>
        </w:rPr>
        <w:br w:type="page"/>
      </w:r>
    </w:p>
    <w:p w14:paraId="6821D3BB" w14:textId="77777777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B23C3A">
        <w:rPr>
          <w:rFonts w:ascii="Angsana New" w:eastAsia="Calibri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74C4AABC" w14:textId="77777777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7D6ED87" w14:textId="77777777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B631801" w14:textId="77777777" w:rsidR="00067536" w:rsidRPr="00B23C3A" w:rsidRDefault="0006753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39CAE8A" w14:textId="10894F2F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</w:t>
      </w:r>
      <w:r w:rsidR="0025742B" w:rsidRPr="00B23C3A">
        <w:rPr>
          <w:rFonts w:ascii="Angsana New" w:eastAsia="Calibri" w:hAnsi="Angsana New"/>
          <w:sz w:val="30"/>
          <w:szCs w:val="30"/>
          <w:cs/>
        </w:rPr>
        <w:t xml:space="preserve">การขายแล้วแต่มูลค่าใดจะสูงกว่า </w:t>
      </w:r>
      <w:r w:rsidRPr="00B23C3A">
        <w:rPr>
          <w:rFonts w:ascii="Angsana New" w:eastAsia="Calibri" w:hAnsi="Angsana New"/>
          <w:sz w:val="30"/>
          <w:szCs w:val="30"/>
          <w:cs/>
        </w:rPr>
        <w:t>ในการประเมินมูลค่าจากการใช้</w:t>
      </w:r>
      <w:r w:rsidR="0025742B" w:rsidRPr="00B23C3A">
        <w:rPr>
          <w:rFonts w:ascii="Angsana New" w:eastAsia="Calibri" w:hAnsi="Angsana New"/>
          <w:sz w:val="30"/>
          <w:szCs w:val="30"/>
          <w:cs/>
        </w:rPr>
        <w:t xml:space="preserve">ของสินทรัพย์ </w:t>
      </w:r>
      <w:r w:rsidRPr="00B23C3A">
        <w:rPr>
          <w:rFonts w:ascii="Angsana New" w:eastAsia="Calibri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662E63" w:rsidRPr="00B23C3A">
        <w:rPr>
          <w:rFonts w:ascii="Angsana New" w:eastAsia="Calibri" w:hAnsi="Angsana New" w:hint="cs"/>
          <w:sz w:val="30"/>
          <w:szCs w:val="30"/>
          <w:cs/>
        </w:rPr>
        <w:t>ถึง</w:t>
      </w:r>
      <w:r w:rsidRPr="00B23C3A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A27250" w:rsidRPr="00B23C3A">
        <w:rPr>
          <w:rFonts w:ascii="Angsana New" w:eastAsia="Calibri" w:hAnsi="Angsana New"/>
          <w:sz w:val="30"/>
          <w:szCs w:val="30"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D16A8AC" w14:textId="23729433" w:rsidR="0095295D" w:rsidRPr="00B23C3A" w:rsidRDefault="00952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Cs/>
          <w:sz w:val="30"/>
          <w:szCs w:val="30"/>
          <w:cs/>
        </w:rPr>
      </w:pPr>
    </w:p>
    <w:p w14:paraId="713035CE" w14:textId="6E50E7E2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B23C3A">
        <w:rPr>
          <w:rFonts w:ascii="Angsana New" w:eastAsia="Calibri" w:hAnsi="Angsana New"/>
          <w:iCs/>
          <w:sz w:val="30"/>
          <w:szCs w:val="30"/>
          <w:cs/>
        </w:rPr>
        <w:t>การกลับรายการด้อยค่า</w:t>
      </w:r>
    </w:p>
    <w:p w14:paraId="618D0A75" w14:textId="77777777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AD7169F" w14:textId="13DD2066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</w:t>
      </w:r>
      <w:r w:rsidR="008C495B" w:rsidRPr="00B23C3A">
        <w:rPr>
          <w:rFonts w:ascii="Angsana New" w:eastAsia="Calibri" w:hAnsi="Angsana New"/>
          <w:sz w:val="30"/>
          <w:szCs w:val="30"/>
          <w:cs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7CF70170" w14:textId="77777777" w:rsidR="00282906" w:rsidRPr="00B23C3A" w:rsidRDefault="0028290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7A0DB71" w14:textId="0455F6A7" w:rsidR="00222612" w:rsidRPr="00B23C3A" w:rsidRDefault="009B3614" w:rsidP="009B361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</w:t>
      </w:r>
      <w:r w:rsidR="00247C7E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ณ ทุกวันที่ที่ออกรายงานว่ามีข้</w:t>
      </w:r>
      <w:r w:rsidR="0025742B" w:rsidRPr="00B23C3A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B23C3A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</w:t>
      </w:r>
      <w:r w:rsidR="0070152C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</w:t>
      </w:r>
      <w:r w:rsidR="0025742B" w:rsidRPr="00B23C3A">
        <w:rPr>
          <w:rFonts w:ascii="Angsana New" w:hAnsi="Angsana New"/>
          <w:sz w:val="30"/>
          <w:szCs w:val="30"/>
          <w:cs/>
        </w:rPr>
        <w:t>คำนวณมูลค่าที่คาดว่าจะได้รับคืน</w:t>
      </w:r>
      <w:r w:rsidRPr="00B23C3A">
        <w:rPr>
          <w:rFonts w:ascii="Angsana New" w:hAnsi="Angsana New"/>
          <w:sz w:val="30"/>
          <w:szCs w:val="30"/>
          <w:cs/>
        </w:rPr>
        <w:t xml:space="preserve"> ขาดทุนจากการด้อยค่า</w:t>
      </w:r>
      <w:r w:rsidR="0070152C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="0070152C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หรือค่าตัดจำหน่าย เสมือนหนึ่งไม่เคยมีการบันทึกขาดทุนจากการด้อยค่ามาก่อน</w:t>
      </w:r>
    </w:p>
    <w:p w14:paraId="37685257" w14:textId="6951B8F5" w:rsidR="00D23C26" w:rsidRPr="00B23C3A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11785C5C" w14:textId="64B96DF6" w:rsidR="009B3614" w:rsidRPr="00B23C3A" w:rsidRDefault="008D7CCA" w:rsidP="00232600">
      <w:pPr>
        <w:pStyle w:val="AccPolicyHeading"/>
        <w:rPr>
          <w:sz w:val="30"/>
          <w:szCs w:val="30"/>
        </w:rPr>
      </w:pPr>
      <w:r w:rsidRPr="00B23C3A">
        <w:rPr>
          <w:sz w:val="30"/>
          <w:szCs w:val="30"/>
          <w:cs/>
        </w:rPr>
        <w:t>(</w:t>
      </w:r>
      <w:r w:rsidRPr="00B23C3A">
        <w:rPr>
          <w:rFonts w:hint="cs"/>
          <w:sz w:val="30"/>
          <w:szCs w:val="30"/>
          <w:cs/>
        </w:rPr>
        <w:t>ฏ</w:t>
      </w:r>
      <w:r w:rsidRPr="00B23C3A">
        <w:rPr>
          <w:sz w:val="30"/>
          <w:szCs w:val="30"/>
          <w:cs/>
        </w:rPr>
        <w:t>)</w:t>
      </w:r>
      <w:r w:rsidR="009B3614" w:rsidRPr="00B23C3A">
        <w:rPr>
          <w:sz w:val="30"/>
          <w:szCs w:val="30"/>
          <w:cs/>
        </w:rPr>
        <w:tab/>
        <w:t>หนี้สินที่มีภาระดอกเบี้ย</w:t>
      </w:r>
    </w:p>
    <w:p w14:paraId="517C000D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D1AC944" w14:textId="46F9083F" w:rsidR="009B3614" w:rsidRPr="00B23C3A" w:rsidRDefault="009B3614" w:rsidP="00A2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  <w:r w:rsidRPr="00B23C3A">
        <w:rPr>
          <w:rFonts w:ascii="Angsana New" w:eastAsia="Arial Unicode MS" w:hAnsi="Angsana New"/>
          <w:sz w:val="30"/>
          <w:szCs w:val="30"/>
          <w:cs/>
        </w:rPr>
        <w:t>หนี้สิน</w:t>
      </w:r>
      <w:r w:rsidR="00A27250" w:rsidRPr="00B23C3A">
        <w:rPr>
          <w:rFonts w:ascii="Angsana New" w:eastAsia="Arial Unicode MS" w:hAnsi="Angsana New" w:hint="cs"/>
          <w:sz w:val="30"/>
          <w:szCs w:val="30"/>
          <w:cs/>
        </w:rPr>
        <w:t>ที่มีภาระดอกเบี้ยบันทึก</w:t>
      </w:r>
      <w:r w:rsidR="00116616" w:rsidRPr="00B23C3A">
        <w:rPr>
          <w:rFonts w:ascii="Angsana New" w:eastAsia="Arial Unicode MS" w:hAnsi="Angsana New" w:hint="cs"/>
          <w:sz w:val="30"/>
          <w:szCs w:val="30"/>
          <w:cs/>
        </w:rPr>
        <w:t>ในราคาทุน</w:t>
      </w:r>
    </w:p>
    <w:p w14:paraId="419A8303" w14:textId="77777777" w:rsidR="00A27250" w:rsidRPr="00B23C3A" w:rsidRDefault="00A27250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Arial Unicode MS" w:hAnsi="Angsana New"/>
          <w:sz w:val="30"/>
          <w:szCs w:val="30"/>
        </w:rPr>
      </w:pPr>
    </w:p>
    <w:p w14:paraId="743B46BF" w14:textId="061B8227" w:rsidR="009B3614" w:rsidRPr="00B23C3A" w:rsidRDefault="008D7CCA" w:rsidP="005967B2">
      <w:pPr>
        <w:pStyle w:val="AccPolicyHeading"/>
        <w:rPr>
          <w:sz w:val="30"/>
          <w:szCs w:val="30"/>
        </w:rPr>
      </w:pPr>
      <w:r w:rsidRPr="00B23C3A">
        <w:rPr>
          <w:sz w:val="30"/>
          <w:szCs w:val="30"/>
          <w:cs/>
        </w:rPr>
        <w:t>(ฐ)</w:t>
      </w:r>
      <w:r w:rsidR="009B3614" w:rsidRPr="00B23C3A">
        <w:rPr>
          <w:sz w:val="30"/>
          <w:szCs w:val="30"/>
          <w:cs/>
        </w:rPr>
        <w:tab/>
        <w:t>เจ้าหนี้การค้าและเจ้าหนี้อื่น</w:t>
      </w:r>
    </w:p>
    <w:p w14:paraId="2115F17E" w14:textId="77777777" w:rsidR="009B3614" w:rsidRPr="00B23C3A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D204735" w14:textId="7A586BC1" w:rsidR="002F72C1" w:rsidRPr="00B23C3A" w:rsidRDefault="009B3614" w:rsidP="002F72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8EAA748" w14:textId="02FE4C70" w:rsidR="00D71395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A479B2" w14:textId="6D5895EC" w:rsidR="002F72C1" w:rsidRPr="00B23C3A" w:rsidRDefault="008D7CCA" w:rsidP="00A27250">
      <w:pPr>
        <w:pStyle w:val="AccPolicyHeading"/>
        <w:rPr>
          <w:sz w:val="30"/>
          <w:szCs w:val="30"/>
          <w:cs/>
        </w:rPr>
      </w:pPr>
      <w:r w:rsidRPr="00B23C3A">
        <w:rPr>
          <w:sz w:val="30"/>
          <w:szCs w:val="30"/>
          <w:cs/>
        </w:rPr>
        <w:lastRenderedPageBreak/>
        <w:t>(</w:t>
      </w:r>
      <w:r w:rsidRPr="00B23C3A">
        <w:rPr>
          <w:rFonts w:hint="cs"/>
          <w:sz w:val="30"/>
          <w:szCs w:val="30"/>
          <w:cs/>
        </w:rPr>
        <w:t>ฑ</w:t>
      </w:r>
      <w:r w:rsidRPr="00B23C3A">
        <w:rPr>
          <w:sz w:val="30"/>
          <w:szCs w:val="30"/>
          <w:cs/>
        </w:rPr>
        <w:t>)</w:t>
      </w:r>
      <w:r w:rsidRPr="00B23C3A">
        <w:rPr>
          <w:sz w:val="30"/>
          <w:szCs w:val="30"/>
          <w:cs/>
        </w:rPr>
        <w:tab/>
      </w:r>
      <w:r w:rsidR="002F72C1" w:rsidRPr="00B23C3A">
        <w:rPr>
          <w:rFonts w:hint="cs"/>
          <w:sz w:val="30"/>
          <w:szCs w:val="30"/>
          <w:cs/>
        </w:rPr>
        <w:t>รายได้รอตัดบัญชี</w:t>
      </w:r>
    </w:p>
    <w:p w14:paraId="6E174E19" w14:textId="77777777" w:rsidR="002F72C1" w:rsidRPr="00D71395" w:rsidRDefault="002F72C1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7A7C6A7A" w14:textId="2838ACDD" w:rsidR="008D7CCA" w:rsidRPr="00B23C3A" w:rsidRDefault="002F72C1" w:rsidP="007B15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B23C3A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ย่างไม่มีเงื่อนไขสำหรั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B23C3A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</w:t>
      </w:r>
      <w:r w:rsidRPr="00B23C3A">
        <w:rPr>
          <w:rFonts w:ascii="Angsana New" w:hAnsi="Angsana New"/>
          <w:spacing w:val="-2"/>
          <w:sz w:val="30"/>
          <w:szCs w:val="30"/>
          <w:cs/>
        </w:rPr>
        <w:t xml:space="preserve">การผลิตและลดมลภาวะทางอากาศจากการผลิต 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รายได้รอตัดบัญชี</w:t>
      </w:r>
      <w:r w:rsidRPr="00B23C3A">
        <w:rPr>
          <w:rFonts w:ascii="Angsana New" w:hAnsi="Angsana New"/>
          <w:spacing w:val="-2"/>
          <w:sz w:val="30"/>
          <w:szCs w:val="30"/>
          <w:cs/>
        </w:rPr>
        <w:t>นี้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จะ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="008C495B" w:rsidRPr="00B23C3A">
        <w:rPr>
          <w:rFonts w:ascii="Angsana New" w:hAnsi="Angsana New"/>
          <w:spacing w:val="-2"/>
          <w:sz w:val="30"/>
          <w:szCs w:val="30"/>
          <w:cs/>
        </w:rPr>
        <w:br/>
      </w:r>
      <w:r w:rsidRPr="00B23C3A">
        <w:rPr>
          <w:rFonts w:ascii="Angsana New" w:hAnsi="Angsana New"/>
          <w:spacing w:val="-2"/>
          <w:sz w:val="30"/>
          <w:szCs w:val="30"/>
          <w:cs/>
        </w:rPr>
        <w:t>เป็นรายได้ในกำไรหรือขาดทุนโดย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วิธีเส้นตรงตามเกณฑ์อายุการใ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B23C3A">
        <w:rPr>
          <w:rFonts w:ascii="Angsana New" w:hAnsi="Angsana New"/>
          <w:spacing w:val="-2"/>
          <w:sz w:val="30"/>
          <w:szCs w:val="30"/>
          <w:cs/>
        </w:rPr>
        <w:t>โด</w:t>
      </w:r>
      <w:r w:rsidR="00A27250" w:rsidRPr="00B23C3A">
        <w:rPr>
          <w:rFonts w:ascii="Angsana New" w:hAnsi="Angsana New"/>
          <w:spacing w:val="-2"/>
          <w:sz w:val="30"/>
          <w:szCs w:val="30"/>
          <w:cs/>
        </w:rPr>
        <w:t>ยประมาณของ</w:t>
      </w:r>
      <w:r w:rsidR="00A27250" w:rsidRPr="00B23C3A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="00DC7760">
        <w:rPr>
          <w:rFonts w:ascii="Angsana New" w:hAnsi="Angsana New"/>
          <w:spacing w:val="-2"/>
          <w:sz w:val="30"/>
          <w:szCs w:val="30"/>
        </w:rPr>
        <w:br/>
      </w:r>
      <w:r w:rsidRPr="00B23C3A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B23C3A">
        <w:rPr>
          <w:rFonts w:ascii="Angsana New" w:hAnsi="Angsana New"/>
          <w:spacing w:val="-2"/>
          <w:sz w:val="30"/>
          <w:szCs w:val="30"/>
        </w:rPr>
        <w:t xml:space="preserve">10 </w:t>
      </w:r>
      <w:r w:rsidRPr="00B23C3A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14:paraId="5DD537BE" w14:textId="77777777" w:rsidR="00835C41" w:rsidRPr="00D71395" w:rsidRDefault="00835C41" w:rsidP="005967B2">
      <w:pPr>
        <w:pStyle w:val="AccPolicyHeading"/>
        <w:rPr>
          <w:sz w:val="26"/>
          <w:szCs w:val="26"/>
        </w:rPr>
      </w:pPr>
    </w:p>
    <w:p w14:paraId="2D2AD176" w14:textId="66441B39" w:rsidR="002F72C1" w:rsidRPr="00B23C3A" w:rsidRDefault="008D7CCA" w:rsidP="005967B2">
      <w:pPr>
        <w:pStyle w:val="AccPolicyHeading"/>
        <w:rPr>
          <w:sz w:val="30"/>
          <w:szCs w:val="30"/>
          <w:cs/>
          <w:lang w:val="th-TH"/>
        </w:rPr>
      </w:pPr>
      <w:r w:rsidRPr="00B23C3A">
        <w:rPr>
          <w:sz w:val="30"/>
          <w:szCs w:val="30"/>
          <w:cs/>
        </w:rPr>
        <w:t>(ฒ)</w:t>
      </w:r>
      <w:r w:rsidR="009B3614" w:rsidRPr="00B23C3A">
        <w:rPr>
          <w:sz w:val="30"/>
          <w:szCs w:val="30"/>
          <w:cs/>
        </w:rPr>
        <w:tab/>
      </w:r>
      <w:r w:rsidR="009B3614" w:rsidRPr="00B23C3A">
        <w:rPr>
          <w:sz w:val="30"/>
          <w:szCs w:val="30"/>
          <w:cs/>
          <w:lang w:val="th-TH"/>
        </w:rPr>
        <w:t>ผลประโยชน์</w:t>
      </w:r>
      <w:r w:rsidR="009B3614" w:rsidRPr="00B23C3A">
        <w:rPr>
          <w:sz w:val="30"/>
          <w:szCs w:val="30"/>
          <w:cs/>
        </w:rPr>
        <w:t>ของ</w:t>
      </w:r>
      <w:r w:rsidR="009B3614" w:rsidRPr="00B23C3A">
        <w:rPr>
          <w:sz w:val="30"/>
          <w:szCs w:val="30"/>
          <w:cs/>
          <w:lang w:val="th-TH"/>
        </w:rPr>
        <w:t>พนักงาน</w:t>
      </w:r>
    </w:p>
    <w:p w14:paraId="7391AC99" w14:textId="77777777" w:rsidR="009B3614" w:rsidRPr="00D71395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36976BE2" w14:textId="77777777" w:rsidR="009B3614" w:rsidRPr="00B23C3A" w:rsidRDefault="009B3614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A129225" w14:textId="77777777" w:rsidR="009B3614" w:rsidRPr="00D71395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57D757F" w14:textId="77777777" w:rsidR="009B3614" w:rsidRPr="00B23C3A" w:rsidRDefault="00665B20" w:rsidP="009B36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2765EAD" w14:textId="77777777" w:rsidR="008D7CCA" w:rsidRPr="00D71395" w:rsidRDefault="008D7CCA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50056954" w14:textId="77777777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AA6A8D5" w14:textId="77777777" w:rsidR="009B3614" w:rsidRPr="00D71395" w:rsidRDefault="009B3614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6A7F41B" w14:textId="3EFB3AAC" w:rsidR="003F2B45" w:rsidRPr="00B23C3A" w:rsidRDefault="003F2B45" w:rsidP="003F2B45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B23C3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B23C3A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B23C3A">
        <w:rPr>
          <w:rFonts w:ascii="Angsana New" w:hAnsi="Angsana New" w:hint="cs"/>
          <w:i/>
          <w:sz w:val="30"/>
          <w:szCs w:val="30"/>
          <w:cs/>
        </w:rPr>
        <w:t>งวด</w:t>
      </w:r>
      <w:r w:rsidR="0025742B" w:rsidRPr="00B23C3A">
        <w:rPr>
          <w:rFonts w:ascii="Angsana New" w:hAnsi="Angsana New"/>
          <w:i/>
          <w:sz w:val="30"/>
          <w:szCs w:val="30"/>
          <w:cs/>
        </w:rPr>
        <w:t>ปัจจุบันและงวดก่อนๆ</w:t>
      </w:r>
      <w:r w:rsidRPr="00B23C3A">
        <w:rPr>
          <w:rFonts w:ascii="Angsana New" w:hAnsi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</w:t>
      </w:r>
      <w:r w:rsidRPr="00B23C3A">
        <w:rPr>
          <w:rFonts w:ascii="Angsana New" w:hAnsi="Angsana New" w:hint="cs"/>
          <w:i/>
          <w:sz w:val="30"/>
          <w:szCs w:val="30"/>
          <w:cs/>
        </w:rPr>
        <w:t>ส</w:t>
      </w:r>
      <w:r w:rsidRPr="00B23C3A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544C8C0B" w14:textId="77777777" w:rsidR="003F2B45" w:rsidRPr="00D71395" w:rsidRDefault="003F2B45" w:rsidP="002E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17A572D7" w14:textId="2FA09357" w:rsidR="009B3614" w:rsidRPr="00B23C3A" w:rsidRDefault="003F2B45" w:rsidP="005D5E3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การคำนวณ</w:t>
      </w:r>
      <w:r w:rsidRPr="00B23C3A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B23C3A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1336AB6" w14:textId="77777777" w:rsidR="00823F77" w:rsidRPr="00D71395" w:rsidRDefault="00823F77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C91A254" w14:textId="38BC68B5" w:rsidR="00A601D4" w:rsidRPr="00B23C3A" w:rsidRDefault="00A601D4" w:rsidP="0060439B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 w:hint="cs"/>
          <w:i/>
          <w:sz w:val="30"/>
          <w:szCs w:val="30"/>
          <w:cs/>
        </w:rPr>
        <w:t>ใน</w:t>
      </w:r>
      <w:r w:rsidRPr="00B23C3A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23C3A">
        <w:rPr>
          <w:rFonts w:ascii="Angsana New" w:hAnsi="Angsana New"/>
          <w:i/>
          <w:sz w:val="30"/>
          <w:szCs w:val="30"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กำไร</w:t>
      </w:r>
      <w:r w:rsidRPr="00B23C3A">
        <w:rPr>
          <w:rFonts w:ascii="Angsana New" w:hAnsi="Angsana New" w:hint="cs"/>
          <w:i/>
          <w:sz w:val="30"/>
          <w:szCs w:val="30"/>
          <w:cs/>
        </w:rPr>
        <w:t>หรือ</w:t>
      </w:r>
      <w:r w:rsidRPr="00B23C3A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23C3A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B23C3A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B23C3A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B23C3A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B23C3A">
        <w:rPr>
          <w:rFonts w:ascii="Angsana New" w:hAnsi="Angsana New" w:hint="cs"/>
          <w:i/>
          <w:sz w:val="30"/>
          <w:szCs w:val="30"/>
          <w:cs/>
        </w:rPr>
        <w:t>ของ</w:t>
      </w:r>
      <w:r w:rsidRPr="00B23C3A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="000C6C80" w:rsidRPr="00B23C3A">
        <w:rPr>
          <w:rFonts w:ascii="Angsana New" w:hAnsi="Angsana New"/>
          <w:i/>
          <w:sz w:val="30"/>
          <w:szCs w:val="30"/>
          <w:cs/>
        </w:rPr>
        <w:br/>
      </w:r>
      <w:r w:rsidRPr="00B23C3A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767183C9" w14:textId="59B2D9B3" w:rsidR="00D71395" w:rsidRPr="00D71395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40857829" w14:textId="5B5FA6C4" w:rsidR="00D71395" w:rsidRDefault="00A601D4" w:rsidP="00D71395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B23C3A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B23C3A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B23C3A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6E0CE0" w:rsidRPr="00B23C3A">
        <w:rPr>
          <w:rFonts w:ascii="Angsana New" w:hAnsi="Angsana New"/>
          <w:i/>
          <w:sz w:val="30"/>
          <w:szCs w:val="30"/>
          <w:cs/>
        </w:rPr>
        <w:br/>
      </w:r>
      <w:r w:rsidRPr="00B23C3A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 หรือ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i/>
          <w:sz w:val="30"/>
          <w:szCs w:val="30"/>
          <w:cs/>
        </w:rPr>
        <w:t>กำไร</w:t>
      </w:r>
      <w:r w:rsidRPr="00B23C3A">
        <w:rPr>
          <w:rFonts w:ascii="Angsana New" w:hAnsi="Angsana New" w:hint="cs"/>
          <w:i/>
          <w:sz w:val="30"/>
          <w:szCs w:val="30"/>
          <w:cs/>
        </w:rPr>
        <w:t>หรือ</w:t>
      </w:r>
      <w:r w:rsidRPr="00B23C3A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23C3A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B23C3A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B23C3A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B23C3A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="00D71395">
        <w:rPr>
          <w:rFonts w:ascii="Angsana New" w:hAnsi="Angsana New"/>
          <w:i/>
          <w:sz w:val="30"/>
          <w:szCs w:val="30"/>
          <w:cs/>
        </w:rPr>
        <w:br w:type="page"/>
      </w:r>
    </w:p>
    <w:p w14:paraId="1BEDB975" w14:textId="62F6CE48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6010C736" w14:textId="77777777" w:rsidR="00116616" w:rsidRPr="00D71395" w:rsidRDefault="00116616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7F4814F" w14:textId="5A139B70" w:rsidR="002D1F8C" w:rsidRPr="00B23C3A" w:rsidRDefault="002D1F8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B23C3A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683EC2" w:rsidRPr="00B23C3A">
        <w:rPr>
          <w:rFonts w:ascii="Angsana New" w:hAnsi="Angsana New"/>
          <w:i/>
          <w:sz w:val="30"/>
          <w:szCs w:val="30"/>
          <w:cs/>
        </w:rPr>
        <w:br/>
      </w:r>
      <w:r w:rsidRPr="00B23C3A">
        <w:rPr>
          <w:rFonts w:ascii="Angsana New" w:hAnsi="Angsana New"/>
          <w:i/>
          <w:sz w:val="30"/>
          <w:szCs w:val="30"/>
          <w:cs/>
        </w:rPr>
        <w:t>การทำงาน</w:t>
      </w:r>
      <w:r w:rsidRPr="00B23C3A">
        <w:rPr>
          <w:rFonts w:ascii="Angsana New" w:hAnsi="Angsana New" w:hint="cs"/>
          <w:i/>
          <w:sz w:val="30"/>
          <w:szCs w:val="30"/>
          <w:cs/>
        </w:rPr>
        <w:t>ของ</w:t>
      </w:r>
      <w:r w:rsidRPr="00B23C3A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B23C3A">
        <w:rPr>
          <w:rFonts w:ascii="Angsana New" w:hAnsi="Angsana New" w:hint="cs"/>
          <w:i/>
          <w:sz w:val="30"/>
          <w:szCs w:val="30"/>
          <w:cs/>
        </w:rPr>
        <w:t>งวด</w:t>
      </w:r>
      <w:r w:rsidRPr="00B23C3A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B23C3A">
        <w:rPr>
          <w:rFonts w:ascii="Angsana New" w:hAnsi="Angsana New" w:hint="cs"/>
          <w:i/>
          <w:sz w:val="30"/>
          <w:szCs w:val="30"/>
          <w:cs/>
        </w:rPr>
        <w:t>ๆ</w:t>
      </w:r>
      <w:r w:rsidRPr="00B23C3A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B23C3A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05202686" w14:textId="57C84C4A" w:rsidR="00282906" w:rsidRPr="00D71395" w:rsidRDefault="0028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2"/>
          <w:szCs w:val="22"/>
          <w:cs/>
        </w:rPr>
      </w:pPr>
    </w:p>
    <w:p w14:paraId="045A94A7" w14:textId="524A3D57" w:rsidR="009B3614" w:rsidRPr="00B23C3A" w:rsidRDefault="009B3614" w:rsidP="002032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2058C9B" w14:textId="77777777" w:rsidR="009B3614" w:rsidRPr="00D71395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49EFEA27" w14:textId="3D729615" w:rsidR="00784EB3" w:rsidRPr="00B23C3A" w:rsidRDefault="00806BDD" w:rsidP="00EA420D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B23C3A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</w:t>
      </w:r>
      <w:r w:rsidR="00575029" w:rsidRPr="00B23C3A">
        <w:rPr>
          <w:rFonts w:ascii="Angsana New" w:hAnsi="Angsana New" w:cs="Angsana New"/>
          <w:b/>
          <w:bCs w:val="0"/>
          <w:iCs w:val="0"/>
          <w:sz w:val="30"/>
          <w:szCs w:val="30"/>
        </w:rPr>
        <w:br/>
      </w:r>
      <w:r w:rsidRPr="00B23C3A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3F6BDD3" w14:textId="77777777" w:rsidR="00784EB3" w:rsidRPr="00D71395" w:rsidRDefault="00784EB3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BDD1174" w14:textId="2CE15342" w:rsidR="009B3614" w:rsidRPr="00B23C3A" w:rsidRDefault="008D7CCA" w:rsidP="00A27250">
      <w:pPr>
        <w:pStyle w:val="AccPolicyHeading"/>
        <w:rPr>
          <w:sz w:val="30"/>
          <w:szCs w:val="30"/>
        </w:rPr>
      </w:pPr>
      <w:r w:rsidRPr="00B23C3A">
        <w:rPr>
          <w:sz w:val="30"/>
          <w:szCs w:val="30"/>
          <w:cs/>
        </w:rPr>
        <w:t>(</w:t>
      </w:r>
      <w:r w:rsidRPr="00B23C3A">
        <w:rPr>
          <w:rFonts w:hint="cs"/>
          <w:sz w:val="30"/>
          <w:szCs w:val="30"/>
          <w:cs/>
        </w:rPr>
        <w:t>ณ</w:t>
      </w:r>
      <w:r w:rsidR="009B3614" w:rsidRPr="00B23C3A">
        <w:rPr>
          <w:sz w:val="30"/>
          <w:szCs w:val="30"/>
          <w:cs/>
        </w:rPr>
        <w:t>)</w:t>
      </w:r>
      <w:r w:rsidR="009B3614" w:rsidRPr="00B23C3A">
        <w:rPr>
          <w:sz w:val="30"/>
          <w:szCs w:val="30"/>
          <w:cs/>
        </w:rPr>
        <w:tab/>
        <w:t>ประมาณการหนี้สิน</w:t>
      </w:r>
    </w:p>
    <w:p w14:paraId="6AF38C1E" w14:textId="77777777" w:rsidR="009B3614" w:rsidRPr="00D71395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1C535A34" w14:textId="1713A971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116616" w:rsidRPr="00B23C3A">
        <w:rPr>
          <w:rFonts w:ascii="Angsana New" w:hAnsi="Angsana New"/>
          <w:sz w:val="30"/>
          <w:szCs w:val="30"/>
          <w:cs/>
        </w:rPr>
        <w:t>จะรับรู้เมื่อบริษัทมีภาระ</w:t>
      </w:r>
      <w:r w:rsidR="005D5E37" w:rsidRPr="00B23C3A">
        <w:rPr>
          <w:rFonts w:ascii="Angsana New" w:hAnsi="Angsana New" w:hint="cs"/>
          <w:sz w:val="30"/>
          <w:szCs w:val="30"/>
          <w:cs/>
        </w:rPr>
        <w:t>ผูกพัน</w:t>
      </w:r>
      <w:r w:rsidRPr="00B23C3A">
        <w:rPr>
          <w:rFonts w:ascii="Angsana New" w:hAnsi="Angsana New"/>
          <w:sz w:val="30"/>
          <w:szCs w:val="30"/>
          <w:cs/>
        </w:rPr>
        <w:t>ตามกฎหมาย</w:t>
      </w:r>
      <w:r w:rsidR="00116616" w:rsidRPr="00B23C3A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B23C3A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="00116616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</w:t>
      </w:r>
      <w:r w:rsidR="00116616" w:rsidRPr="00B23C3A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23C3A">
        <w:rPr>
          <w:rFonts w:ascii="Angsana New" w:hAnsi="Angsana New"/>
          <w:sz w:val="30"/>
          <w:szCs w:val="30"/>
          <w:cs/>
        </w:rPr>
        <w:t xml:space="preserve"> และมี</w:t>
      </w:r>
      <w:r w:rsidR="00DC7760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ความเป็นไปได้ค่อนข้างแน่นอนว่าประโยชน์เชิงเศรษฐกิจที่จะต้องถูกจ่าย</w:t>
      </w:r>
      <w:r w:rsidR="0060439B" w:rsidRPr="00B23C3A">
        <w:rPr>
          <w:rFonts w:ascii="Angsana New" w:hAnsi="Angsana New"/>
          <w:sz w:val="30"/>
          <w:szCs w:val="30"/>
          <w:cs/>
        </w:rPr>
        <w:t>ไปเพื่อชำระภาระ</w:t>
      </w:r>
      <w:r w:rsidR="00F26AD5" w:rsidRPr="00B23C3A">
        <w:rPr>
          <w:rFonts w:ascii="Angsana New" w:hAnsi="Angsana New" w:hint="cs"/>
          <w:sz w:val="30"/>
          <w:szCs w:val="30"/>
          <w:cs/>
        </w:rPr>
        <w:t>ผูกพัน</w:t>
      </w:r>
      <w:r w:rsidR="0060439B" w:rsidRPr="00B23C3A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DC7760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="0060439B" w:rsidRPr="00B23C3A">
        <w:rPr>
          <w:rFonts w:ascii="Angsana New" w:hAnsi="Angsana New" w:hint="cs"/>
          <w:sz w:val="30"/>
          <w:szCs w:val="30"/>
          <w:cs/>
        </w:rPr>
        <w:t>ให้</w:t>
      </w:r>
      <w:r w:rsidRPr="00B23C3A">
        <w:rPr>
          <w:rFonts w:ascii="Angsana New" w:hAnsi="Angsana New"/>
          <w:sz w:val="30"/>
          <w:szCs w:val="30"/>
          <w:cs/>
        </w:rPr>
        <w:t>สะท้อนจำนวนที่อาจประเมินได้ในตลาดปัจจุบัน</w:t>
      </w:r>
      <w:r w:rsidR="0060439B" w:rsidRPr="00B23C3A">
        <w:rPr>
          <w:rFonts w:ascii="Angsana New" w:hAnsi="Angsana New"/>
          <w:sz w:val="30"/>
          <w:szCs w:val="30"/>
          <w:cs/>
        </w:rPr>
        <w:t>ซึ่งแปรไป</w:t>
      </w:r>
      <w:r w:rsidRPr="00B23C3A">
        <w:rPr>
          <w:rFonts w:ascii="Angsana New" w:hAnsi="Angsana New"/>
          <w:sz w:val="30"/>
          <w:szCs w:val="30"/>
          <w:cs/>
        </w:rPr>
        <w:t xml:space="preserve">ตามเวลาและความเสี่ยงที่มีต่อหนี้สิน </w:t>
      </w:r>
    </w:p>
    <w:p w14:paraId="500A0003" w14:textId="0BF7A67C" w:rsidR="00D23C26" w:rsidRPr="00D71395" w:rsidRDefault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6CA52F78" w14:textId="2562E9BC" w:rsidR="009B3614" w:rsidRPr="00B23C3A" w:rsidRDefault="009B3614" w:rsidP="005967B2">
      <w:pPr>
        <w:pStyle w:val="AccPolicyHeading"/>
        <w:rPr>
          <w:sz w:val="30"/>
          <w:szCs w:val="30"/>
          <w:cs/>
        </w:rPr>
      </w:pPr>
      <w:r w:rsidRPr="00B23C3A">
        <w:rPr>
          <w:sz w:val="30"/>
          <w:szCs w:val="30"/>
          <w:cs/>
        </w:rPr>
        <w:t>(</w:t>
      </w:r>
      <w:r w:rsidR="008D7CCA" w:rsidRPr="00B23C3A">
        <w:rPr>
          <w:rFonts w:hint="cs"/>
          <w:sz w:val="30"/>
          <w:szCs w:val="30"/>
          <w:cs/>
        </w:rPr>
        <w:t>ด</w:t>
      </w:r>
      <w:r w:rsidRPr="00B23C3A">
        <w:rPr>
          <w:sz w:val="30"/>
          <w:szCs w:val="30"/>
          <w:cs/>
        </w:rPr>
        <w:t>)</w:t>
      </w:r>
      <w:r w:rsidRPr="00B23C3A">
        <w:rPr>
          <w:sz w:val="30"/>
          <w:szCs w:val="30"/>
          <w:cs/>
        </w:rPr>
        <w:tab/>
        <w:t>รายได้</w:t>
      </w:r>
    </w:p>
    <w:p w14:paraId="181AFA91" w14:textId="77777777" w:rsidR="009B3614" w:rsidRPr="00D71395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21A683BD" w14:textId="171159C9" w:rsidR="00511BFB" w:rsidRPr="00B23C3A" w:rsidRDefault="00511BFB" w:rsidP="0051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รายได้วัดมูลค่าด้วยจำนวนเงินที่สะท้อนถึงสิ่งตอบแทนที่บริษัทคาดว่าจะมีสิทธิได้รับตามสัญญาที่ตกลงกับลูกค้า </w:t>
      </w:r>
      <w:r w:rsidR="00231D16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3CA9CC91" w14:textId="77777777" w:rsidR="00D71395" w:rsidRPr="00D71395" w:rsidRDefault="00D71395" w:rsidP="0051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97340D1" w14:textId="74FD837A" w:rsidR="00511BFB" w:rsidRPr="00B23C3A" w:rsidRDefault="00511BFB" w:rsidP="0051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3C3A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458A5B95" w14:textId="77777777" w:rsidR="00511BFB" w:rsidRPr="00D71395" w:rsidRDefault="00511BFB" w:rsidP="0051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D54BFE5" w14:textId="37FF12EB" w:rsidR="00CD51F8" w:rsidRPr="00B23C3A" w:rsidRDefault="006E272B" w:rsidP="0051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E272B">
        <w:rPr>
          <w:rFonts w:ascii="Angsana New" w:hAnsi="Angsana New"/>
          <w:sz w:val="30"/>
          <w:szCs w:val="30"/>
          <w:cs/>
        </w:rPr>
        <w:t xml:space="preserve">บริษัทรับรู้รายได้เมื่อลูกค้ามีอำนาจควบคุมในสินค้า ซึ่งโดยทั่วไปเกิดขึ้นเมื่อมีการส่งมอบสินค้าให้กับลูกค้า </w:t>
      </w:r>
      <w:r w:rsidR="007C1CC8">
        <w:rPr>
          <w:rFonts w:ascii="Angsana New" w:hAnsi="Angsana New"/>
          <w:sz w:val="30"/>
          <w:szCs w:val="30"/>
        </w:rPr>
        <w:br/>
      </w:r>
      <w:r w:rsidRPr="006E272B">
        <w:rPr>
          <w:rFonts w:ascii="Angsana New" w:hAnsi="Angsana New"/>
          <w:sz w:val="30"/>
          <w:szCs w:val="30"/>
          <w:cs/>
        </w:rPr>
        <w:t>และลูกค้าได้รับสินค้าแล้ว สำหรับสัญญาที่ให้สิทธิลูกค้าในการคืนสินค้าภายในระยะเวลาที่กำหนด รายได้จะรับรู้ในจำนวนที่มีความเป็นไปได้ค่อนข้างแน่ในระดับสูงมาก ว่าจะไม่มีการกลับรายการอย่างมีนัยสำคัญของรายได้ที่รับรู้สะสม ดังนั้นรายได้ที่รับรู้จะปรับปรุงด้วยประมาณการการรับคืนสินค้าซึ่งประมาณการจากข้อมูลในอดีต และบริษัทได้ทบทวนการประมาณการการรับคืนสินค้าเพื่อปรับปรุงการรับรู้รายได้ดังกล่าว ณ วันสิ้นรอบระยะเวลารายงาน</w:t>
      </w:r>
    </w:p>
    <w:p w14:paraId="2551E6B9" w14:textId="77777777" w:rsidR="00CD51F8" w:rsidRDefault="00CD5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695EB7" w14:textId="058DAE78" w:rsidR="00CD51F8" w:rsidRDefault="00DB2E89" w:rsidP="00B35C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2E89">
        <w:rPr>
          <w:rFonts w:ascii="Angsana New" w:hAnsi="Angsana New"/>
          <w:sz w:val="30"/>
          <w:szCs w:val="30"/>
          <w:cs/>
        </w:rPr>
        <w:lastRenderedPageBreak/>
        <w:t>ในปีเปรียบเทียบตามมาตรฐานการบัญชีฉบับที่ 18 รายได้จากสัญญาขายสินค้าที่ให้สิทธิลูกค้าในการคืนสินค้ารับรู้</w:t>
      </w:r>
      <w:r>
        <w:rPr>
          <w:rFonts w:ascii="Angsana New" w:hAnsi="Angsana New"/>
          <w:sz w:val="30"/>
          <w:szCs w:val="30"/>
          <w:cs/>
        </w:rPr>
        <w:br/>
      </w:r>
      <w:r w:rsidRPr="00DB2E89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หากสามารถประมาณการการรับคืนสินค้าได้อย่างน่าเชื่อถือ หากไม่สามารถประมาณการการรับคืนสินค้าได้อย่างน่าเชื่อถือ</w:t>
      </w:r>
      <w:r>
        <w:rPr>
          <w:rFonts w:ascii="Angsana New" w:hAnsi="Angsana New"/>
          <w:sz w:val="30"/>
          <w:szCs w:val="30"/>
          <w:cs/>
        </w:rPr>
        <w:br/>
      </w:r>
      <w:r w:rsidRPr="00DB2E89">
        <w:rPr>
          <w:rFonts w:ascii="Angsana New" w:hAnsi="Angsana New"/>
          <w:sz w:val="30"/>
          <w:szCs w:val="30"/>
          <w:cs/>
        </w:rPr>
        <w:t>จะยังไม่รับรู้รายได้จนกระทั่งระยะเวลาในการคืนสินค้าได้หมดไป หรือสามารถประมาณการการรับคืนสินค้า</w:t>
      </w:r>
      <w:r>
        <w:rPr>
          <w:rFonts w:ascii="Angsana New" w:hAnsi="Angsana New"/>
          <w:sz w:val="30"/>
          <w:szCs w:val="30"/>
          <w:cs/>
        </w:rPr>
        <w:br/>
      </w:r>
      <w:r w:rsidRPr="00DB2E89">
        <w:rPr>
          <w:rFonts w:ascii="Angsana New" w:hAnsi="Angsana New"/>
          <w:sz w:val="30"/>
          <w:szCs w:val="30"/>
          <w:cs/>
        </w:rPr>
        <w:t>ได้อย่างน่าเชื่อถือ</w:t>
      </w:r>
    </w:p>
    <w:p w14:paraId="2E77FBA3" w14:textId="77777777" w:rsidR="00DB2E89" w:rsidRPr="00CD51F8" w:rsidRDefault="00DB2E89" w:rsidP="00DB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3920743" w14:textId="783AD22B" w:rsidR="009B3614" w:rsidRPr="00B23C3A" w:rsidRDefault="009B3614" w:rsidP="00511B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642D5999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AD32EA1" w14:textId="0ECCE063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64C8E3F8" w14:textId="09DE8F2B" w:rsidR="001D4F7C" w:rsidRPr="00B23C3A" w:rsidRDefault="001D4F7C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4F8E1F" w14:textId="4B1AB2F0" w:rsidR="00FF7C2E" w:rsidRPr="00B23C3A" w:rsidRDefault="001D4F7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 w:hint="cs"/>
          <w:iCs/>
          <w:sz w:val="30"/>
          <w:szCs w:val="30"/>
          <w:cs/>
        </w:rPr>
        <w:t>รายได้ค่าเช่า</w:t>
      </w:r>
    </w:p>
    <w:p w14:paraId="5A4F8502" w14:textId="37AE93F7" w:rsidR="001D4F7C" w:rsidRPr="00B23C3A" w:rsidRDefault="001D4F7C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F6F3655" w14:textId="7C98FD44" w:rsidR="001D4F7C" w:rsidRPr="00B23C3A" w:rsidRDefault="001D4F7C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23C3A">
        <w:rPr>
          <w:rFonts w:ascii="Angsana New" w:hAnsi="Angsana New" w:hint="cs"/>
          <w:i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</w:t>
      </w:r>
    </w:p>
    <w:p w14:paraId="239E77AD" w14:textId="3A238BAC" w:rsidR="00282906" w:rsidRPr="000A5644" w:rsidRDefault="0028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52B0AD7B" w14:textId="71A009A2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23C3A">
        <w:rPr>
          <w:rFonts w:ascii="Angsana New" w:hAnsi="Angsana New"/>
          <w:iCs/>
          <w:sz w:val="30"/>
          <w:szCs w:val="30"/>
          <w:cs/>
        </w:rPr>
        <w:t>ดอกเบี้ยรับและรายได้อื่น</w:t>
      </w:r>
    </w:p>
    <w:p w14:paraId="5EFC1D1A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8F54AFC" w14:textId="77777777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ดอกเบี้ยรับและรายได้อื่นบันทึกในกำไรหรือขาดทุนตามเกณฑ์คงค้าง</w:t>
      </w:r>
    </w:p>
    <w:p w14:paraId="223E987B" w14:textId="529535AA" w:rsidR="00DF4C97" w:rsidRPr="00B23C3A" w:rsidRDefault="00DF4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261741" w14:textId="2AC2D7F7" w:rsidR="009B3614" w:rsidRPr="00B23C3A" w:rsidRDefault="009B3614" w:rsidP="009B36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ascii="Angsana New" w:hAnsi="Angsana New" w:hint="cs"/>
          <w:b/>
          <w:bCs/>
          <w:iCs/>
          <w:sz w:val="30"/>
          <w:szCs w:val="30"/>
          <w:cs/>
        </w:rPr>
        <w:t>ต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23C3A">
        <w:rPr>
          <w:rFonts w:ascii="Angsana New" w:hAnsi="Angsana New"/>
          <w:b/>
          <w:bCs/>
          <w:iCs/>
          <w:sz w:val="30"/>
          <w:szCs w:val="30"/>
          <w:cs/>
        </w:rPr>
        <w:t>ต้นทุนทางการเงิน</w:t>
      </w:r>
    </w:p>
    <w:p w14:paraId="1A56F454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A8CCB1" w14:textId="68580C3F" w:rsidR="00511BFB" w:rsidRPr="00B23C3A" w:rsidRDefault="003E4D3D" w:rsidP="00511B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B23C3A">
        <w:rPr>
          <w:rFonts w:ascii="Angsana New" w:hAnsi="Angsana New" w:hint="cs"/>
          <w:sz w:val="30"/>
          <w:szCs w:val="30"/>
          <w:cs/>
        </w:rPr>
        <w:t>หรือ</w:t>
      </w:r>
      <w:r w:rsidRPr="00B23C3A">
        <w:rPr>
          <w:rFonts w:ascii="Angsana New" w:hAnsi="Angsana New"/>
          <w:sz w:val="30"/>
          <w:szCs w:val="30"/>
          <w:cs/>
        </w:rPr>
        <w:t>ขาดทุนในงว</w:t>
      </w:r>
      <w:r w:rsidR="00281A7B" w:rsidRPr="00B23C3A">
        <w:rPr>
          <w:rFonts w:ascii="Angsana New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B23C3A">
        <w:rPr>
          <w:rFonts w:ascii="Angsana New" w:hAnsi="Angsana New"/>
          <w:sz w:val="30"/>
          <w:szCs w:val="30"/>
          <w:cs/>
        </w:rPr>
        <w:t>ยกเว้น</w:t>
      </w:r>
      <w:r w:rsidR="00DC7760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</w:t>
      </w:r>
      <w:r w:rsidR="00D47AFE" w:rsidRPr="00B23C3A">
        <w:rPr>
          <w:rFonts w:ascii="Angsana New" w:hAnsi="Angsana New"/>
          <w:sz w:val="30"/>
          <w:szCs w:val="30"/>
          <w:cs/>
        </w:rPr>
        <w:t>่อนที่จะนำมาใช้เองหรือเพื่อขาย ดอกเบี้ยซึ่งเป็นส่วนหนึ่งของค่างวดตามสัญญาเช่าการเงินบันทึกในงบกำไรขาดทุนโดยใช้วิธีอัตราดอกเบี้ยที่แท้จริง</w:t>
      </w:r>
    </w:p>
    <w:p w14:paraId="74930FAA" w14:textId="7F8DA04A" w:rsidR="00D71395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ABC230E" w14:textId="04715241" w:rsidR="009B3614" w:rsidRPr="00B23C3A" w:rsidRDefault="009B3614" w:rsidP="003E4D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B23C3A">
        <w:rPr>
          <w:rFonts w:ascii="Angsana New" w:hAnsi="Angsana New"/>
          <w:b/>
          <w:bCs/>
          <w:iCs/>
          <w:sz w:val="30"/>
          <w:szCs w:val="30"/>
        </w:rPr>
        <w:t>(</w:t>
      </w:r>
      <w:r w:rsidR="008D7CCA" w:rsidRPr="00B23C3A">
        <w:rPr>
          <w:rFonts w:ascii="Angsana New" w:hAnsi="Angsana New" w:hint="cs"/>
          <w:b/>
          <w:bCs/>
          <w:iCs/>
          <w:sz w:val="30"/>
          <w:szCs w:val="30"/>
          <w:cs/>
        </w:rPr>
        <w:t>ถ</w:t>
      </w:r>
      <w:r w:rsidRPr="00B23C3A">
        <w:rPr>
          <w:rFonts w:ascii="Angsana New" w:hAnsi="Angsana New"/>
          <w:b/>
          <w:bCs/>
          <w:iCs/>
          <w:sz w:val="30"/>
          <w:szCs w:val="30"/>
        </w:rPr>
        <w:t>)</w:t>
      </w:r>
      <w:r w:rsidRPr="00B23C3A">
        <w:rPr>
          <w:rFonts w:ascii="Angsana New" w:hAnsi="Angsana New"/>
          <w:b/>
          <w:bCs/>
          <w:iCs/>
          <w:sz w:val="30"/>
          <w:szCs w:val="30"/>
        </w:rPr>
        <w:tab/>
      </w:r>
      <w:r w:rsidRPr="00B23C3A">
        <w:rPr>
          <w:rFonts w:ascii="Angsana New" w:hAnsi="Angsana New"/>
          <w:b/>
          <w:bCs/>
          <w:iCs/>
          <w:sz w:val="30"/>
          <w:szCs w:val="30"/>
          <w:cs/>
        </w:rPr>
        <w:t>สัญญาเช่าดำเนินงาน</w:t>
      </w:r>
    </w:p>
    <w:p w14:paraId="4E99B96F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A6BBFFF" w14:textId="6A6C1A9C" w:rsidR="009B3614" w:rsidRPr="00B23C3A" w:rsidRDefault="009B3614" w:rsidP="009B36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12B19054" w14:textId="77777777" w:rsidR="009B3614" w:rsidRPr="00B23C3A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0FA8F34" w14:textId="3D3EF174" w:rsidR="009B3614" w:rsidRPr="00B23C3A" w:rsidRDefault="009B3614" w:rsidP="009B3614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/>
          <w:sz w:val="30"/>
          <w:szCs w:val="30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</w:t>
      </w:r>
      <w:r w:rsidR="00683EC2" w:rsidRPr="00B23C3A">
        <w:rPr>
          <w:rFonts w:ascii="Angsana New" w:eastAsia="Calibri" w:hAnsi="Angsana New"/>
          <w:sz w:val="30"/>
          <w:szCs w:val="30"/>
          <w:cs/>
        </w:rPr>
        <w:br/>
      </w:r>
      <w:r w:rsidRPr="00B23C3A">
        <w:rPr>
          <w:rFonts w:ascii="Angsana New" w:eastAsia="Calibri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1B8D18BE" w14:textId="77777777" w:rsidR="00D71395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cs/>
        </w:rPr>
        <w:br w:type="page"/>
      </w:r>
    </w:p>
    <w:p w14:paraId="47188D19" w14:textId="774B3715" w:rsidR="00A34F71" w:rsidRPr="00B23C3A" w:rsidRDefault="00E464D7" w:rsidP="00A34F71">
      <w:pPr>
        <w:pStyle w:val="AccPolicysubhead"/>
      </w:pPr>
      <w:r w:rsidRPr="00B23C3A">
        <w:rPr>
          <w:rFonts w:hint="cs"/>
          <w:cs/>
        </w:rPr>
        <w:lastRenderedPageBreak/>
        <w:t>การประเมิน</w:t>
      </w:r>
      <w:r w:rsidR="00F76144" w:rsidRPr="00B23C3A">
        <w:rPr>
          <w:rFonts w:hint="cs"/>
          <w:cs/>
        </w:rPr>
        <w:t>ว่าข้อตกลงประกอบด้วยสัญญาเช่าหรือไม่</w:t>
      </w:r>
    </w:p>
    <w:p w14:paraId="13E9D6CB" w14:textId="77777777" w:rsidR="00A34F71" w:rsidRPr="00D71395" w:rsidRDefault="00A34F71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CE1F401" w14:textId="4D7BC775" w:rsidR="00A34F71" w:rsidRPr="00B23C3A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3C3A">
        <w:rPr>
          <w:rFonts w:ascii="Angsana New" w:eastAsia="Calibri" w:hAnsi="Angsana New" w:hint="cs"/>
          <w:sz w:val="30"/>
          <w:szCs w:val="30"/>
          <w:cs/>
        </w:rPr>
        <w:t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</w:t>
      </w:r>
      <w:r w:rsidR="005D5E37" w:rsidRPr="00B23C3A">
        <w:rPr>
          <w:rFonts w:ascii="Angsana New" w:eastAsia="Calibri" w:hAnsi="Angsana New" w:hint="cs"/>
          <w:sz w:val="30"/>
          <w:szCs w:val="30"/>
          <w:cs/>
        </w:rPr>
        <w:t>สิทธิในการใช้สินทรัพย์ ถ้าทำให้</w:t>
      </w:r>
      <w:r w:rsidRPr="00B23C3A">
        <w:rPr>
          <w:rFonts w:ascii="Angsana New" w:eastAsia="Calibri" w:hAnsi="Angsana New" w:hint="cs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14:paraId="535A7E10" w14:textId="77777777" w:rsidR="00A34F71" w:rsidRPr="00D71395" w:rsidRDefault="00A34F71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1A31263" w14:textId="7CF805C1" w:rsidR="00A34F71" w:rsidRPr="00B23C3A" w:rsidRDefault="00A34F71" w:rsidP="00A34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</w:t>
      </w:r>
      <w:r w:rsidR="00F45B8D" w:rsidRPr="00B23C3A">
        <w:rPr>
          <w:rFonts w:ascii="Angsana New" w:hAnsi="Angsana New"/>
          <w:sz w:val="30"/>
          <w:szCs w:val="30"/>
          <w:cs/>
        </w:rPr>
        <w:t>่ายุติธรรมเป็นเกณฑ์ในการแยก หาก</w:t>
      </w:r>
      <w:r w:rsidRPr="00B23C3A">
        <w:rPr>
          <w:rFonts w:ascii="Angsana New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 w:rsidR="00116616" w:rsidRPr="00B23C3A">
        <w:rPr>
          <w:rFonts w:ascii="Angsana New" w:hAnsi="Angsana New"/>
          <w:sz w:val="30"/>
          <w:szCs w:val="30"/>
          <w:cs/>
        </w:rPr>
        <w:t>าดอกเบี้ยเงินกู้ยืมส่วนเพิ่มของ</w:t>
      </w:r>
      <w:r w:rsidRPr="00B23C3A">
        <w:rPr>
          <w:rFonts w:ascii="Angsana New" w:hAnsi="Angsana New"/>
          <w:sz w:val="30"/>
          <w:szCs w:val="30"/>
          <w:cs/>
        </w:rPr>
        <w:t>บริษัท</w:t>
      </w:r>
    </w:p>
    <w:p w14:paraId="12D71D18" w14:textId="00B228B2" w:rsidR="004B4098" w:rsidRPr="00D71395" w:rsidRDefault="004B4098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12E6B0D" w14:textId="745F9B56" w:rsidR="009B3614" w:rsidRPr="00B23C3A" w:rsidRDefault="003C7B1B" w:rsidP="009B3614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="009B3614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B3614"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5CCD905C" w14:textId="77777777" w:rsidR="009B3614" w:rsidRPr="00D71395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52813EE" w14:textId="556D7984" w:rsidR="009B3614" w:rsidRPr="00B23C3A" w:rsidRDefault="009B3614" w:rsidP="005D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ภาษีเงินได้</w:t>
      </w:r>
      <w:r w:rsidR="006E0CE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</w:t>
      </w:r>
      <w:r w:rsidR="00282906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ในส่วนของผู้ถือหุ้นหรือกำไรขาดทุนเบ็ดเสร็จอื่น</w:t>
      </w:r>
    </w:p>
    <w:p w14:paraId="12BCA2F7" w14:textId="77777777" w:rsidR="00F42002" w:rsidRPr="00F42002" w:rsidRDefault="00F42002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EB45BCF" w14:textId="11700D58" w:rsidR="009B3614" w:rsidRPr="00B23C3A" w:rsidRDefault="009B3614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="00751F0E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ทางภาษีที่เกี่ยวกับรายการในปีก่อนๆ</w:t>
      </w:r>
    </w:p>
    <w:p w14:paraId="7832EC63" w14:textId="77777777" w:rsidR="009B3614" w:rsidRPr="00D71395" w:rsidRDefault="009B3614" w:rsidP="00D2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4A38A26" w14:textId="191328F4" w:rsidR="00D71395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</w:t>
      </w:r>
      <w:r w:rsidR="002E6DDD" w:rsidRPr="00B23C3A">
        <w:rPr>
          <w:rFonts w:ascii="Angsana New" w:hAnsi="Angsana New"/>
          <w:sz w:val="30"/>
          <w:szCs w:val="30"/>
          <w:cs/>
        </w:rPr>
        <w:t>ื่อความมุ่งหมายทางภาษี</w:t>
      </w:r>
    </w:p>
    <w:p w14:paraId="0F16E333" w14:textId="0EFAEB19" w:rsidR="00D71395" w:rsidRPr="00D71395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5AD2CD55" w14:textId="783C6F72" w:rsidR="00570128" w:rsidRPr="00B23C3A" w:rsidRDefault="009B3614" w:rsidP="009B3614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</w:t>
      </w:r>
      <w:r w:rsidR="00751F0E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751F0E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ที่รายงาน</w:t>
      </w:r>
    </w:p>
    <w:p w14:paraId="641C28BE" w14:textId="77777777" w:rsidR="008E447E" w:rsidRPr="00D71395" w:rsidRDefault="008E447E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2753EC53" w14:textId="6DC0FA36" w:rsidR="00223AFB" w:rsidRPr="00B23C3A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6EC5A89" w14:textId="77777777" w:rsidR="005D5E37" w:rsidRPr="00D71395" w:rsidRDefault="005D5E37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1939EDEC" w14:textId="60D4B12B" w:rsidR="009B3614" w:rsidRPr="00B23C3A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ในการกำหนดมูลค่าของภาษีเงินได้ของงวดปัจจ</w:t>
      </w:r>
      <w:r w:rsidR="00281A7B" w:rsidRPr="00B23C3A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B23C3A">
        <w:rPr>
          <w:rFonts w:ascii="Angsana New" w:hAnsi="Angsana New"/>
          <w:sz w:val="30"/>
          <w:szCs w:val="30"/>
          <w:cs/>
        </w:rPr>
        <w:t xml:space="preserve">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D07A89" w:rsidRPr="00B23C3A">
        <w:rPr>
          <w:rFonts w:ascii="Angsana New" w:hAnsi="Angsana New"/>
          <w:sz w:val="30"/>
          <w:szCs w:val="30"/>
        </w:rPr>
        <w:br/>
      </w:r>
      <w:r w:rsidR="003D070E" w:rsidRPr="00B23C3A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</w:t>
      </w:r>
      <w:r w:rsidR="003D070E" w:rsidRPr="00B23C3A">
        <w:rPr>
          <w:rFonts w:ascii="Angsana New" w:hAnsi="Angsana New" w:hint="cs"/>
          <w:sz w:val="30"/>
          <w:szCs w:val="30"/>
          <w:cs/>
        </w:rPr>
        <w:t>ฎ</w:t>
      </w:r>
      <w:r w:rsidRPr="00B23C3A">
        <w:rPr>
          <w:rFonts w:ascii="Angsana New" w:hAnsi="Angsana New"/>
          <w:sz w:val="30"/>
          <w:szCs w:val="30"/>
          <w:cs/>
        </w:rPr>
        <w:t>ห</w:t>
      </w:r>
      <w:r w:rsidR="00281A7B" w:rsidRPr="00B23C3A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B23C3A">
        <w:rPr>
          <w:rFonts w:ascii="Angsana New" w:hAnsi="Angsana New"/>
          <w:sz w:val="30"/>
          <w:szCs w:val="30"/>
          <w:cs/>
        </w:rPr>
        <w:t>การประเมินนี้อยู่บน</w:t>
      </w:r>
      <w:r w:rsidR="00116616" w:rsidRPr="00B23C3A">
        <w:rPr>
          <w:rFonts w:ascii="Angsana New" w:hAnsi="Angsana New"/>
          <w:sz w:val="30"/>
          <w:szCs w:val="30"/>
          <w:cs/>
        </w:rPr>
        <w:t>พื้นฐาน</w:t>
      </w:r>
      <w:r w:rsidR="00DB4AC3" w:rsidRPr="00B23C3A">
        <w:rPr>
          <w:rFonts w:ascii="Angsana New" w:hAnsi="Angsana New"/>
          <w:sz w:val="30"/>
          <w:szCs w:val="30"/>
          <w:cs/>
        </w:rPr>
        <w:br/>
      </w:r>
      <w:r w:rsidR="00116616" w:rsidRPr="00B23C3A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B23C3A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AE1BEB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</w:t>
      </w:r>
      <w:r w:rsidR="000C6C80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เงินได้ค้างจ่ายจะกระทบต่อค่าใช้จ่ายภาษีเงินได้ในงวดที่เกิดการเปลี่ยนแปลง</w:t>
      </w:r>
    </w:p>
    <w:p w14:paraId="5E692929" w14:textId="77777777" w:rsidR="009B3614" w:rsidRPr="00D71395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CED1B" w14:textId="1F82B83D" w:rsidR="009B3614" w:rsidRPr="00B23C3A" w:rsidRDefault="009B3614" w:rsidP="007C2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281A7B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281A7B" w:rsidRPr="00B23C3A">
        <w:rPr>
          <w:rFonts w:ascii="Angsana New" w:hAnsi="Angsana New" w:hint="cs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ยอดสุทธิหรือตั้งใจจะรับคืนสินทรัพย์และจ่ายชำระหนี้สินในเวลาเดียวกัน</w:t>
      </w:r>
    </w:p>
    <w:p w14:paraId="6EC2EC70" w14:textId="77777777" w:rsidR="000C6C80" w:rsidRPr="00D71395" w:rsidRDefault="000C6C80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24"/>
          <w:szCs w:val="24"/>
        </w:rPr>
      </w:pPr>
    </w:p>
    <w:p w14:paraId="10865CC2" w14:textId="77777777" w:rsidR="00D71395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247C7E" w:rsidRPr="00B23C3A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B23C3A">
        <w:rPr>
          <w:rFonts w:ascii="Angsana New" w:hAnsi="Angsana New"/>
          <w:sz w:val="30"/>
          <w:szCs w:val="30"/>
          <w:cs/>
        </w:rPr>
        <w:t>ว่ากำไรเพื่อเสียภาษีในอนาคต</w:t>
      </w:r>
      <w:r w:rsidR="00247C7E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0F18FA" w:rsidRPr="00B23C3A">
        <w:rPr>
          <w:rFonts w:ascii="Angsana New" w:hAnsi="Angsana New"/>
          <w:sz w:val="30"/>
          <w:szCs w:val="30"/>
        </w:rPr>
        <w:t xml:space="preserve"> </w:t>
      </w:r>
      <w:r w:rsidR="00281A7B" w:rsidRPr="00B23C3A">
        <w:rPr>
          <w:rFonts w:ascii="Angsana New" w:hAnsi="Angsana New" w:hint="cs"/>
          <w:spacing w:val="-4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247C7E" w:rsidRPr="00B23C3A">
        <w:rPr>
          <w:rFonts w:ascii="Angsana New" w:hAnsi="Angsana New"/>
          <w:spacing w:val="-4"/>
          <w:sz w:val="30"/>
          <w:szCs w:val="30"/>
          <w:cs/>
        </w:rPr>
        <w:br/>
      </w:r>
      <w:r w:rsidR="00281A7B" w:rsidRPr="00B23C3A">
        <w:rPr>
          <w:rFonts w:ascii="Angsana New" w:hAnsi="Angsana New" w:hint="cs"/>
          <w:spacing w:val="-4"/>
          <w:sz w:val="30"/>
          <w:szCs w:val="30"/>
          <w:cs/>
        </w:rPr>
        <w:t>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="000F18FA" w:rsidRPr="00B23C3A">
        <w:rPr>
          <w:rFonts w:ascii="Angsana New" w:hAnsi="Angsana New"/>
          <w:sz w:val="30"/>
          <w:szCs w:val="30"/>
          <w:cs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จะมีโอกาสถูกใช้จริง</w:t>
      </w:r>
    </w:p>
    <w:p w14:paraId="7B8ADBD0" w14:textId="7C16C4BC" w:rsidR="009B3614" w:rsidRPr="00D71395" w:rsidRDefault="009B3614" w:rsidP="007C2A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24"/>
          <w:szCs w:val="24"/>
        </w:rPr>
      </w:pPr>
      <w:r w:rsidRPr="00D71395">
        <w:rPr>
          <w:rFonts w:ascii="Angsana New" w:hAnsi="Angsana New"/>
          <w:sz w:val="24"/>
          <w:szCs w:val="24"/>
        </w:rPr>
        <w:t xml:space="preserve"> </w:t>
      </w:r>
    </w:p>
    <w:p w14:paraId="70D40861" w14:textId="01EF1548" w:rsidR="00F631CA" w:rsidRPr="00B23C3A" w:rsidRDefault="00F631CA" w:rsidP="00F631CA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D7CCA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  <w:r w:rsidR="005D5E37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14:paraId="1152653B" w14:textId="77777777" w:rsidR="008E447E" w:rsidRPr="00D71395" w:rsidRDefault="008E447E" w:rsidP="008E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36BED707" w14:textId="646263AB" w:rsidR="00D71395" w:rsidRDefault="008E447E" w:rsidP="00D71395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B23C3A">
        <w:rPr>
          <w:rFonts w:ascii="Angsana New" w:hAnsi="Angsana New"/>
          <w:sz w:val="30"/>
          <w:szCs w:val="30"/>
          <w:cs/>
        </w:rPr>
        <w:t>บริษัท</w:t>
      </w:r>
      <w:r w:rsidRPr="00B23C3A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="005D5E37" w:rsidRPr="00B23C3A">
        <w:rPr>
          <w:rFonts w:ascii="Angsana New" w:hAnsi="Angsana New"/>
          <w:sz w:val="30"/>
          <w:szCs w:val="30"/>
          <w:cs/>
        </w:rPr>
        <w:br/>
      </w:r>
      <w:r w:rsidRPr="00B23C3A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D967F46" w14:textId="77777777" w:rsidR="00D71395" w:rsidRPr="00D71395" w:rsidRDefault="00D71395" w:rsidP="00D71395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24"/>
          <w:szCs w:val="24"/>
        </w:rPr>
      </w:pPr>
    </w:p>
    <w:p w14:paraId="47F5A9C2" w14:textId="12D46272" w:rsidR="00F43556" w:rsidRPr="00B23C3A" w:rsidRDefault="00F43556" w:rsidP="00F43556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43CDB"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23C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67E41E2" w14:textId="77777777" w:rsidR="009B3614" w:rsidRPr="00D71395" w:rsidRDefault="009B3614" w:rsidP="00F43556">
      <w:pPr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14:paraId="64D0FCFE" w14:textId="283596B7" w:rsidR="00835C41" w:rsidRDefault="009B3614" w:rsidP="00D4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B23C3A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D07A89"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การปันส่วนอย่างสมเหตุสมผล รายการที่ไม่สามารถปันส่วนได้ส่วนใหญ่เป็น</w:t>
      </w:r>
      <w:r w:rsidR="00D2187A" w:rsidRPr="00B23C3A">
        <w:rPr>
          <w:rFonts w:ascii="Angsana New" w:hAnsi="Angsana New"/>
          <w:sz w:val="30"/>
          <w:szCs w:val="30"/>
          <w:cs/>
        </w:rPr>
        <w:t>ทรัพย์สินองค์กรและค่าใช้จ่าย</w:t>
      </w:r>
      <w:r w:rsidR="00D07A89" w:rsidRPr="00B23C3A">
        <w:rPr>
          <w:rFonts w:ascii="Angsana New" w:hAnsi="Angsana New"/>
          <w:sz w:val="30"/>
          <w:szCs w:val="30"/>
        </w:rPr>
        <w:br/>
      </w:r>
      <w:r w:rsidR="00D2187A" w:rsidRPr="00B23C3A">
        <w:rPr>
          <w:rFonts w:ascii="Angsana New" w:hAnsi="Angsana New"/>
          <w:sz w:val="30"/>
          <w:szCs w:val="30"/>
          <w:cs/>
        </w:rPr>
        <w:t>สำนักงานใหญ่</w:t>
      </w:r>
    </w:p>
    <w:p w14:paraId="0E6BDD24" w14:textId="77777777" w:rsidR="00D71395" w:rsidRDefault="00D7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086906A" w14:textId="019D6658" w:rsidR="009B3614" w:rsidRPr="00C52C41" w:rsidRDefault="00B93989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4F7C"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220FEC" w:rsidRDefault="00917F8F" w:rsidP="00D23C26">
      <w:pPr>
        <w:spacing w:line="240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27C8E245" w14:textId="49F3B0AF" w:rsidR="009B3614" w:rsidRPr="00C52C41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</w:t>
      </w:r>
      <w:r w:rsidR="00DC0C5C">
        <w:rPr>
          <w:rFonts w:ascii="Angsana New" w:hAnsi="Angsana New"/>
          <w:b/>
          <w:sz w:val="30"/>
          <w:szCs w:val="30"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</w:t>
      </w:r>
      <w:r w:rsidR="00AD0E5F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</w:t>
      </w:r>
      <w:r w:rsidR="00E0720B">
        <w:rPr>
          <w:rFonts w:ascii="Angsana New" w:hAnsi="Angsana New"/>
          <w:b/>
          <w:sz w:val="30"/>
          <w:szCs w:val="30"/>
        </w:rPr>
        <w:t xml:space="preserve"> </w:t>
      </w:r>
      <w:r w:rsidR="00494EA5">
        <w:rPr>
          <w:rFonts w:ascii="Angsana New" w:hAnsi="Angsana New"/>
          <w:b/>
          <w:sz w:val="30"/>
          <w:szCs w:val="30"/>
          <w:cs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ในการตัดสินใจทางการเงินและการบริหารหรือในทางกลับกันหรือบริษัทอยู่ภายใต้การควบคุมเดียวกันหรือ</w:t>
      </w:r>
      <w:r w:rsidR="00494EA5">
        <w:rPr>
          <w:rFonts w:ascii="Angsana New" w:hAnsi="Angsana New"/>
          <w:b/>
          <w:sz w:val="30"/>
          <w:szCs w:val="30"/>
          <w:cs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อยู่ภาย</w:t>
      </w:r>
      <w:r w:rsidR="00AD0E5F">
        <w:rPr>
          <w:rFonts w:ascii="Angsana New" w:hAnsi="Angsana New"/>
          <w:b/>
          <w:sz w:val="30"/>
          <w:szCs w:val="30"/>
          <w:cs/>
        </w:rPr>
        <w:t>ใต้อิทธิพลอย่างมี</w:t>
      </w:r>
      <w:r w:rsidR="00AD0E5F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</w:t>
      </w:r>
      <w:r w:rsidR="00DC0C5C">
        <w:rPr>
          <w:rFonts w:ascii="Angsana New" w:hAnsi="Angsana New"/>
          <w:b/>
          <w:sz w:val="30"/>
          <w:szCs w:val="30"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เป็นกิจการ</w:t>
      </w:r>
    </w:p>
    <w:p w14:paraId="609D2956" w14:textId="77777777" w:rsidR="008E447E" w:rsidRPr="00220FEC" w:rsidRDefault="008E447E" w:rsidP="00D23C26">
      <w:pPr>
        <w:spacing w:line="240" w:lineRule="auto"/>
        <w:jc w:val="thaiDistribute"/>
        <w:rPr>
          <w:rFonts w:ascii="Angsana New" w:hAnsi="Angsana New"/>
          <w:b/>
          <w:sz w:val="12"/>
          <w:szCs w:val="12"/>
        </w:rPr>
      </w:pPr>
    </w:p>
    <w:p w14:paraId="0847B1E5" w14:textId="5C0F9978"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ความสัมพันธ์ที่มีกับบริษัทร่วมได้เปิดเผย</w:t>
      </w:r>
      <w:r w:rsidRPr="001D4F7C">
        <w:rPr>
          <w:rFonts w:ascii="Angsana New" w:hAnsi="Angsana New"/>
          <w:b/>
          <w:sz w:val="30"/>
          <w:szCs w:val="30"/>
          <w:cs/>
        </w:rPr>
        <w:t>ในหมายเหตุประกอบ</w:t>
      </w:r>
      <w:r w:rsidR="001A2708">
        <w:rPr>
          <w:rFonts w:ascii="Angsana New" w:hAnsi="Angsana New"/>
          <w:b/>
          <w:sz w:val="30"/>
          <w:szCs w:val="30"/>
          <w:cs/>
        </w:rPr>
        <w:t>งบการเงินที่แสดงเงินลงทุนตามวิธีส่วนได้เสีย</w:t>
      </w:r>
      <w:r w:rsidR="00DC0C5C">
        <w:rPr>
          <w:rFonts w:ascii="Angsana New" w:hAnsi="Angsana New"/>
          <w:b/>
          <w:sz w:val="30"/>
          <w:szCs w:val="30"/>
        </w:rPr>
        <w:br/>
      </w:r>
      <w:r w:rsidR="001A2708">
        <w:rPr>
          <w:rFonts w:ascii="Angsana New" w:hAnsi="Angsana New"/>
          <w:b/>
          <w:sz w:val="30"/>
          <w:szCs w:val="30"/>
          <w:cs/>
        </w:rPr>
        <w:t>เพื่อวัตถุประสงค์เฉพาะ</w:t>
      </w:r>
      <w:r w:rsidRPr="001D4F7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9C1405">
        <w:rPr>
          <w:rFonts w:ascii="Angsana New" w:hAnsi="Angsana New"/>
          <w:bCs/>
          <w:sz w:val="30"/>
          <w:szCs w:val="30"/>
        </w:rPr>
        <w:t>10</w:t>
      </w:r>
      <w:r w:rsidR="000F18FA" w:rsidRPr="001D4F7C">
        <w:rPr>
          <w:rFonts w:ascii="Angsana New" w:hAnsi="Angsana New"/>
          <w:b/>
          <w:sz w:val="30"/>
          <w:szCs w:val="30"/>
        </w:rPr>
        <w:t xml:space="preserve"> </w:t>
      </w:r>
      <w:r w:rsidRPr="001D4F7C">
        <w:rPr>
          <w:rFonts w:ascii="Angsana New" w:hAnsi="Angsana New"/>
          <w:b/>
          <w:sz w:val="30"/>
          <w:szCs w:val="30"/>
          <w:cs/>
        </w:rPr>
        <w:t>สำหรับ</w:t>
      </w: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2AE749" w14:textId="77777777" w:rsidR="00D23C26" w:rsidRPr="00220FEC" w:rsidRDefault="00D23C26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12"/>
          <w:szCs w:val="12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4050"/>
      </w:tblGrid>
      <w:tr w:rsidR="009B3614" w:rsidRPr="00C52C41" w14:paraId="6B928AD8" w14:textId="77777777" w:rsidTr="00D076A8">
        <w:trPr>
          <w:cantSplit/>
          <w:tblHeader/>
        </w:trPr>
        <w:tc>
          <w:tcPr>
            <w:tcW w:w="4320" w:type="dxa"/>
          </w:tcPr>
          <w:p w14:paraId="44D73305" w14:textId="77777777"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467393" w14:textId="08EE86D6" w:rsidR="000263AF" w:rsidRPr="00C52C41" w:rsidRDefault="000758B9" w:rsidP="00B03C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14:paraId="468A5B23" w14:textId="77777777"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3CBA" w:rsidRPr="00C52C41" w14:paraId="0218B543" w14:textId="77777777" w:rsidTr="00D076A8">
        <w:trPr>
          <w:cantSplit/>
          <w:tblHeader/>
        </w:trPr>
        <w:tc>
          <w:tcPr>
            <w:tcW w:w="4320" w:type="dxa"/>
          </w:tcPr>
          <w:p w14:paraId="55C4F06C" w14:textId="77777777" w:rsidR="00B03CBA" w:rsidRPr="00B03CBA" w:rsidRDefault="00B03CBA" w:rsidP="000758B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F483553" w14:textId="77777777" w:rsidR="00B03CBA" w:rsidRPr="00B03CBA" w:rsidRDefault="00B03CBA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032A60B" w14:textId="77777777" w:rsidR="00B03CBA" w:rsidRPr="00B03CBA" w:rsidRDefault="00B03CB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3614" w:rsidRPr="00C52C41" w14:paraId="74B2623B" w14:textId="77777777" w:rsidTr="00D076A8">
        <w:trPr>
          <w:cantSplit/>
        </w:trPr>
        <w:tc>
          <w:tcPr>
            <w:tcW w:w="4320" w:type="dxa"/>
          </w:tcPr>
          <w:p w14:paraId="6FE57E45" w14:textId="5865F358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2B7B80" w:rsidRPr="00C52C41" w14:paraId="1CF665E7" w14:textId="77777777" w:rsidTr="00D076A8">
        <w:trPr>
          <w:cantSplit/>
        </w:trPr>
        <w:tc>
          <w:tcPr>
            <w:tcW w:w="4320" w:type="dxa"/>
          </w:tcPr>
          <w:p w14:paraId="4D49F1A8" w14:textId="448E085E" w:rsidR="002B7B80" w:rsidRPr="00C52C41" w:rsidRDefault="002B7B80" w:rsidP="002B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7B80">
              <w:rPr>
                <w:rFonts w:ascii="Angsana New" w:hAnsi="Angsana New"/>
                <w:sz w:val="30"/>
                <w:szCs w:val="30"/>
              </w:rPr>
              <w:t xml:space="preserve">Toyota Tsusho Corporation  </w:t>
            </w:r>
          </w:p>
        </w:tc>
        <w:tc>
          <w:tcPr>
            <w:tcW w:w="1350" w:type="dxa"/>
          </w:tcPr>
          <w:p w14:paraId="28C8912D" w14:textId="6BFF025F" w:rsidR="002B7B80" w:rsidRPr="00C52C41" w:rsidRDefault="007648E3" w:rsidP="002B7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31762857" w14:textId="568BEC63" w:rsidR="002B7B80" w:rsidRPr="00C52C41" w:rsidRDefault="00A61856" w:rsidP="002B7B8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ผู้ถือหุ้นของบริษัท</w:t>
            </w:r>
          </w:p>
        </w:tc>
      </w:tr>
      <w:tr w:rsidR="00A61856" w:rsidRPr="00C52C41" w14:paraId="15976B5A" w14:textId="77777777" w:rsidTr="00D076A8">
        <w:trPr>
          <w:cantSplit/>
        </w:trPr>
        <w:tc>
          <w:tcPr>
            <w:tcW w:w="4320" w:type="dxa"/>
          </w:tcPr>
          <w:p w14:paraId="2C4A215A" w14:textId="10227D12" w:rsidR="00A61856" w:rsidRPr="002B7B80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โตโยต้า ทูโช (ประเทศไทย) จำกัด</w:t>
            </w:r>
          </w:p>
        </w:tc>
        <w:tc>
          <w:tcPr>
            <w:tcW w:w="1350" w:type="dxa"/>
          </w:tcPr>
          <w:p w14:paraId="32EE5449" w14:textId="675BEA65" w:rsidR="00A61856" w:rsidRPr="002B7B80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C243F25" w14:textId="2B3BA54C" w:rsid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ผู้ถือหุ้นของบริษัท</w:t>
            </w:r>
          </w:p>
        </w:tc>
      </w:tr>
      <w:tr w:rsidR="00A61856" w:rsidRPr="00C52C41" w14:paraId="331BDFB4" w14:textId="77777777" w:rsidTr="00D076A8">
        <w:trPr>
          <w:cantSplit/>
        </w:trPr>
        <w:tc>
          <w:tcPr>
            <w:tcW w:w="4320" w:type="dxa"/>
          </w:tcPr>
          <w:p w14:paraId="76D5FFD8" w14:textId="5DC1BE58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14:paraId="0AC4F084" w14:textId="4EF3ED8E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BB2EC" w14:textId="6BA4F136"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9B3614" w:rsidRPr="00C52C41" w14:paraId="0C477ECD" w14:textId="77777777" w:rsidTr="00D076A8">
        <w:trPr>
          <w:cantSplit/>
        </w:trPr>
        <w:tc>
          <w:tcPr>
            <w:tcW w:w="4320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7964E52" w14:textId="77777777" w:rsidR="009B3614" w:rsidRPr="00C52C41" w:rsidRDefault="009B3614" w:rsidP="003454FC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EB65F23" w14:textId="77777777" w:rsidTr="00D076A8">
        <w:trPr>
          <w:cantSplit/>
        </w:trPr>
        <w:tc>
          <w:tcPr>
            <w:tcW w:w="4320" w:type="dxa"/>
          </w:tcPr>
          <w:p w14:paraId="5BE67583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14:paraId="3336FC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F81B980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2185CF25" w14:textId="77777777" w:rsidTr="00D076A8">
        <w:trPr>
          <w:cantSplit/>
        </w:trPr>
        <w:tc>
          <w:tcPr>
            <w:tcW w:w="4320" w:type="dxa"/>
          </w:tcPr>
          <w:p w14:paraId="056C69F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14:paraId="2B297DE0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1CEB1BF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40E9375E" w14:textId="77777777" w:rsidTr="00D076A8">
        <w:trPr>
          <w:cantSplit/>
        </w:trPr>
        <w:tc>
          <w:tcPr>
            <w:tcW w:w="4320" w:type="dxa"/>
          </w:tcPr>
          <w:p w14:paraId="256881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s.r.o.</w:t>
            </w:r>
            <w:bookmarkStart w:id="0" w:name="_GoBack"/>
            <w:bookmarkEnd w:id="0"/>
            <w:proofErr w:type="spellEnd"/>
          </w:p>
        </w:tc>
        <w:tc>
          <w:tcPr>
            <w:tcW w:w="1350" w:type="dxa"/>
          </w:tcPr>
          <w:p w14:paraId="353CFB2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14:paraId="7F7B86A4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6C5ADD0C" w14:textId="77777777" w:rsidTr="00D076A8">
        <w:trPr>
          <w:cantSplit/>
        </w:trPr>
        <w:tc>
          <w:tcPr>
            <w:tcW w:w="4320" w:type="dxa"/>
          </w:tcPr>
          <w:p w14:paraId="7006672A" w14:textId="00B8CA6D" w:rsidR="009B3614" w:rsidRPr="00C52C41" w:rsidRDefault="003F46ED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9B3614"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="009B3614"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40B09F4F" w14:textId="77777777" w:rsidR="009B3614" w:rsidRPr="00C52C41" w:rsidRDefault="009B3614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52DC66A6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754B2F" w:rsidRPr="00C52C41" w14:paraId="53AC999D" w14:textId="77777777" w:rsidTr="00D076A8">
        <w:trPr>
          <w:cantSplit/>
        </w:trPr>
        <w:tc>
          <w:tcPr>
            <w:tcW w:w="4320" w:type="dxa"/>
          </w:tcPr>
          <w:p w14:paraId="74DF0107" w14:textId="798659EC" w:rsidR="00754B2F" w:rsidRPr="00C52C41" w:rsidRDefault="00754B2F" w:rsidP="00754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2A376A7F" w14:textId="77777777" w:rsidR="00754B2F" w:rsidRPr="00C52C41" w:rsidRDefault="00754B2F" w:rsidP="00754B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AFD54D8" w14:textId="77777777" w:rsidR="00754B2F" w:rsidRPr="00C52C41" w:rsidRDefault="00754B2F" w:rsidP="00754B2F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14:paraId="45033DB7" w14:textId="77777777" w:rsidTr="00D076A8">
        <w:trPr>
          <w:cantSplit/>
        </w:trPr>
        <w:tc>
          <w:tcPr>
            <w:tcW w:w="4320" w:type="dxa"/>
          </w:tcPr>
          <w:p w14:paraId="4A4F4C76" w14:textId="23ED8B5F" w:rsidR="00E464D7" w:rsidRPr="00C52C41" w:rsidRDefault="00E464D7" w:rsidP="00372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23D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5F351472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125E417E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464D7" w:rsidRPr="00C52C41" w14:paraId="1F48CC68" w14:textId="77777777" w:rsidTr="00D076A8">
        <w:trPr>
          <w:cantSplit/>
        </w:trPr>
        <w:tc>
          <w:tcPr>
            <w:tcW w:w="4320" w:type="dxa"/>
          </w:tcPr>
          <w:p w14:paraId="28635F23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14:paraId="07458A66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14:paraId="11DB25E0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464D7" w:rsidRPr="00C52C41" w14:paraId="383943AC" w14:textId="77777777" w:rsidTr="00D076A8">
        <w:trPr>
          <w:cantSplit/>
        </w:trPr>
        <w:tc>
          <w:tcPr>
            <w:tcW w:w="4320" w:type="dxa"/>
          </w:tcPr>
          <w:p w14:paraId="4DA112AA" w14:textId="77777777" w:rsidR="00E464D7" w:rsidRPr="00C52C41" w:rsidRDefault="00E464D7" w:rsidP="00E4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350" w:type="dxa"/>
          </w:tcPr>
          <w:p w14:paraId="3755D907" w14:textId="77777777" w:rsidR="00E464D7" w:rsidRPr="00C52C41" w:rsidRDefault="00E464D7" w:rsidP="00E464D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7373B024" w14:textId="77777777" w:rsidR="00E464D7" w:rsidRPr="00C52C41" w:rsidRDefault="00E464D7" w:rsidP="00E464D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7F76F6BB" w14:textId="77777777" w:rsidTr="00D076A8">
        <w:trPr>
          <w:cantSplit/>
        </w:trPr>
        <w:tc>
          <w:tcPr>
            <w:tcW w:w="4320" w:type="dxa"/>
          </w:tcPr>
          <w:p w14:paraId="1423A723" w14:textId="551ECB55" w:rsidR="00FA5362" w:rsidRPr="00C52C41" w:rsidRDefault="00247C7E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="00FA5362"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36CFB22C" w14:textId="05879AA0" w:rsidR="00FA5362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58F30E43" w14:textId="3E4394A9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7A3DEB" w:rsidRPr="00C52C41" w14:paraId="34EB7EBE" w14:textId="77777777" w:rsidTr="00D076A8">
        <w:trPr>
          <w:cantSplit/>
        </w:trPr>
        <w:tc>
          <w:tcPr>
            <w:tcW w:w="4320" w:type="dxa"/>
          </w:tcPr>
          <w:p w14:paraId="3D21C99D" w14:textId="642F072D" w:rsidR="007A3DEB" w:rsidRDefault="007A3DEB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14:paraId="5440577D" w14:textId="1F98A473" w:rsidR="007A3DEB" w:rsidRPr="00C52C41" w:rsidRDefault="007A3DEB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3692CE1" w14:textId="25522DE9" w:rsidR="007A3DEB" w:rsidRPr="00C52C41" w:rsidRDefault="007A3DEB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426C8A5D" w14:textId="77777777" w:rsidTr="00D076A8">
        <w:trPr>
          <w:cantSplit/>
        </w:trPr>
        <w:tc>
          <w:tcPr>
            <w:tcW w:w="4320" w:type="dxa"/>
          </w:tcPr>
          <w:p w14:paraId="26916170" w14:textId="6A40F009"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14:paraId="3253D38A" w14:textId="58456AAD"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54E72468" w14:textId="7A1A4DC7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2D6DB377" w14:textId="77777777" w:rsidTr="00D076A8">
        <w:trPr>
          <w:cantSplit/>
        </w:trPr>
        <w:tc>
          <w:tcPr>
            <w:tcW w:w="4320" w:type="dxa"/>
          </w:tcPr>
          <w:p w14:paraId="2726EC82" w14:textId="79C8223B"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14:paraId="1B4C03E1" w14:textId="0DD63B28"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E3DA19C" w14:textId="6EA81B9C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FA5362" w:rsidRPr="00C52C41" w14:paraId="52E20C4B" w14:textId="77777777" w:rsidTr="00D076A8">
        <w:trPr>
          <w:cantSplit/>
        </w:trPr>
        <w:tc>
          <w:tcPr>
            <w:tcW w:w="4320" w:type="dxa"/>
          </w:tcPr>
          <w:p w14:paraId="64F53780" w14:textId="1BB9CC5F" w:rsidR="00FA5362" w:rsidRPr="00C52C41" w:rsidRDefault="00FA5362" w:rsidP="00FA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350" w:type="dxa"/>
          </w:tcPr>
          <w:p w14:paraId="2E5F28F4" w14:textId="41E21DBF" w:rsidR="00FA5362" w:rsidRPr="00C52C41" w:rsidRDefault="00FA5362" w:rsidP="00FA53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14:paraId="13B2F15C" w14:textId="1A9BFBEF" w:rsidR="00FA5362" w:rsidRPr="00C52C41" w:rsidRDefault="00FA5362" w:rsidP="00FA536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361822A5" w14:textId="77777777" w:rsidTr="00D076A8">
        <w:trPr>
          <w:cantSplit/>
        </w:trPr>
        <w:tc>
          <w:tcPr>
            <w:tcW w:w="4320" w:type="dxa"/>
          </w:tcPr>
          <w:p w14:paraId="4AAFE87B" w14:textId="35E90B61" w:rsidR="008910AC" w:rsidRPr="00C52C41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14:paraId="59768C07" w14:textId="48664741"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14:paraId="33E6BE1D" w14:textId="16C8593D" w:rsidR="008910AC" w:rsidRPr="00C52C41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8910AC" w:rsidRPr="00C52C41" w14:paraId="32C0E5A9" w14:textId="77777777" w:rsidTr="00D076A8">
        <w:trPr>
          <w:cantSplit/>
        </w:trPr>
        <w:tc>
          <w:tcPr>
            <w:tcW w:w="4320" w:type="dxa"/>
          </w:tcPr>
          <w:p w14:paraId="1E69C6B6" w14:textId="6ABAB088" w:rsidR="008910AC" w:rsidRPr="008F7775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Toray Fibers (Nantong) Co., Ltd.</w:t>
            </w:r>
          </w:p>
        </w:tc>
        <w:tc>
          <w:tcPr>
            <w:tcW w:w="1350" w:type="dxa"/>
          </w:tcPr>
          <w:p w14:paraId="5AF8F0E2" w14:textId="17134E51" w:rsidR="008910AC" w:rsidRPr="008F7775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1B3DF3DB" w14:textId="5AB02508"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5151386E" w14:textId="77777777" w:rsidTr="00D076A8">
        <w:trPr>
          <w:cantSplit/>
        </w:trPr>
        <w:tc>
          <w:tcPr>
            <w:tcW w:w="4320" w:type="dxa"/>
          </w:tcPr>
          <w:p w14:paraId="0CA1928C" w14:textId="65014D64" w:rsidR="008910AC" w:rsidRDefault="008910AC" w:rsidP="0089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</w:tcPr>
          <w:p w14:paraId="2D7FB9AF" w14:textId="7E02DDA0"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</w:tcPr>
          <w:p w14:paraId="18034A97" w14:textId="4EFD3D55"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20AC55C1" w14:textId="77777777" w:rsidTr="00D076A8">
        <w:trPr>
          <w:cantSplit/>
        </w:trPr>
        <w:tc>
          <w:tcPr>
            <w:tcW w:w="4320" w:type="dxa"/>
          </w:tcPr>
          <w:p w14:paraId="68B814F5" w14:textId="185C4612" w:rsidR="008910AC" w:rsidRPr="00C52C41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14:paraId="7908E89F" w14:textId="26F8E626" w:rsidR="008910AC" w:rsidRPr="00C52C41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65D111FF" w14:textId="35A20FD4" w:rsidR="008910AC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8910AC" w:rsidRPr="00C52C41" w14:paraId="1CA0B604" w14:textId="77777777" w:rsidTr="00D076A8">
        <w:trPr>
          <w:cantSplit/>
        </w:trPr>
        <w:tc>
          <w:tcPr>
            <w:tcW w:w="4320" w:type="dxa"/>
          </w:tcPr>
          <w:p w14:paraId="3CCE6C11" w14:textId="00B9BF2D" w:rsidR="008910AC" w:rsidRDefault="008910AC" w:rsidP="008910AC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 w:rsidR="00BA48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14:paraId="5614A204" w14:textId="479888A7" w:rsidR="008910AC" w:rsidRDefault="008910AC" w:rsidP="008910A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7098451F" w14:textId="41BF4955" w:rsidR="008910AC" w:rsidRPr="008F7775" w:rsidRDefault="008910AC" w:rsidP="008910A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1856" w:rsidRPr="00C52C41" w14:paraId="7C76770B" w14:textId="77777777" w:rsidTr="00D076A8">
        <w:trPr>
          <w:cantSplit/>
        </w:trPr>
        <w:tc>
          <w:tcPr>
            <w:tcW w:w="4320" w:type="dxa"/>
          </w:tcPr>
          <w:p w14:paraId="45F6240F" w14:textId="3127C106" w:rsid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14:paraId="0ED21D7B" w14:textId="49714723" w:rsidR="00A61856" w:rsidRDefault="00CC4C3C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2DC1BCD8" w14:textId="6A3FF394" w:rsidR="00A61856" w:rsidRP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0C7ABEB7" w14:textId="77777777" w:rsidTr="00D076A8">
        <w:trPr>
          <w:cantSplit/>
        </w:trPr>
        <w:tc>
          <w:tcPr>
            <w:tcW w:w="4320" w:type="dxa"/>
          </w:tcPr>
          <w:p w14:paraId="3A6C3DE2" w14:textId="6B4E4204" w:rsidR="00A61856" w:rsidRP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14:paraId="658ED0C1" w14:textId="02DCECF4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32EB6B28" w14:textId="69722967" w:rsid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5B24C381" w14:textId="77777777" w:rsidTr="00D076A8">
        <w:trPr>
          <w:cantSplit/>
        </w:trPr>
        <w:tc>
          <w:tcPr>
            <w:tcW w:w="4320" w:type="dxa"/>
          </w:tcPr>
          <w:p w14:paraId="2C6EAAE4" w14:textId="36B7165F" w:rsidR="00A61856" w:rsidRP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14:paraId="2C9EBEE0" w14:textId="286002BC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610D6D3E" w14:textId="14F93A02" w:rsidR="00A61856" w:rsidRDefault="00A61856" w:rsidP="00A61856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5B520CDA" w14:textId="77777777" w:rsidTr="00D076A8">
        <w:trPr>
          <w:cantSplit/>
        </w:trPr>
        <w:tc>
          <w:tcPr>
            <w:tcW w:w="4320" w:type="dxa"/>
          </w:tcPr>
          <w:p w14:paraId="117C3360" w14:textId="7CB1ECF6" w:rsidR="00A61856" w:rsidRPr="00A61856" w:rsidRDefault="00A61856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</w:tcPr>
          <w:p w14:paraId="64CBA13F" w14:textId="4A57A353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72F5D0A4" w14:textId="4A44D43E" w:rsidR="00A61856" w:rsidRPr="00A61856" w:rsidRDefault="00A61856" w:rsidP="004C1402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1856" w:rsidRPr="00C52C41" w14:paraId="5EBA9FCE" w14:textId="77777777" w:rsidTr="00D076A8">
        <w:trPr>
          <w:cantSplit/>
        </w:trPr>
        <w:tc>
          <w:tcPr>
            <w:tcW w:w="4320" w:type="dxa"/>
          </w:tcPr>
          <w:p w14:paraId="180EE4C8" w14:textId="497D2F3B" w:rsidR="00A61856" w:rsidRDefault="00DC0D77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</w:tcPr>
          <w:p w14:paraId="0E6B8575" w14:textId="6289C505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DEB80D7" w14:textId="5A5841CF" w:rsidR="00A61856" w:rsidRPr="008F7775" w:rsidRDefault="00A61856" w:rsidP="008512BC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D6585E" w:rsidRPr="00C52C41" w14:paraId="3E4B5195" w14:textId="77777777" w:rsidTr="00D076A8">
        <w:trPr>
          <w:cantSplit/>
        </w:trPr>
        <w:tc>
          <w:tcPr>
            <w:tcW w:w="4320" w:type="dxa"/>
          </w:tcPr>
          <w:p w14:paraId="1EB1E4CA" w14:textId="30BB6D2A" w:rsidR="00D6585E" w:rsidRDefault="00D6585E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350" w:type="dxa"/>
          </w:tcPr>
          <w:p w14:paraId="29A2D51A" w14:textId="747D1C12" w:rsidR="00D6585E" w:rsidRPr="00C52C41" w:rsidRDefault="00D6585E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4050" w:type="dxa"/>
          </w:tcPr>
          <w:p w14:paraId="66D6175E" w14:textId="386C6689" w:rsidR="00D6585E" w:rsidRPr="00C52C41" w:rsidRDefault="00D6585E" w:rsidP="004C1402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265E7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ย่อยทางอ้อมของบริษัทใหญ่ของบริษัท</w:t>
            </w:r>
          </w:p>
        </w:tc>
      </w:tr>
      <w:tr w:rsidR="00DC0C5C" w:rsidRPr="00C52C41" w14:paraId="67E5DF2B" w14:textId="77777777" w:rsidTr="00D076A8">
        <w:trPr>
          <w:cantSplit/>
        </w:trPr>
        <w:tc>
          <w:tcPr>
            <w:tcW w:w="4320" w:type="dxa"/>
          </w:tcPr>
          <w:p w14:paraId="7EF5AFB9" w14:textId="77777777" w:rsidR="00DC0C5C" w:rsidRDefault="00DC0C5C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32635122" w14:textId="77777777" w:rsidR="00DC0C5C" w:rsidRPr="00C52C41" w:rsidRDefault="00DC0C5C" w:rsidP="00B819B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2C41D2" w14:textId="0291CD44" w:rsidR="00DC0C5C" w:rsidRPr="00B3571D" w:rsidRDefault="00864D53" w:rsidP="00864D53">
            <w:pPr>
              <w:pStyle w:val="a3"/>
              <w:tabs>
                <w:tab w:val="left" w:pos="459"/>
              </w:tabs>
              <w:ind w:left="120" w:right="0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7A3DEB" w:rsidRPr="00C52C41" w14:paraId="1A8B87FE" w14:textId="77777777" w:rsidTr="00D076A8">
        <w:trPr>
          <w:cantSplit/>
        </w:trPr>
        <w:tc>
          <w:tcPr>
            <w:tcW w:w="4320" w:type="dxa"/>
          </w:tcPr>
          <w:p w14:paraId="7FA02D65" w14:textId="18ED6811" w:rsidR="007A3DEB" w:rsidRDefault="007A3DEB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Sowa-Textile Co., Ltd.</w:t>
            </w:r>
          </w:p>
        </w:tc>
        <w:tc>
          <w:tcPr>
            <w:tcW w:w="1350" w:type="dxa"/>
          </w:tcPr>
          <w:p w14:paraId="3EFA89FB" w14:textId="11666A33" w:rsidR="007A3DEB" w:rsidRPr="00C52C41" w:rsidRDefault="007A3DEB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2C8C39A0" w14:textId="35E52295" w:rsidR="007A3DEB" w:rsidRPr="00B3571D" w:rsidRDefault="00265E79" w:rsidP="00265E79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10F0D15F" w14:textId="77777777" w:rsidTr="00D076A8">
        <w:trPr>
          <w:cantSplit/>
        </w:trPr>
        <w:tc>
          <w:tcPr>
            <w:tcW w:w="4320" w:type="dxa"/>
          </w:tcPr>
          <w:p w14:paraId="7F3C90F7" w14:textId="77777777" w:rsidR="009C0650" w:rsidRPr="001461B7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</w:tcPr>
          <w:p w14:paraId="51924579" w14:textId="77777777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80029A" w14:textId="4BBA5D5D" w:rsidR="009C0650" w:rsidRPr="00C52C41" w:rsidRDefault="00864D53" w:rsidP="00220FEC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74D458CE" w14:textId="77777777" w:rsidTr="00D076A8">
        <w:trPr>
          <w:cantSplit/>
        </w:trPr>
        <w:tc>
          <w:tcPr>
            <w:tcW w:w="4320" w:type="dxa"/>
          </w:tcPr>
          <w:p w14:paraId="3B17246E" w14:textId="77777777" w:rsidR="009C0650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5D8B5800" w14:textId="100853E7" w:rsidR="009C0650" w:rsidRPr="001461B7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45BBD270" w14:textId="22C6D676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5184F5BE" w14:textId="1204290B" w:rsidR="009C0650" w:rsidRPr="00C52C41" w:rsidRDefault="00864D53" w:rsidP="009C065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07432A63" w14:textId="77777777" w:rsidTr="00D076A8">
        <w:trPr>
          <w:cantSplit/>
        </w:trPr>
        <w:tc>
          <w:tcPr>
            <w:tcW w:w="4320" w:type="dxa"/>
          </w:tcPr>
          <w:p w14:paraId="13F3B8D0" w14:textId="7C75C5E6" w:rsidR="009C0650" w:rsidRPr="001461B7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(Guangzhou) Trading Co., Ltd.</w:t>
            </w:r>
          </w:p>
        </w:tc>
        <w:tc>
          <w:tcPr>
            <w:tcW w:w="1350" w:type="dxa"/>
          </w:tcPr>
          <w:p w14:paraId="0805B698" w14:textId="369A6CCA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5E3A8D14" w14:textId="62BAAF99" w:rsidR="009C0650" w:rsidRPr="00F85F26" w:rsidRDefault="00864D53" w:rsidP="009C065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572977E9" w14:textId="77777777" w:rsidTr="00D076A8">
        <w:trPr>
          <w:cantSplit/>
        </w:trPr>
        <w:tc>
          <w:tcPr>
            <w:tcW w:w="4320" w:type="dxa"/>
          </w:tcPr>
          <w:p w14:paraId="69FC7240" w14:textId="654AB9E1" w:rsidR="009C0650" w:rsidRPr="00A61856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E1428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E1428">
              <w:rPr>
                <w:rFonts w:ascii="Angsana New" w:hAnsi="Angsana New"/>
                <w:sz w:val="30"/>
                <w:szCs w:val="30"/>
              </w:rPr>
              <w:t xml:space="preserve"> Indonesia</w:t>
            </w:r>
          </w:p>
        </w:tc>
        <w:tc>
          <w:tcPr>
            <w:tcW w:w="1350" w:type="dxa"/>
          </w:tcPr>
          <w:p w14:paraId="14B7F1B8" w14:textId="2234FB01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6FC0EBF8" w14:textId="2FDCCDDD" w:rsidR="009C0650" w:rsidRPr="00F85F26" w:rsidRDefault="00864D53" w:rsidP="009C065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6008DDF2" w14:textId="77777777" w:rsidTr="00D076A8">
        <w:trPr>
          <w:cantSplit/>
        </w:trPr>
        <w:tc>
          <w:tcPr>
            <w:tcW w:w="4320" w:type="dxa"/>
          </w:tcPr>
          <w:p w14:paraId="215045C2" w14:textId="77777777" w:rsidR="009C0650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F90EBDC" w14:textId="77777777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5B51C3C" w14:textId="2090D2D6" w:rsidR="009C0650" w:rsidRPr="008F7775" w:rsidRDefault="00864D53" w:rsidP="008E0A75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="009C0650"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="009C0650"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9C0650"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="009C0650"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="009C0650"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C0650" w:rsidRPr="00C52C41" w14:paraId="625D08B6" w14:textId="77777777" w:rsidTr="00D076A8">
        <w:trPr>
          <w:cantSplit/>
        </w:trPr>
        <w:tc>
          <w:tcPr>
            <w:tcW w:w="4320" w:type="dxa"/>
          </w:tcPr>
          <w:p w14:paraId="7C131354" w14:textId="77777777" w:rsidR="009C0650" w:rsidRPr="00C52C41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59676AB1" w14:textId="1FBFEFE0" w:rsidR="009C0650" w:rsidRPr="00C52C41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7500A2" w14:textId="6AC1C425"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6A63C1D" w14:textId="268EB77B" w:rsidR="009C0650" w:rsidRPr="00C52C41" w:rsidRDefault="009C0650" w:rsidP="009C065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</w:tc>
      </w:tr>
      <w:tr w:rsidR="009C0650" w:rsidRPr="00C52C41" w14:paraId="2CE45139" w14:textId="77777777" w:rsidTr="00D076A8">
        <w:trPr>
          <w:cantSplit/>
        </w:trPr>
        <w:tc>
          <w:tcPr>
            <w:tcW w:w="4320" w:type="dxa"/>
          </w:tcPr>
          <w:p w14:paraId="6534892E" w14:textId="77777777" w:rsidR="009C0650" w:rsidRPr="00C52C41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2B7FA352" w14:textId="77777777"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AA9530F" w14:textId="0F7AD826" w:rsidR="009C0650" w:rsidRPr="001457F9" w:rsidRDefault="009C0650" w:rsidP="008E0A75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  <w:t>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2B9CCA65" w14:textId="77777777" w:rsidR="00B67340" w:rsidRDefault="00B6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5BE12444" w14:textId="403E284C" w:rsidR="000263AF" w:rsidRDefault="000263AF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324055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</w:rPr>
        <w:t>รายก</w:t>
      </w:r>
      <w:r w:rsidR="003077DE">
        <w:rPr>
          <w:rFonts w:ascii="Angsana New" w:hAnsi="Angsana New" w:hint="cs"/>
          <w:b/>
          <w:sz w:val="30"/>
          <w:szCs w:val="30"/>
          <w:cs/>
        </w:rPr>
        <w:t>ารกับ</w:t>
      </w:r>
      <w:r w:rsidR="007B6CF6">
        <w:rPr>
          <w:rFonts w:ascii="Angsana New" w:hAnsi="Angsana New" w:hint="cs"/>
          <w:b/>
          <w:sz w:val="30"/>
          <w:szCs w:val="30"/>
          <w:cs/>
        </w:rPr>
        <w:t>บุคคล</w:t>
      </w:r>
      <w:r w:rsidR="00B3571D">
        <w:rPr>
          <w:rFonts w:ascii="Angsana New" w:hAnsi="Angsana New" w:hint="cs"/>
          <w:b/>
          <w:sz w:val="30"/>
          <w:szCs w:val="30"/>
          <w:cs/>
        </w:rPr>
        <w:t>หรือ</w:t>
      </w:r>
      <w:r w:rsidR="003077DE">
        <w:rPr>
          <w:rFonts w:ascii="Angsana New" w:hAnsi="Angsana New" w:hint="cs"/>
          <w:b/>
          <w:sz w:val="30"/>
          <w:szCs w:val="30"/>
          <w:cs/>
        </w:rPr>
        <w:t>กิ</w:t>
      </w:r>
      <w:r w:rsidR="00461CE3">
        <w:rPr>
          <w:rFonts w:ascii="Angsana New" w:hAnsi="Angsana New" w:hint="cs"/>
          <w:b/>
          <w:sz w:val="30"/>
          <w:szCs w:val="30"/>
          <w:cs/>
        </w:rPr>
        <w:t>จ</w:t>
      </w:r>
      <w:r w:rsidR="003077DE">
        <w:rPr>
          <w:rFonts w:ascii="Angsana New" w:hAnsi="Angsana New" w:hint="cs"/>
          <w:b/>
          <w:sz w:val="30"/>
          <w:szCs w:val="30"/>
          <w:cs/>
        </w:rPr>
        <w:t>การที่เกี่ยวข้องกัน</w:t>
      </w:r>
      <w:r w:rsidRPr="00324055">
        <w:rPr>
          <w:rFonts w:ascii="Angsana New" w:hAnsi="Angsana New"/>
          <w:b/>
          <w:sz w:val="30"/>
          <w:szCs w:val="30"/>
          <w:cs/>
        </w:rPr>
        <w:t>แต่ละประเภทอธิบายได้ดังต่อไปนี้</w:t>
      </w:r>
    </w:p>
    <w:p w14:paraId="67391ADE" w14:textId="77777777" w:rsidR="00CC066B" w:rsidRPr="00B67340" w:rsidRDefault="00CC066B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6138"/>
      </w:tblGrid>
      <w:tr w:rsidR="00944B0F" w:rsidRPr="00C52C41" w14:paraId="091D1262" w14:textId="77777777" w:rsidTr="00210585">
        <w:tc>
          <w:tcPr>
            <w:tcW w:w="3330" w:type="dxa"/>
          </w:tcPr>
          <w:p w14:paraId="14C8B282" w14:textId="77777777" w:rsidR="00944B0F" w:rsidRPr="00C52C41" w:rsidRDefault="00944B0F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38" w:type="dxa"/>
          </w:tcPr>
          <w:p w14:paraId="7274E25E" w14:textId="77777777" w:rsidR="00944B0F" w:rsidRPr="00C52C41" w:rsidRDefault="00944B0F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0F18FA" w:rsidRPr="00C52C41" w14:paraId="4F3CB819" w14:textId="77777777" w:rsidTr="00210585">
        <w:tc>
          <w:tcPr>
            <w:tcW w:w="3330" w:type="dxa"/>
          </w:tcPr>
          <w:p w14:paraId="7FEDE065" w14:textId="77777777" w:rsidR="000F18FA" w:rsidRPr="00B03CBA" w:rsidRDefault="000F18FA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8" w:type="dxa"/>
          </w:tcPr>
          <w:p w14:paraId="63C67328" w14:textId="77777777" w:rsidR="000F18FA" w:rsidRPr="00B03CBA" w:rsidRDefault="000F18FA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</w:tr>
      <w:tr w:rsidR="00944B0F" w:rsidRPr="00C52C41" w14:paraId="15B1E629" w14:textId="77777777" w:rsidTr="00210585">
        <w:tc>
          <w:tcPr>
            <w:tcW w:w="3330" w:type="dxa"/>
          </w:tcPr>
          <w:p w14:paraId="1FD8CAC8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138" w:type="dxa"/>
          </w:tcPr>
          <w:p w14:paraId="5AE81D1E" w14:textId="77777777" w:rsidR="00944B0F" w:rsidRPr="00C52C41" w:rsidRDefault="00944B0F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685FC841" w14:textId="77777777" w:rsidTr="00210585">
        <w:tc>
          <w:tcPr>
            <w:tcW w:w="3330" w:type="dxa"/>
          </w:tcPr>
          <w:p w14:paraId="64D779B3" w14:textId="0CB39A95"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 w:rsidRPr="009D6083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38" w:type="dxa"/>
          </w:tcPr>
          <w:p w14:paraId="3964BAD1" w14:textId="77777777" w:rsidR="00944B0F" w:rsidRPr="009D6083" w:rsidRDefault="00944B0F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C52C41" w14:paraId="1294ECD2" w14:textId="77777777" w:rsidTr="00210585">
        <w:trPr>
          <w:trHeight w:val="226"/>
        </w:trPr>
        <w:tc>
          <w:tcPr>
            <w:tcW w:w="3330" w:type="dxa"/>
          </w:tcPr>
          <w:p w14:paraId="3D9247C5" w14:textId="77777777"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138" w:type="dxa"/>
          </w:tcPr>
          <w:p w14:paraId="2FD82875" w14:textId="77777777" w:rsidR="00944B0F" w:rsidRPr="009D6083" w:rsidRDefault="00944B0F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130878" w:rsidRPr="00C52C41" w14:paraId="4E1D03D8" w14:textId="77777777" w:rsidTr="00210585">
        <w:trPr>
          <w:trHeight w:val="226"/>
        </w:trPr>
        <w:tc>
          <w:tcPr>
            <w:tcW w:w="3330" w:type="dxa"/>
          </w:tcPr>
          <w:p w14:paraId="75349AFD" w14:textId="198FDBD8" w:rsidR="00130878" w:rsidRPr="00C52C41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38" w:type="dxa"/>
          </w:tcPr>
          <w:p w14:paraId="7E2AE195" w14:textId="1226D2EE" w:rsidR="00130878" w:rsidRDefault="000D38A6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944B0F" w:rsidRPr="00C52C41" w14:paraId="3EC2D058" w14:textId="77777777" w:rsidTr="00210585">
        <w:tc>
          <w:tcPr>
            <w:tcW w:w="3330" w:type="dxa"/>
          </w:tcPr>
          <w:p w14:paraId="564AFA80" w14:textId="77777777" w:rsidR="00130878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56436C03" w:rsidR="00944B0F" w:rsidRPr="00C52C41" w:rsidRDefault="00043657" w:rsidP="000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</w:rPr>
              <w:t>าใช้จ่ายอื่น</w:t>
            </w:r>
          </w:p>
        </w:tc>
        <w:tc>
          <w:tcPr>
            <w:tcW w:w="6138" w:type="dxa"/>
          </w:tcPr>
          <w:p w14:paraId="3EDCFC2B" w14:textId="4C72CABE" w:rsidR="00944B0F" w:rsidRPr="00C52C41" w:rsidRDefault="00D6439C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E61A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0479FF" w:rsidRPr="00C52C41" w14:paraId="77CFC1CF" w14:textId="77777777" w:rsidTr="00210585">
        <w:tc>
          <w:tcPr>
            <w:tcW w:w="3330" w:type="dxa"/>
          </w:tcPr>
          <w:p w14:paraId="5C69E2D5" w14:textId="1366EB08" w:rsidR="000479FF" w:rsidRPr="00006519" w:rsidRDefault="000479F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 w:rsidR="002F72C1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138" w:type="dxa"/>
          </w:tcPr>
          <w:p w14:paraId="652FDA1F" w14:textId="4487EC28" w:rsidR="000479FF" w:rsidRPr="00DE61AC" w:rsidRDefault="00DE61AC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</w:tbl>
    <w:p w14:paraId="62F80A88" w14:textId="77777777" w:rsidR="002E3671" w:rsidRPr="00B67340" w:rsidRDefault="002E3671" w:rsidP="004C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8CA8AE9" w14:textId="16ECAA11" w:rsidR="00944B0F" w:rsidRDefault="00944B0F" w:rsidP="004C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594D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="007B6CF6">
        <w:rPr>
          <w:rFonts w:ascii="Angsana New" w:hAnsi="Angsana New" w:hint="cs"/>
          <w:sz w:val="30"/>
          <w:szCs w:val="30"/>
          <w:cs/>
          <w:lang w:val="th-TH"/>
        </w:rPr>
        <w:t>บุคคลหรือ</w:t>
      </w:r>
      <w:r w:rsidRPr="001F594D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1F594D">
        <w:rPr>
          <w:rFonts w:ascii="Angsana New" w:hAnsi="Angsana New"/>
          <w:sz w:val="30"/>
          <w:szCs w:val="30"/>
          <w:cs/>
        </w:rPr>
        <w:t>สำหรับ</w:t>
      </w:r>
      <w:r w:rsidR="000E5664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B78BC" w:rsidRPr="001F594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Pr="001F594D">
        <w:rPr>
          <w:rFonts w:ascii="Angsana New" w:hAnsi="Angsana New"/>
          <w:sz w:val="30"/>
          <w:szCs w:val="30"/>
          <w:cs/>
          <w:lang w:val="th-TH"/>
        </w:rPr>
        <w:t>สุดวันที่ 3</w:t>
      </w:r>
      <w:r w:rsidR="00AA6189">
        <w:rPr>
          <w:rFonts w:ascii="Angsana New" w:hAnsi="Angsana New" w:hint="cs"/>
          <w:sz w:val="30"/>
          <w:szCs w:val="30"/>
          <w:cs/>
          <w:lang w:val="th-TH"/>
        </w:rPr>
        <w:t>0</w:t>
      </w:r>
      <w:r w:rsidRPr="001F594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A6189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13415F" w:rsidRPr="001F594D">
        <w:rPr>
          <w:rFonts w:ascii="Angsana New" w:hAnsi="Angsana New" w:hint="cs"/>
          <w:sz w:val="30"/>
          <w:szCs w:val="30"/>
          <w:cs/>
        </w:rPr>
        <w:t xml:space="preserve"> </w:t>
      </w:r>
      <w:r w:rsidR="003077DE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4EE2537A" w14:textId="77777777" w:rsidR="001F594D" w:rsidRPr="00B67340" w:rsidRDefault="001F594D" w:rsidP="00DE6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664"/>
        <w:gridCol w:w="270"/>
        <w:gridCol w:w="1710"/>
      </w:tblGrid>
      <w:tr w:rsidR="00CE1428" w:rsidRPr="00C52C41" w14:paraId="7E75A903" w14:textId="77777777" w:rsidTr="009E400D">
        <w:trPr>
          <w:trHeight w:val="389"/>
          <w:tblHeader/>
        </w:trPr>
        <w:tc>
          <w:tcPr>
            <w:tcW w:w="3960" w:type="dxa"/>
          </w:tcPr>
          <w:p w14:paraId="73EC8ED7" w14:textId="7ECD79E2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6167067"/>
          </w:p>
        </w:tc>
        <w:tc>
          <w:tcPr>
            <w:tcW w:w="1530" w:type="dxa"/>
          </w:tcPr>
          <w:p w14:paraId="3000BAA7" w14:textId="34294D62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</w:tcPr>
          <w:p w14:paraId="5530B821" w14:textId="49351D24" w:rsidR="00CE1428" w:rsidRPr="00284595" w:rsidRDefault="00CE142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914A4BA" w14:textId="77777777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38004C23" w14:textId="7BE49FBC" w:rsidR="00CE1428" w:rsidRPr="00284595" w:rsidRDefault="00CE1428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C08FB" w:rsidRPr="00C52C41" w14:paraId="5C687F97" w14:textId="77777777" w:rsidTr="009E400D">
        <w:trPr>
          <w:trHeight w:val="389"/>
          <w:tblHeader/>
        </w:trPr>
        <w:tc>
          <w:tcPr>
            <w:tcW w:w="3960" w:type="dxa"/>
          </w:tcPr>
          <w:p w14:paraId="5D7CB8E5" w14:textId="77777777" w:rsidR="002C08FB" w:rsidRPr="00284595" w:rsidRDefault="002C08FB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4CE1DB5" w14:textId="77777777" w:rsidR="002C08FB" w:rsidRPr="00284595" w:rsidRDefault="002C08FB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</w:tcPr>
          <w:p w14:paraId="42566D8A" w14:textId="77777777" w:rsidR="002C08FB" w:rsidRPr="00284595" w:rsidRDefault="002C08F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B5173C" w14:textId="77777777" w:rsidR="002C08FB" w:rsidRPr="00284595" w:rsidRDefault="002C08FB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264912F1" w14:textId="77F2E075" w:rsidR="002C08FB" w:rsidRPr="00284595" w:rsidRDefault="002C08F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CC2EFB" w:rsidRPr="00C52C41" w14:paraId="13B9619E" w14:textId="77777777" w:rsidTr="002E3671">
        <w:trPr>
          <w:trHeight w:val="389"/>
          <w:tblHeader/>
        </w:trPr>
        <w:tc>
          <w:tcPr>
            <w:tcW w:w="3960" w:type="dxa"/>
          </w:tcPr>
          <w:p w14:paraId="47762F76" w14:textId="77777777" w:rsidR="00CC2EFB" w:rsidRPr="00284595" w:rsidRDefault="00CC2EFB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07A7EC" w14:textId="77777777" w:rsidR="00CC2EFB" w:rsidRPr="00284595" w:rsidRDefault="00CC2EFB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3"/>
          </w:tcPr>
          <w:p w14:paraId="3FBEBF30" w14:textId="05935DC9" w:rsidR="00CC2EFB" w:rsidRPr="00284595" w:rsidRDefault="00CC2EF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E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C2E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bookmarkEnd w:id="1"/>
      <w:tr w:rsidR="00CE1428" w:rsidRPr="00C52C41" w14:paraId="51C06EC2" w14:textId="77777777" w:rsidTr="002E3671">
        <w:tc>
          <w:tcPr>
            <w:tcW w:w="3960" w:type="dxa"/>
          </w:tcPr>
          <w:p w14:paraId="661060CE" w14:textId="77777777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42C63F38" w14:textId="2DEA566E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3"/>
          </w:tcPr>
          <w:p w14:paraId="1D5E9D2C" w14:textId="03893BC2" w:rsidR="00CE1428" w:rsidRPr="00284595" w:rsidRDefault="00CE1428" w:rsidP="00047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1428" w:rsidRPr="00C52C41" w14:paraId="6CDA8A68" w14:textId="77777777" w:rsidTr="009E400D">
        <w:tc>
          <w:tcPr>
            <w:tcW w:w="3960" w:type="dxa"/>
          </w:tcPr>
          <w:p w14:paraId="5E65F725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6246EF79" w14:textId="03F63ECD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08C72B26" w14:textId="45D3AB69" w:rsidR="00CE1428" w:rsidRPr="00284595" w:rsidRDefault="00081DF5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89,259</w:t>
            </w:r>
          </w:p>
        </w:tc>
        <w:tc>
          <w:tcPr>
            <w:tcW w:w="270" w:type="dxa"/>
          </w:tcPr>
          <w:p w14:paraId="5BCF0913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9C078D" w14:textId="6716ACC8" w:rsidR="00CE1428" w:rsidRPr="00284595" w:rsidRDefault="00081DF5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93,026</w:t>
            </w:r>
          </w:p>
        </w:tc>
      </w:tr>
      <w:tr w:rsidR="00CE1428" w:rsidRPr="00C52C41" w14:paraId="23B81305" w14:textId="77777777" w:rsidTr="009E400D">
        <w:tc>
          <w:tcPr>
            <w:tcW w:w="3960" w:type="dxa"/>
          </w:tcPr>
          <w:p w14:paraId="4020C326" w14:textId="28F102F8" w:rsidR="00CE1428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530" w:type="dxa"/>
          </w:tcPr>
          <w:p w14:paraId="6B49E5E4" w14:textId="77777777" w:rsidR="00CE1428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0D0542A2" w14:textId="017F19D0" w:rsidR="00CE1428" w:rsidRDefault="00081DF5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270" w:type="dxa"/>
          </w:tcPr>
          <w:p w14:paraId="1DD9FC6C" w14:textId="77777777" w:rsidR="00CE1428" w:rsidRPr="00284595" w:rsidRDefault="00CE1428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B57E38" w14:textId="154C1285" w:rsidR="00CE1428" w:rsidRDefault="00081DF5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2,125</w:t>
            </w:r>
          </w:p>
        </w:tc>
      </w:tr>
      <w:tr w:rsidR="00A07C39" w:rsidRPr="00C52C41" w14:paraId="556F536D" w14:textId="77777777" w:rsidTr="009E400D">
        <w:tc>
          <w:tcPr>
            <w:tcW w:w="3960" w:type="dxa"/>
          </w:tcPr>
          <w:p w14:paraId="468C70B3" w14:textId="7B6F6713" w:rsidR="00A07C39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14:paraId="14CC6317" w14:textId="77777777" w:rsidR="00A07C39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00021797" w14:textId="0B418AC7" w:rsidR="00A07C39" w:rsidRDefault="006D628E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270" w:type="dxa"/>
          </w:tcPr>
          <w:p w14:paraId="6B4FB21A" w14:textId="77777777" w:rsidR="00A07C39" w:rsidRPr="00284595" w:rsidRDefault="00A07C39" w:rsidP="009D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707CC4" w14:textId="10C4D97D" w:rsidR="00A07C39" w:rsidRDefault="006D628E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51,755</w:t>
            </w:r>
          </w:p>
        </w:tc>
      </w:tr>
      <w:tr w:rsidR="00CE1428" w:rsidRPr="00C52C41" w14:paraId="50D12210" w14:textId="77777777" w:rsidTr="009E400D">
        <w:tc>
          <w:tcPr>
            <w:tcW w:w="3960" w:type="dxa"/>
          </w:tcPr>
          <w:p w14:paraId="7FA77C8B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14:paraId="6806F774" w14:textId="156EAF08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5761EAAA" w14:textId="559B5C4D" w:rsidR="00CE1428" w:rsidRDefault="006D628E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10,693</w:t>
            </w:r>
          </w:p>
        </w:tc>
        <w:tc>
          <w:tcPr>
            <w:tcW w:w="270" w:type="dxa"/>
          </w:tcPr>
          <w:p w14:paraId="6274537F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B423E1" w14:textId="7BCDE772" w:rsidR="00CE1428" w:rsidRDefault="006D628E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</w:tr>
      <w:tr w:rsidR="00CE1428" w:rsidRPr="00C52C41" w14:paraId="51A70E0B" w14:textId="77777777" w:rsidTr="009E400D">
        <w:tc>
          <w:tcPr>
            <w:tcW w:w="3960" w:type="dxa"/>
          </w:tcPr>
          <w:p w14:paraId="42318788" w14:textId="10D29564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134420BB" w14:textId="77777777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37A86972" w14:textId="51902F84" w:rsidR="00CE1428" w:rsidRDefault="006D628E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1,776</w:t>
            </w:r>
          </w:p>
        </w:tc>
        <w:tc>
          <w:tcPr>
            <w:tcW w:w="270" w:type="dxa"/>
          </w:tcPr>
          <w:p w14:paraId="52E20724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38C9EB" w14:textId="60D08D73" w:rsidR="00CE1428" w:rsidRDefault="006D628E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</w:tr>
      <w:tr w:rsidR="00692C00" w:rsidRPr="00C52C41" w14:paraId="07240C97" w14:textId="77777777" w:rsidTr="009E400D">
        <w:tc>
          <w:tcPr>
            <w:tcW w:w="3960" w:type="dxa"/>
          </w:tcPr>
          <w:p w14:paraId="5398C354" w14:textId="77777777" w:rsidR="00692C00" w:rsidRDefault="00692C00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8A494E" w14:textId="77777777" w:rsidR="00692C00" w:rsidRDefault="00692C00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222AFC5F" w14:textId="77777777" w:rsidR="00692C00" w:rsidRDefault="00692C00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0837A" w14:textId="77777777" w:rsidR="00692C00" w:rsidRPr="00284595" w:rsidRDefault="00692C00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60DDA7" w14:textId="77777777" w:rsidR="00692C00" w:rsidRDefault="00692C00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8D1791" w14:paraId="71695628" w14:textId="77777777" w:rsidTr="009E400D">
        <w:tc>
          <w:tcPr>
            <w:tcW w:w="3960" w:type="dxa"/>
          </w:tcPr>
          <w:p w14:paraId="4D2CF5A2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7F0ABEC" w14:textId="5AA51E5E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4" w:type="dxa"/>
          </w:tcPr>
          <w:p w14:paraId="50D81999" w14:textId="37ED5C0A" w:rsidR="00CE1428" w:rsidRPr="00284595" w:rsidRDefault="00CE1428" w:rsidP="00A0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72C101A7" w14:textId="77777777" w:rsidR="00CE1428" w:rsidRPr="00284595" w:rsidRDefault="00CE142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7C39" w:rsidRPr="008D1791" w14:paraId="15BC70DA" w14:textId="77777777" w:rsidTr="009E400D">
        <w:tc>
          <w:tcPr>
            <w:tcW w:w="3960" w:type="dxa"/>
          </w:tcPr>
          <w:p w14:paraId="752293EA" w14:textId="39D73DEE" w:rsidR="00A07C39" w:rsidRPr="00A07C39" w:rsidRDefault="00A07C3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4A9177C3" w14:textId="77777777" w:rsidR="00A07C39" w:rsidRPr="00A07C39" w:rsidRDefault="00A07C3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9AC4224" w14:textId="3FF4857B" w:rsidR="00A07C39" w:rsidRPr="00A07C39" w:rsidRDefault="006D628E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707231CC" w14:textId="77777777" w:rsidR="00A07C39" w:rsidRPr="00A07C39" w:rsidRDefault="00A07C39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7ED4D54" w14:textId="7C02257B" w:rsidR="00A07C39" w:rsidRPr="00A07C39" w:rsidRDefault="006D628E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CE1428" w:rsidRPr="00C52C41" w14:paraId="725014AA" w14:textId="77777777" w:rsidTr="009E400D">
        <w:tc>
          <w:tcPr>
            <w:tcW w:w="3960" w:type="dxa"/>
          </w:tcPr>
          <w:p w14:paraId="711B2B59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14:paraId="4225E129" w14:textId="679F23D2" w:rsidR="00CE142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3A5AE80C" w14:textId="2D12D8ED" w:rsidR="00CE1428" w:rsidRPr="00284595" w:rsidRDefault="006D628E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635,522</w:t>
            </w:r>
          </w:p>
        </w:tc>
        <w:tc>
          <w:tcPr>
            <w:tcW w:w="270" w:type="dxa"/>
          </w:tcPr>
          <w:p w14:paraId="4C84F1CB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3CE5FE" w14:textId="0D258198" w:rsidR="00CE1428" w:rsidRPr="00284595" w:rsidRDefault="006D628E" w:rsidP="00501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500,060</w:t>
            </w:r>
          </w:p>
        </w:tc>
      </w:tr>
      <w:tr w:rsidR="00CE1428" w:rsidRPr="00C52C41" w14:paraId="7DCFA0A3" w14:textId="77777777" w:rsidTr="009E400D">
        <w:tc>
          <w:tcPr>
            <w:tcW w:w="3960" w:type="dxa"/>
          </w:tcPr>
          <w:p w14:paraId="0535C455" w14:textId="596974EC" w:rsidR="00CE1428" w:rsidRPr="006E577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07C3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ABA54A9" w14:textId="09E68631" w:rsidR="00CE1428" w:rsidRPr="001457F9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7AB9AD0B" w14:textId="1C70B378" w:rsidR="00CE1428" w:rsidRPr="001457F9" w:rsidRDefault="006D628E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14:paraId="403079BB" w14:textId="77777777" w:rsidR="00CE1428" w:rsidRPr="006E5778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1EBAC2CB" w14:textId="3BFD0F64" w:rsidR="00CE1428" w:rsidRPr="006E5778" w:rsidRDefault="006D628E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D628E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</w:tr>
      <w:tr w:rsidR="00CE1428" w:rsidRPr="00113B01" w14:paraId="5A58B25C" w14:textId="77777777" w:rsidTr="009E400D">
        <w:tc>
          <w:tcPr>
            <w:tcW w:w="3960" w:type="dxa"/>
          </w:tcPr>
          <w:p w14:paraId="0D97EB44" w14:textId="77777777" w:rsidR="00CE1428" w:rsidRPr="00113B01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FBDF50D" w14:textId="77777777" w:rsidR="00CE1428" w:rsidRPr="00113B01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4" w:type="dxa"/>
          </w:tcPr>
          <w:p w14:paraId="556EB117" w14:textId="77777777" w:rsidR="00CE1428" w:rsidRPr="00113B01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28C9022" w14:textId="77777777" w:rsidR="00CE1428" w:rsidRPr="00113B01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82147C" w14:textId="77777777" w:rsidR="00CE1428" w:rsidRPr="00113B01" w:rsidRDefault="00CE142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0E8B24FD" w14:textId="77777777" w:rsidR="00501E7B" w:rsidRDefault="00501E7B">
      <w:r>
        <w:br w:type="page"/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1664"/>
        <w:gridCol w:w="270"/>
        <w:gridCol w:w="1710"/>
      </w:tblGrid>
      <w:tr w:rsidR="00501E7B" w:rsidRPr="00C52C41" w14:paraId="7EF9CD15" w14:textId="77777777" w:rsidTr="00C479F9">
        <w:trPr>
          <w:trHeight w:val="389"/>
          <w:tblHeader/>
        </w:trPr>
        <w:tc>
          <w:tcPr>
            <w:tcW w:w="3960" w:type="dxa"/>
          </w:tcPr>
          <w:p w14:paraId="156A2645" w14:textId="4DF671F9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4AE7C1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</w:tcPr>
          <w:p w14:paraId="68A9A3EA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F0228D1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20E4A77B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501E7B" w:rsidRPr="00C52C41" w14:paraId="56C55855" w14:textId="77777777" w:rsidTr="00C479F9">
        <w:trPr>
          <w:trHeight w:val="389"/>
          <w:tblHeader/>
        </w:trPr>
        <w:tc>
          <w:tcPr>
            <w:tcW w:w="3960" w:type="dxa"/>
          </w:tcPr>
          <w:p w14:paraId="503D8FB2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BE7D3F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</w:tcPr>
          <w:p w14:paraId="7AD7D511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15DEB1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730D0D55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501E7B" w:rsidRPr="00C52C41" w14:paraId="6E5C8B7F" w14:textId="77777777" w:rsidTr="00C479F9">
        <w:trPr>
          <w:trHeight w:val="389"/>
          <w:tblHeader/>
        </w:trPr>
        <w:tc>
          <w:tcPr>
            <w:tcW w:w="3960" w:type="dxa"/>
          </w:tcPr>
          <w:p w14:paraId="6BDAA8CA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8A4D83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4" w:type="dxa"/>
            <w:gridSpan w:val="3"/>
          </w:tcPr>
          <w:p w14:paraId="5ACC6571" w14:textId="77777777" w:rsidR="00501E7B" w:rsidRPr="00284595" w:rsidRDefault="00501E7B" w:rsidP="00C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E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C2E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E1428" w:rsidRPr="00795EDF" w14:paraId="0FD88E91" w14:textId="77777777" w:rsidTr="009E400D">
        <w:tc>
          <w:tcPr>
            <w:tcW w:w="3960" w:type="dxa"/>
          </w:tcPr>
          <w:p w14:paraId="47DB759F" w14:textId="7E51432E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14:paraId="0D67F477" w14:textId="3C74BA35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93C3831" w14:textId="0F3F608F" w:rsidR="00CE1428" w:rsidRPr="003B6947" w:rsidRDefault="00CE1428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left="-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CE1428" w:rsidRPr="00284595" w:rsidRDefault="00CE1428" w:rsidP="0065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E97C7CB" w14:textId="77777777" w:rsidR="00CE1428" w:rsidRPr="00284595" w:rsidRDefault="00CE142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795EDF" w14:paraId="4FA561B2" w14:textId="77777777" w:rsidTr="009E400D">
        <w:tc>
          <w:tcPr>
            <w:tcW w:w="3960" w:type="dxa"/>
          </w:tcPr>
          <w:p w14:paraId="01E1FFA9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14:paraId="5148955F" w14:textId="731FAEBB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5619A599" w14:textId="42197AA0" w:rsidR="00CE1428" w:rsidRPr="00284595" w:rsidRDefault="006D628E" w:rsidP="003B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598,039</w:t>
            </w:r>
          </w:p>
        </w:tc>
        <w:tc>
          <w:tcPr>
            <w:tcW w:w="270" w:type="dxa"/>
          </w:tcPr>
          <w:p w14:paraId="30F2C90F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181332" w14:textId="2B085388" w:rsidR="00CE1428" w:rsidRPr="00284595" w:rsidRDefault="006D628E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651,804</w:t>
            </w:r>
          </w:p>
        </w:tc>
      </w:tr>
      <w:tr w:rsidR="00CE1428" w:rsidRPr="00795EDF" w14:paraId="071782F9" w14:textId="77777777" w:rsidTr="009E400D">
        <w:tc>
          <w:tcPr>
            <w:tcW w:w="3960" w:type="dxa"/>
          </w:tcPr>
          <w:p w14:paraId="415BAF8B" w14:textId="33039E93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24A7F4AE" w14:textId="77777777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5A626C09" w14:textId="300D80FE" w:rsidR="00CE1428" w:rsidRDefault="006D628E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2,255</w:t>
            </w:r>
          </w:p>
        </w:tc>
        <w:tc>
          <w:tcPr>
            <w:tcW w:w="270" w:type="dxa"/>
          </w:tcPr>
          <w:p w14:paraId="0CD77CC9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DAEF34" w14:textId="5835466E" w:rsidR="00CE1428" w:rsidRDefault="006D628E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2,495</w:t>
            </w:r>
          </w:p>
        </w:tc>
      </w:tr>
      <w:tr w:rsidR="00CE1428" w:rsidRPr="00795EDF" w14:paraId="057EB55B" w14:textId="77777777" w:rsidTr="009E400D">
        <w:tc>
          <w:tcPr>
            <w:tcW w:w="3960" w:type="dxa"/>
          </w:tcPr>
          <w:p w14:paraId="16A1BF4F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14:paraId="0C3EC8DA" w14:textId="29E51472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563504C7" w14:textId="75E89100" w:rsidR="00CE1428" w:rsidRPr="00284595" w:rsidRDefault="009E400D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450,906</w:t>
            </w:r>
          </w:p>
        </w:tc>
        <w:tc>
          <w:tcPr>
            <w:tcW w:w="270" w:type="dxa"/>
          </w:tcPr>
          <w:p w14:paraId="4B052048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B449C4" w14:textId="186B2DDF" w:rsidR="00CE1428" w:rsidRPr="00284595" w:rsidRDefault="009E400D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409,775</w:t>
            </w:r>
          </w:p>
        </w:tc>
      </w:tr>
      <w:tr w:rsidR="00CE1428" w:rsidRPr="00795EDF" w14:paraId="2F65A80B" w14:textId="77777777" w:rsidTr="009E400D">
        <w:tc>
          <w:tcPr>
            <w:tcW w:w="3960" w:type="dxa"/>
          </w:tcPr>
          <w:p w14:paraId="69000CAB" w14:textId="773C948D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30" w:type="dxa"/>
          </w:tcPr>
          <w:p w14:paraId="68BEE12B" w14:textId="543F96BF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1F2E732" w14:textId="652A65D5" w:rsidR="00CE1428" w:rsidRPr="00284595" w:rsidRDefault="009E400D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1E9C324C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424BDF" w14:textId="26918A13" w:rsidR="00CE1428" w:rsidRPr="00284595" w:rsidRDefault="009E400D" w:rsidP="0073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428" w:rsidRPr="00795EDF" w14:paraId="5C4759A2" w14:textId="77777777" w:rsidTr="009E400D">
        <w:tc>
          <w:tcPr>
            <w:tcW w:w="3960" w:type="dxa"/>
          </w:tcPr>
          <w:p w14:paraId="69EC7567" w14:textId="77777777" w:rsidR="00CE1428" w:rsidRPr="00006519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530" w:type="dxa"/>
          </w:tcPr>
          <w:p w14:paraId="58C556F3" w14:textId="227F60FA" w:rsidR="00CE1428" w:rsidRPr="001457F9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2F60CE3B" w14:textId="489BEC68" w:rsidR="00CE1428" w:rsidRPr="001457F9" w:rsidRDefault="009E400D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5,421</w:t>
            </w:r>
          </w:p>
        </w:tc>
        <w:tc>
          <w:tcPr>
            <w:tcW w:w="270" w:type="dxa"/>
          </w:tcPr>
          <w:p w14:paraId="2FD470CC" w14:textId="77777777" w:rsidR="00CE1428" w:rsidRPr="004D26AD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03F800E7" w14:textId="3D77D908" w:rsidR="00CE1428" w:rsidRPr="004D26AD" w:rsidRDefault="009E400D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400D">
              <w:rPr>
                <w:rFonts w:ascii="Angsana New" w:hAnsi="Angsana New"/>
                <w:sz w:val="30"/>
                <w:szCs w:val="30"/>
              </w:rPr>
              <w:t>5,816</w:t>
            </w:r>
          </w:p>
        </w:tc>
      </w:tr>
      <w:tr w:rsidR="00CE1428" w:rsidRPr="00795EDF" w14:paraId="3EBF3B38" w14:textId="77777777" w:rsidTr="009E400D">
        <w:tc>
          <w:tcPr>
            <w:tcW w:w="3960" w:type="dxa"/>
          </w:tcPr>
          <w:p w14:paraId="38469323" w14:textId="77777777" w:rsidR="00CE1428" w:rsidRPr="00006519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530" w:type="dxa"/>
          </w:tcPr>
          <w:p w14:paraId="5BB0F139" w14:textId="324F8AAA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06878627" w14:textId="42733450" w:rsidR="00CE1428" w:rsidRPr="00284595" w:rsidRDefault="009E400D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9,468</w:t>
            </w:r>
          </w:p>
        </w:tc>
        <w:tc>
          <w:tcPr>
            <w:tcW w:w="270" w:type="dxa"/>
          </w:tcPr>
          <w:p w14:paraId="183230E1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89EFBE" w14:textId="1DF82390" w:rsidR="00CE1428" w:rsidRPr="00284595" w:rsidRDefault="009E400D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8,583</w:t>
            </w:r>
          </w:p>
        </w:tc>
      </w:tr>
      <w:tr w:rsidR="00CE1428" w:rsidRPr="00795EDF" w14:paraId="25B7466F" w14:textId="77777777" w:rsidTr="009E400D">
        <w:tc>
          <w:tcPr>
            <w:tcW w:w="3960" w:type="dxa"/>
          </w:tcPr>
          <w:p w14:paraId="7A79635E" w14:textId="5122757C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7E6B1E19" w14:textId="77777777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6E6EAE59" w14:textId="3E29470C" w:rsidR="00CE1428" w:rsidRDefault="009E400D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2723838B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7A450A" w14:textId="1A659680" w:rsidR="00CE1428" w:rsidRDefault="00730D32" w:rsidP="0073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E1428" w:rsidRPr="00461CE3" w14:paraId="679819CB" w14:textId="77777777" w:rsidTr="009E400D">
        <w:tc>
          <w:tcPr>
            <w:tcW w:w="3960" w:type="dxa"/>
          </w:tcPr>
          <w:p w14:paraId="7ADE1F1D" w14:textId="77777777" w:rsidR="00CE1428" w:rsidRPr="00461CE3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3A9DCFA" w14:textId="77777777" w:rsidR="00CE1428" w:rsidRPr="00461CE3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4" w:type="dxa"/>
          </w:tcPr>
          <w:p w14:paraId="468F2788" w14:textId="77777777" w:rsidR="00CE1428" w:rsidRPr="00461CE3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EC5588" w14:textId="77777777" w:rsidR="00CE1428" w:rsidRPr="00461CE3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19A4D67" w14:textId="77777777" w:rsidR="00CE1428" w:rsidRPr="00461CE3" w:rsidRDefault="00CE142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1428" w:rsidRPr="00795EDF" w14:paraId="1C9964AE" w14:textId="77777777" w:rsidTr="009E400D">
        <w:tc>
          <w:tcPr>
            <w:tcW w:w="3960" w:type="dxa"/>
          </w:tcPr>
          <w:p w14:paraId="08686E94" w14:textId="77777777" w:rsidR="00CE1428" w:rsidRPr="00B0181B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530" w:type="dxa"/>
          </w:tcPr>
          <w:p w14:paraId="676C3DDF" w14:textId="70A40ACA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2966D90B" w14:textId="4AC4541D" w:rsidR="00CE1428" w:rsidRDefault="00730D32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293</w:t>
            </w:r>
          </w:p>
        </w:tc>
        <w:tc>
          <w:tcPr>
            <w:tcW w:w="270" w:type="dxa"/>
          </w:tcPr>
          <w:p w14:paraId="69A13417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583FED" w14:textId="2C0353C1" w:rsidR="00CE1428" w:rsidRDefault="00730D32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</w:p>
        </w:tc>
      </w:tr>
      <w:tr w:rsidR="00CE1428" w:rsidRPr="00461CE3" w14:paraId="5C97FD90" w14:textId="77777777" w:rsidTr="009E400D">
        <w:tc>
          <w:tcPr>
            <w:tcW w:w="3960" w:type="dxa"/>
          </w:tcPr>
          <w:p w14:paraId="43B82B2C" w14:textId="77777777" w:rsidR="00CE1428" w:rsidRPr="00461CE3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794713CB" w14:textId="67CB9CB9" w:rsidR="00CE1428" w:rsidRPr="00461CE3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64" w:type="dxa"/>
          </w:tcPr>
          <w:p w14:paraId="0B5D0729" w14:textId="3E8E6F0D" w:rsidR="00CE1428" w:rsidRPr="00461CE3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E87103" w14:textId="77777777" w:rsidR="00CE1428" w:rsidRPr="00461CE3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2442DA6" w14:textId="77777777" w:rsidR="00CE1428" w:rsidRPr="00461CE3" w:rsidRDefault="00CE142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1428" w:rsidRPr="00795EDF" w14:paraId="394F9534" w14:textId="77777777" w:rsidTr="009E400D">
        <w:tc>
          <w:tcPr>
            <w:tcW w:w="3960" w:type="dxa"/>
          </w:tcPr>
          <w:p w14:paraId="4DE7695C" w14:textId="77777777" w:rsidR="00CE1428" w:rsidRPr="00B0181B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4C3AB42D" w14:textId="372578D0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1C1C56A" w14:textId="36CF5D4A" w:rsidR="00CE1428" w:rsidRDefault="00CE1428" w:rsidP="00ED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5D88A2" w14:textId="77777777" w:rsidR="00CE1428" w:rsidRDefault="00CE1428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428" w:rsidRPr="00795EDF" w14:paraId="6866021D" w14:textId="77777777" w:rsidTr="009E400D">
        <w:tc>
          <w:tcPr>
            <w:tcW w:w="3960" w:type="dxa"/>
          </w:tcPr>
          <w:p w14:paraId="3D1BCA60" w14:textId="77777777" w:rsidR="00CE1428" w:rsidRPr="00B0181B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58BA5838" w14:textId="7E7145E4" w:rsidR="00CE1428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6E2FA096" w14:textId="7A5CC29B" w:rsidR="00CE1428" w:rsidRDefault="009E400D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21,916</w:t>
            </w:r>
          </w:p>
        </w:tc>
        <w:tc>
          <w:tcPr>
            <w:tcW w:w="270" w:type="dxa"/>
          </w:tcPr>
          <w:p w14:paraId="343080EC" w14:textId="77777777" w:rsidR="00CE1428" w:rsidRPr="00284595" w:rsidRDefault="00CE1428" w:rsidP="0068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CE9CE6" w14:textId="518CDE4B" w:rsidR="00CE1428" w:rsidRDefault="009E400D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22,250</w:t>
            </w:r>
          </w:p>
        </w:tc>
      </w:tr>
    </w:tbl>
    <w:p w14:paraId="739DA0F8" w14:textId="1CE1B096" w:rsidR="00AA6189" w:rsidRPr="00461CE3" w:rsidRDefault="00AA6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4AB2149" w14:textId="7102A4C4" w:rsidR="00812011" w:rsidRPr="00B0181B" w:rsidRDefault="00812011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AA6189">
        <w:rPr>
          <w:rFonts w:ascii="Angsana New" w:hAnsi="Angsana New"/>
          <w:sz w:val="30"/>
          <w:szCs w:val="30"/>
        </w:rPr>
        <w:t xml:space="preserve">30 </w:t>
      </w:r>
      <w:r w:rsidR="00AA6189">
        <w:rPr>
          <w:rFonts w:ascii="Angsana New" w:hAnsi="Angsana New" w:hint="cs"/>
          <w:sz w:val="30"/>
          <w:szCs w:val="30"/>
          <w:cs/>
        </w:rPr>
        <w:t>มิถุนายน</w:t>
      </w:r>
      <w:r w:rsidR="000E5664">
        <w:rPr>
          <w:rFonts w:ascii="Angsana New" w:hAnsi="Angsana New" w:hint="cs"/>
          <w:sz w:val="30"/>
          <w:szCs w:val="30"/>
          <w:cs/>
        </w:rPr>
        <w:t xml:space="preserve"> 2562</w:t>
      </w:r>
      <w:r w:rsidR="00AA618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>31 มีนาคม</w:t>
      </w:r>
      <w:r w:rsidR="00AA6189">
        <w:rPr>
          <w:rFonts w:ascii="Angsana New" w:hAnsi="Angsana New" w:hint="cs"/>
          <w:sz w:val="30"/>
          <w:szCs w:val="30"/>
          <w:cs/>
          <w:lang w:val="th-TH"/>
        </w:rPr>
        <w:t xml:space="preserve"> 2562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428D358" w14:textId="77777777" w:rsidR="0092626A" w:rsidRPr="00461CE3" w:rsidRDefault="0092626A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710"/>
        <w:gridCol w:w="270"/>
        <w:gridCol w:w="1710"/>
      </w:tblGrid>
      <w:tr w:rsidR="005214AC" w:rsidRPr="00B0181B" w14:paraId="1C1FF368" w14:textId="77777777" w:rsidTr="003D2EDD">
        <w:tc>
          <w:tcPr>
            <w:tcW w:w="5499" w:type="dxa"/>
          </w:tcPr>
          <w:p w14:paraId="7C8E869C" w14:textId="3E4A8D8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CF07AF" w14:textId="32DA4015" w:rsidR="005214AC" w:rsidRPr="00B0181B" w:rsidRDefault="00AA6189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5B668589" w14:textId="77777777" w:rsidR="005214AC" w:rsidRPr="00B0181B" w:rsidRDefault="005214AC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71DC51F" w14:textId="03B845A8" w:rsidR="005214AC" w:rsidRPr="00B0181B" w:rsidRDefault="00AA6189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AA6189" w:rsidRPr="00B0181B" w14:paraId="5B18EBB0" w14:textId="77777777" w:rsidTr="003D2EDD">
        <w:tc>
          <w:tcPr>
            <w:tcW w:w="5499" w:type="dxa"/>
          </w:tcPr>
          <w:p w14:paraId="1119AE69" w14:textId="77777777" w:rsidR="00AA6189" w:rsidRPr="00B0181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144AFF6" w14:textId="145C0AFE" w:rsidR="00AA6189" w:rsidRPr="00284595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631F4496" w14:textId="77777777" w:rsidR="00AA6189" w:rsidRPr="00B0181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970EA0" w14:textId="78212BD6" w:rsidR="00AA6189" w:rsidRPr="00284595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AA6189" w:rsidRPr="00B0181B" w14:paraId="7DA3DE72" w14:textId="77777777" w:rsidTr="003D2EDD">
        <w:tc>
          <w:tcPr>
            <w:tcW w:w="5499" w:type="dxa"/>
          </w:tcPr>
          <w:p w14:paraId="10C998A7" w14:textId="77777777" w:rsidR="00AA6189" w:rsidRPr="00B0181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0F1F72B" w14:textId="77777777" w:rsidR="00AA6189" w:rsidRPr="00B0181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6189" w:rsidRPr="00B0181B" w14:paraId="2008CAB8" w14:textId="77777777" w:rsidTr="003D2EDD">
        <w:tc>
          <w:tcPr>
            <w:tcW w:w="5499" w:type="dxa"/>
          </w:tcPr>
          <w:p w14:paraId="0D25815B" w14:textId="6131605C" w:rsidR="00AA6189" w:rsidRPr="00B0181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AA6189" w:rsidRPr="00B0181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A6189" w:rsidRPr="00B0181B" w14:paraId="7EF1A7D0" w14:textId="77777777" w:rsidTr="00315C56">
        <w:trPr>
          <w:trHeight w:val="272"/>
        </w:trPr>
        <w:tc>
          <w:tcPr>
            <w:tcW w:w="5499" w:type="dxa"/>
          </w:tcPr>
          <w:p w14:paraId="66C2DC5A" w14:textId="666393E2" w:rsidR="00AA6189" w:rsidRPr="00C1540E" w:rsidRDefault="00AA6189" w:rsidP="00AA618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C8C5125" w14:textId="10F26D84" w:rsidR="00AA6189" w:rsidRPr="00664E94" w:rsidRDefault="009E400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31,563</w:t>
            </w:r>
          </w:p>
        </w:tc>
        <w:tc>
          <w:tcPr>
            <w:tcW w:w="270" w:type="dxa"/>
          </w:tcPr>
          <w:p w14:paraId="0E11DA3A" w14:textId="77777777" w:rsidR="00AA6189" w:rsidRPr="00664E94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4D1CD82E" w:rsidR="00AA6189" w:rsidRPr="00664E94" w:rsidRDefault="00AA6189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19,821</w:t>
            </w:r>
          </w:p>
        </w:tc>
      </w:tr>
      <w:tr w:rsidR="003F6E63" w:rsidRPr="00B0181B" w14:paraId="0CACADFB" w14:textId="77777777" w:rsidTr="00315C56">
        <w:trPr>
          <w:trHeight w:val="272"/>
        </w:trPr>
        <w:tc>
          <w:tcPr>
            <w:tcW w:w="5499" w:type="dxa"/>
          </w:tcPr>
          <w:p w14:paraId="25598000" w14:textId="55AA0383" w:rsidR="003F6E63" w:rsidRDefault="003F6E63" w:rsidP="00AA618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5903FC3" w14:textId="7655AA07" w:rsidR="003F6E63" w:rsidRDefault="003F6E63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9EB0BC9" w14:textId="77777777" w:rsidR="003F6E63" w:rsidRPr="00664E94" w:rsidRDefault="003F6E63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2FDFE3" w14:textId="41C183F8" w:rsidR="003F6E63" w:rsidRDefault="001E3BC5" w:rsidP="00D1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A6189" w:rsidRPr="00B0181B" w14:paraId="46C51DA5" w14:textId="77777777" w:rsidTr="00315C56">
        <w:trPr>
          <w:trHeight w:val="182"/>
        </w:trPr>
        <w:tc>
          <w:tcPr>
            <w:tcW w:w="5499" w:type="dxa"/>
          </w:tcPr>
          <w:p w14:paraId="6673F816" w14:textId="093171F6" w:rsidR="00AA6189" w:rsidRPr="00062DCB" w:rsidRDefault="00AA6189" w:rsidP="00AA618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A01458D" w14:textId="75CAD149" w:rsidR="00AA6189" w:rsidRDefault="009E400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368,21</w:t>
            </w:r>
            <w:r w:rsidR="00F800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D5F8BA" w14:textId="77777777" w:rsidR="00AA6189" w:rsidRPr="00664E94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B3F4DA" w14:textId="5D9FBC67" w:rsidR="00AA6189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442,233</w:t>
            </w:r>
          </w:p>
        </w:tc>
      </w:tr>
      <w:tr w:rsidR="00AA6189" w:rsidRPr="00B0181B" w14:paraId="0078D73A" w14:textId="77777777" w:rsidTr="004C1677">
        <w:trPr>
          <w:trHeight w:val="452"/>
        </w:trPr>
        <w:tc>
          <w:tcPr>
            <w:tcW w:w="5499" w:type="dxa"/>
          </w:tcPr>
          <w:p w14:paraId="4674CF77" w14:textId="1963E74F" w:rsidR="00AA6189" w:rsidRPr="00062DCB" w:rsidRDefault="00AA6189" w:rsidP="00AA618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47F448" w14:textId="02D606E1" w:rsidR="00AA6189" w:rsidRPr="00F800F1" w:rsidRDefault="009E400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00F1">
              <w:rPr>
                <w:rFonts w:ascii="Angsana New" w:hAnsi="Angsana New"/>
                <w:b/>
                <w:bCs/>
                <w:sz w:val="30"/>
                <w:szCs w:val="30"/>
              </w:rPr>
              <w:t>399,77</w:t>
            </w:r>
            <w:r w:rsidR="003F6E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5731ECA" w14:textId="77777777" w:rsidR="00AA6189" w:rsidRPr="00664E94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0DA70" w14:textId="5E91924E" w:rsidR="00AA6189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462,054</w:t>
            </w:r>
          </w:p>
        </w:tc>
      </w:tr>
    </w:tbl>
    <w:p w14:paraId="65D302D3" w14:textId="12001C90" w:rsidR="0054488A" w:rsidRPr="00461CE3" w:rsidRDefault="0054488A" w:rsidP="00E06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  <w:cs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481"/>
        <w:gridCol w:w="9"/>
        <w:gridCol w:w="1701"/>
        <w:gridCol w:w="9"/>
        <w:gridCol w:w="261"/>
        <w:gridCol w:w="9"/>
        <w:gridCol w:w="1701"/>
        <w:gridCol w:w="9"/>
      </w:tblGrid>
      <w:tr w:rsidR="00CC2EFB" w:rsidRPr="003454FC" w14:paraId="01C825DE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416E969A" w14:textId="11080DF1" w:rsidR="00CC2EFB" w:rsidRPr="003002FE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  <w:gridSpan w:val="2"/>
          </w:tcPr>
          <w:p w14:paraId="4A947A52" w14:textId="77777777" w:rsidR="00CC2EFB" w:rsidRPr="003454FC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25769A" w14:textId="77777777" w:rsidR="00CC2EFB" w:rsidRPr="003454FC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6143D17A" w14:textId="77777777" w:rsidR="00CC2EFB" w:rsidRPr="003454FC" w:rsidRDefault="00CC2EFB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189" w:rsidRPr="003454FC" w14:paraId="499D73FA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53C29E5F" w14:textId="631AD18F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6C428052" w14:textId="3830D756" w:rsidR="00AA6189" w:rsidRPr="00664E94" w:rsidRDefault="009E400D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270" w:type="dxa"/>
            <w:gridSpan w:val="2"/>
          </w:tcPr>
          <w:p w14:paraId="4E41B383" w14:textId="77777777" w:rsidR="00AA6189" w:rsidRPr="00664E94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9908DD1" w14:textId="0C198AFE" w:rsidR="00AA6189" w:rsidRPr="00664E94" w:rsidRDefault="00AA6189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1,103</w:t>
            </w:r>
          </w:p>
        </w:tc>
      </w:tr>
      <w:tr w:rsidR="00AA6189" w:rsidRPr="003454FC" w14:paraId="02A96A66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08D3BCA3" w14:textId="78DD6E9A" w:rsidR="00AA6189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gridSpan w:val="2"/>
          </w:tcPr>
          <w:p w14:paraId="3DF87B3A" w14:textId="74CE68CE" w:rsidR="00AA6189" w:rsidRDefault="00F800F1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  <w:tc>
          <w:tcPr>
            <w:tcW w:w="270" w:type="dxa"/>
            <w:gridSpan w:val="2"/>
          </w:tcPr>
          <w:p w14:paraId="009C3AE3" w14:textId="77777777" w:rsidR="00AA6189" w:rsidRPr="00664E94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048BCFA4" w14:textId="564AEA9F" w:rsidR="00AA6189" w:rsidRPr="00664E94" w:rsidRDefault="00AA6189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5,212</w:t>
            </w:r>
          </w:p>
        </w:tc>
      </w:tr>
      <w:tr w:rsidR="00AA6189" w:rsidRPr="003454FC" w14:paraId="44613C77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38770A9F" w14:textId="459960A7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49DF5692" w14:textId="43FA9A1B" w:rsidR="00AA6189" w:rsidRPr="00664E94" w:rsidRDefault="00F800F1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2,895</w:t>
            </w:r>
          </w:p>
        </w:tc>
        <w:tc>
          <w:tcPr>
            <w:tcW w:w="270" w:type="dxa"/>
            <w:gridSpan w:val="2"/>
          </w:tcPr>
          <w:p w14:paraId="1808EC98" w14:textId="77777777" w:rsidR="00AA6189" w:rsidRPr="00664E94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2969369F" w14:textId="0DA764E8" w:rsidR="00AA6189" w:rsidRPr="00664E94" w:rsidRDefault="00AA6189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2,855</w:t>
            </w:r>
          </w:p>
        </w:tc>
      </w:tr>
      <w:tr w:rsidR="00AA6189" w:rsidRPr="003454FC" w14:paraId="24145325" w14:textId="77777777" w:rsidTr="00576FBB">
        <w:trPr>
          <w:gridAfter w:val="1"/>
          <w:wAfter w:w="9" w:type="dxa"/>
          <w:trHeight w:val="424"/>
        </w:trPr>
        <w:tc>
          <w:tcPr>
            <w:tcW w:w="5490" w:type="dxa"/>
            <w:gridSpan w:val="2"/>
          </w:tcPr>
          <w:p w14:paraId="3442BC1C" w14:textId="77777777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373D42" w14:textId="3A12601E" w:rsidR="00AA6189" w:rsidRPr="003454FC" w:rsidRDefault="009E400D" w:rsidP="00F80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9,97</w:t>
            </w:r>
            <w:r w:rsidR="00F800F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05360AEF" w14:textId="77777777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4E3357" w14:textId="71703658" w:rsidR="00AA6189" w:rsidRPr="003454FC" w:rsidRDefault="00AA6189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9,170</w:t>
            </w:r>
          </w:p>
        </w:tc>
      </w:tr>
      <w:tr w:rsidR="00ED3541" w:rsidRPr="00B0181B" w14:paraId="65C09A65" w14:textId="77777777" w:rsidTr="00B819BE">
        <w:tc>
          <w:tcPr>
            <w:tcW w:w="5499" w:type="dxa"/>
            <w:gridSpan w:val="3"/>
          </w:tcPr>
          <w:p w14:paraId="5F23E570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7F25DB64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gridSpan w:val="2"/>
          </w:tcPr>
          <w:p w14:paraId="6A5E8622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474CBB77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ED3541" w:rsidRPr="00B0181B" w14:paraId="2B6CB541" w14:textId="77777777" w:rsidTr="00B819BE">
        <w:tc>
          <w:tcPr>
            <w:tcW w:w="5499" w:type="dxa"/>
            <w:gridSpan w:val="3"/>
          </w:tcPr>
          <w:p w14:paraId="28F0108D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1CB7AE5E" w14:textId="77777777" w:rsidR="00ED3541" w:rsidRPr="00284595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14:paraId="4DA90804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68A5604F" w14:textId="77777777" w:rsidR="00ED3541" w:rsidRPr="00284595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ED3541" w:rsidRPr="00B0181B" w14:paraId="6A0761A6" w14:textId="77777777" w:rsidTr="00B819BE">
        <w:tc>
          <w:tcPr>
            <w:tcW w:w="5499" w:type="dxa"/>
            <w:gridSpan w:val="3"/>
          </w:tcPr>
          <w:p w14:paraId="04725070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6"/>
          </w:tcPr>
          <w:p w14:paraId="308499A7" w14:textId="77777777" w:rsidR="00ED3541" w:rsidRPr="00B0181B" w:rsidRDefault="00ED3541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A27" w:rsidRPr="00C52C41" w14:paraId="67529D6A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69F5A662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  <w:gridSpan w:val="2"/>
          </w:tcPr>
          <w:p w14:paraId="0FFCF0C5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5AD7002" w14:textId="77777777" w:rsidR="00843A27" w:rsidRPr="00C52C41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19AEF0A5" w14:textId="77777777" w:rsidR="00843A27" w:rsidRPr="00F2760C" w:rsidRDefault="00843A27" w:rsidP="0084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A6189" w:rsidRPr="00C52C41" w14:paraId="2D6B5CF3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7CA9D4D0" w14:textId="65EA64CF" w:rsidR="00AA6189" w:rsidRPr="00C52C41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1A562713" w14:textId="73E0E215" w:rsidR="00AA6189" w:rsidRPr="00062DCB" w:rsidRDefault="009E400D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270" w:type="dxa"/>
            <w:gridSpan w:val="2"/>
          </w:tcPr>
          <w:p w14:paraId="7625D2F3" w14:textId="77777777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241AA652" w14:textId="5DBBE923" w:rsidR="00AA6189" w:rsidRPr="00062DCB" w:rsidRDefault="00AA6189" w:rsidP="00D1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A6189" w:rsidRPr="00C52C41" w14:paraId="46EB39E4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03FEE8E6" w14:textId="7F02F25E" w:rsidR="00AA6189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gridSpan w:val="2"/>
          </w:tcPr>
          <w:p w14:paraId="653960F9" w14:textId="2A5C6F40" w:rsidR="00AA6189" w:rsidRDefault="009E400D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239,723</w:t>
            </w:r>
          </w:p>
        </w:tc>
        <w:tc>
          <w:tcPr>
            <w:tcW w:w="270" w:type="dxa"/>
            <w:gridSpan w:val="2"/>
          </w:tcPr>
          <w:p w14:paraId="654A0ABE" w14:textId="77777777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648B1681" w14:textId="4D9CA22F" w:rsidR="00AA6189" w:rsidRPr="00062DCB" w:rsidRDefault="00AA6189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179,700</w:t>
            </w:r>
          </w:p>
        </w:tc>
      </w:tr>
      <w:tr w:rsidR="00AA6189" w:rsidRPr="00C52C41" w14:paraId="45CCC32D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09E9C657" w14:textId="77777777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gridSpan w:val="2"/>
          </w:tcPr>
          <w:p w14:paraId="686ABFD6" w14:textId="3594E1CD" w:rsidR="00AA6189" w:rsidRPr="00062DCB" w:rsidRDefault="009E400D" w:rsidP="003B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238,570</w:t>
            </w:r>
          </w:p>
        </w:tc>
        <w:tc>
          <w:tcPr>
            <w:tcW w:w="270" w:type="dxa"/>
            <w:gridSpan w:val="2"/>
          </w:tcPr>
          <w:p w14:paraId="624E527A" w14:textId="77777777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71BEF513" w14:textId="58D691A9" w:rsidR="00AA6189" w:rsidRPr="00062DCB" w:rsidRDefault="00AA6189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102,231</w:t>
            </w:r>
          </w:p>
        </w:tc>
      </w:tr>
      <w:tr w:rsidR="00AA6189" w:rsidRPr="00C52C41" w14:paraId="69A92AC3" w14:textId="77777777" w:rsidTr="00576FBB">
        <w:trPr>
          <w:gridAfter w:val="1"/>
          <w:wAfter w:w="9" w:type="dxa"/>
          <w:trHeight w:val="334"/>
        </w:trPr>
        <w:tc>
          <w:tcPr>
            <w:tcW w:w="5490" w:type="dxa"/>
            <w:gridSpan w:val="2"/>
          </w:tcPr>
          <w:p w14:paraId="083B9C42" w14:textId="77777777" w:rsidR="00AA6189" w:rsidRPr="00C52C41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E65475" w14:textId="7B16B5C1" w:rsidR="00AA6189" w:rsidRPr="002E4B05" w:rsidRDefault="009E400D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479,469</w:t>
            </w:r>
          </w:p>
        </w:tc>
        <w:tc>
          <w:tcPr>
            <w:tcW w:w="270" w:type="dxa"/>
            <w:gridSpan w:val="2"/>
          </w:tcPr>
          <w:p w14:paraId="2C430D75" w14:textId="77777777" w:rsidR="00AA6189" w:rsidRPr="002E4B05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680C36" w14:textId="7A638A42" w:rsidR="00AA6189" w:rsidRPr="002E4B05" w:rsidRDefault="00AA6189" w:rsidP="009E4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281,931</w:t>
            </w:r>
          </w:p>
        </w:tc>
      </w:tr>
      <w:tr w:rsidR="00623DAA" w:rsidRPr="00571D3B" w14:paraId="6D907482" w14:textId="77777777" w:rsidTr="00576FBB">
        <w:trPr>
          <w:gridAfter w:val="1"/>
          <w:wAfter w:w="9" w:type="dxa"/>
        </w:trPr>
        <w:tc>
          <w:tcPr>
            <w:tcW w:w="5490" w:type="dxa"/>
            <w:gridSpan w:val="2"/>
          </w:tcPr>
          <w:p w14:paraId="19DA6F0E" w14:textId="77777777" w:rsidR="00623DAA" w:rsidRPr="00571D3B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6BE33B5C" w14:textId="77777777" w:rsidR="00623DAA" w:rsidRPr="00571D3B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7691902" w14:textId="77777777" w:rsidR="00623DAA" w:rsidRPr="00571D3B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65F11A72" w14:textId="77777777" w:rsidR="00623DAA" w:rsidRPr="00571D3B" w:rsidRDefault="00623DAA" w:rsidP="00E0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23DAA" w:rsidRPr="00C52C41" w14:paraId="21EDEDB5" w14:textId="77777777" w:rsidTr="00576FBB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51D6FF5B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  <w:gridSpan w:val="6"/>
          </w:tcPr>
          <w:p w14:paraId="400F3195" w14:textId="77777777" w:rsidR="00623DAA" w:rsidRPr="00C52C41" w:rsidRDefault="00623DAA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A6189" w:rsidRPr="00C52C41" w14:paraId="08D72A29" w14:textId="77777777" w:rsidTr="00576FBB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3FC504A8" w14:textId="77777777" w:rsidR="00AA6189" w:rsidRPr="00C52C41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04507AF3" w14:textId="34977844" w:rsidR="00AA6189" w:rsidRPr="00062DCB" w:rsidRDefault="00415665" w:rsidP="0041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35,650</w:t>
            </w:r>
          </w:p>
        </w:tc>
        <w:tc>
          <w:tcPr>
            <w:tcW w:w="270" w:type="dxa"/>
            <w:gridSpan w:val="2"/>
          </w:tcPr>
          <w:p w14:paraId="1E896E8E" w14:textId="77777777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196312DB" w14:textId="1EE1FAF2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25,964</w:t>
            </w:r>
          </w:p>
        </w:tc>
      </w:tr>
      <w:tr w:rsidR="00AA6189" w:rsidRPr="00C52C41" w14:paraId="5D381878" w14:textId="77777777" w:rsidTr="00576FBB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41792F20" w14:textId="77777777" w:rsidR="00AA6189" w:rsidRPr="00C52C41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gridSpan w:val="2"/>
          </w:tcPr>
          <w:p w14:paraId="6111BC5C" w14:textId="391EE4CC" w:rsidR="00AA6189" w:rsidRPr="00062DCB" w:rsidRDefault="00415665" w:rsidP="0041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270" w:type="dxa"/>
            <w:gridSpan w:val="2"/>
          </w:tcPr>
          <w:p w14:paraId="0073F82E" w14:textId="77777777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7C04BF9E" w14:textId="60125F02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1,163</w:t>
            </w:r>
          </w:p>
        </w:tc>
      </w:tr>
      <w:tr w:rsidR="00AA6189" w:rsidRPr="00C52C41" w14:paraId="67D36B93" w14:textId="77777777" w:rsidTr="00576FBB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4C0F9394" w14:textId="17D3D3E3" w:rsidR="00AA6189" w:rsidRPr="00C52C41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0C9D6265" w14:textId="38C12563" w:rsidR="00AA6189" w:rsidRPr="00062DCB" w:rsidRDefault="00415665" w:rsidP="0041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10,313</w:t>
            </w:r>
          </w:p>
        </w:tc>
        <w:tc>
          <w:tcPr>
            <w:tcW w:w="270" w:type="dxa"/>
            <w:gridSpan w:val="2"/>
          </w:tcPr>
          <w:p w14:paraId="0CD47710" w14:textId="77777777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4DE86765" w14:textId="46BD3C11" w:rsidR="00AA6189" w:rsidRPr="00062DCB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9,533</w:t>
            </w:r>
          </w:p>
        </w:tc>
      </w:tr>
      <w:tr w:rsidR="00AA6189" w:rsidRPr="00C52C41" w14:paraId="681CCAEE" w14:textId="77777777" w:rsidTr="00576FBB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34D2D718" w14:textId="77777777" w:rsidR="00AA6189" w:rsidRPr="00C52C41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294C1" w14:textId="37813351" w:rsidR="00AA6189" w:rsidRPr="00031D49" w:rsidRDefault="00415665" w:rsidP="0041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47,005</w:t>
            </w:r>
          </w:p>
        </w:tc>
        <w:tc>
          <w:tcPr>
            <w:tcW w:w="270" w:type="dxa"/>
            <w:gridSpan w:val="2"/>
          </w:tcPr>
          <w:p w14:paraId="6D616C34" w14:textId="77777777" w:rsidR="00AA6189" w:rsidRPr="00C52C41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80FAA8" w14:textId="3B1CE6F9" w:rsidR="00AA6189" w:rsidRPr="00031D49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36,660</w:t>
            </w:r>
          </w:p>
        </w:tc>
      </w:tr>
      <w:tr w:rsidR="00CC2EFB" w:rsidRPr="00571D3B" w14:paraId="64773D22" w14:textId="77777777" w:rsidTr="00576FBB">
        <w:trPr>
          <w:gridBefore w:val="1"/>
          <w:gridAfter w:val="1"/>
          <w:wBefore w:w="9" w:type="dxa"/>
          <w:wAfter w:w="9" w:type="dxa"/>
        </w:trPr>
        <w:tc>
          <w:tcPr>
            <w:tcW w:w="9171" w:type="dxa"/>
            <w:gridSpan w:val="7"/>
          </w:tcPr>
          <w:p w14:paraId="233FDFBE" w14:textId="77777777" w:rsidR="00CC2EFB" w:rsidRPr="00571D3B" w:rsidRDefault="00CC2EFB" w:rsidP="00623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7F5AAE" w:rsidRPr="00C52C41" w14:paraId="32058996" w14:textId="77777777" w:rsidTr="00576FBB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29D5DA01" w14:textId="72821FF6" w:rsidR="007F5AAE" w:rsidRPr="00082AE8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  <w:gridSpan w:val="2"/>
          </w:tcPr>
          <w:p w14:paraId="0C191BA7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A468D7D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FAEDA9D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C52C41" w14:paraId="3FCD263E" w14:textId="77777777" w:rsidTr="00576FBB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69C7CAF3" w14:textId="67DDBBAA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gridSpan w:val="2"/>
          </w:tcPr>
          <w:p w14:paraId="30C1C823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527A3DC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2CC5EACB" w14:textId="77777777" w:rsidR="007F5AAE" w:rsidRPr="00304AFC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6189" w:rsidRPr="00C52C41" w14:paraId="101C261C" w14:textId="77777777" w:rsidTr="00576FBB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2ADC8D58" w14:textId="714F7258" w:rsidR="00AA6189" w:rsidRPr="0013415F" w:rsidRDefault="00AA6189" w:rsidP="00AA618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  <w:gridSpan w:val="2"/>
          </w:tcPr>
          <w:p w14:paraId="6A272CC7" w14:textId="48979693" w:rsidR="00AA6189" w:rsidRPr="00304AFC" w:rsidRDefault="00415665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  <w:gridSpan w:val="2"/>
          </w:tcPr>
          <w:p w14:paraId="7BEDB6E4" w14:textId="77777777" w:rsidR="00AA6189" w:rsidRPr="00304A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698E388B" w14:textId="62D3EADF" w:rsidR="00AA6189" w:rsidRPr="00304AFC" w:rsidRDefault="00AA6189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</w:tr>
      <w:tr w:rsidR="00AA6189" w:rsidRPr="00C52C41" w14:paraId="36AF0D98" w14:textId="77777777" w:rsidTr="00576FBB">
        <w:trPr>
          <w:gridBefore w:val="1"/>
          <w:wBefore w:w="9" w:type="dxa"/>
        </w:trPr>
        <w:tc>
          <w:tcPr>
            <w:tcW w:w="5490" w:type="dxa"/>
            <w:gridSpan w:val="2"/>
          </w:tcPr>
          <w:p w14:paraId="03780C1B" w14:textId="2EF85AAC" w:rsidR="00AA6189" w:rsidRPr="0013415F" w:rsidRDefault="00AA6189" w:rsidP="00AA618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gridSpan w:val="2"/>
          </w:tcPr>
          <w:p w14:paraId="2F750A21" w14:textId="082C3638" w:rsidR="00AA6189" w:rsidRPr="00304AFC" w:rsidRDefault="00415665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35,65</w:t>
            </w:r>
            <w:r w:rsidR="00A413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38124ECF" w14:textId="77777777" w:rsidR="00AA6189" w:rsidRPr="00304A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166253B" w14:textId="7E6C2601" w:rsidR="00AA6189" w:rsidRPr="00304A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36,891</w:t>
            </w:r>
          </w:p>
        </w:tc>
      </w:tr>
      <w:tr w:rsidR="007F5AAE" w:rsidRPr="00C52C41" w14:paraId="6943DED4" w14:textId="77777777" w:rsidTr="00576FBB">
        <w:trPr>
          <w:gridBefore w:val="1"/>
          <w:gridAfter w:val="1"/>
          <w:wBefore w:w="9" w:type="dxa"/>
          <w:wAfter w:w="9" w:type="dxa"/>
        </w:trPr>
        <w:tc>
          <w:tcPr>
            <w:tcW w:w="5481" w:type="dxa"/>
          </w:tcPr>
          <w:p w14:paraId="3DDF4228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F9CC3A" w14:textId="69478851" w:rsidR="007F5AAE" w:rsidRPr="00031D49" w:rsidRDefault="00415665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40,59</w:t>
            </w:r>
            <w:r w:rsidR="00A4136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621CA2C9" w14:textId="77777777" w:rsidR="007F5AAE" w:rsidRPr="00C52C41" w:rsidRDefault="007F5AAE" w:rsidP="004F7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9DF16D" w14:textId="606EEA99" w:rsidR="007F5AAE" w:rsidRPr="00031D49" w:rsidRDefault="00AA6189" w:rsidP="003D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41,825</w:t>
            </w:r>
          </w:p>
        </w:tc>
      </w:tr>
    </w:tbl>
    <w:p w14:paraId="635B0533" w14:textId="77777777" w:rsidR="000F0724" w:rsidRPr="00571D3B" w:rsidRDefault="000F072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14:paraId="2780B4D6" w14:textId="77777777" w:rsidR="00197594" w:rsidRPr="001C4FF9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1C4FF9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210A07C8" w:rsidR="00CE44BE" w:rsidRPr="00571D3B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20"/>
          <w:szCs w:val="20"/>
          <w:highlight w:val="yellow"/>
          <w:lang w:val="en-US"/>
        </w:rPr>
      </w:pPr>
    </w:p>
    <w:p w14:paraId="635C5ED8" w14:textId="77777777"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14:paraId="69AF6E7D" w14:textId="77777777"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A2EB271" w14:textId="4DF94F58" w:rsidR="009E47C6" w:rsidRPr="00DA7ADC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Inc.</w:t>
      </w:r>
      <w:r w:rsidRPr="00DA7ADC">
        <w:rPr>
          <w:rFonts w:ascii="Angsana New" w:hAnsi="Angsana New"/>
          <w:sz w:val="30"/>
          <w:szCs w:val="30"/>
          <w:cs/>
        </w:rPr>
        <w:t>) โดยบริษัทใหญ่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>
        <w:rPr>
          <w:rFonts w:ascii="Angsana New" w:hAnsi="Angsana New"/>
          <w:sz w:val="30"/>
          <w:szCs w:val="30"/>
          <w:cs/>
        </w:rPr>
        <w:t>ตกลงให้</w:t>
      </w:r>
      <w:r w:rsidRPr="00DA7ADC">
        <w:rPr>
          <w:rFonts w:ascii="Angsana New" w:hAnsi="Angsana New"/>
          <w:sz w:val="30"/>
          <w:szCs w:val="30"/>
          <w:cs/>
        </w:rPr>
        <w:t xml:space="preserve">บริษัทมีสิทธิในการใช้เครื่องหมายการค้า </w:t>
      </w:r>
      <w:r w:rsidRPr="00DA7ADC">
        <w:rPr>
          <w:rFonts w:ascii="Angsana New" w:hAnsi="Angsana New"/>
          <w:sz w:val="30"/>
          <w:szCs w:val="30"/>
        </w:rPr>
        <w:t>“Thai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with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Golden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Eagle”</w:t>
      </w:r>
      <w:r w:rsidRPr="00DA7ADC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ในอัตรา 0.01 เหรียญสหรัฐอเมริกา ต่อหลา สำหรับผ้าที่ขายภายใต้เครื่องหมายการค้าดังกล่าว สัญญา</w:t>
      </w:r>
      <w:r w:rsidR="00DC7760">
        <w:rPr>
          <w:rFonts w:ascii="Angsana New" w:hAnsi="Angsana New"/>
          <w:sz w:val="30"/>
          <w:szCs w:val="30"/>
        </w:rPr>
        <w:br/>
      </w:r>
      <w:r w:rsidRPr="00DA7ADC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DA7ADC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 w:rsidR="00C47BD6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DA7ADC">
        <w:rPr>
          <w:rFonts w:ascii="Angsana New" w:hAnsi="Angsana New"/>
          <w:spacing w:val="-4"/>
          <w:sz w:val="30"/>
          <w:szCs w:val="30"/>
          <w:cs/>
        </w:rPr>
        <w:t>ส</w:t>
      </w:r>
      <w:r w:rsidR="003948BD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3C804449" w14:textId="77777777" w:rsidR="009E47C6" w:rsidRPr="00557F68" w:rsidRDefault="009E47C6" w:rsidP="009E47C6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14"/>
          <w:szCs w:val="14"/>
          <w:highlight w:val="yellow"/>
          <w:lang w:val="en-US"/>
        </w:rPr>
      </w:pPr>
    </w:p>
    <w:p w14:paraId="1FC876F1" w14:textId="77777777" w:rsidR="009E47C6" w:rsidRPr="001C4FF9" w:rsidRDefault="009E47C6" w:rsidP="009E47C6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1C4FF9">
        <w:rPr>
          <w:rFonts w:ascii="Angsana New" w:hAnsi="Angsana New" w:cs="Angsana New"/>
          <w:i/>
          <w:iCs/>
          <w:spacing w:val="-6"/>
          <w:cs/>
          <w:lang w:val="en-US"/>
        </w:rPr>
        <w:lastRenderedPageBreak/>
        <w:t>สัญญารับบริการด้านการจัดการ</w:t>
      </w:r>
    </w:p>
    <w:p w14:paraId="4EA0AF70" w14:textId="77777777" w:rsid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7208F53" w14:textId="4955ED54" w:rsid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3B6947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(ประเทศไทย) จำกัด</w:t>
      </w:r>
      <w:r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3B6947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บริษัทมีภาระผูกพันที่จะต้องจ่าย</w:t>
      </w:r>
      <w:r w:rsidRPr="003B6947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ที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3B6947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007E7C8C" w14:textId="77777777"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273247" w14:textId="77777777"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1C4FF9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14:paraId="45C0A070" w14:textId="77777777"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9D7CFF1" w14:textId="77777777" w:rsidR="009E47C6" w:rsidRPr="00DA7ADC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บริษัทมีสัญญาเช่า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สาธารณูปโภค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และบริการหลายฉบับกับบริษัทที่เกี่ยวข้องกันสองแห่ง (บริษัท ไทย โทเร ซินเทติคส์ </w:t>
      </w:r>
      <w:r w:rsidRPr="00DA7ADC">
        <w:rPr>
          <w:rFonts w:ascii="Angsana New" w:hAnsi="Angsana New"/>
          <w:sz w:val="30"/>
          <w:szCs w:val="30"/>
          <w:cs/>
        </w:rPr>
        <w:t>จำกัด และ บริษัท ซีเอ็มที ไดอิ้ง จำกัด) โดยบริษัทตกลงให้เช่าอาคารโรงงาน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หรือที่ดิน</w:t>
      </w:r>
      <w:r w:rsidRPr="00DA7ADC">
        <w:rPr>
          <w:rFonts w:ascii="Angsana New" w:hAnsi="Angsana New"/>
          <w:sz w:val="30"/>
          <w:szCs w:val="30"/>
          <w:cs/>
        </w:rPr>
        <w:t xml:space="preserve"> และให้บริการทาง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ด้านสาธารณูปโภค</w:t>
      </w:r>
      <w:r w:rsidRPr="00DA7ADC">
        <w:rPr>
          <w:rFonts w:ascii="Angsana New" w:hAnsi="Angsana New"/>
          <w:sz w:val="30"/>
          <w:szCs w:val="30"/>
          <w:cs/>
        </w:rPr>
        <w:t>กับบริษัทที่เกี่ยวข้องกันดังกล่าว ภายใต้เงื่อนไขของสัญญา บริษัทที่เกี่ยวข้องกัน</w:t>
      </w:r>
      <w:r>
        <w:rPr>
          <w:rFonts w:ascii="Angsana New" w:hAnsi="Angsana New"/>
          <w:sz w:val="30"/>
          <w:szCs w:val="30"/>
          <w:cs/>
        </w:rPr>
        <w:br/>
        <w:t>มีภาระผูกพันที่จะต้องจ่าย</w:t>
      </w:r>
      <w:r w:rsidRPr="00DA7ADC">
        <w:rPr>
          <w:rFonts w:ascii="Angsana New" w:hAnsi="Angsana New"/>
          <w:sz w:val="30"/>
          <w:szCs w:val="30"/>
          <w:cs/>
        </w:rPr>
        <w:t>ค่าเช่า ค่าสาธารณูปโภค และค่าบริก</w:t>
      </w:r>
      <w:r>
        <w:rPr>
          <w:rFonts w:ascii="Angsana New" w:hAnsi="Angsana New"/>
          <w:sz w:val="30"/>
          <w:szCs w:val="30"/>
          <w:cs/>
        </w:rPr>
        <w:t>ารให้กับบริษัทตามจำนวนเงินที่</w:t>
      </w:r>
      <w:r w:rsidRPr="00DA7ADC">
        <w:rPr>
          <w:rFonts w:ascii="Angsana New" w:hAnsi="Angsana New"/>
          <w:sz w:val="30"/>
          <w:szCs w:val="30"/>
          <w:cs/>
        </w:rPr>
        <w:t>ระบุไว้</w:t>
      </w:r>
      <w:r>
        <w:rPr>
          <w:rFonts w:ascii="Angsana New" w:hAnsi="Angsana New"/>
          <w:sz w:val="30"/>
          <w:szCs w:val="30"/>
          <w:cs/>
        </w:rPr>
        <w:br/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การล่วงหน้าไม่น้อย</w:t>
      </w:r>
      <w:r w:rsidRPr="00F03586">
        <w:rPr>
          <w:rFonts w:ascii="Angsana New" w:hAnsi="Angsana New"/>
          <w:sz w:val="30"/>
          <w:szCs w:val="30"/>
          <w:cs/>
          <w:lang w:val="th-TH"/>
        </w:rPr>
        <w:t xml:space="preserve">กว่า </w:t>
      </w:r>
      <w:r w:rsidRPr="00F03586">
        <w:rPr>
          <w:rFonts w:ascii="Angsana New" w:hAnsi="Angsana New" w:hint="cs"/>
          <w:sz w:val="30"/>
          <w:szCs w:val="30"/>
          <w:cs/>
        </w:rPr>
        <w:t xml:space="preserve">2 และ 3 </w:t>
      </w:r>
      <w:r w:rsidRPr="00F03586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37510F91" w14:textId="77777777"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CEFE4D" w14:textId="77777777"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14:paraId="0EFE9489" w14:textId="77777777" w:rsidR="009E47C6" w:rsidRP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79506F6" w14:textId="34066366" w:rsid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1E8A1D69" w14:textId="77777777" w:rsidR="00B75936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E339DE" w14:textId="4EB28208" w:rsidR="00B75936" w:rsidRPr="00B75936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14:paraId="34637678" w14:textId="77777777" w:rsidR="00B75936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4200FED" w14:textId="5C2FE4A5" w:rsidR="00B75936" w:rsidRPr="00DA7ADC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>
        <w:rPr>
          <w:rFonts w:ascii="Angsana New" w:hAnsi="Angsana New"/>
          <w:sz w:val="30"/>
          <w:szCs w:val="30"/>
        </w:rPr>
        <w:t xml:space="preserve">(Toray Industries, Inc.) </w:t>
      </w:r>
      <w:r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14:paraId="125380B5" w14:textId="31335356" w:rsidR="00D23C26" w:rsidRPr="008D69E3" w:rsidRDefault="00D23C26" w:rsidP="00B75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2A458E32" w14:textId="77777777" w:rsidR="008D69E3" w:rsidRDefault="008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EE0FDF9" w14:textId="267FB6CB" w:rsidR="001C4FF9" w:rsidRPr="000568D6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68D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14:paraId="587C0BBA" w14:textId="77777777" w:rsidR="001C4FF9" w:rsidRPr="008D69E3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14:paraId="29DAC958" w14:textId="18FECF70" w:rsidR="001C4FF9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A6189" w:rsidRPr="000568D6">
        <w:rPr>
          <w:rFonts w:ascii="Angsana New" w:hAnsi="Angsana New" w:hint="cs"/>
          <w:sz w:val="30"/>
          <w:szCs w:val="30"/>
          <w:cs/>
        </w:rPr>
        <w:t>30 มิถุนายน</w:t>
      </w:r>
      <w:r w:rsidR="00212542" w:rsidRPr="000568D6">
        <w:rPr>
          <w:rFonts w:ascii="Angsana New" w:hAnsi="Angsana New" w:hint="cs"/>
          <w:sz w:val="30"/>
          <w:szCs w:val="30"/>
          <w:cs/>
        </w:rPr>
        <w:t xml:space="preserve"> 2562</w:t>
      </w:r>
      <w:r w:rsidR="00AA6189" w:rsidRPr="000568D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0568D6">
        <w:rPr>
          <w:rFonts w:ascii="Angsana New" w:hAnsi="Angsana New"/>
          <w:sz w:val="30"/>
          <w:szCs w:val="30"/>
          <w:cs/>
        </w:rPr>
        <w:t>31 มีนาคม</w:t>
      </w:r>
      <w:r w:rsidR="00AA6189" w:rsidRPr="000568D6">
        <w:rPr>
          <w:rFonts w:ascii="Angsana New" w:hAnsi="Angsana New" w:hint="cs"/>
          <w:sz w:val="30"/>
          <w:szCs w:val="30"/>
          <w:cs/>
        </w:rPr>
        <w:t xml:space="preserve"> 2562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0268C9B1" w14:textId="090E4227" w:rsidR="005644E4" w:rsidRPr="005644E4" w:rsidRDefault="005644E4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14:paraId="030C8427" w14:textId="470A02E0" w:rsidR="005644E4" w:rsidRPr="008C1619" w:rsidRDefault="005644E4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16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B34A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รายจ่ายฝ่ายทุน</w:t>
      </w:r>
    </w:p>
    <w:p w14:paraId="496B0897" w14:textId="77777777" w:rsidR="001C4FF9" w:rsidRPr="008D69E3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AA6189" w:rsidRPr="003D047D" w14:paraId="26DCFF3B" w14:textId="77777777" w:rsidTr="002C08FB">
        <w:trPr>
          <w:tblHeader/>
        </w:trPr>
        <w:tc>
          <w:tcPr>
            <w:tcW w:w="5580" w:type="dxa"/>
          </w:tcPr>
          <w:p w14:paraId="11205DA5" w14:textId="77777777" w:rsidR="00AA6189" w:rsidRPr="003D047D" w:rsidRDefault="00AA6189" w:rsidP="00AA6189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21B534C5" w14:textId="3141B19A" w:rsidR="00AA6189" w:rsidRPr="000568D6" w:rsidRDefault="00AA6189" w:rsidP="00AA6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3FB63B63" w14:textId="77777777" w:rsidR="00AA6189" w:rsidRPr="000568D6" w:rsidRDefault="00AA6189" w:rsidP="00AA6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112C4A" w14:textId="073407DE" w:rsidR="00AA6189" w:rsidRPr="000568D6" w:rsidRDefault="00AA6189" w:rsidP="00AA6189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68D6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AA6189" w:rsidRPr="003D047D" w14:paraId="4F3DDFA7" w14:textId="77777777" w:rsidTr="002C08FB">
        <w:trPr>
          <w:tblHeader/>
        </w:trPr>
        <w:tc>
          <w:tcPr>
            <w:tcW w:w="5580" w:type="dxa"/>
          </w:tcPr>
          <w:p w14:paraId="720CC0F3" w14:textId="77777777" w:rsidR="00AA6189" w:rsidRPr="003D047D" w:rsidRDefault="00AA6189" w:rsidP="00AA6189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6E531A38" w14:textId="721E8E10" w:rsidR="00AA6189" w:rsidRPr="000568D6" w:rsidRDefault="00AA6189" w:rsidP="00AA6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521BE93" w14:textId="77777777" w:rsidR="00AA6189" w:rsidRPr="000568D6" w:rsidRDefault="00AA6189" w:rsidP="00AA6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98B3FD" w14:textId="193CE16B" w:rsidR="00AA6189" w:rsidRPr="000568D6" w:rsidRDefault="00AA6189" w:rsidP="00AA618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0568D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C4FF9" w:rsidRPr="003D047D" w14:paraId="288AC54C" w14:textId="77777777" w:rsidTr="00432694">
        <w:trPr>
          <w:tblHeader/>
        </w:trPr>
        <w:tc>
          <w:tcPr>
            <w:tcW w:w="5580" w:type="dxa"/>
          </w:tcPr>
          <w:p w14:paraId="073846F0" w14:textId="77777777" w:rsidR="001C4FF9" w:rsidRPr="003D047D" w:rsidRDefault="001C4FF9" w:rsidP="00C11293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</w:tcPr>
          <w:p w14:paraId="15062A20" w14:textId="77777777" w:rsidR="001C4FF9" w:rsidRPr="000568D6" w:rsidRDefault="001C4FF9" w:rsidP="00C1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0137" w:rsidRPr="003D047D" w14:paraId="0878E33E" w14:textId="77777777" w:rsidTr="00432694">
        <w:tc>
          <w:tcPr>
            <w:tcW w:w="5580" w:type="dxa"/>
          </w:tcPr>
          <w:p w14:paraId="020D2247" w14:textId="300DCAC6" w:rsidR="00890137" w:rsidRPr="000568D6" w:rsidRDefault="00632960" w:rsidP="00BF4EA9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</w:t>
            </w:r>
            <w:r w:rsidR="00890137"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4CE8ABB9" w14:textId="71C5D802" w:rsidR="00890137" w:rsidRPr="000568D6" w:rsidRDefault="000568D6" w:rsidP="0048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10BF50" w14:textId="77777777" w:rsidR="00890137" w:rsidRPr="000568D6" w:rsidRDefault="00890137" w:rsidP="0089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E882825" w14:textId="3C520CD1" w:rsidR="00890137" w:rsidRPr="000568D6" w:rsidRDefault="00890137" w:rsidP="0089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890137" w:rsidRPr="003D047D" w14:paraId="4E9351C4" w14:textId="77777777" w:rsidTr="00432694">
        <w:tc>
          <w:tcPr>
            <w:tcW w:w="5580" w:type="dxa"/>
          </w:tcPr>
          <w:p w14:paraId="589D5CA3" w14:textId="4F8DAFA4" w:rsidR="00890137" w:rsidRPr="000568D6" w:rsidRDefault="00890137" w:rsidP="00BF4EA9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</w:tcPr>
          <w:p w14:paraId="27F7B59A" w14:textId="7872FF03" w:rsidR="00890137" w:rsidRPr="000568D6" w:rsidRDefault="000568D6" w:rsidP="0005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,042</w:t>
            </w:r>
          </w:p>
        </w:tc>
        <w:tc>
          <w:tcPr>
            <w:tcW w:w="270" w:type="dxa"/>
          </w:tcPr>
          <w:p w14:paraId="64FEAD5C" w14:textId="77777777" w:rsidR="00890137" w:rsidRPr="000568D6" w:rsidRDefault="00890137" w:rsidP="0089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4D8927" w14:textId="6CF32F75" w:rsidR="00890137" w:rsidRPr="000568D6" w:rsidRDefault="00890137" w:rsidP="0089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68D6">
              <w:rPr>
                <w:rFonts w:ascii="Angsana New" w:hAnsi="Angsana New"/>
                <w:sz w:val="30"/>
                <w:szCs w:val="30"/>
              </w:rPr>
              <w:t>24,096</w:t>
            </w:r>
          </w:p>
        </w:tc>
      </w:tr>
      <w:tr w:rsidR="00890137" w:rsidRPr="00DA7ADC" w14:paraId="3E1AB55B" w14:textId="77777777" w:rsidTr="00432694">
        <w:tc>
          <w:tcPr>
            <w:tcW w:w="5580" w:type="dxa"/>
          </w:tcPr>
          <w:p w14:paraId="04B4B9AD" w14:textId="77777777" w:rsidR="00890137" w:rsidRPr="000568D6" w:rsidRDefault="00890137" w:rsidP="0089013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8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43E3C9" w14:textId="35AB5FFD" w:rsidR="00890137" w:rsidRPr="000568D6" w:rsidRDefault="000568D6" w:rsidP="0089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22,042</w:t>
            </w:r>
          </w:p>
        </w:tc>
        <w:tc>
          <w:tcPr>
            <w:tcW w:w="270" w:type="dxa"/>
          </w:tcPr>
          <w:p w14:paraId="5B8669DD" w14:textId="77777777" w:rsidR="00890137" w:rsidRPr="000568D6" w:rsidRDefault="00890137" w:rsidP="0089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E9826F0" w14:textId="213515F9" w:rsidR="00890137" w:rsidRPr="000568D6" w:rsidRDefault="00890137" w:rsidP="00890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8D6">
              <w:rPr>
                <w:rFonts w:ascii="Angsana New" w:hAnsi="Angsana New"/>
                <w:b/>
                <w:bCs/>
                <w:sz w:val="30"/>
                <w:szCs w:val="30"/>
              </w:rPr>
              <w:t>24,213</w:t>
            </w:r>
          </w:p>
        </w:tc>
      </w:tr>
    </w:tbl>
    <w:p w14:paraId="461B1C23" w14:textId="485AD2FE" w:rsidR="00335541" w:rsidRDefault="0033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5F5D262D" w14:textId="030AF978" w:rsidR="005644E4" w:rsidRPr="008C1619" w:rsidRDefault="008C1619" w:rsidP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58F5F0FB" w14:textId="6E2AA273" w:rsidR="005644E4" w:rsidRDefault="0056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3E991DEE" w14:textId="77777777" w:rsidR="00053A1B" w:rsidRPr="00EB1D51" w:rsidRDefault="00053A1B" w:rsidP="0005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3BF5BE15" w14:textId="77777777" w:rsidR="008C1619" w:rsidRPr="008C1619" w:rsidRDefault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  <w:cs/>
        </w:rPr>
      </w:pPr>
    </w:p>
    <w:p w14:paraId="746F4D4D" w14:textId="3E8AC848" w:rsidR="00197594" w:rsidRDefault="003B6947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>5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335541" w:rsidRDefault="0040381C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2"/>
      </w:tblGrid>
      <w:tr w:rsidR="00AA6189" w:rsidRPr="00C52C41" w14:paraId="28F34F0F" w14:textId="77777777" w:rsidTr="006A7BC3">
        <w:tc>
          <w:tcPr>
            <w:tcW w:w="5580" w:type="dxa"/>
            <w:tcBorders>
              <w:top w:val="nil"/>
              <w:left w:val="nil"/>
              <w:right w:val="nil"/>
            </w:tcBorders>
          </w:tcPr>
          <w:p w14:paraId="3D4F47DB" w14:textId="77777777" w:rsidR="00AA6189" w:rsidRPr="00C52C41" w:rsidRDefault="00AA6189" w:rsidP="00AA61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5847D98" w14:textId="7EC34231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D2EC4F" w14:textId="77777777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</w:tcPr>
          <w:p w14:paraId="44C08677" w14:textId="62397150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AA6189" w:rsidRPr="00C52C41" w14:paraId="2979EFF4" w14:textId="77777777" w:rsidTr="006A7BC3">
        <w:tc>
          <w:tcPr>
            <w:tcW w:w="5580" w:type="dxa"/>
            <w:tcBorders>
              <w:top w:val="nil"/>
              <w:left w:val="nil"/>
              <w:right w:val="nil"/>
            </w:tcBorders>
          </w:tcPr>
          <w:p w14:paraId="6CCD6CEB" w14:textId="77777777" w:rsidR="00AA6189" w:rsidRPr="00C52C41" w:rsidRDefault="00AA6189" w:rsidP="00AA618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FD86DE2" w14:textId="50BD0731" w:rsidR="00AA6189" w:rsidRPr="00284595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FC29FA" w14:textId="77777777" w:rsidR="00AA6189" w:rsidRPr="003454FC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</w:tcPr>
          <w:p w14:paraId="00E3427A" w14:textId="1729C64F" w:rsidR="00AA6189" w:rsidRPr="00284595" w:rsidRDefault="00AA6189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3661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F5AAE" w:rsidRPr="00C52C41" w14:paraId="68BB8708" w14:textId="77777777" w:rsidTr="001C4FF9">
        <w:tc>
          <w:tcPr>
            <w:tcW w:w="5580" w:type="dxa"/>
            <w:tcBorders>
              <w:top w:val="nil"/>
              <w:left w:val="nil"/>
              <w:right w:val="nil"/>
            </w:tcBorders>
          </w:tcPr>
          <w:p w14:paraId="192CC566" w14:textId="77777777" w:rsidR="007F5AAE" w:rsidRPr="00C52C41" w:rsidRDefault="007F5AAE" w:rsidP="007F5AA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2" w:type="dxa"/>
            <w:gridSpan w:val="3"/>
            <w:tcBorders>
              <w:top w:val="nil"/>
              <w:left w:val="nil"/>
              <w:right w:val="nil"/>
            </w:tcBorders>
          </w:tcPr>
          <w:p w14:paraId="659D9073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541" w:rsidRPr="00C52C41" w14:paraId="314EEA50" w14:textId="77777777" w:rsidTr="006A7BC3">
        <w:tc>
          <w:tcPr>
            <w:tcW w:w="5580" w:type="dxa"/>
            <w:tcBorders>
              <w:left w:val="nil"/>
              <w:bottom w:val="nil"/>
              <w:right w:val="nil"/>
            </w:tcBorders>
          </w:tcPr>
          <w:p w14:paraId="7D383663" w14:textId="77777777" w:rsidR="00335541" w:rsidRPr="00C52C41" w:rsidRDefault="00335541" w:rsidP="00335541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28F94947" w:rsidR="00335541" w:rsidRPr="004518CE" w:rsidRDefault="00200F10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1676232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left w:val="nil"/>
              <w:bottom w:val="nil"/>
              <w:right w:val="nil"/>
            </w:tcBorders>
          </w:tcPr>
          <w:p w14:paraId="662EED35" w14:textId="19656B6C" w:rsidR="00335541" w:rsidRPr="004518CE" w:rsidRDefault="00335541" w:rsidP="0078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387</w:t>
            </w:r>
          </w:p>
        </w:tc>
      </w:tr>
      <w:tr w:rsidR="00335541" w:rsidRPr="00C52C41" w14:paraId="6DAC89F9" w14:textId="77777777" w:rsidTr="006A7BC3">
        <w:tc>
          <w:tcPr>
            <w:tcW w:w="5580" w:type="dxa"/>
            <w:tcBorders>
              <w:left w:val="nil"/>
              <w:bottom w:val="nil"/>
              <w:right w:val="nil"/>
            </w:tcBorders>
          </w:tcPr>
          <w:p w14:paraId="31464A09" w14:textId="2520E69A" w:rsidR="00335541" w:rsidRPr="00C52C41" w:rsidRDefault="00335541" w:rsidP="00335541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เงินฝากสถาบันการเงินประเภทกระแสรายวันและออมทรัพย์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930B11" w14:textId="6A8F4F19" w:rsidR="00335541" w:rsidRDefault="00200F10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1,185,197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41C762C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left w:val="nil"/>
              <w:bottom w:val="nil"/>
              <w:right w:val="nil"/>
            </w:tcBorders>
          </w:tcPr>
          <w:p w14:paraId="62EE5E82" w14:textId="6592A09D" w:rsidR="003355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814,949</w:t>
            </w:r>
          </w:p>
        </w:tc>
      </w:tr>
      <w:tr w:rsidR="00335541" w:rsidRPr="00C52C41" w14:paraId="2ECF2395" w14:textId="77777777" w:rsidTr="006A7BC3">
        <w:tc>
          <w:tcPr>
            <w:tcW w:w="5580" w:type="dxa"/>
            <w:tcBorders>
              <w:left w:val="nil"/>
              <w:bottom w:val="nil"/>
              <w:right w:val="nil"/>
            </w:tcBorders>
          </w:tcPr>
          <w:p w14:paraId="51C2B254" w14:textId="62A959BB" w:rsidR="00335541" w:rsidRPr="00C52C41" w:rsidRDefault="00335541" w:rsidP="00335541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5401303" w14:textId="2442A593" w:rsidR="00335541" w:rsidRDefault="00200F10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6263367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left w:val="nil"/>
              <w:bottom w:val="nil"/>
              <w:right w:val="nil"/>
            </w:tcBorders>
          </w:tcPr>
          <w:p w14:paraId="328EE40A" w14:textId="3F3813C9" w:rsidR="003355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100,000</w:t>
            </w:r>
          </w:p>
        </w:tc>
      </w:tr>
      <w:tr w:rsidR="00335541" w:rsidRPr="00C52C41" w14:paraId="0C5E7076" w14:textId="77777777" w:rsidTr="006A7BC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B7FD3A8" w14:textId="4E1597EE" w:rsidR="00335541" w:rsidRPr="00C52C41" w:rsidRDefault="00335541" w:rsidP="00335541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อื่นๆ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E7B0A5" w14:textId="6782F393" w:rsidR="00335541" w:rsidRPr="004518CE" w:rsidRDefault="00200F10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070E7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4A801EC" w14:textId="1273B7E8" w:rsidR="00335541" w:rsidRPr="004518C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813</w:t>
            </w:r>
          </w:p>
        </w:tc>
      </w:tr>
      <w:tr w:rsidR="00335541" w:rsidRPr="00C52C41" w14:paraId="446D3BEE" w14:textId="77777777" w:rsidTr="006A7BC3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335541" w:rsidRPr="00C52C41" w:rsidRDefault="00335541" w:rsidP="00335541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188383F3" w:rsidR="00335541" w:rsidRPr="004518CE" w:rsidRDefault="00200F10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1,236,217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2F8BE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D4000" w14:textId="79E29B56" w:rsidR="00335541" w:rsidRPr="004518C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916,149</w:t>
            </w:r>
          </w:p>
        </w:tc>
      </w:tr>
    </w:tbl>
    <w:p w14:paraId="09C7FCF9" w14:textId="6B5C57C2" w:rsidR="00335541" w:rsidRPr="00335541" w:rsidRDefault="00335541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730BE2FA" w14:textId="77777777" w:rsidR="000D13FF" w:rsidRDefault="000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DC93F" w14:textId="505F4CA3" w:rsidR="00197594" w:rsidRDefault="00F92F9F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6</w:t>
      </w:r>
      <w:r w:rsidR="00197594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7F9E2E01" w14:textId="77777777" w:rsidR="00823F77" w:rsidRPr="008D69E3" w:rsidRDefault="00823F77" w:rsidP="009D27B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792"/>
        <w:gridCol w:w="1710"/>
        <w:gridCol w:w="252"/>
        <w:gridCol w:w="1712"/>
      </w:tblGrid>
      <w:tr w:rsidR="00335541" w:rsidRPr="00C52C41" w14:paraId="3285DC22" w14:textId="77777777" w:rsidTr="00781F8B">
        <w:tc>
          <w:tcPr>
            <w:tcW w:w="4788" w:type="dxa"/>
          </w:tcPr>
          <w:p w14:paraId="0F847C1C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6899FDA2" w14:textId="36F14084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A42A48" w14:textId="18523008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2" w:type="dxa"/>
          </w:tcPr>
          <w:p w14:paraId="12F704B8" w14:textId="77777777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97CC45D" w14:textId="1799A460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35541" w:rsidRPr="00C52C41" w14:paraId="0A16F8B3" w14:textId="77777777" w:rsidTr="00781F8B">
        <w:tc>
          <w:tcPr>
            <w:tcW w:w="4788" w:type="dxa"/>
          </w:tcPr>
          <w:p w14:paraId="2F95ACD3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1C13EB5A" w14:textId="365A8856" w:rsidR="00335541" w:rsidRPr="00C52C41" w:rsidRDefault="00B2009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4338A739" w14:textId="7C43C313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52" w:type="dxa"/>
          </w:tcPr>
          <w:p w14:paraId="6F741324" w14:textId="77777777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530F3953" w14:textId="4E9FA5B0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F5AAE" w:rsidRPr="00C52C41" w14:paraId="39EBB062" w14:textId="77777777" w:rsidTr="00781F8B">
        <w:tc>
          <w:tcPr>
            <w:tcW w:w="4788" w:type="dxa"/>
          </w:tcPr>
          <w:p w14:paraId="545ACE9B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3AB4EA60" w14:textId="1870B19D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4" w:type="dxa"/>
            <w:gridSpan w:val="3"/>
          </w:tcPr>
          <w:p w14:paraId="49902517" w14:textId="77777777" w:rsidR="007F5AAE" w:rsidRPr="00C52C41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541" w:rsidRPr="00C52C41" w14:paraId="49AEC7B7" w14:textId="77777777" w:rsidTr="00781F8B">
        <w:tc>
          <w:tcPr>
            <w:tcW w:w="4788" w:type="dxa"/>
          </w:tcPr>
          <w:p w14:paraId="21DA6EF4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53DF47D4" w14:textId="771B167C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60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37D36AE8" w14:textId="09058CD7" w:rsidR="00335541" w:rsidRPr="004518CE" w:rsidRDefault="009442E3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399,777</w:t>
            </w:r>
          </w:p>
        </w:tc>
        <w:tc>
          <w:tcPr>
            <w:tcW w:w="252" w:type="dxa"/>
          </w:tcPr>
          <w:p w14:paraId="44B9066B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38234C" w14:textId="4FF2C092" w:rsidR="00335541" w:rsidRPr="004518CE" w:rsidRDefault="00335541" w:rsidP="0078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462,054</w:t>
            </w:r>
          </w:p>
        </w:tc>
      </w:tr>
      <w:tr w:rsidR="00335541" w:rsidRPr="00C52C41" w14:paraId="20E13B44" w14:textId="77777777" w:rsidTr="00781F8B">
        <w:tc>
          <w:tcPr>
            <w:tcW w:w="4788" w:type="dxa"/>
          </w:tcPr>
          <w:p w14:paraId="51309EA8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92" w:type="dxa"/>
          </w:tcPr>
          <w:p w14:paraId="51437171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63D0CC" w14:textId="6065C898" w:rsidR="00335541" w:rsidRPr="004518CE" w:rsidRDefault="009442E3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1,139,603</w:t>
            </w:r>
          </w:p>
        </w:tc>
        <w:tc>
          <w:tcPr>
            <w:tcW w:w="252" w:type="dxa"/>
          </w:tcPr>
          <w:p w14:paraId="474DE64B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1288B054" w14:textId="5C78D322" w:rsidR="00335541" w:rsidRPr="004518CE" w:rsidRDefault="00335541" w:rsidP="0078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1,221,381</w:t>
            </w:r>
          </w:p>
        </w:tc>
      </w:tr>
      <w:tr w:rsidR="00335541" w:rsidRPr="00C52C41" w14:paraId="0B25DEFA" w14:textId="77777777" w:rsidTr="00781F8B">
        <w:tc>
          <w:tcPr>
            <w:tcW w:w="4788" w:type="dxa"/>
          </w:tcPr>
          <w:p w14:paraId="7BAB74BE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7BAAA371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4D2128" w14:textId="605E8D04" w:rsidR="00335541" w:rsidRPr="004518CE" w:rsidRDefault="009442E3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1,539,380</w:t>
            </w:r>
          </w:p>
        </w:tc>
        <w:tc>
          <w:tcPr>
            <w:tcW w:w="252" w:type="dxa"/>
          </w:tcPr>
          <w:p w14:paraId="15FDE628" w14:textId="77777777" w:rsidR="00335541" w:rsidRPr="00C52C41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48735237" w14:textId="56D076F8" w:rsidR="00335541" w:rsidRPr="004518CE" w:rsidRDefault="00335541" w:rsidP="00781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1,683,435</w:t>
            </w:r>
          </w:p>
        </w:tc>
      </w:tr>
    </w:tbl>
    <w:p w14:paraId="37724CAC" w14:textId="2A0F81E4" w:rsidR="008D69E3" w:rsidRDefault="008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5852CE9" w14:textId="585E5F13" w:rsidR="00197594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การวิเคราะห์อายุลูกหนี้การค้ามีดังนี้</w:t>
      </w:r>
    </w:p>
    <w:p w14:paraId="36857E43" w14:textId="313B0E5E" w:rsidR="000D13FF" w:rsidRPr="000D13FF" w:rsidRDefault="000D13FF" w:rsidP="000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692"/>
        <w:gridCol w:w="270"/>
        <w:gridCol w:w="1716"/>
      </w:tblGrid>
      <w:tr w:rsidR="00335541" w:rsidRPr="000C5FB2" w14:paraId="3976035B" w14:textId="77777777" w:rsidTr="00931972">
        <w:trPr>
          <w:tblHeader/>
        </w:trPr>
        <w:tc>
          <w:tcPr>
            <w:tcW w:w="5598" w:type="dxa"/>
          </w:tcPr>
          <w:p w14:paraId="399EDD54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1E9DADE5" w14:textId="7D83230C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2224DD85" w14:textId="77777777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7B52FB0C" w14:textId="1BF6D8B8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35541" w:rsidRPr="000C5FB2" w14:paraId="08D90B3D" w14:textId="77777777" w:rsidTr="00931972">
        <w:trPr>
          <w:tblHeader/>
        </w:trPr>
        <w:tc>
          <w:tcPr>
            <w:tcW w:w="5598" w:type="dxa"/>
          </w:tcPr>
          <w:p w14:paraId="2A598979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47FBA1A0" w14:textId="67E4CF53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B745995" w14:textId="77777777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14:paraId="599D7687" w14:textId="4FF2A41A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F5AAE" w:rsidRPr="000C5FB2" w14:paraId="7EFAA48A" w14:textId="77777777" w:rsidTr="00931972">
        <w:trPr>
          <w:tblHeader/>
        </w:trPr>
        <w:tc>
          <w:tcPr>
            <w:tcW w:w="5598" w:type="dxa"/>
          </w:tcPr>
          <w:p w14:paraId="7F6B879B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8" w:type="dxa"/>
            <w:gridSpan w:val="3"/>
          </w:tcPr>
          <w:p w14:paraId="5B3E456F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0C5FB2" w14:paraId="390811FE" w14:textId="77777777" w:rsidTr="00931972">
        <w:tc>
          <w:tcPr>
            <w:tcW w:w="5598" w:type="dxa"/>
          </w:tcPr>
          <w:p w14:paraId="70872D94" w14:textId="77777777" w:rsidR="007F5AAE" w:rsidRPr="000C5FB2" w:rsidRDefault="007F5AAE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692" w:type="dxa"/>
          </w:tcPr>
          <w:p w14:paraId="0CEC72E4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</w:tcPr>
          <w:p w14:paraId="3483A2C4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5541" w:rsidRPr="000C5FB2" w14:paraId="5EB9C13D" w14:textId="77777777" w:rsidTr="00931972">
        <w:tc>
          <w:tcPr>
            <w:tcW w:w="5598" w:type="dxa"/>
          </w:tcPr>
          <w:p w14:paraId="05A7207B" w14:textId="77777777" w:rsidR="00335541" w:rsidRPr="000C5FB2" w:rsidRDefault="00335541" w:rsidP="003355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692" w:type="dxa"/>
          </w:tcPr>
          <w:p w14:paraId="7795D50A" w14:textId="5C70D0EB" w:rsidR="00335541" w:rsidRPr="004518CE" w:rsidRDefault="009442E3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398,024</w:t>
            </w:r>
          </w:p>
        </w:tc>
        <w:tc>
          <w:tcPr>
            <w:tcW w:w="270" w:type="dxa"/>
          </w:tcPr>
          <w:p w14:paraId="4A1ACFFA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</w:tcPr>
          <w:p w14:paraId="01A980AB" w14:textId="7B2C9C9C" w:rsidR="00335541" w:rsidRPr="004518CE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448,333</w:t>
            </w:r>
          </w:p>
        </w:tc>
      </w:tr>
      <w:tr w:rsidR="00335541" w:rsidRPr="000C5FB2" w14:paraId="03AC1E1E" w14:textId="77777777" w:rsidTr="00931972">
        <w:tc>
          <w:tcPr>
            <w:tcW w:w="5598" w:type="dxa"/>
          </w:tcPr>
          <w:p w14:paraId="281C868F" w14:textId="2737F657" w:rsidR="00335541" w:rsidRPr="000C5FB2" w:rsidRDefault="00335541" w:rsidP="003355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692" w:type="dxa"/>
          </w:tcPr>
          <w:p w14:paraId="6962D45E" w14:textId="77777777" w:rsidR="00335541" w:rsidRPr="00FF4CE0" w:rsidRDefault="00335541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A11BD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</w:tcPr>
          <w:p w14:paraId="59072F3D" w14:textId="77777777" w:rsidR="00335541" w:rsidRDefault="00335541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541" w:rsidRPr="000C5FB2" w14:paraId="06F68D15" w14:textId="77777777" w:rsidTr="00931972">
        <w:tc>
          <w:tcPr>
            <w:tcW w:w="5598" w:type="dxa"/>
          </w:tcPr>
          <w:p w14:paraId="378FB450" w14:textId="553FAD7A" w:rsidR="00335541" w:rsidRPr="000C5FB2" w:rsidRDefault="00335541" w:rsidP="003355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F05245A" w14:textId="167E7AA6" w:rsidR="00335541" w:rsidRDefault="009442E3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1,753</w:t>
            </w:r>
          </w:p>
        </w:tc>
        <w:tc>
          <w:tcPr>
            <w:tcW w:w="270" w:type="dxa"/>
          </w:tcPr>
          <w:p w14:paraId="23504885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59FAD627" w14:textId="635F8728" w:rsidR="00335541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13,721</w:t>
            </w:r>
          </w:p>
        </w:tc>
      </w:tr>
      <w:tr w:rsidR="00335541" w:rsidRPr="000C5FB2" w14:paraId="60851C98" w14:textId="77777777" w:rsidTr="00931972">
        <w:tc>
          <w:tcPr>
            <w:tcW w:w="5598" w:type="dxa"/>
          </w:tcPr>
          <w:p w14:paraId="173725F1" w14:textId="77777777" w:rsidR="00335541" w:rsidRPr="000C5FB2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2D23628B" w:rsidR="00335541" w:rsidRPr="004518CE" w:rsidRDefault="009442E3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399,777</w:t>
            </w:r>
          </w:p>
        </w:tc>
        <w:tc>
          <w:tcPr>
            <w:tcW w:w="270" w:type="dxa"/>
          </w:tcPr>
          <w:p w14:paraId="49E7F020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05D460FA" w:rsidR="00335541" w:rsidRPr="004518CE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462,054</w:t>
            </w:r>
          </w:p>
        </w:tc>
      </w:tr>
      <w:tr w:rsidR="007F5AAE" w:rsidRPr="000C5FB2" w14:paraId="27EE7828" w14:textId="77777777" w:rsidTr="00931972">
        <w:tc>
          <w:tcPr>
            <w:tcW w:w="5598" w:type="dxa"/>
          </w:tcPr>
          <w:p w14:paraId="6DA6D3CD" w14:textId="120E9A1D" w:rsidR="007F5AAE" w:rsidRPr="000C5FB2" w:rsidRDefault="007F5AAE" w:rsidP="007F5A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692" w:type="dxa"/>
          </w:tcPr>
          <w:p w14:paraId="34183E7C" w14:textId="77777777" w:rsidR="007F5AAE" w:rsidRPr="000C5FB2" w:rsidRDefault="007F5AAE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7F5AAE" w:rsidRPr="000C5FB2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</w:tcPr>
          <w:p w14:paraId="2AD42725" w14:textId="77777777" w:rsidR="007F5AAE" w:rsidRPr="000C5FB2" w:rsidRDefault="007F5AAE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35541" w:rsidRPr="000C5FB2" w14:paraId="52EEB815" w14:textId="77777777" w:rsidTr="00931972">
        <w:tc>
          <w:tcPr>
            <w:tcW w:w="5598" w:type="dxa"/>
          </w:tcPr>
          <w:p w14:paraId="0284557A" w14:textId="77777777" w:rsidR="00335541" w:rsidRPr="000C5FB2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92" w:type="dxa"/>
          </w:tcPr>
          <w:p w14:paraId="29CFCC9D" w14:textId="763C958E" w:rsidR="00335541" w:rsidRPr="004518CE" w:rsidRDefault="009442E3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1,090,004</w:t>
            </w:r>
          </w:p>
        </w:tc>
        <w:tc>
          <w:tcPr>
            <w:tcW w:w="270" w:type="dxa"/>
          </w:tcPr>
          <w:p w14:paraId="23E96BB8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</w:tcPr>
          <w:p w14:paraId="4CD643AA" w14:textId="31395B99" w:rsidR="00335541" w:rsidRPr="004518CE" w:rsidRDefault="00335541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1,164,767</w:t>
            </w:r>
          </w:p>
        </w:tc>
      </w:tr>
      <w:tr w:rsidR="00335541" w:rsidRPr="000C5FB2" w14:paraId="1E7D4BD0" w14:textId="77777777" w:rsidTr="00931972">
        <w:tc>
          <w:tcPr>
            <w:tcW w:w="5598" w:type="dxa"/>
          </w:tcPr>
          <w:p w14:paraId="2B18E9FA" w14:textId="4591036D" w:rsidR="00335541" w:rsidRPr="000C5FB2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92" w:type="dxa"/>
          </w:tcPr>
          <w:p w14:paraId="75D4E852" w14:textId="77777777" w:rsidR="00335541" w:rsidRPr="004518CE" w:rsidRDefault="00335541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</w:tcPr>
          <w:p w14:paraId="7C889306" w14:textId="77777777" w:rsidR="00335541" w:rsidRPr="004518CE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541" w:rsidRPr="000C5FB2" w14:paraId="75D05C6D" w14:textId="77777777" w:rsidTr="00931972">
        <w:tc>
          <w:tcPr>
            <w:tcW w:w="5598" w:type="dxa"/>
          </w:tcPr>
          <w:p w14:paraId="50E3A703" w14:textId="0A0FDA47" w:rsidR="00335541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92" w:type="dxa"/>
          </w:tcPr>
          <w:p w14:paraId="488B0D0F" w14:textId="77DEE7FA" w:rsidR="00335541" w:rsidRPr="004518CE" w:rsidRDefault="009442E3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49,599</w:t>
            </w:r>
          </w:p>
        </w:tc>
        <w:tc>
          <w:tcPr>
            <w:tcW w:w="270" w:type="dxa"/>
          </w:tcPr>
          <w:p w14:paraId="1980D2AA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</w:tcPr>
          <w:p w14:paraId="7E1E91E8" w14:textId="2956A4FC" w:rsidR="00335541" w:rsidRPr="004518CE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54,980</w:t>
            </w:r>
          </w:p>
        </w:tc>
      </w:tr>
      <w:tr w:rsidR="00335541" w:rsidRPr="000C5FB2" w14:paraId="33AAC26F" w14:textId="77777777" w:rsidTr="00931972">
        <w:tc>
          <w:tcPr>
            <w:tcW w:w="5598" w:type="dxa"/>
          </w:tcPr>
          <w:p w14:paraId="47D21D24" w14:textId="772148E8" w:rsidR="00335541" w:rsidRPr="000C5FB2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2B4B8DB" w14:textId="3D765DD4" w:rsidR="00335541" w:rsidRPr="004518CE" w:rsidRDefault="009442E3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48E0A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7769DF5C" w14:textId="481E1DAE" w:rsidR="00335541" w:rsidRPr="004518CE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1,634</w:t>
            </w:r>
          </w:p>
        </w:tc>
      </w:tr>
      <w:tr w:rsidR="00335541" w:rsidRPr="000C5FB2" w14:paraId="65CE3139" w14:textId="77777777" w:rsidTr="00931972">
        <w:tc>
          <w:tcPr>
            <w:tcW w:w="5598" w:type="dxa"/>
          </w:tcPr>
          <w:p w14:paraId="38F1F976" w14:textId="77777777" w:rsidR="00335541" w:rsidRPr="000C5FB2" w:rsidRDefault="00335541" w:rsidP="003355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322A9F50" w:rsidR="00335541" w:rsidRPr="004518CE" w:rsidRDefault="009442E3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1,139,603</w:t>
            </w:r>
          </w:p>
        </w:tc>
        <w:tc>
          <w:tcPr>
            <w:tcW w:w="270" w:type="dxa"/>
          </w:tcPr>
          <w:p w14:paraId="1DFC090B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3F574C69" w:rsidR="00335541" w:rsidRPr="004518CE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1,221,381</w:t>
            </w:r>
          </w:p>
        </w:tc>
      </w:tr>
      <w:tr w:rsidR="00335541" w:rsidRPr="000C5FB2" w14:paraId="5D819C1A" w14:textId="77777777" w:rsidTr="00931972">
        <w:tc>
          <w:tcPr>
            <w:tcW w:w="5598" w:type="dxa"/>
          </w:tcPr>
          <w:p w14:paraId="324331C6" w14:textId="12D4BDD3" w:rsidR="00335541" w:rsidRPr="000C5FB2" w:rsidRDefault="00335541" w:rsidP="003355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56D93924" w14:textId="262758E2" w:rsidR="00335541" w:rsidRPr="004518CE" w:rsidRDefault="009442E3" w:rsidP="0094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1,539,380</w:t>
            </w:r>
          </w:p>
        </w:tc>
        <w:tc>
          <w:tcPr>
            <w:tcW w:w="270" w:type="dxa"/>
          </w:tcPr>
          <w:p w14:paraId="66720D77" w14:textId="77777777" w:rsidR="00335541" w:rsidRPr="000C5FB2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</w:tcPr>
          <w:p w14:paraId="407B83F1" w14:textId="13C6F454" w:rsidR="00335541" w:rsidRPr="004518CE" w:rsidRDefault="00335541" w:rsidP="00931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1,683,435</w:t>
            </w:r>
          </w:p>
        </w:tc>
      </w:tr>
    </w:tbl>
    <w:p w14:paraId="253AF62B" w14:textId="77777777" w:rsidR="00197594" w:rsidRPr="000D13FF" w:rsidRDefault="00197594" w:rsidP="00197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02A4D0" w14:textId="3EA1C796" w:rsidR="00197594" w:rsidRDefault="00197594" w:rsidP="000C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1A383B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1A383B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C52C41">
        <w:rPr>
          <w:rFonts w:ascii="Angsana New" w:hAnsi="Angsana New"/>
          <w:sz w:val="30"/>
          <w:szCs w:val="30"/>
          <w:cs/>
        </w:rPr>
        <w:t xml:space="preserve"> 30</w:t>
      </w:r>
      <w:r w:rsidR="001A383B">
        <w:rPr>
          <w:rFonts w:ascii="Angsana New" w:hAnsi="Angsana New" w:hint="cs"/>
          <w:sz w:val="30"/>
          <w:szCs w:val="30"/>
          <w:cs/>
        </w:rPr>
        <w:t xml:space="preserve"> วันถึง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F92F9F">
        <w:rPr>
          <w:rFonts w:ascii="Angsana New" w:hAnsi="Angsana New" w:hint="cs"/>
          <w:sz w:val="30"/>
          <w:szCs w:val="30"/>
          <w:cs/>
        </w:rPr>
        <w:t>9</w:t>
      </w:r>
      <w:r w:rsidRPr="00C52C41">
        <w:rPr>
          <w:rFonts w:ascii="Angsana New" w:hAnsi="Angsana New"/>
          <w:sz w:val="30"/>
          <w:szCs w:val="30"/>
          <w:cs/>
        </w:rPr>
        <w:t>0 วัน</w:t>
      </w:r>
    </w:p>
    <w:p w14:paraId="1508AF71" w14:textId="3C6A840D" w:rsidR="00335541" w:rsidRPr="000D13FF" w:rsidRDefault="00335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5C4F11C" w14:textId="77777777" w:rsidR="000D13FF" w:rsidRDefault="000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68AE058" w14:textId="41A3035D" w:rsidR="009E4DA0" w:rsidRDefault="009E4DA0" w:rsidP="009E4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7</w:t>
      </w:r>
      <w:r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</w:t>
      </w:r>
      <w:r w:rsidR="00CA164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285770CE" w14:textId="3D8F5053" w:rsidR="00CA1647" w:rsidRPr="00CA1647" w:rsidRDefault="00CA1647" w:rsidP="00CA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52"/>
        <w:gridCol w:w="1710"/>
      </w:tblGrid>
      <w:tr w:rsidR="00CA1647" w:rsidRPr="00C52C41" w14:paraId="689A9E96" w14:textId="77777777" w:rsidTr="009C532F">
        <w:tc>
          <w:tcPr>
            <w:tcW w:w="4788" w:type="dxa"/>
          </w:tcPr>
          <w:p w14:paraId="0664073F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6769D14" w14:textId="230665F3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F74F403" w14:textId="77777777" w:rsidR="00CA1647" w:rsidRPr="003454FC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52" w:type="dxa"/>
          </w:tcPr>
          <w:p w14:paraId="54C1F892" w14:textId="77777777" w:rsidR="00CA1647" w:rsidRPr="003454FC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069DEF1" w14:textId="77777777" w:rsidR="00CA1647" w:rsidRPr="003454FC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CA1647" w:rsidRPr="00C52C41" w14:paraId="290DA97C" w14:textId="77777777" w:rsidTr="009C532F">
        <w:tc>
          <w:tcPr>
            <w:tcW w:w="4788" w:type="dxa"/>
          </w:tcPr>
          <w:p w14:paraId="0EC2D4EF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6F92A3" w14:textId="4781F26B" w:rsidR="00CA1647" w:rsidRPr="001B1DA1" w:rsidRDefault="003E75D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1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4A5971CC" w14:textId="77777777" w:rsidR="00CA1647" w:rsidRPr="001B1DA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1DA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B1DA1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52" w:type="dxa"/>
          </w:tcPr>
          <w:p w14:paraId="646F7F3E" w14:textId="77777777" w:rsidR="00CA1647" w:rsidRPr="003454FC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714916" w14:textId="77777777" w:rsidR="00CA1647" w:rsidRPr="00284595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A1647" w:rsidRPr="00C52C41" w14:paraId="6A0954F3" w14:textId="77777777" w:rsidTr="009C532F">
        <w:tc>
          <w:tcPr>
            <w:tcW w:w="4788" w:type="dxa"/>
          </w:tcPr>
          <w:p w14:paraId="0C2BC162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5A67D16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5F19561C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1647" w:rsidRPr="00C52C41" w14:paraId="5AB34586" w14:textId="77777777" w:rsidTr="00B44C63">
        <w:tc>
          <w:tcPr>
            <w:tcW w:w="4788" w:type="dxa"/>
          </w:tcPr>
          <w:p w14:paraId="030CD3E2" w14:textId="77777777" w:rsidR="00CA1647" w:rsidRPr="00CA1647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6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E294445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60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02CC344" w14:textId="4ED1A9E9" w:rsidR="00CA1647" w:rsidRPr="00B44C63" w:rsidRDefault="00CA1647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C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Pr="00B44C63">
              <w:rPr>
                <w:rFonts w:ascii="Angsana New" w:hAnsi="Angsana New"/>
                <w:b/>
                <w:bCs/>
                <w:sz w:val="30"/>
                <w:szCs w:val="30"/>
              </w:rPr>
              <w:t>,970</w:t>
            </w:r>
          </w:p>
        </w:tc>
        <w:tc>
          <w:tcPr>
            <w:tcW w:w="252" w:type="dxa"/>
          </w:tcPr>
          <w:p w14:paraId="404BDB06" w14:textId="77777777" w:rsidR="00CA1647" w:rsidRPr="00B44C63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91E4E6C" w14:textId="2A3A0695" w:rsidR="00CA1647" w:rsidRPr="00B44C63" w:rsidRDefault="00CA1647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4C63">
              <w:rPr>
                <w:rFonts w:ascii="Angsana New" w:hAnsi="Angsana New"/>
                <w:b/>
                <w:bCs/>
                <w:sz w:val="30"/>
                <w:szCs w:val="30"/>
              </w:rPr>
              <w:t>9,170</w:t>
            </w:r>
          </w:p>
        </w:tc>
      </w:tr>
      <w:tr w:rsidR="00CA1647" w:rsidRPr="00C52C41" w14:paraId="5AD1CC6E" w14:textId="77777777" w:rsidTr="00B44C63">
        <w:trPr>
          <w:trHeight w:hRule="exact" w:val="288"/>
        </w:trPr>
        <w:tc>
          <w:tcPr>
            <w:tcW w:w="4788" w:type="dxa"/>
          </w:tcPr>
          <w:p w14:paraId="2A7EF9AD" w14:textId="70B0A591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3D2D13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9F719D5" w14:textId="1B7244F0" w:rsidR="00CA1647" w:rsidRPr="004518CE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7A6B162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0EFCE80" w14:textId="43CC9B65" w:rsidR="00CA1647" w:rsidRPr="004518CE" w:rsidRDefault="00CA1647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647" w:rsidRPr="00C52C41" w14:paraId="18E7997E" w14:textId="77777777" w:rsidTr="009C532F">
        <w:tc>
          <w:tcPr>
            <w:tcW w:w="4788" w:type="dxa"/>
          </w:tcPr>
          <w:p w14:paraId="37C48144" w14:textId="4DCDF158" w:rsidR="00CA1647" w:rsidRPr="00CA1647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6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089FD8A3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468AE7" w14:textId="77777777" w:rsidR="00CA1647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4BA7C4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70011D" w14:textId="77777777" w:rsidR="00CA1647" w:rsidRDefault="00CA1647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1647" w:rsidRPr="00C52C41" w14:paraId="0855F8AC" w14:textId="77777777" w:rsidTr="009C532F">
        <w:tc>
          <w:tcPr>
            <w:tcW w:w="4788" w:type="dxa"/>
          </w:tcPr>
          <w:p w14:paraId="36C668AB" w14:textId="7D085CF5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14:paraId="74AA2A6E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2AB4A6" w14:textId="679442B0" w:rsidR="00CA1647" w:rsidRDefault="00981FEF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,711</w:t>
            </w:r>
          </w:p>
        </w:tc>
        <w:tc>
          <w:tcPr>
            <w:tcW w:w="252" w:type="dxa"/>
          </w:tcPr>
          <w:p w14:paraId="6461135A" w14:textId="77777777" w:rsidR="00CA1647" w:rsidRPr="00C52C41" w:rsidRDefault="00CA1647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3055BC" w14:textId="1FACCFF1" w:rsidR="00CA1647" w:rsidRDefault="00981FEF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,357</w:t>
            </w:r>
          </w:p>
        </w:tc>
      </w:tr>
      <w:tr w:rsidR="00CA1647" w:rsidRPr="00C52C41" w14:paraId="74AEC968" w14:textId="77777777" w:rsidTr="009C532F">
        <w:tc>
          <w:tcPr>
            <w:tcW w:w="4788" w:type="dxa"/>
          </w:tcPr>
          <w:p w14:paraId="47B76F88" w14:textId="38CA7947" w:rsidR="00CA1647" w:rsidRPr="00C52C41" w:rsidRDefault="0048499A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33E8C4C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991BEB" w14:textId="57E1A184" w:rsidR="00CA1647" w:rsidRDefault="00981FEF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29,118</w:t>
            </w:r>
          </w:p>
        </w:tc>
        <w:tc>
          <w:tcPr>
            <w:tcW w:w="252" w:type="dxa"/>
          </w:tcPr>
          <w:p w14:paraId="19D0FE2F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B415A3" w14:textId="4A147B3E" w:rsidR="00CA1647" w:rsidRDefault="00981FEF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15,355</w:t>
            </w:r>
          </w:p>
        </w:tc>
      </w:tr>
      <w:tr w:rsidR="00CA1647" w:rsidRPr="00C52C41" w14:paraId="51AD52C5" w14:textId="77777777" w:rsidTr="009C532F">
        <w:tc>
          <w:tcPr>
            <w:tcW w:w="4788" w:type="dxa"/>
          </w:tcPr>
          <w:p w14:paraId="4E626CB2" w14:textId="4A9B73C1" w:rsidR="00CA1647" w:rsidRPr="00C52C41" w:rsidRDefault="0048499A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14:paraId="30F0CBCC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C71080" w14:textId="1FD0F28A" w:rsidR="00CA1647" w:rsidRDefault="00981FEF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11,737</w:t>
            </w:r>
          </w:p>
        </w:tc>
        <w:tc>
          <w:tcPr>
            <w:tcW w:w="252" w:type="dxa"/>
          </w:tcPr>
          <w:p w14:paraId="0FD0CB9B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1FA943" w14:textId="0B0AD6F6" w:rsidR="00CA1647" w:rsidRDefault="00981FEF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7,474</w:t>
            </w:r>
          </w:p>
        </w:tc>
      </w:tr>
      <w:tr w:rsidR="00CA1647" w:rsidRPr="00C52C41" w14:paraId="0766C5CD" w14:textId="77777777" w:rsidTr="009C532F">
        <w:tc>
          <w:tcPr>
            <w:tcW w:w="4788" w:type="dxa"/>
          </w:tcPr>
          <w:p w14:paraId="07865DCA" w14:textId="025035A8" w:rsidR="00CA1647" w:rsidRPr="00C52C41" w:rsidRDefault="00981FEF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8C8BD4A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128E7B" w14:textId="5FCA0BDA" w:rsidR="00CA1647" w:rsidRDefault="00981FEF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14,647</w:t>
            </w:r>
          </w:p>
        </w:tc>
        <w:tc>
          <w:tcPr>
            <w:tcW w:w="252" w:type="dxa"/>
          </w:tcPr>
          <w:p w14:paraId="5AF0F347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B1C887" w14:textId="6616F5C4" w:rsidR="00CA1647" w:rsidRDefault="00981FEF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5,651</w:t>
            </w:r>
          </w:p>
        </w:tc>
      </w:tr>
      <w:tr w:rsidR="00CA1647" w:rsidRPr="00C52C41" w14:paraId="15C521D7" w14:textId="77777777" w:rsidTr="009C532F">
        <w:tc>
          <w:tcPr>
            <w:tcW w:w="4788" w:type="dxa"/>
          </w:tcPr>
          <w:p w14:paraId="23BF5D79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F71C0E5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A021E82" w14:textId="4DCE173C" w:rsidR="00CA1647" w:rsidRPr="00981FEF" w:rsidRDefault="00AF2BCA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981FEF">
              <w:rPr>
                <w:rFonts w:ascii="Angsana New" w:hAnsi="Angsana New"/>
                <w:b/>
                <w:bCs/>
                <w:sz w:val="30"/>
                <w:szCs w:val="30"/>
              </w:rPr>
              <w:t>,213</w:t>
            </w:r>
          </w:p>
        </w:tc>
        <w:tc>
          <w:tcPr>
            <w:tcW w:w="252" w:type="dxa"/>
          </w:tcPr>
          <w:p w14:paraId="4E592AE1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CEE8C8" w14:textId="40DCBC54" w:rsidR="00CA1647" w:rsidRPr="00981FEF" w:rsidRDefault="00981FEF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43,837</w:t>
            </w:r>
          </w:p>
        </w:tc>
      </w:tr>
      <w:tr w:rsidR="00CA1647" w:rsidRPr="00C52C41" w14:paraId="7DCC09D3" w14:textId="77777777" w:rsidTr="009C532F">
        <w:tc>
          <w:tcPr>
            <w:tcW w:w="4788" w:type="dxa"/>
          </w:tcPr>
          <w:p w14:paraId="3D9C8030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EE7E51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70AAD6" w14:textId="25FC400B" w:rsidR="00CA1647" w:rsidRPr="004518CE" w:rsidRDefault="00981FEF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95,183</w:t>
            </w:r>
          </w:p>
        </w:tc>
        <w:tc>
          <w:tcPr>
            <w:tcW w:w="252" w:type="dxa"/>
          </w:tcPr>
          <w:p w14:paraId="2456C38A" w14:textId="77777777" w:rsidR="00CA1647" w:rsidRPr="00C52C41" w:rsidRDefault="00CA1647" w:rsidP="00CA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9838E9" w14:textId="42A8D9B2" w:rsidR="00CA1647" w:rsidRPr="004518CE" w:rsidRDefault="00981FEF" w:rsidP="009C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53,007</w:t>
            </w:r>
          </w:p>
        </w:tc>
      </w:tr>
    </w:tbl>
    <w:p w14:paraId="53220A72" w14:textId="77777777" w:rsidR="000D13FF" w:rsidRDefault="000D13FF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E43990" w14:textId="42A92681" w:rsidR="00CD735C" w:rsidRPr="00B0181B" w:rsidRDefault="009E4DA0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0D13FF" w:rsidRDefault="00CD735C" w:rsidP="00CA1647">
      <w:pPr>
        <w:spacing w:line="240" w:lineRule="exact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36"/>
        <w:gridCol w:w="1654"/>
      </w:tblGrid>
      <w:tr w:rsidR="00335541" w:rsidRPr="00A4217E" w14:paraId="48CCEF1F" w14:textId="77777777" w:rsidTr="008F6D27">
        <w:tc>
          <w:tcPr>
            <w:tcW w:w="5580" w:type="dxa"/>
          </w:tcPr>
          <w:p w14:paraId="3E49963F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15C5BB" w14:textId="3B4B635C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14:paraId="664F5E6A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0DE5ED4A" w14:textId="7B6EABCF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35541" w:rsidRPr="00A4217E" w14:paraId="01F5F43D" w14:textId="77777777" w:rsidTr="008F6D27">
        <w:tc>
          <w:tcPr>
            <w:tcW w:w="5580" w:type="dxa"/>
          </w:tcPr>
          <w:p w14:paraId="07CCA165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0584D8C" w14:textId="5FC22A9E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66A3D3FE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360892D6" w14:textId="36E9EA82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F5AAE" w:rsidRPr="00A4217E" w14:paraId="0E6EBC62" w14:textId="77777777" w:rsidTr="008F6D27">
        <w:tc>
          <w:tcPr>
            <w:tcW w:w="5580" w:type="dxa"/>
          </w:tcPr>
          <w:p w14:paraId="78FE5DC9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160ECF1" w14:textId="77777777" w:rsidR="007F5AAE" w:rsidRPr="00A4217E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541" w:rsidRPr="00A4217E" w14:paraId="477CD55B" w14:textId="77777777" w:rsidTr="008F6D27">
        <w:tc>
          <w:tcPr>
            <w:tcW w:w="5580" w:type="dxa"/>
          </w:tcPr>
          <w:p w14:paraId="493DC57B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800" w:type="dxa"/>
            <w:vAlign w:val="bottom"/>
          </w:tcPr>
          <w:p w14:paraId="61CDDD44" w14:textId="03FAC850" w:rsidR="00335541" w:rsidRPr="00A4217E" w:rsidRDefault="0014152C" w:rsidP="000A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504,446</w:t>
            </w:r>
          </w:p>
        </w:tc>
        <w:tc>
          <w:tcPr>
            <w:tcW w:w="236" w:type="dxa"/>
          </w:tcPr>
          <w:p w14:paraId="31AE74E3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0CC6F39F" w14:textId="756D8E6F" w:rsidR="00335541" w:rsidRPr="00A4217E" w:rsidRDefault="00335541" w:rsidP="000A1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406,979</w:t>
            </w:r>
          </w:p>
        </w:tc>
      </w:tr>
      <w:tr w:rsidR="00335541" w:rsidRPr="00A4217E" w14:paraId="3BC48397" w14:textId="77777777" w:rsidTr="008F6D27">
        <w:tc>
          <w:tcPr>
            <w:tcW w:w="5580" w:type="dxa"/>
          </w:tcPr>
          <w:p w14:paraId="1B11DF8C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0" w:type="dxa"/>
            <w:vAlign w:val="bottom"/>
          </w:tcPr>
          <w:p w14:paraId="17B9CF62" w14:textId="4A764D4D" w:rsidR="00335541" w:rsidRPr="00A4217E" w:rsidRDefault="0014152C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492,768</w:t>
            </w:r>
          </w:p>
        </w:tc>
        <w:tc>
          <w:tcPr>
            <w:tcW w:w="236" w:type="dxa"/>
          </w:tcPr>
          <w:p w14:paraId="4E55AE0E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4803258E" w14:textId="60E28F5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476,003</w:t>
            </w:r>
          </w:p>
        </w:tc>
      </w:tr>
      <w:tr w:rsidR="00335541" w:rsidRPr="00A4217E" w14:paraId="30271A34" w14:textId="77777777" w:rsidTr="008F6D27">
        <w:tc>
          <w:tcPr>
            <w:tcW w:w="5580" w:type="dxa"/>
          </w:tcPr>
          <w:p w14:paraId="7CF90ADF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0" w:type="dxa"/>
            <w:vAlign w:val="bottom"/>
          </w:tcPr>
          <w:p w14:paraId="7923171A" w14:textId="7D7ADF81" w:rsidR="00335541" w:rsidRPr="00A4217E" w:rsidRDefault="0014152C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245,425</w:t>
            </w:r>
          </w:p>
        </w:tc>
        <w:tc>
          <w:tcPr>
            <w:tcW w:w="236" w:type="dxa"/>
          </w:tcPr>
          <w:p w14:paraId="523A37A8" w14:textId="1CAFDE23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E760193" w14:textId="51FA4198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201,789</w:t>
            </w:r>
          </w:p>
        </w:tc>
      </w:tr>
      <w:tr w:rsidR="00335541" w:rsidRPr="00A4217E" w14:paraId="4766668E" w14:textId="77777777" w:rsidTr="008F6D27">
        <w:tc>
          <w:tcPr>
            <w:tcW w:w="5580" w:type="dxa"/>
          </w:tcPr>
          <w:p w14:paraId="67250066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118D3C26" w14:textId="50721C8E" w:rsidR="00335541" w:rsidRPr="00A4217E" w:rsidRDefault="0014152C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209,372</w:t>
            </w:r>
          </w:p>
        </w:tc>
        <w:tc>
          <w:tcPr>
            <w:tcW w:w="236" w:type="dxa"/>
          </w:tcPr>
          <w:p w14:paraId="72493147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7CF468D3" w14:textId="5FE4D12C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188,276</w:t>
            </w:r>
          </w:p>
        </w:tc>
      </w:tr>
      <w:tr w:rsidR="00335541" w:rsidRPr="00A4217E" w14:paraId="1393CD7F" w14:textId="77777777" w:rsidTr="008F6D27">
        <w:tc>
          <w:tcPr>
            <w:tcW w:w="5580" w:type="dxa"/>
          </w:tcPr>
          <w:p w14:paraId="3E7931D3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793621" w14:textId="594E1611" w:rsidR="00335541" w:rsidRPr="00A4217E" w:rsidRDefault="0014152C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62,29</w:t>
            </w:r>
            <w:r w:rsidR="00D717F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271E7EF5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57F95737" w14:textId="7C3C9338" w:rsidR="00335541" w:rsidRPr="00A4217E" w:rsidRDefault="00335541" w:rsidP="00AA2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48,385</w:t>
            </w:r>
          </w:p>
        </w:tc>
      </w:tr>
      <w:tr w:rsidR="00335541" w:rsidRPr="00A4217E" w14:paraId="7F5BC42F" w14:textId="77777777" w:rsidTr="008F6D27">
        <w:tc>
          <w:tcPr>
            <w:tcW w:w="5580" w:type="dxa"/>
          </w:tcPr>
          <w:p w14:paraId="283F45EC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E6A3ED6" w14:textId="67C3FA35" w:rsidR="00335541" w:rsidRPr="00A4217E" w:rsidRDefault="0014152C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1,514,30</w:t>
            </w:r>
            <w:r w:rsidR="00D717F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14:paraId="6CF951E2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bottom"/>
          </w:tcPr>
          <w:p w14:paraId="33C74982" w14:textId="0C7172AB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1,321,432</w:t>
            </w:r>
          </w:p>
        </w:tc>
      </w:tr>
      <w:tr w:rsidR="00335541" w:rsidRPr="00A4217E" w14:paraId="22520C5C" w14:textId="77777777" w:rsidTr="000145FB">
        <w:tc>
          <w:tcPr>
            <w:tcW w:w="5580" w:type="dxa"/>
          </w:tcPr>
          <w:p w14:paraId="7E82359B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4F894C" w14:textId="3B673762" w:rsidR="00335541" w:rsidRPr="00A4217E" w:rsidRDefault="0014152C" w:rsidP="00AA2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(35,61</w:t>
            </w:r>
            <w:r w:rsidR="00D717F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530A8A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EC8397B" w14:textId="3A6261FE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36,553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35541" w:rsidRPr="00A4217E" w14:paraId="2F9DD189" w14:textId="77777777" w:rsidTr="000145FB">
        <w:tc>
          <w:tcPr>
            <w:tcW w:w="5580" w:type="dxa"/>
          </w:tcPr>
          <w:p w14:paraId="40B0F5BF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6F6F" w14:textId="0EC080FD" w:rsidR="00335541" w:rsidRPr="004F739D" w:rsidRDefault="00AA2E42" w:rsidP="00AA2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1,478,692</w:t>
            </w:r>
          </w:p>
        </w:tc>
        <w:tc>
          <w:tcPr>
            <w:tcW w:w="236" w:type="dxa"/>
          </w:tcPr>
          <w:p w14:paraId="5A4FE75D" w14:textId="77777777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BC628" w14:textId="5F83FF1B" w:rsidR="00335541" w:rsidRPr="00A4217E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1,284,879</w:t>
            </w:r>
          </w:p>
        </w:tc>
      </w:tr>
    </w:tbl>
    <w:p w14:paraId="0328BCC3" w14:textId="25E095B1" w:rsidR="000D13FF" w:rsidRDefault="000D13FF" w:rsidP="00CA1647">
      <w:pPr>
        <w:spacing w:line="240" w:lineRule="exact"/>
        <w:rPr>
          <w:sz w:val="24"/>
          <w:szCs w:val="24"/>
          <w:cs/>
        </w:rPr>
      </w:pPr>
    </w:p>
    <w:p w14:paraId="33DB6471" w14:textId="77777777" w:rsidR="000D13FF" w:rsidRDefault="000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36"/>
        <w:gridCol w:w="1654"/>
      </w:tblGrid>
      <w:tr w:rsidR="008F6D27" w:rsidRPr="00A4217E" w14:paraId="6CE1D2D5" w14:textId="77777777" w:rsidTr="008F6D27">
        <w:trPr>
          <w:trHeight w:val="380"/>
        </w:trPr>
        <w:tc>
          <w:tcPr>
            <w:tcW w:w="5580" w:type="dxa"/>
          </w:tcPr>
          <w:p w14:paraId="4C6DCEBB" w14:textId="05F50295" w:rsidR="008F6D27" w:rsidRPr="008F6D27" w:rsidRDefault="008F6D2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สำหรับงวดสามเดือนสิ้นสุดวันที่ 30 มิถุนายน</w:t>
            </w:r>
          </w:p>
        </w:tc>
        <w:tc>
          <w:tcPr>
            <w:tcW w:w="1800" w:type="dxa"/>
          </w:tcPr>
          <w:p w14:paraId="2BA0A930" w14:textId="0C734F16" w:rsidR="008F6D27" w:rsidRPr="00284595" w:rsidRDefault="00A3661C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4D876B55" w14:textId="77777777" w:rsidR="008F6D27" w:rsidRPr="00A4217E" w:rsidRDefault="008F6D2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5F2D6E00" w14:textId="542398A2" w:rsidR="008F6D27" w:rsidRPr="00284595" w:rsidRDefault="008F6D2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D16EA">
              <w:rPr>
                <w:rFonts w:ascii="Angsana New" w:hAnsi="Angsana New" w:hint="cs"/>
                <w:sz w:val="30"/>
                <w:szCs w:val="30"/>
                <w:cs/>
              </w:rPr>
              <w:t>561</w:t>
            </w:r>
          </w:p>
        </w:tc>
      </w:tr>
      <w:tr w:rsidR="008F6D27" w:rsidRPr="00A4217E" w14:paraId="5E62D552" w14:textId="77777777" w:rsidTr="008F6D27">
        <w:trPr>
          <w:trHeight w:val="380"/>
        </w:trPr>
        <w:tc>
          <w:tcPr>
            <w:tcW w:w="5580" w:type="dxa"/>
          </w:tcPr>
          <w:p w14:paraId="5D8C7483" w14:textId="77777777" w:rsidR="008F6D27" w:rsidRPr="00A4217E" w:rsidRDefault="008F6D2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05EB5D4" w14:textId="77777777" w:rsidR="008F6D27" w:rsidRDefault="008F6D2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289F6" w14:textId="77777777" w:rsidR="008F6D27" w:rsidRPr="00A4217E" w:rsidRDefault="008F6D2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51239DA0" w14:textId="5C5B8A7B" w:rsidR="008F6D27" w:rsidRDefault="008F6D2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88197F" w:rsidRPr="00A4217E" w14:paraId="551B5113" w14:textId="77777777" w:rsidTr="00B819BE">
        <w:trPr>
          <w:trHeight w:val="380"/>
        </w:trPr>
        <w:tc>
          <w:tcPr>
            <w:tcW w:w="5580" w:type="dxa"/>
          </w:tcPr>
          <w:p w14:paraId="69023CC9" w14:textId="77777777" w:rsidR="0088197F" w:rsidRPr="00A4217E" w:rsidRDefault="0088197F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C3C6C81" w14:textId="1E070C44" w:rsidR="0088197F" w:rsidRPr="0088197F" w:rsidRDefault="0088197F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19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AAE" w:rsidRPr="00B0181B" w14:paraId="736FA601" w14:textId="77777777" w:rsidTr="008F6D27">
        <w:tc>
          <w:tcPr>
            <w:tcW w:w="5580" w:type="dxa"/>
          </w:tcPr>
          <w:p w14:paraId="6E7C5367" w14:textId="77777777" w:rsidR="007F5AAE" w:rsidRPr="00B0181B" w:rsidRDefault="007F5AAE" w:rsidP="007F5AA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</w:t>
            </w:r>
          </w:p>
        </w:tc>
        <w:tc>
          <w:tcPr>
            <w:tcW w:w="1800" w:type="dxa"/>
          </w:tcPr>
          <w:p w14:paraId="32987BCC" w14:textId="77777777" w:rsidR="007F5AAE" w:rsidRPr="00B0181B" w:rsidRDefault="007F5AAE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D211CF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C01FDB9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AAE" w:rsidRPr="00B0181B" w14:paraId="60721F4A" w14:textId="77777777" w:rsidTr="008F6D27">
        <w:tc>
          <w:tcPr>
            <w:tcW w:w="5580" w:type="dxa"/>
          </w:tcPr>
          <w:p w14:paraId="1D4061B0" w14:textId="6E988C19" w:rsidR="007F5AAE" w:rsidRPr="00B0181B" w:rsidRDefault="007F5AAE" w:rsidP="000145FB">
            <w:pPr>
              <w:pStyle w:val="BodyText"/>
              <w:tabs>
                <w:tab w:val="decimal" w:pos="1028"/>
              </w:tabs>
              <w:spacing w:after="0" w:line="240" w:lineRule="auto"/>
              <w:ind w:right="-131" w:firstLine="1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 xml:space="preserve">ในบัญชีต้นทุนขาย  </w:t>
            </w:r>
          </w:p>
        </w:tc>
        <w:tc>
          <w:tcPr>
            <w:tcW w:w="1800" w:type="dxa"/>
          </w:tcPr>
          <w:p w14:paraId="49F05103" w14:textId="77777777" w:rsidR="007F5AAE" w:rsidRPr="00B0181B" w:rsidRDefault="007F5AAE" w:rsidP="00F92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0C326" w14:textId="77777777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22B413A" w14:textId="6249D87D" w:rsidR="007F5AAE" w:rsidRPr="00B0181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541" w:rsidRPr="00B0181B" w14:paraId="3FC7F579" w14:textId="77777777" w:rsidTr="008F6D27">
        <w:tc>
          <w:tcPr>
            <w:tcW w:w="5580" w:type="dxa"/>
          </w:tcPr>
          <w:p w14:paraId="15275631" w14:textId="77777777" w:rsidR="00335541" w:rsidRPr="00B0181B" w:rsidRDefault="00335541" w:rsidP="00335541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00" w:type="dxa"/>
            <w:vAlign w:val="bottom"/>
          </w:tcPr>
          <w:p w14:paraId="21225664" w14:textId="4FAE5FD0" w:rsidR="00335541" w:rsidRPr="00B0181B" w:rsidRDefault="00833A3C" w:rsidP="008F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2,057,1</w:t>
            </w:r>
            <w:r w:rsidR="00D717F2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  <w:tc>
          <w:tcPr>
            <w:tcW w:w="236" w:type="dxa"/>
          </w:tcPr>
          <w:p w14:paraId="3D5903D5" w14:textId="77777777" w:rsidR="00335541" w:rsidRPr="00B0181B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vAlign w:val="bottom"/>
          </w:tcPr>
          <w:p w14:paraId="1AF4E37D" w14:textId="20FCB36C" w:rsidR="00335541" w:rsidRPr="00B0181B" w:rsidRDefault="00833A3C" w:rsidP="0001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2,115,295</w:t>
            </w:r>
          </w:p>
        </w:tc>
      </w:tr>
      <w:tr w:rsidR="00833A3C" w:rsidRPr="00B0181B" w14:paraId="5AE54296" w14:textId="77777777" w:rsidTr="008F6D27">
        <w:tc>
          <w:tcPr>
            <w:tcW w:w="5580" w:type="dxa"/>
          </w:tcPr>
          <w:p w14:paraId="7520EC3C" w14:textId="061E8F7A" w:rsidR="00833A3C" w:rsidRPr="00B0181B" w:rsidRDefault="00833A3C" w:rsidP="00833A3C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  <w:r w:rsidR="00E974C9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800" w:type="dxa"/>
            <w:vAlign w:val="bottom"/>
          </w:tcPr>
          <w:p w14:paraId="0B13AC5E" w14:textId="335BE121" w:rsidR="00833A3C" w:rsidRPr="00B0181B" w:rsidRDefault="00833A3C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1DA1">
              <w:rPr>
                <w:rFonts w:ascii="Angsana New" w:hAnsi="Angsana New"/>
                <w:sz w:val="30"/>
                <w:szCs w:val="30"/>
              </w:rPr>
              <w:t>(94</w:t>
            </w:r>
            <w:r w:rsidR="00D717F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1B1D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CC83B4A" w14:textId="77777777" w:rsidR="00833A3C" w:rsidRPr="00B0181B" w:rsidRDefault="00833A3C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8972EA4" w14:textId="6AE2B20D" w:rsidR="00833A3C" w:rsidRPr="00B0181B" w:rsidRDefault="00833A3C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5,282</w:t>
            </w:r>
          </w:p>
        </w:tc>
      </w:tr>
      <w:tr w:rsidR="00833A3C" w:rsidRPr="00B0181B" w14:paraId="3407E383" w14:textId="77777777" w:rsidTr="008F6D27">
        <w:trPr>
          <w:trHeight w:val="424"/>
        </w:trPr>
        <w:tc>
          <w:tcPr>
            <w:tcW w:w="5580" w:type="dxa"/>
          </w:tcPr>
          <w:p w14:paraId="28385BD2" w14:textId="77777777" w:rsidR="00833A3C" w:rsidRPr="00B0181B" w:rsidRDefault="00833A3C" w:rsidP="00833A3C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4D46" w14:textId="32091CDE" w:rsidR="00833A3C" w:rsidRPr="00B0181B" w:rsidRDefault="00833A3C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2,056,247</w:t>
            </w:r>
          </w:p>
        </w:tc>
        <w:tc>
          <w:tcPr>
            <w:tcW w:w="236" w:type="dxa"/>
          </w:tcPr>
          <w:p w14:paraId="1FCC42EF" w14:textId="77777777" w:rsidR="00833A3C" w:rsidRPr="00B0181B" w:rsidRDefault="00833A3C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8FC1" w14:textId="1F54355C" w:rsidR="00833A3C" w:rsidRPr="00B0181B" w:rsidRDefault="00833A3C" w:rsidP="0083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2,120,577</w:t>
            </w:r>
          </w:p>
        </w:tc>
      </w:tr>
    </w:tbl>
    <w:p w14:paraId="735C19C3" w14:textId="77777777" w:rsidR="000D13FF" w:rsidRPr="000D13FF" w:rsidRDefault="000D13FF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172F3892" w14:textId="07DAE3A6" w:rsidR="00D04118" w:rsidRDefault="00505E5A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52669F" w:rsidRPr="00C52C41">
        <w:rPr>
          <w:rFonts w:ascii="Angsana New" w:hAnsi="Angsana New"/>
          <w:b/>
          <w:bCs/>
          <w:sz w:val="30"/>
          <w:szCs w:val="30"/>
        </w:rPr>
        <w:tab/>
      </w:r>
      <w:r w:rsidR="0052669F" w:rsidRPr="000568D6">
        <w:rPr>
          <w:rFonts w:ascii="Angsana New" w:hAnsi="Angsana New"/>
          <w:b/>
          <w:bCs/>
          <w:sz w:val="30"/>
          <w:szCs w:val="30"/>
          <w:cs/>
        </w:rPr>
        <w:t>เงินลงทุนระยะยาวอื่น</w:t>
      </w:r>
    </w:p>
    <w:p w14:paraId="0B6A8FE6" w14:textId="77777777" w:rsidR="0060760A" w:rsidRPr="000D13FF" w:rsidRDefault="0060760A" w:rsidP="00CA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="Angsana New" w:hAnsi="Angsana New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620"/>
      </w:tblGrid>
      <w:tr w:rsidR="00335541" w:rsidRPr="00417829" w14:paraId="5F114896" w14:textId="77777777" w:rsidTr="00B72F6B">
        <w:tc>
          <w:tcPr>
            <w:tcW w:w="5598" w:type="dxa"/>
          </w:tcPr>
          <w:p w14:paraId="6ABCFE00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6F692DD9" w14:textId="5CB471E4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3110D498" w14:textId="77777777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DB8A14F" w14:textId="48C99DD1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35541" w:rsidRPr="00417829" w14:paraId="3E1324F6" w14:textId="77777777" w:rsidTr="00B72F6B">
        <w:tc>
          <w:tcPr>
            <w:tcW w:w="5598" w:type="dxa"/>
          </w:tcPr>
          <w:p w14:paraId="5EAA098A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3C3CEAB8" w14:textId="79B82540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8056ACA" w14:textId="77777777" w:rsidR="00335541" w:rsidRPr="003454FC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DE87F8" w14:textId="287A0FA6" w:rsidR="00335541" w:rsidRPr="00284595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0760A" w:rsidRPr="00417829" w14:paraId="4472087F" w14:textId="77777777" w:rsidTr="00B72F6B">
        <w:trPr>
          <w:trHeight w:val="299"/>
        </w:trPr>
        <w:tc>
          <w:tcPr>
            <w:tcW w:w="5598" w:type="dxa"/>
          </w:tcPr>
          <w:p w14:paraId="351A8A1E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563182C1" w14:textId="77777777" w:rsidR="0060760A" w:rsidRPr="00417829" w:rsidRDefault="0060760A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8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541" w:rsidRPr="00417829" w14:paraId="1C3EE53B" w14:textId="77777777" w:rsidTr="00B72F6B">
        <w:tc>
          <w:tcPr>
            <w:tcW w:w="5598" w:type="dxa"/>
          </w:tcPr>
          <w:p w14:paraId="65BCB691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13B4CEFE" w14:textId="32FD718E" w:rsidR="00335541" w:rsidRPr="00253E2C" w:rsidRDefault="009F0A5D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80,850</w:t>
            </w:r>
          </w:p>
        </w:tc>
        <w:tc>
          <w:tcPr>
            <w:tcW w:w="270" w:type="dxa"/>
          </w:tcPr>
          <w:p w14:paraId="1A75927C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8158F8" w14:textId="6725EAB3" w:rsidR="00335541" w:rsidRPr="00253E2C" w:rsidRDefault="00335541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81,774</w:t>
            </w:r>
          </w:p>
        </w:tc>
      </w:tr>
      <w:tr w:rsidR="00335541" w:rsidRPr="00417829" w14:paraId="7F17849C" w14:textId="77777777" w:rsidTr="00B72F6B">
        <w:tc>
          <w:tcPr>
            <w:tcW w:w="5598" w:type="dxa"/>
          </w:tcPr>
          <w:p w14:paraId="33ECD8AF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1BE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204179A8" w14:textId="3FD3EDF1" w:rsidR="00335541" w:rsidRPr="00253E2C" w:rsidRDefault="009F0A5D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95,887</w:t>
            </w:r>
          </w:p>
        </w:tc>
        <w:tc>
          <w:tcPr>
            <w:tcW w:w="270" w:type="dxa"/>
          </w:tcPr>
          <w:p w14:paraId="0AE4F1D5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C1E3D04" w14:textId="705521E6" w:rsidR="00335541" w:rsidRPr="00253E2C" w:rsidRDefault="00335541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95,887</w:t>
            </w:r>
          </w:p>
        </w:tc>
      </w:tr>
      <w:tr w:rsidR="00335541" w:rsidRPr="00417829" w14:paraId="4B56DB67" w14:textId="77777777" w:rsidTr="00B72F6B">
        <w:tc>
          <w:tcPr>
            <w:tcW w:w="5598" w:type="dxa"/>
          </w:tcPr>
          <w:p w14:paraId="444763C9" w14:textId="77777777" w:rsidR="00335541" w:rsidRPr="00417829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375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01CBED77" w14:textId="19BD2971" w:rsidR="00335541" w:rsidRPr="00253E2C" w:rsidRDefault="009F0A5D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(18,337)</w:t>
            </w:r>
          </w:p>
        </w:tc>
        <w:tc>
          <w:tcPr>
            <w:tcW w:w="270" w:type="dxa"/>
          </w:tcPr>
          <w:p w14:paraId="0761A0BC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760101C" w14:textId="30DBD885" w:rsidR="00335541" w:rsidRPr="00253E2C" w:rsidRDefault="00335541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18,337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35541" w:rsidRPr="00417829" w14:paraId="24A6A768" w14:textId="77777777" w:rsidTr="00B72F6B">
        <w:tc>
          <w:tcPr>
            <w:tcW w:w="5598" w:type="dxa"/>
          </w:tcPr>
          <w:p w14:paraId="5E2BD5C8" w14:textId="77777777" w:rsidR="00335541" w:rsidRPr="00417829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2B551EA" w14:textId="78974FF1" w:rsidR="00335541" w:rsidRDefault="009F0A5D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77,550</w:t>
            </w:r>
          </w:p>
        </w:tc>
        <w:tc>
          <w:tcPr>
            <w:tcW w:w="270" w:type="dxa"/>
          </w:tcPr>
          <w:p w14:paraId="11146C4E" w14:textId="77777777" w:rsidR="00335541" w:rsidRPr="00417829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78BAE32" w14:textId="250E03BC" w:rsidR="00335541" w:rsidRDefault="00335541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77,550</w:t>
            </w:r>
          </w:p>
        </w:tc>
      </w:tr>
      <w:tr w:rsidR="00335541" w:rsidRPr="00417829" w14:paraId="40EEC137" w14:textId="77777777" w:rsidTr="00B72F6B">
        <w:tc>
          <w:tcPr>
            <w:tcW w:w="5598" w:type="dxa"/>
          </w:tcPr>
          <w:p w14:paraId="28710232" w14:textId="77777777" w:rsidR="00335541" w:rsidRPr="00417829" w:rsidRDefault="00335541" w:rsidP="003355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126E0199" w14:textId="3DF506F5" w:rsidR="00335541" w:rsidRPr="0060760A" w:rsidRDefault="009F0A5D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158,400</w:t>
            </w:r>
          </w:p>
        </w:tc>
        <w:tc>
          <w:tcPr>
            <w:tcW w:w="270" w:type="dxa"/>
          </w:tcPr>
          <w:p w14:paraId="213FFE5C" w14:textId="77777777" w:rsidR="00335541" w:rsidRPr="0060760A" w:rsidRDefault="00335541" w:rsidP="00335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0DD69B" w14:textId="388B4DA3" w:rsidR="00335541" w:rsidRPr="0060760A" w:rsidRDefault="00335541" w:rsidP="00B72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6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159,324</w:t>
            </w:r>
          </w:p>
        </w:tc>
      </w:tr>
    </w:tbl>
    <w:p w14:paraId="7749662F" w14:textId="77777777" w:rsidR="000D13FF" w:rsidRPr="000D13FF" w:rsidRDefault="000D13FF" w:rsidP="00187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0DF4C02E" w14:textId="2F555277" w:rsidR="0060760A" w:rsidRDefault="00890137" w:rsidP="00187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212542">
        <w:rPr>
          <w:rFonts w:ascii="Angsana New" w:hAnsi="Angsana New" w:hint="cs"/>
          <w:sz w:val="30"/>
          <w:szCs w:val="30"/>
          <w:cs/>
        </w:rPr>
        <w:t xml:space="preserve"> 2562 และ 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ของเงินลงทุนระยะยาวอื่นมีดังนี้</w:t>
      </w:r>
    </w:p>
    <w:p w14:paraId="58C96480" w14:textId="77777777" w:rsidR="00890137" w:rsidRPr="000D13FF" w:rsidRDefault="00890137" w:rsidP="00890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270"/>
        <w:gridCol w:w="1710"/>
        <w:gridCol w:w="270"/>
        <w:gridCol w:w="1800"/>
      </w:tblGrid>
      <w:tr w:rsidR="007E3876" w:rsidRPr="002B06F8" w14:paraId="37712063" w14:textId="77777777" w:rsidTr="00DD3B4E">
        <w:tc>
          <w:tcPr>
            <w:tcW w:w="3690" w:type="dxa"/>
          </w:tcPr>
          <w:p w14:paraId="316D9D50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38C8C0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E7A518D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9C2464" w14:textId="47F000CA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14:paraId="5B2CCFF1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52D98F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E3876" w:rsidRPr="002B06F8" w14:paraId="775B9AD0" w14:textId="77777777" w:rsidTr="00DD3B4E">
        <w:tc>
          <w:tcPr>
            <w:tcW w:w="3690" w:type="dxa"/>
          </w:tcPr>
          <w:p w14:paraId="09F43CDA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CF2439" w14:textId="156EEEB3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1 เมษายน 2562</w:t>
            </w:r>
          </w:p>
        </w:tc>
        <w:tc>
          <w:tcPr>
            <w:tcW w:w="270" w:type="dxa"/>
          </w:tcPr>
          <w:p w14:paraId="1AADA548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18FF62" w14:textId="5D5B26DD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</w:tcPr>
          <w:p w14:paraId="200A4C4A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0008BB" w14:textId="2A7AF0BA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30 มิถุนายน 2562</w:t>
            </w:r>
          </w:p>
        </w:tc>
      </w:tr>
      <w:tr w:rsidR="007E3876" w:rsidRPr="002B06F8" w14:paraId="0B961ABA" w14:textId="77777777" w:rsidTr="00DD3B4E">
        <w:tc>
          <w:tcPr>
            <w:tcW w:w="3690" w:type="dxa"/>
          </w:tcPr>
          <w:p w14:paraId="104F1633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5"/>
          </w:tcPr>
          <w:p w14:paraId="3D8AA985" w14:textId="2885569B" w:rsidR="007E3876" w:rsidRPr="002B06F8" w:rsidRDefault="001E2E0B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B06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51B3B" w:rsidRPr="002B06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B06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3876" w:rsidRPr="002B06F8" w14:paraId="061F6A3A" w14:textId="77777777" w:rsidTr="00DD3B4E">
        <w:tc>
          <w:tcPr>
            <w:tcW w:w="3690" w:type="dxa"/>
          </w:tcPr>
          <w:p w14:paraId="62054B27" w14:textId="0828316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0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620" w:type="dxa"/>
            <w:vAlign w:val="bottom"/>
          </w:tcPr>
          <w:p w14:paraId="00210E9C" w14:textId="081380E9" w:rsidR="007E3876" w:rsidRPr="002B06F8" w:rsidRDefault="00BF2707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Pr="002B06F8">
              <w:rPr>
                <w:rFonts w:ascii="Angsana New" w:hAnsi="Angsana New"/>
                <w:sz w:val="30"/>
                <w:szCs w:val="30"/>
              </w:rPr>
              <w:t>,774</w:t>
            </w:r>
          </w:p>
        </w:tc>
        <w:tc>
          <w:tcPr>
            <w:tcW w:w="270" w:type="dxa"/>
            <w:vAlign w:val="bottom"/>
          </w:tcPr>
          <w:p w14:paraId="0F3A1851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C45D4F" w14:textId="004D1598" w:rsidR="007E3876" w:rsidRPr="002B06F8" w:rsidRDefault="007E3876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(924)</w:t>
            </w:r>
          </w:p>
        </w:tc>
        <w:tc>
          <w:tcPr>
            <w:tcW w:w="270" w:type="dxa"/>
            <w:vAlign w:val="bottom"/>
          </w:tcPr>
          <w:p w14:paraId="4D3C5067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A186D22" w14:textId="25F46EDE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80,850</w:t>
            </w:r>
          </w:p>
        </w:tc>
      </w:tr>
      <w:tr w:rsidR="007E3876" w:rsidRPr="002B06F8" w14:paraId="7429F152" w14:textId="77777777" w:rsidTr="00DD3B4E">
        <w:tc>
          <w:tcPr>
            <w:tcW w:w="3690" w:type="dxa"/>
          </w:tcPr>
          <w:p w14:paraId="33E50375" w14:textId="75170552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C26269" w14:textId="6F21A977" w:rsidR="007E3876" w:rsidRPr="002B06F8" w:rsidRDefault="00BF2707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77,550</w:t>
            </w:r>
          </w:p>
        </w:tc>
        <w:tc>
          <w:tcPr>
            <w:tcW w:w="270" w:type="dxa"/>
            <w:vAlign w:val="bottom"/>
          </w:tcPr>
          <w:p w14:paraId="03465E38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BAA6FA3" w14:textId="7A8863F8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896A67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57A38C" w14:textId="0BDAFE1C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77,550</w:t>
            </w:r>
          </w:p>
        </w:tc>
      </w:tr>
      <w:tr w:rsidR="00643194" w:rsidRPr="002B06F8" w14:paraId="1D7162A9" w14:textId="77777777" w:rsidTr="00DD3B4E">
        <w:tc>
          <w:tcPr>
            <w:tcW w:w="3690" w:type="dxa"/>
          </w:tcPr>
          <w:p w14:paraId="081BD13A" w14:textId="77777777" w:rsidR="00643194" w:rsidRPr="002B06F8" w:rsidRDefault="00643194" w:rsidP="0064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</w:tcPr>
          <w:p w14:paraId="2E364A0E" w14:textId="2CAA7F95" w:rsidR="00643194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/>
                <w:b/>
                <w:bCs/>
                <w:sz w:val="30"/>
                <w:szCs w:val="30"/>
              </w:rPr>
              <w:t>159,324</w:t>
            </w:r>
          </w:p>
        </w:tc>
        <w:tc>
          <w:tcPr>
            <w:tcW w:w="270" w:type="dxa"/>
          </w:tcPr>
          <w:p w14:paraId="73C3C676" w14:textId="77777777" w:rsidR="00643194" w:rsidRPr="002B06F8" w:rsidRDefault="00643194" w:rsidP="0064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AF4F7" w14:textId="2AC5B256" w:rsidR="00643194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/>
                <w:b/>
                <w:bCs/>
                <w:sz w:val="30"/>
                <w:szCs w:val="30"/>
              </w:rPr>
              <w:t>(924)</w:t>
            </w:r>
          </w:p>
        </w:tc>
        <w:tc>
          <w:tcPr>
            <w:tcW w:w="270" w:type="dxa"/>
          </w:tcPr>
          <w:p w14:paraId="29048ADD" w14:textId="77777777" w:rsidR="00643194" w:rsidRPr="002B06F8" w:rsidRDefault="00643194" w:rsidP="0064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A738991" w14:textId="7914297C" w:rsidR="00643194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/>
                <w:b/>
                <w:bCs/>
                <w:sz w:val="30"/>
                <w:szCs w:val="30"/>
              </w:rPr>
              <w:t>158,400</w:t>
            </w:r>
          </w:p>
        </w:tc>
      </w:tr>
    </w:tbl>
    <w:p w14:paraId="573506C0" w14:textId="73EF7598" w:rsidR="000D13FF" w:rsidRDefault="000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47F3730" w14:textId="77777777" w:rsidR="000D13FF" w:rsidRDefault="000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270"/>
        <w:gridCol w:w="1710"/>
        <w:gridCol w:w="270"/>
        <w:gridCol w:w="1800"/>
      </w:tblGrid>
      <w:tr w:rsidR="007E3876" w:rsidRPr="002B06F8" w14:paraId="4120C03B" w14:textId="77777777" w:rsidTr="00DD3B4E">
        <w:tc>
          <w:tcPr>
            <w:tcW w:w="3690" w:type="dxa"/>
          </w:tcPr>
          <w:p w14:paraId="391C98A6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18F957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E223AB2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928532" w14:textId="2784F6CE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</w:tcPr>
          <w:p w14:paraId="7A0CCE2A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EDF01A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E3876" w:rsidRPr="002B06F8" w14:paraId="2526C787" w14:textId="77777777" w:rsidTr="00DD3B4E">
        <w:tc>
          <w:tcPr>
            <w:tcW w:w="3690" w:type="dxa"/>
          </w:tcPr>
          <w:p w14:paraId="207B6669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148EDB" w14:textId="341A795A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1 เมษายน 2561</w:t>
            </w:r>
          </w:p>
        </w:tc>
        <w:tc>
          <w:tcPr>
            <w:tcW w:w="270" w:type="dxa"/>
          </w:tcPr>
          <w:p w14:paraId="64B930B0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7B5560" w14:textId="32FD168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</w:tcPr>
          <w:p w14:paraId="0E8721B0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5F8966" w14:textId="32D5F090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30 มิถุนายน 2561</w:t>
            </w:r>
          </w:p>
        </w:tc>
      </w:tr>
      <w:tr w:rsidR="00D717F2" w:rsidRPr="002B06F8" w14:paraId="0D684C46" w14:textId="77777777" w:rsidTr="00DD3B4E">
        <w:tc>
          <w:tcPr>
            <w:tcW w:w="3690" w:type="dxa"/>
          </w:tcPr>
          <w:p w14:paraId="2BDA94E3" w14:textId="77777777" w:rsidR="00D717F2" w:rsidRPr="002B06F8" w:rsidRDefault="00D717F2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8E92CB" w14:textId="77777777" w:rsidR="00D717F2" w:rsidRPr="002B06F8" w:rsidRDefault="00D717F2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A26DC8" w14:textId="77777777" w:rsidR="00D717F2" w:rsidRPr="002B06F8" w:rsidRDefault="00D717F2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A6B33" w14:textId="77777777" w:rsidR="00D717F2" w:rsidRPr="002B06F8" w:rsidRDefault="00D717F2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F3954" w14:textId="77777777" w:rsidR="00D717F2" w:rsidRPr="002B06F8" w:rsidRDefault="00D717F2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D70F07" w14:textId="6484578F" w:rsidR="00D717F2" w:rsidRPr="002B06F8" w:rsidRDefault="00D717F2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7E3876" w:rsidRPr="002B06F8" w14:paraId="2FE5F0CB" w14:textId="77777777" w:rsidTr="00DD3B4E">
        <w:tc>
          <w:tcPr>
            <w:tcW w:w="3690" w:type="dxa"/>
          </w:tcPr>
          <w:p w14:paraId="27E670B9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5"/>
          </w:tcPr>
          <w:p w14:paraId="53AD06AD" w14:textId="1BD84243" w:rsidR="007E3876" w:rsidRPr="002B06F8" w:rsidRDefault="00051B3B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B06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3876" w:rsidRPr="002B06F8" w14:paraId="6D551FF6" w14:textId="77777777" w:rsidTr="00DD3B4E">
        <w:tc>
          <w:tcPr>
            <w:tcW w:w="3690" w:type="dxa"/>
          </w:tcPr>
          <w:p w14:paraId="37537321" w14:textId="3E1CF93B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20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ตราสารทุนประเภทหลักทรัพย์เผื่อขาย</w:t>
            </w:r>
          </w:p>
        </w:tc>
        <w:tc>
          <w:tcPr>
            <w:tcW w:w="1620" w:type="dxa"/>
            <w:vAlign w:val="bottom"/>
          </w:tcPr>
          <w:p w14:paraId="17748D49" w14:textId="7A2F2EF5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85,113</w:t>
            </w:r>
          </w:p>
        </w:tc>
        <w:tc>
          <w:tcPr>
            <w:tcW w:w="270" w:type="dxa"/>
            <w:vAlign w:val="bottom"/>
          </w:tcPr>
          <w:p w14:paraId="6D5CEA41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981857" w14:textId="5AE3B4A9" w:rsidR="007E3876" w:rsidRPr="002B06F8" w:rsidRDefault="007E3876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(6,206)</w:t>
            </w:r>
          </w:p>
        </w:tc>
        <w:tc>
          <w:tcPr>
            <w:tcW w:w="270" w:type="dxa"/>
            <w:vAlign w:val="bottom"/>
          </w:tcPr>
          <w:p w14:paraId="50EAA615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2F07213" w14:textId="4EBC22DF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78,907</w:t>
            </w:r>
          </w:p>
        </w:tc>
      </w:tr>
      <w:tr w:rsidR="007E3876" w:rsidRPr="002B06F8" w14:paraId="367AD91F" w14:textId="77777777" w:rsidTr="00DD3B4E">
        <w:tc>
          <w:tcPr>
            <w:tcW w:w="3690" w:type="dxa"/>
          </w:tcPr>
          <w:p w14:paraId="31762D6E" w14:textId="13F746E8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DB993FA" w14:textId="1A18BAB1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93,550</w:t>
            </w:r>
          </w:p>
        </w:tc>
        <w:tc>
          <w:tcPr>
            <w:tcW w:w="270" w:type="dxa"/>
            <w:vAlign w:val="bottom"/>
          </w:tcPr>
          <w:p w14:paraId="736EAE71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D7630E8" w14:textId="1672EEAD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3F0E0C" w14:textId="77777777" w:rsidR="007E3876" w:rsidRPr="002B06F8" w:rsidRDefault="007E3876" w:rsidP="007E3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7C688CD" w14:textId="0B69E1C3" w:rsidR="007E3876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06F8">
              <w:rPr>
                <w:rFonts w:ascii="Angsana New" w:hAnsi="Angsana New"/>
                <w:sz w:val="30"/>
                <w:szCs w:val="30"/>
              </w:rPr>
              <w:t>93,550</w:t>
            </w:r>
          </w:p>
        </w:tc>
      </w:tr>
      <w:tr w:rsidR="00643194" w:rsidRPr="002B06F8" w14:paraId="55F39FD2" w14:textId="77777777" w:rsidTr="00C0579D">
        <w:tc>
          <w:tcPr>
            <w:tcW w:w="3690" w:type="dxa"/>
          </w:tcPr>
          <w:p w14:paraId="21E83A07" w14:textId="77777777" w:rsidR="00643194" w:rsidRPr="002B06F8" w:rsidRDefault="00643194" w:rsidP="0064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506E81F" w14:textId="689933FE" w:rsidR="00643194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/>
                <w:b/>
                <w:bCs/>
                <w:sz w:val="30"/>
                <w:szCs w:val="30"/>
              </w:rPr>
              <w:t>178,663</w:t>
            </w:r>
          </w:p>
        </w:tc>
        <w:tc>
          <w:tcPr>
            <w:tcW w:w="270" w:type="dxa"/>
          </w:tcPr>
          <w:p w14:paraId="5503D556" w14:textId="77777777" w:rsidR="00643194" w:rsidRPr="002B06F8" w:rsidRDefault="00643194" w:rsidP="0064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DF5A2" w14:textId="1D35367B" w:rsidR="00643194" w:rsidRPr="00E974C9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4C9">
              <w:rPr>
                <w:rFonts w:ascii="Angsana New" w:hAnsi="Angsana New"/>
                <w:b/>
                <w:bCs/>
                <w:sz w:val="30"/>
                <w:szCs w:val="30"/>
              </w:rPr>
              <w:t>(6,206)</w:t>
            </w:r>
          </w:p>
        </w:tc>
        <w:tc>
          <w:tcPr>
            <w:tcW w:w="270" w:type="dxa"/>
          </w:tcPr>
          <w:p w14:paraId="59252908" w14:textId="77777777" w:rsidR="00643194" w:rsidRPr="002B06F8" w:rsidRDefault="00643194" w:rsidP="0064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9A6FAE3" w14:textId="5206D5D6" w:rsidR="00643194" w:rsidRPr="002B06F8" w:rsidRDefault="00643194" w:rsidP="002B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6F8">
              <w:rPr>
                <w:rFonts w:ascii="Angsana New" w:hAnsi="Angsana New"/>
                <w:b/>
                <w:bCs/>
                <w:sz w:val="30"/>
                <w:szCs w:val="30"/>
              </w:rPr>
              <w:t>172,457</w:t>
            </w:r>
          </w:p>
        </w:tc>
      </w:tr>
    </w:tbl>
    <w:p w14:paraId="1497F257" w14:textId="7AA04CA1" w:rsidR="00E005FC" w:rsidRPr="00B434B3" w:rsidRDefault="00E0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154F41D0" w14:textId="6C0EF348" w:rsidR="002B6DB4" w:rsidRPr="00865142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5142">
        <w:rPr>
          <w:rFonts w:ascii="Angsana New" w:hAnsi="Angsana New"/>
          <w:i/>
          <w:iCs/>
          <w:sz w:val="30"/>
          <w:szCs w:val="30"/>
          <w:cs/>
        </w:rPr>
        <w:t>ตราสารทุนประเภทหลักทรัพย์เผื่อขาย</w:t>
      </w:r>
    </w:p>
    <w:p w14:paraId="4E70A6CD" w14:textId="77777777" w:rsidR="002B6DB4" w:rsidRPr="00B434B3" w:rsidRDefault="002B6DB4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669B2C" w14:textId="6081B11D" w:rsidR="0052669F" w:rsidRDefault="0052669F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บริษัทได้รับเงินปันผลจากตราสารทุนประเภทหลักทรัพย์เผื่อขายสำหรับ</w:t>
      </w:r>
      <w:r w:rsidR="00F657A9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C52C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57A9">
        <w:rPr>
          <w:rFonts w:ascii="Angsana New" w:hAnsi="Angsana New" w:hint="cs"/>
          <w:sz w:val="30"/>
          <w:szCs w:val="30"/>
          <w:cs/>
        </w:rPr>
        <w:t>30 มิถุนายน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5214AC">
        <w:rPr>
          <w:rFonts w:ascii="Angsana New" w:hAnsi="Angsana New" w:hint="cs"/>
          <w:sz w:val="30"/>
          <w:szCs w:val="30"/>
          <w:cs/>
        </w:rPr>
        <w:t>6</w:t>
      </w:r>
      <w:r w:rsidR="007F5AAE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จำนวนเงิน</w:t>
      </w:r>
      <w:r w:rsidR="00C204F0">
        <w:rPr>
          <w:rFonts w:ascii="Angsana New" w:hAnsi="Angsana New"/>
          <w:sz w:val="30"/>
          <w:szCs w:val="30"/>
        </w:rPr>
        <w:t xml:space="preserve"> </w:t>
      </w:r>
      <w:r w:rsidR="00F657A9">
        <w:rPr>
          <w:rFonts w:ascii="Angsana New" w:hAnsi="Angsana New" w:hint="cs"/>
          <w:sz w:val="30"/>
          <w:szCs w:val="30"/>
          <w:cs/>
        </w:rPr>
        <w:t>1.8</w:t>
      </w:r>
      <w:r w:rsidR="002D2D9F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="005214AC">
        <w:rPr>
          <w:rFonts w:ascii="Angsana New" w:hAnsi="Angsana New"/>
          <w:i/>
          <w:iCs/>
          <w:sz w:val="30"/>
          <w:szCs w:val="30"/>
        </w:rPr>
        <w:t>6</w:t>
      </w:r>
      <w:r w:rsidR="007F5AAE">
        <w:rPr>
          <w:rFonts w:ascii="Angsana New" w:hAnsi="Angsana New"/>
          <w:i/>
          <w:iCs/>
          <w:sz w:val="30"/>
          <w:szCs w:val="30"/>
        </w:rPr>
        <w:t>1</w:t>
      </w:r>
      <w:r w:rsidR="00E029E6">
        <w:rPr>
          <w:rFonts w:ascii="Angsana New" w:hAnsi="Angsana New" w:hint="cs"/>
          <w:i/>
          <w:iCs/>
          <w:sz w:val="30"/>
          <w:szCs w:val="30"/>
          <w:cs/>
        </w:rPr>
        <w:t xml:space="preserve"> (ไม่ได้ตรวจสอบ)</w:t>
      </w:r>
      <w:r w:rsidRPr="00C52C41">
        <w:rPr>
          <w:rFonts w:ascii="Angsana New" w:hAnsi="Angsana New"/>
          <w:i/>
          <w:iCs/>
          <w:sz w:val="30"/>
          <w:szCs w:val="30"/>
        </w:rPr>
        <w:t xml:space="preserve">: </w:t>
      </w:r>
      <w:r w:rsidR="00F657A9">
        <w:rPr>
          <w:rFonts w:ascii="Angsana New" w:hAnsi="Angsana New" w:hint="cs"/>
          <w:i/>
          <w:iCs/>
          <w:sz w:val="30"/>
          <w:szCs w:val="30"/>
          <w:cs/>
        </w:rPr>
        <w:t>1.8</w:t>
      </w:r>
      <w:r w:rsidR="005A5A90">
        <w:rPr>
          <w:rFonts w:ascii="Angsana New" w:hAnsi="Angsana New"/>
          <w:i/>
          <w:iCs/>
          <w:sz w:val="30"/>
          <w:szCs w:val="30"/>
        </w:rPr>
        <w:t xml:space="preserve"> </w:t>
      </w:r>
      <w:r w:rsidR="005A5A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BCA18B9" w14:textId="77777777" w:rsidR="00093597" w:rsidRPr="00B434B3" w:rsidRDefault="00093597" w:rsidP="00EA0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3CA7B0" w14:textId="35E56DC3" w:rsidR="00FA25C1" w:rsidRPr="00C52C41" w:rsidRDefault="00DF40A6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FA25C1" w:rsidRPr="00E10D2D">
        <w:rPr>
          <w:rFonts w:ascii="Angsana New" w:hAnsi="Angsana New"/>
          <w:b/>
          <w:bCs/>
          <w:sz w:val="30"/>
          <w:szCs w:val="30"/>
        </w:rPr>
        <w:tab/>
      </w:r>
      <w:r w:rsidR="00FA25C1" w:rsidRPr="00E10D2D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B434B3" w:rsidRDefault="00FA25C1" w:rsidP="00FA25C1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36"/>
        <w:gridCol w:w="1744"/>
      </w:tblGrid>
      <w:tr w:rsidR="00187C8F" w:rsidRPr="007553D7" w14:paraId="7AACCB37" w14:textId="77777777" w:rsidTr="00187C8F">
        <w:trPr>
          <w:trHeight w:val="65"/>
        </w:trPr>
        <w:tc>
          <w:tcPr>
            <w:tcW w:w="5580" w:type="dxa"/>
          </w:tcPr>
          <w:p w14:paraId="43FC36C0" w14:textId="4A7F34B8" w:rsidR="00187C8F" w:rsidRPr="00E974C9" w:rsidRDefault="00E974C9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601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800" w:type="dxa"/>
          </w:tcPr>
          <w:p w14:paraId="3DCD44DC" w14:textId="4F138358" w:rsidR="00187C8F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06D76EFD" w14:textId="77777777" w:rsidR="00187C8F" w:rsidRPr="003454FC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11C982D4" w14:textId="3D68439D" w:rsidR="00187C8F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D16E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029E6" w:rsidRPr="007553D7" w14:paraId="289FADE5" w14:textId="77777777" w:rsidTr="00187C8F">
        <w:trPr>
          <w:trHeight w:val="65"/>
        </w:trPr>
        <w:tc>
          <w:tcPr>
            <w:tcW w:w="5580" w:type="dxa"/>
          </w:tcPr>
          <w:p w14:paraId="06A87C84" w14:textId="77777777" w:rsidR="00E029E6" w:rsidRPr="007553D7" w:rsidRDefault="00E029E6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BD8077" w14:textId="77777777" w:rsidR="00E029E6" w:rsidRPr="00284595" w:rsidRDefault="00E029E6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F604A8" w14:textId="77777777" w:rsidR="00E029E6" w:rsidRPr="003454FC" w:rsidRDefault="00E029E6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4" w:type="dxa"/>
          </w:tcPr>
          <w:p w14:paraId="411DA069" w14:textId="6BFC78D9" w:rsidR="00E029E6" w:rsidRPr="00284595" w:rsidRDefault="00E029E6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EC0CB5" w:rsidRPr="007553D7" w14:paraId="6646202F" w14:textId="77777777" w:rsidTr="00EC0CB5">
        <w:trPr>
          <w:trHeight w:val="380"/>
        </w:trPr>
        <w:tc>
          <w:tcPr>
            <w:tcW w:w="5580" w:type="dxa"/>
          </w:tcPr>
          <w:p w14:paraId="198E2420" w14:textId="77777777" w:rsidR="00EC0CB5" w:rsidRPr="007553D7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D0C91E6" w14:textId="2AB22B77" w:rsidR="00EC0CB5" w:rsidRPr="007553D7" w:rsidRDefault="00EC0CB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C8F" w:rsidRPr="007553D7" w14:paraId="44ADDA33" w14:textId="77777777" w:rsidTr="00EC0CB5">
        <w:tc>
          <w:tcPr>
            <w:tcW w:w="5580" w:type="dxa"/>
          </w:tcPr>
          <w:p w14:paraId="2B4DA030" w14:textId="02B5857A" w:rsidR="00187C8F" w:rsidRPr="00156A78" w:rsidRDefault="00187C8F" w:rsidP="00187C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800" w:type="dxa"/>
          </w:tcPr>
          <w:p w14:paraId="142EFBA9" w14:textId="1B4048CB" w:rsidR="00187C8F" w:rsidRPr="007553D7" w:rsidRDefault="00156A78" w:rsidP="00DD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1,456,494</w:t>
            </w:r>
          </w:p>
        </w:tc>
        <w:tc>
          <w:tcPr>
            <w:tcW w:w="236" w:type="dxa"/>
          </w:tcPr>
          <w:p w14:paraId="69793B30" w14:textId="77777777" w:rsidR="00187C8F" w:rsidRPr="007553D7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AE09480" w14:textId="18372F10" w:rsidR="00187C8F" w:rsidRPr="007553D7" w:rsidRDefault="00187C8F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1,391,016</w:t>
            </w:r>
          </w:p>
        </w:tc>
      </w:tr>
      <w:tr w:rsidR="00187C8F" w:rsidRPr="007553D7" w14:paraId="028E89D6" w14:textId="77777777" w:rsidTr="00EC0CB5">
        <w:trPr>
          <w:trHeight w:val="281"/>
        </w:trPr>
        <w:tc>
          <w:tcPr>
            <w:tcW w:w="5580" w:type="dxa"/>
          </w:tcPr>
          <w:p w14:paraId="5C98BF5A" w14:textId="086D3D23" w:rsidR="00187C8F" w:rsidRPr="00156A78" w:rsidRDefault="00187C8F" w:rsidP="00187C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800" w:type="dxa"/>
          </w:tcPr>
          <w:p w14:paraId="744AF334" w14:textId="1CA54DC7" w:rsidR="00187C8F" w:rsidRPr="007553D7" w:rsidRDefault="00156A78" w:rsidP="00DD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31,484</w:t>
            </w:r>
          </w:p>
        </w:tc>
        <w:tc>
          <w:tcPr>
            <w:tcW w:w="236" w:type="dxa"/>
          </w:tcPr>
          <w:p w14:paraId="7A611084" w14:textId="77777777" w:rsidR="00187C8F" w:rsidRPr="007553D7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8C39741" w14:textId="4FC9E387" w:rsidR="00187C8F" w:rsidRPr="007553D7" w:rsidRDefault="00F9360A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2B1DF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,402</w:t>
            </w:r>
          </w:p>
        </w:tc>
      </w:tr>
      <w:tr w:rsidR="00187C8F" w:rsidRPr="007553D7" w14:paraId="3CD25C4A" w14:textId="77777777" w:rsidTr="00EC0CB5">
        <w:tc>
          <w:tcPr>
            <w:tcW w:w="5580" w:type="dxa"/>
          </w:tcPr>
          <w:p w14:paraId="3337C867" w14:textId="48601DF9" w:rsidR="00187C8F" w:rsidRPr="00156A78" w:rsidRDefault="00187C8F" w:rsidP="00187C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800" w:type="dxa"/>
          </w:tcPr>
          <w:p w14:paraId="6C75DAB8" w14:textId="6DA1CE2E" w:rsidR="00187C8F" w:rsidRDefault="00156A78" w:rsidP="00DD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(158)</w:t>
            </w:r>
          </w:p>
        </w:tc>
        <w:tc>
          <w:tcPr>
            <w:tcW w:w="236" w:type="dxa"/>
          </w:tcPr>
          <w:p w14:paraId="0054BC0F" w14:textId="77777777" w:rsidR="00187C8F" w:rsidRPr="007553D7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DBF3EA0" w14:textId="299157D4" w:rsidR="00187C8F" w:rsidRDefault="00F9360A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7C8F" w:rsidRPr="007553D7" w14:paraId="762553AF" w14:textId="77777777" w:rsidTr="00EC0CB5">
        <w:trPr>
          <w:trHeight w:val="352"/>
        </w:trPr>
        <w:tc>
          <w:tcPr>
            <w:tcW w:w="5580" w:type="dxa"/>
          </w:tcPr>
          <w:p w14:paraId="1E44529B" w14:textId="228BE4F7" w:rsidR="00187C8F" w:rsidRPr="00C131AE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78240FF9" w:rsidR="00187C8F" w:rsidRPr="007553D7" w:rsidRDefault="00E43EA2" w:rsidP="00DD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,487,</w:t>
            </w:r>
            <w:r w:rsidR="007A310D">
              <w:rPr>
                <w:rFonts w:ascii="Angsana New" w:hAnsi="Angsana New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236" w:type="dxa"/>
          </w:tcPr>
          <w:p w14:paraId="12240989" w14:textId="77777777" w:rsidR="00187C8F" w:rsidRPr="007553D7" w:rsidRDefault="00187C8F" w:rsidP="00187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B8E88DE" w14:textId="5A717B36" w:rsidR="00187C8F" w:rsidRPr="007553D7" w:rsidRDefault="00187C8F" w:rsidP="00DF4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1,4</w:t>
            </w:r>
            <w:r w:rsidR="00F9360A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,4</w:t>
            </w:r>
            <w:r w:rsidR="00F9360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17F5F5DE" w14:textId="2CEF4F76" w:rsidR="000F3ED6" w:rsidRPr="00B434B3" w:rsidRDefault="000F3ED6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37E34A9" w14:textId="5F7506B9" w:rsidR="001E09C4" w:rsidRDefault="00B40015" w:rsidP="001E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67094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66432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86709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867094">
        <w:rPr>
          <w:rFonts w:ascii="Angsana New" w:hAnsi="Angsana New"/>
          <w:sz w:val="30"/>
          <w:szCs w:val="30"/>
        </w:rPr>
        <w:t>3</w:t>
      </w:r>
      <w:r w:rsidR="006A2090">
        <w:rPr>
          <w:rFonts w:ascii="Angsana New" w:hAnsi="Angsana New" w:hint="cs"/>
          <w:sz w:val="30"/>
          <w:szCs w:val="30"/>
          <w:cs/>
        </w:rPr>
        <w:t>0</w:t>
      </w:r>
      <w:r w:rsidRPr="00867094">
        <w:rPr>
          <w:rFonts w:ascii="Angsana New" w:hAnsi="Angsana New"/>
          <w:sz w:val="30"/>
          <w:szCs w:val="30"/>
        </w:rPr>
        <w:t xml:space="preserve"> </w:t>
      </w:r>
      <w:r w:rsidR="006A2090">
        <w:rPr>
          <w:rFonts w:ascii="Angsana New" w:hAnsi="Angsana New" w:hint="cs"/>
          <w:sz w:val="30"/>
          <w:szCs w:val="30"/>
          <w:cs/>
        </w:rPr>
        <w:t>มิถุนายน</w:t>
      </w:r>
      <w:r w:rsidRPr="00867094">
        <w:rPr>
          <w:rFonts w:ascii="Angsana New" w:hAnsi="Angsana New" w:hint="cs"/>
          <w:sz w:val="30"/>
          <w:szCs w:val="30"/>
          <w:cs/>
        </w:rPr>
        <w:t xml:space="preserve"> </w:t>
      </w:r>
      <w:r w:rsidR="00867094">
        <w:rPr>
          <w:rFonts w:ascii="Angsana New" w:hAnsi="Angsana New"/>
          <w:sz w:val="30"/>
          <w:szCs w:val="30"/>
        </w:rPr>
        <w:t>2562</w:t>
      </w:r>
      <w:r w:rsidR="0066432F">
        <w:rPr>
          <w:rFonts w:ascii="Angsana New" w:hAnsi="Angsana New" w:hint="cs"/>
          <w:sz w:val="30"/>
          <w:szCs w:val="30"/>
          <w:cs/>
        </w:rPr>
        <w:t xml:space="preserve"> และ 2561</w:t>
      </w:r>
    </w:p>
    <w:p w14:paraId="134A0BE9" w14:textId="77777777" w:rsidR="00B612C9" w:rsidRPr="00222B71" w:rsidRDefault="00B612C9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75BFC27" w14:textId="6A74861E" w:rsidR="00BB286A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09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86709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867094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867094">
        <w:rPr>
          <w:rFonts w:ascii="Angsana New" w:hAnsi="Angsana New"/>
          <w:sz w:val="30"/>
          <w:szCs w:val="30"/>
        </w:rPr>
        <w:t>3</w:t>
      </w:r>
      <w:r w:rsidR="006A2090">
        <w:rPr>
          <w:rFonts w:ascii="Angsana New" w:hAnsi="Angsana New" w:hint="cs"/>
          <w:sz w:val="30"/>
          <w:szCs w:val="30"/>
          <w:cs/>
        </w:rPr>
        <w:t>0</w:t>
      </w:r>
      <w:r w:rsidRPr="00867094">
        <w:rPr>
          <w:rFonts w:ascii="Angsana New" w:hAnsi="Angsana New"/>
          <w:sz w:val="30"/>
          <w:szCs w:val="30"/>
        </w:rPr>
        <w:t xml:space="preserve"> </w:t>
      </w:r>
      <w:r w:rsidR="006A2090">
        <w:rPr>
          <w:rFonts w:ascii="Angsana New" w:hAnsi="Angsana New" w:hint="cs"/>
          <w:sz w:val="30"/>
          <w:szCs w:val="30"/>
          <w:cs/>
        </w:rPr>
        <w:t>มิถุนายน</w:t>
      </w:r>
      <w:r w:rsidRPr="00867094">
        <w:rPr>
          <w:rFonts w:ascii="Angsana New" w:hAnsi="Angsana New"/>
          <w:sz w:val="30"/>
          <w:szCs w:val="30"/>
        </w:rPr>
        <w:t xml:space="preserve"> 25</w:t>
      </w:r>
      <w:r w:rsidR="005A5A90" w:rsidRPr="00867094">
        <w:rPr>
          <w:rFonts w:ascii="Angsana New" w:hAnsi="Angsana New" w:hint="cs"/>
          <w:sz w:val="30"/>
          <w:szCs w:val="30"/>
          <w:cs/>
        </w:rPr>
        <w:t>6</w:t>
      </w:r>
      <w:r w:rsidR="007F5AAE" w:rsidRPr="00867094">
        <w:rPr>
          <w:rFonts w:ascii="Angsana New" w:hAnsi="Angsana New"/>
          <w:sz w:val="30"/>
          <w:szCs w:val="30"/>
        </w:rPr>
        <w:t>2</w:t>
      </w:r>
      <w:r w:rsidR="005A5A90" w:rsidRPr="00867094">
        <w:rPr>
          <w:rFonts w:ascii="Angsana New" w:hAnsi="Angsana New" w:hint="cs"/>
          <w:sz w:val="30"/>
          <w:szCs w:val="30"/>
          <w:cs/>
        </w:rPr>
        <w:t xml:space="preserve"> </w:t>
      </w:r>
      <w:r w:rsidR="008D1791" w:rsidRPr="0086709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6432F">
        <w:rPr>
          <w:rFonts w:ascii="Angsana New" w:hAnsi="Angsana New" w:hint="cs"/>
          <w:sz w:val="30"/>
          <w:szCs w:val="30"/>
          <w:cs/>
        </w:rPr>
        <w:t>31 มีนาคม 2562</w:t>
      </w:r>
      <w:r w:rsidR="005A5A90" w:rsidRPr="00867094">
        <w:rPr>
          <w:rFonts w:ascii="Angsana New" w:hAnsi="Angsana New" w:hint="cs"/>
          <w:sz w:val="30"/>
          <w:szCs w:val="30"/>
          <w:cs/>
        </w:rPr>
        <w:t xml:space="preserve"> </w:t>
      </w:r>
      <w:r w:rsidRPr="00867094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B434B3" w:rsidRDefault="00FA25C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1170"/>
        <w:gridCol w:w="1080"/>
        <w:gridCol w:w="270"/>
        <w:gridCol w:w="1350"/>
        <w:gridCol w:w="270"/>
        <w:gridCol w:w="1440"/>
      </w:tblGrid>
      <w:tr w:rsidR="00314A50" w:rsidRPr="00343FE6" w14:paraId="0EA24ACF" w14:textId="77777777" w:rsidTr="0060760A">
        <w:tc>
          <w:tcPr>
            <w:tcW w:w="2340" w:type="dxa"/>
          </w:tcPr>
          <w:p w14:paraId="5C33118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351D0C" w14:textId="221D0E30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1080" w:type="dxa"/>
          </w:tcPr>
          <w:p w14:paraId="3DA60382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87CC884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69B2E" w14:textId="458A7BFA" w:rsidR="00314A50" w:rsidRPr="00343FE6" w:rsidRDefault="0060760A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314A50" w:rsidRPr="00343FE6" w14:paraId="22FC9B07" w14:textId="77777777" w:rsidTr="0060760A">
        <w:tc>
          <w:tcPr>
            <w:tcW w:w="2340" w:type="dxa"/>
          </w:tcPr>
          <w:p w14:paraId="031CA4DF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ED9EEE" w14:textId="2582B316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1080" w:type="dxa"/>
          </w:tcPr>
          <w:p w14:paraId="17B51B90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03C8BAE1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BA646C" w14:textId="17DC19E8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314A50" w:rsidRPr="00343FE6" w14:paraId="45D9604B" w14:textId="77777777" w:rsidTr="00314A50">
        <w:tc>
          <w:tcPr>
            <w:tcW w:w="2340" w:type="dxa"/>
          </w:tcPr>
          <w:p w14:paraId="4FD4136F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FA6EDB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3E0F1CA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6D81380" w14:textId="1DE426A6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4A50" w:rsidRPr="00343FE6" w14:paraId="52BB5B2E" w14:textId="77777777" w:rsidTr="00314A50">
        <w:tc>
          <w:tcPr>
            <w:tcW w:w="2340" w:type="dxa"/>
          </w:tcPr>
          <w:p w14:paraId="3F4FEF71" w14:textId="5CB6CE7E" w:rsidR="00314A50" w:rsidRPr="00343FE6" w:rsidRDefault="00314A50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</w:t>
            </w:r>
            <w:r w:rsidR="004555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8A1A5DA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1080" w:type="dxa"/>
          </w:tcPr>
          <w:p w14:paraId="6A804A6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50567DAD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D7DA0" w14:textId="77777777" w:rsidR="00314A50" w:rsidRPr="00343FE6" w:rsidRDefault="00314A50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14A50" w:rsidRPr="00343FE6" w14:paraId="5E257EA6" w14:textId="77777777" w:rsidTr="00314A50">
        <w:tc>
          <w:tcPr>
            <w:tcW w:w="2340" w:type="dxa"/>
          </w:tcPr>
          <w:p w14:paraId="78A5E1C7" w14:textId="0830D1A5" w:rsidR="00314A50" w:rsidRPr="00343FE6" w:rsidRDefault="00037168" w:rsidP="007D6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314A50"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6A20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="00314A50"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A20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314A50"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314A5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0ED388FB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B3FE1A" w14:textId="0A851C17" w:rsidR="00314A50" w:rsidRPr="00343FE6" w:rsidRDefault="0066432F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19.06</w:t>
            </w:r>
          </w:p>
        </w:tc>
        <w:tc>
          <w:tcPr>
            <w:tcW w:w="270" w:type="dxa"/>
          </w:tcPr>
          <w:p w14:paraId="0327FF72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7F5D48" w14:textId="3DA781EE" w:rsidR="00314A50" w:rsidRPr="00343FE6" w:rsidRDefault="0066432F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,078,141</w:t>
            </w:r>
          </w:p>
        </w:tc>
        <w:tc>
          <w:tcPr>
            <w:tcW w:w="270" w:type="dxa"/>
          </w:tcPr>
          <w:p w14:paraId="212A54B9" w14:textId="77777777" w:rsidR="00314A50" w:rsidRPr="00343FE6" w:rsidRDefault="00314A50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0010536" w14:textId="44756991" w:rsidR="00314A50" w:rsidRPr="00343FE6" w:rsidRDefault="0066432F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222B71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,820</w:t>
            </w:r>
          </w:p>
        </w:tc>
      </w:tr>
      <w:tr w:rsidR="00314A50" w:rsidRPr="00343FE6" w14:paraId="7FDD2F19" w14:textId="77777777" w:rsidTr="00314A50">
        <w:tc>
          <w:tcPr>
            <w:tcW w:w="2340" w:type="dxa"/>
          </w:tcPr>
          <w:p w14:paraId="5F78999E" w14:textId="744F4598" w:rsidR="00314A50" w:rsidRPr="00343FE6" w:rsidRDefault="00037168" w:rsidP="0003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863A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64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มีนาคม 2562</w:t>
            </w:r>
          </w:p>
        </w:tc>
        <w:tc>
          <w:tcPr>
            <w:tcW w:w="1260" w:type="dxa"/>
          </w:tcPr>
          <w:p w14:paraId="30AA3125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7E2944" w14:textId="2B586114" w:rsidR="00314A50" w:rsidRPr="00343FE6" w:rsidRDefault="0066432F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19.06</w:t>
            </w:r>
          </w:p>
        </w:tc>
        <w:tc>
          <w:tcPr>
            <w:tcW w:w="270" w:type="dxa"/>
          </w:tcPr>
          <w:p w14:paraId="6A01D95C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FC9F72" w14:textId="37EAEDFD" w:rsidR="00314A50" w:rsidRPr="00343FE6" w:rsidRDefault="0066432F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314A50" w:rsidRPr="00343FE6" w:rsidRDefault="00314A50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EAFC54D" w14:textId="0DA4A6E5" w:rsidR="00314A50" w:rsidRPr="00343FE6" w:rsidRDefault="0066432F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1,456,494</w:t>
            </w:r>
          </w:p>
        </w:tc>
      </w:tr>
    </w:tbl>
    <w:p w14:paraId="0DE1AD16" w14:textId="3B89734A" w:rsidR="00E8767F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บริษัทร่วมของบริษัทจัดตั้งขึ้นในประเทศไทย</w:t>
      </w:r>
    </w:p>
    <w:p w14:paraId="66A0DA88" w14:textId="77777777" w:rsidR="00E8767F" w:rsidRPr="00D95976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5C9EFEF" w14:textId="25B9DEB0" w:rsidR="00A359BC" w:rsidRDefault="00B40015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>
        <w:rPr>
          <w:rFonts w:ascii="Angsana New" w:hAnsi="Angsana New" w:hint="cs"/>
          <w:sz w:val="30"/>
          <w:szCs w:val="30"/>
          <w:cs/>
        </w:rPr>
        <w:t>น</w:t>
      </w:r>
    </w:p>
    <w:p w14:paraId="773AD27D" w14:textId="2AD47425" w:rsidR="00A359BC" w:rsidRPr="00D95976" w:rsidRDefault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7A93A69" w14:textId="3F067ECA" w:rsidR="007355D5" w:rsidRDefault="00B46472" w:rsidP="00B4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</w:t>
      </w:r>
      <w:r w:rsidR="000D38A6">
        <w:rPr>
          <w:rFonts w:ascii="Angsana New" w:hAnsi="Angsana New"/>
          <w:sz w:val="30"/>
          <w:szCs w:val="30"/>
        </w:rPr>
        <w:br/>
      </w:r>
      <w:r w:rsidR="00BC54E0">
        <w:rPr>
          <w:rFonts w:ascii="Angsana New" w:hAnsi="Angsana New" w:hint="cs"/>
          <w:sz w:val="30"/>
          <w:szCs w:val="30"/>
          <w:cs/>
        </w:rPr>
        <w:t>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D38A6">
        <w:rPr>
          <w:rFonts w:ascii="Angsana New" w:hAnsi="Angsana New"/>
          <w:sz w:val="30"/>
          <w:szCs w:val="30"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ตามบัญชีของส่วนได้เสียของบริษัทในกิจการ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14:paraId="2C48FEB0" w14:textId="51775E92" w:rsidR="00D04118" w:rsidRPr="00D95976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35" w:type="dxa"/>
        <w:tblInd w:w="450" w:type="dxa"/>
        <w:tblLook w:val="04A0" w:firstRow="1" w:lastRow="0" w:firstColumn="1" w:lastColumn="0" w:noHBand="0" w:noVBand="1"/>
      </w:tblPr>
      <w:tblGrid>
        <w:gridCol w:w="5758"/>
        <w:gridCol w:w="1617"/>
        <w:gridCol w:w="232"/>
        <w:gridCol w:w="1628"/>
      </w:tblGrid>
      <w:tr w:rsidR="00512C47" w:rsidRPr="00B46472" w14:paraId="68DFD5FD" w14:textId="77777777" w:rsidTr="00B4479A">
        <w:trPr>
          <w:tblHeader/>
        </w:trPr>
        <w:tc>
          <w:tcPr>
            <w:tcW w:w="5760" w:type="dxa"/>
          </w:tcPr>
          <w:p w14:paraId="719EDEF7" w14:textId="252C5113" w:rsidR="00B46472" w:rsidRPr="00081BFF" w:rsidRDefault="00CB07CF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1B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615" w:type="dxa"/>
          </w:tcPr>
          <w:p w14:paraId="76DC8B49" w14:textId="463CB340" w:rsidR="00B46472" w:rsidRPr="006E5E78" w:rsidRDefault="00B46472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9B092C"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7F5AAE"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32" w:type="dxa"/>
          </w:tcPr>
          <w:p w14:paraId="05D85C8B" w14:textId="77777777" w:rsidR="00B46472" w:rsidRPr="006E5E78" w:rsidRDefault="00B4647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</w:tcPr>
          <w:p w14:paraId="5862FF0F" w14:textId="4B598A2E" w:rsidR="00B46472" w:rsidRPr="006E5E78" w:rsidRDefault="00282469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7F5AAE" w:rsidRPr="006E5E78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212542" w:rsidRPr="00B46472" w14:paraId="1B993536" w14:textId="77777777" w:rsidTr="00B4479A">
        <w:trPr>
          <w:tblHeader/>
        </w:trPr>
        <w:tc>
          <w:tcPr>
            <w:tcW w:w="5760" w:type="dxa"/>
          </w:tcPr>
          <w:p w14:paraId="3CB1AFEE" w14:textId="77777777" w:rsidR="00212542" w:rsidRPr="006E5E78" w:rsidRDefault="00212542" w:rsidP="00B4647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07B7047F" w14:textId="77777777" w:rsidR="00212542" w:rsidRPr="006E5E78" w:rsidRDefault="0021254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2" w:type="dxa"/>
          </w:tcPr>
          <w:p w14:paraId="1334371C" w14:textId="77777777" w:rsidR="00212542" w:rsidRPr="006E5E78" w:rsidRDefault="0021254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</w:tcPr>
          <w:p w14:paraId="5532DEC6" w14:textId="4DDFB493" w:rsidR="00212542" w:rsidRPr="006E5E78" w:rsidRDefault="0021254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(ไม่ได้ตรวจสอบ)</w:t>
            </w:r>
          </w:p>
        </w:tc>
      </w:tr>
      <w:tr w:rsidR="009B092C" w:rsidRPr="00B46472" w14:paraId="41E32E98" w14:textId="77777777" w:rsidTr="00212542">
        <w:trPr>
          <w:tblHeader/>
        </w:trPr>
        <w:tc>
          <w:tcPr>
            <w:tcW w:w="5760" w:type="dxa"/>
          </w:tcPr>
          <w:p w14:paraId="6E212832" w14:textId="77777777" w:rsidR="009B092C" w:rsidRPr="006E5E78" w:rsidRDefault="009B092C" w:rsidP="00B4647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75" w:type="dxa"/>
            <w:gridSpan w:val="3"/>
          </w:tcPr>
          <w:p w14:paraId="090FE57A" w14:textId="77777777" w:rsidR="009B092C" w:rsidRPr="006E5E78" w:rsidRDefault="009B092C" w:rsidP="009B092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5AAE" w:rsidRPr="00B46472" w14:paraId="39D0839F" w14:textId="77777777" w:rsidTr="00B4479A">
        <w:trPr>
          <w:trHeight w:val="422"/>
        </w:trPr>
        <w:tc>
          <w:tcPr>
            <w:tcW w:w="5760" w:type="dxa"/>
          </w:tcPr>
          <w:p w14:paraId="437F5CAD" w14:textId="77777777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0813426D" w14:textId="0B20EE79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2,256,556</w:t>
            </w:r>
          </w:p>
        </w:tc>
        <w:tc>
          <w:tcPr>
            <w:tcW w:w="232" w:type="dxa"/>
          </w:tcPr>
          <w:p w14:paraId="65E80073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1066261B" w14:textId="09712D99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2,329,174</w:t>
            </w:r>
          </w:p>
        </w:tc>
      </w:tr>
      <w:tr w:rsidR="007F5AAE" w:rsidRPr="00B46472" w14:paraId="20498687" w14:textId="77777777" w:rsidTr="00B4479A">
        <w:tc>
          <w:tcPr>
            <w:tcW w:w="5760" w:type="dxa"/>
          </w:tcPr>
          <w:p w14:paraId="0F562BE1" w14:textId="32EB513E" w:rsidR="007F5AAE" w:rsidRPr="006E5E78" w:rsidRDefault="007F5AAE" w:rsidP="00473D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615" w:type="dxa"/>
            <w:tcBorders>
              <w:top w:val="single" w:sz="4" w:space="0" w:color="auto"/>
            </w:tcBorders>
          </w:tcPr>
          <w:p w14:paraId="77DE044B" w14:textId="33138452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189,596</w:t>
            </w:r>
          </w:p>
        </w:tc>
        <w:tc>
          <w:tcPr>
            <w:tcW w:w="232" w:type="dxa"/>
          </w:tcPr>
          <w:p w14:paraId="1B579BDF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</w:tcPr>
          <w:p w14:paraId="0B037FC6" w14:textId="2AE6CB7B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170,936</w:t>
            </w:r>
          </w:p>
        </w:tc>
      </w:tr>
      <w:tr w:rsidR="005A601C" w:rsidRPr="00B46472" w14:paraId="02B86E8D" w14:textId="77777777" w:rsidTr="00B4479A">
        <w:tc>
          <w:tcPr>
            <w:tcW w:w="5760" w:type="dxa"/>
          </w:tcPr>
          <w:p w14:paraId="3FB9B366" w14:textId="4606CA9C" w:rsidR="005A601C" w:rsidRPr="006E5E78" w:rsidRDefault="00EE0DCD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5A601C" w:rsidRPr="006E5E78">
              <w:rPr>
                <w:rFonts w:ascii="Angsana New" w:hAnsi="Angsana New" w:hint="cs"/>
                <w:sz w:val="30"/>
                <w:szCs w:val="30"/>
                <w:cs/>
              </w:rPr>
              <w:t>เบ็ดเสร็จ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15" w:type="dxa"/>
          </w:tcPr>
          <w:p w14:paraId="52241BA8" w14:textId="5E79E1C3" w:rsidR="005A601C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  <w:tc>
          <w:tcPr>
            <w:tcW w:w="232" w:type="dxa"/>
          </w:tcPr>
          <w:p w14:paraId="4E45E06F" w14:textId="77777777" w:rsidR="005A601C" w:rsidRPr="006E5E78" w:rsidRDefault="005A601C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</w:tcPr>
          <w:p w14:paraId="69BFEB72" w14:textId="7319075F" w:rsidR="005A601C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F5AAE" w:rsidRPr="00B46472" w14:paraId="55D94F16" w14:textId="77777777" w:rsidTr="00B4479A">
        <w:tc>
          <w:tcPr>
            <w:tcW w:w="5760" w:type="dxa"/>
          </w:tcPr>
          <w:p w14:paraId="3FBABA57" w14:textId="7616CE83" w:rsidR="007F5AAE" w:rsidRPr="006E5E78" w:rsidRDefault="007F5AAE" w:rsidP="00D0458C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</w:t>
            </w:r>
            <w:r w:rsidR="00473D2C" w:rsidRPr="006E5E78">
              <w:rPr>
                <w:rFonts w:ascii="Angsana New" w:hAnsi="Angsana New"/>
                <w:sz w:val="30"/>
                <w:szCs w:val="30"/>
                <w:cs/>
              </w:rPr>
              <w:t>ไร</w:t>
            </w:r>
            <w:r w:rsidR="00D0458C" w:rsidRPr="006E5E7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  <w:r w:rsidR="00D0458C"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42E28184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188,766</w:t>
            </w:r>
          </w:p>
        </w:tc>
        <w:tc>
          <w:tcPr>
            <w:tcW w:w="232" w:type="dxa"/>
          </w:tcPr>
          <w:p w14:paraId="769B42C8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2730CB8E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170,936</w:t>
            </w:r>
          </w:p>
        </w:tc>
      </w:tr>
      <w:tr w:rsidR="007F5AAE" w:rsidRPr="00B46472" w14:paraId="56D5A1F7" w14:textId="77777777" w:rsidTr="00B4479A">
        <w:tc>
          <w:tcPr>
            <w:tcW w:w="5760" w:type="dxa"/>
          </w:tcPr>
          <w:p w14:paraId="0CBBD6A9" w14:textId="4826A724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 (ถือหุ้นร้อยละ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</w:t>
            </w:r>
            <w:r w:rsidR="00314A50" w:rsidRPr="006E5E78">
              <w:rPr>
                <w:rFonts w:ascii="Angsana New" w:hAnsi="Angsana New" w:hint="cs"/>
                <w:sz w:val="30"/>
                <w:szCs w:val="30"/>
                <w:cs/>
              </w:rPr>
              <w:t>9.06</w:t>
            </w:r>
            <w:r w:rsidRPr="006E5E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15" w:type="dxa"/>
          </w:tcPr>
          <w:p w14:paraId="1D26D8CE" w14:textId="7864428D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F616E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,979</w:t>
            </w:r>
          </w:p>
        </w:tc>
        <w:tc>
          <w:tcPr>
            <w:tcW w:w="232" w:type="dxa"/>
          </w:tcPr>
          <w:p w14:paraId="76580E48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</w:tcPr>
          <w:p w14:paraId="2B28C9E2" w14:textId="0B188119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32,580</w:t>
            </w:r>
          </w:p>
        </w:tc>
      </w:tr>
      <w:tr w:rsidR="007F5AAE" w:rsidRPr="00B46472" w14:paraId="703D142C" w14:textId="77777777" w:rsidTr="00B4479A">
        <w:tc>
          <w:tcPr>
            <w:tcW w:w="5760" w:type="dxa"/>
            <w:vAlign w:val="bottom"/>
          </w:tcPr>
          <w:p w14:paraId="69EDEA75" w14:textId="2EB32CD3" w:rsidR="007F5AAE" w:rsidRPr="006E5E78" w:rsidRDefault="007F5AAE" w:rsidP="0045553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การตัดกำไรระหว่างกันที่ยังไม่ได้รับรู้จากการขายแบบ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 upstream</w:t>
            </w:r>
            <w:r w:rsidR="004555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7486B4F" w14:textId="39C16AE1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(4,653)</w:t>
            </w:r>
          </w:p>
        </w:tc>
        <w:tc>
          <w:tcPr>
            <w:tcW w:w="232" w:type="dxa"/>
            <w:vAlign w:val="bottom"/>
          </w:tcPr>
          <w:p w14:paraId="6049A99D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04FCC5CE" w14:textId="035DA2D9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(178)</w:t>
            </w:r>
          </w:p>
        </w:tc>
      </w:tr>
      <w:tr w:rsidR="007F5AAE" w:rsidRPr="00B46472" w14:paraId="49DCE4BA" w14:textId="77777777" w:rsidTr="00B4479A">
        <w:tc>
          <w:tcPr>
            <w:tcW w:w="5760" w:type="dxa"/>
          </w:tcPr>
          <w:p w14:paraId="723BDFDB" w14:textId="77777777" w:rsidR="007F5AAE" w:rsidRPr="006E5E78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</w:tcPr>
          <w:p w14:paraId="7E07C8C5" w14:textId="469E2242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31,326</w:t>
            </w:r>
          </w:p>
        </w:tc>
        <w:tc>
          <w:tcPr>
            <w:tcW w:w="232" w:type="dxa"/>
          </w:tcPr>
          <w:p w14:paraId="0BAE2348" w14:textId="77777777" w:rsidR="007F5AAE" w:rsidRPr="006E5E78" w:rsidRDefault="007F5AAE" w:rsidP="007F5AA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328C426C" w14:textId="387EBDDF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32,402</w:t>
            </w:r>
          </w:p>
        </w:tc>
      </w:tr>
    </w:tbl>
    <w:p w14:paraId="2FD31C60" w14:textId="164E21D5" w:rsidR="00CA1647" w:rsidRDefault="00CA164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35" w:type="dxa"/>
        <w:tblInd w:w="450" w:type="dxa"/>
        <w:tblLook w:val="04A0" w:firstRow="1" w:lastRow="0" w:firstColumn="1" w:lastColumn="0" w:noHBand="0" w:noVBand="1"/>
      </w:tblPr>
      <w:tblGrid>
        <w:gridCol w:w="5758"/>
        <w:gridCol w:w="1617"/>
        <w:gridCol w:w="236"/>
        <w:gridCol w:w="1624"/>
      </w:tblGrid>
      <w:tr w:rsidR="00FD2630" w:rsidRPr="00B46472" w14:paraId="4AD3E75C" w14:textId="77777777" w:rsidTr="003F792D">
        <w:tc>
          <w:tcPr>
            <w:tcW w:w="5758" w:type="dxa"/>
          </w:tcPr>
          <w:p w14:paraId="4758CABA" w14:textId="33787952" w:rsidR="00FD2630" w:rsidRPr="006E5E78" w:rsidRDefault="00FD2630" w:rsidP="00B4479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</w:tcPr>
          <w:p w14:paraId="3466138B" w14:textId="124AAB62" w:rsidR="00FD2630" w:rsidRPr="006E5E78" w:rsidRDefault="00B4479A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236" w:type="dxa"/>
          </w:tcPr>
          <w:p w14:paraId="4B088A65" w14:textId="77777777" w:rsidR="00FD2630" w:rsidRPr="006E5E78" w:rsidRDefault="00FD2630" w:rsidP="007F5AAE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</w:tcPr>
          <w:p w14:paraId="21B228CC" w14:textId="2DB8AA50" w:rsidR="00FD2630" w:rsidRPr="006E5E78" w:rsidRDefault="00B4479A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31 มีนาคม</w:t>
            </w:r>
          </w:p>
        </w:tc>
      </w:tr>
      <w:tr w:rsidR="00B4479A" w:rsidRPr="00B46472" w14:paraId="74D9EC6A" w14:textId="77777777" w:rsidTr="003F792D">
        <w:tc>
          <w:tcPr>
            <w:tcW w:w="5758" w:type="dxa"/>
          </w:tcPr>
          <w:p w14:paraId="495285C8" w14:textId="77777777" w:rsidR="00B4479A" w:rsidRPr="006E5E78" w:rsidRDefault="00B4479A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7" w:type="dxa"/>
          </w:tcPr>
          <w:p w14:paraId="7DE33207" w14:textId="06637232" w:rsidR="00B4479A" w:rsidRPr="006E5E78" w:rsidRDefault="00B4479A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36" w:type="dxa"/>
          </w:tcPr>
          <w:p w14:paraId="100337B9" w14:textId="77777777" w:rsidR="00B4479A" w:rsidRPr="006E5E78" w:rsidRDefault="00B4479A" w:rsidP="007F5AAE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</w:tcPr>
          <w:p w14:paraId="667D6D60" w14:textId="4486C381" w:rsidR="00B4479A" w:rsidRPr="006E5E78" w:rsidRDefault="00B4479A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2562</w:t>
            </w:r>
          </w:p>
        </w:tc>
      </w:tr>
      <w:tr w:rsidR="00B4479A" w:rsidRPr="00B46472" w14:paraId="4F3086E4" w14:textId="77777777" w:rsidTr="003F792D">
        <w:tc>
          <w:tcPr>
            <w:tcW w:w="5758" w:type="dxa"/>
          </w:tcPr>
          <w:p w14:paraId="56CF90BC" w14:textId="77777777" w:rsidR="00B4479A" w:rsidRPr="006E5E78" w:rsidRDefault="00B4479A" w:rsidP="00B4479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77" w:type="dxa"/>
            <w:gridSpan w:val="3"/>
          </w:tcPr>
          <w:p w14:paraId="16D6F2E2" w14:textId="21B3820F" w:rsidR="00B4479A" w:rsidRDefault="00B4479A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5AAE" w:rsidRPr="00B46472" w14:paraId="448A10E7" w14:textId="77777777" w:rsidTr="003F792D">
        <w:tc>
          <w:tcPr>
            <w:tcW w:w="5758" w:type="dxa"/>
          </w:tcPr>
          <w:p w14:paraId="79F2C68B" w14:textId="77777777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17" w:type="dxa"/>
          </w:tcPr>
          <w:p w14:paraId="71B7B91B" w14:textId="2D068C5E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3,613,393</w:t>
            </w:r>
          </w:p>
        </w:tc>
        <w:tc>
          <w:tcPr>
            <w:tcW w:w="236" w:type="dxa"/>
          </w:tcPr>
          <w:p w14:paraId="30452F54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</w:tcPr>
          <w:p w14:paraId="6935805B" w14:textId="432BD07D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3,610,583</w:t>
            </w:r>
          </w:p>
        </w:tc>
      </w:tr>
      <w:tr w:rsidR="007F5AAE" w:rsidRPr="00B46472" w14:paraId="73CFC5F3" w14:textId="77777777" w:rsidTr="003F792D">
        <w:tc>
          <w:tcPr>
            <w:tcW w:w="5758" w:type="dxa"/>
          </w:tcPr>
          <w:p w14:paraId="7FB752B1" w14:textId="77777777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17" w:type="dxa"/>
          </w:tcPr>
          <w:p w14:paraId="36EC5C45" w14:textId="54F2C4F4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5,495,100</w:t>
            </w:r>
          </w:p>
        </w:tc>
        <w:tc>
          <w:tcPr>
            <w:tcW w:w="236" w:type="dxa"/>
          </w:tcPr>
          <w:p w14:paraId="249C823C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</w:tcPr>
          <w:p w14:paraId="233CEFFF" w14:textId="521BF2CF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5,598,375</w:t>
            </w:r>
          </w:p>
        </w:tc>
      </w:tr>
      <w:tr w:rsidR="007F5AAE" w:rsidRPr="00B46472" w14:paraId="69682BCF" w14:textId="77777777" w:rsidTr="003F792D">
        <w:tc>
          <w:tcPr>
            <w:tcW w:w="5758" w:type="dxa"/>
          </w:tcPr>
          <w:p w14:paraId="04EA03F3" w14:textId="77777777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17" w:type="dxa"/>
          </w:tcPr>
          <w:p w14:paraId="20A640BE" w14:textId="559E0DDB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(1,070,411)</w:t>
            </w:r>
          </w:p>
        </w:tc>
        <w:tc>
          <w:tcPr>
            <w:tcW w:w="236" w:type="dxa"/>
          </w:tcPr>
          <w:p w14:paraId="250E8D18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</w:tcPr>
          <w:p w14:paraId="3A47A3EA" w14:textId="06C33201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(1,404,395)</w:t>
            </w:r>
          </w:p>
        </w:tc>
      </w:tr>
      <w:tr w:rsidR="007F5AAE" w:rsidRPr="00B46472" w14:paraId="233D6975" w14:textId="77777777" w:rsidTr="003F792D">
        <w:tc>
          <w:tcPr>
            <w:tcW w:w="5758" w:type="dxa"/>
          </w:tcPr>
          <w:p w14:paraId="5C65A24D" w14:textId="77777777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421058B6" w14:textId="1E9E4353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(172,500)</w:t>
            </w:r>
          </w:p>
        </w:tc>
        <w:tc>
          <w:tcPr>
            <w:tcW w:w="236" w:type="dxa"/>
          </w:tcPr>
          <w:p w14:paraId="082817CF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052623F0" w14:textId="58AAD88D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(127,747)</w:t>
            </w:r>
          </w:p>
        </w:tc>
      </w:tr>
      <w:tr w:rsidR="007F5AAE" w:rsidRPr="00B46472" w14:paraId="05FF65A9" w14:textId="77777777" w:rsidTr="003F792D">
        <w:tc>
          <w:tcPr>
            <w:tcW w:w="5758" w:type="dxa"/>
          </w:tcPr>
          <w:p w14:paraId="06037AFC" w14:textId="77777777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71C245AE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7,865,582</w:t>
            </w:r>
          </w:p>
        </w:tc>
        <w:tc>
          <w:tcPr>
            <w:tcW w:w="236" w:type="dxa"/>
          </w:tcPr>
          <w:p w14:paraId="48CB8902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6AF3625A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7,676,816</w:t>
            </w:r>
          </w:p>
        </w:tc>
      </w:tr>
      <w:tr w:rsidR="007F5AAE" w:rsidRPr="00B46472" w14:paraId="0450E035" w14:textId="77777777" w:rsidTr="003F792D">
        <w:tc>
          <w:tcPr>
            <w:tcW w:w="5758" w:type="dxa"/>
          </w:tcPr>
          <w:p w14:paraId="31EBC1E9" w14:textId="6785892C" w:rsidR="007F5AAE" w:rsidRPr="006E5E78" w:rsidRDefault="007F5AAE" w:rsidP="007F5AAE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สินทรัพย์สุทธิส่วนที่เป็นของบริษัท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</w:t>
            </w:r>
            <w:r w:rsidR="006E5819" w:rsidRPr="006E5E78">
              <w:rPr>
                <w:rFonts w:ascii="Angsana New" w:hAnsi="Angsana New"/>
                <w:sz w:val="30"/>
                <w:szCs w:val="30"/>
              </w:rPr>
              <w:t>9</w:t>
            </w:r>
            <w:r w:rsidRPr="006E5E78">
              <w:rPr>
                <w:rFonts w:ascii="Angsana New" w:hAnsi="Angsana New"/>
                <w:sz w:val="30"/>
                <w:szCs w:val="30"/>
              </w:rPr>
              <w:t>.</w:t>
            </w:r>
            <w:r w:rsidR="006E5819" w:rsidRPr="006E5E78">
              <w:rPr>
                <w:rFonts w:ascii="Angsana New" w:hAnsi="Angsana New"/>
                <w:sz w:val="30"/>
                <w:szCs w:val="30"/>
              </w:rPr>
              <w:t>06</w:t>
            </w:r>
            <w:r w:rsidRPr="006E5E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3C7AE65B" w14:textId="55A9014D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1,499,180</w:t>
            </w:r>
          </w:p>
        </w:tc>
        <w:tc>
          <w:tcPr>
            <w:tcW w:w="236" w:type="dxa"/>
          </w:tcPr>
          <w:p w14:paraId="51E3FB50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322D0621" w14:textId="12FD061C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1,463,201</w:t>
            </w:r>
          </w:p>
        </w:tc>
      </w:tr>
      <w:tr w:rsidR="007F5AAE" w:rsidRPr="00B46472" w14:paraId="3022F920" w14:textId="77777777" w:rsidTr="003F792D">
        <w:tc>
          <w:tcPr>
            <w:tcW w:w="5758" w:type="dxa"/>
            <w:vAlign w:val="bottom"/>
          </w:tcPr>
          <w:p w14:paraId="38F4C1B9" w14:textId="2E2528E2" w:rsidR="007F5AAE" w:rsidRPr="006E5E78" w:rsidRDefault="007F5AAE" w:rsidP="00455534">
            <w:pPr>
              <w:tabs>
                <w:tab w:val="clear" w:pos="227"/>
                <w:tab w:val="left" w:pos="345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upstream </w:t>
            </w:r>
            <w:r w:rsidR="004555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(ขายสินทรัพย์ให้แก่บริษัท)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20B89766" w14:textId="0B09822C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5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(11,360)</w:t>
            </w:r>
          </w:p>
        </w:tc>
        <w:tc>
          <w:tcPr>
            <w:tcW w:w="236" w:type="dxa"/>
            <w:vAlign w:val="bottom"/>
          </w:tcPr>
          <w:p w14:paraId="6494D894" w14:textId="77777777" w:rsidR="007F5AAE" w:rsidRPr="006E5E78" w:rsidRDefault="007F5AAE" w:rsidP="007F5AAE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D458C45" w14:textId="5CF4114E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(6,707)</w:t>
            </w:r>
          </w:p>
        </w:tc>
      </w:tr>
      <w:tr w:rsidR="007F5AAE" w:rsidRPr="00B46472" w14:paraId="2F84487D" w14:textId="77777777" w:rsidTr="003F792D">
        <w:trPr>
          <w:trHeight w:val="70"/>
        </w:trPr>
        <w:tc>
          <w:tcPr>
            <w:tcW w:w="5758" w:type="dxa"/>
          </w:tcPr>
          <w:p w14:paraId="48BC1418" w14:textId="77777777" w:rsidR="007F5AAE" w:rsidRPr="006E5E78" w:rsidRDefault="007F5AAE" w:rsidP="007F5A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18AE7040" w:rsidR="007F5AAE" w:rsidRPr="006E5E78" w:rsidRDefault="00D43793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1,487,820</w:t>
            </w:r>
          </w:p>
        </w:tc>
        <w:tc>
          <w:tcPr>
            <w:tcW w:w="236" w:type="dxa"/>
          </w:tcPr>
          <w:p w14:paraId="4577069A" w14:textId="77777777" w:rsidR="007F5AAE" w:rsidRPr="006E5E78" w:rsidRDefault="007F5AAE" w:rsidP="007F5AA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15422092" w:rsidR="007F5AAE" w:rsidRPr="006E5E78" w:rsidRDefault="002A57D9" w:rsidP="003F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1,456,494</w:t>
            </w:r>
          </w:p>
        </w:tc>
      </w:tr>
    </w:tbl>
    <w:p w14:paraId="00DDA222" w14:textId="77777777" w:rsidR="00B46472" w:rsidRDefault="00B46472" w:rsidP="00B46472">
      <w:pPr>
        <w:rPr>
          <w:rFonts w:ascii="Angsana New" w:hAnsi="Angsana New"/>
          <w:sz w:val="30"/>
          <w:szCs w:val="30"/>
        </w:rPr>
      </w:pPr>
    </w:p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9D6A34">
          <w:headerReference w:type="default" r:id="rId9"/>
          <w:footerReference w:type="default" r:id="rId10"/>
          <w:pgSz w:w="11909" w:h="16834" w:code="9"/>
          <w:pgMar w:top="691" w:right="1019" w:bottom="576" w:left="1152" w:header="720" w:footer="720" w:gutter="0"/>
          <w:pgNumType w:start="14"/>
          <w:cols w:space="720"/>
          <w:docGrid w:linePitch="245"/>
        </w:sectPr>
      </w:pPr>
    </w:p>
    <w:p w14:paraId="51A197BD" w14:textId="3D6B13AC" w:rsidR="00BB05A4" w:rsidRDefault="00BB05A4" w:rsidP="00B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D9597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C52C41">
        <w:rPr>
          <w:rFonts w:ascii="Angsana New" w:hAnsi="Angsana New"/>
          <w:b/>
          <w:bCs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0134659" w14:textId="77777777" w:rsidR="00445FA2" w:rsidRPr="00445FA2" w:rsidRDefault="00445FA2" w:rsidP="00BB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08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735"/>
        <w:gridCol w:w="1026"/>
        <w:gridCol w:w="251"/>
        <w:gridCol w:w="1224"/>
        <w:gridCol w:w="281"/>
        <w:gridCol w:w="1206"/>
        <w:gridCol w:w="9"/>
        <w:gridCol w:w="236"/>
        <w:gridCol w:w="1621"/>
        <w:gridCol w:w="270"/>
        <w:gridCol w:w="1170"/>
        <w:gridCol w:w="266"/>
        <w:gridCol w:w="1257"/>
        <w:gridCol w:w="273"/>
        <w:gridCol w:w="1260"/>
      </w:tblGrid>
      <w:tr w:rsidR="002B4509" w:rsidRPr="00D369A2" w14:paraId="1BE70BB3" w14:textId="77777777" w:rsidTr="002B5D7B">
        <w:trPr>
          <w:trHeight w:hRule="exact" w:val="396"/>
        </w:trPr>
        <w:tc>
          <w:tcPr>
            <w:tcW w:w="3735" w:type="dxa"/>
          </w:tcPr>
          <w:p w14:paraId="506CEC16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7DA9F6A8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689618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1BB7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365B2535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61AF210B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16938515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34652130" w14:textId="77777777" w:rsidR="002B4509" w:rsidRPr="005D11DB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81" w:type="dxa"/>
          </w:tcPr>
          <w:p w14:paraId="26B70EDF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 w:val="restart"/>
          </w:tcPr>
          <w:p w14:paraId="57C25215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D3DDFF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5EF86ED4" w14:textId="77777777" w:rsidR="002B4509" w:rsidRPr="005D11DB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BC0AA22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294BC281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14:paraId="5A7194EC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526AF534" w14:textId="77777777" w:rsidR="002B4509" w:rsidRPr="005D11DB" w:rsidRDefault="002B4509" w:rsidP="005D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7BDB7195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A15C3D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C546B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14:paraId="021F78EC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0C6EA65E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BF11336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3A7AA56C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14:paraId="0E28EE44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534964F8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B355C3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EDE140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B4509" w:rsidRPr="00D369A2" w14:paraId="5CA2BC4E" w14:textId="77777777" w:rsidTr="002B5D7B">
        <w:trPr>
          <w:trHeight w:hRule="exact" w:val="396"/>
        </w:trPr>
        <w:tc>
          <w:tcPr>
            <w:tcW w:w="3735" w:type="dxa"/>
          </w:tcPr>
          <w:p w14:paraId="09B89564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0947DC1F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D44CFB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7F9A0A1A" w14:textId="77777777" w:rsidR="002B4509" w:rsidRPr="005D11DB" w:rsidRDefault="002B4509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828E3E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14:paraId="5297B1AC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7E276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18078D94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F2FE5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4B6D48D2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8F7808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2CFC9948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9138D8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6B3EA091" w14:textId="77777777" w:rsidR="002B4509" w:rsidRPr="005D11DB" w:rsidRDefault="002B4509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509" w:rsidRPr="00D369A2" w14:paraId="744FBF84" w14:textId="77777777" w:rsidTr="002B5D7B">
        <w:trPr>
          <w:trHeight w:hRule="exact" w:val="344"/>
        </w:trPr>
        <w:tc>
          <w:tcPr>
            <w:tcW w:w="3735" w:type="dxa"/>
          </w:tcPr>
          <w:p w14:paraId="6A1EF03F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3FF3A104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074E129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1EEE990B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27208D9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14:paraId="2BCA479C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9F481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0695C19F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1B28D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1F9B9122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1B8AE3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71ABEF84" w14:textId="77777777" w:rsidR="002B4509" w:rsidRPr="005D11DB" w:rsidRDefault="002B4509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109EF9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54AFB8C2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509" w:rsidRPr="00D369A2" w14:paraId="34D00BF3" w14:textId="77777777" w:rsidTr="00393AA7">
        <w:trPr>
          <w:trHeight w:hRule="exact" w:val="396"/>
        </w:trPr>
        <w:tc>
          <w:tcPr>
            <w:tcW w:w="3735" w:type="dxa"/>
          </w:tcPr>
          <w:p w14:paraId="32733160" w14:textId="77777777" w:rsidR="002B4509" w:rsidRPr="00393AA7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0" w:type="dxa"/>
            <w:gridSpan w:val="14"/>
            <w:vAlign w:val="bottom"/>
          </w:tcPr>
          <w:p w14:paraId="083A049F" w14:textId="77777777" w:rsidR="002B4509" w:rsidRPr="005D11DB" w:rsidRDefault="002B4509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11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D11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4509" w:rsidRPr="00D369A2" w14:paraId="2EE765C6" w14:textId="77777777" w:rsidTr="002B5D7B">
        <w:trPr>
          <w:trHeight w:hRule="exact" w:val="396"/>
        </w:trPr>
        <w:tc>
          <w:tcPr>
            <w:tcW w:w="3735" w:type="dxa"/>
          </w:tcPr>
          <w:p w14:paraId="2C6727FE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26" w:type="dxa"/>
          </w:tcPr>
          <w:p w14:paraId="0C761664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45A903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7191C8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FF2A09D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2A0883B9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21E22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3AD499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AA7AF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F9D98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4DC9D3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446E47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84796B4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D2314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232" w:rsidRPr="00D369A2" w14:paraId="60F0EF3D" w14:textId="77777777" w:rsidTr="002B5D7B">
        <w:trPr>
          <w:trHeight w:hRule="exact" w:val="396"/>
        </w:trPr>
        <w:tc>
          <w:tcPr>
            <w:tcW w:w="3735" w:type="dxa"/>
          </w:tcPr>
          <w:p w14:paraId="7E38168C" w14:textId="6A099F46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11DB">
              <w:rPr>
                <w:rFonts w:ascii="Angsana New" w:hAnsi="Angsana New"/>
                <w:sz w:val="30"/>
                <w:szCs w:val="30"/>
                <w:cs/>
              </w:rPr>
              <w:t>เมษ</w:t>
            </w:r>
            <w:r w:rsidRPr="005D11DB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D11DB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92221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26" w:type="dxa"/>
          </w:tcPr>
          <w:p w14:paraId="48C5ECD9" w14:textId="3DCCFE90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6C1C2190" w14:textId="77777777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E407E43" w14:textId="710EDD19" w:rsidR="00A47232" w:rsidRPr="005D11DB" w:rsidRDefault="00A47232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2,631,618</w:t>
            </w:r>
          </w:p>
        </w:tc>
        <w:tc>
          <w:tcPr>
            <w:tcW w:w="281" w:type="dxa"/>
          </w:tcPr>
          <w:p w14:paraId="5B388803" w14:textId="77777777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22C6B35C" w14:textId="0B6D4084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14,682,995</w:t>
            </w:r>
          </w:p>
        </w:tc>
        <w:tc>
          <w:tcPr>
            <w:tcW w:w="236" w:type="dxa"/>
          </w:tcPr>
          <w:p w14:paraId="3BDB82D9" w14:textId="77777777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F37A209" w14:textId="272AF40B" w:rsidR="00A47232" w:rsidRPr="005D11DB" w:rsidRDefault="00A47232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556,114</w:t>
            </w:r>
          </w:p>
        </w:tc>
        <w:tc>
          <w:tcPr>
            <w:tcW w:w="270" w:type="dxa"/>
          </w:tcPr>
          <w:p w14:paraId="44501FFE" w14:textId="77777777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81C54" w14:textId="15E6FFEC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16,883</w:t>
            </w:r>
          </w:p>
        </w:tc>
        <w:tc>
          <w:tcPr>
            <w:tcW w:w="266" w:type="dxa"/>
          </w:tcPr>
          <w:p w14:paraId="7393A02C" w14:textId="77777777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174BA24" w14:textId="1C8143FB" w:rsidR="00A47232" w:rsidRPr="005D11DB" w:rsidRDefault="00A47232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73,536</w:t>
            </w:r>
          </w:p>
        </w:tc>
        <w:tc>
          <w:tcPr>
            <w:tcW w:w="273" w:type="dxa"/>
          </w:tcPr>
          <w:p w14:paraId="761597D2" w14:textId="77777777" w:rsidR="00A47232" w:rsidRPr="005D11DB" w:rsidRDefault="00A47232" w:rsidP="00A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6E3B97" w14:textId="42B77F41" w:rsidR="00A47232" w:rsidRPr="005D11DB" w:rsidRDefault="00A47232" w:rsidP="002B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D11DB">
              <w:rPr>
                <w:rFonts w:asciiTheme="majorBidi" w:hAnsiTheme="majorBidi" w:cstheme="majorBidi"/>
                <w:sz w:val="30"/>
                <w:szCs w:val="30"/>
              </w:rPr>
              <w:t>18,025,093</w:t>
            </w:r>
          </w:p>
        </w:tc>
      </w:tr>
      <w:tr w:rsidR="007F5AAE" w:rsidRPr="00D369A2" w14:paraId="4C14A2D5" w14:textId="77777777" w:rsidTr="002B5D7B">
        <w:trPr>
          <w:trHeight w:hRule="exact" w:val="396"/>
        </w:trPr>
        <w:tc>
          <w:tcPr>
            <w:tcW w:w="3735" w:type="dxa"/>
          </w:tcPr>
          <w:p w14:paraId="1616D9C5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6" w:type="dxa"/>
          </w:tcPr>
          <w:p w14:paraId="05AD0F8B" w14:textId="7E1C5923" w:rsidR="007F5AAE" w:rsidRPr="005D11DB" w:rsidRDefault="005D6A91" w:rsidP="0090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B3A0B15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C7F853" w14:textId="18D1D61D" w:rsidR="007F5AAE" w:rsidRPr="005D11DB" w:rsidRDefault="005D6A91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81" w:type="dxa"/>
          </w:tcPr>
          <w:p w14:paraId="7E8E5DDE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36B4060F" w14:textId="59C97378" w:rsidR="007F5AAE" w:rsidRPr="005D11DB" w:rsidRDefault="00903FA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33594365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27B3A49" w14:textId="49DF1F56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  <w:tc>
          <w:tcPr>
            <w:tcW w:w="270" w:type="dxa"/>
          </w:tcPr>
          <w:p w14:paraId="4C77A5A9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B2582" w14:textId="16BCBDBB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D7A9FEE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4562DAE" w14:textId="0DCFBFA5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22,373</w:t>
            </w:r>
          </w:p>
        </w:tc>
        <w:tc>
          <w:tcPr>
            <w:tcW w:w="273" w:type="dxa"/>
          </w:tcPr>
          <w:p w14:paraId="792312DF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7EAB9" w14:textId="6DE16E50" w:rsidR="007F5AAE" w:rsidRPr="005D11DB" w:rsidRDefault="00DE0C8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23,799</w:t>
            </w:r>
          </w:p>
        </w:tc>
      </w:tr>
      <w:tr w:rsidR="007F5AAE" w:rsidRPr="00D369A2" w14:paraId="23AA70B1" w14:textId="77777777" w:rsidTr="002B5D7B">
        <w:trPr>
          <w:trHeight w:hRule="exact" w:val="396"/>
        </w:trPr>
        <w:tc>
          <w:tcPr>
            <w:tcW w:w="3735" w:type="dxa"/>
          </w:tcPr>
          <w:p w14:paraId="4EB7A73C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26" w:type="dxa"/>
          </w:tcPr>
          <w:p w14:paraId="76978B2D" w14:textId="2094A1C8" w:rsidR="007F5AAE" w:rsidRPr="005D11DB" w:rsidRDefault="005D6A91" w:rsidP="0090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EC32A25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0349D65" w14:textId="6BDC480F" w:rsidR="007F5AAE" w:rsidRPr="005D11DB" w:rsidRDefault="005D6A91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03FA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03FA7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1" w:type="dxa"/>
          </w:tcPr>
          <w:p w14:paraId="4D86D7E6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491572D6" w14:textId="16D20338" w:rsidR="007F5AAE" w:rsidRPr="005D11DB" w:rsidRDefault="00903FA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10,102</w:t>
            </w:r>
          </w:p>
        </w:tc>
        <w:tc>
          <w:tcPr>
            <w:tcW w:w="236" w:type="dxa"/>
          </w:tcPr>
          <w:p w14:paraId="56E3653D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CAFCBC5" w14:textId="02FE0BB0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2F293303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6CA09" w14:textId="61C777B0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5D1B434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8FB0F2D" w14:textId="170BE001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(15,707)</w:t>
            </w:r>
          </w:p>
        </w:tc>
        <w:tc>
          <w:tcPr>
            <w:tcW w:w="273" w:type="dxa"/>
          </w:tcPr>
          <w:p w14:paraId="1281F47D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D094C" w14:textId="7C51F150" w:rsidR="007F5AAE" w:rsidRPr="005D11DB" w:rsidRDefault="00DE0C8B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976" w:rsidRPr="00D369A2" w14:paraId="504E29A2" w14:textId="77777777" w:rsidTr="002B5D7B">
        <w:trPr>
          <w:trHeight w:hRule="exact" w:val="396"/>
        </w:trPr>
        <w:tc>
          <w:tcPr>
            <w:tcW w:w="3735" w:type="dxa"/>
          </w:tcPr>
          <w:p w14:paraId="5CB20619" w14:textId="7777777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4A0D815" w14:textId="010F381F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98E5FCB" w14:textId="7777777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FDB123" w14:textId="7F5F6D64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(40,072)</w:t>
            </w:r>
          </w:p>
        </w:tc>
        <w:tc>
          <w:tcPr>
            <w:tcW w:w="281" w:type="dxa"/>
          </w:tcPr>
          <w:p w14:paraId="70813CA4" w14:textId="7777777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290050DF" w14:textId="15A84578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(238,224)</w:t>
            </w:r>
          </w:p>
        </w:tc>
        <w:tc>
          <w:tcPr>
            <w:tcW w:w="236" w:type="dxa"/>
          </w:tcPr>
          <w:p w14:paraId="0C2B4711" w14:textId="7777777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35218A9" w14:textId="6713157C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890228" w14:textId="7777777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8EA0" w14:textId="3C47831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3805EA7" w14:textId="7777777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EBBEDEE" w14:textId="3D9D3DAA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A3A551" w14:textId="77777777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09F6CF" w14:textId="1907A03C" w:rsidR="00D95976" w:rsidRPr="005D11DB" w:rsidRDefault="00D95976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(278,296)</w:t>
            </w:r>
          </w:p>
        </w:tc>
      </w:tr>
      <w:tr w:rsidR="007F5AAE" w:rsidRPr="00D369A2" w14:paraId="79F1E8AB" w14:textId="77777777" w:rsidTr="00B34AB2">
        <w:trPr>
          <w:trHeight w:hRule="exact" w:val="396"/>
        </w:trPr>
        <w:tc>
          <w:tcPr>
            <w:tcW w:w="3735" w:type="dxa"/>
          </w:tcPr>
          <w:p w14:paraId="619FFBCC" w14:textId="562228F9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408B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="00314F92" w:rsidRPr="005D1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18BBA0B" w14:textId="7D0C07DD" w:rsidR="007F5AAE" w:rsidRPr="005D11DB" w:rsidRDefault="005D6A91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786D1847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49454C" w14:textId="4FAAE004" w:rsidR="007F5AAE" w:rsidRPr="005D11DB" w:rsidRDefault="00903FA7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2,596,995</w:t>
            </w:r>
          </w:p>
        </w:tc>
        <w:tc>
          <w:tcPr>
            <w:tcW w:w="281" w:type="dxa"/>
          </w:tcPr>
          <w:p w14:paraId="71F41E7E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2B638" w14:textId="75DD9BAF" w:rsidR="007F5AAE" w:rsidRPr="005D11DB" w:rsidRDefault="00903FA7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</w:t>
            </w:r>
            <w:r w:rsidR="005B73AF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B73A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B67B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355524B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B42D9D1" w14:textId="30A3AE52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557,486</w:t>
            </w:r>
          </w:p>
        </w:tc>
        <w:tc>
          <w:tcPr>
            <w:tcW w:w="270" w:type="dxa"/>
          </w:tcPr>
          <w:p w14:paraId="0EAB0736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4065C1" w14:textId="7761205C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16,883</w:t>
            </w:r>
          </w:p>
        </w:tc>
        <w:tc>
          <w:tcPr>
            <w:tcW w:w="266" w:type="dxa"/>
          </w:tcPr>
          <w:p w14:paraId="0B8C6D5D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54C50DE" w14:textId="54947410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80,202</w:t>
            </w:r>
          </w:p>
        </w:tc>
        <w:tc>
          <w:tcPr>
            <w:tcW w:w="273" w:type="dxa"/>
          </w:tcPr>
          <w:p w14:paraId="7BC72472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CE146A" w14:textId="3D420E24" w:rsidR="007F5AAE" w:rsidRPr="005D11DB" w:rsidRDefault="00DE0C8B" w:rsidP="00DE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</w:t>
            </w:r>
            <w:r w:rsidR="002B67B8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B73AF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E0216D" w:rsidRPr="00D369A2" w14:paraId="02C16C7E" w14:textId="77777777" w:rsidTr="00B34AB2">
        <w:trPr>
          <w:trHeight w:hRule="exact" w:val="396"/>
        </w:trPr>
        <w:tc>
          <w:tcPr>
            <w:tcW w:w="3735" w:type="dxa"/>
          </w:tcPr>
          <w:p w14:paraId="5F61BF5C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3F70C41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79DFFAA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6605BD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7BF6C334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</w:tcPr>
          <w:p w14:paraId="44AB8DCA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6B4771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22A0715A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93F20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674F4B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B59D195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FCA011E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399BA62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901D51" w14:textId="77777777" w:rsidR="00E0216D" w:rsidRPr="005D11DB" w:rsidRDefault="00E0216D" w:rsidP="00E0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4509" w:rsidRPr="00D369A2" w14:paraId="61C068F8" w14:textId="77777777" w:rsidTr="002B5D7B">
        <w:trPr>
          <w:trHeight w:hRule="exact" w:val="403"/>
        </w:trPr>
        <w:tc>
          <w:tcPr>
            <w:tcW w:w="3735" w:type="dxa"/>
          </w:tcPr>
          <w:p w14:paraId="0E6FD4C8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D11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026" w:type="dxa"/>
          </w:tcPr>
          <w:p w14:paraId="7342BAFE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620CA745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79EBCB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2578989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442EDB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69C6321E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737D8955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A69F5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F9B05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43ADF71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19AB69D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75C603B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47DF2" w14:textId="77777777" w:rsidR="002B4509" w:rsidRPr="005D11DB" w:rsidRDefault="002B4509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1DB" w:rsidRPr="00D369A2" w14:paraId="4D604A1C" w14:textId="77777777" w:rsidTr="002B5D7B">
        <w:trPr>
          <w:trHeight w:hRule="exact" w:val="403"/>
        </w:trPr>
        <w:tc>
          <w:tcPr>
            <w:tcW w:w="3735" w:type="dxa"/>
          </w:tcPr>
          <w:p w14:paraId="2D87CF32" w14:textId="690A5C9A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D11DB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5D11D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92221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26" w:type="dxa"/>
          </w:tcPr>
          <w:p w14:paraId="4E246BE8" w14:textId="053DEB14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64C8CB4" w14:textId="77777777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1BEC509" w14:textId="6E3D0DFE" w:rsidR="005D11DB" w:rsidRPr="005D11DB" w:rsidRDefault="005D11DB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 w:hint="cs"/>
                <w:sz w:val="30"/>
                <w:szCs w:val="30"/>
                <w:cs/>
              </w:rPr>
              <w:t>1,818,498</w:t>
            </w:r>
          </w:p>
        </w:tc>
        <w:tc>
          <w:tcPr>
            <w:tcW w:w="281" w:type="dxa"/>
          </w:tcPr>
          <w:p w14:paraId="2E99B679" w14:textId="77777777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9FA0F61" w14:textId="642F8384" w:rsidR="005D11DB" w:rsidRPr="005D11DB" w:rsidRDefault="005D11DB" w:rsidP="00240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 w:hint="cs"/>
                <w:sz w:val="30"/>
                <w:szCs w:val="30"/>
                <w:cs/>
              </w:rPr>
              <w:t>10,670,704</w:t>
            </w:r>
          </w:p>
        </w:tc>
        <w:tc>
          <w:tcPr>
            <w:tcW w:w="245" w:type="dxa"/>
            <w:gridSpan w:val="2"/>
          </w:tcPr>
          <w:p w14:paraId="692CEAC1" w14:textId="77777777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7B36EB3E" w14:textId="4C3D83E3" w:rsidR="005D11DB" w:rsidRPr="005D11DB" w:rsidRDefault="005D11DB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 w:hint="cs"/>
                <w:sz w:val="30"/>
                <w:szCs w:val="30"/>
                <w:cs/>
              </w:rPr>
              <w:t>460,425</w:t>
            </w:r>
          </w:p>
        </w:tc>
        <w:tc>
          <w:tcPr>
            <w:tcW w:w="270" w:type="dxa"/>
          </w:tcPr>
          <w:p w14:paraId="04EB9067" w14:textId="77777777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F8207" w14:textId="7232ED39" w:rsidR="005D11DB" w:rsidRPr="005D11DB" w:rsidRDefault="005D11DB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 w:hint="cs"/>
                <w:sz w:val="30"/>
                <w:szCs w:val="30"/>
                <w:cs/>
              </w:rPr>
              <w:t>15,312</w:t>
            </w:r>
          </w:p>
        </w:tc>
        <w:tc>
          <w:tcPr>
            <w:tcW w:w="266" w:type="dxa"/>
          </w:tcPr>
          <w:p w14:paraId="59FC32BD" w14:textId="77777777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336197" w14:textId="3771960D" w:rsidR="005D11DB" w:rsidRPr="005D11DB" w:rsidRDefault="005D11DB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D33AB08" w14:textId="77777777" w:rsidR="005D11DB" w:rsidRPr="005D11DB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52F32" w14:textId="6F7AEAB3" w:rsidR="005D11DB" w:rsidRPr="005D11DB" w:rsidRDefault="005D11DB" w:rsidP="002B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08" w:right="-82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 w:hint="cs"/>
                <w:sz w:val="30"/>
                <w:szCs w:val="30"/>
                <w:cs/>
              </w:rPr>
              <w:t>12,964,939</w:t>
            </w:r>
          </w:p>
        </w:tc>
      </w:tr>
      <w:tr w:rsidR="007F5AAE" w:rsidRPr="00D369A2" w14:paraId="1AE7F6A9" w14:textId="77777777" w:rsidTr="002B5D7B">
        <w:trPr>
          <w:trHeight w:hRule="exact" w:val="403"/>
        </w:trPr>
        <w:tc>
          <w:tcPr>
            <w:tcW w:w="3735" w:type="dxa"/>
          </w:tcPr>
          <w:p w14:paraId="5E20450A" w14:textId="3A51A884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="00D253D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26" w:type="dxa"/>
          </w:tcPr>
          <w:p w14:paraId="17058573" w14:textId="1380D136" w:rsidR="007F5AAE" w:rsidRPr="005D11D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9DD4712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FC6384" w14:textId="539FB11E" w:rsidR="007F5AAE" w:rsidRPr="005D11DB" w:rsidRDefault="008018AD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20,494</w:t>
            </w:r>
          </w:p>
        </w:tc>
        <w:tc>
          <w:tcPr>
            <w:tcW w:w="281" w:type="dxa"/>
          </w:tcPr>
          <w:p w14:paraId="1582A0F6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F65C752" w14:textId="350DEEA7" w:rsidR="007F5AAE" w:rsidRPr="005D11DB" w:rsidRDefault="008018AD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B73AF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B73AF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  <w:gridSpan w:val="2"/>
          </w:tcPr>
          <w:p w14:paraId="0E9C7959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3E7F5AB" w14:textId="5B7D82B0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10,419</w:t>
            </w:r>
          </w:p>
        </w:tc>
        <w:tc>
          <w:tcPr>
            <w:tcW w:w="270" w:type="dxa"/>
          </w:tcPr>
          <w:p w14:paraId="14C86CA7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CF9BD" w14:textId="035395C6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66" w:type="dxa"/>
          </w:tcPr>
          <w:p w14:paraId="6F05B4E7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8F9FBAD" w14:textId="7353DAC9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938FC22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2D677C" w14:textId="6DF62B85" w:rsidR="007F5AAE" w:rsidRPr="005D11DB" w:rsidRDefault="002B5D7B" w:rsidP="002B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B73AF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B73AF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F5AAE" w:rsidRPr="00D369A2" w14:paraId="19C7434A" w14:textId="77777777" w:rsidTr="002B5D7B">
        <w:trPr>
          <w:trHeight w:hRule="exact" w:val="403"/>
        </w:trPr>
        <w:tc>
          <w:tcPr>
            <w:tcW w:w="3735" w:type="dxa"/>
          </w:tcPr>
          <w:p w14:paraId="2ADCEA49" w14:textId="3B7C0AF1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</w:tcPr>
          <w:p w14:paraId="7814CB3B" w14:textId="2234BF49" w:rsidR="007F5AAE" w:rsidRPr="005D11D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1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0C59908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78CB8D3" w14:textId="39F5AECE" w:rsidR="007F5AAE" w:rsidRPr="005D11DB" w:rsidRDefault="008018AD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(40,072)</w:t>
            </w:r>
          </w:p>
        </w:tc>
        <w:tc>
          <w:tcPr>
            <w:tcW w:w="281" w:type="dxa"/>
          </w:tcPr>
          <w:p w14:paraId="7C9B4639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BE1F529" w14:textId="7650674B" w:rsidR="007F5AAE" w:rsidRPr="005D11DB" w:rsidRDefault="008018AD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(235,783)</w:t>
            </w:r>
          </w:p>
        </w:tc>
        <w:tc>
          <w:tcPr>
            <w:tcW w:w="245" w:type="dxa"/>
            <w:gridSpan w:val="2"/>
          </w:tcPr>
          <w:p w14:paraId="56871ADB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81E323B" w14:textId="790B8382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9BFC6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EED91" w14:textId="38A578EA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DAC96F5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128398E" w14:textId="72FD544B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F34BC80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05204" w14:textId="688B539F" w:rsidR="007F5AAE" w:rsidRPr="005D11DB" w:rsidRDefault="002B5D7B" w:rsidP="002B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115"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(275,855)</w:t>
            </w:r>
          </w:p>
        </w:tc>
      </w:tr>
      <w:tr w:rsidR="007F5AAE" w:rsidRPr="00D369A2" w14:paraId="180DDF9B" w14:textId="77777777" w:rsidTr="00B34AB2">
        <w:trPr>
          <w:trHeight w:hRule="exact" w:val="403"/>
        </w:trPr>
        <w:tc>
          <w:tcPr>
            <w:tcW w:w="3735" w:type="dxa"/>
          </w:tcPr>
          <w:p w14:paraId="0C6D2D93" w14:textId="20960BE2" w:rsidR="007F5AAE" w:rsidRPr="005D11DB" w:rsidRDefault="005D11DB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408B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5D1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37A2303" w14:textId="655906EB" w:rsidR="007F5AAE" w:rsidRPr="005D11DB" w:rsidRDefault="007F5AAE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11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F9E164A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EC9D373" w14:textId="6ABF352B" w:rsidR="007F5AAE" w:rsidRPr="005D11DB" w:rsidRDefault="008018AD" w:rsidP="00D95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1,798,920</w:t>
            </w:r>
          </w:p>
        </w:tc>
        <w:tc>
          <w:tcPr>
            <w:tcW w:w="281" w:type="dxa"/>
          </w:tcPr>
          <w:p w14:paraId="5FC1AFF4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48800EE" w14:textId="42FC327A" w:rsidR="007F5AAE" w:rsidRPr="005D11DB" w:rsidRDefault="008018AD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</w:t>
            </w:r>
            <w:r w:rsidR="005B73AF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B73AF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5" w:type="dxa"/>
            <w:gridSpan w:val="2"/>
          </w:tcPr>
          <w:p w14:paraId="10986369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412A686B" w14:textId="7DC40A31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470,844</w:t>
            </w:r>
          </w:p>
        </w:tc>
        <w:tc>
          <w:tcPr>
            <w:tcW w:w="270" w:type="dxa"/>
          </w:tcPr>
          <w:p w14:paraId="12F4B055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1D7017" w14:textId="2120493D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15,419</w:t>
            </w:r>
          </w:p>
        </w:tc>
        <w:tc>
          <w:tcPr>
            <w:tcW w:w="266" w:type="dxa"/>
          </w:tcPr>
          <w:p w14:paraId="1461F993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DB0405E" w14:textId="7B97AF9D" w:rsidR="007F5AAE" w:rsidRPr="005D11DB" w:rsidRDefault="008018AD" w:rsidP="00801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DA1FFF5" w14:textId="77777777" w:rsidR="007F5AAE" w:rsidRPr="005D11DB" w:rsidRDefault="007F5AAE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E5417C" w14:textId="6934716B" w:rsidR="007F5AAE" w:rsidRPr="005D11DB" w:rsidRDefault="002B5D7B" w:rsidP="002B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12,8</w:t>
            </w:r>
            <w:r w:rsidR="005B73AF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B73AF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314F92" w:rsidRPr="00D369A2" w14:paraId="5374FFBD" w14:textId="77777777" w:rsidTr="00B34AB2">
        <w:trPr>
          <w:trHeight w:hRule="exact" w:val="403"/>
        </w:trPr>
        <w:tc>
          <w:tcPr>
            <w:tcW w:w="3735" w:type="dxa"/>
          </w:tcPr>
          <w:p w14:paraId="61094B3D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C98416C" w14:textId="77777777" w:rsidR="00314F92" w:rsidRPr="005D11DB" w:rsidRDefault="00314F9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3812930B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B9FD96C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7E64E88F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03ABE79" w14:textId="77777777" w:rsidR="00314F92" w:rsidRPr="005D11DB" w:rsidRDefault="00314F92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  <w:gridSpan w:val="2"/>
          </w:tcPr>
          <w:p w14:paraId="68A9D9A2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570F061A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69EB09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6A9F12" w14:textId="77777777" w:rsidR="00314F92" w:rsidRPr="005D11DB" w:rsidRDefault="00314F9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D655779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03D97FF2" w14:textId="77777777" w:rsidR="00314F92" w:rsidRPr="005D11DB" w:rsidRDefault="00314F9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A0E293A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506665" w14:textId="77777777" w:rsidR="00314F92" w:rsidRPr="005D11DB" w:rsidRDefault="00314F9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4F92" w:rsidRPr="00D369A2" w14:paraId="56E54448" w14:textId="77777777" w:rsidTr="00A32D28">
        <w:trPr>
          <w:trHeight w:hRule="exact" w:val="403"/>
        </w:trPr>
        <w:tc>
          <w:tcPr>
            <w:tcW w:w="3735" w:type="dxa"/>
          </w:tcPr>
          <w:p w14:paraId="66D0BE57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12303D1" w14:textId="77777777" w:rsidR="00314F92" w:rsidRPr="005D11DB" w:rsidRDefault="00314F9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7565E90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7769B0B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1C26E1F2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1AB6B897" w14:textId="77777777" w:rsidR="00314F92" w:rsidRPr="005D11DB" w:rsidRDefault="00314F92" w:rsidP="00B0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  <w:gridSpan w:val="2"/>
          </w:tcPr>
          <w:p w14:paraId="6ED42AC1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5C792D44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CA6CFC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3CCE0" w14:textId="77777777" w:rsidR="00314F92" w:rsidRPr="005D11DB" w:rsidRDefault="00314F9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997723D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2063EDE" w14:textId="77777777" w:rsidR="00314F92" w:rsidRPr="005D11DB" w:rsidRDefault="00314F92" w:rsidP="00C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4A680AD" w14:textId="77777777" w:rsidR="00314F92" w:rsidRPr="005D11DB" w:rsidRDefault="00314F9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31EE6" w14:textId="77777777" w:rsidR="00314F92" w:rsidRPr="005D11DB" w:rsidRDefault="00314F92" w:rsidP="0035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3752B225" w14:textId="657FFA36" w:rsidR="00BF29EE" w:rsidRDefault="00BF29EE"/>
    <w:p w14:paraId="79AECBC5" w14:textId="77777777" w:rsidR="00BF29EE" w:rsidRDefault="00BF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08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735"/>
        <w:gridCol w:w="1026"/>
        <w:gridCol w:w="251"/>
        <w:gridCol w:w="1224"/>
        <w:gridCol w:w="281"/>
        <w:gridCol w:w="1179"/>
        <w:gridCol w:w="272"/>
        <w:gridCol w:w="1621"/>
        <w:gridCol w:w="270"/>
        <w:gridCol w:w="1170"/>
        <w:gridCol w:w="266"/>
        <w:gridCol w:w="1257"/>
        <w:gridCol w:w="273"/>
        <w:gridCol w:w="1260"/>
      </w:tblGrid>
      <w:tr w:rsidR="004C1677" w:rsidRPr="00D369A2" w14:paraId="40F2AE89" w14:textId="77777777" w:rsidTr="002B5D7B">
        <w:trPr>
          <w:trHeight w:hRule="exact" w:val="403"/>
        </w:trPr>
        <w:tc>
          <w:tcPr>
            <w:tcW w:w="3735" w:type="dxa"/>
          </w:tcPr>
          <w:p w14:paraId="2D76E2A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vMerge w:val="restart"/>
          </w:tcPr>
          <w:p w14:paraId="75FE2598" w14:textId="77777777" w:rsidR="004C1677" w:rsidRPr="00BC66C0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F5247E" w14:textId="77777777" w:rsidR="004C1677" w:rsidRPr="00BC66C0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E248BB" w14:textId="2485BB62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380D17E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2348B324" w14:textId="50A84082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695A0CCB" w14:textId="2723CBA8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281" w:type="dxa"/>
          </w:tcPr>
          <w:p w14:paraId="3EA9C3D4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 w:val="restart"/>
          </w:tcPr>
          <w:p w14:paraId="16E75AEC" w14:textId="77777777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97D365" w14:textId="77777777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11CA6E11" w14:textId="0F95A45C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1DED31AF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7ACF08A7" w14:textId="77777777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14:paraId="738BE773" w14:textId="77777777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2F97C032" w14:textId="593B1F7C" w:rsidR="004C1677" w:rsidRPr="00BC66C0" w:rsidRDefault="004C1677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BB50BCA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4C33C9DD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D3F9C0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92251E" w14:textId="54212C1E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14:paraId="50A6B68E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17A64DFF" w14:textId="77777777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620AF3F8" w14:textId="77777777" w:rsidR="004C1677" w:rsidRPr="00BC66C0" w:rsidRDefault="004C1677" w:rsidP="004C1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26B64A71" w14:textId="593E641C" w:rsidR="004C1677" w:rsidRPr="00BC66C0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14:paraId="3A52974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4993590B" w14:textId="77777777" w:rsidR="004C1677" w:rsidRPr="00BC66C0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CBD0CA" w14:textId="77777777" w:rsidR="004C1677" w:rsidRPr="00BC66C0" w:rsidRDefault="004C1677" w:rsidP="004C1677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81A063" w14:textId="0A15AE67" w:rsidR="004C1677" w:rsidRPr="00BC66C0" w:rsidRDefault="004C1677" w:rsidP="00B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C1677" w:rsidRPr="00D369A2" w14:paraId="1662AEB7" w14:textId="77777777" w:rsidTr="002B5D7B">
        <w:trPr>
          <w:trHeight w:hRule="exact" w:val="403"/>
        </w:trPr>
        <w:tc>
          <w:tcPr>
            <w:tcW w:w="3735" w:type="dxa"/>
          </w:tcPr>
          <w:p w14:paraId="391E9CEE" w14:textId="370D2E04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vMerge/>
          </w:tcPr>
          <w:p w14:paraId="6677242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03B3209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09F6500C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9699441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14:paraId="72696EC8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1CBE17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1594B6BF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3792F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22BCB19B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BF63D4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7098DE6C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399C015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C6AC05E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1677" w:rsidRPr="00D369A2" w14:paraId="50EA4414" w14:textId="77777777" w:rsidTr="002B5D7B">
        <w:trPr>
          <w:trHeight w:hRule="exact" w:val="346"/>
        </w:trPr>
        <w:tc>
          <w:tcPr>
            <w:tcW w:w="3735" w:type="dxa"/>
          </w:tcPr>
          <w:p w14:paraId="62D570C7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vMerge/>
          </w:tcPr>
          <w:p w14:paraId="31547B61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10E001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612679F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C223CD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14:paraId="68840553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CD3478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7A62A7F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2E721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76F9B793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047364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76CBC03B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19A8FC6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18A479E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1677" w:rsidRPr="00BC66C0" w14:paraId="4F2A369F" w14:textId="77777777" w:rsidTr="002B5D7B">
        <w:trPr>
          <w:trHeight w:hRule="exact" w:val="403"/>
        </w:trPr>
        <w:tc>
          <w:tcPr>
            <w:tcW w:w="3735" w:type="dxa"/>
          </w:tcPr>
          <w:p w14:paraId="464283C7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0350" w:type="dxa"/>
            <w:gridSpan w:val="13"/>
          </w:tcPr>
          <w:p w14:paraId="00C636A0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C6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1677" w:rsidRPr="00D369A2" w14:paraId="2D435323" w14:textId="77777777" w:rsidTr="002B5D7B">
        <w:trPr>
          <w:trHeight w:hRule="exact" w:val="403"/>
        </w:trPr>
        <w:tc>
          <w:tcPr>
            <w:tcW w:w="3735" w:type="dxa"/>
          </w:tcPr>
          <w:p w14:paraId="217E48D5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26" w:type="dxa"/>
          </w:tcPr>
          <w:p w14:paraId="04BCD4DF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5B3F190C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EB0B761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7C77CBCB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AD2167F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8B5C16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3FC9804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A36C6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418C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45D68140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129459F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60C8A4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FE1A4A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0D4A" w:rsidRPr="00D369A2" w14:paraId="7DF7AF71" w14:textId="77777777" w:rsidTr="002B5D7B">
        <w:trPr>
          <w:trHeight w:hRule="exact" w:val="403"/>
        </w:trPr>
        <w:tc>
          <w:tcPr>
            <w:tcW w:w="3735" w:type="dxa"/>
          </w:tcPr>
          <w:p w14:paraId="687FEC9C" w14:textId="28A3A22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D11DB" w:rsidRPr="00BC66C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26" w:type="dxa"/>
          </w:tcPr>
          <w:p w14:paraId="0EA5104A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D6EA4C5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B41B1E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08129FC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348B74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D6B1FE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7F77105F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C0812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E623E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65BDE36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D68707E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AB0786E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8C198" w14:textId="77777777" w:rsidR="00BE0D4A" w:rsidRPr="00BC66C0" w:rsidRDefault="00BE0D4A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11DB" w:rsidRPr="00D369A2" w14:paraId="69BC9F72" w14:textId="77777777" w:rsidTr="002B5D7B">
        <w:trPr>
          <w:trHeight w:hRule="exact" w:val="403"/>
        </w:trPr>
        <w:tc>
          <w:tcPr>
            <w:tcW w:w="3735" w:type="dxa"/>
          </w:tcPr>
          <w:p w14:paraId="72BA1540" w14:textId="2228F7BA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26" w:type="dxa"/>
          </w:tcPr>
          <w:p w14:paraId="67CE2917" w14:textId="4BF526E2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63,947</w:t>
            </w:r>
          </w:p>
        </w:tc>
        <w:tc>
          <w:tcPr>
            <w:tcW w:w="251" w:type="dxa"/>
          </w:tcPr>
          <w:p w14:paraId="6B0B4679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A9B781C" w14:textId="67CD5E56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813,120</w:t>
            </w:r>
          </w:p>
        </w:tc>
        <w:tc>
          <w:tcPr>
            <w:tcW w:w="281" w:type="dxa"/>
          </w:tcPr>
          <w:p w14:paraId="295B903B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8B8FAE8" w14:textId="0AF6366F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3,643,048</w:t>
            </w:r>
          </w:p>
        </w:tc>
        <w:tc>
          <w:tcPr>
            <w:tcW w:w="272" w:type="dxa"/>
          </w:tcPr>
          <w:p w14:paraId="2B7E5719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8E01221" w14:textId="7DF86A9A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95,689</w:t>
            </w:r>
          </w:p>
        </w:tc>
        <w:tc>
          <w:tcPr>
            <w:tcW w:w="270" w:type="dxa"/>
          </w:tcPr>
          <w:p w14:paraId="372450BC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3A007C" w14:textId="3650831B" w:rsidR="005D11DB" w:rsidRPr="00BC66C0" w:rsidRDefault="005D11DB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1,571</w:t>
            </w:r>
          </w:p>
        </w:tc>
        <w:tc>
          <w:tcPr>
            <w:tcW w:w="266" w:type="dxa"/>
          </w:tcPr>
          <w:p w14:paraId="573153C3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A673AF5" w14:textId="421881CD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73,536</w:t>
            </w:r>
          </w:p>
        </w:tc>
        <w:tc>
          <w:tcPr>
            <w:tcW w:w="273" w:type="dxa"/>
          </w:tcPr>
          <w:p w14:paraId="054D77B0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554A3" w14:textId="2B9A92AD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4,690,911</w:t>
            </w:r>
          </w:p>
        </w:tc>
      </w:tr>
      <w:tr w:rsidR="005D11DB" w:rsidRPr="00D369A2" w14:paraId="0F34773D" w14:textId="77777777" w:rsidTr="002B5D7B">
        <w:trPr>
          <w:trHeight w:hRule="exact" w:val="403"/>
        </w:trPr>
        <w:tc>
          <w:tcPr>
            <w:tcW w:w="3735" w:type="dxa"/>
          </w:tcPr>
          <w:p w14:paraId="77E7E199" w14:textId="18B45A7D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5C6968E" w14:textId="0220DD9B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E8A95AE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9D3B15" w14:textId="1C658554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1BF06CAC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185C65E" w14:textId="3057FA57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369,243</w:t>
            </w:r>
          </w:p>
        </w:tc>
        <w:tc>
          <w:tcPr>
            <w:tcW w:w="272" w:type="dxa"/>
          </w:tcPr>
          <w:p w14:paraId="3417F3B8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ED9F28" w14:textId="383EBAB6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F75AE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527E3B" w14:textId="28D1B9A1" w:rsidR="005D11DB" w:rsidRPr="00BC66C0" w:rsidRDefault="005D11DB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DC19E76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7E8E69D" w14:textId="5D090504" w:rsidR="005D11DB" w:rsidRPr="00BC66C0" w:rsidRDefault="005D11DB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CE3F564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49EDCB" w14:textId="5EB2F8D4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369,243</w:t>
            </w:r>
          </w:p>
        </w:tc>
      </w:tr>
      <w:tr w:rsidR="005D11DB" w:rsidRPr="00D369A2" w14:paraId="4E42DB32" w14:textId="77777777" w:rsidTr="002B5D7B">
        <w:trPr>
          <w:trHeight w:hRule="exact" w:val="403"/>
        </w:trPr>
        <w:tc>
          <w:tcPr>
            <w:tcW w:w="3735" w:type="dxa"/>
          </w:tcPr>
          <w:p w14:paraId="0AD93FC8" w14:textId="3D38310C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B709BDF" w14:textId="20F498E2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63,947</w:t>
            </w:r>
          </w:p>
        </w:tc>
        <w:tc>
          <w:tcPr>
            <w:tcW w:w="251" w:type="dxa"/>
          </w:tcPr>
          <w:p w14:paraId="3A18870A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A0159FB" w14:textId="438EA524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813,120</w:t>
            </w:r>
          </w:p>
        </w:tc>
        <w:tc>
          <w:tcPr>
            <w:tcW w:w="281" w:type="dxa"/>
          </w:tcPr>
          <w:p w14:paraId="00E5D9BD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CDEDC30" w14:textId="1BC99C90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4,012,291</w:t>
            </w:r>
          </w:p>
        </w:tc>
        <w:tc>
          <w:tcPr>
            <w:tcW w:w="272" w:type="dxa"/>
          </w:tcPr>
          <w:p w14:paraId="5CB1DD93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E8E4854" w14:textId="1D078262" w:rsidR="005D11DB" w:rsidRPr="00BC66C0" w:rsidRDefault="005D11DB" w:rsidP="00A56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95,689</w:t>
            </w:r>
          </w:p>
        </w:tc>
        <w:tc>
          <w:tcPr>
            <w:tcW w:w="270" w:type="dxa"/>
          </w:tcPr>
          <w:p w14:paraId="23797A4F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560098" w14:textId="5893D9F0" w:rsidR="005D11DB" w:rsidRPr="00BC66C0" w:rsidRDefault="005D11DB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1,571</w:t>
            </w:r>
          </w:p>
        </w:tc>
        <w:tc>
          <w:tcPr>
            <w:tcW w:w="266" w:type="dxa"/>
          </w:tcPr>
          <w:p w14:paraId="2C617D2B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30BAC12" w14:textId="5508ECFD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73,536</w:t>
            </w:r>
          </w:p>
        </w:tc>
        <w:tc>
          <w:tcPr>
            <w:tcW w:w="273" w:type="dxa"/>
          </w:tcPr>
          <w:p w14:paraId="61D4F306" w14:textId="77777777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7C07C5" w14:textId="776D1084" w:rsidR="005D11DB" w:rsidRPr="00BC66C0" w:rsidRDefault="005D11DB" w:rsidP="005D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5,060,154</w:t>
            </w:r>
          </w:p>
        </w:tc>
      </w:tr>
      <w:tr w:rsidR="004C1677" w:rsidRPr="00D369A2" w14:paraId="7C185427" w14:textId="77777777" w:rsidTr="002B5D7B">
        <w:trPr>
          <w:trHeight w:hRule="exact" w:val="403"/>
        </w:trPr>
        <w:tc>
          <w:tcPr>
            <w:tcW w:w="3735" w:type="dxa"/>
          </w:tcPr>
          <w:p w14:paraId="23E113E5" w14:textId="24EAA4D2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5D11DB"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="005D11DB"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026" w:type="dxa"/>
          </w:tcPr>
          <w:p w14:paraId="0CC4F78C" w14:textId="2287CBB0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B596C4B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309C64CF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7AD4161D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614A3A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06957ED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145F1C88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395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B6B1D" w14:textId="77777777" w:rsidR="004C1677" w:rsidRPr="00BC66C0" w:rsidRDefault="004C1677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7793C62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10E5763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E3B5E5B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FD0C1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1677" w:rsidRPr="00D369A2" w14:paraId="51B3679C" w14:textId="77777777" w:rsidTr="002B5D7B">
        <w:trPr>
          <w:trHeight w:hRule="exact" w:val="403"/>
        </w:trPr>
        <w:tc>
          <w:tcPr>
            <w:tcW w:w="3735" w:type="dxa"/>
          </w:tcPr>
          <w:p w14:paraId="4C61466A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26" w:type="dxa"/>
          </w:tcPr>
          <w:p w14:paraId="4AD7403A" w14:textId="5673F479" w:rsidR="004C1677" w:rsidRPr="00D75E52" w:rsidRDefault="00115C02" w:rsidP="0011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D75E52">
              <w:rPr>
                <w:rFonts w:ascii="Angsana New" w:hAnsi="Angsana New"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3EC7C43E" w14:textId="1A5E5580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0C049D4" w14:textId="032176EA" w:rsidR="004C1677" w:rsidRPr="00BC66C0" w:rsidRDefault="00115C0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798,075</w:t>
            </w:r>
          </w:p>
        </w:tc>
        <w:tc>
          <w:tcPr>
            <w:tcW w:w="281" w:type="dxa"/>
          </w:tcPr>
          <w:p w14:paraId="3BDD128C" w14:textId="77777777"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B1D581B" w14:textId="265F75EA" w:rsidR="004C1677" w:rsidRPr="00BC66C0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3,501,159</w:t>
            </w:r>
          </w:p>
        </w:tc>
        <w:tc>
          <w:tcPr>
            <w:tcW w:w="272" w:type="dxa"/>
          </w:tcPr>
          <w:p w14:paraId="1FC9D615" w14:textId="77777777"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D26A80A" w14:textId="1551DFDF" w:rsidR="004C1677" w:rsidRPr="00BC66C0" w:rsidRDefault="00D75E52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86,642</w:t>
            </w:r>
          </w:p>
        </w:tc>
        <w:tc>
          <w:tcPr>
            <w:tcW w:w="270" w:type="dxa"/>
          </w:tcPr>
          <w:p w14:paraId="6F095B40" w14:textId="77777777"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E9B5D" w14:textId="06CE3F1C" w:rsidR="004C1677" w:rsidRPr="00BC66C0" w:rsidRDefault="00D75E52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266" w:type="dxa"/>
          </w:tcPr>
          <w:p w14:paraId="469B1507" w14:textId="77777777"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828A01" w14:textId="5C16E3AC" w:rsidR="004C1677" w:rsidRPr="00BC66C0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80,202</w:t>
            </w:r>
          </w:p>
        </w:tc>
        <w:tc>
          <w:tcPr>
            <w:tcW w:w="273" w:type="dxa"/>
          </w:tcPr>
          <w:p w14:paraId="18F527C0" w14:textId="77777777" w:rsidR="004C1677" w:rsidRPr="00BC66C0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02ACFF" w14:textId="74F66799" w:rsidR="004C1677" w:rsidRPr="00BC66C0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4,531,489</w:t>
            </w:r>
          </w:p>
        </w:tc>
      </w:tr>
      <w:tr w:rsidR="004C1677" w:rsidRPr="00D369A2" w14:paraId="46788B21" w14:textId="77777777" w:rsidTr="002B5D7B">
        <w:trPr>
          <w:trHeight w:hRule="exact" w:val="403"/>
        </w:trPr>
        <w:tc>
          <w:tcPr>
            <w:tcW w:w="3735" w:type="dxa"/>
          </w:tcPr>
          <w:p w14:paraId="6A9AB59E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C366875" w14:textId="3B5C14DD" w:rsidR="004C1677" w:rsidRPr="00115C02" w:rsidRDefault="00115C02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115C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E522638" w14:textId="77777777" w:rsidR="004C1677" w:rsidRPr="00115C02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12AC2" w14:textId="22BC70D1" w:rsidR="004C1677" w:rsidRPr="00115C02" w:rsidRDefault="00115C0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115C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2C2203FC" w14:textId="77777777"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FF942B" w14:textId="3A377D0D" w:rsidR="004C1677" w:rsidRPr="00115C02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362,489</w:t>
            </w:r>
          </w:p>
        </w:tc>
        <w:tc>
          <w:tcPr>
            <w:tcW w:w="272" w:type="dxa"/>
          </w:tcPr>
          <w:p w14:paraId="7AE4033E" w14:textId="77777777"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85D689F" w14:textId="01062C0F" w:rsidR="004C1677" w:rsidRPr="00115C02" w:rsidRDefault="00D75E52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3626B" w14:textId="77777777"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6387BA" w14:textId="3157C607" w:rsidR="004C1677" w:rsidRPr="00115C02" w:rsidRDefault="00D75E52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65AB0C8" w14:textId="77777777"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3CA3B4" w14:textId="7529191E" w:rsidR="004C1677" w:rsidRPr="00115C02" w:rsidRDefault="00D75E52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160E8F6" w14:textId="77777777" w:rsidR="004C1677" w:rsidRPr="00115C02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D60486" w14:textId="6FD0A967" w:rsidR="004C1677" w:rsidRPr="00115C02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362,489</w:t>
            </w:r>
          </w:p>
        </w:tc>
      </w:tr>
      <w:tr w:rsidR="004C1677" w:rsidRPr="00D369A2" w14:paraId="03EA5A05" w14:textId="77777777" w:rsidTr="002B5D7B">
        <w:trPr>
          <w:trHeight w:hRule="exact" w:val="403"/>
        </w:trPr>
        <w:tc>
          <w:tcPr>
            <w:tcW w:w="3735" w:type="dxa"/>
          </w:tcPr>
          <w:p w14:paraId="197E53F9" w14:textId="77777777" w:rsidR="004C1677" w:rsidRPr="00BC66C0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E6828E9" w14:textId="347590BD" w:rsidR="004C1677" w:rsidRPr="001062BF" w:rsidRDefault="00115C02" w:rsidP="00115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1CF647FE" w14:textId="77777777" w:rsidR="004C1677" w:rsidRPr="001062BF" w:rsidRDefault="004C1677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F348A7B" w14:textId="5A69AA70" w:rsidR="004C1677" w:rsidRPr="001062BF" w:rsidRDefault="00115C0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798,075</w:t>
            </w:r>
          </w:p>
        </w:tc>
        <w:tc>
          <w:tcPr>
            <w:tcW w:w="281" w:type="dxa"/>
          </w:tcPr>
          <w:p w14:paraId="0DB154CC" w14:textId="77777777"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70ECDDB" w14:textId="58D71E7F" w:rsidR="004C1677" w:rsidRPr="001062BF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3,863,648</w:t>
            </w:r>
          </w:p>
        </w:tc>
        <w:tc>
          <w:tcPr>
            <w:tcW w:w="272" w:type="dxa"/>
          </w:tcPr>
          <w:p w14:paraId="3DFC29CB" w14:textId="77777777"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0DDC256B" w14:textId="583EDE88" w:rsidR="004C1677" w:rsidRPr="001062BF" w:rsidRDefault="00D75E52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86,642</w:t>
            </w:r>
          </w:p>
        </w:tc>
        <w:tc>
          <w:tcPr>
            <w:tcW w:w="270" w:type="dxa"/>
          </w:tcPr>
          <w:p w14:paraId="51943716" w14:textId="77777777"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123031" w14:textId="23D378F6" w:rsidR="004C1677" w:rsidRPr="001062BF" w:rsidRDefault="00D75E52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1,464</w:t>
            </w:r>
          </w:p>
        </w:tc>
        <w:tc>
          <w:tcPr>
            <w:tcW w:w="266" w:type="dxa"/>
          </w:tcPr>
          <w:p w14:paraId="5ACFA28A" w14:textId="77777777"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A9B60B2" w14:textId="591C71CB" w:rsidR="004C1677" w:rsidRPr="001062BF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80,202</w:t>
            </w:r>
          </w:p>
        </w:tc>
        <w:tc>
          <w:tcPr>
            <w:tcW w:w="273" w:type="dxa"/>
          </w:tcPr>
          <w:p w14:paraId="65D98153" w14:textId="77777777" w:rsidR="004C1677" w:rsidRPr="001062BF" w:rsidRDefault="004C1677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3463C" w14:textId="43274F31" w:rsidR="004C1677" w:rsidRPr="001062BF" w:rsidRDefault="00D75E52" w:rsidP="00D75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2BF">
              <w:rPr>
                <w:rFonts w:ascii="Angsana New" w:hAnsi="Angsana New"/>
                <w:b/>
                <w:bCs/>
                <w:sz w:val="30"/>
                <w:szCs w:val="30"/>
              </w:rPr>
              <w:t>4,893,978</w:t>
            </w:r>
          </w:p>
        </w:tc>
      </w:tr>
    </w:tbl>
    <w:p w14:paraId="0368249E" w14:textId="43A3235A" w:rsidR="0092221C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19A7D15" w14:textId="77777777" w:rsidR="00CB07CF" w:rsidRDefault="00CB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B07CF" w:rsidSect="005208B4">
          <w:headerReference w:type="default" r:id="rId11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W w:w="14113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735"/>
        <w:gridCol w:w="1026"/>
        <w:gridCol w:w="251"/>
        <w:gridCol w:w="1224"/>
        <w:gridCol w:w="281"/>
        <w:gridCol w:w="1206"/>
        <w:gridCol w:w="9"/>
        <w:gridCol w:w="236"/>
        <w:gridCol w:w="1621"/>
        <w:gridCol w:w="270"/>
        <w:gridCol w:w="1170"/>
        <w:gridCol w:w="270"/>
        <w:gridCol w:w="1224"/>
        <w:gridCol w:w="9"/>
        <w:gridCol w:w="261"/>
        <w:gridCol w:w="1320"/>
      </w:tblGrid>
      <w:tr w:rsidR="007F01FD" w:rsidRPr="00BC66C0" w14:paraId="571D2244" w14:textId="77777777" w:rsidTr="00223467">
        <w:trPr>
          <w:trHeight w:hRule="exact" w:val="396"/>
        </w:trPr>
        <w:tc>
          <w:tcPr>
            <w:tcW w:w="3735" w:type="dxa"/>
          </w:tcPr>
          <w:p w14:paraId="2134E5F2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05664341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2ED7A3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136132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1984763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09B7AE32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66A25D99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7DEDA194" w14:textId="77777777" w:rsidR="0092221C" w:rsidRPr="00BC66C0" w:rsidRDefault="0092221C" w:rsidP="00E60CBB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81" w:type="dxa"/>
          </w:tcPr>
          <w:p w14:paraId="205C934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 w:val="restart"/>
          </w:tcPr>
          <w:p w14:paraId="1A8B66B6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F00C03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4409BC43" w14:textId="77777777" w:rsidR="0092221C" w:rsidRPr="00BC66C0" w:rsidRDefault="0092221C" w:rsidP="00E60CBB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48822D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35AD7D67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14:paraId="5BB0B674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25545868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2FD0669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68FBD23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BD813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1416D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1BE195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04DEFE85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79D6D49B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41A74987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14:paraId="49BC866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Merge w:val="restart"/>
          </w:tcPr>
          <w:p w14:paraId="607CE665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9FADBF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D9584C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1FD" w:rsidRPr="00BC66C0" w14:paraId="4EDC469A" w14:textId="77777777" w:rsidTr="00223467">
        <w:trPr>
          <w:trHeight w:hRule="exact" w:val="396"/>
        </w:trPr>
        <w:tc>
          <w:tcPr>
            <w:tcW w:w="3735" w:type="dxa"/>
          </w:tcPr>
          <w:p w14:paraId="13B86F8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259C8729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0F9EAF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0EB6D820" w14:textId="77777777" w:rsidR="0092221C" w:rsidRPr="00BC66C0" w:rsidRDefault="0092221C" w:rsidP="00E60CBB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178DFC6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14:paraId="3D199470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05CA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20D01BB0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E34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51974CA1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38ACA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69D03A1A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51E5A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Merge/>
          </w:tcPr>
          <w:p w14:paraId="04E48C05" w14:textId="77777777" w:rsidR="0092221C" w:rsidRPr="00BC66C0" w:rsidRDefault="0092221C" w:rsidP="00E60CBB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FD" w:rsidRPr="00BC66C0" w14:paraId="1E719EA9" w14:textId="77777777" w:rsidTr="00223467">
        <w:trPr>
          <w:trHeight w:hRule="exact" w:val="344"/>
        </w:trPr>
        <w:tc>
          <w:tcPr>
            <w:tcW w:w="3735" w:type="dxa"/>
          </w:tcPr>
          <w:p w14:paraId="738D50E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0F663272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5EAA089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3C1980FF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39768A2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14:paraId="139FF4DC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14FD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4DE10CF3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AAD4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0D9759D0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D373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4D1AEFDF" w14:textId="77777777" w:rsidR="0092221C" w:rsidRPr="00BC66C0" w:rsidRDefault="0092221C" w:rsidP="00E60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712A2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Merge/>
          </w:tcPr>
          <w:p w14:paraId="196A4F5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21C" w:rsidRPr="00BC66C0" w14:paraId="31192D48" w14:textId="77777777" w:rsidTr="00223467">
        <w:trPr>
          <w:trHeight w:hRule="exact" w:val="396"/>
        </w:trPr>
        <w:tc>
          <w:tcPr>
            <w:tcW w:w="3735" w:type="dxa"/>
          </w:tcPr>
          <w:p w14:paraId="07E070C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8" w:type="dxa"/>
            <w:gridSpan w:val="15"/>
          </w:tcPr>
          <w:p w14:paraId="4852F1F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6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C6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01FD" w:rsidRPr="00BC66C0" w14:paraId="74858075" w14:textId="77777777" w:rsidTr="00223467">
        <w:trPr>
          <w:trHeight w:hRule="exact" w:val="396"/>
        </w:trPr>
        <w:tc>
          <w:tcPr>
            <w:tcW w:w="3735" w:type="dxa"/>
          </w:tcPr>
          <w:p w14:paraId="2DEADE8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26" w:type="dxa"/>
          </w:tcPr>
          <w:p w14:paraId="2666A8F2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4B6C1A9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D44E20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6A10CB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0B71122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D26E4A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2DDB39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0B11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62FB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09AE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274591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8A431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73C6F4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FD" w:rsidRPr="00BC66C0" w14:paraId="6C5D846E" w14:textId="77777777" w:rsidTr="00223467">
        <w:trPr>
          <w:trHeight w:hRule="exact" w:val="396"/>
        </w:trPr>
        <w:tc>
          <w:tcPr>
            <w:tcW w:w="3735" w:type="dxa"/>
          </w:tcPr>
          <w:p w14:paraId="409DF2E7" w14:textId="7620307A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C66C0">
              <w:rPr>
                <w:rFonts w:ascii="Angsana New" w:hAnsi="Angsana New"/>
                <w:sz w:val="30"/>
                <w:szCs w:val="30"/>
                <w:cs/>
              </w:rPr>
              <w:t>เมษ</w:t>
            </w: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BC66C0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BC66C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026" w:type="dxa"/>
          </w:tcPr>
          <w:p w14:paraId="067C5F10" w14:textId="6A747004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6C57A5CD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80A421" w14:textId="0F5E89EA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2,616,303</w:t>
            </w:r>
          </w:p>
        </w:tc>
        <w:tc>
          <w:tcPr>
            <w:tcW w:w="281" w:type="dxa"/>
          </w:tcPr>
          <w:p w14:paraId="57256D2A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51D9C2BE" w14:textId="26C4E22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14,443,785</w:t>
            </w:r>
          </w:p>
        </w:tc>
        <w:tc>
          <w:tcPr>
            <w:tcW w:w="236" w:type="dxa"/>
          </w:tcPr>
          <w:p w14:paraId="2A10CEBD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1D7E8B9" w14:textId="1B2CFA08" w:rsidR="007F01FD" w:rsidRPr="00BC66C0" w:rsidRDefault="007F01FD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463,916</w:t>
            </w:r>
          </w:p>
        </w:tc>
        <w:tc>
          <w:tcPr>
            <w:tcW w:w="270" w:type="dxa"/>
          </w:tcPr>
          <w:p w14:paraId="3307E6A9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8B8FC" w14:textId="0F42A3E2" w:rsidR="007F01FD" w:rsidRPr="00BC66C0" w:rsidRDefault="007F01FD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16,784</w:t>
            </w:r>
          </w:p>
        </w:tc>
        <w:tc>
          <w:tcPr>
            <w:tcW w:w="270" w:type="dxa"/>
          </w:tcPr>
          <w:p w14:paraId="224D825A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8E7244" w14:textId="2E11B4E4" w:rsidR="007F01FD" w:rsidRPr="00BC66C0" w:rsidRDefault="007F01FD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72,363</w:t>
            </w:r>
          </w:p>
        </w:tc>
        <w:tc>
          <w:tcPr>
            <w:tcW w:w="270" w:type="dxa"/>
            <w:gridSpan w:val="2"/>
          </w:tcPr>
          <w:p w14:paraId="7DC25DB0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91119D" w14:textId="7AC93166" w:rsidR="007F01FD" w:rsidRPr="00BC66C0" w:rsidRDefault="007F01FD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17,677,098</w:t>
            </w:r>
          </w:p>
        </w:tc>
      </w:tr>
      <w:tr w:rsidR="007F01FD" w:rsidRPr="00BC66C0" w14:paraId="3F77FFBA" w14:textId="77777777" w:rsidTr="00223467">
        <w:trPr>
          <w:trHeight w:hRule="exact" w:val="396"/>
        </w:trPr>
        <w:tc>
          <w:tcPr>
            <w:tcW w:w="3735" w:type="dxa"/>
          </w:tcPr>
          <w:p w14:paraId="5AAE6C5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6" w:type="dxa"/>
          </w:tcPr>
          <w:p w14:paraId="707F3386" w14:textId="1E5ABAE3" w:rsidR="0092221C" w:rsidRPr="00BC66C0" w:rsidRDefault="00B272BA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AE8876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5A0423B" w14:textId="1D4DEF3C" w:rsidR="0092221C" w:rsidRPr="00BC66C0" w:rsidRDefault="00EF6C5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1" w:type="dxa"/>
          </w:tcPr>
          <w:p w14:paraId="10199EEA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41F22371" w14:textId="0776F5C2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4674E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6FE9284" w14:textId="179E4C6F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  <w:tc>
          <w:tcPr>
            <w:tcW w:w="270" w:type="dxa"/>
          </w:tcPr>
          <w:p w14:paraId="6F477CF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1D8C0" w14:textId="35710789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504D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F082DDC" w14:textId="30F40EE9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23,734</w:t>
            </w:r>
          </w:p>
        </w:tc>
        <w:tc>
          <w:tcPr>
            <w:tcW w:w="270" w:type="dxa"/>
            <w:gridSpan w:val="2"/>
          </w:tcPr>
          <w:p w14:paraId="67D424C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09356DB" w14:textId="54712773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25,111</w:t>
            </w:r>
          </w:p>
        </w:tc>
      </w:tr>
      <w:tr w:rsidR="007F01FD" w:rsidRPr="00BC66C0" w14:paraId="578C3971" w14:textId="77777777" w:rsidTr="00223467">
        <w:trPr>
          <w:trHeight w:hRule="exact" w:val="396"/>
        </w:trPr>
        <w:tc>
          <w:tcPr>
            <w:tcW w:w="3735" w:type="dxa"/>
          </w:tcPr>
          <w:p w14:paraId="799A592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026" w:type="dxa"/>
          </w:tcPr>
          <w:p w14:paraId="315C5F61" w14:textId="19C05E53" w:rsidR="0092221C" w:rsidRPr="00BC66C0" w:rsidRDefault="00B272BA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FC3D71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71F78CD" w14:textId="10F42036" w:rsidR="0092221C" w:rsidRPr="00BC66C0" w:rsidRDefault="00EF6C5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81" w:type="dxa"/>
          </w:tcPr>
          <w:p w14:paraId="6D6A3C7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1F9DB171" w14:textId="3063B735" w:rsidR="0092221C" w:rsidRPr="00BC66C0" w:rsidRDefault="00EF6C5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26,706</w:t>
            </w:r>
          </w:p>
        </w:tc>
        <w:tc>
          <w:tcPr>
            <w:tcW w:w="236" w:type="dxa"/>
          </w:tcPr>
          <w:p w14:paraId="7FACEF3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862603C" w14:textId="3D9AE4CA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  <w:tc>
          <w:tcPr>
            <w:tcW w:w="270" w:type="dxa"/>
          </w:tcPr>
          <w:p w14:paraId="6112A17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C8E02B" w14:textId="4C3AD3A8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CA33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1E6DC5" w14:textId="3395081A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(29,433)</w:t>
            </w:r>
          </w:p>
        </w:tc>
        <w:tc>
          <w:tcPr>
            <w:tcW w:w="270" w:type="dxa"/>
            <w:gridSpan w:val="2"/>
          </w:tcPr>
          <w:p w14:paraId="4C65CA8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8184E99" w14:textId="1403463D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01FD" w:rsidRPr="00BC66C0" w14:paraId="53B91862" w14:textId="77777777" w:rsidTr="00223467">
        <w:trPr>
          <w:trHeight w:hRule="exact" w:val="396"/>
        </w:trPr>
        <w:tc>
          <w:tcPr>
            <w:tcW w:w="3735" w:type="dxa"/>
          </w:tcPr>
          <w:p w14:paraId="3984999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F05F5A7" w14:textId="03EF510D" w:rsidR="0092221C" w:rsidRPr="00BC66C0" w:rsidRDefault="00B272BA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2ADC47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55BC14" w14:textId="008481E0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71D185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023CA478" w14:textId="1F1107BC" w:rsidR="0092221C" w:rsidRPr="00BC66C0" w:rsidRDefault="00EF6C5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(188,172)</w:t>
            </w:r>
          </w:p>
        </w:tc>
        <w:tc>
          <w:tcPr>
            <w:tcW w:w="236" w:type="dxa"/>
          </w:tcPr>
          <w:p w14:paraId="6B7E4CA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74FCAA8" w14:textId="1F848697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(2,191)</w:t>
            </w:r>
          </w:p>
        </w:tc>
        <w:tc>
          <w:tcPr>
            <w:tcW w:w="270" w:type="dxa"/>
          </w:tcPr>
          <w:p w14:paraId="7B1E891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E0D12" w14:textId="07D6B96A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863F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DAF3725" w14:textId="749DDABF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E3666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FDD314D" w14:textId="4EC1997B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(190,363)</w:t>
            </w:r>
          </w:p>
        </w:tc>
      </w:tr>
      <w:tr w:rsidR="0092221C" w:rsidRPr="00BC66C0" w14:paraId="4BF0B230" w14:textId="77777777" w:rsidTr="00681BFE">
        <w:trPr>
          <w:trHeight w:hRule="exact" w:val="396"/>
        </w:trPr>
        <w:tc>
          <w:tcPr>
            <w:tcW w:w="3735" w:type="dxa"/>
          </w:tcPr>
          <w:p w14:paraId="7EE95764" w14:textId="43EA0612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3B9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F01FD"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8CA97D4" w14:textId="379D830E" w:rsidR="0092221C" w:rsidRPr="00BC66C0" w:rsidRDefault="00B272BA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</w:t>
            </w:r>
            <w:r w:rsidR="00EF6C57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51" w:type="dxa"/>
          </w:tcPr>
          <w:p w14:paraId="6F2F8DA2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E597617" w14:textId="2DEB48EF" w:rsidR="0092221C" w:rsidRPr="00BC66C0" w:rsidRDefault="00EF6C5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2,616,651</w:t>
            </w:r>
          </w:p>
        </w:tc>
        <w:tc>
          <w:tcPr>
            <w:tcW w:w="281" w:type="dxa"/>
          </w:tcPr>
          <w:p w14:paraId="19141C1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72A26" w14:textId="5DF1291A" w:rsidR="0092221C" w:rsidRPr="00BC66C0" w:rsidRDefault="00EF6C5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14,282,319</w:t>
            </w:r>
          </w:p>
        </w:tc>
        <w:tc>
          <w:tcPr>
            <w:tcW w:w="236" w:type="dxa"/>
          </w:tcPr>
          <w:p w14:paraId="6368D4A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47B43875" w14:textId="5811943F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465,481</w:t>
            </w:r>
          </w:p>
        </w:tc>
        <w:tc>
          <w:tcPr>
            <w:tcW w:w="270" w:type="dxa"/>
          </w:tcPr>
          <w:p w14:paraId="67E6B62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E69AE3" w14:textId="7068AAC1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16,784</w:t>
            </w:r>
          </w:p>
        </w:tc>
        <w:tc>
          <w:tcPr>
            <w:tcW w:w="270" w:type="dxa"/>
          </w:tcPr>
          <w:p w14:paraId="61D0AA1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D1A13F7" w14:textId="6C510DAF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66,664</w:t>
            </w:r>
          </w:p>
        </w:tc>
        <w:tc>
          <w:tcPr>
            <w:tcW w:w="270" w:type="dxa"/>
            <w:gridSpan w:val="2"/>
          </w:tcPr>
          <w:p w14:paraId="0C7CBBE2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84075B7" w14:textId="282D930D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17,511,846</w:t>
            </w:r>
          </w:p>
        </w:tc>
      </w:tr>
      <w:tr w:rsidR="0092221C" w:rsidRPr="00BC66C0" w14:paraId="098CAB5E" w14:textId="77777777" w:rsidTr="00681BFE">
        <w:trPr>
          <w:trHeight w:hRule="exact" w:val="396"/>
        </w:trPr>
        <w:tc>
          <w:tcPr>
            <w:tcW w:w="3735" w:type="dxa"/>
          </w:tcPr>
          <w:p w14:paraId="6BF0CAE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FA5F11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C1ED71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2EA87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77016A5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</w:tcPr>
          <w:p w14:paraId="0C5983B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1EE3E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791A591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842A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81301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FE4F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A0929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241B5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539E82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221C" w:rsidRPr="00BC66C0" w14:paraId="2B0457E7" w14:textId="77777777" w:rsidTr="00223467">
        <w:trPr>
          <w:trHeight w:hRule="exact" w:val="403"/>
        </w:trPr>
        <w:tc>
          <w:tcPr>
            <w:tcW w:w="3735" w:type="dxa"/>
          </w:tcPr>
          <w:p w14:paraId="7496DE4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BC6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026" w:type="dxa"/>
          </w:tcPr>
          <w:p w14:paraId="5ADA65A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77A3D9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7998AB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86C806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586C01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D850A6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3EDD50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12812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1888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0DC8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08E8BCDA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3A1A53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B4B839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1FD" w:rsidRPr="00BC66C0" w14:paraId="43AB8F7E" w14:textId="77777777" w:rsidTr="00223467">
        <w:trPr>
          <w:trHeight w:hRule="exact" w:val="403"/>
        </w:trPr>
        <w:tc>
          <w:tcPr>
            <w:tcW w:w="3735" w:type="dxa"/>
          </w:tcPr>
          <w:p w14:paraId="60AD1228" w14:textId="6A1B902A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C66C0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BC66C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BC66C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026" w:type="dxa"/>
          </w:tcPr>
          <w:p w14:paraId="6A9E6F2E" w14:textId="7F776AD0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B1C3211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3B9A7C4" w14:textId="5EC11152" w:rsidR="007F01FD" w:rsidRPr="00BC66C0" w:rsidRDefault="007F01FD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1,855,416</w:t>
            </w:r>
          </w:p>
        </w:tc>
        <w:tc>
          <w:tcPr>
            <w:tcW w:w="281" w:type="dxa"/>
          </w:tcPr>
          <w:p w14:paraId="6465F220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6B35B" w14:textId="51676AF0" w:rsidR="007F01FD" w:rsidRPr="00BC66C0" w:rsidRDefault="007F01FD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10,903,143</w:t>
            </w:r>
          </w:p>
        </w:tc>
        <w:tc>
          <w:tcPr>
            <w:tcW w:w="245" w:type="dxa"/>
            <w:gridSpan w:val="2"/>
          </w:tcPr>
          <w:p w14:paraId="3A1B7BF5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B6F2DEF" w14:textId="14F35D54" w:rsidR="007F01FD" w:rsidRPr="00BC66C0" w:rsidRDefault="007F01FD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392,909</w:t>
            </w:r>
          </w:p>
        </w:tc>
        <w:tc>
          <w:tcPr>
            <w:tcW w:w="270" w:type="dxa"/>
          </w:tcPr>
          <w:p w14:paraId="0342120E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B499A" w14:textId="38766F1B" w:rsidR="007F01FD" w:rsidRPr="00BC66C0" w:rsidRDefault="007F01FD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15,633</w:t>
            </w:r>
          </w:p>
        </w:tc>
        <w:tc>
          <w:tcPr>
            <w:tcW w:w="270" w:type="dxa"/>
          </w:tcPr>
          <w:p w14:paraId="64035A5C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6FAE5BDA" w14:textId="0867E7C8" w:rsidR="007F01FD" w:rsidRPr="00BC66C0" w:rsidRDefault="007F01FD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F06B1A2" w14:textId="77777777" w:rsidR="007F01FD" w:rsidRPr="00BC66C0" w:rsidRDefault="007F01FD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ED95C03" w14:textId="78285A49" w:rsidR="007F01FD" w:rsidRPr="00BC66C0" w:rsidRDefault="007F01FD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13,167,101</w:t>
            </w:r>
          </w:p>
        </w:tc>
      </w:tr>
      <w:tr w:rsidR="0092221C" w:rsidRPr="00BC66C0" w14:paraId="25A12113" w14:textId="77777777" w:rsidTr="00223467">
        <w:trPr>
          <w:trHeight w:hRule="exact" w:val="403"/>
        </w:trPr>
        <w:tc>
          <w:tcPr>
            <w:tcW w:w="3735" w:type="dxa"/>
          </w:tcPr>
          <w:p w14:paraId="27ACBBA7" w14:textId="5A9FD3DD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="00393AA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26" w:type="dxa"/>
          </w:tcPr>
          <w:p w14:paraId="28A7B83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552881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3CCFF4" w14:textId="242569E0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18,758</w:t>
            </w:r>
          </w:p>
        </w:tc>
        <w:tc>
          <w:tcPr>
            <w:tcW w:w="281" w:type="dxa"/>
          </w:tcPr>
          <w:p w14:paraId="5A026A1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9AC6213" w14:textId="1099702E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151,357</w:t>
            </w:r>
          </w:p>
        </w:tc>
        <w:tc>
          <w:tcPr>
            <w:tcW w:w="245" w:type="dxa"/>
            <w:gridSpan w:val="2"/>
          </w:tcPr>
          <w:p w14:paraId="553B407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D247BE7" w14:textId="4FF8AC35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8,543</w:t>
            </w:r>
          </w:p>
        </w:tc>
        <w:tc>
          <w:tcPr>
            <w:tcW w:w="270" w:type="dxa"/>
          </w:tcPr>
          <w:p w14:paraId="5BB23DF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0CA0E" w14:textId="6E7C51F4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19546F4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573EAC3F" w14:textId="00063422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A62CD7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B71539A" w14:textId="5EA83971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178,762</w:t>
            </w:r>
          </w:p>
        </w:tc>
      </w:tr>
      <w:tr w:rsidR="0092221C" w:rsidRPr="00BC66C0" w14:paraId="06033B3C" w14:textId="77777777" w:rsidTr="00223467">
        <w:trPr>
          <w:trHeight w:hRule="exact" w:val="403"/>
        </w:trPr>
        <w:tc>
          <w:tcPr>
            <w:tcW w:w="3735" w:type="dxa"/>
          </w:tcPr>
          <w:p w14:paraId="5F97D81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26" w:type="dxa"/>
          </w:tcPr>
          <w:p w14:paraId="5F49807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1D1F8C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F4094FA" w14:textId="4A5B8679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B9FE94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0C513F3" w14:textId="5FDB49F0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(188,172)</w:t>
            </w:r>
          </w:p>
        </w:tc>
        <w:tc>
          <w:tcPr>
            <w:tcW w:w="245" w:type="dxa"/>
            <w:gridSpan w:val="2"/>
          </w:tcPr>
          <w:p w14:paraId="239B0BE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E234581" w14:textId="2A4DA95F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(2,191)</w:t>
            </w:r>
          </w:p>
        </w:tc>
        <w:tc>
          <w:tcPr>
            <w:tcW w:w="270" w:type="dxa"/>
          </w:tcPr>
          <w:p w14:paraId="7A2E1C8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91AC8" w14:textId="32610111" w:rsidR="0092221C" w:rsidRPr="00BC66C0" w:rsidRDefault="00EF6C57" w:rsidP="00413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5541A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7FC452B8" w14:textId="090A9C6D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9A65FB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EB3E273" w14:textId="2B871770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(190,363)</w:t>
            </w:r>
          </w:p>
        </w:tc>
      </w:tr>
      <w:tr w:rsidR="0092221C" w:rsidRPr="00BC66C0" w14:paraId="232B59E8" w14:textId="77777777" w:rsidTr="00681BFE">
        <w:trPr>
          <w:trHeight w:hRule="exact" w:val="403"/>
        </w:trPr>
        <w:tc>
          <w:tcPr>
            <w:tcW w:w="3735" w:type="dxa"/>
          </w:tcPr>
          <w:p w14:paraId="45041E2D" w14:textId="53DAF435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3B9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F01FD"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4A0672B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46BFCE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DD1C74A" w14:textId="5040178A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1,874,174</w:t>
            </w:r>
          </w:p>
        </w:tc>
        <w:tc>
          <w:tcPr>
            <w:tcW w:w="281" w:type="dxa"/>
          </w:tcPr>
          <w:p w14:paraId="23D7438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445EC82" w14:textId="570CD7AB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10,866,328</w:t>
            </w:r>
          </w:p>
        </w:tc>
        <w:tc>
          <w:tcPr>
            <w:tcW w:w="245" w:type="dxa"/>
            <w:gridSpan w:val="2"/>
          </w:tcPr>
          <w:p w14:paraId="598EEAA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5ACBED31" w14:textId="076D3F2A" w:rsidR="0092221C" w:rsidRPr="00BC66C0" w:rsidRDefault="00EF6C57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399,261</w:t>
            </w:r>
          </w:p>
        </w:tc>
        <w:tc>
          <w:tcPr>
            <w:tcW w:w="270" w:type="dxa"/>
          </w:tcPr>
          <w:p w14:paraId="5C574E4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6420EA" w14:textId="240C1ECC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15,737</w:t>
            </w:r>
          </w:p>
        </w:tc>
        <w:tc>
          <w:tcPr>
            <w:tcW w:w="270" w:type="dxa"/>
          </w:tcPr>
          <w:p w14:paraId="484F804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92ABE" w14:textId="771FAB2E" w:rsidR="0092221C" w:rsidRPr="00BC66C0" w:rsidRDefault="00EF6C57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E973A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0074D40" w14:textId="2063D302" w:rsidR="0092221C" w:rsidRPr="00BC66C0" w:rsidRDefault="00EF6C57" w:rsidP="00EF6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13,155,500</w:t>
            </w:r>
          </w:p>
        </w:tc>
      </w:tr>
      <w:tr w:rsidR="0092221C" w:rsidRPr="00BC66C0" w14:paraId="0F73214B" w14:textId="77777777" w:rsidTr="00681BFE">
        <w:trPr>
          <w:trHeight w:hRule="exact" w:val="403"/>
        </w:trPr>
        <w:tc>
          <w:tcPr>
            <w:tcW w:w="3735" w:type="dxa"/>
          </w:tcPr>
          <w:p w14:paraId="5124E1F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EFD7B8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2D799A4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1F74C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ACF9C82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9B3F32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  <w:gridSpan w:val="2"/>
          </w:tcPr>
          <w:p w14:paraId="078312E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4A79008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17433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7A89F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0AD12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</w:tcPr>
          <w:p w14:paraId="7C06562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A24DF1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38FD1D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C66C0" w:rsidRPr="00BC66C0" w14:paraId="02EE5635" w14:textId="77777777" w:rsidTr="00223467">
        <w:trPr>
          <w:trHeight w:hRule="exact" w:val="403"/>
        </w:trPr>
        <w:tc>
          <w:tcPr>
            <w:tcW w:w="3735" w:type="dxa"/>
          </w:tcPr>
          <w:p w14:paraId="2928A9A8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180165BB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08A8664B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3F68F6EE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38D5DE54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7FBF1C7F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  <w:gridSpan w:val="2"/>
          </w:tcPr>
          <w:p w14:paraId="61B52820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7DD1345B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D27401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B92865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FA951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521F87BA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EA6DBCA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14:paraId="024A9979" w14:textId="77777777" w:rsidR="00BC66C0" w:rsidRPr="00BC66C0" w:rsidRDefault="00BC66C0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221C" w:rsidRPr="00BC66C0" w14:paraId="5C3FE8F8" w14:textId="77777777" w:rsidTr="00223467">
        <w:trPr>
          <w:trHeight w:hRule="exact" w:val="403"/>
        </w:trPr>
        <w:tc>
          <w:tcPr>
            <w:tcW w:w="3735" w:type="dxa"/>
          </w:tcPr>
          <w:p w14:paraId="4ED1067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3F1393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82C480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5D4CB2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7F81717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23EC247A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" w:type="dxa"/>
            <w:gridSpan w:val="2"/>
          </w:tcPr>
          <w:p w14:paraId="3540223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786DF6F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A8512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3DFC8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E1CE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gridSpan w:val="2"/>
          </w:tcPr>
          <w:p w14:paraId="3E7719B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A23495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14:paraId="36C26F9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1179C67A" w14:textId="2833BAB4" w:rsidR="00651A1C" w:rsidRDefault="00651A1C">
      <w:pPr>
        <w:rPr>
          <w:cs/>
        </w:rPr>
      </w:pPr>
    </w:p>
    <w:p w14:paraId="638E65C1" w14:textId="77777777" w:rsidR="00651A1C" w:rsidRDefault="0065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08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735"/>
        <w:gridCol w:w="1026"/>
        <w:gridCol w:w="251"/>
        <w:gridCol w:w="1224"/>
        <w:gridCol w:w="281"/>
        <w:gridCol w:w="1179"/>
        <w:gridCol w:w="36"/>
        <w:gridCol w:w="236"/>
        <w:gridCol w:w="1621"/>
        <w:gridCol w:w="270"/>
        <w:gridCol w:w="1170"/>
        <w:gridCol w:w="270"/>
        <w:gridCol w:w="18"/>
        <w:gridCol w:w="1206"/>
        <w:gridCol w:w="9"/>
        <w:gridCol w:w="261"/>
        <w:gridCol w:w="9"/>
        <w:gridCol w:w="1283"/>
      </w:tblGrid>
      <w:tr w:rsidR="00223467" w:rsidRPr="00BC66C0" w14:paraId="549E4EB7" w14:textId="77777777" w:rsidTr="00223467">
        <w:trPr>
          <w:trHeight w:hRule="exact" w:val="396"/>
        </w:trPr>
        <w:tc>
          <w:tcPr>
            <w:tcW w:w="3735" w:type="dxa"/>
          </w:tcPr>
          <w:p w14:paraId="1FB4DA6C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782C1455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14FC6F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251C66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28BF2203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4788A654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6061CB2A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22BC049E" w14:textId="77777777" w:rsidR="00223467" w:rsidRPr="00BC66C0" w:rsidRDefault="00223467" w:rsidP="00D77532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81" w:type="dxa"/>
          </w:tcPr>
          <w:p w14:paraId="2209ECA1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 w:val="restart"/>
          </w:tcPr>
          <w:p w14:paraId="71C79E0C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073018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38CCB467" w14:textId="77777777" w:rsidR="00223467" w:rsidRPr="00BC66C0" w:rsidRDefault="00223467" w:rsidP="00D77532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031A94A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2C383581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14:paraId="0369637E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7D1A9324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7F8BB905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2E45F937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768B52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CBA88C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B0DE1F2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Merge w:val="restart"/>
          </w:tcPr>
          <w:p w14:paraId="1EA1C7A6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3F74F0C3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0445514B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14:paraId="724C65A9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7E5062B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2A908A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F7CDC9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23467" w:rsidRPr="00BC66C0" w14:paraId="1E4390D6" w14:textId="77777777" w:rsidTr="00223467">
        <w:trPr>
          <w:trHeight w:hRule="exact" w:val="396"/>
        </w:trPr>
        <w:tc>
          <w:tcPr>
            <w:tcW w:w="3735" w:type="dxa"/>
          </w:tcPr>
          <w:p w14:paraId="583EB33F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786F5FE2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63BE65CC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1A543753" w14:textId="77777777" w:rsidR="00223467" w:rsidRPr="00BC66C0" w:rsidRDefault="00223467" w:rsidP="00D77532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BDB3A6E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14:paraId="145D482F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6EBB8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73ADD7F8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33509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00568280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90F17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Merge/>
          </w:tcPr>
          <w:p w14:paraId="4F24ADBD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29FF56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Merge/>
          </w:tcPr>
          <w:p w14:paraId="5F3563D3" w14:textId="77777777" w:rsidR="00223467" w:rsidRPr="00BC66C0" w:rsidRDefault="00223467" w:rsidP="00D77532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467" w:rsidRPr="00BC66C0" w14:paraId="484EC8CA" w14:textId="77777777" w:rsidTr="00223467">
        <w:trPr>
          <w:trHeight w:hRule="exact" w:val="344"/>
        </w:trPr>
        <w:tc>
          <w:tcPr>
            <w:tcW w:w="3735" w:type="dxa"/>
          </w:tcPr>
          <w:p w14:paraId="21182CE6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377F2E26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51A434B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7B9465C4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07110206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Merge/>
          </w:tcPr>
          <w:p w14:paraId="3287505C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2AB66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29161098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754F6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38D32E9E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047A8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vMerge/>
          </w:tcPr>
          <w:p w14:paraId="3DB9ACDB" w14:textId="77777777" w:rsidR="00223467" w:rsidRPr="00BC66C0" w:rsidRDefault="00223467" w:rsidP="00D77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292993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Merge/>
          </w:tcPr>
          <w:p w14:paraId="212CA1FA" w14:textId="77777777" w:rsidR="00223467" w:rsidRPr="00BC66C0" w:rsidRDefault="00223467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21C" w:rsidRPr="00BC66C0" w14:paraId="37116613" w14:textId="77777777" w:rsidTr="00223467">
        <w:trPr>
          <w:trHeight w:hRule="exact" w:val="403"/>
        </w:trPr>
        <w:tc>
          <w:tcPr>
            <w:tcW w:w="3735" w:type="dxa"/>
          </w:tcPr>
          <w:p w14:paraId="5C63E04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0350" w:type="dxa"/>
            <w:gridSpan w:val="17"/>
          </w:tcPr>
          <w:p w14:paraId="7E9F0F0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C66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01FD" w:rsidRPr="00BC66C0" w14:paraId="4CD50D86" w14:textId="77777777" w:rsidTr="00223467">
        <w:trPr>
          <w:trHeight w:hRule="exact" w:val="403"/>
        </w:trPr>
        <w:tc>
          <w:tcPr>
            <w:tcW w:w="3735" w:type="dxa"/>
          </w:tcPr>
          <w:p w14:paraId="3185C69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26" w:type="dxa"/>
          </w:tcPr>
          <w:p w14:paraId="7420409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45B6B8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38DF3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2AD79A7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C4DB97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3CD2170D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62CB265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B930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54EA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21F87E2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550D155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F926D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7E52E2D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01FD" w:rsidRPr="00BC66C0" w14:paraId="486DEA03" w14:textId="77777777" w:rsidTr="00223467">
        <w:trPr>
          <w:trHeight w:hRule="exact" w:val="403"/>
        </w:trPr>
        <w:tc>
          <w:tcPr>
            <w:tcW w:w="3735" w:type="dxa"/>
          </w:tcPr>
          <w:p w14:paraId="2474A92B" w14:textId="3364D5E4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F01FD"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26" w:type="dxa"/>
          </w:tcPr>
          <w:p w14:paraId="2A8AA82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24615EE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46824DA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0FEA176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290771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1B34F7A2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5A0CD29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9169F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E5AB1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3E0E58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15D2158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91B45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6BC0399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66C0" w:rsidRPr="00BC66C0" w14:paraId="369D91C5" w14:textId="77777777" w:rsidTr="00223467">
        <w:trPr>
          <w:trHeight w:hRule="exact" w:val="403"/>
        </w:trPr>
        <w:tc>
          <w:tcPr>
            <w:tcW w:w="3735" w:type="dxa"/>
          </w:tcPr>
          <w:p w14:paraId="3BB749AF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26" w:type="dxa"/>
          </w:tcPr>
          <w:p w14:paraId="01929B31" w14:textId="3A51F91C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70584764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5B7C80F" w14:textId="0D664B35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760,887</w:t>
            </w:r>
          </w:p>
        </w:tc>
        <w:tc>
          <w:tcPr>
            <w:tcW w:w="281" w:type="dxa"/>
          </w:tcPr>
          <w:p w14:paraId="7682A8B5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8F2FFA" w14:textId="00B919BB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3,198,417</w:t>
            </w:r>
          </w:p>
        </w:tc>
        <w:tc>
          <w:tcPr>
            <w:tcW w:w="272" w:type="dxa"/>
            <w:gridSpan w:val="2"/>
          </w:tcPr>
          <w:p w14:paraId="493045FD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BF9CF47" w14:textId="6574D4D0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71,007</w:t>
            </w:r>
          </w:p>
        </w:tc>
        <w:tc>
          <w:tcPr>
            <w:tcW w:w="270" w:type="dxa"/>
          </w:tcPr>
          <w:p w14:paraId="1991C4DE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A259C" w14:textId="1CD66F63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  <w:tc>
          <w:tcPr>
            <w:tcW w:w="288" w:type="dxa"/>
            <w:gridSpan w:val="2"/>
          </w:tcPr>
          <w:p w14:paraId="39C1848D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5006D583" w14:textId="52EC6862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72,363</w:t>
            </w:r>
          </w:p>
        </w:tc>
        <w:tc>
          <w:tcPr>
            <w:tcW w:w="270" w:type="dxa"/>
            <w:gridSpan w:val="2"/>
          </w:tcPr>
          <w:p w14:paraId="3139D696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2EA03B9" w14:textId="45B7DAC9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4,167,772</w:t>
            </w:r>
          </w:p>
        </w:tc>
      </w:tr>
      <w:tr w:rsidR="00BC66C0" w:rsidRPr="00BC66C0" w14:paraId="534072F1" w14:textId="77777777" w:rsidTr="00223467">
        <w:trPr>
          <w:trHeight w:hRule="exact" w:val="403"/>
        </w:trPr>
        <w:tc>
          <w:tcPr>
            <w:tcW w:w="3735" w:type="dxa"/>
          </w:tcPr>
          <w:p w14:paraId="55EE09EF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7FFE7B9" w14:textId="78F77653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F696C24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A6662F1" w14:textId="6FD4F137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4EE846E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5B3160" w14:textId="69E7555F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342,225</w:t>
            </w:r>
          </w:p>
        </w:tc>
        <w:tc>
          <w:tcPr>
            <w:tcW w:w="272" w:type="dxa"/>
            <w:gridSpan w:val="2"/>
          </w:tcPr>
          <w:p w14:paraId="6E81F94D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B45FF7A" w14:textId="578C075A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6B294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DA7A3" w14:textId="37CEC5B0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7750A2F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50146B1D" w14:textId="3BBBC7B8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A5E20A9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817C72A" w14:textId="7A5DE490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sz w:val="30"/>
                <w:szCs w:val="30"/>
              </w:rPr>
              <w:t>342,225</w:t>
            </w:r>
          </w:p>
        </w:tc>
      </w:tr>
      <w:tr w:rsidR="00BC66C0" w:rsidRPr="00BC66C0" w14:paraId="1A1B5ACF" w14:textId="77777777" w:rsidTr="00223467">
        <w:trPr>
          <w:trHeight w:hRule="exact" w:val="403"/>
        </w:trPr>
        <w:tc>
          <w:tcPr>
            <w:tcW w:w="3735" w:type="dxa"/>
          </w:tcPr>
          <w:p w14:paraId="6A867BD6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449BD59" w14:textId="175B9CCF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5BF1DBCB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889DA21" w14:textId="53529F74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760,887</w:t>
            </w:r>
          </w:p>
        </w:tc>
        <w:tc>
          <w:tcPr>
            <w:tcW w:w="281" w:type="dxa"/>
          </w:tcPr>
          <w:p w14:paraId="0B820699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643D08F" w14:textId="7CA506B3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3,540,642</w:t>
            </w:r>
          </w:p>
        </w:tc>
        <w:tc>
          <w:tcPr>
            <w:tcW w:w="272" w:type="dxa"/>
            <w:gridSpan w:val="2"/>
          </w:tcPr>
          <w:p w14:paraId="42A4C189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5A17877" w14:textId="0DCB1299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71,007</w:t>
            </w:r>
          </w:p>
        </w:tc>
        <w:tc>
          <w:tcPr>
            <w:tcW w:w="270" w:type="dxa"/>
          </w:tcPr>
          <w:p w14:paraId="5E9742F2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F03652" w14:textId="7267B02D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1,151</w:t>
            </w:r>
          </w:p>
        </w:tc>
        <w:tc>
          <w:tcPr>
            <w:tcW w:w="288" w:type="dxa"/>
            <w:gridSpan w:val="2"/>
          </w:tcPr>
          <w:p w14:paraId="7960E404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1873F4" w14:textId="0CB92CFB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72,363</w:t>
            </w:r>
          </w:p>
        </w:tc>
        <w:tc>
          <w:tcPr>
            <w:tcW w:w="270" w:type="dxa"/>
            <w:gridSpan w:val="2"/>
          </w:tcPr>
          <w:p w14:paraId="66250CEA" w14:textId="77777777" w:rsidR="00BC66C0" w:rsidRPr="00BC66C0" w:rsidRDefault="00BC66C0" w:rsidP="00BC6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366D4C78" w14:textId="7AF063C7" w:rsidR="00BC66C0" w:rsidRPr="00BC66C0" w:rsidRDefault="00BC66C0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6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4,509,997</w:t>
            </w:r>
          </w:p>
        </w:tc>
      </w:tr>
      <w:tr w:rsidR="007F01FD" w:rsidRPr="00BC66C0" w14:paraId="2A60AD33" w14:textId="77777777" w:rsidTr="00223467">
        <w:trPr>
          <w:trHeight w:hRule="exact" w:val="403"/>
        </w:trPr>
        <w:tc>
          <w:tcPr>
            <w:tcW w:w="3735" w:type="dxa"/>
          </w:tcPr>
          <w:p w14:paraId="2677680E" w14:textId="2995E172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</w:t>
            </w:r>
            <w:r w:rsidRPr="00BC66C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F01FD" w:rsidRPr="00BC66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26" w:type="dxa"/>
          </w:tcPr>
          <w:p w14:paraId="4DDFA50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7CB8D8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70181E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0FE08F0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4DB9D7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833BDB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2402AC4A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8684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62E83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23931795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5CFC6740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11DDF6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7A7D0CCA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01FD" w:rsidRPr="00BC66C0" w14:paraId="208C85B3" w14:textId="77777777" w:rsidTr="00223467">
        <w:trPr>
          <w:trHeight w:hRule="exact" w:val="403"/>
        </w:trPr>
        <w:tc>
          <w:tcPr>
            <w:tcW w:w="3735" w:type="dxa"/>
          </w:tcPr>
          <w:p w14:paraId="59E1554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026" w:type="dxa"/>
          </w:tcPr>
          <w:p w14:paraId="34910671" w14:textId="7F6D7F41" w:rsidR="0092221C" w:rsidRPr="00223467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223467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Pr="00223467">
              <w:rPr>
                <w:rFonts w:ascii="Angsana New" w:hAnsi="Angsana New"/>
                <w:sz w:val="30"/>
                <w:szCs w:val="30"/>
              </w:rPr>
              <w:t>,947</w:t>
            </w:r>
          </w:p>
        </w:tc>
        <w:tc>
          <w:tcPr>
            <w:tcW w:w="251" w:type="dxa"/>
          </w:tcPr>
          <w:p w14:paraId="3AB0F6B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31F69AC3" w14:textId="64AF7411" w:rsidR="0092221C" w:rsidRPr="00BC66C0" w:rsidRDefault="00223467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742,4</w:t>
            </w:r>
            <w:r w:rsidR="00393AA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1" w:type="dxa"/>
          </w:tcPr>
          <w:p w14:paraId="5C9BE61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3D78DA5" w14:textId="4BF3C56A" w:rsidR="0092221C" w:rsidRPr="00BC66C0" w:rsidRDefault="002234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3,080,520</w:t>
            </w:r>
          </w:p>
        </w:tc>
        <w:tc>
          <w:tcPr>
            <w:tcW w:w="272" w:type="dxa"/>
            <w:gridSpan w:val="2"/>
          </w:tcPr>
          <w:p w14:paraId="5F61EC19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AAB7045" w14:textId="58EE04C1" w:rsidR="0092221C" w:rsidRPr="00BC66C0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66,220</w:t>
            </w:r>
          </w:p>
        </w:tc>
        <w:tc>
          <w:tcPr>
            <w:tcW w:w="270" w:type="dxa"/>
          </w:tcPr>
          <w:p w14:paraId="2DFEE43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57044" w14:textId="7BC0177E" w:rsidR="0092221C" w:rsidRPr="00BC66C0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288" w:type="dxa"/>
            <w:gridSpan w:val="2"/>
          </w:tcPr>
          <w:p w14:paraId="68309E38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2C32A90E" w14:textId="467011D9" w:rsidR="0092221C" w:rsidRPr="00BC66C0" w:rsidRDefault="00223467" w:rsidP="00E5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66,664</w:t>
            </w:r>
          </w:p>
        </w:tc>
        <w:tc>
          <w:tcPr>
            <w:tcW w:w="270" w:type="dxa"/>
            <w:gridSpan w:val="2"/>
          </w:tcPr>
          <w:p w14:paraId="2E8C485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6C00BAB" w14:textId="7FF3FB9F" w:rsidR="0092221C" w:rsidRPr="00BC66C0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4,020,875</w:t>
            </w:r>
          </w:p>
        </w:tc>
      </w:tr>
      <w:tr w:rsidR="007F01FD" w:rsidRPr="00BC66C0" w14:paraId="5C750AFB" w14:textId="77777777" w:rsidTr="00223467">
        <w:trPr>
          <w:trHeight w:hRule="exact" w:val="403"/>
        </w:trPr>
        <w:tc>
          <w:tcPr>
            <w:tcW w:w="3735" w:type="dxa"/>
          </w:tcPr>
          <w:p w14:paraId="49F1F10E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6C0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1B9756F" w14:textId="26B7D940" w:rsidR="0092221C" w:rsidRPr="00BC66C0" w:rsidRDefault="002234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2DB0AE1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3D0E43" w14:textId="5F7AB071" w:rsidR="0092221C" w:rsidRPr="00BC66C0" w:rsidRDefault="00223467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695906D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7685288" w14:textId="2F8869F2" w:rsidR="0092221C" w:rsidRPr="00223467" w:rsidRDefault="002234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23467">
              <w:rPr>
                <w:rFonts w:ascii="Angsana New" w:hAnsi="Angsana New"/>
                <w:sz w:val="30"/>
                <w:szCs w:val="30"/>
              </w:rPr>
              <w:t>335,471</w:t>
            </w:r>
          </w:p>
        </w:tc>
        <w:tc>
          <w:tcPr>
            <w:tcW w:w="272" w:type="dxa"/>
            <w:gridSpan w:val="2"/>
          </w:tcPr>
          <w:p w14:paraId="1832D88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1A900C3" w14:textId="3E3957B3" w:rsidR="0092221C" w:rsidRPr="00BC66C0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8F3D9C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3B84C8" w14:textId="135231BD" w:rsidR="0092221C" w:rsidRPr="00BC66C0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361B0E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75CCED0D" w14:textId="54698B38" w:rsidR="0092221C" w:rsidRPr="00BC66C0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AF0914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2FC19C2" w14:textId="250BCF71" w:rsidR="0092221C" w:rsidRPr="00223467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3467">
              <w:rPr>
                <w:rFonts w:ascii="Angsana New" w:hAnsi="Angsana New"/>
                <w:sz w:val="30"/>
                <w:szCs w:val="30"/>
              </w:rPr>
              <w:t>335,471</w:t>
            </w:r>
          </w:p>
        </w:tc>
      </w:tr>
      <w:tr w:rsidR="007F01FD" w:rsidRPr="00BC66C0" w14:paraId="10722753" w14:textId="77777777" w:rsidTr="00223467">
        <w:trPr>
          <w:trHeight w:hRule="exact" w:val="403"/>
        </w:trPr>
        <w:tc>
          <w:tcPr>
            <w:tcW w:w="3735" w:type="dxa"/>
          </w:tcPr>
          <w:p w14:paraId="1133216B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195BE5D" w14:textId="3B3C2346" w:rsidR="0092221C" w:rsidRPr="00223467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467">
              <w:rPr>
                <w:rFonts w:ascii="Angsana New" w:hAnsi="Angsana New"/>
                <w:b/>
                <w:bCs/>
                <w:sz w:val="30"/>
                <w:szCs w:val="30"/>
              </w:rPr>
              <w:t>63,947</w:t>
            </w:r>
          </w:p>
        </w:tc>
        <w:tc>
          <w:tcPr>
            <w:tcW w:w="251" w:type="dxa"/>
          </w:tcPr>
          <w:p w14:paraId="18B4F457" w14:textId="77777777" w:rsidR="0092221C" w:rsidRPr="00BC66C0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10E7F80" w14:textId="29813E1F" w:rsidR="0092221C" w:rsidRPr="00223467" w:rsidRDefault="00223467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467">
              <w:rPr>
                <w:rFonts w:ascii="Angsana New" w:hAnsi="Angsana New"/>
                <w:b/>
                <w:bCs/>
                <w:sz w:val="30"/>
                <w:szCs w:val="30"/>
              </w:rPr>
              <w:t>742,477</w:t>
            </w:r>
          </w:p>
        </w:tc>
        <w:tc>
          <w:tcPr>
            <w:tcW w:w="281" w:type="dxa"/>
          </w:tcPr>
          <w:p w14:paraId="543E3FCB" w14:textId="77777777"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32236F8" w14:textId="0DD94670" w:rsidR="0092221C" w:rsidRPr="00223467" w:rsidRDefault="002234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467">
              <w:rPr>
                <w:rFonts w:ascii="Angsana New" w:hAnsi="Angsana New"/>
                <w:b/>
                <w:bCs/>
                <w:sz w:val="30"/>
                <w:szCs w:val="30"/>
              </w:rPr>
              <w:t>3,415,991</w:t>
            </w:r>
          </w:p>
        </w:tc>
        <w:tc>
          <w:tcPr>
            <w:tcW w:w="272" w:type="dxa"/>
            <w:gridSpan w:val="2"/>
          </w:tcPr>
          <w:p w14:paraId="02A3BB56" w14:textId="77777777"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E5693CE" w14:textId="17B85849" w:rsidR="0092221C" w:rsidRPr="00223467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467">
              <w:rPr>
                <w:rFonts w:ascii="Angsana New" w:hAnsi="Angsana New"/>
                <w:b/>
                <w:bCs/>
                <w:sz w:val="30"/>
                <w:szCs w:val="30"/>
              </w:rPr>
              <w:t>66,220</w:t>
            </w:r>
          </w:p>
        </w:tc>
        <w:tc>
          <w:tcPr>
            <w:tcW w:w="270" w:type="dxa"/>
          </w:tcPr>
          <w:p w14:paraId="3A711D35" w14:textId="77777777"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A3CCB" w14:textId="2BEA83CD" w:rsidR="0092221C" w:rsidRPr="00223467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467">
              <w:rPr>
                <w:rFonts w:ascii="Angsana New" w:hAnsi="Angsana New"/>
                <w:b/>
                <w:bCs/>
                <w:sz w:val="30"/>
                <w:szCs w:val="30"/>
              </w:rPr>
              <w:t>1,047</w:t>
            </w:r>
          </w:p>
        </w:tc>
        <w:tc>
          <w:tcPr>
            <w:tcW w:w="288" w:type="dxa"/>
            <w:gridSpan w:val="2"/>
          </w:tcPr>
          <w:p w14:paraId="0C7AF69D" w14:textId="77777777"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53A7B8" w14:textId="11D61E8F" w:rsidR="0092221C" w:rsidRPr="00223467" w:rsidRDefault="00223467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467">
              <w:rPr>
                <w:rFonts w:ascii="Angsana New" w:hAnsi="Angsana New"/>
                <w:b/>
                <w:bCs/>
                <w:sz w:val="30"/>
                <w:szCs w:val="30"/>
              </w:rPr>
              <w:t>66,664</w:t>
            </w:r>
          </w:p>
        </w:tc>
        <w:tc>
          <w:tcPr>
            <w:tcW w:w="270" w:type="dxa"/>
            <w:gridSpan w:val="2"/>
          </w:tcPr>
          <w:p w14:paraId="78563101" w14:textId="77777777" w:rsidR="0092221C" w:rsidRPr="00223467" w:rsidRDefault="0092221C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1DA2FA89" w14:textId="6D44B24B" w:rsidR="0092221C" w:rsidRPr="00223467" w:rsidRDefault="00223467" w:rsidP="00223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467">
              <w:rPr>
                <w:rFonts w:ascii="Angsana New" w:hAnsi="Angsana New"/>
                <w:b/>
                <w:bCs/>
                <w:sz w:val="30"/>
                <w:szCs w:val="30"/>
              </w:rPr>
              <w:t>4,356,346</w:t>
            </w:r>
          </w:p>
        </w:tc>
      </w:tr>
    </w:tbl>
    <w:p w14:paraId="66FE44D2" w14:textId="77777777" w:rsidR="002B4509" w:rsidRDefault="002B4509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ACF3219" w14:textId="77777777" w:rsidR="0092221C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2087D47" w14:textId="4D518103" w:rsidR="0092221C" w:rsidRPr="00C52C41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92221C" w:rsidRPr="00C52C41" w:rsidSect="005208B4">
          <w:head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6195B287" w14:textId="5C9F7C92" w:rsidR="00883957" w:rsidRPr="0045185E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185E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AA7630">
        <w:rPr>
          <w:rFonts w:ascii="Angsana New" w:hAnsi="Angsana New"/>
          <w:sz w:val="30"/>
          <w:szCs w:val="30"/>
        </w:rPr>
        <w:br/>
      </w:r>
      <w:r w:rsidRPr="0045185E">
        <w:rPr>
          <w:rFonts w:ascii="Angsana New" w:hAnsi="Angsana New"/>
          <w:sz w:val="30"/>
          <w:szCs w:val="30"/>
          <w:cs/>
        </w:rPr>
        <w:t>แต่ยังคงใช้งานอยู่ ณ วันที่ 3</w:t>
      </w:r>
      <w:r w:rsidR="00BC66C0">
        <w:rPr>
          <w:rFonts w:ascii="Angsana New" w:hAnsi="Angsana New"/>
          <w:sz w:val="30"/>
          <w:szCs w:val="30"/>
        </w:rPr>
        <w:t>0</w:t>
      </w:r>
      <w:r w:rsidRPr="0045185E">
        <w:rPr>
          <w:rFonts w:ascii="Angsana New" w:hAnsi="Angsana New"/>
          <w:sz w:val="30"/>
          <w:szCs w:val="30"/>
          <w:cs/>
        </w:rPr>
        <w:t xml:space="preserve"> </w:t>
      </w:r>
      <w:r w:rsidR="00BC66C0">
        <w:rPr>
          <w:rFonts w:ascii="Angsana New" w:hAnsi="Angsana New" w:hint="cs"/>
          <w:sz w:val="30"/>
          <w:szCs w:val="30"/>
          <w:cs/>
        </w:rPr>
        <w:t>มิถุนายน</w:t>
      </w:r>
      <w:r w:rsidRPr="0045185E">
        <w:rPr>
          <w:rFonts w:ascii="Angsana New" w:hAnsi="Angsana New" w:hint="cs"/>
          <w:sz w:val="30"/>
          <w:szCs w:val="30"/>
          <w:cs/>
        </w:rPr>
        <w:t xml:space="preserve"> 25</w:t>
      </w:r>
      <w:r w:rsidR="005A5A90">
        <w:rPr>
          <w:rFonts w:ascii="Angsana New" w:hAnsi="Angsana New" w:hint="cs"/>
          <w:sz w:val="30"/>
          <w:szCs w:val="30"/>
          <w:cs/>
        </w:rPr>
        <w:t>6</w:t>
      </w:r>
      <w:r w:rsidR="00777067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>มี</w:t>
      </w:r>
      <w:r w:rsidRPr="005D6A91">
        <w:rPr>
          <w:rFonts w:ascii="Angsana New" w:hAnsi="Angsana New"/>
          <w:sz w:val="30"/>
          <w:szCs w:val="30"/>
          <w:cs/>
        </w:rPr>
        <w:t>จำนวน</w:t>
      </w:r>
      <w:r w:rsidR="0035180D" w:rsidRPr="005D6A91">
        <w:rPr>
          <w:rFonts w:ascii="Angsana New" w:hAnsi="Angsana New"/>
          <w:sz w:val="30"/>
          <w:szCs w:val="30"/>
        </w:rPr>
        <w:t xml:space="preserve"> </w:t>
      </w:r>
      <w:r w:rsidR="005D6A91" w:rsidRPr="005D6A91">
        <w:rPr>
          <w:rFonts w:ascii="Angsana New" w:hAnsi="Angsana New"/>
          <w:sz w:val="30"/>
          <w:szCs w:val="30"/>
        </w:rPr>
        <w:t>8,897.9</w:t>
      </w:r>
      <w:r w:rsidRPr="005D6A91">
        <w:rPr>
          <w:rFonts w:ascii="Angsana New" w:hAnsi="Angsana New"/>
          <w:sz w:val="30"/>
          <w:szCs w:val="30"/>
        </w:rPr>
        <w:t xml:space="preserve"> </w:t>
      </w:r>
      <w:r w:rsidRPr="005D6A9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D6A91">
        <w:rPr>
          <w:rFonts w:ascii="Angsana New" w:hAnsi="Angsana New"/>
          <w:i/>
          <w:iCs/>
          <w:sz w:val="30"/>
          <w:szCs w:val="30"/>
        </w:rPr>
        <w:t>(</w:t>
      </w:r>
      <w:r w:rsidR="005D6A91" w:rsidRPr="005D6A91">
        <w:rPr>
          <w:rFonts w:ascii="Angsana New" w:hAnsi="Angsana New"/>
          <w:i/>
          <w:iCs/>
          <w:sz w:val="30"/>
          <w:szCs w:val="30"/>
        </w:rPr>
        <w:t xml:space="preserve">31 </w:t>
      </w:r>
      <w:r w:rsidR="005D6A91" w:rsidRPr="005D6A91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71779D" w:rsidRPr="005D6A91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282469" w:rsidRPr="005D6A91">
        <w:rPr>
          <w:rFonts w:ascii="Angsana New" w:hAnsi="Angsana New"/>
          <w:i/>
          <w:iCs/>
          <w:sz w:val="30"/>
          <w:szCs w:val="30"/>
        </w:rPr>
        <w:t>6</w:t>
      </w:r>
      <w:r w:rsidR="00393AA7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5D6A91">
        <w:rPr>
          <w:rFonts w:ascii="Angsana New" w:hAnsi="Angsana New"/>
          <w:i/>
          <w:iCs/>
          <w:sz w:val="30"/>
          <w:szCs w:val="30"/>
        </w:rPr>
        <w:t>:</w:t>
      </w:r>
      <w:r w:rsidR="007044D3" w:rsidRPr="005D6A91">
        <w:rPr>
          <w:rFonts w:ascii="Angsana New" w:hAnsi="Angsana New"/>
          <w:i/>
          <w:iCs/>
          <w:sz w:val="30"/>
          <w:szCs w:val="30"/>
        </w:rPr>
        <w:t xml:space="preserve"> </w:t>
      </w:r>
      <w:r w:rsidR="005D6A91" w:rsidRPr="005D6A91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="005D6A91" w:rsidRPr="005D6A91">
        <w:rPr>
          <w:rFonts w:ascii="Angsana New" w:hAnsi="Angsana New"/>
          <w:i/>
          <w:iCs/>
          <w:sz w:val="30"/>
          <w:szCs w:val="30"/>
        </w:rPr>
        <w:t>,</w:t>
      </w:r>
      <w:r w:rsidR="005D6A91" w:rsidRPr="005D6A91">
        <w:rPr>
          <w:rFonts w:ascii="Angsana New" w:hAnsi="Angsana New" w:hint="cs"/>
          <w:i/>
          <w:iCs/>
          <w:sz w:val="30"/>
          <w:szCs w:val="30"/>
          <w:cs/>
        </w:rPr>
        <w:t>905.5</w:t>
      </w:r>
      <w:r w:rsidR="005A5A90" w:rsidRPr="005D6A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D6A9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6EEBFEE" w14:textId="77777777" w:rsidR="00883957" w:rsidRPr="00651A1C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5045F3F6" w14:textId="10312E5F" w:rsidR="00883957" w:rsidRPr="00C52C41" w:rsidRDefault="009A1E10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66AF9">
        <w:rPr>
          <w:rFonts w:ascii="Angsana New" w:hAnsi="Angsana New"/>
          <w:spacing w:val="-6"/>
          <w:sz w:val="30"/>
          <w:szCs w:val="30"/>
          <w:cs/>
        </w:rPr>
        <w:t>ระหว่าง</w:t>
      </w:r>
      <w:r w:rsidR="00BC66C0">
        <w:rPr>
          <w:rFonts w:ascii="Angsana New" w:hAnsi="Angsana New" w:hint="cs"/>
          <w:spacing w:val="-6"/>
          <w:sz w:val="30"/>
          <w:szCs w:val="30"/>
          <w:cs/>
        </w:rPr>
        <w:t>งวดสามเดือน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83957" w:rsidRPr="00B66AF9">
        <w:rPr>
          <w:rFonts w:ascii="Angsana New" w:hAnsi="Angsana New"/>
          <w:spacing w:val="-6"/>
          <w:sz w:val="30"/>
          <w:szCs w:val="30"/>
        </w:rPr>
        <w:t>3</w:t>
      </w:r>
      <w:r w:rsidR="00BC66C0">
        <w:rPr>
          <w:rFonts w:ascii="Angsana New" w:hAnsi="Angsana New" w:hint="cs"/>
          <w:spacing w:val="-6"/>
          <w:sz w:val="30"/>
          <w:szCs w:val="30"/>
          <w:cs/>
        </w:rPr>
        <w:t>0</w:t>
      </w:r>
      <w:r w:rsidR="00883957" w:rsidRPr="00B66AF9">
        <w:rPr>
          <w:rFonts w:ascii="Angsana New" w:hAnsi="Angsana New"/>
          <w:spacing w:val="-6"/>
          <w:sz w:val="30"/>
          <w:szCs w:val="30"/>
        </w:rPr>
        <w:t xml:space="preserve"> </w:t>
      </w:r>
      <w:r w:rsidR="00BC66C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883957" w:rsidRPr="00B66AF9">
        <w:rPr>
          <w:rFonts w:ascii="Angsana New" w:hAnsi="Angsana New" w:hint="cs"/>
          <w:spacing w:val="-6"/>
          <w:sz w:val="30"/>
          <w:szCs w:val="30"/>
          <w:cs/>
        </w:rPr>
        <w:t xml:space="preserve"> 25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>6</w:t>
      </w:r>
      <w:r w:rsidR="00777067">
        <w:rPr>
          <w:rFonts w:ascii="Angsana New" w:hAnsi="Angsana New"/>
          <w:spacing w:val="-6"/>
          <w:sz w:val="30"/>
          <w:szCs w:val="30"/>
        </w:rPr>
        <w:t>2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</w:t>
      </w:r>
      <w:r w:rsidR="00FE79CF" w:rsidRPr="00B66AF9">
        <w:rPr>
          <w:rFonts w:ascii="Angsana New" w:hAnsi="Angsana New" w:hint="cs"/>
          <w:spacing w:val="-6"/>
          <w:sz w:val="30"/>
          <w:szCs w:val="30"/>
          <w:cs/>
        </w:rPr>
        <w:t>และติดตั้ง</w:t>
      </w:r>
      <w:r w:rsidR="0035180D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="0035180D" w:rsidRPr="005D6A91">
        <w:rPr>
          <w:rFonts w:ascii="Angsana New" w:hAnsi="Angsana New"/>
          <w:spacing w:val="-6"/>
          <w:sz w:val="30"/>
          <w:szCs w:val="30"/>
          <w:cs/>
        </w:rPr>
        <w:t>ทั้งสิ้น</w:t>
      </w:r>
      <w:r w:rsidR="0035180D" w:rsidRPr="005D6A91">
        <w:rPr>
          <w:rFonts w:ascii="Angsana New" w:hAnsi="Angsana New"/>
          <w:spacing w:val="-6"/>
          <w:sz w:val="30"/>
          <w:szCs w:val="30"/>
        </w:rPr>
        <w:t xml:space="preserve"> 0.</w:t>
      </w:r>
      <w:r w:rsidR="005D6A91" w:rsidRPr="005D6A91">
        <w:rPr>
          <w:rFonts w:ascii="Angsana New" w:hAnsi="Angsana New"/>
          <w:spacing w:val="-6"/>
          <w:sz w:val="30"/>
          <w:szCs w:val="30"/>
        </w:rPr>
        <w:t>05</w:t>
      </w:r>
      <w:r w:rsidR="00883957" w:rsidRPr="005D6A91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0D38A6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>25</w:t>
      </w:r>
      <w:r w:rsidR="000D38A6" w:rsidRPr="005D6A91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777067" w:rsidRPr="005D6A91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E22316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(ไม่ได้ตรวจสอบ)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 w:rsidRPr="005D6A91">
        <w:rPr>
          <w:rFonts w:ascii="Angsana New" w:hAnsi="Angsana New"/>
          <w:i/>
          <w:iCs/>
          <w:spacing w:val="-6"/>
          <w:sz w:val="30"/>
          <w:szCs w:val="30"/>
        </w:rPr>
        <w:t>0.</w:t>
      </w:r>
      <w:r w:rsidR="005D6A91" w:rsidRPr="005D6A91">
        <w:rPr>
          <w:rFonts w:ascii="Angsana New" w:hAnsi="Angsana New"/>
          <w:i/>
          <w:iCs/>
          <w:spacing w:val="-6"/>
          <w:sz w:val="30"/>
          <w:szCs w:val="30"/>
        </w:rPr>
        <w:t>01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ล้านบาท)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>โดยมีอัตราดอกเบี้ย</w:t>
      </w:r>
      <w:r w:rsidR="00413B9A">
        <w:rPr>
          <w:rFonts w:ascii="Angsana New" w:hAnsi="Angsana New"/>
          <w:spacing w:val="-6"/>
          <w:sz w:val="30"/>
          <w:szCs w:val="30"/>
        </w:rPr>
        <w:br/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 xml:space="preserve">ตั้งขึ้นเป็นทุนในอัตราร้อยละ </w:t>
      </w:r>
      <w:r w:rsidR="0035180D" w:rsidRPr="005D6A91">
        <w:rPr>
          <w:rFonts w:ascii="Angsana New" w:hAnsi="Angsana New"/>
          <w:spacing w:val="-6"/>
          <w:sz w:val="30"/>
          <w:szCs w:val="30"/>
        </w:rPr>
        <w:t>1.96</w:t>
      </w:r>
      <w:r w:rsidR="002735CE" w:rsidRPr="005D6A9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 xml:space="preserve">ต่อปี </w:t>
      </w:r>
      <w:r w:rsidR="008E59F6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E59F6" w:rsidRPr="005D6A91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282469" w:rsidRPr="005D6A91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777067" w:rsidRPr="005D6A91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E2231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E22316">
        <w:rPr>
          <w:rFonts w:ascii="Angsana New" w:hAnsi="Angsana New" w:hint="cs"/>
          <w:i/>
          <w:iCs/>
          <w:spacing w:val="-6"/>
          <w:sz w:val="30"/>
          <w:szCs w:val="30"/>
          <w:cs/>
        </w:rPr>
        <w:t>(ไม่ได้ตรวจสอบ)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7044D3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ร้อยละ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777067" w:rsidRPr="005D6A91">
        <w:rPr>
          <w:rFonts w:ascii="Angsana New" w:hAnsi="Angsana New"/>
          <w:i/>
          <w:iCs/>
          <w:spacing w:val="-6"/>
          <w:sz w:val="30"/>
          <w:szCs w:val="30"/>
        </w:rPr>
        <w:t>1.</w:t>
      </w:r>
      <w:r w:rsidR="005D6A91" w:rsidRPr="005D6A91">
        <w:rPr>
          <w:rFonts w:ascii="Angsana New" w:hAnsi="Angsana New"/>
          <w:i/>
          <w:iCs/>
          <w:spacing w:val="-6"/>
          <w:sz w:val="30"/>
          <w:szCs w:val="30"/>
        </w:rPr>
        <w:t>88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ถึง</w:t>
      </w:r>
      <w:r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>ร้อยละ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5D6A91" w:rsidRPr="005D6A91">
        <w:rPr>
          <w:rFonts w:ascii="Angsana New" w:hAnsi="Angsana New"/>
          <w:i/>
          <w:iCs/>
          <w:spacing w:val="-6"/>
          <w:sz w:val="30"/>
          <w:szCs w:val="30"/>
        </w:rPr>
        <w:t>1.94</w:t>
      </w:r>
      <w:r w:rsidR="0071779D" w:rsidRPr="005D6A9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i/>
          <w:iCs/>
          <w:spacing w:val="-6"/>
          <w:sz w:val="30"/>
          <w:szCs w:val="30"/>
          <w:cs/>
        </w:rPr>
        <w:t>ต่อปี)</w:t>
      </w:r>
    </w:p>
    <w:p w14:paraId="26AD10CA" w14:textId="77777777" w:rsidR="003B30C0" w:rsidRPr="009B2F08" w:rsidRDefault="003B30C0" w:rsidP="000916F5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7664F349" w14:textId="1B8B27A3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 w:rsidR="00393AA7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ED16CB" w:rsidRDefault="007903D3" w:rsidP="007903D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2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29"/>
        <w:gridCol w:w="270"/>
        <w:gridCol w:w="1512"/>
        <w:gridCol w:w="1512"/>
        <w:gridCol w:w="1512"/>
      </w:tblGrid>
      <w:tr w:rsidR="00E60CBB" w:rsidRPr="00C52C41" w14:paraId="41581875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5C8313BE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2B9958BC" w14:textId="634174A6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34EDEFAD" w14:textId="77777777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7108F59" w14:textId="6289F3A6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E60CBB" w:rsidRPr="00C52C41" w14:paraId="559C154A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503AB8A4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77CA3C1F" w14:textId="615516CC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4717B95" w14:textId="77777777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09EC298" w14:textId="185874BE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5A5A90" w:rsidRPr="00C52C41" w14:paraId="2E037E9D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6BAF1326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14:paraId="367E800F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A90" w:rsidRPr="00C52C41" w14:paraId="675A2BD1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571D2B98" w14:textId="77777777" w:rsidR="005A5A90" w:rsidRPr="00C52C41" w:rsidRDefault="005A5A90" w:rsidP="0031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629" w:type="dxa"/>
          </w:tcPr>
          <w:p w14:paraId="151E48E7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F81DC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A85BAC0" w14:textId="77777777" w:rsidR="005A5A90" w:rsidRPr="00C52C4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8F3" w:rsidRPr="00C52C41" w14:paraId="0D26A201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094FE97D" w14:textId="04A10274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629" w:type="dxa"/>
          </w:tcPr>
          <w:p w14:paraId="59BD1DDA" w14:textId="60BEE104" w:rsidR="000F48F3" w:rsidRPr="00C52C41" w:rsidRDefault="000F48F3" w:rsidP="00F0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20,142</w:t>
            </w:r>
          </w:p>
        </w:tc>
        <w:tc>
          <w:tcPr>
            <w:tcW w:w="270" w:type="dxa"/>
          </w:tcPr>
          <w:p w14:paraId="472F0BF0" w14:textId="77777777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E9C48F" w14:textId="6CC99E69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19,851</w:t>
            </w:r>
          </w:p>
        </w:tc>
      </w:tr>
      <w:tr w:rsidR="000F48F3" w:rsidRPr="00C52C41" w14:paraId="594A5656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7CD850A6" w14:textId="0DCF1550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119AE9EB" w14:textId="171A4A86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C885A" w14:textId="77777777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1ED7D670" w14:textId="5C715895" w:rsidR="000F48F3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8F3" w:rsidRPr="00C52C41" w14:paraId="46851B3D" w14:textId="036020A7" w:rsidTr="000F48F3">
        <w:tc>
          <w:tcPr>
            <w:tcW w:w="5778" w:type="dxa"/>
          </w:tcPr>
          <w:p w14:paraId="1EBE9D83" w14:textId="05F57B0D" w:rsidR="000F48F3" w:rsidRPr="003173E5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3411" w:type="dxa"/>
            <w:gridSpan w:val="3"/>
          </w:tcPr>
          <w:p w14:paraId="11AD7599" w14:textId="77777777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9D155F3" w14:textId="77777777" w:rsidR="000F48F3" w:rsidRPr="00C52C41" w:rsidRDefault="000F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12" w:type="dxa"/>
          </w:tcPr>
          <w:p w14:paraId="0EDB165C" w14:textId="77777777" w:rsidR="000F48F3" w:rsidRPr="00C52C41" w:rsidRDefault="000F4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F48F3" w:rsidRPr="00C52C41" w14:paraId="13A5BE60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29A1106D" w14:textId="4B74AD3E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29" w:type="dxa"/>
          </w:tcPr>
          <w:p w14:paraId="22FFE3F1" w14:textId="788A9361" w:rsidR="000F48F3" w:rsidRPr="00C52C41" w:rsidRDefault="000F48F3" w:rsidP="0046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927,456</w:t>
            </w:r>
          </w:p>
        </w:tc>
        <w:tc>
          <w:tcPr>
            <w:tcW w:w="270" w:type="dxa"/>
          </w:tcPr>
          <w:p w14:paraId="4DD84CD2" w14:textId="77777777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E07FDEF" w14:textId="5626F27F" w:rsidR="000F48F3" w:rsidRPr="00C52C41" w:rsidRDefault="000F48F3" w:rsidP="0046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959,355</w:t>
            </w:r>
          </w:p>
        </w:tc>
      </w:tr>
      <w:tr w:rsidR="000F48F3" w:rsidRPr="00C52C41" w14:paraId="67F4516D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588528CA" w14:textId="270029C0" w:rsidR="000F48F3" w:rsidRPr="003173E5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77AA4E7" w14:textId="42F4D709" w:rsidR="000F48F3" w:rsidRPr="0091236A" w:rsidRDefault="000F48F3" w:rsidP="0046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339,618</w:t>
            </w:r>
          </w:p>
        </w:tc>
        <w:tc>
          <w:tcPr>
            <w:tcW w:w="270" w:type="dxa"/>
          </w:tcPr>
          <w:p w14:paraId="0714EB64" w14:textId="77777777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8971B04" w14:textId="771F961E" w:rsidR="000F48F3" w:rsidRPr="0091236A" w:rsidRDefault="000F48F3" w:rsidP="0046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344,764</w:t>
            </w:r>
          </w:p>
        </w:tc>
      </w:tr>
      <w:tr w:rsidR="000F48F3" w:rsidRPr="00C52C41" w14:paraId="35D7339D" w14:textId="77777777" w:rsidTr="000F48F3">
        <w:trPr>
          <w:gridAfter w:val="2"/>
          <w:wAfter w:w="3024" w:type="dxa"/>
        </w:trPr>
        <w:tc>
          <w:tcPr>
            <w:tcW w:w="5778" w:type="dxa"/>
          </w:tcPr>
          <w:p w14:paraId="22E4AECC" w14:textId="4A0D8002" w:rsidR="000F48F3" w:rsidRPr="003173E5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3A1286AD" w14:textId="648CADDC" w:rsidR="000F48F3" w:rsidRPr="005B6A87" w:rsidRDefault="000F48F3" w:rsidP="0046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A87">
              <w:rPr>
                <w:rFonts w:ascii="Angsana New" w:hAnsi="Angsana New"/>
                <w:b/>
                <w:bCs/>
                <w:sz w:val="30"/>
                <w:szCs w:val="30"/>
              </w:rPr>
              <w:t>1,287,216</w:t>
            </w:r>
          </w:p>
        </w:tc>
        <w:tc>
          <w:tcPr>
            <w:tcW w:w="270" w:type="dxa"/>
          </w:tcPr>
          <w:p w14:paraId="73C56805" w14:textId="77777777" w:rsidR="000F48F3" w:rsidRPr="00C52C41" w:rsidRDefault="000F48F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7348B76" w14:textId="7C53D51D" w:rsidR="000F48F3" w:rsidRDefault="000F48F3" w:rsidP="0046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1,323,970</w:t>
            </w:r>
          </w:p>
        </w:tc>
      </w:tr>
    </w:tbl>
    <w:p w14:paraId="4EDBA76E" w14:textId="241C0291" w:rsidR="00E7499C" w:rsidRPr="00ED16CB" w:rsidRDefault="00E7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90C3E7" w14:textId="55065415" w:rsidR="00F970C6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173E5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แสดงตามระยะเวลาครบกำหนดการจ่ายชำระ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E60CBB">
        <w:rPr>
          <w:rFonts w:ascii="Angsana New" w:hAnsi="Angsana New"/>
          <w:spacing w:val="-2"/>
          <w:sz w:val="30"/>
          <w:szCs w:val="30"/>
        </w:rPr>
        <w:t xml:space="preserve">30 </w:t>
      </w:r>
      <w:r w:rsidR="00E60CB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CB07CF">
        <w:rPr>
          <w:rFonts w:ascii="Angsana New" w:hAnsi="Angsana New" w:hint="cs"/>
          <w:spacing w:val="-2"/>
          <w:sz w:val="30"/>
          <w:szCs w:val="30"/>
          <w:cs/>
        </w:rPr>
        <w:t xml:space="preserve"> 2562</w:t>
      </w:r>
      <w:r w:rsidR="00E60CBB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173E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60CBB">
        <w:rPr>
          <w:rFonts w:ascii="Angsana New" w:hAnsi="Angsana New" w:hint="cs"/>
          <w:spacing w:val="-2"/>
          <w:sz w:val="30"/>
          <w:szCs w:val="30"/>
          <w:cs/>
        </w:rPr>
        <w:t xml:space="preserve">2562 </w:t>
      </w:r>
      <w:r w:rsidRPr="003173E5">
        <w:rPr>
          <w:rFonts w:ascii="Angsana New" w:hAnsi="Angsana New"/>
          <w:spacing w:val="-2"/>
          <w:sz w:val="30"/>
          <w:szCs w:val="30"/>
          <w:cs/>
        </w:rPr>
        <w:t>ได้ดังนี้</w:t>
      </w:r>
    </w:p>
    <w:p w14:paraId="6EB82C96" w14:textId="77777777" w:rsidR="00F970C6" w:rsidRPr="00ED16CB" w:rsidRDefault="00F970C6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29"/>
        <w:gridCol w:w="279"/>
        <w:gridCol w:w="1503"/>
      </w:tblGrid>
      <w:tr w:rsidR="00E60CBB" w:rsidRPr="00C52C41" w14:paraId="1A1DA047" w14:textId="77777777" w:rsidTr="007574CC">
        <w:tc>
          <w:tcPr>
            <w:tcW w:w="5778" w:type="dxa"/>
          </w:tcPr>
          <w:p w14:paraId="1226896B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6B729547" w14:textId="1D1557C9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9" w:type="dxa"/>
          </w:tcPr>
          <w:p w14:paraId="25D5A29B" w14:textId="77777777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FCBD7AC" w14:textId="57DE8FE4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E60CBB" w:rsidRPr="00C52C41" w14:paraId="784CAFDB" w14:textId="77777777" w:rsidTr="007574CC">
        <w:tc>
          <w:tcPr>
            <w:tcW w:w="5778" w:type="dxa"/>
          </w:tcPr>
          <w:p w14:paraId="46647DA7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18355CFE" w14:textId="1042F712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9" w:type="dxa"/>
          </w:tcPr>
          <w:p w14:paraId="523D3046" w14:textId="77777777" w:rsidR="00E60CBB" w:rsidRPr="00C54FF4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071C985" w14:textId="740D2DD3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F970C6" w:rsidRPr="00C52C41" w14:paraId="35E6A306" w14:textId="77777777" w:rsidTr="007574CC">
        <w:tc>
          <w:tcPr>
            <w:tcW w:w="5778" w:type="dxa"/>
          </w:tcPr>
          <w:p w14:paraId="7D9A7F82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1" w:type="dxa"/>
            <w:gridSpan w:val="3"/>
          </w:tcPr>
          <w:p w14:paraId="2B1A9584" w14:textId="77777777" w:rsidR="00F970C6" w:rsidRPr="00C52C41" w:rsidRDefault="00F970C6" w:rsidP="006F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0CBB" w:rsidRPr="00C52C41" w14:paraId="26BC236B" w14:textId="77777777" w:rsidTr="007574CC">
        <w:tc>
          <w:tcPr>
            <w:tcW w:w="5778" w:type="dxa"/>
          </w:tcPr>
          <w:p w14:paraId="0E060CC9" w14:textId="77777777" w:rsidR="00E60CBB" w:rsidRPr="003173E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ครบกำหนดหลังจาก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หนึ่ง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ปีแต่ไม่เกิน</w:t>
            </w:r>
            <w:r w:rsidRPr="003173E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ห้า</w:t>
            </w:r>
            <w:r w:rsidRPr="003173E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629" w:type="dxa"/>
          </w:tcPr>
          <w:p w14:paraId="19253D09" w14:textId="18AE2B3A" w:rsidR="00E60CBB" w:rsidRPr="00C52C41" w:rsidRDefault="00F004EC" w:rsidP="00DA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927,456</w:t>
            </w:r>
          </w:p>
        </w:tc>
        <w:tc>
          <w:tcPr>
            <w:tcW w:w="279" w:type="dxa"/>
          </w:tcPr>
          <w:p w14:paraId="44A336B8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4771061" w14:textId="0D46A916" w:rsidR="00E60CBB" w:rsidRPr="00C52C41" w:rsidRDefault="00E60CBB" w:rsidP="00D2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959,355</w:t>
            </w:r>
          </w:p>
        </w:tc>
      </w:tr>
      <w:tr w:rsidR="00E60CBB" w:rsidRPr="00C52C41" w14:paraId="1F354F3A" w14:textId="77777777" w:rsidTr="007574CC">
        <w:tc>
          <w:tcPr>
            <w:tcW w:w="5778" w:type="dxa"/>
          </w:tcPr>
          <w:p w14:paraId="1AA792F8" w14:textId="77777777" w:rsidR="00E60CBB" w:rsidRPr="002B11D9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29BDF86E" w14:textId="6CBD1D52" w:rsidR="00E60CBB" w:rsidRPr="00F004EC" w:rsidRDefault="00F004EC" w:rsidP="00DA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04EC">
              <w:rPr>
                <w:rFonts w:ascii="Angsana New" w:hAnsi="Angsana New"/>
                <w:b/>
                <w:bCs/>
                <w:sz w:val="30"/>
                <w:szCs w:val="30"/>
              </w:rPr>
              <w:t>927,456</w:t>
            </w:r>
          </w:p>
        </w:tc>
        <w:tc>
          <w:tcPr>
            <w:tcW w:w="279" w:type="dxa"/>
          </w:tcPr>
          <w:p w14:paraId="77F0609C" w14:textId="77777777" w:rsidR="00E60CBB" w:rsidRPr="0091236A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BB739E8" w14:textId="7FCE4CD4" w:rsidR="00E60CBB" w:rsidRPr="0091236A" w:rsidRDefault="00E60CBB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959,355</w:t>
            </w:r>
          </w:p>
        </w:tc>
      </w:tr>
    </w:tbl>
    <w:p w14:paraId="2D959473" w14:textId="77777777" w:rsidR="00651A1C" w:rsidRDefault="00651A1C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0331C17" w14:textId="77777777" w:rsidR="00651A1C" w:rsidRDefault="0065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46B3F59" w14:textId="5E6CD4F8" w:rsidR="007903D3" w:rsidRPr="00CF3C5D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3C5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403CD26" w14:textId="77777777" w:rsidR="00545AFE" w:rsidRPr="003B2191" w:rsidRDefault="00545AFE" w:rsidP="00991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0E20C71" w14:textId="4B21532A" w:rsidR="00545AFE" w:rsidRDefault="00545AFE" w:rsidP="0065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>
        <w:rPr>
          <w:rFonts w:ascii="Angsana New" w:hAnsi="Angsana New"/>
          <w:sz w:val="30"/>
          <w:szCs w:val="30"/>
        </w:rPr>
        <w:t>18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126988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126988">
        <w:rPr>
          <w:rFonts w:ascii="Angsana New" w:hAnsi="Angsana New"/>
          <w:sz w:val="30"/>
          <w:szCs w:val="30"/>
          <w:cs/>
        </w:rPr>
        <w:t xml:space="preserve"> 1</w:t>
      </w:r>
      <w:r w:rsidR="0012698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 w:rsidR="00F223BE"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 w:rsidR="00F223BE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 w:rsidR="00F223BE">
        <w:rPr>
          <w:rFonts w:ascii="Angsana New" w:hAnsi="Angsana New"/>
          <w:sz w:val="30"/>
          <w:szCs w:val="30"/>
          <w:cs/>
        </w:rPr>
        <w:t>6</w:t>
      </w:r>
      <w:r w:rsidR="00F223BE"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C52C41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F223BE">
        <w:rPr>
          <w:rFonts w:ascii="Angsana New" w:hAnsi="Angsana New"/>
          <w:sz w:val="30"/>
          <w:szCs w:val="30"/>
          <w:cs/>
        </w:rPr>
        <w:t xml:space="preserve"> 5</w:t>
      </w:r>
      <w:r w:rsidR="00F223BE">
        <w:rPr>
          <w:rFonts w:ascii="Angsana New" w:hAnsi="Angsana New"/>
          <w:sz w:val="30"/>
          <w:szCs w:val="30"/>
        </w:rPr>
        <w:t>34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4D59F5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2.09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1F48FA7" w14:textId="77777777" w:rsidR="004D59F5" w:rsidRPr="003B2191" w:rsidRDefault="004D59F5" w:rsidP="0054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6E080E" w14:textId="1E892BCD" w:rsidR="00D90475" w:rsidRPr="00C52C41" w:rsidRDefault="00D904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>
        <w:rPr>
          <w:rFonts w:ascii="Angsana New" w:hAnsi="Angsana New"/>
          <w:sz w:val="30"/>
          <w:szCs w:val="30"/>
        </w:rPr>
        <w:t>24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Pr="00C52C41">
        <w:rPr>
          <w:rFonts w:ascii="Angsana New" w:hAnsi="Angsana New"/>
          <w:sz w:val="30"/>
          <w:szCs w:val="30"/>
          <w:cs/>
        </w:rPr>
        <w:t xml:space="preserve"> 15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>ร้อยละ 0</w:t>
      </w:r>
      <w:r w:rsidRPr="00C52C4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="004D59F5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="004D59F5">
        <w:rPr>
          <w:rFonts w:ascii="Angsana New" w:hAnsi="Angsana New" w:hint="cs"/>
          <w:sz w:val="30"/>
          <w:szCs w:val="30"/>
          <w:cs/>
        </w:rPr>
        <w:t>ทำ</w:t>
      </w:r>
      <w:r w:rsidR="004D59F5"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4D59F5" w:rsidRPr="00C52C41">
        <w:rPr>
          <w:rFonts w:ascii="Angsana New" w:hAnsi="Angsana New"/>
          <w:sz w:val="30"/>
          <w:szCs w:val="30"/>
          <w:cs/>
        </w:rPr>
        <w:t>เงิน</w:t>
      </w:r>
      <w:r w:rsidR="004D59F5">
        <w:rPr>
          <w:rFonts w:ascii="Angsana New" w:hAnsi="Angsana New" w:hint="cs"/>
          <w:sz w:val="30"/>
          <w:szCs w:val="30"/>
          <w:cs/>
        </w:rPr>
        <w:t>ต้นของ</w:t>
      </w:r>
      <w:r w:rsidR="004D59F5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สกุลเงินบาทจำนวน</w:t>
      </w:r>
      <w:r>
        <w:rPr>
          <w:rFonts w:ascii="Angsana New" w:hAnsi="Angsana New"/>
          <w:sz w:val="30"/>
          <w:szCs w:val="30"/>
          <w:cs/>
        </w:rPr>
        <w:t xml:space="preserve"> 5</w:t>
      </w:r>
      <w:r w:rsidR="00DC2A65">
        <w:rPr>
          <w:rFonts w:ascii="Angsana New" w:hAnsi="Angsana New"/>
          <w:sz w:val="30"/>
          <w:szCs w:val="30"/>
        </w:rPr>
        <w:t>22.6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15339" w:rsidRPr="00C52C41">
        <w:rPr>
          <w:rFonts w:ascii="Angsana New" w:hAnsi="Angsana New"/>
          <w:sz w:val="30"/>
          <w:szCs w:val="30"/>
          <w:cs/>
        </w:rPr>
        <w:t>และ</w:t>
      </w:r>
      <w:r w:rsidR="00415339">
        <w:rPr>
          <w:rFonts w:ascii="Angsana New" w:hAnsi="Angsana New" w:hint="cs"/>
          <w:sz w:val="30"/>
          <w:szCs w:val="30"/>
          <w:cs/>
        </w:rPr>
        <w:t>ทำสัญญาแลกเปลี่ยน</w:t>
      </w:r>
      <w:r w:rsidR="00415339"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 w:rsidR="00415339"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415339">
        <w:rPr>
          <w:rFonts w:ascii="Angsana New" w:hAnsi="Angsana New"/>
          <w:sz w:val="30"/>
          <w:szCs w:val="30"/>
          <w:cs/>
        </w:rPr>
        <w:t>ร้อยละ</w:t>
      </w:r>
      <w:r w:rsidR="00D73F08">
        <w:rPr>
          <w:rFonts w:ascii="Angsana New" w:hAnsi="Angsana New"/>
          <w:sz w:val="30"/>
          <w:szCs w:val="30"/>
          <w:cs/>
        </w:rPr>
        <w:t xml:space="preserve"> </w:t>
      </w:r>
      <w:r w:rsidR="00D73F08">
        <w:rPr>
          <w:rFonts w:ascii="Angsana New" w:hAnsi="Angsana New"/>
          <w:sz w:val="30"/>
          <w:szCs w:val="30"/>
        </w:rPr>
        <w:t>1.83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537DB86" w14:textId="77777777" w:rsidR="00C75544" w:rsidRPr="003B2191" w:rsidRDefault="00C75544" w:rsidP="00D90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AED86BC" w14:textId="1C1B0E3C" w:rsidR="008226DE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415339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415339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>
        <w:rPr>
          <w:rFonts w:ascii="Angsana New" w:hAnsi="Angsana New" w:hint="cs"/>
          <w:sz w:val="30"/>
          <w:szCs w:val="30"/>
          <w:cs/>
        </w:rPr>
        <w:t>เงื่อนไข</w:t>
      </w:r>
      <w:r w:rsidR="00415339">
        <w:rPr>
          <w:rFonts w:ascii="Angsana New" w:hAnsi="Angsana New" w:hint="cs"/>
          <w:sz w:val="30"/>
          <w:szCs w:val="30"/>
          <w:cs/>
        </w:rPr>
        <w:t>บางประการตามที่ระบุไว้ใน</w:t>
      </w:r>
      <w:r>
        <w:rPr>
          <w:rFonts w:ascii="Angsana New" w:hAnsi="Angsana New"/>
          <w:sz w:val="30"/>
          <w:szCs w:val="30"/>
          <w:cs/>
        </w:rPr>
        <w:t>สัญญา เช่น การผิดนัดชำระหนี้ การให้ข้อมูลทางการเงินแก่ผู้ให้กู้ และอื่นๆ เป็นต้น</w:t>
      </w:r>
    </w:p>
    <w:p w14:paraId="6556B914" w14:textId="77777777" w:rsidR="008226DE" w:rsidRPr="00F970C6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4B072BDA" w14:textId="4DE20B9F" w:rsidR="00430A0E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13E15">
        <w:rPr>
          <w:rFonts w:ascii="Angsana New" w:hAnsi="Angsana New"/>
          <w:spacing w:val="-2"/>
          <w:sz w:val="30"/>
          <w:szCs w:val="30"/>
          <w:cs/>
        </w:rPr>
        <w:t>ณ วันที่ 3</w:t>
      </w:r>
      <w:r w:rsidR="00E60CBB" w:rsidRPr="00E13E15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6134A" w:rsidRPr="00E13E15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CF7C61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25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447BC7" w:rsidRPr="00E13E15">
        <w:rPr>
          <w:rFonts w:ascii="Angsana New" w:hAnsi="Angsana New"/>
          <w:spacing w:val="-2"/>
          <w:sz w:val="30"/>
          <w:szCs w:val="30"/>
        </w:rPr>
        <w:t>2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 w:rsidRPr="00E13E15">
        <w:rPr>
          <w:rFonts w:ascii="Angsana New" w:hAnsi="Angsana New"/>
          <w:spacing w:val="-2"/>
          <w:sz w:val="30"/>
          <w:szCs w:val="30"/>
        </w:rPr>
        <w:t xml:space="preserve"> 123</w:t>
      </w:r>
      <w:r w:rsidR="00D73F08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E13E15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E13E15">
        <w:rPr>
          <w:rFonts w:ascii="Angsana New" w:hAnsi="Angsana New"/>
          <w:spacing w:val="-2"/>
          <w:sz w:val="30"/>
          <w:szCs w:val="30"/>
        </w:rPr>
        <w:br/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141910" w:rsidRPr="00E13E15">
        <w:rPr>
          <w:rFonts w:ascii="Angsana New" w:hAnsi="Angsana New"/>
          <w:spacing w:val="-2"/>
          <w:sz w:val="30"/>
          <w:szCs w:val="30"/>
        </w:rPr>
        <w:t>4,526</w:t>
      </w:r>
      <w:r w:rsidR="00D73F08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E13E15"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E13E15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มีนาคม 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25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1607F4">
        <w:rPr>
          <w:rFonts w:ascii="Angsana New" w:hAnsi="Angsana New" w:hint="cs"/>
          <w:i/>
          <w:iCs/>
          <w:spacing w:val="-2"/>
          <w:sz w:val="30"/>
          <w:szCs w:val="30"/>
          <w:cs/>
        </w:rPr>
        <w:t>2</w:t>
      </w:r>
      <w:r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E13E15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2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4,</w:t>
      </w:r>
      <w:r w:rsidR="00E13E15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526</w:t>
      </w:r>
      <w:r w:rsidR="005A5A90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5750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5A61C965" w14:textId="71D2017E" w:rsidR="00ED16CB" w:rsidRDefault="00ED16CB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3119C9E" w14:textId="4F1C65FD" w:rsidR="005934E5" w:rsidRPr="00447BC7" w:rsidRDefault="005934E5" w:rsidP="001172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  <w:r w:rsidRPr="00447BC7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75B21AA8" w14:textId="77777777" w:rsidR="005934E5" w:rsidRPr="003B2191" w:rsidRDefault="005934E5" w:rsidP="005934E5">
      <w:pPr>
        <w:rPr>
          <w:rFonts w:asciiTheme="majorBidi" w:hAnsiTheme="majorBidi" w:cstheme="majorBidi"/>
          <w:sz w:val="24"/>
          <w:szCs w:val="24"/>
        </w:rPr>
      </w:pPr>
    </w:p>
    <w:p w14:paraId="77416714" w14:textId="5E94DF64" w:rsidR="00B628A2" w:rsidRDefault="005934E5" w:rsidP="00ED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60CBB">
        <w:rPr>
          <w:rFonts w:ascii="Angsana New" w:hAnsi="Angsana New" w:hint="cs"/>
          <w:sz w:val="30"/>
          <w:szCs w:val="30"/>
          <w:cs/>
        </w:rPr>
        <w:t>30 มิถุนายน</w:t>
      </w:r>
      <w:r w:rsidR="0076134A">
        <w:rPr>
          <w:rFonts w:ascii="Angsana New" w:hAnsi="Angsana New" w:hint="cs"/>
          <w:sz w:val="30"/>
          <w:szCs w:val="30"/>
          <w:cs/>
        </w:rPr>
        <w:t xml:space="preserve"> 2562</w:t>
      </w:r>
      <w:r w:rsidR="00E60CB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="002B11D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E60CBB">
        <w:rPr>
          <w:rFonts w:ascii="Angsana New" w:hAnsi="Angsana New" w:hint="cs"/>
          <w:spacing w:val="-2"/>
          <w:sz w:val="30"/>
          <w:szCs w:val="30"/>
          <w:cs/>
        </w:rPr>
        <w:t xml:space="preserve"> 2562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02646E1A" w14:textId="32D40CCE" w:rsidR="007355D5" w:rsidRPr="0050264B" w:rsidRDefault="007355D5" w:rsidP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5"/>
        <w:gridCol w:w="990"/>
        <w:gridCol w:w="237"/>
        <w:gridCol w:w="755"/>
        <w:gridCol w:w="270"/>
        <w:gridCol w:w="1062"/>
        <w:gridCol w:w="270"/>
        <w:gridCol w:w="1127"/>
        <w:gridCol w:w="270"/>
        <w:gridCol w:w="746"/>
        <w:gridCol w:w="29"/>
        <w:gridCol w:w="248"/>
        <w:gridCol w:w="21"/>
        <w:gridCol w:w="1070"/>
      </w:tblGrid>
      <w:tr w:rsidR="005934E5" w:rsidRPr="00996FF1" w14:paraId="603A752F" w14:textId="77777777" w:rsidTr="0076134A">
        <w:tc>
          <w:tcPr>
            <w:tcW w:w="2355" w:type="dxa"/>
          </w:tcPr>
          <w:p w14:paraId="4504D75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C4E90F" w14:textId="4BB1B29F" w:rsidR="005934E5" w:rsidRPr="00E60CBB" w:rsidRDefault="00E60CB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60CBB">
              <w:rPr>
                <w:rFonts w:ascii="Angsana New" w:hAnsi="Angsana New" w:hint="cs"/>
                <w:sz w:val="26"/>
                <w:szCs w:val="26"/>
                <w:cs/>
              </w:rPr>
              <w:t xml:space="preserve">30 มิถุนายน </w:t>
            </w:r>
            <w:r w:rsidR="005934E5" w:rsidRPr="00E60CBB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777067" w:rsidRPr="00E60CBB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E2DCBDA" w14:textId="77777777" w:rsidR="005934E5" w:rsidRPr="00E60CBB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1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F23725" w14:textId="5CE23E19" w:rsidR="005934E5" w:rsidRPr="00E60CBB" w:rsidRDefault="00E60CB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60C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60CB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มีนาคม </w:t>
            </w:r>
            <w:r w:rsidR="005934E5" w:rsidRPr="00E60CBB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82469" w:rsidRPr="00E60CBB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E60CB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</w:tr>
      <w:tr w:rsidR="005934E5" w:rsidRPr="00996FF1" w14:paraId="1049C971" w14:textId="77777777" w:rsidTr="0076134A">
        <w:tc>
          <w:tcPr>
            <w:tcW w:w="2355" w:type="dxa"/>
            <w:shd w:val="clear" w:color="auto" w:fill="auto"/>
          </w:tcPr>
          <w:p w14:paraId="3DAE77B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4B4E6" w14:textId="77777777"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260CC59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04996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27EE28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65A6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C85C0D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244834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DF07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9AF212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7D52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" w:type="dxa"/>
            <w:gridSpan w:val="2"/>
            <w:shd w:val="clear" w:color="auto" w:fill="auto"/>
            <w:vAlign w:val="bottom"/>
          </w:tcPr>
          <w:p w14:paraId="51D8CF92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59FF9D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5418DB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1EE69E0B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934E5" w:rsidRPr="00996FF1" w14:paraId="78952C14" w14:textId="77777777" w:rsidTr="0076134A">
        <w:tc>
          <w:tcPr>
            <w:tcW w:w="2355" w:type="dxa"/>
          </w:tcPr>
          <w:p w14:paraId="79C1A56D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5" w:type="dxa"/>
            <w:gridSpan w:val="13"/>
          </w:tcPr>
          <w:p w14:paraId="14F43B5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6134A" w:rsidRPr="00996FF1" w14:paraId="57ED0AD5" w14:textId="77777777" w:rsidTr="0076134A">
        <w:tc>
          <w:tcPr>
            <w:tcW w:w="2355" w:type="dxa"/>
          </w:tcPr>
          <w:p w14:paraId="0DC8F34E" w14:textId="77777777" w:rsidR="0076134A" w:rsidRPr="00996FF1" w:rsidRDefault="0076134A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12AAA82" w14:textId="34F6CB37" w:rsidR="0076134A" w:rsidRPr="00742D90" w:rsidRDefault="00701026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14:paraId="0CDC3FC1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788692C5" w14:textId="15C16C94" w:rsidR="0076134A" w:rsidRPr="00D957EC" w:rsidRDefault="00701026" w:rsidP="0076134A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20,480</w:t>
            </w:r>
          </w:p>
        </w:tc>
        <w:tc>
          <w:tcPr>
            <w:tcW w:w="270" w:type="dxa"/>
            <w:shd w:val="clear" w:color="auto" w:fill="auto"/>
          </w:tcPr>
          <w:p w14:paraId="5DB99097" w14:textId="77777777" w:rsidR="0076134A" w:rsidRPr="00D957EC" w:rsidRDefault="0076134A" w:rsidP="0076134A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2ECE8F7" w14:textId="67F1D537" w:rsidR="0076134A" w:rsidRPr="00996FF1" w:rsidRDefault="00701026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20,142</w:t>
            </w:r>
          </w:p>
        </w:tc>
        <w:tc>
          <w:tcPr>
            <w:tcW w:w="270" w:type="dxa"/>
            <w:shd w:val="clear" w:color="auto" w:fill="auto"/>
          </w:tcPr>
          <w:p w14:paraId="45B22C17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shd w:val="clear" w:color="auto" w:fill="auto"/>
          </w:tcPr>
          <w:p w14:paraId="5F523875" w14:textId="336DC758" w:rsidR="0076134A" w:rsidRPr="00996FF1" w:rsidRDefault="0076134A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shd w:val="clear" w:color="auto" w:fill="auto"/>
          </w:tcPr>
          <w:p w14:paraId="704CD2FE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14:paraId="4E474918" w14:textId="3652C389" w:rsidR="0076134A" w:rsidRPr="00996FF1" w:rsidRDefault="0076134A" w:rsidP="007613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20,771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CBEA13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gridSpan w:val="2"/>
          </w:tcPr>
          <w:p w14:paraId="6CDF91E6" w14:textId="29AD9E0F" w:rsidR="0076134A" w:rsidRPr="00996FF1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19,851</w:t>
            </w:r>
          </w:p>
        </w:tc>
      </w:tr>
      <w:tr w:rsidR="0076134A" w:rsidRPr="00996FF1" w14:paraId="2AE1035D" w14:textId="77777777" w:rsidTr="00701026">
        <w:tc>
          <w:tcPr>
            <w:tcW w:w="2355" w:type="dxa"/>
          </w:tcPr>
          <w:p w14:paraId="3BC564F8" w14:textId="77777777" w:rsidR="0076134A" w:rsidRPr="00996FF1" w:rsidRDefault="0076134A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8E8720" w14:textId="3FC0641E" w:rsidR="0076134A" w:rsidRPr="00D81A94" w:rsidRDefault="00701026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14:paraId="09E2999D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0EFDCCA9" w14:textId="6555A318" w:rsidR="0076134A" w:rsidRPr="00141910" w:rsidRDefault="00701026" w:rsidP="00701026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69,089</w:t>
            </w:r>
          </w:p>
        </w:tc>
        <w:tc>
          <w:tcPr>
            <w:tcW w:w="270" w:type="dxa"/>
            <w:shd w:val="clear" w:color="auto" w:fill="auto"/>
          </w:tcPr>
          <w:p w14:paraId="39A11815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3DD00B5" w14:textId="2645A710" w:rsidR="0076134A" w:rsidRPr="00141910" w:rsidRDefault="00701026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93,399</w:t>
            </w:r>
          </w:p>
        </w:tc>
        <w:tc>
          <w:tcPr>
            <w:tcW w:w="270" w:type="dxa"/>
            <w:shd w:val="clear" w:color="auto" w:fill="auto"/>
          </w:tcPr>
          <w:p w14:paraId="307104D5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14:paraId="7501F9E8" w14:textId="77777777" w:rsidR="0076134A" w:rsidRDefault="0076134A" w:rsidP="00701026">
            <w:pPr>
              <w:pStyle w:val="acctfourfigures"/>
              <w:tabs>
                <w:tab w:val="clear" w:pos="765"/>
                <w:tab w:val="decimal" w:pos="709"/>
                <w:tab w:val="decimal" w:pos="886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477C8D2" w14:textId="67DD361C" w:rsidR="0076134A" w:rsidRPr="00996FF1" w:rsidRDefault="0076134A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shd w:val="clear" w:color="auto" w:fill="auto"/>
          </w:tcPr>
          <w:p w14:paraId="525FDA0F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shd w:val="clear" w:color="auto" w:fill="auto"/>
          </w:tcPr>
          <w:p w14:paraId="23205DE6" w14:textId="77777777" w:rsidR="0076134A" w:rsidRPr="00141910" w:rsidRDefault="0076134A" w:rsidP="007613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4C04495" w14:textId="2BBEF5AE" w:rsidR="0076134A" w:rsidRPr="00996FF1" w:rsidRDefault="0076134A" w:rsidP="007613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41910">
              <w:rPr>
                <w:rFonts w:ascii="Angsana New" w:hAnsi="Angsana New"/>
                <w:sz w:val="26"/>
                <w:szCs w:val="26"/>
                <w:lang w:val="en-US" w:bidi="th-TH"/>
              </w:rPr>
              <w:t>70,440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13CF77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gridSpan w:val="2"/>
          </w:tcPr>
          <w:p w14:paraId="5CF128C0" w14:textId="77777777" w:rsidR="0076134A" w:rsidRPr="00141910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45CE599" w14:textId="2AB52438" w:rsidR="0076134A" w:rsidRPr="00996FF1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92,048</w:t>
            </w:r>
          </w:p>
        </w:tc>
      </w:tr>
      <w:tr w:rsidR="0076134A" w:rsidRPr="00996FF1" w14:paraId="716F3BEF" w14:textId="77777777" w:rsidTr="0076134A">
        <w:tc>
          <w:tcPr>
            <w:tcW w:w="2355" w:type="dxa"/>
          </w:tcPr>
          <w:p w14:paraId="154AC61A" w14:textId="77777777" w:rsidR="0076134A" w:rsidRPr="00996FF1" w:rsidRDefault="0076134A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9E9993" w14:textId="1EAC8B4D" w:rsidR="0076134A" w:rsidRPr="00996FF1" w:rsidRDefault="00701026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304,665</w:t>
            </w:r>
          </w:p>
        </w:tc>
        <w:tc>
          <w:tcPr>
            <w:tcW w:w="237" w:type="dxa"/>
            <w:shd w:val="clear" w:color="auto" w:fill="auto"/>
          </w:tcPr>
          <w:p w14:paraId="0F769D35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479B705" w14:textId="01B5608D" w:rsidR="0076134A" w:rsidRPr="00996FF1" w:rsidRDefault="00701026" w:rsidP="0050264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58,446</w:t>
            </w:r>
          </w:p>
        </w:tc>
        <w:tc>
          <w:tcPr>
            <w:tcW w:w="270" w:type="dxa"/>
            <w:shd w:val="clear" w:color="auto" w:fill="auto"/>
          </w:tcPr>
          <w:p w14:paraId="5C6F2091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E414E24" w14:textId="6BEBF006" w:rsidR="0076134A" w:rsidRPr="00996FF1" w:rsidRDefault="00701026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246,219</w:t>
            </w:r>
          </w:p>
        </w:tc>
        <w:tc>
          <w:tcPr>
            <w:tcW w:w="270" w:type="dxa"/>
            <w:shd w:val="clear" w:color="auto" w:fill="auto"/>
          </w:tcPr>
          <w:p w14:paraId="1A5F9166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5F59B31F" w14:textId="3693805A" w:rsidR="0076134A" w:rsidRPr="00996FF1" w:rsidRDefault="0076134A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314,821</w:t>
            </w:r>
          </w:p>
        </w:tc>
        <w:tc>
          <w:tcPr>
            <w:tcW w:w="270" w:type="dxa"/>
            <w:shd w:val="clear" w:color="auto" w:fill="auto"/>
          </w:tcPr>
          <w:p w14:paraId="0F398787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2D1102A9" w14:textId="1D419D60" w:rsidR="0076134A" w:rsidRPr="00996FF1" w:rsidRDefault="0076134A" w:rsidP="0076134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62,105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09FE537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11291DF7" w14:textId="08ECCB7A" w:rsidR="0076134A" w:rsidRPr="00996FF1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252,716</w:t>
            </w:r>
          </w:p>
        </w:tc>
      </w:tr>
      <w:tr w:rsidR="0076134A" w:rsidRPr="00F92902" w14:paraId="16BD33E8" w14:textId="77777777" w:rsidTr="0076134A">
        <w:tc>
          <w:tcPr>
            <w:tcW w:w="2355" w:type="dxa"/>
          </w:tcPr>
          <w:p w14:paraId="535B35CC" w14:textId="77777777" w:rsidR="0076134A" w:rsidRPr="00996FF1" w:rsidRDefault="0076134A" w:rsidP="0076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BBFFA" w14:textId="1D9B2196" w:rsidR="0076134A" w:rsidRPr="00996FF1" w:rsidRDefault="00701026" w:rsidP="007B491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507,775</w:t>
            </w:r>
          </w:p>
        </w:tc>
        <w:tc>
          <w:tcPr>
            <w:tcW w:w="237" w:type="dxa"/>
            <w:shd w:val="clear" w:color="auto" w:fill="auto"/>
          </w:tcPr>
          <w:p w14:paraId="4270D71A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8CEE4" w14:textId="558F4200" w:rsidR="0076134A" w:rsidRPr="00996FF1" w:rsidRDefault="00701026" w:rsidP="00701026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148,015</w:t>
            </w:r>
          </w:p>
        </w:tc>
        <w:tc>
          <w:tcPr>
            <w:tcW w:w="270" w:type="dxa"/>
            <w:shd w:val="clear" w:color="auto" w:fill="auto"/>
          </w:tcPr>
          <w:p w14:paraId="4D2607D9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7F5F6" w14:textId="6351FBC5" w:rsidR="0076134A" w:rsidRPr="00996FF1" w:rsidRDefault="00701026" w:rsidP="007010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359,760</w:t>
            </w:r>
          </w:p>
        </w:tc>
        <w:tc>
          <w:tcPr>
            <w:tcW w:w="270" w:type="dxa"/>
            <w:shd w:val="clear" w:color="auto" w:fill="auto"/>
          </w:tcPr>
          <w:p w14:paraId="1773A7F3" w14:textId="77777777" w:rsidR="0076134A" w:rsidRPr="00996FF1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D6FD" w14:textId="5A6FD3A3" w:rsidR="0076134A" w:rsidRPr="00A66ABA" w:rsidRDefault="0076134A" w:rsidP="0070102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517,931</w:t>
            </w:r>
          </w:p>
        </w:tc>
        <w:tc>
          <w:tcPr>
            <w:tcW w:w="270" w:type="dxa"/>
            <w:shd w:val="clear" w:color="auto" w:fill="auto"/>
          </w:tcPr>
          <w:p w14:paraId="2D8A8D37" w14:textId="77777777" w:rsidR="0076134A" w:rsidRPr="00A66ABA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40A3" w14:textId="015AB6DC" w:rsidR="0076134A" w:rsidRPr="00A66ABA" w:rsidRDefault="0076134A" w:rsidP="0076134A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153,316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B475E5" w14:textId="77777777" w:rsidR="0076134A" w:rsidRPr="00A66ABA" w:rsidRDefault="0076134A" w:rsidP="007613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BB35F" w14:textId="15BA5393" w:rsidR="0076134A" w:rsidRPr="00A66ABA" w:rsidRDefault="0076134A" w:rsidP="007B491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364,615</w:t>
            </w:r>
          </w:p>
        </w:tc>
      </w:tr>
    </w:tbl>
    <w:p w14:paraId="1FEC8BA1" w14:textId="32C8956B" w:rsidR="00790E7D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7287">
        <w:rPr>
          <w:rFonts w:ascii="Angsana New" w:hAnsi="Angsana New"/>
          <w:i/>
          <w:iCs/>
          <w:sz w:val="30"/>
          <w:szCs w:val="30"/>
          <w:cs/>
        </w:rPr>
        <w:lastRenderedPageBreak/>
        <w:t>การ</w:t>
      </w:r>
      <w:r w:rsidRPr="008D7287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50B56B8A" w14:textId="77777777" w:rsidR="00595A13" w:rsidRPr="00447BC7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F3B7F3" w14:textId="4CB476A4" w:rsidR="00E7499C" w:rsidRDefault="00790E7D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3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</w:t>
      </w:r>
      <w:r w:rsidR="00445FA2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15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="00445FA2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2559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 w:rsidR="00B628A2"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 w:rsidR="00B628A2"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5739C1C8" w14:textId="77777777" w:rsidR="001C2226" w:rsidRDefault="001C2226" w:rsidP="0073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494EF" w14:textId="21F011CF" w:rsidR="00790E7D" w:rsidRPr="0031578C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D7287">
        <w:rPr>
          <w:rFonts w:ascii="Angsana New" w:hAnsi="Angsana New"/>
          <w:sz w:val="30"/>
          <w:szCs w:val="30"/>
          <w:cs/>
        </w:rPr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 w:rsidR="00F970C6"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 w:rsidR="00F970C6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 w:rsidR="00ED78F9"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 w:rsidR="00F970C6"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 w:rsidR="00F970C6">
        <w:rPr>
          <w:rFonts w:ascii="Angsana New" w:hAnsi="Angsana New"/>
          <w:sz w:val="30"/>
          <w:szCs w:val="30"/>
          <w:cs/>
        </w:rPr>
        <w:t>งกล่าวเป็น</w:t>
      </w:r>
      <w:r w:rsidR="00F970C6"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="00575029"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8D7287">
        <w:rPr>
          <w:rFonts w:ascii="Angsana New" w:hAnsi="Angsana New"/>
          <w:sz w:val="30"/>
          <w:szCs w:val="30"/>
        </w:rPr>
        <w:t>6</w:t>
      </w:r>
      <w:r w:rsidRPr="008D7287">
        <w:rPr>
          <w:rFonts w:ascii="Angsana New" w:hAnsi="Angsana New"/>
          <w:sz w:val="30"/>
          <w:szCs w:val="30"/>
          <w:cs/>
        </w:rPr>
        <w:t>)</w:t>
      </w:r>
    </w:p>
    <w:p w14:paraId="54190954" w14:textId="2F1D1B1E" w:rsidR="00B628A2" w:rsidRPr="00F02BF6" w:rsidRDefault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BD01D8" w14:textId="2579903C" w:rsidR="00430A0E" w:rsidRDefault="00430A0E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84595">
        <w:rPr>
          <w:rFonts w:ascii="Angsana New" w:hAnsi="Angsana New"/>
          <w:b/>
          <w:bCs/>
          <w:sz w:val="30"/>
          <w:szCs w:val="30"/>
          <w:cs/>
        </w:rPr>
        <w:t>1</w:t>
      </w:r>
      <w:r w:rsidR="001607F4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284595">
        <w:rPr>
          <w:rFonts w:ascii="Angsana New" w:hAnsi="Angsana New"/>
          <w:b/>
          <w:bCs/>
          <w:sz w:val="30"/>
          <w:szCs w:val="30"/>
        </w:rPr>
        <w:tab/>
      </w:r>
      <w:r w:rsidRPr="0028459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14:paraId="7DF1CFC0" w14:textId="77777777" w:rsidR="007355D5" w:rsidRPr="00284595" w:rsidRDefault="007355D5" w:rsidP="00430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0"/>
        <w:gridCol w:w="1710"/>
      </w:tblGrid>
      <w:tr w:rsidR="00E60CBB" w:rsidRPr="00C52C41" w14:paraId="1C73981E" w14:textId="77777777" w:rsidTr="004627ED">
        <w:tc>
          <w:tcPr>
            <w:tcW w:w="4788" w:type="dxa"/>
          </w:tcPr>
          <w:p w14:paraId="49CEB5A1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1AB3FD" w14:textId="462D7424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D77A3DD" w14:textId="6A4A96CD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41D61C8B" w14:textId="77777777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11D05E" w14:textId="61A46D33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E60CBB" w:rsidRPr="00C52C41" w14:paraId="0B43A348" w14:textId="77777777" w:rsidTr="004627ED">
        <w:tc>
          <w:tcPr>
            <w:tcW w:w="4788" w:type="dxa"/>
          </w:tcPr>
          <w:p w14:paraId="05BBC01A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EC56823" w14:textId="24029E8B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4638AD27" w14:textId="7BFE30C4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75791FB" w14:textId="77777777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587F15F" w14:textId="61A1B6FA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E60CBB" w:rsidRPr="00C52C41" w14:paraId="5F8D7C10" w14:textId="77777777" w:rsidTr="004627ED">
        <w:tc>
          <w:tcPr>
            <w:tcW w:w="4788" w:type="dxa"/>
          </w:tcPr>
          <w:p w14:paraId="199F74F1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560451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FF044D6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0CBB" w:rsidRPr="00C52C41" w14:paraId="524DE495" w14:textId="77777777" w:rsidTr="004627ED">
        <w:tc>
          <w:tcPr>
            <w:tcW w:w="4788" w:type="dxa"/>
          </w:tcPr>
          <w:p w14:paraId="51DD661A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5A2C9B0" w14:textId="4216CAE8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41204166" w14:textId="56A79355" w:rsidR="00E60CBB" w:rsidRPr="00AF3D02" w:rsidRDefault="00DA1C1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479,469</w:t>
            </w:r>
          </w:p>
        </w:tc>
        <w:tc>
          <w:tcPr>
            <w:tcW w:w="270" w:type="dxa"/>
          </w:tcPr>
          <w:p w14:paraId="0D79C571" w14:textId="5E682CC3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983C4C" w14:textId="05AE8DFF" w:rsidR="00E60CBB" w:rsidRPr="00AF3D02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281,931</w:t>
            </w:r>
          </w:p>
        </w:tc>
      </w:tr>
      <w:tr w:rsidR="00E60CBB" w:rsidRPr="00C52C41" w14:paraId="1DFD187C" w14:textId="77777777" w:rsidTr="004627ED">
        <w:tc>
          <w:tcPr>
            <w:tcW w:w="4788" w:type="dxa"/>
          </w:tcPr>
          <w:p w14:paraId="11471215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6E8D5CF5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341F16" w14:textId="5B60CB32" w:rsidR="00E60CBB" w:rsidRPr="00AF3D02" w:rsidRDefault="00DA1C1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234,087</w:t>
            </w:r>
          </w:p>
        </w:tc>
        <w:tc>
          <w:tcPr>
            <w:tcW w:w="270" w:type="dxa"/>
          </w:tcPr>
          <w:p w14:paraId="2A99610A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2C9280" w14:textId="12ED8725" w:rsidR="00E60CBB" w:rsidRPr="00AF3D02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254,7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E60CBB" w:rsidRPr="00C52C41" w14:paraId="5CD5E330" w14:textId="77777777" w:rsidTr="004627ED">
        <w:tc>
          <w:tcPr>
            <w:tcW w:w="4788" w:type="dxa"/>
          </w:tcPr>
          <w:p w14:paraId="11A11AAD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C891937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993FED" w14:textId="6868A1B5" w:rsidR="00E60CBB" w:rsidRPr="00AF3D02" w:rsidRDefault="00DA1C13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713,556</w:t>
            </w:r>
          </w:p>
        </w:tc>
        <w:tc>
          <w:tcPr>
            <w:tcW w:w="270" w:type="dxa"/>
          </w:tcPr>
          <w:p w14:paraId="2C364522" w14:textId="77777777" w:rsidR="00E60CBB" w:rsidRPr="00AF3D02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07019E" w14:textId="1B5B517B" w:rsidR="00E60CBB" w:rsidRPr="00AF3D02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536,6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36FEED70" w14:textId="09E4C8CD" w:rsidR="001C2226" w:rsidRDefault="00430A0E" w:rsidP="00033FC1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  <w:r w:rsidRPr="00C52C41">
        <w:rPr>
          <w:rFonts w:ascii="Angsana New" w:hAnsi="Angsana New" w:cs="Angsana New"/>
          <w:lang w:val="en-US"/>
        </w:rPr>
        <w:tab/>
      </w:r>
    </w:p>
    <w:p w14:paraId="6775E574" w14:textId="77777777" w:rsidR="00F02BF6" w:rsidRDefault="00F0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s/>
        </w:rPr>
        <w:br w:type="page"/>
      </w:r>
    </w:p>
    <w:p w14:paraId="6CE7BC33" w14:textId="46BE6391" w:rsidR="00E918A6" w:rsidRPr="00C52C41" w:rsidRDefault="00E918A6" w:rsidP="00E918A6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C52C41">
        <w:rPr>
          <w:rFonts w:ascii="Angsana New" w:hAnsi="Angsana New" w:cs="Angsana New"/>
          <w:b/>
          <w:bCs/>
          <w:cs/>
        </w:rPr>
        <w:lastRenderedPageBreak/>
        <w:t>1</w:t>
      </w:r>
      <w:r w:rsidR="001607F4">
        <w:rPr>
          <w:rFonts w:ascii="Angsana New" w:hAnsi="Angsana New" w:cs="Angsana New" w:hint="cs"/>
          <w:b/>
          <w:bCs/>
          <w:cs/>
        </w:rPr>
        <w:t>4</w:t>
      </w:r>
      <w:r w:rsidRPr="00C52C41">
        <w:rPr>
          <w:rFonts w:ascii="Angsana New" w:hAnsi="Angsana New" w:cs="Angsana New"/>
          <w:b/>
          <w:bCs/>
          <w: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เจ้าหนี้อื่น</w:t>
      </w:r>
    </w:p>
    <w:p w14:paraId="112BDA8E" w14:textId="77777777" w:rsidR="00E918A6" w:rsidRPr="00C52C41" w:rsidRDefault="00E918A6" w:rsidP="00E918A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10"/>
        <w:gridCol w:w="271"/>
        <w:gridCol w:w="1709"/>
      </w:tblGrid>
      <w:tr w:rsidR="00E60CBB" w:rsidRPr="00C52C41" w14:paraId="4A336942" w14:textId="77777777" w:rsidTr="00C06488">
        <w:tc>
          <w:tcPr>
            <w:tcW w:w="4788" w:type="dxa"/>
          </w:tcPr>
          <w:p w14:paraId="1DB707FE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BA6D2C" w14:textId="1DC65CD3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7FAF8EB" w14:textId="31F48AFB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1" w:type="dxa"/>
          </w:tcPr>
          <w:p w14:paraId="322C113C" w14:textId="77777777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F9DF7AC" w14:textId="337C34E7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E60CBB" w:rsidRPr="00C52C41" w14:paraId="0CA850F6" w14:textId="77777777" w:rsidTr="00C06488">
        <w:tc>
          <w:tcPr>
            <w:tcW w:w="4788" w:type="dxa"/>
          </w:tcPr>
          <w:p w14:paraId="5A2659F4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C55D42A" w14:textId="5DE3CF83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53B8FFA9" w14:textId="3F064C66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1" w:type="dxa"/>
          </w:tcPr>
          <w:p w14:paraId="7B34DD45" w14:textId="77777777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361988F8" w14:textId="6FADADA8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83729" w:rsidRPr="00C52C41" w14:paraId="0ABCBD19" w14:textId="77777777" w:rsidTr="00C06488">
        <w:tc>
          <w:tcPr>
            <w:tcW w:w="4788" w:type="dxa"/>
          </w:tcPr>
          <w:p w14:paraId="3159F8C5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3A977B4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76221EF" w14:textId="77777777" w:rsidR="00183729" w:rsidRPr="00C52C41" w:rsidRDefault="00183729" w:rsidP="00183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0CBB" w:rsidRPr="00C52C41" w14:paraId="5D607700" w14:textId="77777777" w:rsidTr="0043408D">
        <w:tc>
          <w:tcPr>
            <w:tcW w:w="4788" w:type="dxa"/>
          </w:tcPr>
          <w:p w14:paraId="05AF1185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83FDFF4" w14:textId="0C2DA2AD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57F55CE" w14:textId="2C993500" w:rsidR="00E60CBB" w:rsidRPr="00B43443" w:rsidRDefault="00DA1C13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51,939</w:t>
            </w:r>
          </w:p>
        </w:tc>
        <w:tc>
          <w:tcPr>
            <w:tcW w:w="271" w:type="dxa"/>
            <w:vAlign w:val="bottom"/>
          </w:tcPr>
          <w:p w14:paraId="710B8238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18F9BFF" w14:textId="555D38AC" w:rsidR="00E60CBB" w:rsidRPr="00B43443" w:rsidRDefault="00E60CB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41,594</w:t>
            </w:r>
          </w:p>
        </w:tc>
      </w:tr>
      <w:tr w:rsidR="00E60CBB" w:rsidRPr="00C52C41" w14:paraId="01876EC6" w14:textId="77777777" w:rsidTr="0043408D">
        <w:tc>
          <w:tcPr>
            <w:tcW w:w="4788" w:type="dxa"/>
          </w:tcPr>
          <w:p w14:paraId="7FA94C33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CDD38DD" w14:textId="77777777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DB4555" w14:textId="77777777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FFFBFEC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617285E4" w14:textId="77777777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0CBB" w:rsidRPr="00C52C41" w14:paraId="7559B3FC" w14:textId="77777777" w:rsidTr="0043408D">
        <w:tc>
          <w:tcPr>
            <w:tcW w:w="4788" w:type="dxa"/>
          </w:tcPr>
          <w:p w14:paraId="006AD0CC" w14:textId="11DEB8A6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1CD8C3D4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DD6BD1" w14:textId="7294E232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7E0110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3FB9396" w14:textId="6F2ED456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CBB" w:rsidRPr="00C52C41" w14:paraId="127F22B2" w14:textId="77777777" w:rsidTr="00C06488">
        <w:tc>
          <w:tcPr>
            <w:tcW w:w="4788" w:type="dxa"/>
          </w:tcPr>
          <w:p w14:paraId="4E4BFCC9" w14:textId="285E6590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หนี้สินตราสารอนุพันธ์จากสัญญาซื้อขาย</w:t>
            </w:r>
          </w:p>
        </w:tc>
        <w:tc>
          <w:tcPr>
            <w:tcW w:w="810" w:type="dxa"/>
          </w:tcPr>
          <w:p w14:paraId="542D9125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62862" w14:textId="77777777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E81FAE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9141539" w14:textId="77777777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CBB" w:rsidRPr="00C52C41" w14:paraId="3A2BE3E3" w14:textId="77777777" w:rsidTr="00C06488">
        <w:tc>
          <w:tcPr>
            <w:tcW w:w="4788" w:type="dxa"/>
          </w:tcPr>
          <w:p w14:paraId="4307EE81" w14:textId="486B1410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810" w:type="dxa"/>
          </w:tcPr>
          <w:p w14:paraId="225599FD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01518E" w14:textId="5E849D18" w:rsidR="00E60CBB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126,218</w:t>
            </w:r>
          </w:p>
        </w:tc>
        <w:tc>
          <w:tcPr>
            <w:tcW w:w="271" w:type="dxa"/>
          </w:tcPr>
          <w:p w14:paraId="52A29BD6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341461F" w14:textId="549B37A0" w:rsidR="00E60CBB" w:rsidRDefault="00E60CBB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101,334</w:t>
            </w:r>
          </w:p>
        </w:tc>
      </w:tr>
      <w:tr w:rsidR="00DA1C13" w:rsidRPr="00C52C41" w14:paraId="5CA35C7E" w14:textId="77777777" w:rsidTr="00A96198">
        <w:tc>
          <w:tcPr>
            <w:tcW w:w="4788" w:type="dxa"/>
          </w:tcPr>
          <w:p w14:paraId="28AF94C0" w14:textId="77777777" w:rsidR="00DA1C13" w:rsidRDefault="00DA1C13" w:rsidP="00A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</w:tcPr>
          <w:p w14:paraId="72EA4743" w14:textId="77777777" w:rsidR="00DA1C13" w:rsidRPr="00C52C41" w:rsidDel="0095591D" w:rsidRDefault="00DA1C13" w:rsidP="00A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0BCDA6A" w14:textId="77777777" w:rsidR="00DA1C13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71,521</w:t>
            </w:r>
          </w:p>
        </w:tc>
        <w:tc>
          <w:tcPr>
            <w:tcW w:w="271" w:type="dxa"/>
          </w:tcPr>
          <w:p w14:paraId="0813DEC4" w14:textId="77777777" w:rsidR="00DA1C13" w:rsidRPr="00C52C41" w:rsidRDefault="00DA1C13" w:rsidP="00A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D55B8E6" w14:textId="77777777" w:rsidR="00DA1C13" w:rsidRDefault="00DA1C13" w:rsidP="00A9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39,850</w:t>
            </w:r>
          </w:p>
        </w:tc>
      </w:tr>
      <w:tr w:rsidR="00E60CBB" w:rsidRPr="00C52C41" w14:paraId="26AFA6CD" w14:textId="77777777" w:rsidTr="00C06488">
        <w:tc>
          <w:tcPr>
            <w:tcW w:w="4788" w:type="dxa"/>
          </w:tcPr>
          <w:p w14:paraId="23364D87" w14:textId="09A1F15B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810" w:type="dxa"/>
          </w:tcPr>
          <w:p w14:paraId="754909FC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10EF80" w14:textId="6A19B027" w:rsidR="00E60CBB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62,635</w:t>
            </w:r>
          </w:p>
        </w:tc>
        <w:tc>
          <w:tcPr>
            <w:tcW w:w="271" w:type="dxa"/>
          </w:tcPr>
          <w:p w14:paraId="3AC0CB28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13E8637" w14:textId="7E4F2089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81,448</w:t>
            </w:r>
          </w:p>
        </w:tc>
      </w:tr>
      <w:tr w:rsidR="00E60CBB" w:rsidRPr="00C52C41" w14:paraId="315357E9" w14:textId="77777777" w:rsidTr="00C06488">
        <w:tc>
          <w:tcPr>
            <w:tcW w:w="4788" w:type="dxa"/>
          </w:tcPr>
          <w:p w14:paraId="27004F14" w14:textId="4CC67C5C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810" w:type="dxa"/>
          </w:tcPr>
          <w:p w14:paraId="51E678D9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B6FAB8" w14:textId="5E577B50" w:rsidR="00E60CBB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18,545</w:t>
            </w:r>
          </w:p>
        </w:tc>
        <w:tc>
          <w:tcPr>
            <w:tcW w:w="271" w:type="dxa"/>
          </w:tcPr>
          <w:p w14:paraId="33BD2F2C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BC78C03" w14:textId="75AC51B4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</w:tr>
      <w:tr w:rsidR="00E60CBB" w:rsidRPr="00C52C41" w14:paraId="1B921E9F" w14:textId="77777777" w:rsidTr="006F3357">
        <w:tc>
          <w:tcPr>
            <w:tcW w:w="4788" w:type="dxa"/>
          </w:tcPr>
          <w:p w14:paraId="562B3B06" w14:textId="77777777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810" w:type="dxa"/>
          </w:tcPr>
          <w:p w14:paraId="53842FC4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296333" w14:textId="3E76433E" w:rsidR="00E60CBB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10,765</w:t>
            </w:r>
          </w:p>
        </w:tc>
        <w:tc>
          <w:tcPr>
            <w:tcW w:w="271" w:type="dxa"/>
          </w:tcPr>
          <w:p w14:paraId="7BCF4BB4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5A9830B9" w14:textId="6EA9F5B9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11,780</w:t>
            </w:r>
          </w:p>
        </w:tc>
      </w:tr>
      <w:tr w:rsidR="00E60CBB" w:rsidRPr="00C52C41" w14:paraId="78D494D8" w14:textId="77777777" w:rsidTr="006F3357">
        <w:tc>
          <w:tcPr>
            <w:tcW w:w="4788" w:type="dxa"/>
          </w:tcPr>
          <w:p w14:paraId="16B6D3A4" w14:textId="3FE0FCC1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ค่าธรรมเนียมทางวิชาชีพค้างจ่าย</w:t>
            </w:r>
          </w:p>
        </w:tc>
        <w:tc>
          <w:tcPr>
            <w:tcW w:w="810" w:type="dxa"/>
          </w:tcPr>
          <w:p w14:paraId="7EE2079A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4A94A8" w14:textId="1F451FDB" w:rsidR="00E60CBB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9,853</w:t>
            </w:r>
          </w:p>
        </w:tc>
        <w:tc>
          <w:tcPr>
            <w:tcW w:w="271" w:type="dxa"/>
          </w:tcPr>
          <w:p w14:paraId="0835D8A9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14C586E4" w14:textId="2D739719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9,802</w:t>
            </w:r>
          </w:p>
        </w:tc>
      </w:tr>
      <w:tr w:rsidR="00E60CBB" w:rsidRPr="00C52C41" w14:paraId="49188EC6" w14:textId="77777777" w:rsidTr="00221BDC">
        <w:tc>
          <w:tcPr>
            <w:tcW w:w="4788" w:type="dxa"/>
          </w:tcPr>
          <w:p w14:paraId="557409C2" w14:textId="61344559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5FA73835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243633" w14:textId="2901ABC5" w:rsidR="00E60CBB" w:rsidRPr="00033FC1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11,151</w:t>
            </w:r>
          </w:p>
        </w:tc>
        <w:tc>
          <w:tcPr>
            <w:tcW w:w="271" w:type="dxa"/>
            <w:vAlign w:val="bottom"/>
          </w:tcPr>
          <w:p w14:paraId="61402069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74284CD5" w14:textId="153D9F55" w:rsidR="00E60CBB" w:rsidRPr="00B43443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19,450</w:t>
            </w:r>
          </w:p>
        </w:tc>
      </w:tr>
      <w:tr w:rsidR="00E60CBB" w:rsidRPr="00C52C41" w14:paraId="24E0E02D" w14:textId="77777777" w:rsidTr="00221BDC">
        <w:tc>
          <w:tcPr>
            <w:tcW w:w="4788" w:type="dxa"/>
          </w:tcPr>
          <w:p w14:paraId="4FA1CC19" w14:textId="3B4B0CCD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1FCBA1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7D38C39" w14:textId="13F459A7" w:rsidR="00E60CBB" w:rsidRPr="001C2226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310,688</w:t>
            </w:r>
          </w:p>
        </w:tc>
        <w:tc>
          <w:tcPr>
            <w:tcW w:w="271" w:type="dxa"/>
            <w:vAlign w:val="bottom"/>
          </w:tcPr>
          <w:p w14:paraId="29B72B0B" w14:textId="77777777" w:rsidR="00E60CBB" w:rsidRPr="001C2226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72FB11A5" w14:textId="090A4139" w:rsidR="00E60CBB" w:rsidRPr="001C2226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285,358</w:t>
            </w:r>
          </w:p>
        </w:tc>
      </w:tr>
      <w:tr w:rsidR="00E60CBB" w:rsidRPr="00C52C41" w14:paraId="5C59CC32" w14:textId="77777777" w:rsidTr="00221BDC">
        <w:tc>
          <w:tcPr>
            <w:tcW w:w="4788" w:type="dxa"/>
          </w:tcPr>
          <w:p w14:paraId="6204F44A" w14:textId="448AC13B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31CA1D5" w14:textId="77777777" w:rsidR="00E60CBB" w:rsidRPr="00C52C41" w:rsidDel="0095591D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95840" w14:textId="40D34AC6" w:rsidR="00E60CBB" w:rsidRPr="00B43443" w:rsidRDefault="00DA1C13" w:rsidP="006B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362,627</w:t>
            </w:r>
          </w:p>
        </w:tc>
        <w:tc>
          <w:tcPr>
            <w:tcW w:w="271" w:type="dxa"/>
          </w:tcPr>
          <w:p w14:paraId="463B4A12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6B955E91" w14:textId="42DB6DD1" w:rsidR="00E60CBB" w:rsidRPr="00B43443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326,952</w:t>
            </w:r>
          </w:p>
        </w:tc>
      </w:tr>
    </w:tbl>
    <w:p w14:paraId="2DCB007C" w14:textId="30F073F3" w:rsidR="009A0060" w:rsidRDefault="009A0060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9EE3471" w14:textId="0FA59F5A" w:rsidR="00E918A6" w:rsidRDefault="008866F7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607F4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  <w:r w:rsidR="00E918A6" w:rsidRPr="00C52C41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725ED520" w14:textId="77777777" w:rsidR="00CF7C61" w:rsidRPr="00C52C41" w:rsidRDefault="00CF7C61" w:rsidP="004F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7"/>
        <w:gridCol w:w="1710"/>
        <w:gridCol w:w="270"/>
        <w:gridCol w:w="1701"/>
      </w:tblGrid>
      <w:tr w:rsidR="00E60CBB" w:rsidRPr="00C52C41" w14:paraId="28F2BC8F" w14:textId="77777777" w:rsidTr="002C5C0E">
        <w:tc>
          <w:tcPr>
            <w:tcW w:w="5607" w:type="dxa"/>
          </w:tcPr>
          <w:p w14:paraId="2556B6B9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ACA98F" w14:textId="35DF69D6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1CF177F7" w14:textId="77777777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6940E3A" w14:textId="37454CD2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E60CBB" w:rsidRPr="00C52C41" w14:paraId="53541DE3" w14:textId="77777777" w:rsidTr="002C5C0E">
        <w:tc>
          <w:tcPr>
            <w:tcW w:w="5607" w:type="dxa"/>
          </w:tcPr>
          <w:p w14:paraId="0C719D5E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AEDA7D" w14:textId="78A0F252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3800E838" w14:textId="77777777" w:rsidR="00E60CBB" w:rsidRPr="00284595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5D97B19" w14:textId="517D326B" w:rsidR="00E60CBB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77067" w:rsidRPr="00C52C41" w14:paraId="7DAB02F8" w14:textId="77777777" w:rsidTr="002C5C0E">
        <w:tc>
          <w:tcPr>
            <w:tcW w:w="5607" w:type="dxa"/>
          </w:tcPr>
          <w:p w14:paraId="03388C99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81" w:type="dxa"/>
            <w:gridSpan w:val="3"/>
          </w:tcPr>
          <w:p w14:paraId="2B768A79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77067" w:rsidRPr="00C52C41" w14:paraId="227D60D8" w14:textId="77777777" w:rsidTr="002C5C0E">
        <w:tc>
          <w:tcPr>
            <w:tcW w:w="5607" w:type="dxa"/>
          </w:tcPr>
          <w:p w14:paraId="249DF216" w14:textId="25FE93A9" w:rsidR="00777067" w:rsidRPr="00C52C41" w:rsidRDefault="00005B42" w:rsidP="007770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5A5CF18F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BE44D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622048" w14:textId="77777777" w:rsidR="00777067" w:rsidRPr="00C52C4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A65" w:rsidRPr="00C52C41" w14:paraId="620FF592" w14:textId="77777777" w:rsidTr="002C5C0E">
        <w:tc>
          <w:tcPr>
            <w:tcW w:w="5607" w:type="dxa"/>
          </w:tcPr>
          <w:p w14:paraId="6A947448" w14:textId="54D193E5" w:rsidR="00DC2A65" w:rsidRPr="00DC2A65" w:rsidRDefault="00DC2A65" w:rsidP="0077706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710" w:type="dxa"/>
          </w:tcPr>
          <w:p w14:paraId="5C3DDD6C" w14:textId="77777777"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6E52" w14:textId="77777777"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E923D2" w14:textId="77777777" w:rsidR="00DC2A65" w:rsidRPr="00C52C41" w:rsidRDefault="00DC2A6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CBB" w:rsidRPr="00C52C41" w14:paraId="2162AAEE" w14:textId="77777777" w:rsidTr="002C5C0E">
        <w:tc>
          <w:tcPr>
            <w:tcW w:w="5607" w:type="dxa"/>
          </w:tcPr>
          <w:p w14:paraId="3EF90D85" w14:textId="77777777" w:rsidR="00E60CBB" w:rsidRPr="00C52C41" w:rsidRDefault="00E60CBB" w:rsidP="00E60CBB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738872FE" w14:textId="6D9DB5D2" w:rsidR="00E60CBB" w:rsidRPr="00ED18B7" w:rsidRDefault="000139C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302,252</w:t>
            </w:r>
          </w:p>
        </w:tc>
        <w:tc>
          <w:tcPr>
            <w:tcW w:w="270" w:type="dxa"/>
          </w:tcPr>
          <w:p w14:paraId="54B065A5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385006" w14:textId="365E037B" w:rsidR="00E60CBB" w:rsidRPr="00ED18B7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263,733</w:t>
            </w:r>
          </w:p>
        </w:tc>
      </w:tr>
      <w:tr w:rsidR="00E60CBB" w:rsidRPr="00C52C41" w14:paraId="0144D6F3" w14:textId="77777777" w:rsidTr="002C5C0E">
        <w:tc>
          <w:tcPr>
            <w:tcW w:w="5607" w:type="dxa"/>
          </w:tcPr>
          <w:p w14:paraId="61444181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291D1ED" w14:textId="7DDFAE46" w:rsidR="00E60CBB" w:rsidRPr="00ED18B7" w:rsidRDefault="000139C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15,161</w:t>
            </w:r>
          </w:p>
        </w:tc>
        <w:tc>
          <w:tcPr>
            <w:tcW w:w="270" w:type="dxa"/>
          </w:tcPr>
          <w:p w14:paraId="7F2F1F53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D1B620" w14:textId="6BD43047" w:rsidR="00E60CBB" w:rsidRPr="00ED18B7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15,134</w:t>
            </w:r>
          </w:p>
        </w:tc>
      </w:tr>
      <w:tr w:rsidR="00E60CBB" w:rsidRPr="00C52C41" w14:paraId="0B638B1F" w14:textId="77777777" w:rsidTr="002C5C0E">
        <w:tc>
          <w:tcPr>
            <w:tcW w:w="5607" w:type="dxa"/>
          </w:tcPr>
          <w:p w14:paraId="48F6DC47" w14:textId="77777777" w:rsidR="00E60CBB" w:rsidRPr="00C52C41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6D6BE2" w14:textId="3A07AD80" w:rsidR="00E60CBB" w:rsidRPr="00ED18B7" w:rsidRDefault="000139C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317,413</w:t>
            </w:r>
          </w:p>
        </w:tc>
        <w:tc>
          <w:tcPr>
            <w:tcW w:w="270" w:type="dxa"/>
            <w:vAlign w:val="bottom"/>
          </w:tcPr>
          <w:p w14:paraId="1DD0851C" w14:textId="77777777" w:rsidR="00E60CBB" w:rsidRPr="00ED18B7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8F4C00" w14:textId="121F7C30" w:rsidR="00E60CBB" w:rsidRPr="00ED18B7" w:rsidRDefault="00E60CBB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278,867</w:t>
            </w:r>
          </w:p>
        </w:tc>
      </w:tr>
    </w:tbl>
    <w:p w14:paraId="04DCE60D" w14:textId="699D975C" w:rsidR="00F02BF6" w:rsidRDefault="00F02BF6" w:rsidP="0096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cs/>
        </w:rPr>
      </w:pPr>
    </w:p>
    <w:p w14:paraId="5DC481EE" w14:textId="77777777" w:rsidR="00F02BF6" w:rsidRDefault="00F02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9"/>
        <w:gridCol w:w="1710"/>
        <w:gridCol w:w="288"/>
        <w:gridCol w:w="1701"/>
      </w:tblGrid>
      <w:tr w:rsidR="00777067" w:rsidRPr="00CF7C61" w14:paraId="1A34C2F8" w14:textId="77777777" w:rsidTr="002C5C0E">
        <w:tc>
          <w:tcPr>
            <w:tcW w:w="5589" w:type="dxa"/>
          </w:tcPr>
          <w:p w14:paraId="3000661C" w14:textId="0A70CAA3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</w:t>
            </w:r>
            <w:r w:rsidR="007613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607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3B4D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710" w:type="dxa"/>
          </w:tcPr>
          <w:p w14:paraId="1A5A0748" w14:textId="40202179" w:rsidR="00777067" w:rsidRPr="00284595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0AD61719" w14:textId="7049ADD5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40C790" w14:textId="6174C0E8" w:rsidR="00777067" w:rsidRPr="00284595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4D28" w:rsidRPr="00CF7C61" w14:paraId="610DB2B3" w14:textId="77777777" w:rsidTr="002C5C0E">
        <w:tc>
          <w:tcPr>
            <w:tcW w:w="5589" w:type="dxa"/>
          </w:tcPr>
          <w:p w14:paraId="2C00E0CA" w14:textId="77777777" w:rsidR="003B4D28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8BC6E97" w14:textId="77777777" w:rsidR="003B4D28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FEB5C17" w14:textId="77777777" w:rsidR="003B4D28" w:rsidRPr="00284595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38B1E6" w14:textId="591998D8" w:rsidR="003B4D28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3B4D28" w:rsidRPr="00CF7C61" w14:paraId="62058D23" w14:textId="77777777" w:rsidTr="000E5664">
        <w:tc>
          <w:tcPr>
            <w:tcW w:w="5589" w:type="dxa"/>
          </w:tcPr>
          <w:p w14:paraId="4AD01216" w14:textId="77777777" w:rsidR="003B4D28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9" w:type="dxa"/>
            <w:gridSpan w:val="3"/>
          </w:tcPr>
          <w:p w14:paraId="45F84F43" w14:textId="0F3D970B" w:rsidR="003B4D28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77067" w:rsidRPr="00CF7C61" w14:paraId="00EBEF0A" w14:textId="77777777" w:rsidTr="002C5C0E">
        <w:trPr>
          <w:trHeight w:val="299"/>
        </w:trPr>
        <w:tc>
          <w:tcPr>
            <w:tcW w:w="5589" w:type="dxa"/>
          </w:tcPr>
          <w:p w14:paraId="3AE81B7C" w14:textId="77777777" w:rsidR="003B4D28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4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="003B4D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3FA3EDB" w14:textId="73E53326" w:rsidR="00777067" w:rsidRPr="00FC1FFD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99" w:type="dxa"/>
            <w:gridSpan w:val="3"/>
          </w:tcPr>
          <w:p w14:paraId="524A214A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77067" w:rsidRPr="00CF7C61" w14:paraId="42090106" w14:textId="77777777" w:rsidTr="002C5C0E">
        <w:tc>
          <w:tcPr>
            <w:tcW w:w="5589" w:type="dxa"/>
          </w:tcPr>
          <w:p w14:paraId="763DF1A6" w14:textId="77777777" w:rsidR="00777067" w:rsidRPr="00CF7C61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16C7527" w14:textId="03014533" w:rsidR="00777067" w:rsidRPr="001658BF" w:rsidRDefault="000139C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52,960</w:t>
            </w:r>
          </w:p>
        </w:tc>
        <w:tc>
          <w:tcPr>
            <w:tcW w:w="288" w:type="dxa"/>
          </w:tcPr>
          <w:p w14:paraId="78D72451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993EBE" w14:textId="70060F8E" w:rsidR="00777067" w:rsidRPr="001658BF" w:rsidRDefault="000139C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7,118</w:t>
            </w:r>
          </w:p>
        </w:tc>
      </w:tr>
      <w:tr w:rsidR="00777067" w:rsidRPr="00CF7C61" w14:paraId="7B4EC6C0" w14:textId="77777777" w:rsidTr="002C5C0E">
        <w:tc>
          <w:tcPr>
            <w:tcW w:w="5589" w:type="dxa"/>
          </w:tcPr>
          <w:p w14:paraId="6E7922B6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C6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83590A9" w14:textId="3F0F62EB" w:rsidR="00777067" w:rsidRPr="001658BF" w:rsidRDefault="000139C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88" w:type="dxa"/>
          </w:tcPr>
          <w:p w14:paraId="79FB76A3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69"/>
              </w:tabs>
              <w:spacing w:line="240" w:lineRule="auto"/>
              <w:ind w:left="-108" w:right="-108" w:firstLine="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0343DA" w14:textId="79C6AD78" w:rsidR="00777067" w:rsidRPr="001658BF" w:rsidRDefault="000139C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288" w:firstLine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B044E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777067" w:rsidRPr="00CF7C61" w14:paraId="7B38AC62" w14:textId="77777777" w:rsidTr="002C5C0E">
        <w:tc>
          <w:tcPr>
            <w:tcW w:w="5589" w:type="dxa"/>
          </w:tcPr>
          <w:p w14:paraId="182BBBA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0CB7C24" w14:textId="152A585D" w:rsidR="00777067" w:rsidRPr="001658BF" w:rsidRDefault="000139C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53,746</w:t>
            </w:r>
          </w:p>
        </w:tc>
        <w:tc>
          <w:tcPr>
            <w:tcW w:w="288" w:type="dxa"/>
            <w:vAlign w:val="bottom"/>
          </w:tcPr>
          <w:p w14:paraId="796655E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FB7808" w14:textId="1B41E242" w:rsidR="00777067" w:rsidRPr="001658BF" w:rsidRDefault="000139C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 w:firstLine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7,63</w:t>
            </w:r>
            <w:r w:rsidR="00B044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310F7F1E" w14:textId="77777777" w:rsidR="00651A1C" w:rsidRPr="00871783" w:rsidRDefault="00651A1C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  <w:lang w:val="en-GB"/>
        </w:rPr>
      </w:pPr>
    </w:p>
    <w:p w14:paraId="26364BA7" w14:textId="13C96AB6" w:rsidR="00595919" w:rsidRPr="00CF7C61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  <w:t>ผลประโยชน์หลังออกจากงาน</w:t>
      </w:r>
    </w:p>
    <w:p w14:paraId="0C0100DD" w14:textId="77777777" w:rsidR="00595919" w:rsidRPr="00871783" w:rsidRDefault="00595919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D8AE4CC" w14:textId="75779207" w:rsidR="00E918A6" w:rsidRDefault="00E918A6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CC75B2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 xml:space="preserve">2541 </w:t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6A3BE00B" w14:textId="77777777" w:rsidR="00CC75B2" w:rsidRPr="00871783" w:rsidRDefault="00CC75B2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60EEE86" w14:textId="4A353F52" w:rsidR="00CC75B2" w:rsidRDefault="00CC75B2" w:rsidP="0067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0D38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</w:t>
      </w:r>
      <w:r w:rsidR="00673087">
        <w:rPr>
          <w:rFonts w:ascii="Angsana New" w:hAnsi="Angsana New" w:hint="cs"/>
          <w:sz w:val="30"/>
          <w:szCs w:val="30"/>
          <w:cs/>
        </w:rPr>
        <w:t>ดอกเบี้ย</w:t>
      </w:r>
    </w:p>
    <w:p w14:paraId="77CB1490" w14:textId="77777777" w:rsidR="001A433F" w:rsidRPr="001A433F" w:rsidRDefault="001A433F" w:rsidP="0067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0A4635" w14:textId="69590AC1" w:rsidR="0085220E" w:rsidRPr="00D04118" w:rsidRDefault="0085220E" w:rsidP="0085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2404C">
        <w:rPr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2B343FFD" w14:textId="77777777" w:rsidR="00CF7C61" w:rsidRPr="00871783" w:rsidRDefault="00CF7C61" w:rsidP="00CF7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777067" w:rsidRPr="00CF7C61" w14:paraId="3C6C376A" w14:textId="77777777" w:rsidTr="00C06488">
        <w:tc>
          <w:tcPr>
            <w:tcW w:w="5598" w:type="dxa"/>
          </w:tcPr>
          <w:p w14:paraId="21B2929F" w14:textId="6A1DC09B" w:rsidR="00777067" w:rsidRPr="00CF7C61" w:rsidRDefault="0076134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B00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710" w:type="dxa"/>
          </w:tcPr>
          <w:p w14:paraId="5AAFA218" w14:textId="52545F79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EA65BC" w14:textId="77777777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4DB02B" w14:textId="60F5C86A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3B4D28" w:rsidRPr="00CF7C61" w14:paraId="5F31E48F" w14:textId="77777777" w:rsidTr="00C06488">
        <w:tc>
          <w:tcPr>
            <w:tcW w:w="5598" w:type="dxa"/>
          </w:tcPr>
          <w:p w14:paraId="4D85F28C" w14:textId="77777777" w:rsidR="003B4D28" w:rsidRPr="00CF7C61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6B6B5A2" w14:textId="77777777" w:rsidR="003B4D28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62DA59" w14:textId="77777777" w:rsidR="003B4D28" w:rsidRPr="00284595" w:rsidRDefault="003B4D28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5F61A5" w14:textId="3BAED956" w:rsidR="003B4D28" w:rsidRDefault="00F7043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777067" w:rsidRPr="00CF7C61" w14:paraId="6AE7A9F4" w14:textId="77777777" w:rsidTr="00C06488">
        <w:tc>
          <w:tcPr>
            <w:tcW w:w="5598" w:type="dxa"/>
          </w:tcPr>
          <w:p w14:paraId="1E96B686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6E5046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CF7C61" w14:paraId="160190D5" w14:textId="77777777" w:rsidTr="00C06488">
        <w:tc>
          <w:tcPr>
            <w:tcW w:w="5598" w:type="dxa"/>
          </w:tcPr>
          <w:p w14:paraId="546FE61B" w14:textId="0897FC59" w:rsidR="00777067" w:rsidRPr="00C63F36" w:rsidRDefault="00777067" w:rsidP="00777067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63DB8C5F" w14:textId="33050ED4" w:rsidR="00777067" w:rsidRPr="00493246" w:rsidRDefault="000139CB" w:rsidP="009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263,733</w:t>
            </w:r>
          </w:p>
        </w:tc>
        <w:tc>
          <w:tcPr>
            <w:tcW w:w="270" w:type="dxa"/>
          </w:tcPr>
          <w:p w14:paraId="78A50E4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226820" w14:textId="1861961E" w:rsidR="00777067" w:rsidRPr="00493246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</w:t>
            </w:r>
            <w:r w:rsidR="001A433F">
              <w:rPr>
                <w:rFonts w:ascii="Angsana New" w:hAnsi="Angsana New" w:hint="cs"/>
                <w:sz w:val="30"/>
                <w:szCs w:val="30"/>
                <w:cs/>
              </w:rPr>
              <w:t>199</w:t>
            </w:r>
          </w:p>
        </w:tc>
      </w:tr>
      <w:tr w:rsidR="00777067" w:rsidRPr="00871783" w14:paraId="3365CD2D" w14:textId="77777777" w:rsidTr="00C82899">
        <w:trPr>
          <w:trHeight w:val="70"/>
        </w:trPr>
        <w:tc>
          <w:tcPr>
            <w:tcW w:w="5598" w:type="dxa"/>
          </w:tcPr>
          <w:p w14:paraId="52A95E91" w14:textId="77777777" w:rsidR="00777067" w:rsidRPr="00871783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69DC53B" w14:textId="77777777" w:rsidR="00777067" w:rsidRPr="00871783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DA43922" w14:textId="77777777" w:rsidR="00777067" w:rsidRPr="0087178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03098E2" w14:textId="77777777" w:rsidR="00777067" w:rsidRPr="0087178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CF7C61" w14:paraId="5C64CE87" w14:textId="77777777" w:rsidTr="00C06488">
        <w:tc>
          <w:tcPr>
            <w:tcW w:w="5598" w:type="dxa"/>
          </w:tcPr>
          <w:p w14:paraId="637CFE3A" w14:textId="453D0ABF" w:rsidR="00777067" w:rsidRPr="00C63F36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14:paraId="4D31F0D4" w14:textId="77777777" w:rsidR="00777067" w:rsidRPr="00493246" w:rsidRDefault="00777067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D53A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30CE3D" w14:textId="77777777" w:rsidR="00777067" w:rsidRPr="00493246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9CB" w:rsidRPr="00CF7C61" w14:paraId="6FDBC11D" w14:textId="77777777" w:rsidTr="00C06488">
        <w:tc>
          <w:tcPr>
            <w:tcW w:w="5598" w:type="dxa"/>
          </w:tcPr>
          <w:p w14:paraId="3748BD7D" w14:textId="7CBBB548" w:rsidR="000139CB" w:rsidRPr="000139CB" w:rsidRDefault="000139CB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710" w:type="dxa"/>
          </w:tcPr>
          <w:p w14:paraId="7C9A2BF7" w14:textId="4D86B653" w:rsidR="000139CB" w:rsidRPr="00493246" w:rsidRDefault="000139CB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>
              <w:rPr>
                <w:rFonts w:ascii="Angsana New" w:hAnsi="Angsana New"/>
                <w:sz w:val="30"/>
                <w:szCs w:val="30"/>
              </w:rPr>
              <w:t>,764</w:t>
            </w:r>
          </w:p>
        </w:tc>
        <w:tc>
          <w:tcPr>
            <w:tcW w:w="270" w:type="dxa"/>
          </w:tcPr>
          <w:p w14:paraId="41958E7A" w14:textId="77777777" w:rsidR="000139CB" w:rsidRPr="00CF7C61" w:rsidRDefault="000139C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87BFF4" w14:textId="51477B79" w:rsidR="000139CB" w:rsidRPr="00493246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7067" w:rsidRPr="00CF7C61" w14:paraId="653B24D5" w14:textId="77777777" w:rsidTr="00C06488">
        <w:tc>
          <w:tcPr>
            <w:tcW w:w="5598" w:type="dxa"/>
          </w:tcPr>
          <w:p w14:paraId="2253FF1D" w14:textId="77777777" w:rsidR="00777067" w:rsidRPr="00CF7C61" w:rsidRDefault="00777067" w:rsidP="007770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710" w:type="dxa"/>
          </w:tcPr>
          <w:p w14:paraId="0B6ECEDC" w14:textId="05300919" w:rsidR="00777067" w:rsidRPr="00493246" w:rsidRDefault="000139CB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5,266</w:t>
            </w:r>
          </w:p>
        </w:tc>
        <w:tc>
          <w:tcPr>
            <w:tcW w:w="270" w:type="dxa"/>
            <w:vAlign w:val="bottom"/>
          </w:tcPr>
          <w:p w14:paraId="350280CD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13F8C3" w14:textId="1AF1C438" w:rsidR="00777067" w:rsidRPr="00493246" w:rsidRDefault="000139CB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</w:t>
            </w:r>
            <w:r w:rsidR="001A433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77067" w:rsidRPr="00CF7C61" w14:paraId="2995DD64" w14:textId="77777777" w:rsidTr="00C06488">
        <w:tc>
          <w:tcPr>
            <w:tcW w:w="5598" w:type="dxa"/>
          </w:tcPr>
          <w:p w14:paraId="2900F0F9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4294205" w14:textId="2D3515E6" w:rsidR="00777067" w:rsidRPr="00493246" w:rsidRDefault="000139CB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270" w:type="dxa"/>
          </w:tcPr>
          <w:p w14:paraId="5DD6912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8C89F9" w14:textId="58A5824F" w:rsidR="00777067" w:rsidRPr="00493246" w:rsidRDefault="000139CB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</w:tr>
      <w:tr w:rsidR="00777067" w:rsidRPr="00CF7C61" w14:paraId="2FA2AB82" w14:textId="77777777" w:rsidTr="0026051C">
        <w:tc>
          <w:tcPr>
            <w:tcW w:w="5598" w:type="dxa"/>
          </w:tcPr>
          <w:p w14:paraId="755B0730" w14:textId="77777777" w:rsidR="00777067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2FAFAD" w14:textId="2D9DB7F2" w:rsidR="00777067" w:rsidRPr="000728F3" w:rsidRDefault="000139CB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28F3">
              <w:rPr>
                <w:rFonts w:ascii="Angsana New" w:hAnsi="Angsana New"/>
                <w:b/>
                <w:bCs/>
                <w:sz w:val="30"/>
                <w:szCs w:val="30"/>
              </w:rPr>
              <w:t>52,960</w:t>
            </w:r>
          </w:p>
        </w:tc>
        <w:tc>
          <w:tcPr>
            <w:tcW w:w="270" w:type="dxa"/>
          </w:tcPr>
          <w:p w14:paraId="007367C7" w14:textId="77777777" w:rsidR="00777067" w:rsidRPr="000728F3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60EE4B" w14:textId="758A002A" w:rsidR="00777067" w:rsidRPr="000728F3" w:rsidRDefault="000139CB" w:rsidP="009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28F3">
              <w:rPr>
                <w:rFonts w:ascii="Angsana New" w:hAnsi="Angsana New"/>
                <w:b/>
                <w:bCs/>
                <w:sz w:val="30"/>
                <w:szCs w:val="30"/>
              </w:rPr>
              <w:t>7,11</w:t>
            </w:r>
            <w:r w:rsidR="001A433F" w:rsidRPr="000728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9528DA" w:rsidRPr="00871783" w14:paraId="32B5B258" w14:textId="77777777" w:rsidTr="0026051C">
        <w:tc>
          <w:tcPr>
            <w:tcW w:w="5598" w:type="dxa"/>
          </w:tcPr>
          <w:p w14:paraId="78E7D01B" w14:textId="77777777" w:rsidR="009528DA" w:rsidRPr="00871783" w:rsidRDefault="009528D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0279F4E" w14:textId="77777777" w:rsidR="009528DA" w:rsidRPr="00871783" w:rsidRDefault="009528DA" w:rsidP="00CD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B176B26" w14:textId="77777777" w:rsidR="009528DA" w:rsidRPr="00871783" w:rsidRDefault="009528DA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C76555E" w14:textId="77777777" w:rsidR="009528DA" w:rsidRPr="00871783" w:rsidRDefault="009528DA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139CB" w:rsidRPr="00CF7C61" w14:paraId="1CEA04ED" w14:textId="77777777" w:rsidTr="00C06488">
        <w:tc>
          <w:tcPr>
            <w:tcW w:w="5598" w:type="dxa"/>
          </w:tcPr>
          <w:p w14:paraId="27F1B6B4" w14:textId="3A2BCC6F" w:rsidR="000139CB" w:rsidRPr="000F078E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</w:tcPr>
          <w:p w14:paraId="7EFAE397" w14:textId="77777777" w:rsidR="000139CB" w:rsidRPr="00493246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A0DA4" w14:textId="77777777" w:rsidR="000139CB" w:rsidRPr="00CF7C61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EA3B1A" w14:textId="77777777" w:rsidR="000139CB" w:rsidRPr="00493246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9CB" w:rsidRPr="00172ECE" w14:paraId="7E44263A" w14:textId="77777777" w:rsidTr="00C06488">
        <w:tc>
          <w:tcPr>
            <w:tcW w:w="5598" w:type="dxa"/>
          </w:tcPr>
          <w:p w14:paraId="58CBBF94" w14:textId="63DE6399" w:rsidR="000139CB" w:rsidRPr="00CF7C61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81758C" w14:textId="0CAC0B41" w:rsidR="000139CB" w:rsidRPr="00493246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(14,441)</w:t>
            </w:r>
          </w:p>
        </w:tc>
        <w:tc>
          <w:tcPr>
            <w:tcW w:w="270" w:type="dxa"/>
          </w:tcPr>
          <w:p w14:paraId="50873B19" w14:textId="77777777" w:rsidR="000139CB" w:rsidRPr="00CF7C61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EF3139B" w14:textId="3563B5D7" w:rsidR="000139CB" w:rsidRPr="00493246" w:rsidRDefault="000139CB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(1,607)</w:t>
            </w:r>
          </w:p>
        </w:tc>
      </w:tr>
      <w:tr w:rsidR="000139CB" w:rsidRPr="00871783" w14:paraId="36D36525" w14:textId="77777777" w:rsidTr="00C82899">
        <w:trPr>
          <w:trHeight w:val="82"/>
        </w:trPr>
        <w:tc>
          <w:tcPr>
            <w:tcW w:w="5598" w:type="dxa"/>
          </w:tcPr>
          <w:p w14:paraId="177B8844" w14:textId="77777777" w:rsidR="000139CB" w:rsidRPr="00871783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2762A7" w14:textId="77777777" w:rsidR="000139CB" w:rsidRPr="00871783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31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00AB95" w14:textId="77777777" w:rsidR="000139CB" w:rsidRPr="00871783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FC36A56" w14:textId="77777777" w:rsidR="000139CB" w:rsidRPr="00871783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139CB" w:rsidRPr="00172ECE" w14:paraId="2814634A" w14:textId="77777777" w:rsidTr="000139CB">
        <w:trPr>
          <w:trHeight w:val="70"/>
        </w:trPr>
        <w:tc>
          <w:tcPr>
            <w:tcW w:w="5598" w:type="dxa"/>
            <w:vAlign w:val="bottom"/>
          </w:tcPr>
          <w:p w14:paraId="66DC18AD" w14:textId="49185336" w:rsidR="000139CB" w:rsidRPr="00172ECE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4AB95B1" w14:textId="025536DD" w:rsidR="000139CB" w:rsidRPr="000139CB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302,252</w:t>
            </w:r>
          </w:p>
        </w:tc>
        <w:tc>
          <w:tcPr>
            <w:tcW w:w="270" w:type="dxa"/>
            <w:vAlign w:val="bottom"/>
          </w:tcPr>
          <w:p w14:paraId="659A6FE8" w14:textId="77777777" w:rsidR="000139CB" w:rsidRPr="00C82899" w:rsidRDefault="000139CB" w:rsidP="0001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0C3F17E" w14:textId="05863715" w:rsidR="000139CB" w:rsidRPr="0085220E" w:rsidRDefault="000139CB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306,710</w:t>
            </w:r>
          </w:p>
        </w:tc>
      </w:tr>
    </w:tbl>
    <w:p w14:paraId="1ED9B4CE" w14:textId="74641B5E" w:rsidR="008F1332" w:rsidRPr="00B0181B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20FA07D9" w14:textId="77777777" w:rsidR="008F1332" w:rsidRPr="002173CC" w:rsidRDefault="008F1332" w:rsidP="008F1332">
      <w:pPr>
        <w:spacing w:line="240" w:lineRule="auto"/>
        <w:ind w:right="389" w:firstLine="540"/>
        <w:rPr>
          <w:rFonts w:ascii="Angsana New" w:hAnsi="Angsana New"/>
          <w:color w:val="000000"/>
          <w:sz w:val="20"/>
          <w:szCs w:val="20"/>
        </w:rPr>
      </w:pPr>
    </w:p>
    <w:p w14:paraId="330BCE79" w14:textId="4A66581A" w:rsidR="008F1332" w:rsidRDefault="008F1332" w:rsidP="008F1332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534EB1E3" w14:textId="77777777" w:rsidR="006D5997" w:rsidRPr="002173CC" w:rsidRDefault="006D5997" w:rsidP="008F1332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color w:val="000000"/>
          <w:sz w:val="20"/>
          <w:szCs w:val="20"/>
        </w:rPr>
      </w:pPr>
    </w:p>
    <w:p w14:paraId="0B2EDA9D" w14:textId="3FCF7337" w:rsidR="00CB46BF" w:rsidRPr="002033AF" w:rsidRDefault="00CB46BF" w:rsidP="00CB4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20"/>
          <w:szCs w:val="20"/>
        </w:rPr>
      </w:pPr>
      <w:r w:rsidRPr="0052404C">
        <w:rPr>
          <w:sz w:val="30"/>
          <w:szCs w:val="30"/>
          <w:cs/>
        </w:rPr>
        <w:t>การเปลี่ยนแปลงในมูลค่าปัจจุบันของภาระผูกพันของ</w:t>
      </w:r>
      <w:r w:rsidR="000F0A5E" w:rsidRPr="00B0181B">
        <w:rPr>
          <w:rFonts w:ascii="Angsana New" w:hAnsi="Angsana New"/>
          <w:color w:val="000000"/>
          <w:sz w:val="30"/>
          <w:szCs w:val="30"/>
          <w:cs/>
        </w:rPr>
        <w:t>ผลประโยชน์พนักงานระยะยาวอื่น</w:t>
      </w:r>
    </w:p>
    <w:p w14:paraId="1F85725C" w14:textId="77777777" w:rsidR="008F1332" w:rsidRPr="002173CC" w:rsidRDefault="008F1332" w:rsidP="008F1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710"/>
      </w:tblGrid>
      <w:tr w:rsidR="00777067" w:rsidRPr="00B0181B" w14:paraId="6E912576" w14:textId="77777777" w:rsidTr="00C06488">
        <w:tc>
          <w:tcPr>
            <w:tcW w:w="5598" w:type="dxa"/>
          </w:tcPr>
          <w:p w14:paraId="1AC400FD" w14:textId="2C1594A1" w:rsidR="00777067" w:rsidRPr="00B0181B" w:rsidRDefault="00C45E25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D50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710" w:type="dxa"/>
          </w:tcPr>
          <w:p w14:paraId="6C669D15" w14:textId="0EFEA49E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A53128" w14:textId="77777777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5B8F31" w14:textId="09F21E86" w:rsidR="00777067" w:rsidRPr="00284595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7043B" w:rsidRPr="00B0181B" w14:paraId="556C1F1E" w14:textId="77777777" w:rsidTr="00C06488">
        <w:tc>
          <w:tcPr>
            <w:tcW w:w="5598" w:type="dxa"/>
          </w:tcPr>
          <w:p w14:paraId="7DFB13A0" w14:textId="77777777" w:rsidR="00F7043B" w:rsidRDefault="00F7043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2CD0B2" w14:textId="77777777" w:rsidR="00F7043B" w:rsidRDefault="00F7043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4F01F9" w14:textId="77777777" w:rsidR="00F7043B" w:rsidRPr="00284595" w:rsidRDefault="00F7043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0B87FA" w14:textId="2889AADC" w:rsidR="00F7043B" w:rsidRDefault="00F7043B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777067" w:rsidRPr="00B0181B" w14:paraId="6B1964E7" w14:textId="77777777" w:rsidTr="00C06488">
        <w:tc>
          <w:tcPr>
            <w:tcW w:w="5598" w:type="dxa"/>
          </w:tcPr>
          <w:p w14:paraId="515717D4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539F284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067" w:rsidRPr="00B0181B" w14:paraId="11A5DF85" w14:textId="77777777" w:rsidTr="00C06488">
        <w:tc>
          <w:tcPr>
            <w:tcW w:w="5598" w:type="dxa"/>
          </w:tcPr>
          <w:p w14:paraId="4840DF8A" w14:textId="4D803EBA" w:rsidR="00777067" w:rsidRPr="00450B2A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7BCC8114" w14:textId="69113C6A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15,134</w:t>
            </w:r>
          </w:p>
        </w:tc>
        <w:tc>
          <w:tcPr>
            <w:tcW w:w="270" w:type="dxa"/>
          </w:tcPr>
          <w:p w14:paraId="6F80D533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7FE5F6" w14:textId="3E5626FF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15,522</w:t>
            </w:r>
          </w:p>
        </w:tc>
      </w:tr>
      <w:tr w:rsidR="00777067" w:rsidRPr="002173CC" w14:paraId="144D82DE" w14:textId="77777777" w:rsidTr="00C06488">
        <w:tc>
          <w:tcPr>
            <w:tcW w:w="5598" w:type="dxa"/>
          </w:tcPr>
          <w:p w14:paraId="4BD3B381" w14:textId="77777777" w:rsidR="00777067" w:rsidRPr="002173CC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39A39AD" w14:textId="77777777" w:rsidR="00777067" w:rsidRPr="002173CC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A36536" w14:textId="77777777" w:rsidR="00777067" w:rsidRPr="002173CC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D6E8767" w14:textId="77777777" w:rsidR="00777067" w:rsidRPr="002173CC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B0181B" w14:paraId="68C9B526" w14:textId="77777777" w:rsidTr="00C06488">
        <w:tc>
          <w:tcPr>
            <w:tcW w:w="5598" w:type="dxa"/>
          </w:tcPr>
          <w:p w14:paraId="7CA22947" w14:textId="4BF33A77" w:rsidR="00777067" w:rsidRPr="00C63F36" w:rsidRDefault="00777067" w:rsidP="00777067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F0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710" w:type="dxa"/>
          </w:tcPr>
          <w:p w14:paraId="7416968E" w14:textId="77777777" w:rsidR="00777067" w:rsidRPr="00493246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3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AB8E7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B43E60" w14:textId="77777777" w:rsidR="00777067" w:rsidRPr="00493246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B0181B" w14:paraId="2A3B2E3B" w14:textId="77777777" w:rsidTr="00C06488">
        <w:tc>
          <w:tcPr>
            <w:tcW w:w="5598" w:type="dxa"/>
          </w:tcPr>
          <w:p w14:paraId="1D376F90" w14:textId="3770F738" w:rsidR="00777067" w:rsidRPr="008F1332" w:rsidRDefault="00777067" w:rsidP="00440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</w:tcPr>
          <w:p w14:paraId="72BFAB58" w14:textId="4E5B2DE8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3E1D4C79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0BA164" w14:textId="1DA80EFE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777067" w:rsidRPr="00B0181B" w14:paraId="0CA6AEF1" w14:textId="77777777" w:rsidTr="00C06488">
        <w:tc>
          <w:tcPr>
            <w:tcW w:w="5598" w:type="dxa"/>
          </w:tcPr>
          <w:p w14:paraId="3B694A0D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4AAC8A" w14:textId="7927C952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38C9FF7A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85AC0E4" w14:textId="689CB383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044E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77067" w:rsidRPr="00B0181B" w14:paraId="0DD63A57" w14:textId="77777777" w:rsidTr="00C06488">
        <w:tc>
          <w:tcPr>
            <w:tcW w:w="5598" w:type="dxa"/>
          </w:tcPr>
          <w:p w14:paraId="71920B4B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AC841D9" w14:textId="6CF291BD" w:rsidR="00777067" w:rsidRPr="00154039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039"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3F92D037" w14:textId="77777777" w:rsidR="00777067" w:rsidRPr="00154039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4A9229" w14:textId="2B890309" w:rsidR="00777067" w:rsidRPr="00154039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039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B044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777067" w:rsidRPr="002173CC" w14:paraId="375BB4EB" w14:textId="77777777" w:rsidTr="00C06488">
        <w:tc>
          <w:tcPr>
            <w:tcW w:w="5598" w:type="dxa"/>
          </w:tcPr>
          <w:p w14:paraId="0453FFBF" w14:textId="77777777" w:rsidR="00777067" w:rsidRPr="002173CC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vAlign w:val="bottom"/>
          </w:tcPr>
          <w:p w14:paraId="2586E59B" w14:textId="77777777" w:rsidR="00777067" w:rsidRPr="002173CC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232D05" w14:textId="77777777" w:rsidR="00777067" w:rsidRPr="002173CC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782FE1F" w14:textId="77777777" w:rsidR="00777067" w:rsidRPr="002173CC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7067" w:rsidRPr="00B0181B" w14:paraId="7D741248" w14:textId="77777777" w:rsidTr="00C06488">
        <w:tc>
          <w:tcPr>
            <w:tcW w:w="5598" w:type="dxa"/>
          </w:tcPr>
          <w:p w14:paraId="5438640D" w14:textId="21678E3B" w:rsidR="00777067" w:rsidRPr="000F078E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F0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  <w:vAlign w:val="bottom"/>
          </w:tcPr>
          <w:p w14:paraId="126327E8" w14:textId="0AE02BE0" w:rsidR="00777067" w:rsidRPr="00B0181B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EB951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717F739" w14:textId="77777777" w:rsidR="00777067" w:rsidRPr="00B0181B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067" w:rsidRPr="00B0181B" w14:paraId="34350F09" w14:textId="77777777" w:rsidTr="00C06488">
        <w:tc>
          <w:tcPr>
            <w:tcW w:w="5598" w:type="dxa"/>
          </w:tcPr>
          <w:p w14:paraId="68EE51E2" w14:textId="1483ECFC" w:rsidR="00777067" w:rsidRPr="00B0181B" w:rsidRDefault="00777067" w:rsidP="000F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9C84384" w14:textId="54FFDBE8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(759)</w:t>
            </w:r>
          </w:p>
        </w:tc>
        <w:tc>
          <w:tcPr>
            <w:tcW w:w="270" w:type="dxa"/>
          </w:tcPr>
          <w:p w14:paraId="32D2CE75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C473E7C" w14:textId="1B376122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(6,82</w:t>
            </w:r>
            <w:r w:rsidR="00B044E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77067" w:rsidRPr="002173CC" w14:paraId="3B796949" w14:textId="77777777" w:rsidTr="00C06488">
        <w:tc>
          <w:tcPr>
            <w:tcW w:w="5598" w:type="dxa"/>
          </w:tcPr>
          <w:p w14:paraId="728EAD00" w14:textId="77777777" w:rsidR="00777067" w:rsidRPr="002173CC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8FC5F2" w14:textId="77777777" w:rsidR="00777067" w:rsidRPr="002173CC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4A9B2F3" w14:textId="77777777" w:rsidR="00777067" w:rsidRPr="002173CC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42EC8A" w14:textId="77777777" w:rsidR="00777067" w:rsidRPr="002173CC" w:rsidRDefault="00777067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77067" w:rsidRPr="00B0181B" w14:paraId="4457BD4D" w14:textId="77777777" w:rsidTr="00C06488">
        <w:tc>
          <w:tcPr>
            <w:tcW w:w="5598" w:type="dxa"/>
          </w:tcPr>
          <w:p w14:paraId="3BC8F8CD" w14:textId="3155D345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B018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D9DCD" w14:textId="19F21CDD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15,161</w:t>
            </w:r>
          </w:p>
        </w:tc>
        <w:tc>
          <w:tcPr>
            <w:tcW w:w="270" w:type="dxa"/>
          </w:tcPr>
          <w:p w14:paraId="479B8655" w14:textId="77777777" w:rsidR="00777067" w:rsidRPr="00B0181B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47D41F2" w14:textId="08B9323C" w:rsidR="00777067" w:rsidRPr="00B0181B" w:rsidRDefault="00154039" w:rsidP="0015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9,213</w:t>
            </w:r>
          </w:p>
        </w:tc>
      </w:tr>
    </w:tbl>
    <w:p w14:paraId="10DB4A2D" w14:textId="77777777" w:rsidR="002173CC" w:rsidRPr="002173CC" w:rsidRDefault="002173CC" w:rsidP="003B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p w14:paraId="710D5C25" w14:textId="1EB49595" w:rsidR="00EC671B" w:rsidRPr="003B5B81" w:rsidRDefault="00EC671B" w:rsidP="003B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B5B8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2894D840" w14:textId="77777777" w:rsidR="00EC671B" w:rsidRPr="00E97247" w:rsidRDefault="00EC671B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138DCCC" w14:textId="43E9A336" w:rsidR="00CB46BF" w:rsidRPr="00BE63B5" w:rsidRDefault="001E7CD5" w:rsidP="00BE6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color w:val="0000FF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ข้อส</w:t>
      </w:r>
      <w:r w:rsidR="000D38A6">
        <w:rPr>
          <w:rFonts w:ascii="Angsana New" w:hAnsi="Angsana New"/>
          <w:sz w:val="30"/>
          <w:szCs w:val="30"/>
          <w:cs/>
        </w:rPr>
        <w:t>มมติหลักในการประมาณการตามหลัก</w:t>
      </w:r>
      <w:r w:rsidRPr="00CF7C61">
        <w:rPr>
          <w:rFonts w:ascii="Angsana New" w:hAnsi="Angsana New"/>
          <w:sz w:val="30"/>
          <w:szCs w:val="30"/>
          <w:cs/>
        </w:rPr>
        <w:t>คณิตศาสตร์ประกันภัย ณ วันที่</w:t>
      </w:r>
      <w:r w:rsidRPr="00BE63B5">
        <w:rPr>
          <w:rFonts w:ascii="Angsana New" w:hAnsi="Angsana New"/>
          <w:sz w:val="30"/>
          <w:szCs w:val="30"/>
          <w:cs/>
        </w:rPr>
        <w:t>รายงาน</w:t>
      </w:r>
      <w:r w:rsidR="00BE63B5" w:rsidRPr="00BE63B5">
        <w:rPr>
          <w:rFonts w:ascii="Angsana New" w:hAnsi="Angsana New"/>
          <w:sz w:val="30"/>
          <w:szCs w:val="30"/>
        </w:rPr>
        <w:t xml:space="preserve"> </w:t>
      </w:r>
      <w:r w:rsidR="00BE63B5" w:rsidRPr="00BE63B5">
        <w:rPr>
          <w:rFonts w:ascii="Angsana New" w:hAnsi="Angsana New"/>
          <w:sz w:val="30"/>
          <w:szCs w:val="30"/>
          <w:cs/>
        </w:rPr>
        <w:t>(แสดงโดยวิธีถัวเฉลี่ย</w:t>
      </w:r>
      <w:r w:rsidR="00C94D5E">
        <w:rPr>
          <w:rFonts w:ascii="Angsana New" w:hAnsi="Angsana New"/>
          <w:sz w:val="30"/>
          <w:szCs w:val="30"/>
          <w:cs/>
        </w:rPr>
        <w:br/>
      </w:r>
      <w:r w:rsidR="00BE63B5" w:rsidRPr="00BE63B5">
        <w:rPr>
          <w:rFonts w:ascii="Angsana New" w:hAnsi="Angsana New"/>
          <w:sz w:val="30"/>
          <w:szCs w:val="30"/>
          <w:cs/>
        </w:rPr>
        <w:t>ถ่วงน้ำหนัก) ได้แก่</w:t>
      </w:r>
    </w:p>
    <w:p w14:paraId="2D7B7E3D" w14:textId="77777777" w:rsidR="00BE63B5" w:rsidRPr="00E97247" w:rsidRDefault="00BE63B5" w:rsidP="002C4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270"/>
        <w:gridCol w:w="1809"/>
      </w:tblGrid>
      <w:tr w:rsidR="00282469" w:rsidRPr="00CF7C61" w14:paraId="3924B39E" w14:textId="77777777" w:rsidTr="007B1FE9">
        <w:tc>
          <w:tcPr>
            <w:tcW w:w="5598" w:type="dxa"/>
          </w:tcPr>
          <w:p w14:paraId="119A0D55" w14:textId="1272E07A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DFE4168" w14:textId="1C61CF7A" w:rsidR="00282469" w:rsidRPr="00284595" w:rsidRDefault="00CB00D5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7E201037" w14:textId="77777777" w:rsidR="00282469" w:rsidRPr="00284595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2F1AFB3A" w14:textId="30FFDD1D" w:rsidR="00282469" w:rsidRPr="00284595" w:rsidRDefault="00CB00D5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7043B" w:rsidRPr="00CF7C61" w14:paraId="10B0F94B" w14:textId="77777777" w:rsidTr="007B1FE9">
        <w:tc>
          <w:tcPr>
            <w:tcW w:w="5598" w:type="dxa"/>
          </w:tcPr>
          <w:p w14:paraId="16541028" w14:textId="77777777" w:rsidR="00F7043B" w:rsidRDefault="00F7043B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FC835B" w14:textId="63281A70" w:rsidR="00F7043B" w:rsidRDefault="00CB00D5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481612" w14:textId="77777777" w:rsidR="00F7043B" w:rsidRPr="00284595" w:rsidRDefault="00F7043B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4B838C7A" w14:textId="0BCD947B" w:rsidR="00F7043B" w:rsidRDefault="00CB00D5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D16E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82469" w:rsidRPr="00CF7C61" w14:paraId="3723941F" w14:textId="77777777" w:rsidTr="007B1FE9">
        <w:tc>
          <w:tcPr>
            <w:tcW w:w="5598" w:type="dxa"/>
          </w:tcPr>
          <w:p w14:paraId="500B7C2E" w14:textId="77777777" w:rsidR="00282469" w:rsidRPr="00CF7C61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9" w:type="dxa"/>
            <w:gridSpan w:val="3"/>
          </w:tcPr>
          <w:p w14:paraId="63A7CAFF" w14:textId="77777777" w:rsidR="00282469" w:rsidRPr="00C56BAD" w:rsidRDefault="002824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6B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77067" w:rsidRPr="00CF7C61" w14:paraId="1212C044" w14:textId="77777777" w:rsidTr="007B1FE9">
        <w:tc>
          <w:tcPr>
            <w:tcW w:w="5598" w:type="dxa"/>
          </w:tcPr>
          <w:p w14:paraId="6AF629E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00B33993" w14:textId="670CDA99" w:rsidR="00777067" w:rsidRPr="00154039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039">
              <w:rPr>
                <w:rFonts w:ascii="Angsana New" w:hAnsi="Angsana New"/>
                <w:sz w:val="30"/>
                <w:szCs w:val="30"/>
              </w:rPr>
              <w:t>2.75</w:t>
            </w:r>
            <w:r w:rsidR="00254633" w:rsidRPr="00154039">
              <w:rPr>
                <w:rFonts w:ascii="Angsana New" w:hAnsi="Angsana New"/>
                <w:sz w:val="30"/>
                <w:szCs w:val="30"/>
              </w:rPr>
              <w:t xml:space="preserve"> - 2.8</w:t>
            </w:r>
          </w:p>
        </w:tc>
        <w:tc>
          <w:tcPr>
            <w:tcW w:w="270" w:type="dxa"/>
          </w:tcPr>
          <w:p w14:paraId="76B4732C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03B356BA" w14:textId="369AD59C"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9528DA">
              <w:rPr>
                <w:rFonts w:ascii="Angsana New" w:hAnsi="Angsana New"/>
                <w:sz w:val="30"/>
                <w:szCs w:val="30"/>
              </w:rPr>
              <w:t>75</w:t>
            </w:r>
            <w:r w:rsidR="00254633">
              <w:rPr>
                <w:rFonts w:ascii="Angsana New" w:hAnsi="Angsana New"/>
                <w:sz w:val="30"/>
                <w:szCs w:val="30"/>
              </w:rPr>
              <w:t xml:space="preserve"> - 2.8</w:t>
            </w:r>
          </w:p>
        </w:tc>
      </w:tr>
      <w:tr w:rsidR="00777067" w:rsidRPr="00CF7C61" w14:paraId="21402BF7" w14:textId="77777777" w:rsidTr="007B1FE9">
        <w:tc>
          <w:tcPr>
            <w:tcW w:w="5598" w:type="dxa"/>
          </w:tcPr>
          <w:p w14:paraId="7466A7FF" w14:textId="77777777" w:rsidR="00777067" w:rsidRPr="00F24574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0" w:type="dxa"/>
          </w:tcPr>
          <w:p w14:paraId="2147E3CA" w14:textId="03B8823A" w:rsidR="00777067" w:rsidRPr="00154039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039">
              <w:rPr>
                <w:rFonts w:ascii="Angsana New" w:hAnsi="Angsana New"/>
                <w:sz w:val="30"/>
                <w:szCs w:val="30"/>
              </w:rPr>
              <w:t>4.</w:t>
            </w:r>
            <w:r w:rsidR="00447BC7" w:rsidRPr="00154039">
              <w:rPr>
                <w:rFonts w:ascii="Angsana New" w:hAnsi="Angsana New"/>
                <w:sz w:val="30"/>
                <w:szCs w:val="30"/>
              </w:rPr>
              <w:t>5 -</w:t>
            </w:r>
            <w:r w:rsidR="002C4397" w:rsidRPr="00154039">
              <w:rPr>
                <w:rFonts w:ascii="Angsana New" w:hAnsi="Angsana New"/>
                <w:sz w:val="30"/>
                <w:szCs w:val="30"/>
              </w:rPr>
              <w:t xml:space="preserve"> 6</w:t>
            </w:r>
          </w:p>
        </w:tc>
        <w:tc>
          <w:tcPr>
            <w:tcW w:w="270" w:type="dxa"/>
          </w:tcPr>
          <w:p w14:paraId="5DFA837D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6E933AB5" w14:textId="428B6A67" w:rsidR="00777067" w:rsidRPr="006843C2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777067">
              <w:rPr>
                <w:rFonts w:ascii="Angsana New" w:hAnsi="Angsana New"/>
                <w:sz w:val="30"/>
                <w:szCs w:val="30"/>
              </w:rPr>
              <w:t>5</w:t>
            </w:r>
            <w:r w:rsidR="007770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7067">
              <w:rPr>
                <w:rFonts w:ascii="Angsana New" w:hAnsi="Angsana New"/>
                <w:sz w:val="30"/>
                <w:szCs w:val="30"/>
              </w:rPr>
              <w:t>-</w:t>
            </w:r>
            <w:r w:rsidR="0077706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706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77067" w:rsidRPr="00CF7C61" w14:paraId="5AAEEF8B" w14:textId="77777777" w:rsidTr="007B1FE9">
        <w:tc>
          <w:tcPr>
            <w:tcW w:w="5598" w:type="dxa"/>
          </w:tcPr>
          <w:p w14:paraId="35E36019" w14:textId="77777777" w:rsidR="00777067" w:rsidRPr="00380A5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710" w:type="dxa"/>
          </w:tcPr>
          <w:p w14:paraId="6EEA6FDA" w14:textId="219577B2" w:rsidR="00777067" w:rsidRPr="00154039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039">
              <w:rPr>
                <w:rFonts w:ascii="Angsana New" w:hAnsi="Angsana New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32D1F70E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3BFFAD7A" w14:textId="08039CD7" w:rsidR="00777067" w:rsidRPr="006843C2" w:rsidRDefault="0025463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0 - 30</w:t>
            </w:r>
          </w:p>
        </w:tc>
      </w:tr>
      <w:tr w:rsidR="00777067" w:rsidRPr="00CF7C61" w14:paraId="1AC01377" w14:textId="77777777" w:rsidTr="007B1FE9">
        <w:tc>
          <w:tcPr>
            <w:tcW w:w="5598" w:type="dxa"/>
          </w:tcPr>
          <w:p w14:paraId="0428999E" w14:textId="77777777" w:rsidR="00777067" w:rsidRPr="00380A5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710" w:type="dxa"/>
          </w:tcPr>
          <w:p w14:paraId="2499E804" w14:textId="40B7A969" w:rsidR="00777067" w:rsidRPr="00154039" w:rsidRDefault="002C439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4039">
              <w:rPr>
                <w:rFonts w:ascii="Angsana New" w:hAnsi="Angsana New"/>
                <w:sz w:val="30"/>
                <w:szCs w:val="30"/>
              </w:rPr>
              <w:t>55</w:t>
            </w:r>
            <w:r w:rsidR="00254633" w:rsidRPr="00154039">
              <w:rPr>
                <w:rFonts w:ascii="Angsana New" w:hAnsi="Angsana New"/>
                <w:sz w:val="30"/>
                <w:szCs w:val="30"/>
              </w:rPr>
              <w:t xml:space="preserve"> - 60</w:t>
            </w:r>
          </w:p>
        </w:tc>
        <w:tc>
          <w:tcPr>
            <w:tcW w:w="270" w:type="dxa"/>
          </w:tcPr>
          <w:p w14:paraId="3F669BF9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9" w:type="dxa"/>
          </w:tcPr>
          <w:p w14:paraId="5E7A73FA" w14:textId="2F02441F" w:rsidR="00777067" w:rsidRPr="006843C2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5D484451" w14:textId="77777777" w:rsidR="00440724" w:rsidRPr="00E97247" w:rsidRDefault="00440724" w:rsidP="00670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20"/>
          <w:szCs w:val="20"/>
        </w:rPr>
      </w:pPr>
    </w:p>
    <w:p w14:paraId="3904DFEE" w14:textId="0B0F8CD9" w:rsidR="00FF4C73" w:rsidRDefault="00380B45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  <w:cs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FF4C73">
        <w:rPr>
          <w:rFonts w:ascii="Angsana New" w:hAnsi="Angsana New"/>
          <w:sz w:val="30"/>
          <w:szCs w:val="30"/>
          <w:cs/>
        </w:rPr>
        <w:br w:type="page"/>
      </w:r>
    </w:p>
    <w:p w14:paraId="6F1D8201" w14:textId="4FB73D3D" w:rsidR="00431D68" w:rsidRDefault="00C131AE" w:rsidP="0037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3B5372F" w14:textId="77777777" w:rsidR="00FF4C73" w:rsidRPr="00C131AE" w:rsidRDefault="00FF4C73" w:rsidP="0037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D173151" w14:textId="6E9B1D12" w:rsidR="0025133B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</w:t>
      </w:r>
      <w:r w:rsidR="00FF4C73">
        <w:rPr>
          <w:rFonts w:ascii="Angsana New" w:hAnsi="Angsana New"/>
          <w:sz w:val="30"/>
          <w:szCs w:val="30"/>
          <w:cs/>
        </w:rPr>
        <w:br/>
      </w:r>
      <w:r w:rsidR="0025133B" w:rsidRPr="003B5B81">
        <w:rPr>
          <w:rFonts w:ascii="Angsana New" w:hAnsi="Angsana New"/>
          <w:sz w:val="30"/>
          <w:szCs w:val="30"/>
          <w:cs/>
        </w:rPr>
        <w:t>ที่กำหนดไว้เป็นจำนวนเงินดังต่อไปนี้</w:t>
      </w:r>
    </w:p>
    <w:p w14:paraId="292CDFA8" w14:textId="77777777" w:rsidR="00575029" w:rsidRPr="00AC5A32" w:rsidRDefault="00575029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5778"/>
        <w:gridCol w:w="1658"/>
        <w:gridCol w:w="236"/>
        <w:gridCol w:w="1526"/>
      </w:tblGrid>
      <w:tr w:rsidR="00C0631D" w:rsidRPr="001D2E3D" w14:paraId="121AF568" w14:textId="77777777" w:rsidTr="00E72D4B">
        <w:trPr>
          <w:tblHeader/>
        </w:trPr>
        <w:tc>
          <w:tcPr>
            <w:tcW w:w="5778" w:type="dxa"/>
          </w:tcPr>
          <w:p w14:paraId="38DFCA49" w14:textId="77777777" w:rsidR="00C0631D" w:rsidRPr="00C0631D" w:rsidRDefault="00C0631D" w:rsidP="00193E06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420" w:type="dxa"/>
            <w:gridSpan w:val="3"/>
          </w:tcPr>
          <w:p w14:paraId="7C603695" w14:textId="77777777" w:rsidR="00C0631D" w:rsidRDefault="00C0631D" w:rsidP="00C0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B5B8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133B" w:rsidRPr="003B5B81" w14:paraId="7EE2B197" w14:textId="77777777" w:rsidTr="00E72D4B">
        <w:trPr>
          <w:tblHeader/>
        </w:trPr>
        <w:tc>
          <w:tcPr>
            <w:tcW w:w="5778" w:type="dxa"/>
          </w:tcPr>
          <w:p w14:paraId="11978822" w14:textId="61D41AC0" w:rsidR="0025133B" w:rsidRDefault="0025133B" w:rsidP="00447BC7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658" w:type="dxa"/>
          </w:tcPr>
          <w:p w14:paraId="3CB6D739" w14:textId="77777777"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4D6B70DC" w14:textId="77777777" w:rsidR="0025133B" w:rsidRPr="003B5B81" w:rsidRDefault="0025133B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73F0FB39" w14:textId="77777777" w:rsidR="0025133B" w:rsidRPr="003B5B81" w:rsidRDefault="0025133B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47BC7" w:rsidRPr="003B5B81" w14:paraId="6213BA0D" w14:textId="77777777" w:rsidTr="00E72D4B">
        <w:tc>
          <w:tcPr>
            <w:tcW w:w="5778" w:type="dxa"/>
          </w:tcPr>
          <w:p w14:paraId="77C9A1D4" w14:textId="68053A49" w:rsidR="00447BC7" w:rsidRPr="003B5B81" w:rsidRDefault="00447BC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B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D5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5E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47BC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58" w:type="dxa"/>
          </w:tcPr>
          <w:p w14:paraId="0D523C27" w14:textId="77777777" w:rsidR="00447BC7" w:rsidRPr="003B5B81" w:rsidRDefault="00447BC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6DA5AA5" w14:textId="77777777" w:rsidR="00447BC7" w:rsidRPr="003B5B81" w:rsidRDefault="00447BC7" w:rsidP="00E24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21D42171" w14:textId="77777777" w:rsidR="00447BC7" w:rsidRPr="003B5B81" w:rsidRDefault="00447BC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5133B" w:rsidRPr="003B5B81" w14:paraId="7A1C7B4C" w14:textId="77777777" w:rsidTr="00E72D4B">
        <w:tc>
          <w:tcPr>
            <w:tcW w:w="5778" w:type="dxa"/>
          </w:tcPr>
          <w:p w14:paraId="59C3DFAC" w14:textId="4779CC96"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4A68A007" w14:textId="38A4F13A" w:rsidR="0025133B" w:rsidRPr="003B5B81" w:rsidRDefault="005B482F" w:rsidP="00DC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(25,971)</w:t>
            </w:r>
          </w:p>
        </w:tc>
        <w:tc>
          <w:tcPr>
            <w:tcW w:w="236" w:type="dxa"/>
            <w:vAlign w:val="center"/>
          </w:tcPr>
          <w:p w14:paraId="2ACFFE84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0863DCDB" w14:textId="4FDFE038" w:rsidR="0025133B" w:rsidRPr="003B5B81" w:rsidRDefault="005B482F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29,506</w:t>
            </w:r>
          </w:p>
        </w:tc>
      </w:tr>
      <w:tr w:rsidR="0025133B" w:rsidRPr="003B5B81" w14:paraId="2BD754B9" w14:textId="77777777" w:rsidTr="00E72D4B">
        <w:tc>
          <w:tcPr>
            <w:tcW w:w="5778" w:type="dxa"/>
          </w:tcPr>
          <w:p w14:paraId="31B3063A" w14:textId="26AA8444" w:rsidR="0025133B" w:rsidRPr="003B5B81" w:rsidRDefault="0025133B" w:rsidP="00193E06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</w:tcPr>
          <w:p w14:paraId="3C029D09" w14:textId="2D56C7C4" w:rsidR="0025133B" w:rsidRPr="003B5B81" w:rsidRDefault="005B482F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31,198</w:t>
            </w:r>
          </w:p>
        </w:tc>
        <w:tc>
          <w:tcPr>
            <w:tcW w:w="236" w:type="dxa"/>
          </w:tcPr>
          <w:p w14:paraId="4B4F446D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6" w:type="dxa"/>
          </w:tcPr>
          <w:p w14:paraId="3B00E17D" w14:textId="2CE3E49D" w:rsidR="0025133B" w:rsidRPr="003B5B81" w:rsidRDefault="005B482F" w:rsidP="0095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(27,769)</w:t>
            </w:r>
          </w:p>
        </w:tc>
      </w:tr>
      <w:tr w:rsidR="0025133B" w:rsidRPr="003B5B81" w14:paraId="6D558DF2" w14:textId="77777777" w:rsidTr="00E72D4B">
        <w:tc>
          <w:tcPr>
            <w:tcW w:w="5778" w:type="dxa"/>
          </w:tcPr>
          <w:p w14:paraId="7EDA0EA7" w14:textId="5F72B4A5" w:rsidR="0025133B" w:rsidRPr="003B5B81" w:rsidRDefault="001E0CBB" w:rsidP="0015736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7368">
              <w:rPr>
                <w:rFonts w:ascii="Angsana New" w:hAnsi="Angsana New"/>
                <w:sz w:val="30"/>
                <w:szCs w:val="30"/>
              </w:rPr>
              <w:t>20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0E710785" w14:textId="2099CD1F" w:rsidR="0025133B" w:rsidRPr="003B5B81" w:rsidRDefault="005B482F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(13,441)</w:t>
            </w:r>
          </w:p>
        </w:tc>
        <w:tc>
          <w:tcPr>
            <w:tcW w:w="236" w:type="dxa"/>
            <w:vAlign w:val="center"/>
          </w:tcPr>
          <w:p w14:paraId="213A2DB2" w14:textId="77777777" w:rsidR="0025133B" w:rsidRPr="003B5B81" w:rsidRDefault="0025133B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4FF7B7DE" w14:textId="7FD7116F" w:rsidR="0025133B" w:rsidRPr="003B5B81" w:rsidRDefault="005B482F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15,397</w:t>
            </w:r>
          </w:p>
        </w:tc>
      </w:tr>
      <w:tr w:rsidR="001A433F" w:rsidRPr="003B5B81" w14:paraId="2E46E132" w14:textId="77777777" w:rsidTr="00E72D4B">
        <w:tc>
          <w:tcPr>
            <w:tcW w:w="5778" w:type="dxa"/>
          </w:tcPr>
          <w:p w14:paraId="5B4EEE7A" w14:textId="77777777" w:rsidR="001A433F" w:rsidRPr="003B5B81" w:rsidRDefault="001A433F" w:rsidP="0015736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8" w:type="dxa"/>
            <w:vAlign w:val="center"/>
          </w:tcPr>
          <w:p w14:paraId="7E1FABB6" w14:textId="77777777" w:rsidR="001A433F" w:rsidRDefault="001A433F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B6CD1" w14:textId="77777777" w:rsidR="001A433F" w:rsidRPr="003B5B81" w:rsidRDefault="001A433F" w:rsidP="00193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715A3F9A" w14:textId="77777777" w:rsidR="001A433F" w:rsidRDefault="001A433F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1D8B" w:rsidRPr="003B5B81" w14:paraId="5CCAAD16" w14:textId="77777777" w:rsidTr="00E72D4B">
        <w:tc>
          <w:tcPr>
            <w:tcW w:w="5778" w:type="dxa"/>
          </w:tcPr>
          <w:p w14:paraId="709454F1" w14:textId="256CC304" w:rsidR="00E11D8B" w:rsidRPr="003B5B81" w:rsidRDefault="00E11D8B" w:rsidP="00E11D8B">
            <w:pPr>
              <w:tabs>
                <w:tab w:val="clear" w:pos="227"/>
                <w:tab w:val="left" w:pos="0"/>
              </w:tabs>
              <w:ind w:left="5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5B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C45E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658" w:type="dxa"/>
            <w:vAlign w:val="center"/>
          </w:tcPr>
          <w:p w14:paraId="058B8476" w14:textId="77777777" w:rsidR="00E11D8B" w:rsidRPr="003B5B81" w:rsidRDefault="00E11D8B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4654D5A" w14:textId="77777777" w:rsidR="00E11D8B" w:rsidRPr="003B5B81" w:rsidRDefault="00E11D8B" w:rsidP="00E11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4D554F29" w14:textId="77777777" w:rsidR="00E11D8B" w:rsidRPr="003B5B81" w:rsidRDefault="00E11D8B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E25" w:rsidRPr="003B5B81" w14:paraId="4A4CBFC6" w14:textId="77777777" w:rsidTr="00E72D4B">
        <w:tc>
          <w:tcPr>
            <w:tcW w:w="5778" w:type="dxa"/>
          </w:tcPr>
          <w:p w14:paraId="7F8A9DAE" w14:textId="76A0DC26" w:rsidR="00C45E25" w:rsidRPr="003B5B81" w:rsidRDefault="00C45E25" w:rsidP="00C45E2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3B5B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03D02496" w14:textId="25D3A42D" w:rsidR="00C45E25" w:rsidRPr="003B5B81" w:rsidRDefault="00C45E25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(21,762)</w:t>
            </w:r>
          </w:p>
        </w:tc>
        <w:tc>
          <w:tcPr>
            <w:tcW w:w="236" w:type="dxa"/>
            <w:vAlign w:val="center"/>
          </w:tcPr>
          <w:p w14:paraId="63183215" w14:textId="77777777" w:rsidR="00C45E25" w:rsidRPr="003B5B81" w:rsidRDefault="00C45E25" w:rsidP="00C45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3246342F" w14:textId="25840755" w:rsidR="00C45E25" w:rsidRPr="003B5B81" w:rsidRDefault="00C45E25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24,699</w:t>
            </w:r>
          </w:p>
        </w:tc>
      </w:tr>
      <w:tr w:rsidR="00C45E25" w:rsidRPr="003B5B81" w14:paraId="1D9B612D" w14:textId="77777777" w:rsidTr="00E72D4B">
        <w:tc>
          <w:tcPr>
            <w:tcW w:w="5778" w:type="dxa"/>
          </w:tcPr>
          <w:p w14:paraId="383C2A47" w14:textId="2D2CEEDB" w:rsidR="00C45E25" w:rsidRPr="003B5B81" w:rsidRDefault="00C45E25" w:rsidP="00C45E2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3B5B81">
              <w:rPr>
                <w:rFonts w:ascii="Angsana New" w:hAnsi="Angsana New"/>
                <w:sz w:val="30"/>
                <w:szCs w:val="30"/>
              </w:rPr>
              <w:t>1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</w:tcPr>
          <w:p w14:paraId="772EA4CE" w14:textId="6314297A" w:rsidR="00C45E25" w:rsidRPr="003B5B81" w:rsidRDefault="00C45E25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25,836</w:t>
            </w:r>
          </w:p>
        </w:tc>
        <w:tc>
          <w:tcPr>
            <w:tcW w:w="236" w:type="dxa"/>
          </w:tcPr>
          <w:p w14:paraId="537569D2" w14:textId="77777777" w:rsidR="00C45E25" w:rsidRPr="003B5B81" w:rsidRDefault="00C45E25" w:rsidP="00C45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</w:tcPr>
          <w:p w14:paraId="5A698836" w14:textId="5992D58A" w:rsidR="00C45E25" w:rsidRPr="003B5B81" w:rsidRDefault="00C45E25" w:rsidP="00DC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(23,009)</w:t>
            </w:r>
          </w:p>
        </w:tc>
      </w:tr>
      <w:tr w:rsidR="00C45E25" w:rsidRPr="003B5B81" w14:paraId="7BB0ABE4" w14:textId="77777777" w:rsidTr="00E72D4B">
        <w:tc>
          <w:tcPr>
            <w:tcW w:w="5778" w:type="dxa"/>
          </w:tcPr>
          <w:p w14:paraId="45422D8C" w14:textId="656164F6" w:rsidR="00C45E25" w:rsidRPr="003B5B81" w:rsidRDefault="00C45E25" w:rsidP="00C45E2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B5B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3B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58" w:type="dxa"/>
            <w:vAlign w:val="center"/>
          </w:tcPr>
          <w:p w14:paraId="16DA1D5E" w14:textId="16F18A43" w:rsidR="00C45E25" w:rsidRPr="003B5B81" w:rsidRDefault="00C45E25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(10,719)</w:t>
            </w:r>
          </w:p>
        </w:tc>
        <w:tc>
          <w:tcPr>
            <w:tcW w:w="236" w:type="dxa"/>
            <w:vAlign w:val="center"/>
          </w:tcPr>
          <w:p w14:paraId="48A559E4" w14:textId="77777777" w:rsidR="00C45E25" w:rsidRPr="003B5B81" w:rsidRDefault="00C45E25" w:rsidP="00C45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center"/>
          </w:tcPr>
          <w:p w14:paraId="0A766941" w14:textId="1F93E022" w:rsidR="00C45E25" w:rsidRPr="003B5B81" w:rsidRDefault="00C45E25" w:rsidP="005B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12,225</w:t>
            </w:r>
          </w:p>
        </w:tc>
      </w:tr>
    </w:tbl>
    <w:p w14:paraId="15530785" w14:textId="77777777" w:rsidR="00447BC7" w:rsidRPr="009528DA" w:rsidRDefault="00447BC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42A5DA" w14:textId="5DEE67F7" w:rsidR="00594C47" w:rsidRDefault="00594C47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B5B8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3B5B81">
        <w:rPr>
          <w:rFonts w:ascii="Angsana New" w:hAnsi="Angsana New" w:hint="cs"/>
          <w:sz w:val="30"/>
          <w:szCs w:val="30"/>
          <w:cs/>
        </w:rPr>
        <w:t>แสดง</w:t>
      </w:r>
      <w:r w:rsidRPr="003B5B81">
        <w:rPr>
          <w:rFonts w:ascii="Angsana New" w:hAnsi="Angsana New"/>
          <w:sz w:val="30"/>
          <w:szCs w:val="30"/>
          <w:cs/>
        </w:rPr>
        <w:t>ประมาณการ</w:t>
      </w:r>
      <w:r w:rsidR="00F24574">
        <w:rPr>
          <w:rFonts w:ascii="Angsana New" w:hAnsi="Angsana New"/>
          <w:sz w:val="30"/>
          <w:szCs w:val="30"/>
          <w:cs/>
        </w:rPr>
        <w:t>ความอ่อนไหวของข้อสมมติ</w:t>
      </w:r>
      <w:r w:rsidRPr="003B5B81">
        <w:rPr>
          <w:rFonts w:ascii="Angsana New" w:hAnsi="Angsana New"/>
          <w:sz w:val="30"/>
          <w:szCs w:val="30"/>
          <w:cs/>
        </w:rPr>
        <w:t>ต่าง</w:t>
      </w:r>
      <w:r w:rsidR="007847F9">
        <w:rPr>
          <w:rFonts w:ascii="Angsana New" w:hAnsi="Angsana New" w:hint="cs"/>
          <w:sz w:val="30"/>
          <w:szCs w:val="30"/>
          <w:cs/>
        </w:rPr>
        <w:t>ๆ</w:t>
      </w:r>
    </w:p>
    <w:p w14:paraId="1E1764E5" w14:textId="028669D4" w:rsidR="009528DA" w:rsidRDefault="009528DA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030C49" w14:textId="39B2446E" w:rsidR="00646C06" w:rsidRDefault="00646C06" w:rsidP="0064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A1D80">
        <w:rPr>
          <w:rFonts w:ascii="Angsana New" w:hAnsi="Angsana New"/>
          <w:sz w:val="30"/>
          <w:szCs w:val="30"/>
          <w:cs/>
        </w:rPr>
        <w:t>เมื่อวันที่ 5 เมษายน 2562 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 จากการแก้ไขโครงการดังกล่าวทำให้บริษัทรับรู้ประมาณการหนี้สินผลประโยชน์เมื่อเกษียณอายุ ณ วันที่ 30 มิถุนายน 2562 และต้นทุนบริการในอดีตเพิ่มขึ้นในงบการเงิน</w:t>
      </w:r>
      <w:r>
        <w:rPr>
          <w:rFonts w:ascii="Angsana New" w:hAnsi="Angsana New" w:hint="cs"/>
          <w:sz w:val="30"/>
          <w:szCs w:val="30"/>
          <w:cs/>
        </w:rPr>
        <w:t>ที่แสดง</w:t>
      </w:r>
      <w:r w:rsidR="00E873A7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เงินลงทุนตามวิธีส่วนได้เสียเพื่อวัตถุประสงค์เฉพาะ</w:t>
      </w:r>
      <w:r w:rsidRPr="00C44A6B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งวดสามเดือนสิ้นสุด</w:t>
      </w:r>
      <w:r w:rsidRPr="00C44A6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44A6B">
        <w:rPr>
          <w:rFonts w:ascii="Angsana New" w:hAnsi="Angsana New"/>
          <w:sz w:val="30"/>
          <w:szCs w:val="30"/>
        </w:rPr>
        <w:t>30</w:t>
      </w:r>
      <w:r w:rsidRPr="00C44A6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C44A6B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A1D80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45.76</w:t>
      </w:r>
      <w:r w:rsidRPr="000A1D80">
        <w:rPr>
          <w:rFonts w:ascii="Angsana New" w:hAnsi="Angsana New"/>
          <w:sz w:val="30"/>
          <w:szCs w:val="30"/>
        </w:rPr>
        <w:t xml:space="preserve"> </w:t>
      </w:r>
      <w:r w:rsidRPr="000A1D80">
        <w:rPr>
          <w:rFonts w:ascii="Angsana New" w:hAnsi="Angsana New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7996AC2D" w14:textId="77777777" w:rsidR="009528DA" w:rsidRDefault="009528DA" w:rsidP="0078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AE1A3D1" w14:textId="77777777" w:rsidR="00E65A12" w:rsidRPr="00E72D4B" w:rsidRDefault="00E65A12" w:rsidP="001E7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8"/>
          <w:szCs w:val="8"/>
        </w:rPr>
      </w:pPr>
    </w:p>
    <w:p w14:paraId="61448441" w14:textId="77777777" w:rsidR="00FF4C73" w:rsidRDefault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4CA59E0" w14:textId="73CBAFF4" w:rsidR="002B49BF" w:rsidRDefault="003614CC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F35E5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0BEFE008" w14:textId="77777777" w:rsidR="00963613" w:rsidRPr="00963613" w:rsidRDefault="00963613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30"/>
          <w:szCs w:val="30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900"/>
        <w:gridCol w:w="1080"/>
        <w:gridCol w:w="360"/>
        <w:gridCol w:w="1080"/>
        <w:gridCol w:w="270"/>
        <w:gridCol w:w="990"/>
        <w:gridCol w:w="270"/>
        <w:gridCol w:w="1084"/>
      </w:tblGrid>
      <w:tr w:rsidR="00C45E25" w:rsidRPr="00857391" w14:paraId="7F966145" w14:textId="77777777" w:rsidTr="00CB4845">
        <w:trPr>
          <w:cantSplit/>
        </w:trPr>
        <w:tc>
          <w:tcPr>
            <w:tcW w:w="3222" w:type="dxa"/>
          </w:tcPr>
          <w:p w14:paraId="3563C4FE" w14:textId="77777777" w:rsidR="00C45E25" w:rsidRPr="00857391" w:rsidRDefault="00C45E25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F89034A" w14:textId="6C0EC650" w:rsidR="00C45E25" w:rsidRPr="004B7569" w:rsidRDefault="00C45E25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20" w:type="dxa"/>
            <w:gridSpan w:val="3"/>
          </w:tcPr>
          <w:p w14:paraId="564FFE81" w14:textId="77968B96" w:rsidR="00C45E25" w:rsidRDefault="000B6F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มิถุนายน </w:t>
            </w:r>
            <w:r w:rsidR="00C45E2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45E2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E385C9" w14:textId="77777777" w:rsidR="00C45E25" w:rsidRPr="00284595" w:rsidRDefault="00C45E25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14905194" w14:textId="26317ADE" w:rsidR="00C45E25" w:rsidRDefault="000B6F69" w:rsidP="0028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มีนาคม </w:t>
            </w:r>
            <w:r w:rsidR="00C45E2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45E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5A90" w:rsidRPr="00857391" w14:paraId="05A056B3" w14:textId="77777777" w:rsidTr="00CB4845">
        <w:trPr>
          <w:cantSplit/>
        </w:trPr>
        <w:tc>
          <w:tcPr>
            <w:tcW w:w="3222" w:type="dxa"/>
          </w:tcPr>
          <w:p w14:paraId="611A0E92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FADD214" w14:textId="77777777" w:rsidR="005A5A90" w:rsidRPr="004B7569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0A611758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360" w:type="dxa"/>
          </w:tcPr>
          <w:p w14:paraId="49C948C9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FA1B3D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1AF3D34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FDBFD0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1FB440B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228DA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5A5A90" w:rsidRPr="00857391" w14:paraId="59D4F850" w14:textId="77777777" w:rsidTr="00CB4845">
        <w:trPr>
          <w:cantSplit/>
        </w:trPr>
        <w:tc>
          <w:tcPr>
            <w:tcW w:w="3222" w:type="dxa"/>
          </w:tcPr>
          <w:p w14:paraId="732AB225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011A38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34" w:type="dxa"/>
            <w:gridSpan w:val="7"/>
          </w:tcPr>
          <w:p w14:paraId="6D57BC05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</w:tabs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739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A5A90" w:rsidRPr="00857391" w14:paraId="5ABA476D" w14:textId="77777777" w:rsidTr="00CB4845">
        <w:trPr>
          <w:cantSplit/>
        </w:trPr>
        <w:tc>
          <w:tcPr>
            <w:tcW w:w="3222" w:type="dxa"/>
          </w:tcPr>
          <w:p w14:paraId="5A46EF80" w14:textId="77777777" w:rsidR="005A5A90" w:rsidRPr="00857391" w:rsidRDefault="005A5A90" w:rsidP="005A5A9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6E5EE48D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72FA5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AFBDFC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C5E51D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34601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D15E3E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94E1B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D65CFE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5A90" w:rsidRPr="00857391" w14:paraId="141C4170" w14:textId="77777777" w:rsidTr="00CB4845">
        <w:trPr>
          <w:cantSplit/>
        </w:trPr>
        <w:tc>
          <w:tcPr>
            <w:tcW w:w="3222" w:type="dxa"/>
          </w:tcPr>
          <w:p w14:paraId="3753018E" w14:textId="18D6F772" w:rsidR="005A5A90" w:rsidRPr="00857391" w:rsidRDefault="004B7569" w:rsidP="005D7660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</w:tcPr>
          <w:p w14:paraId="066F8014" w14:textId="77777777" w:rsidR="005A5A90" w:rsidRPr="00857391" w:rsidRDefault="005A5A90" w:rsidP="005A5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912A6C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215630D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85C044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DC2AE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9235B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24C47F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92E306" w14:textId="77777777" w:rsidR="005A5A90" w:rsidRPr="00857391" w:rsidRDefault="005A5A90" w:rsidP="005A5A90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857391" w14:paraId="0F3DF806" w14:textId="77777777" w:rsidTr="00CB4845">
        <w:trPr>
          <w:cantSplit/>
        </w:trPr>
        <w:tc>
          <w:tcPr>
            <w:tcW w:w="3222" w:type="dxa"/>
          </w:tcPr>
          <w:p w14:paraId="1B071AAA" w14:textId="62F00640" w:rsidR="00777067" w:rsidRPr="00665F95" w:rsidRDefault="00665F95" w:rsidP="00665F95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777067" w:rsidRPr="00665F9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A96AF57" w14:textId="77777777"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39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01D196AB" w14:textId="3A7B2D95" w:rsidR="00777067" w:rsidRPr="00523B8C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360" w:type="dxa"/>
          </w:tcPr>
          <w:p w14:paraId="608DCD8D" w14:textId="77777777" w:rsidR="00777067" w:rsidRPr="00523B8C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13733E" w14:textId="643812D2" w:rsidR="00777067" w:rsidRPr="00523B8C" w:rsidRDefault="00667B72" w:rsidP="008C2C5D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70" w:type="dxa"/>
          </w:tcPr>
          <w:p w14:paraId="7438D3E8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2668F0" w14:textId="0FED95DF" w:rsidR="00777067" w:rsidRPr="00857391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</w:tcPr>
          <w:p w14:paraId="33948A31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864CD2" w14:textId="274C3DAB" w:rsidR="00777067" w:rsidRPr="00857391" w:rsidRDefault="00667B7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</w:tr>
      <w:tr w:rsidR="00777067" w:rsidRPr="00857391" w14:paraId="17252E2F" w14:textId="77777777" w:rsidTr="00CB4845">
        <w:trPr>
          <w:cantSplit/>
        </w:trPr>
        <w:tc>
          <w:tcPr>
            <w:tcW w:w="3222" w:type="dxa"/>
          </w:tcPr>
          <w:p w14:paraId="5760A897" w14:textId="4E11061D" w:rsidR="00777067" w:rsidRPr="0085739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8573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32307B5A" w14:textId="77777777"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F90503" w14:textId="77777777" w:rsidR="00777067" w:rsidRPr="00523B8C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4420B59" w14:textId="77777777" w:rsidR="00777067" w:rsidRPr="00523B8C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BA2536" w14:textId="77777777" w:rsidR="00777067" w:rsidRPr="00523B8C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322DDB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160EF6" w14:textId="77777777" w:rsidR="00777067" w:rsidRPr="0085739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48DC7E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3FA18C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067" w:rsidRPr="00857391" w14:paraId="0640BD47" w14:textId="77777777" w:rsidTr="00CB4845">
        <w:trPr>
          <w:cantSplit/>
        </w:trPr>
        <w:tc>
          <w:tcPr>
            <w:tcW w:w="3222" w:type="dxa"/>
          </w:tcPr>
          <w:p w14:paraId="08698F01" w14:textId="25D43087" w:rsidR="00777067" w:rsidRPr="00857391" w:rsidRDefault="00665F95" w:rsidP="00665F95">
            <w:pPr>
              <w:tabs>
                <w:tab w:val="left" w:pos="372"/>
              </w:tabs>
              <w:spacing w:line="240" w:lineRule="auto"/>
              <w:ind w:left="150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777067" w:rsidRPr="008573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49FC93E" w14:textId="77777777" w:rsidR="00777067" w:rsidRPr="0085739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7391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F82BFD" w14:textId="53EF42CF" w:rsidR="00777067" w:rsidRPr="00523B8C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360" w:type="dxa"/>
          </w:tcPr>
          <w:p w14:paraId="1BBC41EF" w14:textId="77777777" w:rsidR="00777067" w:rsidRPr="00523B8C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3A2A12" w14:textId="376153B0" w:rsidR="00777067" w:rsidRPr="00523B8C" w:rsidRDefault="00667B7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70" w:type="dxa"/>
          </w:tcPr>
          <w:p w14:paraId="726CA983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AFF08A" w14:textId="7AC61EB4" w:rsidR="00777067" w:rsidRPr="00857391" w:rsidRDefault="00667B7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</w:tcPr>
          <w:p w14:paraId="71ABB1FA" w14:textId="77777777" w:rsidR="00777067" w:rsidRPr="0085739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2D7A779" w14:textId="76FEC1D0" w:rsidR="00777067" w:rsidRPr="00857391" w:rsidRDefault="00667B7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</w:tr>
      <w:tr w:rsidR="00FF4C73" w:rsidRPr="00857391" w14:paraId="05278017" w14:textId="77777777" w:rsidTr="00CB4845">
        <w:trPr>
          <w:cantSplit/>
        </w:trPr>
        <w:tc>
          <w:tcPr>
            <w:tcW w:w="3222" w:type="dxa"/>
          </w:tcPr>
          <w:p w14:paraId="439DE050" w14:textId="77777777" w:rsidR="00FF4C73" w:rsidRPr="00857391" w:rsidRDefault="00FF4C73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AB33B40" w14:textId="77777777" w:rsidR="00FF4C73" w:rsidRPr="00857391" w:rsidRDefault="00FF4C73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F4C616" w14:textId="77777777" w:rsidR="00FF4C73" w:rsidRPr="00523B8C" w:rsidRDefault="00FF4C73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16030E8" w14:textId="77777777" w:rsidR="00FF4C73" w:rsidRPr="00523B8C" w:rsidRDefault="00FF4C73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40F1E0" w14:textId="77777777" w:rsidR="00FF4C73" w:rsidRPr="00523B8C" w:rsidRDefault="00FF4C73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8BDDB2" w14:textId="77777777" w:rsidR="00FF4C73" w:rsidRPr="00857391" w:rsidRDefault="00FF4C73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C49570" w14:textId="77777777" w:rsidR="00FF4C73" w:rsidRDefault="00FF4C73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A59DC3" w14:textId="77777777" w:rsidR="00FF4C73" w:rsidRPr="00857391" w:rsidRDefault="00FF4C73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A23065" w14:textId="77777777" w:rsidR="00FF4C73" w:rsidRDefault="00FF4C73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5FA2" w:rsidRPr="00CF7C61" w14:paraId="3A2E86E4" w14:textId="77777777" w:rsidTr="00CB4845">
        <w:trPr>
          <w:gridAfter w:val="1"/>
          <w:wAfter w:w="1084" w:type="dxa"/>
          <w:cantSplit/>
        </w:trPr>
        <w:tc>
          <w:tcPr>
            <w:tcW w:w="3222" w:type="dxa"/>
          </w:tcPr>
          <w:p w14:paraId="14775E2C" w14:textId="36C9B1FC" w:rsidR="00445FA2" w:rsidRPr="00CF7C61" w:rsidRDefault="00445FA2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Pr="00CF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นที่ออกและชำระแล้ว</w:t>
            </w:r>
          </w:p>
        </w:tc>
        <w:tc>
          <w:tcPr>
            <w:tcW w:w="900" w:type="dxa"/>
          </w:tcPr>
          <w:p w14:paraId="42648085" w14:textId="77777777" w:rsidR="00445FA2" w:rsidRPr="00CF7C61" w:rsidRDefault="00445FA2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A3538C" w14:textId="77777777" w:rsidR="00445FA2" w:rsidRPr="00523B8C" w:rsidRDefault="00445FA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8C8E48C" w14:textId="77777777" w:rsidR="00445FA2" w:rsidRPr="00523B8C" w:rsidRDefault="00445FA2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49BA9" w14:textId="77777777" w:rsidR="00445FA2" w:rsidRPr="00523B8C" w:rsidRDefault="00445FA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048333" w14:textId="77777777" w:rsidR="00445FA2" w:rsidRPr="00CF7C61" w:rsidRDefault="00445FA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2A2F72" w14:textId="77777777" w:rsidR="00445FA2" w:rsidRPr="00CF7C61" w:rsidRDefault="00445FA2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ADBE3" w14:textId="77777777" w:rsidR="00445FA2" w:rsidRPr="00445FA2" w:rsidRDefault="00445FA2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77067" w:rsidRPr="00CF7C61" w14:paraId="090F7B89" w14:textId="77777777" w:rsidTr="00CB4845">
        <w:trPr>
          <w:cantSplit/>
        </w:trPr>
        <w:tc>
          <w:tcPr>
            <w:tcW w:w="3222" w:type="dxa"/>
          </w:tcPr>
          <w:p w14:paraId="25F9A70E" w14:textId="6B022761" w:rsidR="00777067" w:rsidRPr="007847F9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00" w:type="dxa"/>
          </w:tcPr>
          <w:p w14:paraId="758A8FD6" w14:textId="77777777" w:rsidR="00777067" w:rsidRPr="00CF7C61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CF715" w14:textId="77777777" w:rsidR="00777067" w:rsidRPr="00523B8C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F5FC1A9" w14:textId="77777777" w:rsidR="00777067" w:rsidRPr="00523B8C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9552DA" w14:textId="77777777" w:rsidR="00777067" w:rsidRPr="00523B8C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9842BF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457326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5F69DF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6D6D86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B72" w:rsidRPr="00CF7C61" w14:paraId="5B857E67" w14:textId="77777777" w:rsidTr="00CB4845">
        <w:trPr>
          <w:cantSplit/>
        </w:trPr>
        <w:tc>
          <w:tcPr>
            <w:tcW w:w="3222" w:type="dxa"/>
          </w:tcPr>
          <w:p w14:paraId="3202DFAE" w14:textId="0629D256" w:rsidR="00667B72" w:rsidRPr="00CF7C61" w:rsidRDefault="00665F95" w:rsidP="00665F95">
            <w:pPr>
              <w:tabs>
                <w:tab w:val="left" w:pos="372"/>
              </w:tabs>
              <w:spacing w:line="240" w:lineRule="auto"/>
              <w:ind w:left="150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667B72" w:rsidRPr="00CF7C6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334BF6CB" w14:textId="77777777" w:rsidR="00667B72" w:rsidRPr="00C93DC0" w:rsidRDefault="00667B72" w:rsidP="00667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DC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0447A8C2" w14:textId="04DCFE91" w:rsidR="00667B72" w:rsidRPr="00523B8C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360" w:type="dxa"/>
          </w:tcPr>
          <w:p w14:paraId="4C21DA3D" w14:textId="77777777" w:rsidR="00667B72" w:rsidRPr="00523B8C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BE461A" w14:textId="0B76CA6D" w:rsidR="00667B72" w:rsidRPr="00523B8C" w:rsidRDefault="00667B72" w:rsidP="00CB4845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70" w:type="dxa"/>
          </w:tcPr>
          <w:p w14:paraId="23943B86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BC42A0" w14:textId="2BC8FB8D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</w:tcPr>
          <w:p w14:paraId="3954976B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41AC8C" w14:textId="084F9ECA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578,400</w:t>
            </w:r>
          </w:p>
        </w:tc>
      </w:tr>
      <w:tr w:rsidR="00777067" w:rsidRPr="00CF7C61" w14:paraId="62B9E389" w14:textId="77777777" w:rsidTr="00CB4845">
        <w:trPr>
          <w:cantSplit/>
        </w:trPr>
        <w:tc>
          <w:tcPr>
            <w:tcW w:w="3222" w:type="dxa"/>
          </w:tcPr>
          <w:p w14:paraId="2B4F25E3" w14:textId="4967F49B" w:rsidR="00777067" w:rsidRPr="00CF7C61" w:rsidRDefault="00777067" w:rsidP="00777067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900" w:type="dxa"/>
          </w:tcPr>
          <w:p w14:paraId="166D4198" w14:textId="77777777" w:rsidR="00777067" w:rsidRPr="00C93DC0" w:rsidRDefault="00777067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7A2CAC" w14:textId="77777777" w:rsidR="00777067" w:rsidRPr="00523B8C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210B521" w14:textId="77777777" w:rsidR="00777067" w:rsidRPr="00523B8C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1632B" w14:textId="77777777" w:rsidR="00777067" w:rsidRPr="00523B8C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463A99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42BF1F" w14:textId="77777777" w:rsidR="00777067" w:rsidRPr="00CF7C61" w:rsidRDefault="00777067" w:rsidP="0056396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AAE34D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DECF0D" w14:textId="77777777" w:rsidR="00777067" w:rsidRPr="00CF7C61" w:rsidRDefault="00777067" w:rsidP="00777067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B72" w:rsidRPr="00CF7C61" w14:paraId="50FEC49A" w14:textId="77777777" w:rsidTr="00CB4845">
        <w:trPr>
          <w:cantSplit/>
        </w:trPr>
        <w:tc>
          <w:tcPr>
            <w:tcW w:w="3222" w:type="dxa"/>
          </w:tcPr>
          <w:p w14:paraId="105AF95B" w14:textId="22A39B05" w:rsidR="00667B72" w:rsidRPr="00CF7C61" w:rsidRDefault="00665F95" w:rsidP="00665F95">
            <w:pPr>
              <w:tabs>
                <w:tab w:val="left" w:pos="372"/>
              </w:tabs>
              <w:spacing w:line="240" w:lineRule="auto"/>
              <w:ind w:left="150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667B72" w:rsidRPr="00CF7C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D1CD1D5" w14:textId="77777777" w:rsidR="00667B72" w:rsidRPr="00C93DC0" w:rsidRDefault="00667B72" w:rsidP="00667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3DC0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AA8D94" w14:textId="26E6ACED" w:rsidR="00667B72" w:rsidRPr="00523B8C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360" w:type="dxa"/>
          </w:tcPr>
          <w:p w14:paraId="1B063F42" w14:textId="77777777" w:rsidR="00667B72" w:rsidRPr="00523B8C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B58E4F" w14:textId="541FCF93" w:rsidR="00667B72" w:rsidRPr="00523B8C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3B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  <w:tc>
          <w:tcPr>
            <w:tcW w:w="270" w:type="dxa"/>
          </w:tcPr>
          <w:p w14:paraId="2521438B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828F2FB" w14:textId="2204F162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57,840</w:t>
            </w:r>
          </w:p>
        </w:tc>
        <w:tc>
          <w:tcPr>
            <w:tcW w:w="270" w:type="dxa"/>
          </w:tcPr>
          <w:p w14:paraId="25FE459A" w14:textId="7777777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C0E430" w14:textId="30187A37" w:rsidR="00667B72" w:rsidRPr="00CF7C61" w:rsidRDefault="00667B72" w:rsidP="00667B72">
            <w:pPr>
              <w:pStyle w:val="30"/>
              <w:tabs>
                <w:tab w:val="clear" w:pos="360"/>
                <w:tab w:val="clear" w:pos="720"/>
                <w:tab w:val="decimal" w:pos="87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578,400</w:t>
            </w:r>
          </w:p>
        </w:tc>
      </w:tr>
    </w:tbl>
    <w:p w14:paraId="3BF7DA85" w14:textId="77777777" w:rsidR="00963613" w:rsidRDefault="00963613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D7058B" w14:textId="29A86357" w:rsidR="00150B4B" w:rsidRPr="00670EC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0EC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ส่วนเกินมูลค่าหุ้น </w:t>
      </w:r>
    </w:p>
    <w:p w14:paraId="4EFC87CD" w14:textId="77777777" w:rsidR="00150B4B" w:rsidRPr="00963613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8F2A94D" w14:textId="77777777" w:rsidR="0000346A" w:rsidRDefault="00150B4B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51</w:t>
      </w:r>
      <w:r w:rsidRPr="00CF7C6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Pr="00CF7C61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055C30B" w14:textId="69B60B15" w:rsidR="0056396D" w:rsidRPr="00963613" w:rsidRDefault="0056396D" w:rsidP="0000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284F32" w14:textId="30EAC708" w:rsidR="00150B4B" w:rsidRPr="00CF7C61" w:rsidRDefault="00B47C6D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F35E5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150B4B" w:rsidRPr="00CF7C61">
        <w:rPr>
          <w:rFonts w:ascii="Angsana New" w:hAnsi="Angsana New"/>
          <w:b/>
          <w:bCs/>
          <w:sz w:val="30"/>
          <w:szCs w:val="30"/>
        </w:rPr>
        <w:tab/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4672EE9B" w14:textId="77777777" w:rsidR="00150B4B" w:rsidRPr="00963613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238880D" w14:textId="77777777" w:rsidR="00150B4B" w:rsidRPr="00CF7C61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DC8291A" w14:textId="77777777" w:rsidR="00150B4B" w:rsidRPr="00963613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A1F2B74" w14:textId="1D3A3BEB" w:rsidR="00963613" w:rsidRDefault="00150B4B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F7C61">
        <w:rPr>
          <w:rFonts w:ascii="Angsana New" w:hAnsi="Angsana New"/>
          <w:sz w:val="30"/>
          <w:szCs w:val="30"/>
        </w:rPr>
        <w:t>2535</w:t>
      </w:r>
      <w:r w:rsidRPr="00CF7C61">
        <w:rPr>
          <w:rFonts w:ascii="Angsana New" w:hAnsi="Angsana New"/>
          <w:sz w:val="30"/>
          <w:szCs w:val="30"/>
          <w:cs/>
        </w:rPr>
        <w:t xml:space="preserve"> มาตรา </w:t>
      </w:r>
      <w:r w:rsidRPr="00CF7C61">
        <w:rPr>
          <w:rFonts w:ascii="Angsana New" w:hAnsi="Angsana New"/>
          <w:sz w:val="30"/>
          <w:szCs w:val="30"/>
        </w:rPr>
        <w:t>116</w:t>
      </w:r>
      <w:r w:rsidRPr="00CF7C61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>
        <w:rPr>
          <w:rFonts w:ascii="Angsana New" w:hAnsi="Angsana New" w:hint="cs"/>
          <w:sz w:val="30"/>
          <w:szCs w:val="30"/>
          <w:cs/>
        </w:rPr>
        <w:t>มหาชน</w:t>
      </w:r>
      <w:r w:rsidRPr="00CF7C61">
        <w:rPr>
          <w:rFonts w:ascii="Angsana New" w:hAnsi="Angsana New"/>
          <w:sz w:val="30"/>
          <w:szCs w:val="30"/>
          <w:cs/>
        </w:rPr>
        <w:t>จะต้องจัดสรร</w:t>
      </w:r>
      <w:r w:rsidR="00963613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ทุนสำรอง (</w:t>
      </w:r>
      <w:r w:rsidRPr="00CF7C61">
        <w:rPr>
          <w:rFonts w:ascii="Angsana New" w:hAnsi="Angsana New"/>
          <w:sz w:val="30"/>
          <w:szCs w:val="30"/>
        </w:rPr>
        <w:t>“</w:t>
      </w:r>
      <w:r w:rsidR="000F0A5E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F7C61">
        <w:rPr>
          <w:rFonts w:ascii="Angsana New" w:hAnsi="Angsana New"/>
          <w:sz w:val="30"/>
          <w:szCs w:val="30"/>
        </w:rPr>
        <w:t>”</w:t>
      </w:r>
      <w:r w:rsidRPr="00CF7C6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F7C61">
        <w:rPr>
          <w:rFonts w:ascii="Angsana New" w:hAnsi="Angsana New"/>
          <w:sz w:val="30"/>
          <w:szCs w:val="30"/>
        </w:rPr>
        <w:t xml:space="preserve">5 </w:t>
      </w:r>
      <w:r w:rsidRPr="00CF7C61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4B7569">
        <w:rPr>
          <w:rFonts w:ascii="Angsana New" w:hAnsi="Angsana New" w:hint="cs"/>
          <w:sz w:val="30"/>
          <w:szCs w:val="30"/>
          <w:cs/>
        </w:rPr>
        <w:t>ทุน</w:t>
      </w:r>
      <w:r w:rsidRPr="00CF7C61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CF7C61">
        <w:rPr>
          <w:rFonts w:ascii="Angsana New" w:hAnsi="Angsana New"/>
          <w:sz w:val="30"/>
          <w:szCs w:val="30"/>
        </w:rPr>
        <w:t xml:space="preserve">10 </w:t>
      </w:r>
      <w:r w:rsidRPr="00CF7C61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</w:t>
      </w:r>
      <w:r w:rsidR="00963613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เงินปันผลไม่ได้</w:t>
      </w:r>
      <w:r w:rsidR="0096361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DF13D4" w14:textId="0C725B24" w:rsidR="006D3361" w:rsidRPr="00B47C6D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47C6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สำรองทั่วไป</w:t>
      </w:r>
    </w:p>
    <w:p w14:paraId="3F086902" w14:textId="77777777" w:rsidR="006D3361" w:rsidRPr="006D3361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0B14605" w14:textId="77777777" w:rsidR="006D3361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14:paraId="0966267C" w14:textId="77777777" w:rsidR="006D3361" w:rsidRPr="00AC5A32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E3AD364" w14:textId="7426FEEE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B1061A2" w14:textId="64047EF9" w:rsidR="00150B4B" w:rsidRPr="00670ECB" w:rsidRDefault="00DC2F3F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b/>
          <w:bCs/>
          <w:sz w:val="30"/>
          <w:szCs w:val="30"/>
          <w:cs/>
        </w:rPr>
        <w:t>งบการเงิน</w:t>
      </w:r>
    </w:p>
    <w:p w14:paraId="2E7E52AD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F3693FC" w14:textId="7303EE81" w:rsidR="002B49BF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>
        <w:rPr>
          <w:rFonts w:ascii="Angsana New" w:hAnsi="Angsana New" w:hint="cs"/>
          <w:sz w:val="30"/>
          <w:szCs w:val="30"/>
          <w:cs/>
        </w:rPr>
        <w:t>งบการเงิน</w:t>
      </w:r>
      <w:r w:rsidRPr="00CF7C61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</w:t>
      </w:r>
      <w:r w:rsidR="00646C0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ตามวิธีส่วนได้เสียในงบการเงินที่แสดงเงินลงทุนตามวิธีส่วนได้เสีย</w:t>
      </w:r>
    </w:p>
    <w:p w14:paraId="46EA9DAF" w14:textId="77777777" w:rsidR="001863B8" w:rsidRPr="00AC5A32" w:rsidRDefault="001863B8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2BD7FBEC" w14:textId="60A22176" w:rsidR="00B330B5" w:rsidRPr="00670ECB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670ECB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17E84A41" w14:textId="77777777" w:rsidR="00B330B5" w:rsidRPr="00AC5A32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457557F6" w14:textId="57D8F9C2" w:rsidR="00B330B5" w:rsidRPr="006A4ED0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A4ED0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646C06">
        <w:rPr>
          <w:rFonts w:ascii="Angsana New" w:hAnsi="Angsana New"/>
          <w:sz w:val="30"/>
          <w:szCs w:val="30"/>
          <w:cs/>
        </w:rPr>
        <w:br/>
      </w:r>
      <w:r w:rsidRPr="006A4ED0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1BC429F" w14:textId="77777777" w:rsidR="00150B4B" w:rsidRPr="00AC5A32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549096B" w14:textId="4D67E3CE" w:rsidR="00150B4B" w:rsidRPr="00CF7C61" w:rsidRDefault="00667B72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F35E5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DFB4F80" w14:textId="77777777" w:rsidR="00150B4B" w:rsidRPr="00B47C6D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D259E43" w14:textId="4D589354" w:rsidR="00150B4B" w:rsidRPr="00CF7C61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665F95">
        <w:rPr>
          <w:rFonts w:ascii="Angsana New" w:hAnsi="Angsana New" w:hint="cs"/>
          <w:sz w:val="30"/>
          <w:szCs w:val="30"/>
          <w:cs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646C0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</w:t>
      </w:r>
      <w:r w:rsidR="005B60B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5B60B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</w:t>
      </w:r>
      <w:r w:rsidR="005B60B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27357C75" w14:textId="77777777" w:rsidR="00150B4B" w:rsidRPr="00B47C6D" w:rsidRDefault="00150B4B" w:rsidP="00150B4B">
      <w:pPr>
        <w:spacing w:line="240" w:lineRule="auto"/>
        <w:ind w:left="518"/>
        <w:jc w:val="thaiDistribute"/>
        <w:rPr>
          <w:rFonts w:ascii="Angsana New" w:hAnsi="Angsana New"/>
          <w:b/>
          <w:bCs/>
          <w:sz w:val="16"/>
          <w:szCs w:val="16"/>
          <w:lang w:bidi="ar-SA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09A8AA57" w14:textId="77777777" w:rsidR="00150B4B" w:rsidRPr="00B47C6D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16"/>
          <w:szCs w:val="16"/>
        </w:rPr>
      </w:pPr>
    </w:p>
    <w:p w14:paraId="269B8142" w14:textId="77777777" w:rsidR="00150B4B" w:rsidRPr="00CF7C61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2A2E981" w14:textId="77777777" w:rsidR="00667B72" w:rsidRDefault="00667B72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  <w:sectPr w:rsidR="00667B72" w:rsidSect="008E59F6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43"/>
        <w:gridCol w:w="1017"/>
        <w:gridCol w:w="236"/>
        <w:gridCol w:w="1024"/>
        <w:gridCol w:w="270"/>
        <w:gridCol w:w="990"/>
        <w:gridCol w:w="270"/>
        <w:gridCol w:w="1170"/>
        <w:gridCol w:w="270"/>
        <w:gridCol w:w="1170"/>
      </w:tblGrid>
      <w:tr w:rsidR="000726A1" w:rsidRPr="00C5212E" w14:paraId="6B308F94" w14:textId="77777777" w:rsidTr="00A54206">
        <w:tc>
          <w:tcPr>
            <w:tcW w:w="2430" w:type="dxa"/>
          </w:tcPr>
          <w:p w14:paraId="1052C301" w14:textId="541A975C" w:rsidR="000726A1" w:rsidRPr="007B603B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</w:t>
            </w:r>
          </w:p>
        </w:tc>
        <w:tc>
          <w:tcPr>
            <w:tcW w:w="2340" w:type="dxa"/>
            <w:gridSpan w:val="3"/>
          </w:tcPr>
          <w:p w14:paraId="520FBE0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0F9E30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4D86ED7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4FCB7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C3E402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7B603B" w:rsidRPr="00C5212E" w14:paraId="6B2E5968" w14:textId="77777777" w:rsidTr="00A54206">
        <w:tc>
          <w:tcPr>
            <w:tcW w:w="2430" w:type="dxa"/>
          </w:tcPr>
          <w:p w14:paraId="0FEADE52" w14:textId="1B2D859B" w:rsidR="007B603B" w:rsidRPr="001725A7" w:rsidRDefault="00337F48" w:rsidP="001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1725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B603B" w:rsidRPr="001725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80" w:type="dxa"/>
            <w:vAlign w:val="bottom"/>
          </w:tcPr>
          <w:p w14:paraId="405F9DDF" w14:textId="1861964D" w:rsidR="007B603B" w:rsidRPr="007B603B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603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14:paraId="2F3842B0" w14:textId="77777777" w:rsidR="007B603B" w:rsidRPr="00C5212E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C632924" w14:textId="702487BF" w:rsidR="007B603B" w:rsidRPr="00C5212E" w:rsidRDefault="007B603B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vAlign w:val="bottom"/>
          </w:tcPr>
          <w:p w14:paraId="232DFD55" w14:textId="77777777" w:rsidR="007B603B" w:rsidRPr="00C5212E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65C62A6" w14:textId="1BF54907" w:rsidR="007B603B" w:rsidRPr="00C5212E" w:rsidRDefault="007B603B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03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14139B2" w14:textId="77777777" w:rsidR="007B603B" w:rsidRPr="00C5212E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4F2EC5" w14:textId="2BFF44F2" w:rsidR="007B603B" w:rsidRPr="00C5212E" w:rsidRDefault="007B603B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14:paraId="0EC1EB86" w14:textId="77777777" w:rsidR="007B603B" w:rsidRPr="00C5212E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530BF" w14:textId="755E4F30" w:rsidR="007B603B" w:rsidRPr="00C5212E" w:rsidRDefault="007B603B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603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ADBEAA6" w14:textId="77777777" w:rsidR="007B603B" w:rsidRPr="00C5212E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C5C54A" w14:textId="3E10E1CB" w:rsidR="007B603B" w:rsidRPr="00C5212E" w:rsidRDefault="007B603B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665F95" w:rsidRPr="00C5212E" w14:paraId="574CE231" w14:textId="77777777" w:rsidTr="00A54206">
        <w:tc>
          <w:tcPr>
            <w:tcW w:w="2430" w:type="dxa"/>
          </w:tcPr>
          <w:p w14:paraId="2FC0ACD2" w14:textId="77777777" w:rsidR="00665F95" w:rsidRDefault="00665F95" w:rsidP="00172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B2BDDF" w14:textId="77777777" w:rsidR="00665F95" w:rsidRPr="007B603B" w:rsidRDefault="00665F95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2AD5BA" w14:textId="77777777" w:rsidR="00665F95" w:rsidRPr="00C5212E" w:rsidRDefault="00665F95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F55FF83" w14:textId="5A0BFB88" w:rsidR="00665F95" w:rsidRDefault="00665F95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(ไม่ได้ตรวจสอบ)</w:t>
            </w:r>
          </w:p>
        </w:tc>
        <w:tc>
          <w:tcPr>
            <w:tcW w:w="236" w:type="dxa"/>
            <w:vAlign w:val="bottom"/>
          </w:tcPr>
          <w:p w14:paraId="71380E3E" w14:textId="77777777" w:rsidR="00665F95" w:rsidRPr="00C5212E" w:rsidRDefault="00665F95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E874F92" w14:textId="77777777" w:rsidR="00665F95" w:rsidRPr="007B603B" w:rsidRDefault="00665F95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44F01" w14:textId="77777777" w:rsidR="00665F95" w:rsidRPr="00C5212E" w:rsidRDefault="00665F95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57D7B1" w14:textId="23AB7AC2" w:rsidR="00665F95" w:rsidRDefault="00665F95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(ไม่ได้ตรวจสอบ)</w:t>
            </w:r>
          </w:p>
        </w:tc>
        <w:tc>
          <w:tcPr>
            <w:tcW w:w="270" w:type="dxa"/>
            <w:vAlign w:val="bottom"/>
          </w:tcPr>
          <w:p w14:paraId="3CFA84BB" w14:textId="77777777" w:rsidR="00665F95" w:rsidRPr="00C5212E" w:rsidRDefault="00665F95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C2D532" w14:textId="77777777" w:rsidR="00665F95" w:rsidRPr="007B603B" w:rsidRDefault="00665F95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79C225" w14:textId="77777777" w:rsidR="00665F95" w:rsidRPr="00C5212E" w:rsidRDefault="00665F95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19DD56" w14:textId="68230CB5" w:rsidR="00665F95" w:rsidRDefault="00665F95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0726A1" w:rsidRPr="00C5212E" w14:paraId="0AF07CFA" w14:textId="77777777" w:rsidTr="00A54206">
        <w:trPr>
          <w:trHeight w:val="297"/>
        </w:trPr>
        <w:tc>
          <w:tcPr>
            <w:tcW w:w="2430" w:type="dxa"/>
          </w:tcPr>
          <w:p w14:paraId="1AEAD1B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0" w:type="dxa"/>
            <w:gridSpan w:val="11"/>
          </w:tcPr>
          <w:p w14:paraId="3D7D4C9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521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F61EA" w:rsidRPr="00C5212E" w14:paraId="7DEA3E23" w14:textId="77777777" w:rsidTr="00A54206">
        <w:tc>
          <w:tcPr>
            <w:tcW w:w="3510" w:type="dxa"/>
            <w:gridSpan w:val="2"/>
          </w:tcPr>
          <w:p w14:paraId="46F72BCE" w14:textId="336D148F" w:rsidR="00CF61EA" w:rsidRPr="006145C4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4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43" w:type="dxa"/>
          </w:tcPr>
          <w:p w14:paraId="13586564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13661DA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54CEB2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8A6F15" w14:textId="77777777" w:rsidR="00CF61EA" w:rsidRPr="00C5212E" w:rsidRDefault="00CF61EA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D47277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380031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6C4426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7F3275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BF8561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6C89AB" w14:textId="77777777" w:rsidR="00CF61EA" w:rsidRPr="00C5212E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6A1" w:rsidRPr="00C5212E" w14:paraId="5D0D89CC" w14:textId="77777777" w:rsidTr="00A54206">
        <w:tc>
          <w:tcPr>
            <w:tcW w:w="2430" w:type="dxa"/>
          </w:tcPr>
          <w:p w14:paraId="1E5EAD7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313185AC" w14:textId="156A7078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1,273,350</w:t>
            </w:r>
          </w:p>
        </w:tc>
        <w:tc>
          <w:tcPr>
            <w:tcW w:w="243" w:type="dxa"/>
          </w:tcPr>
          <w:p w14:paraId="53E1F05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DCE7082" w14:textId="501112FA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1,363,842</w:t>
            </w:r>
          </w:p>
        </w:tc>
        <w:tc>
          <w:tcPr>
            <w:tcW w:w="236" w:type="dxa"/>
            <w:vAlign w:val="bottom"/>
          </w:tcPr>
          <w:p w14:paraId="13BEED7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EA8B796" w14:textId="3C4585FA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965,719</w:t>
            </w:r>
          </w:p>
        </w:tc>
        <w:tc>
          <w:tcPr>
            <w:tcW w:w="270" w:type="dxa"/>
            <w:vAlign w:val="bottom"/>
          </w:tcPr>
          <w:p w14:paraId="4997C8A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F9ED0F" w14:textId="75995BB8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1,000,077</w:t>
            </w:r>
          </w:p>
        </w:tc>
        <w:tc>
          <w:tcPr>
            <w:tcW w:w="270" w:type="dxa"/>
            <w:vAlign w:val="bottom"/>
          </w:tcPr>
          <w:p w14:paraId="3508475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A5CE37" w14:textId="209BBE82" w:rsidR="000726A1" w:rsidRPr="00C5212E" w:rsidRDefault="00E7207E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2,239,069</w:t>
            </w:r>
          </w:p>
        </w:tc>
        <w:tc>
          <w:tcPr>
            <w:tcW w:w="270" w:type="dxa"/>
            <w:vAlign w:val="bottom"/>
          </w:tcPr>
          <w:p w14:paraId="08E4E64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21006" w14:textId="518599C0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2,363,919</w:t>
            </w:r>
          </w:p>
        </w:tc>
      </w:tr>
      <w:tr w:rsidR="000726A1" w:rsidRPr="00C5212E" w14:paraId="6DFB6D0C" w14:textId="77777777" w:rsidTr="00A54206">
        <w:tc>
          <w:tcPr>
            <w:tcW w:w="2430" w:type="dxa"/>
          </w:tcPr>
          <w:p w14:paraId="6B6C4C3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B4FCE0" w14:textId="35AC49B0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(1,190,393)</w:t>
            </w:r>
          </w:p>
        </w:tc>
        <w:tc>
          <w:tcPr>
            <w:tcW w:w="243" w:type="dxa"/>
          </w:tcPr>
          <w:p w14:paraId="1E55F30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258D1E5" w14:textId="57AF8A61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(1,214,199)</w:t>
            </w:r>
          </w:p>
        </w:tc>
        <w:tc>
          <w:tcPr>
            <w:tcW w:w="236" w:type="dxa"/>
            <w:vAlign w:val="bottom"/>
          </w:tcPr>
          <w:p w14:paraId="0479182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4A17C52" w14:textId="425D4B1F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(865,854)</w:t>
            </w:r>
          </w:p>
        </w:tc>
        <w:tc>
          <w:tcPr>
            <w:tcW w:w="270" w:type="dxa"/>
            <w:vAlign w:val="bottom"/>
          </w:tcPr>
          <w:p w14:paraId="322B26F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1942A" w14:textId="2C998333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(906,378)</w:t>
            </w:r>
          </w:p>
        </w:tc>
        <w:tc>
          <w:tcPr>
            <w:tcW w:w="270" w:type="dxa"/>
            <w:vAlign w:val="bottom"/>
          </w:tcPr>
          <w:p w14:paraId="521DD3F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599A39" w14:textId="73A3C0DE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(2,056,247)</w:t>
            </w:r>
          </w:p>
        </w:tc>
        <w:tc>
          <w:tcPr>
            <w:tcW w:w="270" w:type="dxa"/>
            <w:vAlign w:val="bottom"/>
          </w:tcPr>
          <w:p w14:paraId="517E6156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68F7E8" w14:textId="70F73EF6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(2,120,577)</w:t>
            </w:r>
          </w:p>
        </w:tc>
      </w:tr>
      <w:tr w:rsidR="000726A1" w:rsidRPr="00C5212E" w14:paraId="5CE954ED" w14:textId="77777777" w:rsidTr="00FD4BB8">
        <w:tc>
          <w:tcPr>
            <w:tcW w:w="2430" w:type="dxa"/>
          </w:tcPr>
          <w:p w14:paraId="6193699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5013" w14:textId="308FAC7F" w:rsidR="000726A1" w:rsidRPr="00C5212E" w:rsidRDefault="00E7207E" w:rsidP="00487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82,957</w:t>
            </w:r>
          </w:p>
        </w:tc>
        <w:tc>
          <w:tcPr>
            <w:tcW w:w="243" w:type="dxa"/>
          </w:tcPr>
          <w:p w14:paraId="1DD7D0E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60C40" w14:textId="2CEE792A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149,643</w:t>
            </w:r>
          </w:p>
        </w:tc>
        <w:tc>
          <w:tcPr>
            <w:tcW w:w="236" w:type="dxa"/>
            <w:vAlign w:val="bottom"/>
          </w:tcPr>
          <w:p w14:paraId="7AC0E76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AFC8" w14:textId="2BF53C20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99,865</w:t>
            </w:r>
          </w:p>
        </w:tc>
        <w:tc>
          <w:tcPr>
            <w:tcW w:w="270" w:type="dxa"/>
            <w:vAlign w:val="bottom"/>
          </w:tcPr>
          <w:p w14:paraId="38597E5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1DFDF" w14:textId="5B36C6D2" w:rsidR="000726A1" w:rsidRPr="00C5212E" w:rsidRDefault="00E7207E" w:rsidP="00E72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93,699</w:t>
            </w:r>
          </w:p>
        </w:tc>
        <w:tc>
          <w:tcPr>
            <w:tcW w:w="270" w:type="dxa"/>
            <w:vAlign w:val="bottom"/>
          </w:tcPr>
          <w:p w14:paraId="4C06544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C7267" w14:textId="7659C73B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182,822</w:t>
            </w:r>
          </w:p>
        </w:tc>
        <w:tc>
          <w:tcPr>
            <w:tcW w:w="270" w:type="dxa"/>
            <w:vAlign w:val="bottom"/>
          </w:tcPr>
          <w:p w14:paraId="091D92E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F484" w14:textId="7974D5DE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243,342</w:t>
            </w:r>
          </w:p>
        </w:tc>
      </w:tr>
      <w:tr w:rsidR="000726A1" w:rsidRPr="00C5212E" w14:paraId="2947BE7A" w14:textId="77777777" w:rsidTr="00FD4BB8">
        <w:trPr>
          <w:trHeight w:hRule="exact" w:val="144"/>
        </w:trPr>
        <w:tc>
          <w:tcPr>
            <w:tcW w:w="2430" w:type="dxa"/>
          </w:tcPr>
          <w:p w14:paraId="7E6BF44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7C62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9CA799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A7C6D6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83DAE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F72B87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D5E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873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5E8D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F2EE28" w14:textId="77777777" w:rsidR="000726A1" w:rsidRPr="00C5212E" w:rsidRDefault="000726A1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42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72AC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21019D" w14:textId="77777777" w:rsidR="000726A1" w:rsidRPr="00C5212E" w:rsidRDefault="000726A1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726A1" w:rsidRPr="00C5212E" w14:paraId="135B5A84" w14:textId="77777777" w:rsidTr="00A54206">
        <w:tc>
          <w:tcPr>
            <w:tcW w:w="2430" w:type="dxa"/>
          </w:tcPr>
          <w:p w14:paraId="40630B0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32AA50E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AED729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12522D87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A954A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20945A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8483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283CA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AB89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94DDA" w14:textId="282E8454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(67,833)</w:t>
            </w:r>
          </w:p>
        </w:tc>
        <w:tc>
          <w:tcPr>
            <w:tcW w:w="270" w:type="dxa"/>
          </w:tcPr>
          <w:p w14:paraId="04AC96E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64614" w14:textId="41ECC8BF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(70,359)</w:t>
            </w:r>
          </w:p>
        </w:tc>
      </w:tr>
      <w:tr w:rsidR="000726A1" w:rsidRPr="00C5212E" w14:paraId="56337369" w14:textId="77777777" w:rsidTr="00A54206">
        <w:tc>
          <w:tcPr>
            <w:tcW w:w="2430" w:type="dxa"/>
          </w:tcPr>
          <w:p w14:paraId="32AC272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166318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885AF6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5BA7BDB7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25FC82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54D7B3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3CB0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F01BE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ABF96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4BB73" w14:textId="135AC067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(74,766)</w:t>
            </w:r>
          </w:p>
        </w:tc>
        <w:tc>
          <w:tcPr>
            <w:tcW w:w="270" w:type="dxa"/>
          </w:tcPr>
          <w:p w14:paraId="52D8227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DFF99" w14:textId="025FC103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(64,721)</w:t>
            </w:r>
          </w:p>
        </w:tc>
      </w:tr>
      <w:tr w:rsidR="000726A1" w:rsidRPr="00C5212E" w14:paraId="486426F8" w14:textId="77777777" w:rsidTr="00A54206">
        <w:tc>
          <w:tcPr>
            <w:tcW w:w="2430" w:type="dxa"/>
          </w:tcPr>
          <w:p w14:paraId="0EDF736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D5A7A8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31C480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F049926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427C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265667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DA33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AF06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5C2F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62B64" w14:textId="4B0448E2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(10,475)</w:t>
            </w:r>
          </w:p>
        </w:tc>
        <w:tc>
          <w:tcPr>
            <w:tcW w:w="270" w:type="dxa"/>
          </w:tcPr>
          <w:p w14:paraId="276B801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E886A" w14:textId="790900F2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(11,813)</w:t>
            </w:r>
          </w:p>
        </w:tc>
      </w:tr>
      <w:tr w:rsidR="000726A1" w:rsidRPr="00C5212E" w14:paraId="0CEA3C53" w14:textId="77777777" w:rsidTr="00A54206">
        <w:tc>
          <w:tcPr>
            <w:tcW w:w="2430" w:type="dxa"/>
          </w:tcPr>
          <w:p w14:paraId="4537D77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5245E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151707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7C533C45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C1D2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362A6B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623E2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9B8D3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530F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4B0ED" w14:textId="3045CB93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14,382</w:t>
            </w:r>
          </w:p>
        </w:tc>
        <w:tc>
          <w:tcPr>
            <w:tcW w:w="270" w:type="dxa"/>
          </w:tcPr>
          <w:p w14:paraId="58F4403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0B987" w14:textId="4DFF239C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34,1</w:t>
            </w:r>
            <w:r w:rsidR="008B7F29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</w:p>
        </w:tc>
      </w:tr>
      <w:tr w:rsidR="000726A1" w:rsidRPr="00C5212E" w14:paraId="2539A3D9" w14:textId="77777777" w:rsidTr="00A54206">
        <w:tc>
          <w:tcPr>
            <w:tcW w:w="2430" w:type="dxa"/>
          </w:tcPr>
          <w:p w14:paraId="1118EC2F" w14:textId="6D80DEC9" w:rsidR="000726A1" w:rsidRPr="00C5212E" w:rsidRDefault="000726A1" w:rsidP="00CF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="00703DEC" w:rsidRPr="00C5212E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4298B1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8CA885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1CDC486B" w14:textId="77777777" w:rsidR="000726A1" w:rsidRPr="00703DEC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D3052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7A035C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FB7D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9D722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105F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BF306C" w14:textId="05057C05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31,484</w:t>
            </w:r>
          </w:p>
        </w:tc>
        <w:tc>
          <w:tcPr>
            <w:tcW w:w="270" w:type="dxa"/>
          </w:tcPr>
          <w:p w14:paraId="5EB16896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63C06" w14:textId="10A16E29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32,40</w:t>
            </w:r>
            <w:r w:rsidR="008B7F2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726A1" w:rsidRPr="00C5212E" w14:paraId="6F5DFBF4" w14:textId="77777777" w:rsidTr="00A54206">
        <w:tc>
          <w:tcPr>
            <w:tcW w:w="2430" w:type="dxa"/>
          </w:tcPr>
          <w:p w14:paraId="1DA0DE3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3F7954C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CB5E84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599CB60C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0C46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7C49CF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87DA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9B92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0D13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968F09" w14:textId="5127D940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75,614</w:t>
            </w:r>
          </w:p>
        </w:tc>
        <w:tc>
          <w:tcPr>
            <w:tcW w:w="270" w:type="dxa"/>
          </w:tcPr>
          <w:p w14:paraId="64FA0942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4223A2" w14:textId="7468D6F1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163,040</w:t>
            </w:r>
          </w:p>
        </w:tc>
      </w:tr>
      <w:tr w:rsidR="000726A1" w:rsidRPr="00C5212E" w14:paraId="50FC9458" w14:textId="77777777" w:rsidTr="00A54206">
        <w:tc>
          <w:tcPr>
            <w:tcW w:w="2430" w:type="dxa"/>
          </w:tcPr>
          <w:p w14:paraId="0397B462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DEFC71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2B51BF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FD9FBB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57EB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3BB5D0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A92E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367F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74AD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FD09B" w14:textId="539674BE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(5,350)</w:t>
            </w:r>
          </w:p>
        </w:tc>
        <w:tc>
          <w:tcPr>
            <w:tcW w:w="270" w:type="dxa"/>
          </w:tcPr>
          <w:p w14:paraId="5FD2BFB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11E7F6" w14:textId="38933D71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(25,138)</w:t>
            </w:r>
          </w:p>
        </w:tc>
      </w:tr>
      <w:tr w:rsidR="000726A1" w:rsidRPr="00C5212E" w14:paraId="6B251C0C" w14:textId="77777777" w:rsidTr="00A54206">
        <w:tc>
          <w:tcPr>
            <w:tcW w:w="2430" w:type="dxa"/>
          </w:tcPr>
          <w:p w14:paraId="04D3D4DB" w14:textId="2B99F41D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</w:t>
            </w: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14:paraId="4D9983B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55ED92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72BC6BB3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CB26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D412EB" w14:textId="77777777" w:rsidR="000726A1" w:rsidRPr="00C5212E" w:rsidRDefault="000726A1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6BFD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5AD90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58CC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37A6CF" w14:textId="6965AE47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70,264</w:t>
            </w:r>
          </w:p>
        </w:tc>
        <w:tc>
          <w:tcPr>
            <w:tcW w:w="270" w:type="dxa"/>
          </w:tcPr>
          <w:p w14:paraId="3D07233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DF1B3F" w14:textId="0DB78886" w:rsidR="000726A1" w:rsidRPr="00C5212E" w:rsidRDefault="00A54206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137,902</w:t>
            </w:r>
          </w:p>
        </w:tc>
      </w:tr>
    </w:tbl>
    <w:p w14:paraId="797BCCCF" w14:textId="39F7EB18" w:rsidR="007B603B" w:rsidRDefault="007B603B"/>
    <w:p w14:paraId="7702D7D9" w14:textId="77777777" w:rsidR="007B603B" w:rsidRDefault="007B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43"/>
        <w:gridCol w:w="927"/>
        <w:gridCol w:w="236"/>
        <w:gridCol w:w="1024"/>
        <w:gridCol w:w="241"/>
        <w:gridCol w:w="929"/>
        <w:gridCol w:w="236"/>
        <w:gridCol w:w="1114"/>
        <w:gridCol w:w="270"/>
        <w:gridCol w:w="11"/>
        <w:gridCol w:w="1159"/>
      </w:tblGrid>
      <w:tr w:rsidR="000726A1" w:rsidRPr="00C5212E" w14:paraId="1A4B131E" w14:textId="77777777" w:rsidTr="009D1757">
        <w:tc>
          <w:tcPr>
            <w:tcW w:w="2430" w:type="dxa"/>
          </w:tcPr>
          <w:p w14:paraId="46F8A3E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BB3C88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B1FC79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94" w:type="dxa"/>
            <w:gridSpan w:val="3"/>
          </w:tcPr>
          <w:p w14:paraId="1D37E33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C521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413764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4"/>
          </w:tcPr>
          <w:p w14:paraId="79ADC42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726A1" w:rsidRPr="00C5212E" w14:paraId="0AE135A6" w14:textId="77777777" w:rsidTr="009D1757">
        <w:tc>
          <w:tcPr>
            <w:tcW w:w="2430" w:type="dxa"/>
          </w:tcPr>
          <w:p w14:paraId="4D291E9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8807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3" w:type="dxa"/>
          </w:tcPr>
          <w:p w14:paraId="38B64D9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44CBA8A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14:paraId="541289E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413E5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1" w:type="dxa"/>
          </w:tcPr>
          <w:p w14:paraId="70010D6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736D2AE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14:paraId="3E138FC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8061A6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4B2EDD4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FEC64B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726A1" w:rsidRPr="00C5212E" w14:paraId="47F5BC03" w14:textId="77777777" w:rsidTr="009D1757">
        <w:tc>
          <w:tcPr>
            <w:tcW w:w="2430" w:type="dxa"/>
          </w:tcPr>
          <w:p w14:paraId="7CD3E15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79B89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521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43ABC3B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</w:tcPr>
          <w:p w14:paraId="2F7F055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C5212E">
              <w:rPr>
                <w:rFonts w:ascii="Angsana New" w:hAnsi="Angsana New"/>
                <w:sz w:val="30"/>
                <w:szCs w:val="30"/>
              </w:rPr>
              <w:t>6</w:t>
            </w: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36FBA7C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F5F5AD9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521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382D187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35105AC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C5212E">
              <w:rPr>
                <w:rFonts w:ascii="Angsana New" w:hAnsi="Angsana New"/>
                <w:sz w:val="30"/>
                <w:szCs w:val="30"/>
              </w:rPr>
              <w:t>6</w:t>
            </w: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4F77846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1FEDF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521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F7EDB2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866B9E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C5212E">
              <w:rPr>
                <w:rFonts w:ascii="Angsana New" w:hAnsi="Angsana New"/>
                <w:sz w:val="30"/>
                <w:szCs w:val="30"/>
              </w:rPr>
              <w:t>6</w:t>
            </w: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726A1" w:rsidRPr="00C5212E" w14:paraId="0C118FE7" w14:textId="77777777" w:rsidTr="009D1757">
        <w:tc>
          <w:tcPr>
            <w:tcW w:w="2430" w:type="dxa"/>
            <w:shd w:val="clear" w:color="auto" w:fill="auto"/>
          </w:tcPr>
          <w:p w14:paraId="393A9FA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2"/>
            <w:shd w:val="clear" w:color="auto" w:fill="auto"/>
          </w:tcPr>
          <w:p w14:paraId="190C687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726A1" w:rsidRPr="00C5212E" w14:paraId="6A548BE8" w14:textId="77777777" w:rsidTr="009D1757">
        <w:tc>
          <w:tcPr>
            <w:tcW w:w="7110" w:type="dxa"/>
            <w:gridSpan w:val="8"/>
            <w:shd w:val="clear" w:color="auto" w:fill="auto"/>
          </w:tcPr>
          <w:p w14:paraId="18CA5A80" w14:textId="77777777" w:rsidR="000726A1" w:rsidRPr="00C5212E" w:rsidRDefault="000726A1" w:rsidP="0007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25FEA237" w14:textId="77777777" w:rsidR="000726A1" w:rsidRPr="00C5212E" w:rsidRDefault="000726A1" w:rsidP="0007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4A1D6E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3FBEE56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1972F60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6A1" w:rsidRPr="00C5212E" w14:paraId="476E4EC7" w14:textId="77777777" w:rsidTr="009D1757">
        <w:tc>
          <w:tcPr>
            <w:tcW w:w="2430" w:type="dxa"/>
            <w:shd w:val="clear" w:color="auto" w:fill="auto"/>
          </w:tcPr>
          <w:p w14:paraId="488833A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C333902" w14:textId="0A9CC825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634,764</w:t>
            </w:r>
          </w:p>
        </w:tc>
        <w:tc>
          <w:tcPr>
            <w:tcW w:w="243" w:type="dxa"/>
            <w:shd w:val="clear" w:color="auto" w:fill="auto"/>
          </w:tcPr>
          <w:p w14:paraId="441ECE4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CDD523C" w14:textId="56635B1F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803,475</w:t>
            </w:r>
          </w:p>
        </w:tc>
        <w:tc>
          <w:tcPr>
            <w:tcW w:w="236" w:type="dxa"/>
            <w:shd w:val="clear" w:color="auto" w:fill="auto"/>
          </w:tcPr>
          <w:p w14:paraId="01A8C81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310598B" w14:textId="2EDBA6F5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904,616</w:t>
            </w:r>
          </w:p>
        </w:tc>
        <w:tc>
          <w:tcPr>
            <w:tcW w:w="241" w:type="dxa"/>
            <w:shd w:val="clear" w:color="auto" w:fill="auto"/>
          </w:tcPr>
          <w:p w14:paraId="6547FEC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16057F45" w14:textId="66D7F784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879,960</w:t>
            </w:r>
          </w:p>
        </w:tc>
        <w:tc>
          <w:tcPr>
            <w:tcW w:w="236" w:type="dxa"/>
            <w:shd w:val="clear" w:color="auto" w:fill="auto"/>
          </w:tcPr>
          <w:p w14:paraId="6BF03A4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9F8A92E" w14:textId="4B31EC62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1,539,380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537F3F6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3B0F9DC" w14:textId="30DC675B" w:rsidR="000726A1" w:rsidRPr="00FD12AA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1,683,435</w:t>
            </w:r>
          </w:p>
        </w:tc>
      </w:tr>
      <w:tr w:rsidR="000726A1" w:rsidRPr="00C5212E" w14:paraId="4838FF9E" w14:textId="77777777" w:rsidTr="009D1757">
        <w:tc>
          <w:tcPr>
            <w:tcW w:w="2430" w:type="dxa"/>
            <w:shd w:val="clear" w:color="auto" w:fill="auto"/>
          </w:tcPr>
          <w:p w14:paraId="6DD10AA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07935549" w14:textId="77777777" w:rsidR="000726A1" w:rsidRPr="00FD12AA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A3B7B1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6EE8D62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B2A28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11B1D0" w14:textId="77777777" w:rsidR="000726A1" w:rsidRPr="00FD12AA" w:rsidRDefault="000726A1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9DF6F2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4BB8D96E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7A20C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1479D7A" w14:textId="77777777" w:rsidR="000726A1" w:rsidRPr="00FD12AA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5371137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4053E6F" w14:textId="77777777" w:rsidR="000726A1" w:rsidRPr="00FD12AA" w:rsidRDefault="000726A1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6A1" w:rsidRPr="00C5212E" w14:paraId="6F7A8CEC" w14:textId="77777777" w:rsidTr="009D1757">
        <w:tc>
          <w:tcPr>
            <w:tcW w:w="2430" w:type="dxa"/>
            <w:shd w:val="clear" w:color="auto" w:fill="auto"/>
          </w:tcPr>
          <w:p w14:paraId="4DB31B5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สามารถปันส่วนได้</w:t>
            </w:r>
          </w:p>
        </w:tc>
        <w:tc>
          <w:tcPr>
            <w:tcW w:w="1080" w:type="dxa"/>
            <w:shd w:val="clear" w:color="auto" w:fill="auto"/>
          </w:tcPr>
          <w:p w14:paraId="6B2C3191" w14:textId="79A831FC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793,706</w:t>
            </w:r>
          </w:p>
        </w:tc>
        <w:tc>
          <w:tcPr>
            <w:tcW w:w="243" w:type="dxa"/>
            <w:shd w:val="clear" w:color="auto" w:fill="auto"/>
          </w:tcPr>
          <w:p w14:paraId="19766F8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FA15E97" w14:textId="33447151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738,541</w:t>
            </w:r>
          </w:p>
        </w:tc>
        <w:tc>
          <w:tcPr>
            <w:tcW w:w="236" w:type="dxa"/>
            <w:shd w:val="clear" w:color="auto" w:fill="auto"/>
          </w:tcPr>
          <w:p w14:paraId="1CB6AAD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C3AD07" w14:textId="5155DED5" w:rsidR="000726A1" w:rsidRPr="00FD12AA" w:rsidRDefault="007625EB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327,776</w:t>
            </w:r>
          </w:p>
        </w:tc>
        <w:tc>
          <w:tcPr>
            <w:tcW w:w="241" w:type="dxa"/>
            <w:shd w:val="clear" w:color="auto" w:fill="auto"/>
          </w:tcPr>
          <w:p w14:paraId="3BD1B99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7CA8E3A" w14:textId="7CC23971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231,634</w:t>
            </w:r>
          </w:p>
        </w:tc>
        <w:tc>
          <w:tcPr>
            <w:tcW w:w="236" w:type="dxa"/>
            <w:shd w:val="clear" w:color="auto" w:fill="auto"/>
          </w:tcPr>
          <w:p w14:paraId="30BF513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69C68E7" w14:textId="27306146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1,121,482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2971344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6EFFAEF" w14:textId="1F8D9CD2" w:rsidR="000726A1" w:rsidRPr="00FD12AA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970,175</w:t>
            </w:r>
          </w:p>
        </w:tc>
      </w:tr>
      <w:tr w:rsidR="000726A1" w:rsidRPr="00C5212E" w14:paraId="7C774CE2" w14:textId="77777777" w:rsidTr="009D1757">
        <w:tc>
          <w:tcPr>
            <w:tcW w:w="2430" w:type="dxa"/>
            <w:shd w:val="clear" w:color="auto" w:fill="auto"/>
          </w:tcPr>
          <w:p w14:paraId="4B7D1B5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ไม่สามารถปันส่วนได้</w:t>
            </w:r>
          </w:p>
        </w:tc>
        <w:tc>
          <w:tcPr>
            <w:tcW w:w="1080" w:type="dxa"/>
            <w:shd w:val="clear" w:color="auto" w:fill="auto"/>
          </w:tcPr>
          <w:p w14:paraId="198FB2B4" w14:textId="486DFA55" w:rsidR="000726A1" w:rsidRPr="00C5212E" w:rsidRDefault="00864A51" w:rsidP="00864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8C756C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52597473" w14:textId="3E296BCA" w:rsidR="000726A1" w:rsidRPr="00C5212E" w:rsidRDefault="00864A51" w:rsidP="00864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D53D4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9D0DBC" w14:textId="56190736" w:rsidR="000726A1" w:rsidRPr="00C5212E" w:rsidRDefault="00864A51" w:rsidP="00864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24B492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230259E" w14:textId="193692DD" w:rsidR="000726A1" w:rsidRPr="00C5212E" w:rsidRDefault="00864A51" w:rsidP="00864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023C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80922B2" w14:textId="2B39737A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357,210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5184D03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F35C299" w14:textId="1ABC452C" w:rsidR="000726A1" w:rsidRPr="00FD12AA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314,704</w:t>
            </w:r>
          </w:p>
        </w:tc>
      </w:tr>
      <w:tr w:rsidR="000726A1" w:rsidRPr="00C5212E" w14:paraId="5CFBE09D" w14:textId="77777777" w:rsidTr="009D1757">
        <w:tc>
          <w:tcPr>
            <w:tcW w:w="2430" w:type="dxa"/>
            <w:shd w:val="clear" w:color="auto" w:fill="auto"/>
          </w:tcPr>
          <w:p w14:paraId="07CD6A2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E6CF004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440B19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0EA4D5E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A6E29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50AE93" w14:textId="77777777" w:rsidR="000726A1" w:rsidRPr="00C5212E" w:rsidRDefault="000726A1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A461BD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3EA5CF4F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0ECDE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59E0CB10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1,478,692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21FA8BE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37C5474D" w:rsidR="000726A1" w:rsidRPr="00FD12AA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1,284,879</w:t>
            </w:r>
          </w:p>
        </w:tc>
      </w:tr>
      <w:tr w:rsidR="000726A1" w:rsidRPr="00C5212E" w14:paraId="62646619" w14:textId="77777777" w:rsidTr="009D1757">
        <w:tc>
          <w:tcPr>
            <w:tcW w:w="2430" w:type="dxa"/>
            <w:shd w:val="clear" w:color="auto" w:fill="auto"/>
          </w:tcPr>
          <w:p w14:paraId="45E4BC01" w14:textId="77777777" w:rsidR="000726A1" w:rsidRPr="00C5212E" w:rsidRDefault="000726A1" w:rsidP="00E5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C5212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730D4B73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01479D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C93A2CC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9369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100777" w14:textId="77777777" w:rsidR="000726A1" w:rsidRPr="00C5212E" w:rsidRDefault="000726A1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FFB141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6E3E37C7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EEB87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5B872D0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0726A1" w:rsidRPr="00FD12AA" w:rsidRDefault="000726A1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6A1" w:rsidRPr="00C5212E" w14:paraId="7CDCB6E6" w14:textId="77777777" w:rsidTr="009D1757">
        <w:tc>
          <w:tcPr>
            <w:tcW w:w="2430" w:type="dxa"/>
            <w:shd w:val="clear" w:color="auto" w:fill="auto"/>
          </w:tcPr>
          <w:p w14:paraId="40ADB59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สามารถปันส่วนได้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1CE40E" w14:textId="4ECEB37A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3,216,350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65EABD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EEB45F3" w14:textId="5E918EB4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3,327,930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E76DB1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368073B" w14:textId="16A30A13" w:rsidR="000726A1" w:rsidRPr="00C5212E" w:rsidRDefault="007625EB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773,843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8EA137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66F88195" w14:textId="5F7A9921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806,027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901F6C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2125A76" w14:textId="06111A1C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3,990,193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55252DB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E58B9CD" w14:textId="25F62DB1" w:rsidR="000726A1" w:rsidRPr="00FD12AA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4,133,957</w:t>
            </w:r>
          </w:p>
        </w:tc>
      </w:tr>
      <w:tr w:rsidR="000726A1" w:rsidRPr="00C5212E" w14:paraId="3B20AE29" w14:textId="77777777" w:rsidTr="009D1757">
        <w:tc>
          <w:tcPr>
            <w:tcW w:w="2430" w:type="dxa"/>
            <w:shd w:val="clear" w:color="auto" w:fill="auto"/>
          </w:tcPr>
          <w:p w14:paraId="3A61960F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C5212E">
              <w:rPr>
                <w:rFonts w:ascii="Angsana New" w:hAnsi="Angsana New"/>
                <w:sz w:val="30"/>
                <w:szCs w:val="30"/>
                <w:cs/>
              </w:rPr>
              <w:t>ไม่สามารถปันส่วนได้</w:t>
            </w:r>
          </w:p>
        </w:tc>
        <w:tc>
          <w:tcPr>
            <w:tcW w:w="1080" w:type="dxa"/>
            <w:shd w:val="clear" w:color="auto" w:fill="auto"/>
          </w:tcPr>
          <w:p w14:paraId="4CC684B5" w14:textId="7B795F76" w:rsidR="000726A1" w:rsidRPr="00C5212E" w:rsidRDefault="00AD5027" w:rsidP="00AD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DDE3A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39726317" w14:textId="484515C8" w:rsidR="000726A1" w:rsidRPr="00C5212E" w:rsidRDefault="00AD5027" w:rsidP="00AD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504DD5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C6D479" w14:textId="1D617692" w:rsidR="000726A1" w:rsidRPr="00C5212E" w:rsidRDefault="00AD5027" w:rsidP="00AD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D1F59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5EC8185E" w14:textId="3F0E7B82" w:rsidR="000726A1" w:rsidRPr="00C5212E" w:rsidRDefault="00AD5027" w:rsidP="00AD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BBEE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093614BC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366,153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44BECE1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3FD4425F" w:rsidR="000726A1" w:rsidRPr="00FD12AA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376,040</w:t>
            </w:r>
          </w:p>
        </w:tc>
      </w:tr>
      <w:tr w:rsidR="000726A1" w:rsidRPr="00C5212E" w14:paraId="5E0B4995" w14:textId="77777777" w:rsidTr="009D1757">
        <w:tc>
          <w:tcPr>
            <w:tcW w:w="2430" w:type="dxa"/>
            <w:shd w:val="clear" w:color="auto" w:fill="auto"/>
          </w:tcPr>
          <w:p w14:paraId="6FC63F98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382AF38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788BAB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36F708C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3D6693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950CAF" w14:textId="77777777" w:rsidR="000726A1" w:rsidRPr="00C5212E" w:rsidRDefault="000726A1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4149C6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5BFB9A8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42575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E9C5F" w14:textId="418A1A1D" w:rsidR="000726A1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4,356,346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5C61BF94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F6D27" w14:textId="5ECC740A" w:rsidR="000726A1" w:rsidRPr="00FD12AA" w:rsidRDefault="007625EB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4,509,997</w:t>
            </w:r>
          </w:p>
        </w:tc>
      </w:tr>
      <w:tr w:rsidR="00703DEC" w:rsidRPr="00C5212E" w14:paraId="78E153EA" w14:textId="77777777" w:rsidTr="007625EB">
        <w:tc>
          <w:tcPr>
            <w:tcW w:w="2430" w:type="dxa"/>
            <w:shd w:val="clear" w:color="auto" w:fill="auto"/>
          </w:tcPr>
          <w:p w14:paraId="5A8CA62D" w14:textId="65F667EE" w:rsidR="00703DEC" w:rsidRPr="00C5212E" w:rsidRDefault="00703DEC" w:rsidP="00E5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30"/>
                <w:szCs w:val="30"/>
              </w:rPr>
            </w:pP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สินทรัพย์อื่นไม่สามารถ</w:t>
            </w:r>
            <w:r w:rsidR="00E539E6">
              <w:rPr>
                <w:rFonts w:ascii="Angsana New" w:hAnsi="Angsana New"/>
                <w:sz w:val="30"/>
                <w:szCs w:val="30"/>
              </w:rPr>
              <w:br/>
            </w:r>
            <w:r w:rsidRPr="00C5212E">
              <w:rPr>
                <w:rFonts w:ascii="Angsana New" w:hAnsi="Angsana New" w:hint="cs"/>
                <w:sz w:val="30"/>
                <w:szCs w:val="30"/>
                <w:cs/>
              </w:rPr>
              <w:t>ปันส่วนได้</w:t>
            </w:r>
          </w:p>
        </w:tc>
        <w:tc>
          <w:tcPr>
            <w:tcW w:w="1080" w:type="dxa"/>
            <w:shd w:val="clear" w:color="auto" w:fill="auto"/>
          </w:tcPr>
          <w:p w14:paraId="7212BFDA" w14:textId="43778095" w:rsidR="00703DEC" w:rsidRPr="00C5212E" w:rsidRDefault="00703DEC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4570F85" w14:textId="77777777" w:rsidR="00703DEC" w:rsidRPr="00C5212E" w:rsidRDefault="00703DEC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AFB4EF0" w14:textId="77777777" w:rsidR="00703DEC" w:rsidRPr="00C5212E" w:rsidRDefault="00703DEC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101D11" w14:textId="77777777" w:rsidR="00703DEC" w:rsidRPr="00C5212E" w:rsidRDefault="00703DEC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37BA6B" w14:textId="77777777" w:rsidR="00703DEC" w:rsidRPr="00C5212E" w:rsidRDefault="00703DEC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BF758E9" w14:textId="77777777" w:rsidR="00703DEC" w:rsidRPr="00C5212E" w:rsidRDefault="00703DEC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5B1ACBC5" w14:textId="77777777" w:rsidR="00703DEC" w:rsidRPr="00C5212E" w:rsidRDefault="00703DEC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8186A" w14:textId="77777777" w:rsidR="00703DEC" w:rsidRPr="00C5212E" w:rsidRDefault="00703DEC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E1D47" w14:textId="06F1F7FA" w:rsidR="00703DEC" w:rsidRPr="00C5212E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3,</w:t>
            </w:r>
            <w:r w:rsidR="006D16E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13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8,635</w:t>
            </w:r>
          </w:p>
        </w:tc>
        <w:tc>
          <w:tcPr>
            <w:tcW w:w="281" w:type="dxa"/>
            <w:gridSpan w:val="2"/>
            <w:tcBorders>
              <w:left w:val="nil"/>
            </w:tcBorders>
            <w:shd w:val="clear" w:color="auto" w:fill="auto"/>
          </w:tcPr>
          <w:p w14:paraId="7BF60368" w14:textId="77777777" w:rsidR="00703DEC" w:rsidRPr="00C5212E" w:rsidRDefault="00703DEC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92D8" w14:textId="52313F1A" w:rsidR="00703DEC" w:rsidRPr="00FD12AA" w:rsidRDefault="00B55AC6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2,732,482</w:t>
            </w:r>
          </w:p>
        </w:tc>
      </w:tr>
      <w:tr w:rsidR="000726A1" w:rsidRPr="00C5212E" w14:paraId="38AF5CE3" w14:textId="77777777" w:rsidTr="009D1757">
        <w:trPr>
          <w:trHeight w:val="379"/>
        </w:trPr>
        <w:tc>
          <w:tcPr>
            <w:tcW w:w="2430" w:type="dxa"/>
          </w:tcPr>
          <w:p w14:paraId="775D23FA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80" w:type="dxa"/>
          </w:tcPr>
          <w:p w14:paraId="4B3A2448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08EBEB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7" w:type="dxa"/>
          </w:tcPr>
          <w:p w14:paraId="4F3837AB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BC8140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B73DD4" w14:textId="77777777" w:rsidR="000726A1" w:rsidRPr="00C5212E" w:rsidRDefault="000726A1" w:rsidP="0041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CCBD617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</w:tcPr>
          <w:p w14:paraId="42E115BC" w14:textId="77777777" w:rsidR="000726A1" w:rsidRPr="00C5212E" w:rsidRDefault="000726A1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0B9DEB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6975F7A6" w:rsidR="000726A1" w:rsidRPr="00FD12AA" w:rsidRDefault="007625EB" w:rsidP="0076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10,513,053</w:t>
            </w:r>
          </w:p>
        </w:tc>
        <w:tc>
          <w:tcPr>
            <w:tcW w:w="281" w:type="dxa"/>
            <w:gridSpan w:val="2"/>
            <w:vAlign w:val="center"/>
          </w:tcPr>
          <w:p w14:paraId="2FA7BDCE" w14:textId="77777777" w:rsidR="000726A1" w:rsidRPr="00C5212E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10655D88" w:rsidR="000726A1" w:rsidRPr="00C5212E" w:rsidRDefault="00B55AC6" w:rsidP="00B55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10,210,793</w:t>
            </w:r>
          </w:p>
        </w:tc>
      </w:tr>
    </w:tbl>
    <w:p w14:paraId="5E33A48C" w14:textId="74DB2B2F" w:rsidR="006465A7" w:rsidRPr="00704876" w:rsidRDefault="0064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A2A5792" w14:textId="470BC6E9" w:rsidR="00E31849" w:rsidRPr="008B7F29" w:rsidRDefault="00E31849" w:rsidP="006D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rPr>
          <w:rFonts w:ascii="Angsana New" w:hAnsi="Angsana New"/>
          <w:b/>
          <w:bCs/>
          <w:i/>
          <w:iCs/>
          <w:sz w:val="30"/>
          <w:szCs w:val="30"/>
        </w:rPr>
      </w:pPr>
      <w:r w:rsidRPr="004A727E">
        <w:rPr>
          <w:rFonts w:ascii="Angsana New" w:hAnsi="Angsana New"/>
          <w:b/>
          <w:bCs/>
          <w:i/>
          <w:iCs/>
          <w:sz w:val="28"/>
          <w:szCs w:val="28"/>
          <w:cs/>
        </w:rPr>
        <w:t>ส่วน</w:t>
      </w:r>
      <w:r w:rsidRPr="008B7F29">
        <w:rPr>
          <w:rFonts w:ascii="Angsana New" w:hAnsi="Angsana New"/>
          <w:b/>
          <w:bCs/>
          <w:i/>
          <w:iCs/>
          <w:sz w:val="30"/>
          <w:szCs w:val="30"/>
          <w:cs/>
        </w:rPr>
        <w:t>งานภูมิศาสตร์</w:t>
      </w:r>
    </w:p>
    <w:p w14:paraId="756E6C47" w14:textId="77777777" w:rsidR="00E31849" w:rsidRPr="008B7F29" w:rsidRDefault="00E31849" w:rsidP="006D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rPr>
          <w:rFonts w:ascii="Angsana New" w:hAnsi="Angsana New"/>
          <w:sz w:val="30"/>
          <w:szCs w:val="30"/>
        </w:rPr>
      </w:pPr>
    </w:p>
    <w:p w14:paraId="283CE3BE" w14:textId="77777777" w:rsidR="00E31849" w:rsidRPr="008B7F29" w:rsidRDefault="00E31849" w:rsidP="006D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rPr>
          <w:rFonts w:ascii="Angsana New" w:hAnsi="Angsana New"/>
          <w:sz w:val="30"/>
          <w:szCs w:val="30"/>
        </w:rPr>
      </w:pPr>
      <w:r w:rsidRPr="008B7F29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2F9C4EB" w14:textId="77777777" w:rsidR="00E31849" w:rsidRPr="008B7F29" w:rsidRDefault="00E31849" w:rsidP="006D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rPr>
          <w:rFonts w:ascii="Angsana New" w:hAnsi="Angsana New"/>
          <w:sz w:val="30"/>
          <w:szCs w:val="30"/>
        </w:rPr>
      </w:pPr>
    </w:p>
    <w:p w14:paraId="2B008BE1" w14:textId="7B18FD81" w:rsidR="008B0309" w:rsidRPr="008B7F29" w:rsidRDefault="00E31849" w:rsidP="006D2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9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B7F29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08C22618" w14:textId="77777777" w:rsidR="00B06ECD" w:rsidRPr="008B7F29" w:rsidRDefault="00B06ECD" w:rsidP="006D2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AE278D" w14:textId="77777777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3F789F0" w14:textId="1C0BCC6D" w:rsidR="00BE16A6" w:rsidRPr="008B7F29" w:rsidRDefault="00590DAF" w:rsidP="006D2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7F2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37AB092A" w14:textId="77777777" w:rsidR="00590DAF" w:rsidRPr="008B7F29" w:rsidRDefault="00590DAF" w:rsidP="006D2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9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48BD12E" w14:textId="7D0A23A9" w:rsidR="00B06ECD" w:rsidRDefault="00BE16A6" w:rsidP="008B7F29">
      <w:pPr>
        <w:ind w:left="-90"/>
        <w:jc w:val="thaiDistribute"/>
        <w:rPr>
          <w:rFonts w:ascii="Angsana New" w:hAnsi="Angsana New"/>
          <w:sz w:val="30"/>
          <w:szCs w:val="30"/>
        </w:rPr>
      </w:pPr>
      <w:r w:rsidRPr="008B7F29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ประเภทของผลิตภัณฑ์หลัก และจังหวะเวลาในการรับรู้รายได้</w:t>
      </w:r>
    </w:p>
    <w:p w14:paraId="0906FB64" w14:textId="77777777" w:rsidR="008B7F29" w:rsidRDefault="008B7F29" w:rsidP="008B7F29">
      <w:pPr>
        <w:ind w:left="-9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52"/>
        <w:gridCol w:w="1098"/>
        <w:gridCol w:w="247"/>
        <w:gridCol w:w="1013"/>
        <w:gridCol w:w="237"/>
        <w:gridCol w:w="1113"/>
        <w:gridCol w:w="270"/>
        <w:gridCol w:w="1080"/>
        <w:gridCol w:w="262"/>
        <w:gridCol w:w="1088"/>
      </w:tblGrid>
      <w:tr w:rsidR="006465A7" w:rsidRPr="005A0665" w14:paraId="0A587981" w14:textId="77777777" w:rsidTr="006A756C">
        <w:tc>
          <w:tcPr>
            <w:tcW w:w="2430" w:type="dxa"/>
          </w:tcPr>
          <w:p w14:paraId="363A87CA" w14:textId="77777777" w:rsidR="006465A7" w:rsidRPr="009B7790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B77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3"/>
          </w:tcPr>
          <w:p w14:paraId="7E780E58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6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5A066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7" w:type="dxa"/>
          </w:tcPr>
          <w:p w14:paraId="5ECB4E7D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3" w:type="dxa"/>
            <w:gridSpan w:val="3"/>
          </w:tcPr>
          <w:p w14:paraId="388EE974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06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5A066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F5A4EFC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694ED18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A06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465A7" w:rsidRPr="005A0665" w14:paraId="06C92623" w14:textId="77777777" w:rsidTr="006A756C">
        <w:tc>
          <w:tcPr>
            <w:tcW w:w="2430" w:type="dxa"/>
          </w:tcPr>
          <w:p w14:paraId="7F39FDC9" w14:textId="0FFD936E" w:rsidR="006465A7" w:rsidRPr="005A0665" w:rsidRDefault="006465A7" w:rsidP="0059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066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สิ้นสุดวันที่ 30 มิถุนายน</w:t>
            </w:r>
          </w:p>
        </w:tc>
        <w:tc>
          <w:tcPr>
            <w:tcW w:w="1080" w:type="dxa"/>
          </w:tcPr>
          <w:p w14:paraId="6ECA0380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A06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14:paraId="56F52C86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BA0798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5A066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7" w:type="dxa"/>
          </w:tcPr>
          <w:p w14:paraId="79C20FCE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4E55DE1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A06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0E4F46F3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2619353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5A066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12D2783C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5B4DC5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5A06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2" w:type="dxa"/>
          </w:tcPr>
          <w:p w14:paraId="5CC34C57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B549446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5A0665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6465A7" w:rsidRPr="005A0665" w14:paraId="1BD78977" w14:textId="77777777" w:rsidTr="006A756C">
        <w:tc>
          <w:tcPr>
            <w:tcW w:w="2430" w:type="dxa"/>
          </w:tcPr>
          <w:p w14:paraId="6DC8C4FC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39E132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9811980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8BC1146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(ไม่ได้ตรวจสอบ)</w:t>
            </w:r>
          </w:p>
        </w:tc>
        <w:tc>
          <w:tcPr>
            <w:tcW w:w="247" w:type="dxa"/>
          </w:tcPr>
          <w:p w14:paraId="41EF9919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FD138CA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87C55A8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4EED152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(ไม่ได้ตรวจสอบ)</w:t>
            </w:r>
          </w:p>
        </w:tc>
        <w:tc>
          <w:tcPr>
            <w:tcW w:w="270" w:type="dxa"/>
          </w:tcPr>
          <w:p w14:paraId="4925B79D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01EE88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3028B1D9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243B8E87" w14:textId="77777777" w:rsidR="006465A7" w:rsidRPr="005A0665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0665">
              <w:rPr>
                <w:rFonts w:ascii="Angsana New" w:hAnsi="Angsana New" w:hint="cs"/>
                <w:sz w:val="28"/>
                <w:szCs w:val="28"/>
                <w:cs/>
              </w:rPr>
              <w:t>(ไม่ได้ตรวจสอบ)</w:t>
            </w:r>
          </w:p>
        </w:tc>
      </w:tr>
      <w:tr w:rsidR="00F759A3" w:rsidRPr="005A0665" w14:paraId="66CB852C" w14:textId="77777777" w:rsidTr="006A756C">
        <w:tc>
          <w:tcPr>
            <w:tcW w:w="2430" w:type="dxa"/>
          </w:tcPr>
          <w:p w14:paraId="6C4C4052" w14:textId="77777777" w:rsidR="00F759A3" w:rsidRPr="005A0665" w:rsidRDefault="00F759A3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40" w:type="dxa"/>
            <w:gridSpan w:val="11"/>
          </w:tcPr>
          <w:p w14:paraId="5BE7CDB5" w14:textId="2782FF5D" w:rsidR="00F759A3" w:rsidRPr="008B788B" w:rsidRDefault="008B788B" w:rsidP="008B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65A7" w:rsidRPr="005A0665" w14:paraId="00DF364A" w14:textId="77777777" w:rsidTr="006A756C">
        <w:tc>
          <w:tcPr>
            <w:tcW w:w="2430" w:type="dxa"/>
          </w:tcPr>
          <w:p w14:paraId="4A187ADD" w14:textId="77777777" w:rsidR="006465A7" w:rsidRPr="001C50AD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50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282E50F2" w14:textId="77777777" w:rsidR="006465A7" w:rsidRPr="00055B61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219D75C5" w14:textId="012D8373" w:rsidR="006465A7" w:rsidRPr="00055B61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30BBC189" w14:textId="02000A1B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2DFC7CBD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4A1B94" w14:textId="1F43AAE6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810CA18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725BF94" w14:textId="66A9E85A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39396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ED1CEF7" w14:textId="3BC9A667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41FDAA21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B748A02" w14:textId="0E3253E8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484" w:rsidRPr="005A0665" w14:paraId="129D6219" w14:textId="77777777" w:rsidTr="006A756C">
        <w:tc>
          <w:tcPr>
            <w:tcW w:w="2430" w:type="dxa"/>
          </w:tcPr>
          <w:p w14:paraId="5B0BB729" w14:textId="18177DA8" w:rsidR="00156484" w:rsidRPr="00055B61" w:rsidRDefault="00156484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</w:tcPr>
          <w:p w14:paraId="6B7E95C1" w14:textId="0DF2EC10" w:rsidR="00156484" w:rsidRPr="005A0665" w:rsidRDefault="00156484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534,662</w:t>
            </w:r>
          </w:p>
        </w:tc>
        <w:tc>
          <w:tcPr>
            <w:tcW w:w="252" w:type="dxa"/>
          </w:tcPr>
          <w:p w14:paraId="72440299" w14:textId="77777777" w:rsidR="00156484" w:rsidRPr="005A0665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624A098" w14:textId="4DC61CF0" w:rsidR="00156484" w:rsidRPr="005A0665" w:rsidRDefault="00156484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602,893</w:t>
            </w:r>
          </w:p>
        </w:tc>
        <w:tc>
          <w:tcPr>
            <w:tcW w:w="247" w:type="dxa"/>
          </w:tcPr>
          <w:p w14:paraId="3631A82F" w14:textId="77777777" w:rsidR="00156484" w:rsidRPr="005A0665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A0DD90F" w14:textId="5C57DAC1" w:rsidR="00156484" w:rsidRPr="005A0665" w:rsidRDefault="00156484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823,631</w:t>
            </w:r>
          </w:p>
        </w:tc>
        <w:tc>
          <w:tcPr>
            <w:tcW w:w="237" w:type="dxa"/>
          </w:tcPr>
          <w:p w14:paraId="704CE0F3" w14:textId="77777777" w:rsidR="00156484" w:rsidRPr="005A0665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05EB593" w14:textId="6F4BD012" w:rsidR="00156484" w:rsidRPr="005A0665" w:rsidRDefault="00156484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751,979</w:t>
            </w:r>
          </w:p>
        </w:tc>
        <w:tc>
          <w:tcPr>
            <w:tcW w:w="270" w:type="dxa"/>
          </w:tcPr>
          <w:p w14:paraId="54F6D1FA" w14:textId="77777777" w:rsidR="00156484" w:rsidRPr="005A0665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E2532B" w14:textId="29A6C2B8" w:rsidR="00156484" w:rsidRPr="005A0665" w:rsidRDefault="00156484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1,358,293</w:t>
            </w:r>
          </w:p>
        </w:tc>
        <w:tc>
          <w:tcPr>
            <w:tcW w:w="262" w:type="dxa"/>
          </w:tcPr>
          <w:p w14:paraId="549D48F3" w14:textId="77777777" w:rsidR="00156484" w:rsidRPr="005A0665" w:rsidRDefault="00156484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1047230" w14:textId="2BC6AC26" w:rsidR="00156484" w:rsidRPr="005A0665" w:rsidRDefault="00156484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1,354,872</w:t>
            </w:r>
          </w:p>
        </w:tc>
      </w:tr>
      <w:tr w:rsidR="006465A7" w:rsidRPr="005A0665" w14:paraId="3BE777F7" w14:textId="77777777" w:rsidTr="006A756C">
        <w:trPr>
          <w:trHeight w:val="470"/>
        </w:trPr>
        <w:tc>
          <w:tcPr>
            <w:tcW w:w="2430" w:type="dxa"/>
          </w:tcPr>
          <w:p w14:paraId="7F7DB63F" w14:textId="535831E2" w:rsidR="006465A7" w:rsidRPr="00055B61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080" w:type="dxa"/>
          </w:tcPr>
          <w:p w14:paraId="14C592EA" w14:textId="78A3C720" w:rsidR="006465A7" w:rsidRPr="005A0665" w:rsidRDefault="000E4941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282,178</w:t>
            </w:r>
          </w:p>
        </w:tc>
        <w:tc>
          <w:tcPr>
            <w:tcW w:w="252" w:type="dxa"/>
          </w:tcPr>
          <w:p w14:paraId="7AA1D094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CCBB919" w14:textId="5068DC8C" w:rsidR="006465A7" w:rsidRPr="005A0665" w:rsidRDefault="00962529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204,499</w:t>
            </w:r>
          </w:p>
        </w:tc>
        <w:tc>
          <w:tcPr>
            <w:tcW w:w="247" w:type="dxa"/>
          </w:tcPr>
          <w:p w14:paraId="1E88CD53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139A972" w14:textId="3CDE6483" w:rsidR="006465A7" w:rsidRPr="005A0665" w:rsidRDefault="00962529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128,505</w:t>
            </w:r>
          </w:p>
        </w:tc>
        <w:tc>
          <w:tcPr>
            <w:tcW w:w="237" w:type="dxa"/>
          </w:tcPr>
          <w:p w14:paraId="1C26280C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EDB1F96" w14:textId="569D3A49" w:rsidR="006465A7" w:rsidRPr="005A0665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246,452</w:t>
            </w:r>
          </w:p>
        </w:tc>
        <w:tc>
          <w:tcPr>
            <w:tcW w:w="270" w:type="dxa"/>
          </w:tcPr>
          <w:p w14:paraId="365BD2E9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B6FE4C" w14:textId="1F10C18C" w:rsidR="006465A7" w:rsidRPr="005A0665" w:rsidRDefault="00962529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410,683</w:t>
            </w:r>
          </w:p>
        </w:tc>
        <w:tc>
          <w:tcPr>
            <w:tcW w:w="262" w:type="dxa"/>
          </w:tcPr>
          <w:p w14:paraId="364698A7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D5B2000" w14:textId="322D2011" w:rsidR="006465A7" w:rsidRPr="005A0665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450,951</w:t>
            </w:r>
          </w:p>
        </w:tc>
      </w:tr>
      <w:tr w:rsidR="00C62BD9" w:rsidRPr="005A0665" w14:paraId="6692C5CE" w14:textId="77777777" w:rsidTr="00C62BD9">
        <w:tc>
          <w:tcPr>
            <w:tcW w:w="2430" w:type="dxa"/>
            <w:shd w:val="clear" w:color="auto" w:fill="auto"/>
          </w:tcPr>
          <w:p w14:paraId="70CC3DF8" w14:textId="77777777" w:rsidR="00C62BD9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auto"/>
          </w:tcPr>
          <w:p w14:paraId="6672401D" w14:textId="51B76581" w:rsidR="00C62BD9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693</w:t>
            </w:r>
          </w:p>
        </w:tc>
        <w:tc>
          <w:tcPr>
            <w:tcW w:w="252" w:type="dxa"/>
            <w:shd w:val="clear" w:color="auto" w:fill="auto"/>
          </w:tcPr>
          <w:p w14:paraId="48127D77" w14:textId="77777777" w:rsidR="00C62BD9" w:rsidRPr="005A0665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8640B69" w14:textId="5C52E441" w:rsidR="00C62BD9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90,688</w:t>
            </w:r>
          </w:p>
        </w:tc>
        <w:tc>
          <w:tcPr>
            <w:tcW w:w="247" w:type="dxa"/>
            <w:shd w:val="clear" w:color="auto" w:fill="auto"/>
          </w:tcPr>
          <w:p w14:paraId="01167212" w14:textId="77777777" w:rsidR="00C62BD9" w:rsidRPr="005A0665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522D57C" w14:textId="67921F39" w:rsidR="00C62BD9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464D1B0" w14:textId="77777777" w:rsidR="00C62BD9" w:rsidRPr="005A0665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ACD1180" w14:textId="6BC4AC57" w:rsidR="00C62BD9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516B1" w14:textId="77777777" w:rsidR="00C62BD9" w:rsidRPr="005A0665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E4712C" w14:textId="5A599236" w:rsidR="00C62BD9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693</w:t>
            </w:r>
          </w:p>
        </w:tc>
        <w:tc>
          <w:tcPr>
            <w:tcW w:w="262" w:type="dxa"/>
            <w:shd w:val="clear" w:color="auto" w:fill="auto"/>
          </w:tcPr>
          <w:p w14:paraId="43D67BE7" w14:textId="77777777" w:rsidR="00C62BD9" w:rsidRPr="005A0665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65C1B5F" w14:textId="394AFD1B" w:rsidR="00C62BD9" w:rsidRDefault="00C62BD9" w:rsidP="00C62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90,688</w:t>
            </w:r>
          </w:p>
        </w:tc>
      </w:tr>
      <w:tr w:rsidR="006465A7" w:rsidRPr="005A0665" w14:paraId="1C6F977B" w14:textId="77777777" w:rsidTr="006A756C">
        <w:tc>
          <w:tcPr>
            <w:tcW w:w="2430" w:type="dxa"/>
          </w:tcPr>
          <w:p w14:paraId="46EC45B4" w14:textId="3099537D" w:rsidR="006465A7" w:rsidRPr="00055B61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บังกลาเทศ</w:t>
            </w:r>
          </w:p>
        </w:tc>
        <w:tc>
          <w:tcPr>
            <w:tcW w:w="1080" w:type="dxa"/>
          </w:tcPr>
          <w:p w14:paraId="713AEC9E" w14:textId="2AA03FA3" w:rsidR="006465A7" w:rsidRPr="005A0665" w:rsidRDefault="00962529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86,260</w:t>
            </w:r>
          </w:p>
        </w:tc>
        <w:tc>
          <w:tcPr>
            <w:tcW w:w="252" w:type="dxa"/>
          </w:tcPr>
          <w:p w14:paraId="7C946E9E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564A21A" w14:textId="7DBCA32F" w:rsidR="006465A7" w:rsidRPr="005A0665" w:rsidRDefault="00962529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75,92</w:t>
            </w:r>
            <w:r w:rsidR="004620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7" w:type="dxa"/>
          </w:tcPr>
          <w:p w14:paraId="60AB9F47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0A4CD9" w14:textId="31701254" w:rsidR="006465A7" w:rsidRPr="005A0665" w:rsidRDefault="00962529" w:rsidP="000D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D32E372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44C5240" w14:textId="68D1D7DC" w:rsidR="006465A7" w:rsidRPr="005A0665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B49329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7E6B5A" w14:textId="2869CCCD" w:rsidR="006465A7" w:rsidRPr="005A0665" w:rsidRDefault="00962529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86,260</w:t>
            </w:r>
          </w:p>
        </w:tc>
        <w:tc>
          <w:tcPr>
            <w:tcW w:w="262" w:type="dxa"/>
          </w:tcPr>
          <w:p w14:paraId="57E94545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2B133F49" w14:textId="04B3D822" w:rsidR="006465A7" w:rsidRPr="005A0665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75,92</w:t>
            </w:r>
            <w:r w:rsidR="0046208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465A7" w:rsidRPr="005A0665" w14:paraId="647870A6" w14:textId="77777777" w:rsidTr="006A756C">
        <w:tc>
          <w:tcPr>
            <w:tcW w:w="2430" w:type="dxa"/>
          </w:tcPr>
          <w:p w14:paraId="0615E46D" w14:textId="0A9E2645" w:rsidR="006465A7" w:rsidRPr="00055B61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080" w:type="dxa"/>
          </w:tcPr>
          <w:p w14:paraId="10E8EF0F" w14:textId="4F3736C6" w:rsidR="006465A7" w:rsidRPr="005A0665" w:rsidRDefault="00962529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55,841</w:t>
            </w:r>
          </w:p>
        </w:tc>
        <w:tc>
          <w:tcPr>
            <w:tcW w:w="252" w:type="dxa"/>
          </w:tcPr>
          <w:p w14:paraId="5327D489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116D8D" w14:textId="707573CC" w:rsidR="006465A7" w:rsidRPr="005A0665" w:rsidRDefault="00962529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61,038</w:t>
            </w:r>
          </w:p>
        </w:tc>
        <w:tc>
          <w:tcPr>
            <w:tcW w:w="247" w:type="dxa"/>
          </w:tcPr>
          <w:p w14:paraId="49A495A3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A0D58C5" w14:textId="337BEFCA" w:rsidR="006465A7" w:rsidRPr="005A0665" w:rsidRDefault="00962529" w:rsidP="000D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D134D23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883342B" w14:textId="55530EDA" w:rsidR="006465A7" w:rsidRPr="005A0665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49139D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822975" w14:textId="472A8D30" w:rsidR="006465A7" w:rsidRPr="005A0665" w:rsidRDefault="00962529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55,841</w:t>
            </w:r>
          </w:p>
        </w:tc>
        <w:tc>
          <w:tcPr>
            <w:tcW w:w="262" w:type="dxa"/>
          </w:tcPr>
          <w:p w14:paraId="557D228D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CA36C24" w14:textId="5EFF131A" w:rsidR="006465A7" w:rsidRPr="005A0665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61,038</w:t>
            </w:r>
          </w:p>
        </w:tc>
      </w:tr>
      <w:tr w:rsidR="006465A7" w:rsidRPr="005A0665" w14:paraId="06F72F17" w14:textId="77777777" w:rsidTr="006A756C">
        <w:tc>
          <w:tcPr>
            <w:tcW w:w="2430" w:type="dxa"/>
          </w:tcPr>
          <w:p w14:paraId="3F3ECD42" w14:textId="662121A0" w:rsidR="006465A7" w:rsidRPr="00055B61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55370A" w14:textId="1F27A684" w:rsidR="006465A7" w:rsidRPr="005A0665" w:rsidRDefault="00462086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225,716</w:t>
            </w:r>
          </w:p>
        </w:tc>
        <w:tc>
          <w:tcPr>
            <w:tcW w:w="252" w:type="dxa"/>
          </w:tcPr>
          <w:p w14:paraId="4B2D6136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6F721A5" w14:textId="279CEC75" w:rsidR="006465A7" w:rsidRPr="005A0665" w:rsidRDefault="00462086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328,799</w:t>
            </w:r>
          </w:p>
        </w:tc>
        <w:tc>
          <w:tcPr>
            <w:tcW w:w="247" w:type="dxa"/>
          </w:tcPr>
          <w:p w14:paraId="71D2864A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476AC6F" w14:textId="4DCF7E3F" w:rsidR="00962529" w:rsidRPr="005A0665" w:rsidRDefault="00962529" w:rsidP="0096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13,583</w:t>
            </w:r>
          </w:p>
        </w:tc>
        <w:tc>
          <w:tcPr>
            <w:tcW w:w="237" w:type="dxa"/>
          </w:tcPr>
          <w:p w14:paraId="47C1F95D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78832DB" w14:textId="5E4B5259" w:rsidR="006465A7" w:rsidRPr="005A0665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1,646</w:t>
            </w:r>
          </w:p>
        </w:tc>
        <w:tc>
          <w:tcPr>
            <w:tcW w:w="270" w:type="dxa"/>
          </w:tcPr>
          <w:p w14:paraId="61D0B705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0A24FE" w14:textId="78A8FA46" w:rsidR="006465A7" w:rsidRPr="005A0665" w:rsidRDefault="00462086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239,299</w:t>
            </w:r>
          </w:p>
        </w:tc>
        <w:tc>
          <w:tcPr>
            <w:tcW w:w="262" w:type="dxa"/>
          </w:tcPr>
          <w:p w14:paraId="6339E682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F4CF8F2" w14:textId="0DF33C2F" w:rsidR="006465A7" w:rsidRPr="005A0665" w:rsidRDefault="00462086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330,445</w:t>
            </w:r>
          </w:p>
        </w:tc>
      </w:tr>
      <w:tr w:rsidR="006465A7" w:rsidRPr="00962529" w14:paraId="16E517C3" w14:textId="77777777" w:rsidTr="006A756C">
        <w:tc>
          <w:tcPr>
            <w:tcW w:w="2430" w:type="dxa"/>
          </w:tcPr>
          <w:p w14:paraId="70074ED6" w14:textId="6633814C" w:rsidR="006465A7" w:rsidRPr="00962529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25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848C6" w14:textId="78484E08" w:rsidR="006465A7" w:rsidRPr="00962529" w:rsidRDefault="00962529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2529">
              <w:rPr>
                <w:rFonts w:ascii="Angsana New" w:hAnsi="Angsana New"/>
                <w:b/>
                <w:bCs/>
                <w:sz w:val="28"/>
                <w:szCs w:val="28"/>
              </w:rPr>
              <w:t>1,273,350</w:t>
            </w:r>
          </w:p>
        </w:tc>
        <w:tc>
          <w:tcPr>
            <w:tcW w:w="252" w:type="dxa"/>
          </w:tcPr>
          <w:p w14:paraId="32BCB676" w14:textId="77777777" w:rsidR="006465A7" w:rsidRPr="00962529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B0A13D" w14:textId="51E4FA24" w:rsidR="006465A7" w:rsidRPr="00962529" w:rsidRDefault="00962529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1,363,842</w:t>
            </w:r>
          </w:p>
        </w:tc>
        <w:tc>
          <w:tcPr>
            <w:tcW w:w="247" w:type="dxa"/>
          </w:tcPr>
          <w:p w14:paraId="6F2668DD" w14:textId="77777777" w:rsidR="006465A7" w:rsidRPr="00962529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F91DFF8" w14:textId="4100B7BE" w:rsidR="006465A7" w:rsidRPr="00962529" w:rsidRDefault="00962529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965,719</w:t>
            </w:r>
          </w:p>
        </w:tc>
        <w:tc>
          <w:tcPr>
            <w:tcW w:w="237" w:type="dxa"/>
          </w:tcPr>
          <w:p w14:paraId="0A4A0656" w14:textId="77777777" w:rsidR="006465A7" w:rsidRPr="00962529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4E1D188" w14:textId="5A1B8B68" w:rsidR="006465A7" w:rsidRPr="00962529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1,000,077</w:t>
            </w:r>
          </w:p>
        </w:tc>
        <w:tc>
          <w:tcPr>
            <w:tcW w:w="270" w:type="dxa"/>
          </w:tcPr>
          <w:p w14:paraId="0834E45A" w14:textId="77777777" w:rsidR="006465A7" w:rsidRPr="00962529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918A0" w14:textId="3079C697" w:rsidR="006465A7" w:rsidRPr="00962529" w:rsidRDefault="00962529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2,239,069</w:t>
            </w:r>
          </w:p>
        </w:tc>
        <w:tc>
          <w:tcPr>
            <w:tcW w:w="262" w:type="dxa"/>
          </w:tcPr>
          <w:p w14:paraId="73A29A59" w14:textId="77777777" w:rsidR="006465A7" w:rsidRPr="00962529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083BA6" w14:textId="2D3B9506" w:rsidR="006465A7" w:rsidRPr="00962529" w:rsidRDefault="00962529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2,363,919</w:t>
            </w:r>
          </w:p>
        </w:tc>
      </w:tr>
      <w:tr w:rsidR="006465A7" w:rsidRPr="005A0665" w14:paraId="41AC51BA" w14:textId="77777777" w:rsidTr="006A756C">
        <w:tc>
          <w:tcPr>
            <w:tcW w:w="2430" w:type="dxa"/>
          </w:tcPr>
          <w:p w14:paraId="53AD98A7" w14:textId="77777777" w:rsidR="006465A7" w:rsidRPr="00055B61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C62F6F" w14:textId="77777777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F169D53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19E577E" w14:textId="77777777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328F2430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86C0DBF" w14:textId="77777777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458223B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425F850" w14:textId="77777777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5FAD7A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8F1B01" w14:textId="77777777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90BCE9A" w14:textId="77777777" w:rsidR="006465A7" w:rsidRPr="005A0665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5501D099" w14:textId="77777777" w:rsidR="006465A7" w:rsidRPr="005A0665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15E" w:rsidRPr="005A0665" w14:paraId="759E4B01" w14:textId="77777777" w:rsidTr="006A756C">
        <w:tc>
          <w:tcPr>
            <w:tcW w:w="2430" w:type="dxa"/>
          </w:tcPr>
          <w:p w14:paraId="631B591A" w14:textId="12B365D6" w:rsidR="00AB315E" w:rsidRPr="001C50AD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50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</w:t>
            </w:r>
            <w:r w:rsidR="001F27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ผลิตภัณฑ์</w:t>
            </w:r>
            <w:r w:rsidRPr="001C50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</w:t>
            </w:r>
          </w:p>
        </w:tc>
        <w:tc>
          <w:tcPr>
            <w:tcW w:w="1080" w:type="dxa"/>
          </w:tcPr>
          <w:p w14:paraId="2B363900" w14:textId="0BE27F16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3586D2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2820D9D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62512C61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F20781A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BAC68BD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03B1F10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0399BB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2D8363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6162861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B181304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3F63" w:rsidRPr="005A0665" w14:paraId="3FA6D0C7" w14:textId="77777777" w:rsidTr="00876D46">
        <w:tc>
          <w:tcPr>
            <w:tcW w:w="2430" w:type="dxa"/>
            <w:shd w:val="clear" w:color="auto" w:fill="auto"/>
          </w:tcPr>
          <w:p w14:paraId="1F927CD0" w14:textId="77777777" w:rsidR="00233F63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shd w:val="clear" w:color="auto" w:fill="auto"/>
          </w:tcPr>
          <w:p w14:paraId="51CAF12E" w14:textId="77777777" w:rsidR="00233F63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1,213,957</w:t>
            </w:r>
          </w:p>
        </w:tc>
        <w:tc>
          <w:tcPr>
            <w:tcW w:w="252" w:type="dxa"/>
            <w:shd w:val="clear" w:color="auto" w:fill="auto"/>
          </w:tcPr>
          <w:p w14:paraId="719365B2" w14:textId="77777777" w:rsidR="00233F63" w:rsidRPr="005A0665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EB164C3" w14:textId="77777777" w:rsidR="00233F63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1,297,139</w:t>
            </w:r>
          </w:p>
        </w:tc>
        <w:tc>
          <w:tcPr>
            <w:tcW w:w="247" w:type="dxa"/>
            <w:shd w:val="clear" w:color="auto" w:fill="auto"/>
          </w:tcPr>
          <w:p w14:paraId="36735380" w14:textId="77777777" w:rsidR="00233F63" w:rsidRPr="005A0665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15713FF" w14:textId="77777777" w:rsidR="00233F63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4A6BD7C" w14:textId="77777777" w:rsidR="00233F63" w:rsidRPr="005A0665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BBFF918" w14:textId="77777777" w:rsidR="00233F63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3D1C9" w14:textId="77777777" w:rsidR="00233F63" w:rsidRPr="005A0665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53F235" w14:textId="77777777" w:rsidR="00233F63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1,213,957</w:t>
            </w:r>
          </w:p>
        </w:tc>
        <w:tc>
          <w:tcPr>
            <w:tcW w:w="262" w:type="dxa"/>
            <w:shd w:val="clear" w:color="auto" w:fill="auto"/>
          </w:tcPr>
          <w:p w14:paraId="447F8D4E" w14:textId="77777777" w:rsidR="00233F63" w:rsidRPr="005A0665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C5CD00F" w14:textId="77777777" w:rsidR="00233F63" w:rsidRDefault="00233F63" w:rsidP="0087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1,297,139</w:t>
            </w:r>
          </w:p>
        </w:tc>
      </w:tr>
      <w:tr w:rsidR="00AB315E" w:rsidRPr="00DC0D77" w14:paraId="3AD54F6F" w14:textId="77777777" w:rsidTr="006A756C">
        <w:tc>
          <w:tcPr>
            <w:tcW w:w="2430" w:type="dxa"/>
          </w:tcPr>
          <w:p w14:paraId="77CDC630" w14:textId="77149A98" w:rsidR="00AB315E" w:rsidRPr="00DC0D77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8"/>
                <w:szCs w:val="28"/>
                <w:cs/>
              </w:rPr>
            </w:pPr>
            <w:r w:rsidRPr="00DC0D77">
              <w:rPr>
                <w:rFonts w:ascii="Angsana New" w:hAnsi="Angsana New" w:hint="cs"/>
                <w:sz w:val="28"/>
                <w:szCs w:val="28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2C392A35" w14:textId="0B321DD3" w:rsidR="00AB315E" w:rsidRPr="00DC0D77" w:rsidRDefault="00C4656C" w:rsidP="000D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 w:rsidRPr="00DC0D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2814F604" w14:textId="77777777" w:rsidR="00AB315E" w:rsidRPr="00DC0D77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72ECB39" w14:textId="370AF083" w:rsidR="00AB315E" w:rsidRPr="00DC0D77" w:rsidRDefault="00C4656C" w:rsidP="00462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 w:rsidRPr="00DC0D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9372664" w14:textId="77777777" w:rsidR="00AB315E" w:rsidRPr="00DC0D77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C8BE9F" w14:textId="3EA938AF" w:rsidR="00AB315E" w:rsidRPr="00DC0D77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 w:rsidRPr="00DC0D77">
              <w:rPr>
                <w:rFonts w:ascii="Angsana New" w:hAnsi="Angsana New"/>
                <w:sz w:val="28"/>
                <w:szCs w:val="28"/>
              </w:rPr>
              <w:t>905,618</w:t>
            </w:r>
          </w:p>
        </w:tc>
        <w:tc>
          <w:tcPr>
            <w:tcW w:w="237" w:type="dxa"/>
          </w:tcPr>
          <w:p w14:paraId="474589A4" w14:textId="77777777" w:rsidR="00AB315E" w:rsidRPr="00DC0D77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1BE350A" w14:textId="463A1F6B" w:rsidR="00AB315E" w:rsidRPr="00DC0D77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 w:rsidRPr="00DC0D77">
              <w:rPr>
                <w:rFonts w:ascii="Angsana New" w:hAnsi="Angsana New"/>
                <w:sz w:val="28"/>
                <w:szCs w:val="28"/>
              </w:rPr>
              <w:t>936,447</w:t>
            </w:r>
          </w:p>
        </w:tc>
        <w:tc>
          <w:tcPr>
            <w:tcW w:w="270" w:type="dxa"/>
          </w:tcPr>
          <w:p w14:paraId="0D2C5BCB" w14:textId="77777777" w:rsidR="00AB315E" w:rsidRPr="00DC0D77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CA2A19" w14:textId="2C1EF7C0" w:rsidR="00AB315E" w:rsidRPr="00DC0D77" w:rsidRDefault="00C4656C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C0D77">
              <w:rPr>
                <w:rFonts w:ascii="Angsana New" w:hAnsi="Angsana New"/>
                <w:sz w:val="28"/>
                <w:szCs w:val="28"/>
              </w:rPr>
              <w:t>905,618</w:t>
            </w:r>
          </w:p>
        </w:tc>
        <w:tc>
          <w:tcPr>
            <w:tcW w:w="262" w:type="dxa"/>
          </w:tcPr>
          <w:p w14:paraId="5BBDF97E" w14:textId="77777777" w:rsidR="00AB315E" w:rsidRPr="00DC0D77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22192CB8" w14:textId="09245944" w:rsidR="00AB315E" w:rsidRPr="00DC0D77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DC0D77">
              <w:rPr>
                <w:rFonts w:ascii="Angsana New" w:hAnsi="Angsana New"/>
                <w:sz w:val="28"/>
                <w:szCs w:val="28"/>
              </w:rPr>
              <w:t>936,447</w:t>
            </w:r>
          </w:p>
        </w:tc>
      </w:tr>
      <w:tr w:rsidR="00C4656C" w:rsidRPr="005A0665" w14:paraId="68BF0FE2" w14:textId="77777777" w:rsidTr="006A756C">
        <w:tc>
          <w:tcPr>
            <w:tcW w:w="2430" w:type="dxa"/>
          </w:tcPr>
          <w:p w14:paraId="1C1A92B2" w14:textId="0BAD01BC" w:rsidR="00C4656C" w:rsidRDefault="00C4656C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7A7288" w14:textId="2C770634" w:rsidR="00C4656C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59,39</w:t>
            </w:r>
            <w:r w:rsidR="004620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" w:type="dxa"/>
          </w:tcPr>
          <w:p w14:paraId="6E88AA43" w14:textId="77777777" w:rsidR="00C4656C" w:rsidRPr="005A0665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F8CAE6" w14:textId="33EA3A66" w:rsidR="00C4656C" w:rsidRPr="005A0665" w:rsidRDefault="00C4656C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66,703</w:t>
            </w:r>
          </w:p>
        </w:tc>
        <w:tc>
          <w:tcPr>
            <w:tcW w:w="247" w:type="dxa"/>
          </w:tcPr>
          <w:p w14:paraId="628C8516" w14:textId="77777777" w:rsidR="00C4656C" w:rsidRPr="005A0665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DA8B49" w14:textId="2470C9DD" w:rsidR="00C4656C" w:rsidRPr="005A0665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60,101</w:t>
            </w:r>
          </w:p>
        </w:tc>
        <w:tc>
          <w:tcPr>
            <w:tcW w:w="237" w:type="dxa"/>
          </w:tcPr>
          <w:p w14:paraId="321E57BF" w14:textId="77777777" w:rsidR="00C4656C" w:rsidRPr="005A0665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190743" w14:textId="31DA4F03" w:rsidR="00C4656C" w:rsidRPr="005A0665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63,630</w:t>
            </w:r>
          </w:p>
        </w:tc>
        <w:tc>
          <w:tcPr>
            <w:tcW w:w="270" w:type="dxa"/>
          </w:tcPr>
          <w:p w14:paraId="48387D1E" w14:textId="77777777" w:rsidR="00C4656C" w:rsidRPr="005A0665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24B154" w14:textId="44C842C5" w:rsidR="00C4656C" w:rsidRPr="005A0665" w:rsidRDefault="00C4656C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119,49</w:t>
            </w:r>
            <w:r w:rsidR="004620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2" w:type="dxa"/>
          </w:tcPr>
          <w:p w14:paraId="2CB3BDA8" w14:textId="77777777" w:rsidR="00C4656C" w:rsidRPr="005A0665" w:rsidRDefault="00C4656C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067F9D38" w14:textId="2D267807" w:rsidR="00C4656C" w:rsidRPr="005A0665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130,333</w:t>
            </w:r>
          </w:p>
        </w:tc>
      </w:tr>
      <w:tr w:rsidR="00AB315E" w:rsidRPr="00C4656C" w14:paraId="1B121A8E" w14:textId="77777777" w:rsidTr="006A756C">
        <w:tc>
          <w:tcPr>
            <w:tcW w:w="2430" w:type="dxa"/>
          </w:tcPr>
          <w:p w14:paraId="674BAA96" w14:textId="7BD5547A" w:rsidR="00AB315E" w:rsidRPr="00C4656C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5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C3B6B" w14:textId="5C96E11E" w:rsidR="00AB315E" w:rsidRPr="00C4656C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56C">
              <w:rPr>
                <w:rFonts w:ascii="Angsana New" w:hAnsi="Angsana New"/>
                <w:b/>
                <w:bCs/>
                <w:sz w:val="28"/>
                <w:szCs w:val="28"/>
              </w:rPr>
              <w:t>1,273,350</w:t>
            </w:r>
          </w:p>
        </w:tc>
        <w:tc>
          <w:tcPr>
            <w:tcW w:w="252" w:type="dxa"/>
          </w:tcPr>
          <w:p w14:paraId="07E06C8A" w14:textId="77777777" w:rsidR="00AB315E" w:rsidRPr="00C4656C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B0967D" w14:textId="5E271868" w:rsidR="00AB315E" w:rsidRPr="00C4656C" w:rsidRDefault="00C4656C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1,363,842</w:t>
            </w:r>
          </w:p>
        </w:tc>
        <w:tc>
          <w:tcPr>
            <w:tcW w:w="247" w:type="dxa"/>
          </w:tcPr>
          <w:p w14:paraId="5C8A27A1" w14:textId="77777777" w:rsidR="00AB315E" w:rsidRPr="00C4656C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B1F2CBF" w14:textId="1B4F2A71" w:rsidR="00AB315E" w:rsidRPr="00C4656C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965,719</w:t>
            </w:r>
          </w:p>
        </w:tc>
        <w:tc>
          <w:tcPr>
            <w:tcW w:w="237" w:type="dxa"/>
          </w:tcPr>
          <w:p w14:paraId="36046C63" w14:textId="77777777" w:rsidR="00AB315E" w:rsidRPr="00C4656C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2BED300" w14:textId="1A1BE4E6" w:rsidR="00AB315E" w:rsidRPr="00C4656C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1,000,077</w:t>
            </w:r>
          </w:p>
        </w:tc>
        <w:tc>
          <w:tcPr>
            <w:tcW w:w="270" w:type="dxa"/>
          </w:tcPr>
          <w:p w14:paraId="751308AE" w14:textId="77777777" w:rsidR="00AB315E" w:rsidRPr="00C4656C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0FC3C" w14:textId="31A7A92C" w:rsidR="00AB315E" w:rsidRPr="00C4656C" w:rsidRDefault="00C4656C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2,239,069</w:t>
            </w:r>
          </w:p>
        </w:tc>
        <w:tc>
          <w:tcPr>
            <w:tcW w:w="262" w:type="dxa"/>
          </w:tcPr>
          <w:p w14:paraId="361981E8" w14:textId="77777777" w:rsidR="00AB315E" w:rsidRPr="00C4656C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B9981B8" w14:textId="21A93687" w:rsidR="00AB315E" w:rsidRPr="00C4656C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2,363,919</w:t>
            </w:r>
          </w:p>
        </w:tc>
      </w:tr>
      <w:tr w:rsidR="00AB315E" w:rsidRPr="005A0665" w14:paraId="5164775D" w14:textId="77777777" w:rsidTr="006A756C">
        <w:tc>
          <w:tcPr>
            <w:tcW w:w="2430" w:type="dxa"/>
          </w:tcPr>
          <w:p w14:paraId="14F7ABCC" w14:textId="77777777" w:rsidR="00AB315E" w:rsidRPr="00110228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867ECF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EBBB2E6" w14:textId="77777777" w:rsidR="00AB315E" w:rsidRPr="005A0665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1CB0A62" w14:textId="77777777" w:rsidR="00AB315E" w:rsidRPr="005A0665" w:rsidRDefault="00AB315E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355A0980" w14:textId="77777777" w:rsidR="00AB315E" w:rsidRPr="005A0665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A2B3A4E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68B520" w14:textId="77777777" w:rsidR="00AB315E" w:rsidRPr="005A0665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6F970F5" w14:textId="77777777" w:rsidR="00AB315E" w:rsidRPr="005A0665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9435F7" w14:textId="77777777" w:rsidR="00AB315E" w:rsidRPr="005A0665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71FB1" w14:textId="77777777" w:rsidR="00AB315E" w:rsidRPr="005A0665" w:rsidRDefault="00AB315E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0B7B6C6" w14:textId="77777777" w:rsidR="00AB315E" w:rsidRPr="005A0665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EB8BF0" w14:textId="77777777" w:rsidR="00AB315E" w:rsidRPr="005A0665" w:rsidRDefault="00AB315E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62B0" w:rsidRPr="005A0665" w14:paraId="3E45E7FF" w14:textId="77777777" w:rsidTr="006A756C">
        <w:tc>
          <w:tcPr>
            <w:tcW w:w="3510" w:type="dxa"/>
            <w:gridSpan w:val="2"/>
          </w:tcPr>
          <w:p w14:paraId="467D93E2" w14:textId="1DE65CBA" w:rsidR="003062B0" w:rsidRPr="005A0665" w:rsidRDefault="003062B0" w:rsidP="0030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8"/>
                <w:szCs w:val="28"/>
              </w:rPr>
            </w:pPr>
            <w:r w:rsidRPr="001C50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</w:t>
            </w:r>
            <w:r w:rsidRPr="001C50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ายได้</w:t>
            </w:r>
          </w:p>
        </w:tc>
        <w:tc>
          <w:tcPr>
            <w:tcW w:w="252" w:type="dxa"/>
          </w:tcPr>
          <w:p w14:paraId="5A9F0F34" w14:textId="77777777" w:rsidR="003062B0" w:rsidRPr="005A0665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3173062" w14:textId="77777777" w:rsidR="003062B0" w:rsidRPr="005A0665" w:rsidRDefault="003062B0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4BA7E80F" w14:textId="77777777" w:rsidR="003062B0" w:rsidRPr="005A0665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7E53BB" w14:textId="77777777" w:rsidR="003062B0" w:rsidRPr="005A0665" w:rsidRDefault="003062B0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05EDCF7" w14:textId="77777777" w:rsidR="003062B0" w:rsidRPr="005A0665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24FB3C3" w14:textId="77777777" w:rsidR="003062B0" w:rsidRPr="005A0665" w:rsidRDefault="003062B0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D1757E" w14:textId="77777777" w:rsidR="003062B0" w:rsidRPr="005A0665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951220" w14:textId="77777777" w:rsidR="003062B0" w:rsidRPr="005A0665" w:rsidRDefault="003062B0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0E54E0B" w14:textId="77777777" w:rsidR="003062B0" w:rsidRPr="005A0665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77EF9C23" w14:textId="77777777" w:rsidR="003062B0" w:rsidRPr="005A0665" w:rsidRDefault="003062B0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15E" w:rsidRPr="005A0665" w14:paraId="7876A0FF" w14:textId="77777777" w:rsidTr="006A756C">
        <w:tc>
          <w:tcPr>
            <w:tcW w:w="2430" w:type="dxa"/>
          </w:tcPr>
          <w:p w14:paraId="06C72B0F" w14:textId="34D12437" w:rsidR="00AB315E" w:rsidRPr="00055B61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B9B71" w14:textId="1EC3E4C7" w:rsidR="00AB315E" w:rsidRPr="005A0665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,273,350</w:t>
            </w:r>
          </w:p>
        </w:tc>
        <w:tc>
          <w:tcPr>
            <w:tcW w:w="252" w:type="dxa"/>
          </w:tcPr>
          <w:p w14:paraId="1B171259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27A112" w14:textId="49D0F7F8" w:rsidR="00AB315E" w:rsidRPr="005A0665" w:rsidRDefault="00C4656C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1,363,842</w:t>
            </w:r>
          </w:p>
        </w:tc>
        <w:tc>
          <w:tcPr>
            <w:tcW w:w="247" w:type="dxa"/>
          </w:tcPr>
          <w:p w14:paraId="0E5B06FC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527A40C" w14:textId="37ED0C1B" w:rsidR="00AB315E" w:rsidRPr="005A0665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965,719</w:t>
            </w:r>
          </w:p>
        </w:tc>
        <w:tc>
          <w:tcPr>
            <w:tcW w:w="237" w:type="dxa"/>
          </w:tcPr>
          <w:p w14:paraId="6CCD4A88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AB12C02" w14:textId="21371BAE" w:rsidR="00AB315E" w:rsidRPr="005A0665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</w:rPr>
            </w:pPr>
            <w:r w:rsidRPr="00C4656C">
              <w:rPr>
                <w:rFonts w:ascii="Angsana New" w:hAnsi="Angsana New"/>
                <w:sz w:val="28"/>
                <w:szCs w:val="28"/>
              </w:rPr>
              <w:t>1,000,077</w:t>
            </w:r>
          </w:p>
        </w:tc>
        <w:tc>
          <w:tcPr>
            <w:tcW w:w="270" w:type="dxa"/>
          </w:tcPr>
          <w:p w14:paraId="3B54A8C5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B5BB8" w14:textId="29F4E2A5" w:rsidR="00AB315E" w:rsidRPr="005A0665" w:rsidRDefault="00C4656C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C4656C">
              <w:rPr>
                <w:rFonts w:ascii="Angsana New" w:hAnsi="Angsana New"/>
                <w:sz w:val="28"/>
                <w:szCs w:val="28"/>
              </w:rPr>
              <w:t>2,239,069</w:t>
            </w:r>
          </w:p>
        </w:tc>
        <w:tc>
          <w:tcPr>
            <w:tcW w:w="262" w:type="dxa"/>
          </w:tcPr>
          <w:p w14:paraId="2F5A66A1" w14:textId="77777777" w:rsidR="00AB315E" w:rsidRPr="005A0665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A1FFE96" w14:textId="638E8AE2" w:rsidR="00AB315E" w:rsidRPr="005A0665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C4656C">
              <w:rPr>
                <w:rFonts w:ascii="Angsana New" w:hAnsi="Angsana New"/>
                <w:sz w:val="28"/>
                <w:szCs w:val="28"/>
              </w:rPr>
              <w:t>2,363,919</w:t>
            </w:r>
          </w:p>
        </w:tc>
      </w:tr>
      <w:tr w:rsidR="00AB315E" w:rsidRPr="00631FAB" w14:paraId="28BDF26C" w14:textId="77777777" w:rsidTr="006A756C">
        <w:tc>
          <w:tcPr>
            <w:tcW w:w="2430" w:type="dxa"/>
          </w:tcPr>
          <w:p w14:paraId="09E99C34" w14:textId="68FC903C" w:rsidR="00AB315E" w:rsidRPr="00631FAB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1F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A2B44" w14:textId="551F7D65" w:rsidR="00AB315E" w:rsidRPr="00631FAB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1FAB">
              <w:rPr>
                <w:rFonts w:ascii="Angsana New" w:hAnsi="Angsana New"/>
                <w:b/>
                <w:bCs/>
                <w:sz w:val="28"/>
                <w:szCs w:val="28"/>
              </w:rPr>
              <w:t>1,273,350</w:t>
            </w:r>
          </w:p>
        </w:tc>
        <w:tc>
          <w:tcPr>
            <w:tcW w:w="252" w:type="dxa"/>
          </w:tcPr>
          <w:p w14:paraId="20FAA845" w14:textId="77777777" w:rsidR="00AB315E" w:rsidRPr="00631FAB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162D5E" w14:textId="2519E478" w:rsidR="00AB315E" w:rsidRPr="00631FAB" w:rsidRDefault="00C4656C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1FAB">
              <w:rPr>
                <w:rFonts w:ascii="Angsana New" w:hAnsi="Angsana New"/>
                <w:b/>
                <w:bCs/>
                <w:sz w:val="28"/>
                <w:szCs w:val="28"/>
              </w:rPr>
              <w:t>1,363,842</w:t>
            </w:r>
          </w:p>
        </w:tc>
        <w:tc>
          <w:tcPr>
            <w:tcW w:w="247" w:type="dxa"/>
          </w:tcPr>
          <w:p w14:paraId="2CD741DF" w14:textId="77777777" w:rsidR="00AB315E" w:rsidRPr="00631FAB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06CFDE" w14:textId="76EC9F5E" w:rsidR="00AB315E" w:rsidRPr="00631FAB" w:rsidRDefault="00C4656C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1FAB">
              <w:rPr>
                <w:rFonts w:ascii="Angsana New" w:hAnsi="Angsana New"/>
                <w:b/>
                <w:bCs/>
                <w:sz w:val="28"/>
                <w:szCs w:val="28"/>
              </w:rPr>
              <w:t>965,719</w:t>
            </w:r>
          </w:p>
        </w:tc>
        <w:tc>
          <w:tcPr>
            <w:tcW w:w="237" w:type="dxa"/>
          </w:tcPr>
          <w:p w14:paraId="756158E7" w14:textId="77777777" w:rsidR="00AB315E" w:rsidRPr="00631FAB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9C8D48" w14:textId="4A814EB2" w:rsidR="00AB315E" w:rsidRPr="00631FAB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1FAB">
              <w:rPr>
                <w:rFonts w:ascii="Angsana New" w:hAnsi="Angsana New"/>
                <w:b/>
                <w:bCs/>
                <w:sz w:val="28"/>
                <w:szCs w:val="28"/>
              </w:rPr>
              <w:t>1,000,077</w:t>
            </w:r>
          </w:p>
        </w:tc>
        <w:tc>
          <w:tcPr>
            <w:tcW w:w="270" w:type="dxa"/>
          </w:tcPr>
          <w:p w14:paraId="462493FC" w14:textId="77777777" w:rsidR="00AB315E" w:rsidRPr="00631FAB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FBD9" w14:textId="16F97AD1" w:rsidR="00AB315E" w:rsidRPr="00631FAB" w:rsidRDefault="00C4656C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1FAB">
              <w:rPr>
                <w:rFonts w:ascii="Angsana New" w:hAnsi="Angsana New"/>
                <w:b/>
                <w:bCs/>
                <w:sz w:val="28"/>
                <w:szCs w:val="28"/>
              </w:rPr>
              <w:t>2,239,069</w:t>
            </w:r>
          </w:p>
        </w:tc>
        <w:tc>
          <w:tcPr>
            <w:tcW w:w="262" w:type="dxa"/>
          </w:tcPr>
          <w:p w14:paraId="3EC36A61" w14:textId="77777777" w:rsidR="00AB315E" w:rsidRPr="00631FAB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9D4EE11" w14:textId="10CD76DD" w:rsidR="00AB315E" w:rsidRPr="00631FAB" w:rsidRDefault="00C4656C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1FAB">
              <w:rPr>
                <w:rFonts w:ascii="Angsana New" w:hAnsi="Angsana New"/>
                <w:b/>
                <w:bCs/>
                <w:sz w:val="28"/>
                <w:szCs w:val="28"/>
              </w:rPr>
              <w:t>2,363,919</w:t>
            </w:r>
          </w:p>
        </w:tc>
      </w:tr>
    </w:tbl>
    <w:p w14:paraId="7E72062B" w14:textId="77777777" w:rsidR="00BE16A6" w:rsidRPr="00B41B4C" w:rsidRDefault="00BE16A6" w:rsidP="00BE16A6">
      <w:pPr>
        <w:ind w:left="540"/>
        <w:jc w:val="thaiDistribute"/>
        <w:rPr>
          <w:rFonts w:ascii="Angsana New" w:hAnsi="Angsana New"/>
        </w:rPr>
      </w:pPr>
    </w:p>
    <w:p w14:paraId="6D9E2D93" w14:textId="77777777" w:rsidR="00B41B4C" w:rsidRDefault="00B41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55BA0D01" w14:textId="294F989B" w:rsidR="00E31849" w:rsidRPr="00E80530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E80530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สินทรัพย์ตามส่วนงาน</w:t>
      </w:r>
    </w:p>
    <w:p w14:paraId="5D91D4ED" w14:textId="77777777" w:rsidR="00E31849" w:rsidRPr="00B41B4C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3EA261B6" w14:textId="77777777" w:rsidR="00E31849" w:rsidRPr="00E80530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E80530">
        <w:rPr>
          <w:rFonts w:ascii="Angsana New" w:hAnsi="Angsana New"/>
          <w:sz w:val="28"/>
          <w:szCs w:val="28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768B663F" w14:textId="77777777" w:rsidR="00E31849" w:rsidRPr="00B41B4C" w:rsidRDefault="00E31849" w:rsidP="0046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5AC7B4D4" w14:textId="665978F5" w:rsidR="00E31849" w:rsidRPr="00E80530" w:rsidRDefault="00E31849" w:rsidP="00462685">
      <w:pPr>
        <w:ind w:left="540"/>
        <w:rPr>
          <w:rFonts w:ascii="Angsana New" w:hAnsi="Angsana New"/>
          <w:sz w:val="28"/>
          <w:szCs w:val="28"/>
        </w:rPr>
      </w:pPr>
      <w:r w:rsidRPr="00E80530">
        <w:rPr>
          <w:rFonts w:ascii="Angsana New" w:hAnsi="Angsan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2396F1B2" w14:textId="77777777" w:rsidR="005543EE" w:rsidRPr="00B41B4C" w:rsidRDefault="005543EE" w:rsidP="00462685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3A710D45" w14:textId="336F5479" w:rsidR="00E31849" w:rsidRPr="005543EE" w:rsidRDefault="00E31849" w:rsidP="00462685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543EE">
        <w:rPr>
          <w:rFonts w:ascii="Angsana New" w:hAnsi="Angsana New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Pr="005543EE">
        <w:rPr>
          <w:rFonts w:ascii="Angsana New" w:hAnsi="Angsana New"/>
          <w:sz w:val="28"/>
          <w:szCs w:val="28"/>
        </w:rPr>
        <w:t xml:space="preserve">1 </w:t>
      </w:r>
      <w:r w:rsidR="00D15EBB">
        <w:rPr>
          <w:rFonts w:ascii="Angsana New" w:hAnsi="Angsana New" w:hint="cs"/>
          <w:sz w:val="28"/>
          <w:szCs w:val="28"/>
          <w:cs/>
        </w:rPr>
        <w:t>และ 2</w:t>
      </w:r>
      <w:r w:rsidRPr="005543EE">
        <w:rPr>
          <w:rFonts w:ascii="Angsana New" w:hAnsi="Angsana New"/>
          <w:sz w:val="28"/>
          <w:szCs w:val="28"/>
        </w:rPr>
        <w:t xml:space="preserve"> </w:t>
      </w:r>
      <w:r w:rsidR="000F0A5E" w:rsidRPr="005543EE">
        <w:rPr>
          <w:rFonts w:ascii="Angsana New" w:hAnsi="Angsana New" w:hint="cs"/>
          <w:sz w:val="28"/>
          <w:szCs w:val="28"/>
          <w:cs/>
        </w:rPr>
        <w:t>สำหรับ</w:t>
      </w:r>
      <w:r w:rsidR="00E50696" w:rsidRPr="005543E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F0A5E" w:rsidRPr="005543E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0F0A5E" w:rsidRPr="005543EE">
        <w:rPr>
          <w:rFonts w:ascii="Angsana New" w:hAnsi="Angsana New"/>
          <w:sz w:val="28"/>
          <w:szCs w:val="28"/>
        </w:rPr>
        <w:t>3</w:t>
      </w:r>
      <w:r w:rsidR="00E50696" w:rsidRPr="005543EE">
        <w:rPr>
          <w:rFonts w:ascii="Angsana New" w:hAnsi="Angsana New" w:hint="cs"/>
          <w:sz w:val="28"/>
          <w:szCs w:val="28"/>
          <w:cs/>
        </w:rPr>
        <w:t>0</w:t>
      </w:r>
      <w:r w:rsidR="000F0A5E" w:rsidRPr="005543EE">
        <w:rPr>
          <w:rFonts w:ascii="Angsana New" w:hAnsi="Angsana New"/>
          <w:sz w:val="28"/>
          <w:szCs w:val="28"/>
        </w:rPr>
        <w:t xml:space="preserve"> </w:t>
      </w:r>
      <w:r w:rsidR="000F0A5E" w:rsidRPr="005543EE">
        <w:rPr>
          <w:rFonts w:ascii="Angsana New" w:hAnsi="Angsana New" w:hint="cs"/>
          <w:sz w:val="28"/>
          <w:szCs w:val="28"/>
          <w:cs/>
        </w:rPr>
        <w:t>ม</w:t>
      </w:r>
      <w:r w:rsidR="00E50696" w:rsidRPr="005543EE">
        <w:rPr>
          <w:rFonts w:ascii="Angsana New" w:hAnsi="Angsana New" w:hint="cs"/>
          <w:sz w:val="28"/>
          <w:szCs w:val="28"/>
          <w:cs/>
        </w:rPr>
        <w:t>ิถุนายน</w:t>
      </w:r>
      <w:r w:rsidR="000F0A5E" w:rsidRPr="005543EE">
        <w:rPr>
          <w:rFonts w:ascii="Angsana New" w:hAnsi="Angsana New" w:hint="cs"/>
          <w:sz w:val="28"/>
          <w:szCs w:val="28"/>
          <w:cs/>
        </w:rPr>
        <w:t xml:space="preserve"> </w:t>
      </w:r>
      <w:r w:rsidR="000F0A5E" w:rsidRPr="005543EE">
        <w:rPr>
          <w:rFonts w:ascii="Angsana New" w:hAnsi="Angsana New"/>
          <w:sz w:val="28"/>
          <w:szCs w:val="28"/>
        </w:rPr>
        <w:t xml:space="preserve">2562 </w:t>
      </w:r>
      <w:r w:rsidR="008653CB" w:rsidRPr="005543EE">
        <w:rPr>
          <w:rFonts w:ascii="Angsana New" w:hAnsi="Angsana New"/>
          <w:sz w:val="28"/>
          <w:szCs w:val="28"/>
          <w:cs/>
        </w:rPr>
        <w:t>ของบริษัทเป็นเงินประมาณ</w:t>
      </w:r>
      <w:r w:rsidR="00450C54" w:rsidRPr="005543EE">
        <w:rPr>
          <w:rFonts w:ascii="Angsana New" w:hAnsi="Angsana New" w:hint="cs"/>
          <w:sz w:val="28"/>
          <w:szCs w:val="28"/>
          <w:cs/>
        </w:rPr>
        <w:t xml:space="preserve"> </w:t>
      </w:r>
      <w:r w:rsidR="001A0587" w:rsidRPr="005543EE">
        <w:rPr>
          <w:rFonts w:ascii="Angsana New" w:hAnsi="Angsana New"/>
          <w:sz w:val="28"/>
          <w:szCs w:val="28"/>
        </w:rPr>
        <w:t>300</w:t>
      </w:r>
      <w:r w:rsidR="002C0913" w:rsidRPr="005543EE">
        <w:rPr>
          <w:rFonts w:ascii="Angsana New" w:hAnsi="Angsana New"/>
          <w:sz w:val="28"/>
          <w:szCs w:val="28"/>
        </w:rPr>
        <w:t xml:space="preserve"> </w:t>
      </w:r>
      <w:r w:rsidRPr="005543EE">
        <w:rPr>
          <w:rFonts w:ascii="Angsana New" w:hAnsi="Angsana New"/>
          <w:sz w:val="28"/>
          <w:szCs w:val="28"/>
          <w:cs/>
        </w:rPr>
        <w:t>ล้านบาท</w:t>
      </w:r>
      <w:r w:rsidRPr="005543EE">
        <w:rPr>
          <w:rFonts w:ascii="Angsana New" w:hAnsi="Angsana New"/>
          <w:i/>
          <w:iCs/>
          <w:sz w:val="28"/>
          <w:szCs w:val="28"/>
          <w:cs/>
        </w:rPr>
        <w:t xml:space="preserve"> (</w:t>
      </w:r>
      <w:r w:rsidR="00FF075F" w:rsidRPr="005543EE">
        <w:rPr>
          <w:rFonts w:ascii="Angsana New" w:hAnsi="Angsana New" w:hint="cs"/>
          <w:i/>
          <w:iCs/>
          <w:sz w:val="28"/>
          <w:szCs w:val="28"/>
          <w:cs/>
        </w:rPr>
        <w:t>25</w:t>
      </w:r>
      <w:r w:rsidR="00967896" w:rsidRPr="005543EE">
        <w:rPr>
          <w:rFonts w:ascii="Angsana New" w:hAnsi="Angsana New"/>
          <w:i/>
          <w:iCs/>
          <w:sz w:val="28"/>
          <w:szCs w:val="28"/>
        </w:rPr>
        <w:t>6</w:t>
      </w:r>
      <w:r w:rsidR="00777067" w:rsidRPr="005543EE">
        <w:rPr>
          <w:rFonts w:ascii="Angsana New" w:hAnsi="Angsana New"/>
          <w:i/>
          <w:iCs/>
          <w:sz w:val="28"/>
          <w:szCs w:val="28"/>
        </w:rPr>
        <w:t>1</w:t>
      </w:r>
      <w:r w:rsidR="00AD3E2B" w:rsidRPr="005543EE">
        <w:rPr>
          <w:rFonts w:ascii="Angsana New" w:hAnsi="Angsana New"/>
          <w:i/>
          <w:iCs/>
          <w:sz w:val="28"/>
          <w:szCs w:val="28"/>
        </w:rPr>
        <w:t xml:space="preserve"> </w:t>
      </w:r>
      <w:r w:rsidR="00AD3E2B" w:rsidRPr="005543EE">
        <w:rPr>
          <w:rFonts w:ascii="Angsana New" w:hAnsi="Angsana New" w:hint="cs"/>
          <w:i/>
          <w:iCs/>
          <w:sz w:val="28"/>
          <w:szCs w:val="28"/>
          <w:cs/>
        </w:rPr>
        <w:t>(ไม่ได้ตรวจสอบ)</w:t>
      </w:r>
      <w:r w:rsidRPr="005543EE">
        <w:rPr>
          <w:rFonts w:ascii="Angsana New" w:hAnsi="Angsana New"/>
          <w:i/>
          <w:iCs/>
          <w:sz w:val="28"/>
          <w:szCs w:val="28"/>
        </w:rPr>
        <w:t>:</w:t>
      </w:r>
      <w:r w:rsidR="00FF075F" w:rsidRPr="005543EE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1A0587" w:rsidRPr="005543EE">
        <w:rPr>
          <w:rFonts w:ascii="Angsana New" w:hAnsi="Angsana New"/>
          <w:i/>
          <w:iCs/>
          <w:sz w:val="28"/>
          <w:szCs w:val="28"/>
        </w:rPr>
        <w:t>331</w:t>
      </w:r>
      <w:r w:rsidR="005A5A90" w:rsidRPr="005543EE">
        <w:rPr>
          <w:rFonts w:ascii="Angsana New" w:hAnsi="Angsana New"/>
          <w:i/>
          <w:iCs/>
          <w:sz w:val="28"/>
          <w:szCs w:val="28"/>
        </w:rPr>
        <w:t xml:space="preserve"> </w:t>
      </w:r>
      <w:r w:rsidRPr="005543EE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5543EE">
        <w:rPr>
          <w:rFonts w:ascii="Angsana New" w:hAnsi="Angsana New"/>
          <w:sz w:val="28"/>
          <w:szCs w:val="28"/>
          <w:cs/>
        </w:rPr>
        <w:t xml:space="preserve"> จากรายได้รวมของบริษัท</w:t>
      </w:r>
    </w:p>
    <w:p w14:paraId="1377A179" w14:textId="77777777" w:rsidR="00B41B4C" w:rsidRPr="00B41B4C" w:rsidRDefault="00B41B4C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647AF2A" w14:textId="6847543D" w:rsidR="00AB6CEB" w:rsidRPr="00B0181B" w:rsidRDefault="00123A0E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82053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717BD57" w14:textId="77777777" w:rsidR="00AB6CEB" w:rsidRPr="00B41B4C" w:rsidRDefault="00AB6CEB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710"/>
        <w:gridCol w:w="270"/>
        <w:gridCol w:w="1800"/>
      </w:tblGrid>
      <w:tr w:rsidR="00CB0D42" w:rsidRPr="00B0181B" w14:paraId="6335640D" w14:textId="77777777" w:rsidTr="004B7569">
        <w:tc>
          <w:tcPr>
            <w:tcW w:w="3960" w:type="dxa"/>
          </w:tcPr>
          <w:p w14:paraId="7F780B99" w14:textId="73E3AE2B" w:rsidR="00CB0D42" w:rsidRPr="00B0181B" w:rsidRDefault="00E50696" w:rsidP="00E5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440" w:type="dxa"/>
          </w:tcPr>
          <w:p w14:paraId="6A92C24E" w14:textId="11EDE006" w:rsidR="00CB0D42" w:rsidRDefault="00AC5A3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5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B61DD80" w14:textId="79A11420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47B4726" w14:textId="77777777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6559DD" w14:textId="69056C29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7043B" w:rsidRPr="00B0181B" w14:paraId="753822C6" w14:textId="77777777" w:rsidTr="004B7569">
        <w:tc>
          <w:tcPr>
            <w:tcW w:w="3960" w:type="dxa"/>
          </w:tcPr>
          <w:p w14:paraId="3461287E" w14:textId="77777777" w:rsidR="00F7043B" w:rsidRDefault="00F7043B" w:rsidP="00E50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5B44D1" w14:textId="77777777" w:rsidR="00F7043B" w:rsidRPr="004B7569" w:rsidRDefault="00F7043B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E6BADA3" w14:textId="77777777" w:rsidR="00F7043B" w:rsidRDefault="00F7043B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F12A64" w14:textId="77777777" w:rsidR="00F7043B" w:rsidRPr="00CF7C61" w:rsidRDefault="00F7043B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F438E9" w14:textId="42583AF5" w:rsidR="00F7043B" w:rsidRDefault="00F7043B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CB0D42" w:rsidRPr="00B0181B" w14:paraId="5B570529" w14:textId="77777777" w:rsidTr="004B7569">
        <w:tc>
          <w:tcPr>
            <w:tcW w:w="3960" w:type="dxa"/>
          </w:tcPr>
          <w:p w14:paraId="124C2EC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11568A8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FAC2D6A" w14:textId="1B352692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B0181B" w14:paraId="65DDA09B" w14:textId="77777777" w:rsidTr="004B7569">
        <w:tc>
          <w:tcPr>
            <w:tcW w:w="3960" w:type="dxa"/>
          </w:tcPr>
          <w:p w14:paraId="346DE4F0" w14:textId="1190F9D6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440" w:type="dxa"/>
          </w:tcPr>
          <w:p w14:paraId="4064458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F4AC5E" w14:textId="0D5CE906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828B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EDD3A7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ED" w:rsidRPr="00B0181B" w14:paraId="3895E663" w14:textId="77777777" w:rsidTr="004B7569">
        <w:tc>
          <w:tcPr>
            <w:tcW w:w="3960" w:type="dxa"/>
          </w:tcPr>
          <w:p w14:paraId="02674C94" w14:textId="28C51F63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</w:t>
            </w:r>
            <w:r w:rsidR="00DB0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2288">
              <w:rPr>
                <w:rFonts w:ascii="Angsana New" w:hAnsi="Angsana New" w:hint="cs"/>
                <w:sz w:val="30"/>
                <w:szCs w:val="30"/>
                <w:cs/>
              </w:rPr>
              <w:t xml:space="preserve">โบนัส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และผลประโยชน์อื่น</w:t>
            </w:r>
          </w:p>
        </w:tc>
        <w:tc>
          <w:tcPr>
            <w:tcW w:w="1440" w:type="dxa"/>
          </w:tcPr>
          <w:p w14:paraId="0F71D4B9" w14:textId="77777777" w:rsidR="008242ED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F17D51" w14:textId="03509AB0" w:rsidR="008242ED" w:rsidRPr="00B0181B" w:rsidRDefault="0081358B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</w:t>
            </w:r>
            <w:r w:rsidR="007F105D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</w:p>
        </w:tc>
        <w:tc>
          <w:tcPr>
            <w:tcW w:w="270" w:type="dxa"/>
          </w:tcPr>
          <w:p w14:paraId="7E616511" w14:textId="77777777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6F2972" w14:textId="20E48024" w:rsidR="008242ED" w:rsidRPr="00B0181B" w:rsidRDefault="0081358B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AF5984">
              <w:rPr>
                <w:rFonts w:ascii="Angsana New" w:hAnsi="Angsana New" w:hint="cs"/>
                <w:sz w:val="30"/>
                <w:szCs w:val="30"/>
                <w:cs/>
              </w:rPr>
              <w:t>965</w:t>
            </w:r>
          </w:p>
        </w:tc>
      </w:tr>
      <w:tr w:rsidR="008242ED" w:rsidRPr="00B0181B" w14:paraId="046B47E9" w14:textId="77777777" w:rsidTr="004B7569">
        <w:tc>
          <w:tcPr>
            <w:tcW w:w="3960" w:type="dxa"/>
          </w:tcPr>
          <w:p w14:paraId="69B43410" w14:textId="595D9C96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จ่ายสมทบเข้ากองทุนสำรองเลี้ยงชีพ</w:t>
            </w:r>
          </w:p>
        </w:tc>
        <w:tc>
          <w:tcPr>
            <w:tcW w:w="1440" w:type="dxa"/>
          </w:tcPr>
          <w:p w14:paraId="522E73CD" w14:textId="77777777" w:rsidR="008242ED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3E2A52" w14:textId="13DC1132" w:rsidR="008242ED" w:rsidRPr="00B0181B" w:rsidRDefault="0081358B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F105D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</w:p>
        </w:tc>
        <w:tc>
          <w:tcPr>
            <w:tcW w:w="270" w:type="dxa"/>
          </w:tcPr>
          <w:p w14:paraId="08EA63D5" w14:textId="77777777" w:rsidR="008242ED" w:rsidRPr="00B0181B" w:rsidRDefault="008242ED" w:rsidP="0082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04A644" w14:textId="0E39ED4D" w:rsidR="008242ED" w:rsidRPr="00B0181B" w:rsidRDefault="0081358B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F105D"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</w:p>
        </w:tc>
      </w:tr>
      <w:tr w:rsidR="00CB0D42" w:rsidRPr="00B0181B" w14:paraId="7A8EFC88" w14:textId="77777777" w:rsidTr="004B7569">
        <w:tc>
          <w:tcPr>
            <w:tcW w:w="3960" w:type="dxa"/>
          </w:tcPr>
          <w:p w14:paraId="22B27AE1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42B4DD" w14:textId="1A83C855" w:rsidR="00CB0D42" w:rsidRPr="00E5372E" w:rsidRDefault="00E5372E" w:rsidP="00E53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37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420DD49" w14:textId="1BCEC4E7" w:rsidR="00CB0D42" w:rsidRPr="00B0181B" w:rsidRDefault="0081358B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21,916</w:t>
            </w:r>
          </w:p>
        </w:tc>
        <w:tc>
          <w:tcPr>
            <w:tcW w:w="270" w:type="dxa"/>
          </w:tcPr>
          <w:p w14:paraId="6BD6014C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BFCC144" w14:textId="4457EC88" w:rsidR="00CB0D42" w:rsidRPr="00B0181B" w:rsidRDefault="0081358B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22,2</w:t>
            </w:r>
            <w:r w:rsidR="007B6C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</w:t>
            </w:r>
          </w:p>
        </w:tc>
      </w:tr>
      <w:tr w:rsidR="00CB0D42" w:rsidRPr="00B0181B" w14:paraId="4B1DA064" w14:textId="77777777" w:rsidTr="004B7569">
        <w:tc>
          <w:tcPr>
            <w:tcW w:w="3960" w:type="dxa"/>
          </w:tcPr>
          <w:p w14:paraId="5A7ADB66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440" w:type="dxa"/>
          </w:tcPr>
          <w:p w14:paraId="63BE817B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3FCAC5" w14:textId="47214E1D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2C4E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599E60" w14:textId="77777777" w:rsidR="00CB0D42" w:rsidRPr="00B0181B" w:rsidRDefault="00CB0D42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B0181B" w14:paraId="7649E252" w14:textId="77777777" w:rsidTr="004B7569">
        <w:tc>
          <w:tcPr>
            <w:tcW w:w="3960" w:type="dxa"/>
          </w:tcPr>
          <w:p w14:paraId="4A9EFC29" w14:textId="2D51D5CF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</w:t>
            </w:r>
            <w:r w:rsidR="00DB0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2288">
              <w:rPr>
                <w:rFonts w:ascii="Angsana New" w:hAnsi="Angsana New" w:hint="cs"/>
                <w:sz w:val="30"/>
                <w:szCs w:val="30"/>
                <w:cs/>
              </w:rPr>
              <w:t xml:space="preserve">โบนัส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และผลประโยชน์อื่น</w:t>
            </w:r>
          </w:p>
        </w:tc>
        <w:tc>
          <w:tcPr>
            <w:tcW w:w="1440" w:type="dxa"/>
          </w:tcPr>
          <w:p w14:paraId="4F6E724F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3C96F2" w14:textId="7BF7A811" w:rsidR="00CB0D42" w:rsidRPr="00B0181B" w:rsidRDefault="0081358B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266,124</w:t>
            </w:r>
          </w:p>
        </w:tc>
        <w:tc>
          <w:tcPr>
            <w:tcW w:w="270" w:type="dxa"/>
          </w:tcPr>
          <w:p w14:paraId="3F77AAE4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E3B2A9" w14:textId="7493422F" w:rsidR="00CB0D42" w:rsidRPr="001B1DA1" w:rsidRDefault="00A5300F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1B1DA1">
              <w:rPr>
                <w:rFonts w:ascii="Angsana New" w:hAnsi="Angsana New"/>
                <w:sz w:val="30"/>
                <w:szCs w:val="30"/>
              </w:rPr>
              <w:t>209,3</w:t>
            </w:r>
            <w:r w:rsidR="009408D7" w:rsidRPr="001B1DA1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CB0D42" w:rsidRPr="00B0181B" w14:paraId="059C1D48" w14:textId="77777777" w:rsidTr="004B7569">
        <w:tc>
          <w:tcPr>
            <w:tcW w:w="3960" w:type="dxa"/>
          </w:tcPr>
          <w:p w14:paraId="0B7C5768" w14:textId="26D6150C" w:rsidR="00CB0D42" w:rsidRPr="00B0181B" w:rsidRDefault="00123A0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จ่ายสมทบเข้ากองทุนสำรองเลี้ยงชีพ</w:t>
            </w:r>
          </w:p>
        </w:tc>
        <w:tc>
          <w:tcPr>
            <w:tcW w:w="1440" w:type="dxa"/>
          </w:tcPr>
          <w:p w14:paraId="11F2DF21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31EEBF" w14:textId="166DD9B5" w:rsidR="00CB0D42" w:rsidRPr="00B0181B" w:rsidRDefault="0081358B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3,609</w:t>
            </w:r>
          </w:p>
        </w:tc>
        <w:tc>
          <w:tcPr>
            <w:tcW w:w="270" w:type="dxa"/>
          </w:tcPr>
          <w:p w14:paraId="62A0F78A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456763" w14:textId="06B23E68" w:rsidR="00CB0D42" w:rsidRPr="001B1DA1" w:rsidRDefault="00A5300F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1B1DA1">
              <w:rPr>
                <w:rFonts w:ascii="Angsana New" w:hAnsi="Angsana New"/>
                <w:sz w:val="30"/>
                <w:szCs w:val="30"/>
              </w:rPr>
              <w:t>3,7</w:t>
            </w:r>
            <w:r w:rsidR="007F105D" w:rsidRPr="001B1DA1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CB0D42" w:rsidRPr="00B0181B" w14:paraId="6AB2658E" w14:textId="77777777" w:rsidTr="004B7569">
        <w:tc>
          <w:tcPr>
            <w:tcW w:w="3960" w:type="dxa"/>
          </w:tcPr>
          <w:p w14:paraId="3AC5B0AF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CB3D85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D17FADF" w14:textId="7E7FC710" w:rsidR="00CB0D42" w:rsidRPr="00B0181B" w:rsidRDefault="0011062D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269,733</w:t>
            </w:r>
          </w:p>
        </w:tc>
        <w:tc>
          <w:tcPr>
            <w:tcW w:w="270" w:type="dxa"/>
          </w:tcPr>
          <w:p w14:paraId="2C0019ED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AEF5591" w14:textId="00D2B5BB" w:rsidR="00CB0D42" w:rsidRPr="001B1DA1" w:rsidRDefault="00A5300F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DA1">
              <w:rPr>
                <w:rFonts w:ascii="Angsana New" w:hAnsi="Angsana New"/>
                <w:b/>
                <w:bCs/>
                <w:sz w:val="30"/>
                <w:szCs w:val="30"/>
              </w:rPr>
              <w:t>213,</w:t>
            </w:r>
            <w:r w:rsidR="00E751F7" w:rsidRPr="001B1DA1"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</w:p>
        </w:tc>
      </w:tr>
      <w:tr w:rsidR="00CB0D42" w:rsidRPr="00B0181B" w14:paraId="59820522" w14:textId="77777777" w:rsidTr="004B7569">
        <w:tc>
          <w:tcPr>
            <w:tcW w:w="3960" w:type="dxa"/>
          </w:tcPr>
          <w:p w14:paraId="58EED62C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9CC454A" w14:textId="77777777" w:rsidR="00CB0D42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D9B2ACD" w14:textId="293B5149" w:rsidR="00CB0D42" w:rsidRPr="00B0181B" w:rsidRDefault="0011062D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291,649</w:t>
            </w:r>
          </w:p>
        </w:tc>
        <w:tc>
          <w:tcPr>
            <w:tcW w:w="270" w:type="dxa"/>
          </w:tcPr>
          <w:p w14:paraId="24C5EBFE" w14:textId="77777777" w:rsidR="00CB0D42" w:rsidRPr="00B0181B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FB29DE" w14:textId="7D145CFA" w:rsidR="00CB0D42" w:rsidRPr="001B1DA1" w:rsidRDefault="00A5300F" w:rsidP="00110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DA1">
              <w:rPr>
                <w:rFonts w:ascii="Angsana New" w:hAnsi="Angsana New"/>
                <w:b/>
                <w:bCs/>
                <w:sz w:val="30"/>
                <w:szCs w:val="30"/>
              </w:rPr>
              <w:t>235,290</w:t>
            </w:r>
          </w:p>
        </w:tc>
      </w:tr>
    </w:tbl>
    <w:p w14:paraId="6C0BE13C" w14:textId="77777777" w:rsidR="00D47FE8" w:rsidRPr="00B41B4C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F60C322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0E2A9D49" w14:textId="77777777" w:rsidR="00AB6CEB" w:rsidRPr="00B41B4C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26"/>
          <w:szCs w:val="26"/>
        </w:rPr>
      </w:pPr>
    </w:p>
    <w:p w14:paraId="13E0BA43" w14:textId="5746F319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0149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 w:rsidRPr="00680149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680149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โดยพนักงาน</w:t>
      </w:r>
      <w:r w:rsidR="00DA30DE">
        <w:rPr>
          <w:rFonts w:ascii="Angsana New" w:hAnsi="Angsana New" w:hint="cs"/>
          <w:sz w:val="30"/>
          <w:szCs w:val="30"/>
          <w:cs/>
        </w:rPr>
        <w:t>ต้อง</w:t>
      </w:r>
      <w:r w:rsidR="007B15F4">
        <w:rPr>
          <w:rFonts w:ascii="Angsana New" w:hAnsi="Angsana New" w:hint="cs"/>
          <w:sz w:val="30"/>
          <w:szCs w:val="30"/>
          <w:cs/>
        </w:rPr>
        <w:t>จ่ายเงินสะสมและบริษัทจ่ายสมทบ</w:t>
      </w:r>
      <w:r w:rsidR="00DA30DE">
        <w:rPr>
          <w:rFonts w:ascii="Angsana New" w:hAnsi="Angsana New" w:hint="cs"/>
          <w:sz w:val="30"/>
          <w:szCs w:val="30"/>
          <w:cs/>
        </w:rPr>
        <w:t>เป็นรายเดือน ในอัตราคงที่ของเงินเดือน</w:t>
      </w:r>
      <w:r w:rsidR="007B15F4">
        <w:rPr>
          <w:rFonts w:ascii="Angsana New" w:hAnsi="Angsana New" w:hint="cs"/>
          <w:sz w:val="30"/>
          <w:szCs w:val="30"/>
          <w:cs/>
        </w:rPr>
        <w:t>ของพนักงานทุกเดือนต</w:t>
      </w:r>
      <w:r w:rsidR="00DA30DE">
        <w:rPr>
          <w:rFonts w:ascii="Angsana New" w:hAnsi="Angsana New" w:hint="cs"/>
          <w:sz w:val="30"/>
          <w:szCs w:val="30"/>
          <w:cs/>
        </w:rPr>
        <w:t>ามประกาศของบริษัท กองทุนสำรองเลี้ยงชีพนี้ได้</w:t>
      </w:r>
      <w:r w:rsidRPr="00680149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680149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F564D6B" w14:textId="648468AA" w:rsidR="00AB6CEB" w:rsidRPr="00D47FE8" w:rsidRDefault="00D47FE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8821C1">
        <w:rPr>
          <w:rFonts w:ascii="Angsana New" w:hAnsi="Angsana New" w:hint="cs"/>
          <w:b/>
          <w:bCs/>
          <w:sz w:val="30"/>
          <w:szCs w:val="30"/>
          <w:cs/>
        </w:rPr>
        <w:lastRenderedPageBreak/>
        <w:t>20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1CE4DABD" w14:textId="77777777" w:rsidR="00AB6CEB" w:rsidRPr="00D47FE8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A84879" w14:textId="57E8E132" w:rsidR="00AB6CEB" w:rsidRPr="00D47FE8" w:rsidRDefault="00AB6CE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="00CC1F81">
        <w:rPr>
          <w:rFonts w:ascii="Angsana New" w:hAnsi="Angsana New" w:hint="cs"/>
          <w:sz w:val="30"/>
          <w:szCs w:val="30"/>
          <w:cs/>
        </w:rPr>
        <w:t>เบ็ดเสร็จ</w:t>
      </w:r>
      <w:r w:rsidRPr="00D47FE8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D47FE8">
        <w:rPr>
          <w:rFonts w:ascii="Angsana New" w:hAnsi="Angsana New"/>
          <w:sz w:val="30"/>
          <w:szCs w:val="30"/>
          <w:cs/>
        </w:rPr>
        <w:t>ในมาต</w:t>
      </w:r>
      <w:r w:rsidR="004519E1">
        <w:rPr>
          <w:rFonts w:ascii="Angsana New" w:hAnsi="Angsana New"/>
          <w:sz w:val="30"/>
          <w:szCs w:val="30"/>
          <w:cs/>
        </w:rPr>
        <w:t>รฐานการรายงานทางการเงินฉบับต่าง</w:t>
      </w:r>
      <w:r w:rsidRPr="00D47FE8">
        <w:rPr>
          <w:rFonts w:ascii="Angsana New" w:hAnsi="Angsana New"/>
          <w:sz w:val="30"/>
          <w:szCs w:val="30"/>
          <w:cs/>
        </w:rPr>
        <w:t>ๆ ดังนี้</w:t>
      </w:r>
    </w:p>
    <w:p w14:paraId="5CF10C31" w14:textId="77777777" w:rsidR="00AB6CEB" w:rsidRPr="00C52C41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00"/>
      </w:tblGrid>
      <w:tr w:rsidR="00CB0D42" w:rsidRPr="00C52C41" w14:paraId="6C6D5587" w14:textId="77777777" w:rsidTr="005C7A15">
        <w:trPr>
          <w:cantSplit/>
          <w:tblHeader/>
        </w:trPr>
        <w:tc>
          <w:tcPr>
            <w:tcW w:w="5508" w:type="dxa"/>
          </w:tcPr>
          <w:p w14:paraId="09B79557" w14:textId="4FF3BE55" w:rsidR="00CB0D42" w:rsidRPr="00E50696" w:rsidRDefault="00E50696" w:rsidP="00CB0D42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06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710" w:type="dxa"/>
          </w:tcPr>
          <w:p w14:paraId="62E8D683" w14:textId="1D2F8312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7A4A5E" w14:textId="77777777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83A569" w14:textId="73ABD5AD" w:rsidR="00CB0D42" w:rsidRPr="00CF7C6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D29DF" w:rsidRPr="00C52C41" w14:paraId="1FD93E14" w14:textId="77777777" w:rsidTr="005C7A15">
        <w:trPr>
          <w:cantSplit/>
          <w:tblHeader/>
        </w:trPr>
        <w:tc>
          <w:tcPr>
            <w:tcW w:w="5508" w:type="dxa"/>
          </w:tcPr>
          <w:p w14:paraId="1913B4E8" w14:textId="77777777" w:rsidR="007D29DF" w:rsidRPr="00E50696" w:rsidRDefault="007D29DF" w:rsidP="00CB0D42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0FD8B0" w14:textId="77777777" w:rsidR="007D29DF" w:rsidRDefault="007D29D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F89874" w14:textId="77777777" w:rsidR="007D29DF" w:rsidRPr="00CF7C61" w:rsidRDefault="007D29D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D5CAD" w14:textId="46ED1648" w:rsidR="007D29DF" w:rsidRDefault="007D29D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CB0D42" w:rsidRPr="00C52C41" w14:paraId="16C0B871" w14:textId="77777777" w:rsidTr="005C7A15">
        <w:trPr>
          <w:cantSplit/>
          <w:tblHeader/>
        </w:trPr>
        <w:tc>
          <w:tcPr>
            <w:tcW w:w="5508" w:type="dxa"/>
          </w:tcPr>
          <w:p w14:paraId="39771893" w14:textId="77777777" w:rsidR="00CB0D42" w:rsidRPr="00C52C41" w:rsidRDefault="00CB0D42" w:rsidP="00CB0D42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28F6950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B0D42" w:rsidRPr="00C52C41" w14:paraId="211656CD" w14:textId="77777777" w:rsidTr="005C7A15">
        <w:trPr>
          <w:cantSplit/>
        </w:trPr>
        <w:tc>
          <w:tcPr>
            <w:tcW w:w="5508" w:type="dxa"/>
          </w:tcPr>
          <w:p w14:paraId="7A707AAC" w14:textId="6F18A32D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710" w:type="dxa"/>
          </w:tcPr>
          <w:p w14:paraId="481F1E7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03FA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F6B8A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33891A82" w14:textId="77777777" w:rsidTr="005C7A15">
        <w:trPr>
          <w:cantSplit/>
        </w:trPr>
        <w:tc>
          <w:tcPr>
            <w:tcW w:w="5508" w:type="dxa"/>
          </w:tcPr>
          <w:p w14:paraId="710CCD9D" w14:textId="77777777"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10" w:type="dxa"/>
          </w:tcPr>
          <w:p w14:paraId="1338E365" w14:textId="38034487" w:rsidR="00CB0D42" w:rsidRPr="008D07EE" w:rsidRDefault="00990FD8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(114,232)</w:t>
            </w:r>
          </w:p>
        </w:tc>
        <w:tc>
          <w:tcPr>
            <w:tcW w:w="270" w:type="dxa"/>
          </w:tcPr>
          <w:p w14:paraId="087847C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66459C" w14:textId="31CE4AF5" w:rsidR="00CB0D42" w:rsidRPr="008D07EE" w:rsidRDefault="00A5300F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36,555</w:t>
            </w:r>
          </w:p>
        </w:tc>
      </w:tr>
      <w:tr w:rsidR="00CB0D42" w:rsidRPr="00C52C41" w14:paraId="07B62479" w14:textId="77777777" w:rsidTr="005C7A15">
        <w:trPr>
          <w:cantSplit/>
        </w:trPr>
        <w:tc>
          <w:tcPr>
            <w:tcW w:w="5508" w:type="dxa"/>
          </w:tcPr>
          <w:p w14:paraId="2DCAC6D8" w14:textId="77777777"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573B093C" w14:textId="7D0D5199" w:rsidR="00CB0D42" w:rsidRPr="008D07EE" w:rsidRDefault="00990FD8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1,487,677</w:t>
            </w:r>
          </w:p>
        </w:tc>
        <w:tc>
          <w:tcPr>
            <w:tcW w:w="270" w:type="dxa"/>
          </w:tcPr>
          <w:p w14:paraId="0EDE288E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C67652" w14:textId="243A45F7" w:rsidR="00CB0D42" w:rsidRPr="008D07EE" w:rsidRDefault="00990FD8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1,407,827</w:t>
            </w:r>
          </w:p>
        </w:tc>
      </w:tr>
      <w:tr w:rsidR="00B044E5" w:rsidRPr="00C52C41" w14:paraId="3BB45F27" w14:textId="77777777" w:rsidTr="007877F3">
        <w:trPr>
          <w:cantSplit/>
        </w:trPr>
        <w:tc>
          <w:tcPr>
            <w:tcW w:w="5508" w:type="dxa"/>
          </w:tcPr>
          <w:p w14:paraId="6C380295" w14:textId="77777777" w:rsidR="00B044E5" w:rsidRPr="00C52C41" w:rsidRDefault="00B044E5" w:rsidP="007877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14:paraId="3BC7EC3D" w14:textId="77777777" w:rsidR="00B044E5" w:rsidRDefault="00B044E5" w:rsidP="007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235,903</w:t>
            </w:r>
          </w:p>
        </w:tc>
        <w:tc>
          <w:tcPr>
            <w:tcW w:w="270" w:type="dxa"/>
          </w:tcPr>
          <w:p w14:paraId="7FBEBF64" w14:textId="77777777" w:rsidR="00B044E5" w:rsidRPr="00C52C41" w:rsidRDefault="00B044E5" w:rsidP="007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C15A5C" w14:textId="77777777" w:rsidR="00B044E5" w:rsidRDefault="00B044E5" w:rsidP="007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195,677</w:t>
            </w:r>
          </w:p>
        </w:tc>
      </w:tr>
      <w:tr w:rsidR="00CB0D42" w:rsidRPr="00C52C41" w14:paraId="5788F009" w14:textId="77777777" w:rsidTr="005C7A15">
        <w:trPr>
          <w:cantSplit/>
        </w:trPr>
        <w:tc>
          <w:tcPr>
            <w:tcW w:w="5508" w:type="dxa"/>
          </w:tcPr>
          <w:p w14:paraId="3A43CF7C" w14:textId="33E90351" w:rsidR="00CB0D42" w:rsidRPr="00C52C41" w:rsidRDefault="00CB0D42" w:rsidP="00CB0D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10" w:type="dxa"/>
          </w:tcPr>
          <w:p w14:paraId="567B972C" w14:textId="5E9CE748" w:rsidR="00CB0D42" w:rsidRDefault="00CD1E36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203,100</w:t>
            </w:r>
          </w:p>
        </w:tc>
        <w:tc>
          <w:tcPr>
            <w:tcW w:w="270" w:type="dxa"/>
          </w:tcPr>
          <w:p w14:paraId="5E6345A1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7318BE" w14:textId="7E5AD894" w:rsidR="00CB0D42" w:rsidRPr="008070D5" w:rsidRDefault="00CD1E36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221,241</w:t>
            </w:r>
          </w:p>
        </w:tc>
      </w:tr>
      <w:tr w:rsidR="00225737" w:rsidRPr="00C52C41" w14:paraId="1F617CBB" w14:textId="77777777" w:rsidTr="005C7A15">
        <w:trPr>
          <w:cantSplit/>
        </w:trPr>
        <w:tc>
          <w:tcPr>
            <w:tcW w:w="5508" w:type="dxa"/>
          </w:tcPr>
          <w:p w14:paraId="5B84057D" w14:textId="7CA00A8F" w:rsidR="00225737" w:rsidRPr="00C52C41" w:rsidRDefault="00A5300F" w:rsidP="004B40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72D36114" w14:textId="470599A3" w:rsidR="00225737" w:rsidRPr="008070D5" w:rsidRDefault="00CD1E36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180,064</w:t>
            </w:r>
          </w:p>
        </w:tc>
        <w:tc>
          <w:tcPr>
            <w:tcW w:w="270" w:type="dxa"/>
          </w:tcPr>
          <w:p w14:paraId="32401FD9" w14:textId="77777777" w:rsidR="00225737" w:rsidRPr="00C52C41" w:rsidRDefault="00225737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128ABE" w14:textId="34321355" w:rsidR="00225737" w:rsidRDefault="00CD1E36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187,281</w:t>
            </w:r>
          </w:p>
        </w:tc>
      </w:tr>
      <w:tr w:rsidR="004D4668" w:rsidRPr="00C52C41" w14:paraId="09DCF17F" w14:textId="77777777" w:rsidTr="005C7A15">
        <w:trPr>
          <w:cantSplit/>
        </w:trPr>
        <w:tc>
          <w:tcPr>
            <w:tcW w:w="5508" w:type="dxa"/>
          </w:tcPr>
          <w:p w14:paraId="30FE5FAC" w14:textId="77777777"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ค่าน้ำมันและก๊าซธรรมชาติ</w:t>
            </w:r>
          </w:p>
        </w:tc>
        <w:tc>
          <w:tcPr>
            <w:tcW w:w="1710" w:type="dxa"/>
          </w:tcPr>
          <w:p w14:paraId="29A904C1" w14:textId="427D13B3" w:rsidR="004D4668" w:rsidRPr="008D07EE" w:rsidRDefault="00990FD8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36,814</w:t>
            </w:r>
          </w:p>
        </w:tc>
        <w:tc>
          <w:tcPr>
            <w:tcW w:w="270" w:type="dxa"/>
          </w:tcPr>
          <w:p w14:paraId="54282D97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9CCA7" w14:textId="75E6BC98" w:rsidR="004D4668" w:rsidRPr="008D07EE" w:rsidRDefault="00990FD8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36,773</w:t>
            </w:r>
          </w:p>
        </w:tc>
      </w:tr>
      <w:tr w:rsidR="004D4668" w:rsidRPr="00C52C41" w14:paraId="34919A0B" w14:textId="77777777" w:rsidTr="005C7A15">
        <w:trPr>
          <w:cantSplit/>
        </w:trPr>
        <w:tc>
          <w:tcPr>
            <w:tcW w:w="5508" w:type="dxa"/>
          </w:tcPr>
          <w:p w14:paraId="7C294BE8" w14:textId="5258CDE5" w:rsidR="004D4668" w:rsidRPr="00C6686E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  <w:r w:rsidR="008821C1">
              <w:rPr>
                <w:rFonts w:ascii="Angsana New" w:hAnsi="Angsana New" w:hint="cs"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710" w:type="dxa"/>
          </w:tcPr>
          <w:p w14:paraId="5751FB04" w14:textId="7ED1E63B" w:rsidR="004D4668" w:rsidRPr="008D07EE" w:rsidRDefault="00990FD8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1E36">
              <w:rPr>
                <w:rFonts w:ascii="Angsana New" w:hAnsi="Angsana New"/>
                <w:sz w:val="30"/>
                <w:szCs w:val="30"/>
              </w:rPr>
              <w:t>94</w:t>
            </w:r>
            <w:r w:rsidR="00C25CE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17AC7B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40D754" w14:textId="662519D1" w:rsidR="004D4668" w:rsidRPr="008D07EE" w:rsidRDefault="00CD1E36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5,282</w:t>
            </w:r>
          </w:p>
        </w:tc>
      </w:tr>
      <w:tr w:rsidR="00AC5A32" w:rsidRPr="00C52C41" w14:paraId="2F7E1DEB" w14:textId="77777777" w:rsidTr="005C7A15">
        <w:trPr>
          <w:cantSplit/>
        </w:trPr>
        <w:tc>
          <w:tcPr>
            <w:tcW w:w="5508" w:type="dxa"/>
          </w:tcPr>
          <w:p w14:paraId="5E282953" w14:textId="50908FD3" w:rsidR="00AC5A32" w:rsidRDefault="00AC5A32" w:rsidP="00AC5A3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C64372" w14:textId="0D77DDCD" w:rsidR="00AC5A32" w:rsidRDefault="00CD1E36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27,86</w:t>
            </w:r>
            <w:r w:rsidR="00C25CE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1654A3" w14:textId="77777777" w:rsidR="00AC5A32" w:rsidRPr="00C52C41" w:rsidRDefault="00AC5A32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DB9E475" w14:textId="7969BC57" w:rsidR="00AC5A32" w:rsidRDefault="00CD1E36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29,941</w:t>
            </w:r>
          </w:p>
        </w:tc>
      </w:tr>
      <w:tr w:rsidR="00AC5A32" w:rsidRPr="00C52C41" w14:paraId="73AC21A3" w14:textId="77777777" w:rsidTr="005C7A15">
        <w:trPr>
          <w:cantSplit/>
        </w:trPr>
        <w:tc>
          <w:tcPr>
            <w:tcW w:w="5508" w:type="dxa"/>
          </w:tcPr>
          <w:p w14:paraId="0F077D39" w14:textId="7A99247C" w:rsidR="00AC5A32" w:rsidRPr="00AC5A32" w:rsidRDefault="00AC5A32" w:rsidP="00AC5A3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A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5BA503" w14:textId="69FB1062" w:rsidR="00AC5A32" w:rsidRPr="00225737" w:rsidRDefault="00990FD8" w:rsidP="0057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2,056,24</w:t>
            </w:r>
            <w:r w:rsidR="00C25CE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D62B7F" w14:textId="77777777" w:rsidR="00AC5A32" w:rsidRPr="00225737" w:rsidRDefault="00AC5A32" w:rsidP="00AC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4F84F2" w14:textId="354E4AD4" w:rsidR="00AC5A32" w:rsidRPr="00225737" w:rsidRDefault="00990FD8" w:rsidP="0099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2,120,577</w:t>
            </w:r>
          </w:p>
        </w:tc>
      </w:tr>
      <w:tr w:rsidR="004D4668" w:rsidRPr="00C52C41" w14:paraId="2B9605EA" w14:textId="77777777" w:rsidTr="005C7A15">
        <w:trPr>
          <w:cantSplit/>
        </w:trPr>
        <w:tc>
          <w:tcPr>
            <w:tcW w:w="5508" w:type="dxa"/>
          </w:tcPr>
          <w:p w14:paraId="50CF5A62" w14:textId="77777777" w:rsidR="004D4668" w:rsidRPr="00FF3519" w:rsidRDefault="004D4668" w:rsidP="004D466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DCB38E5" w14:textId="77777777"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52741F" w14:textId="77777777"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E3D9550" w14:textId="77777777" w:rsidR="004D4668" w:rsidRPr="00FF3519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4668" w:rsidRPr="00C52C41" w14:paraId="61F4F95D" w14:textId="77777777" w:rsidTr="005C7A15">
        <w:trPr>
          <w:cantSplit/>
        </w:trPr>
        <w:tc>
          <w:tcPr>
            <w:tcW w:w="5508" w:type="dxa"/>
          </w:tcPr>
          <w:p w14:paraId="356DB268" w14:textId="02AB48C3" w:rsidR="004D4668" w:rsidRPr="00C52C41" w:rsidRDefault="004D4668" w:rsidP="004D46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9F746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ต้นทุน</w:t>
            </w: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710" w:type="dxa"/>
          </w:tcPr>
          <w:p w14:paraId="4C6215CC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B2107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5EF549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00F" w:rsidRPr="00C52C41" w14:paraId="0757F916" w14:textId="77777777" w:rsidTr="00D77532">
        <w:trPr>
          <w:cantSplit/>
        </w:trPr>
        <w:tc>
          <w:tcPr>
            <w:tcW w:w="5508" w:type="dxa"/>
          </w:tcPr>
          <w:p w14:paraId="5C6ED2AC" w14:textId="77777777" w:rsidR="00A5300F" w:rsidRPr="00C52C41" w:rsidRDefault="00A5300F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10" w:type="dxa"/>
          </w:tcPr>
          <w:p w14:paraId="2294F6D7" w14:textId="77777777" w:rsidR="00A5300F" w:rsidRPr="008D07EE" w:rsidRDefault="00A5300F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22,234</w:t>
            </w:r>
          </w:p>
        </w:tc>
        <w:tc>
          <w:tcPr>
            <w:tcW w:w="270" w:type="dxa"/>
          </w:tcPr>
          <w:p w14:paraId="47CE4E3A" w14:textId="77777777" w:rsidR="00A5300F" w:rsidRPr="00C52C41" w:rsidRDefault="00A5300F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9BE2C8" w14:textId="77777777" w:rsidR="00A5300F" w:rsidRPr="008D07EE" w:rsidRDefault="00A5300F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21,552</w:t>
            </w:r>
          </w:p>
        </w:tc>
      </w:tr>
      <w:tr w:rsidR="004D4668" w:rsidRPr="00CE0D5A" w14:paraId="12C3F8F9" w14:textId="77777777" w:rsidTr="005C7A15">
        <w:trPr>
          <w:cantSplit/>
        </w:trPr>
        <w:tc>
          <w:tcPr>
            <w:tcW w:w="5508" w:type="dxa"/>
          </w:tcPr>
          <w:p w14:paraId="0E0F4AC4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7BB3FCD8" w14:textId="027AEC4E" w:rsidR="004D4668" w:rsidRPr="008D07EE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21,900</w:t>
            </w:r>
          </w:p>
        </w:tc>
        <w:tc>
          <w:tcPr>
            <w:tcW w:w="270" w:type="dxa"/>
          </w:tcPr>
          <w:p w14:paraId="42F7DAC9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spacing w:line="240" w:lineRule="auto"/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9135A6" w14:textId="4F6D7D38" w:rsidR="004D4668" w:rsidRPr="00CE0D5A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A5300F">
              <w:rPr>
                <w:rFonts w:ascii="Angsana New" w:hAnsi="Angsana New"/>
                <w:sz w:val="30"/>
                <w:szCs w:val="30"/>
              </w:rPr>
              <w:t>24,75</w:t>
            </w:r>
            <w:r w:rsidR="00A5300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4668" w:rsidRPr="00C52C41" w14:paraId="54B6C658" w14:textId="77777777" w:rsidTr="005C7A15">
        <w:trPr>
          <w:cantSplit/>
        </w:trPr>
        <w:tc>
          <w:tcPr>
            <w:tcW w:w="5508" w:type="dxa"/>
          </w:tcPr>
          <w:p w14:paraId="12FBE2E7" w14:textId="436356CA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710" w:type="dxa"/>
          </w:tcPr>
          <w:p w14:paraId="643C6326" w14:textId="247AAB61" w:rsidR="004D4668" w:rsidRPr="008D07EE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16,24</w:t>
            </w:r>
            <w:r w:rsidR="00D1594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BB4A196" w14:textId="77777777" w:rsidR="004D4668" w:rsidRPr="00C52C41" w:rsidRDefault="004D4668" w:rsidP="004D4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A7F033" w14:textId="2233E786" w:rsidR="004D4668" w:rsidRPr="008D07EE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12,782</w:t>
            </w:r>
          </w:p>
        </w:tc>
      </w:tr>
      <w:tr w:rsidR="00DB0ACC" w:rsidRPr="00C52C41" w14:paraId="06580E92" w14:textId="77777777" w:rsidTr="005C7A15">
        <w:trPr>
          <w:cantSplit/>
        </w:trPr>
        <w:tc>
          <w:tcPr>
            <w:tcW w:w="5508" w:type="dxa"/>
          </w:tcPr>
          <w:p w14:paraId="49859623" w14:textId="5300EB19" w:rsidR="00DB0ACC" w:rsidRPr="00C52C41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0913">
              <w:rPr>
                <w:rFonts w:ascii="Angsana New" w:hAnsi="Angsana New"/>
                <w:sz w:val="30"/>
                <w:szCs w:val="30"/>
                <w:cs/>
              </w:rPr>
              <w:t>ค่าชดเชยความเสียหาย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24DD8B8B" w14:textId="7B609C4C" w:rsidR="00DB0ACC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  <w:tc>
          <w:tcPr>
            <w:tcW w:w="270" w:type="dxa"/>
          </w:tcPr>
          <w:p w14:paraId="623F0A44" w14:textId="77777777" w:rsidR="00DB0ACC" w:rsidRPr="00C52C41" w:rsidRDefault="00DB0ACC" w:rsidP="00DB0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79CA71" w14:textId="3D49FB2A" w:rsidR="00DB0ACC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6,26</w:t>
            </w:r>
            <w:r w:rsidR="00263D3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84F74" w:rsidRPr="00C52C41" w14:paraId="04EA3AC3" w14:textId="77777777" w:rsidTr="005C7A15">
        <w:trPr>
          <w:cantSplit/>
        </w:trPr>
        <w:tc>
          <w:tcPr>
            <w:tcW w:w="5508" w:type="dxa"/>
          </w:tcPr>
          <w:p w14:paraId="52C4BDFB" w14:textId="28DD0B34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60B93168" w14:textId="276FF3EF" w:rsidR="00184F74" w:rsidRPr="008070D5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BA939D9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61D1637" w14:textId="2F363B0D" w:rsidR="00184F74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AC5A32" w:rsidRPr="00C52C41" w14:paraId="68A9FBAA" w14:textId="77777777" w:rsidTr="005C7A15">
        <w:trPr>
          <w:cantSplit/>
        </w:trPr>
        <w:tc>
          <w:tcPr>
            <w:tcW w:w="5508" w:type="dxa"/>
          </w:tcPr>
          <w:p w14:paraId="2E3C3CA5" w14:textId="77777777" w:rsidR="00AC5A32" w:rsidRDefault="00AC5A32" w:rsidP="004B409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7EF4E79" w14:textId="4292D7A5" w:rsidR="00AC5A32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</w:t>
            </w:r>
            <w:r w:rsidR="00D15943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</w:tcPr>
          <w:p w14:paraId="12A24B35" w14:textId="77777777" w:rsidR="00AC5A32" w:rsidRPr="00C52C41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2BDC29" w14:textId="7D1C7D1D" w:rsidR="00AC5A32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4,942</w:t>
            </w:r>
          </w:p>
        </w:tc>
      </w:tr>
      <w:tr w:rsidR="00AC5A32" w:rsidRPr="00C52C41" w14:paraId="43BC3D47" w14:textId="77777777" w:rsidTr="005C7A15">
        <w:trPr>
          <w:cantSplit/>
        </w:trPr>
        <w:tc>
          <w:tcPr>
            <w:tcW w:w="5508" w:type="dxa"/>
          </w:tcPr>
          <w:p w14:paraId="5C28A2D1" w14:textId="77777777" w:rsidR="00AC5A32" w:rsidRPr="00AC5A32" w:rsidRDefault="00AC5A32" w:rsidP="004B40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A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DFB01A5" w14:textId="1DC6E6D1" w:rsidR="00AC5A32" w:rsidRPr="00FA755E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67,833</w:t>
            </w:r>
          </w:p>
        </w:tc>
        <w:tc>
          <w:tcPr>
            <w:tcW w:w="270" w:type="dxa"/>
          </w:tcPr>
          <w:p w14:paraId="417AE8FD" w14:textId="77777777" w:rsidR="00AC5A32" w:rsidRPr="00FA755E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34907C8" w14:textId="74022E79" w:rsidR="00AC5A32" w:rsidRPr="00FA755E" w:rsidRDefault="009A63E0" w:rsidP="009A6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70,359</w:t>
            </w:r>
          </w:p>
        </w:tc>
      </w:tr>
    </w:tbl>
    <w:p w14:paraId="0CB0A3D9" w14:textId="3EC24AD5" w:rsidR="0046131E" w:rsidRDefault="0046131E">
      <w:pPr>
        <w:rPr>
          <w:cs/>
        </w:rPr>
      </w:pPr>
    </w:p>
    <w:p w14:paraId="3EBD929D" w14:textId="77777777" w:rsidR="0046131E" w:rsidRDefault="0046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432"/>
        <w:gridCol w:w="1458"/>
      </w:tblGrid>
      <w:tr w:rsidR="0046131E" w:rsidRPr="00C52C41" w14:paraId="70F9CFA2" w14:textId="77777777" w:rsidTr="00957EBC">
        <w:trPr>
          <w:cantSplit/>
          <w:tblHeader/>
        </w:trPr>
        <w:tc>
          <w:tcPr>
            <w:tcW w:w="5670" w:type="dxa"/>
          </w:tcPr>
          <w:p w14:paraId="09EF9A55" w14:textId="77777777" w:rsidR="0046131E" w:rsidRPr="00E50696" w:rsidRDefault="0046131E" w:rsidP="00B819BE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06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สำหรับงวดสามเดือนสิ้นสุดวันที่ 30 มิถุนายน</w:t>
            </w:r>
          </w:p>
        </w:tc>
        <w:tc>
          <w:tcPr>
            <w:tcW w:w="1710" w:type="dxa"/>
          </w:tcPr>
          <w:p w14:paraId="48007430" w14:textId="77777777" w:rsidR="0046131E" w:rsidRPr="00CF7C61" w:rsidRDefault="0046131E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32" w:type="dxa"/>
          </w:tcPr>
          <w:p w14:paraId="54762FF3" w14:textId="77777777" w:rsidR="0046131E" w:rsidRPr="00CF7C61" w:rsidRDefault="0046131E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51A674D" w14:textId="77777777" w:rsidR="0046131E" w:rsidRPr="00CF7C61" w:rsidRDefault="0046131E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6131E" w:rsidRPr="00C52C41" w14:paraId="69925BBD" w14:textId="77777777" w:rsidTr="00957EBC">
        <w:trPr>
          <w:cantSplit/>
          <w:tblHeader/>
        </w:trPr>
        <w:tc>
          <w:tcPr>
            <w:tcW w:w="5670" w:type="dxa"/>
          </w:tcPr>
          <w:p w14:paraId="3A9F71D0" w14:textId="77777777" w:rsidR="0046131E" w:rsidRPr="00E50696" w:rsidRDefault="0046131E" w:rsidP="00B819BE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DE0B10" w14:textId="77777777" w:rsidR="0046131E" w:rsidRDefault="0046131E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0E5B17C4" w14:textId="77777777" w:rsidR="0046131E" w:rsidRPr="00CF7C61" w:rsidRDefault="0046131E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57AB8175" w14:textId="77777777" w:rsidR="0046131E" w:rsidRDefault="0046131E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46131E" w:rsidRPr="00C52C41" w14:paraId="5F07F52A" w14:textId="77777777" w:rsidTr="00957EBC">
        <w:trPr>
          <w:cantSplit/>
          <w:tblHeader/>
        </w:trPr>
        <w:tc>
          <w:tcPr>
            <w:tcW w:w="5670" w:type="dxa"/>
          </w:tcPr>
          <w:p w14:paraId="2ED653A1" w14:textId="77777777" w:rsidR="0046131E" w:rsidRPr="00C52C41" w:rsidRDefault="0046131E" w:rsidP="00B819BE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97" w:type="dxa"/>
            <w:gridSpan w:val="3"/>
          </w:tcPr>
          <w:p w14:paraId="6F530587" w14:textId="77777777" w:rsidR="0046131E" w:rsidRPr="00C52C41" w:rsidRDefault="0046131E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84F74" w:rsidRPr="00C52C41" w14:paraId="1A70BDD7" w14:textId="77777777" w:rsidTr="00957EBC">
        <w:trPr>
          <w:cantSplit/>
        </w:trPr>
        <w:tc>
          <w:tcPr>
            <w:tcW w:w="5670" w:type="dxa"/>
          </w:tcPr>
          <w:p w14:paraId="64D6E70B" w14:textId="77777777" w:rsidR="00184F74" w:rsidRPr="00C52C41" w:rsidRDefault="00184F74" w:rsidP="00184F74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710" w:type="dxa"/>
          </w:tcPr>
          <w:p w14:paraId="236A8CDB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49AA6AB3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9CC3743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F74" w:rsidRPr="00C52C41" w14:paraId="41420D3A" w14:textId="77777777" w:rsidTr="00957EBC">
        <w:trPr>
          <w:cantSplit/>
        </w:trPr>
        <w:tc>
          <w:tcPr>
            <w:tcW w:w="5670" w:type="dxa"/>
          </w:tcPr>
          <w:p w14:paraId="722F92EE" w14:textId="550567DC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ค่าใช้จ่ายผลประโยชน์ของพนักงาน</w:t>
            </w:r>
          </w:p>
        </w:tc>
        <w:tc>
          <w:tcPr>
            <w:tcW w:w="1710" w:type="dxa"/>
          </w:tcPr>
          <w:p w14:paraId="2624ACA6" w14:textId="5BBE3021" w:rsidR="00184F74" w:rsidRPr="00A5300F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sz w:val="30"/>
                <w:szCs w:val="30"/>
              </w:rPr>
            </w:pPr>
            <w:r w:rsidRPr="00A5300F">
              <w:rPr>
                <w:rFonts w:ascii="Angsana New" w:hAnsi="Angsana New"/>
                <w:sz w:val="30"/>
                <w:szCs w:val="30"/>
              </w:rPr>
              <w:t>3</w:t>
            </w:r>
            <w:r w:rsidR="00CD1E36">
              <w:rPr>
                <w:rFonts w:ascii="Angsana New" w:hAnsi="Angsana New"/>
                <w:sz w:val="30"/>
                <w:szCs w:val="30"/>
              </w:rPr>
              <w:t>9,501</w:t>
            </w:r>
          </w:p>
        </w:tc>
        <w:tc>
          <w:tcPr>
            <w:tcW w:w="432" w:type="dxa"/>
          </w:tcPr>
          <w:p w14:paraId="68001D44" w14:textId="77777777" w:rsidR="00184F74" w:rsidRPr="00A5300F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76FA60C" w14:textId="36EEE121" w:rsidR="00184F74" w:rsidRPr="00A5300F" w:rsidRDefault="00A9619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sz w:val="30"/>
                <w:szCs w:val="30"/>
              </w:rPr>
            </w:pPr>
            <w:r w:rsidRPr="00A5300F">
              <w:rPr>
                <w:rFonts w:ascii="Angsana New" w:hAnsi="Angsana New"/>
                <w:sz w:val="30"/>
                <w:szCs w:val="30"/>
              </w:rPr>
              <w:t>26,</w:t>
            </w:r>
            <w:r w:rsidR="00CD1E36"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184F74" w:rsidRPr="00C52C41" w14:paraId="19D5C6F9" w14:textId="77777777" w:rsidTr="00957EBC">
        <w:trPr>
          <w:cantSplit/>
        </w:trPr>
        <w:tc>
          <w:tcPr>
            <w:tcW w:w="5670" w:type="dxa"/>
          </w:tcPr>
          <w:p w14:paraId="1E022F02" w14:textId="77777777"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710" w:type="dxa"/>
          </w:tcPr>
          <w:p w14:paraId="54D21766" w14:textId="065630F5" w:rsidR="00184F74" w:rsidRPr="00FF3519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9,468</w:t>
            </w:r>
          </w:p>
        </w:tc>
        <w:tc>
          <w:tcPr>
            <w:tcW w:w="432" w:type="dxa"/>
          </w:tcPr>
          <w:p w14:paraId="1AD87C53" w14:textId="77777777" w:rsidR="00184F74" w:rsidRPr="00FF3519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E262E93" w14:textId="2188F4E5" w:rsidR="00184F74" w:rsidRPr="00FF3519" w:rsidRDefault="00A9619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8,583</w:t>
            </w:r>
          </w:p>
        </w:tc>
      </w:tr>
      <w:tr w:rsidR="00184F74" w:rsidRPr="00C52C41" w14:paraId="53C2FCCE" w14:textId="77777777" w:rsidTr="00957EBC">
        <w:trPr>
          <w:cantSplit/>
        </w:trPr>
        <w:tc>
          <w:tcPr>
            <w:tcW w:w="5670" w:type="dxa"/>
          </w:tcPr>
          <w:p w14:paraId="393F04D1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1710" w:type="dxa"/>
          </w:tcPr>
          <w:p w14:paraId="41A88EE8" w14:textId="7CEA8073" w:rsidR="00184F74" w:rsidRPr="008D07EE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5,728</w:t>
            </w:r>
          </w:p>
        </w:tc>
        <w:tc>
          <w:tcPr>
            <w:tcW w:w="432" w:type="dxa"/>
          </w:tcPr>
          <w:p w14:paraId="7A7F30F8" w14:textId="77777777" w:rsidR="00184F74" w:rsidRPr="008070D5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C86A05D" w14:textId="4B6C159D" w:rsidR="00184F74" w:rsidRPr="008D07EE" w:rsidRDefault="00A9619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4,853</w:t>
            </w:r>
          </w:p>
        </w:tc>
      </w:tr>
      <w:tr w:rsidR="00184F74" w:rsidRPr="00C52C41" w14:paraId="40905154" w14:textId="77777777" w:rsidTr="00957EBC">
        <w:trPr>
          <w:cantSplit/>
        </w:trPr>
        <w:tc>
          <w:tcPr>
            <w:tcW w:w="5670" w:type="dxa"/>
          </w:tcPr>
          <w:p w14:paraId="7A694FC3" w14:textId="4516D65B" w:rsidR="00184F74" w:rsidRPr="00C52C41" w:rsidRDefault="00184F74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ค่าเดินทางและค่าเช่า</w:t>
            </w:r>
            <w:r w:rsidR="0054784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3525DF61" w14:textId="484D80DC" w:rsidR="00184F74" w:rsidRPr="008D07EE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  <w:tc>
          <w:tcPr>
            <w:tcW w:w="432" w:type="dxa"/>
          </w:tcPr>
          <w:p w14:paraId="08F769AD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69DD8BC" w14:textId="4A7B17F7" w:rsidR="00184F74" w:rsidRPr="008D07EE" w:rsidRDefault="00A9619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</w:tr>
      <w:tr w:rsidR="003C7F0D" w:rsidRPr="00C52C41" w14:paraId="6DEC60D1" w14:textId="77777777" w:rsidTr="00957EBC">
        <w:trPr>
          <w:cantSplit/>
        </w:trPr>
        <w:tc>
          <w:tcPr>
            <w:tcW w:w="5670" w:type="dxa"/>
          </w:tcPr>
          <w:p w14:paraId="62852CAF" w14:textId="77777777" w:rsidR="003C7F0D" w:rsidRPr="00C52C41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2A101E40" w14:textId="47DF07DB" w:rsidR="003C7F0D" w:rsidRPr="008D07EE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2,551</w:t>
            </w:r>
          </w:p>
        </w:tc>
        <w:tc>
          <w:tcPr>
            <w:tcW w:w="432" w:type="dxa"/>
          </w:tcPr>
          <w:p w14:paraId="47654D93" w14:textId="77777777" w:rsidR="003C7F0D" w:rsidRPr="00C52C41" w:rsidRDefault="003C7F0D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45DCF74" w14:textId="43135D13" w:rsidR="003C7F0D" w:rsidRPr="008D07EE" w:rsidRDefault="00A5300F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2,979</w:t>
            </w:r>
          </w:p>
        </w:tc>
      </w:tr>
      <w:tr w:rsidR="00184F74" w:rsidRPr="00C52C41" w14:paraId="65AA752F" w14:textId="77777777" w:rsidTr="00957EBC">
        <w:trPr>
          <w:cantSplit/>
        </w:trPr>
        <w:tc>
          <w:tcPr>
            <w:tcW w:w="5670" w:type="dxa"/>
          </w:tcPr>
          <w:p w14:paraId="02403B7E" w14:textId="575E6769" w:rsidR="00184F74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1710" w:type="dxa"/>
          </w:tcPr>
          <w:p w14:paraId="753708BE" w14:textId="6DD51283" w:rsidR="00184F74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432" w:type="dxa"/>
          </w:tcPr>
          <w:p w14:paraId="5B57552A" w14:textId="77777777" w:rsidR="00184F74" w:rsidRPr="00C52C41" w:rsidRDefault="00184F74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06B0BA4" w14:textId="3CB884F8" w:rsidR="00184F74" w:rsidRPr="009B2E0F" w:rsidRDefault="00A5300F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2,60</w:t>
            </w:r>
            <w:r w:rsidR="005766F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AC5A32" w:rsidRPr="00C52C41" w14:paraId="7D19BAAC" w14:textId="77777777" w:rsidTr="00957EBC">
        <w:trPr>
          <w:cantSplit/>
        </w:trPr>
        <w:tc>
          <w:tcPr>
            <w:tcW w:w="5670" w:type="dxa"/>
          </w:tcPr>
          <w:p w14:paraId="0A2DBDA4" w14:textId="77777777" w:rsidR="00AC5A32" w:rsidRDefault="00AC5A32" w:rsidP="004B409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7D0F587" w14:textId="50820E21" w:rsidR="00AC5A32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CD1E36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432" w:type="dxa"/>
          </w:tcPr>
          <w:p w14:paraId="4667F151" w14:textId="77777777" w:rsidR="00AC5A32" w:rsidRPr="00C52C41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CA18FE3" w14:textId="2AF87898" w:rsidR="00AC5A32" w:rsidRDefault="00A9619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CD1E36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AC5A32" w:rsidRPr="00C52C41" w14:paraId="4C591478" w14:textId="77777777" w:rsidTr="00957EBC">
        <w:trPr>
          <w:cantSplit/>
        </w:trPr>
        <w:tc>
          <w:tcPr>
            <w:tcW w:w="5670" w:type="dxa"/>
          </w:tcPr>
          <w:p w14:paraId="5F1B5610" w14:textId="77777777" w:rsidR="00AC5A32" w:rsidRPr="00AC5A32" w:rsidRDefault="00AC5A32" w:rsidP="004B409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5A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C18E23" w14:textId="66BDAA0E" w:rsidR="00AC5A32" w:rsidRPr="006D3361" w:rsidRDefault="00A96198" w:rsidP="0062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74,766</w:t>
            </w:r>
          </w:p>
        </w:tc>
        <w:tc>
          <w:tcPr>
            <w:tcW w:w="432" w:type="dxa"/>
          </w:tcPr>
          <w:p w14:paraId="3A76A4E4" w14:textId="77777777" w:rsidR="00AC5A32" w:rsidRPr="006D3361" w:rsidRDefault="00AC5A32" w:rsidP="004B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4A07FF0" w14:textId="00665C81" w:rsidR="00AC5A32" w:rsidRPr="006D3361" w:rsidRDefault="00A96198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08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64,72</w:t>
            </w:r>
            <w:r w:rsidR="005766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14:paraId="0EC389BE" w14:textId="3886EACA" w:rsidR="00D47FE8" w:rsidRDefault="00D47FE8" w:rsidP="00215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E880337" w14:textId="13BCF8E5" w:rsidR="00AB6CEB" w:rsidRPr="00C52C41" w:rsidRDefault="00851A86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766F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AA3672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2F05E96" w14:textId="77777777" w:rsidR="00AB6CEB" w:rsidRPr="007A1819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A697DA1" w14:textId="77777777" w:rsidR="00AB6CE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13BEB79" w14:textId="77777777" w:rsidR="003A4268" w:rsidRPr="007A1819" w:rsidRDefault="003A4268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680"/>
        <w:gridCol w:w="990"/>
        <w:gridCol w:w="1720"/>
        <w:gridCol w:w="270"/>
        <w:gridCol w:w="1610"/>
      </w:tblGrid>
      <w:tr w:rsidR="00967896" w:rsidRPr="00C52C41" w14:paraId="76F851F6" w14:textId="77777777" w:rsidTr="00957EBC">
        <w:trPr>
          <w:trHeight w:val="70"/>
        </w:trPr>
        <w:tc>
          <w:tcPr>
            <w:tcW w:w="4680" w:type="dxa"/>
            <w:vAlign w:val="bottom"/>
          </w:tcPr>
          <w:p w14:paraId="653F1157" w14:textId="4ACAF56F" w:rsidR="00967896" w:rsidRPr="00C52C41" w:rsidRDefault="007D29D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06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990" w:type="dxa"/>
          </w:tcPr>
          <w:p w14:paraId="3F892A12" w14:textId="1E7D5CC2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0C1FCADC" w14:textId="1DA6B7B4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B616FD" w14:textId="77777777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769CC32B" w14:textId="45F75517" w:rsidR="00967896" w:rsidRPr="00CF7C6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D29DF" w:rsidRPr="00C52C41" w14:paraId="1DD84B57" w14:textId="77777777" w:rsidTr="00957EBC">
        <w:trPr>
          <w:trHeight w:val="70"/>
        </w:trPr>
        <w:tc>
          <w:tcPr>
            <w:tcW w:w="4680" w:type="dxa"/>
            <w:vAlign w:val="bottom"/>
          </w:tcPr>
          <w:p w14:paraId="5129A3A5" w14:textId="77777777" w:rsidR="007D29DF" w:rsidRPr="00E50696" w:rsidRDefault="007D29D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77BF77" w14:textId="77777777" w:rsidR="007D29DF" w:rsidRPr="00C52C41" w:rsidRDefault="007D29D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</w:tcPr>
          <w:p w14:paraId="1DF91FDC" w14:textId="77777777" w:rsidR="007D29DF" w:rsidRDefault="007D29D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47F669" w14:textId="77777777" w:rsidR="007D29DF" w:rsidRPr="00CF7C61" w:rsidRDefault="007D29D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58C522E3" w14:textId="7B0948DA" w:rsidR="007D29DF" w:rsidRDefault="007D29DF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967896" w:rsidRPr="00C52C41" w14:paraId="0C6E0513" w14:textId="77777777" w:rsidTr="00957EBC">
        <w:tc>
          <w:tcPr>
            <w:tcW w:w="4680" w:type="dxa"/>
            <w:vAlign w:val="bottom"/>
          </w:tcPr>
          <w:p w14:paraId="2F6D489F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87D82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C7C0239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7896" w:rsidRPr="00C52C41" w14:paraId="44282971" w14:textId="77777777" w:rsidTr="00957EBC">
        <w:tc>
          <w:tcPr>
            <w:tcW w:w="4680" w:type="dxa"/>
          </w:tcPr>
          <w:p w14:paraId="73C55E80" w14:textId="60E07169" w:rsidR="00967896" w:rsidRPr="00C52C41" w:rsidRDefault="00967896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6F33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75C741F8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vAlign w:val="bottom"/>
          </w:tcPr>
          <w:p w14:paraId="783AAF77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A697A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  <w:vAlign w:val="bottom"/>
          </w:tcPr>
          <w:p w14:paraId="535D7A42" w14:textId="77777777" w:rsidR="00967896" w:rsidRPr="00C52C41" w:rsidRDefault="00967896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11E4187C" w14:textId="77777777" w:rsidTr="00957EBC">
        <w:tc>
          <w:tcPr>
            <w:tcW w:w="4680" w:type="dxa"/>
          </w:tcPr>
          <w:p w14:paraId="53CAAA5E" w14:textId="6E675F2D" w:rsidR="00CB0D42" w:rsidRPr="00C52C41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C25CE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90" w:type="dxa"/>
          </w:tcPr>
          <w:p w14:paraId="20F6BB9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</w:tcPr>
          <w:p w14:paraId="3486F808" w14:textId="541502B4" w:rsidR="00CB0D42" w:rsidRPr="00B2408A" w:rsidRDefault="00CE0D5A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20,008</w:t>
            </w:r>
          </w:p>
        </w:tc>
        <w:tc>
          <w:tcPr>
            <w:tcW w:w="270" w:type="dxa"/>
            <w:vAlign w:val="bottom"/>
          </w:tcPr>
          <w:p w14:paraId="38E6078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6BBB777E" w14:textId="01FD60FD" w:rsidR="00CB0D42" w:rsidRPr="00B2408A" w:rsidRDefault="00F800F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23,721</w:t>
            </w:r>
          </w:p>
        </w:tc>
      </w:tr>
      <w:tr w:rsidR="00CB0D42" w:rsidRPr="00A5300F" w14:paraId="7D48313F" w14:textId="77777777" w:rsidTr="00957EBC">
        <w:tc>
          <w:tcPr>
            <w:tcW w:w="4680" w:type="dxa"/>
          </w:tcPr>
          <w:p w14:paraId="689658EB" w14:textId="77777777" w:rsidR="00CB0D42" w:rsidRPr="00A5300F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ADE1652" w14:textId="77777777" w:rsidR="00CB0D42" w:rsidRPr="00A5300F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shd w:val="clear" w:color="auto" w:fill="auto"/>
          </w:tcPr>
          <w:p w14:paraId="650B37A8" w14:textId="4F5F5844" w:rsidR="00CB0D42" w:rsidRPr="00A5300F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A630936" w14:textId="77777777" w:rsidR="00CB0D42" w:rsidRPr="00A5300F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</w:tcPr>
          <w:p w14:paraId="44654D02" w14:textId="5F11F7E1" w:rsidR="00CB0D42" w:rsidRPr="00A5300F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  <w:tab w:val="decimal" w:pos="1413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B0D42" w:rsidRPr="00C52C41" w14:paraId="6CEF4098" w14:textId="77777777" w:rsidTr="00957EBC">
        <w:tc>
          <w:tcPr>
            <w:tcW w:w="4680" w:type="dxa"/>
          </w:tcPr>
          <w:p w14:paraId="768BFC53" w14:textId="77777777" w:rsidR="00CB0D42" w:rsidRPr="00C52C41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35BED9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</w:tcPr>
          <w:p w14:paraId="28B6BA5C" w14:textId="77777777" w:rsidR="00CB0D42" w:rsidRPr="00B2408A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822AF" w14:textId="77777777" w:rsidR="00CB0D42" w:rsidRPr="00B240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9F73D17" w14:textId="77777777" w:rsidR="00CB0D42" w:rsidRPr="00B2408A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16840D93" w14:textId="77777777" w:rsidTr="00957EBC">
        <w:tc>
          <w:tcPr>
            <w:tcW w:w="4680" w:type="dxa"/>
          </w:tcPr>
          <w:p w14:paraId="318DEBA0" w14:textId="77777777" w:rsidR="00CB0D42" w:rsidRPr="00C52C41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</w:tcPr>
          <w:p w14:paraId="2C951BE3" w14:textId="4A5C4DFA" w:rsidR="00CB0D42" w:rsidRPr="00C52C41" w:rsidRDefault="00CB0D42" w:rsidP="00184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6F5BA73B" w14:textId="3E518488" w:rsidR="00CB0D42" w:rsidRPr="00B2408A" w:rsidRDefault="00CE0D5A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(14,658)</w:t>
            </w:r>
          </w:p>
        </w:tc>
        <w:tc>
          <w:tcPr>
            <w:tcW w:w="270" w:type="dxa"/>
            <w:vAlign w:val="bottom"/>
          </w:tcPr>
          <w:p w14:paraId="2A2B857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62ACB40C" w14:textId="447C88A0" w:rsidR="00CB0D42" w:rsidRPr="00B2408A" w:rsidRDefault="00F800F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</w:tr>
      <w:tr w:rsidR="00CB0D42" w:rsidRPr="00C52C41" w14:paraId="286CA812" w14:textId="77777777" w:rsidTr="00957EBC">
        <w:tc>
          <w:tcPr>
            <w:tcW w:w="4680" w:type="dxa"/>
          </w:tcPr>
          <w:p w14:paraId="63097261" w14:textId="77777777" w:rsidR="00CB0D42" w:rsidRPr="00C52C41" w:rsidRDefault="00CB0D42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C75D2FE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4F2C5FB8" w14:textId="75808901" w:rsidR="00CB0D42" w:rsidRPr="00B2408A" w:rsidRDefault="00F800F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5,350</w:t>
            </w:r>
          </w:p>
        </w:tc>
        <w:tc>
          <w:tcPr>
            <w:tcW w:w="270" w:type="dxa"/>
            <w:vAlign w:val="bottom"/>
          </w:tcPr>
          <w:p w14:paraId="74610303" w14:textId="77777777" w:rsidR="00CB0D42" w:rsidRPr="00B2408A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48BD7CE1" w14:textId="047E46D2" w:rsidR="00CB0D42" w:rsidRPr="00B2408A" w:rsidRDefault="00F800F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25,138</w:t>
            </w:r>
          </w:p>
        </w:tc>
      </w:tr>
    </w:tbl>
    <w:p w14:paraId="4EADEBCD" w14:textId="77777777" w:rsidR="003A4268" w:rsidRDefault="003A4268" w:rsidP="00F7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156A974" w14:textId="77777777" w:rsidR="004E2EFC" w:rsidRDefault="004E2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787654" w14:textId="2EEFD1F6" w:rsidR="00F74941" w:rsidRPr="00C52C41" w:rsidRDefault="00F74941" w:rsidP="0023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4"/>
          <w:szCs w:val="24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076072C6" w14:textId="77777777" w:rsidR="00F74941" w:rsidRPr="004E2EFC" w:rsidRDefault="00F74941" w:rsidP="00F74941">
      <w:pPr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FF075F" w:rsidRPr="00C52C41" w14:paraId="100E2C37" w14:textId="77777777" w:rsidTr="00851A86">
        <w:trPr>
          <w:tblHeader/>
        </w:trPr>
        <w:tc>
          <w:tcPr>
            <w:tcW w:w="2628" w:type="dxa"/>
          </w:tcPr>
          <w:p w14:paraId="3C1EDA8B" w14:textId="77777777" w:rsidR="00FF075F" w:rsidRDefault="007D29DF" w:rsidP="0023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F001186" w14:textId="64F0FDC7" w:rsidR="007D29DF" w:rsidRPr="00C52C41" w:rsidRDefault="007D29DF" w:rsidP="0048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 30 มิถุนายน</w:t>
            </w:r>
          </w:p>
        </w:tc>
        <w:tc>
          <w:tcPr>
            <w:tcW w:w="3240" w:type="dxa"/>
            <w:gridSpan w:val="5"/>
          </w:tcPr>
          <w:p w14:paraId="415E9C65" w14:textId="77777777" w:rsidR="007D29DF" w:rsidRDefault="007D29D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AD2F26" w14:textId="0C44AAF1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5A5A90">
              <w:rPr>
                <w:rFonts w:ascii="Angsana New" w:hAnsi="Angsana New"/>
                <w:sz w:val="26"/>
                <w:szCs w:val="26"/>
              </w:rPr>
              <w:t>6</w:t>
            </w:r>
            <w:r w:rsidR="00CB0D4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EF6AD2E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293CDCB4" w14:textId="77777777" w:rsidR="007D29DF" w:rsidRDefault="007D29D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85E9886" w14:textId="65A2950C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967896">
              <w:rPr>
                <w:rFonts w:ascii="Angsana New" w:hAnsi="Angsana New"/>
                <w:sz w:val="26"/>
                <w:szCs w:val="26"/>
              </w:rPr>
              <w:t>6</w:t>
            </w:r>
            <w:r w:rsidR="00CB0D4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F52417" w:rsidRPr="00C52C41" w14:paraId="630312F9" w14:textId="77777777" w:rsidTr="00851A86">
        <w:trPr>
          <w:tblHeader/>
        </w:trPr>
        <w:tc>
          <w:tcPr>
            <w:tcW w:w="2628" w:type="dxa"/>
          </w:tcPr>
          <w:p w14:paraId="7B92F7A4" w14:textId="77777777" w:rsidR="00F52417" w:rsidRDefault="00F52417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50333873" w14:textId="77777777" w:rsidR="00F52417" w:rsidRDefault="00F5241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0986F1" w14:textId="77777777" w:rsidR="00F52417" w:rsidRPr="00C52C41" w:rsidRDefault="00F52417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008AAC5D" w14:textId="1E3723FB" w:rsidR="00F52417" w:rsidRDefault="00F5241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(ไม่ได้ตรวจสอบ)</w:t>
            </w:r>
          </w:p>
        </w:tc>
      </w:tr>
      <w:tr w:rsidR="003A4268" w:rsidRPr="00C52C41" w14:paraId="06C18E90" w14:textId="77777777" w:rsidTr="00851A86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2628" w:type="dxa"/>
          </w:tcPr>
          <w:p w14:paraId="20CB1D15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278566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355A9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7E05593" w14:textId="7870BE97" w:rsidR="003A4268" w:rsidRPr="00C52C41" w:rsidRDefault="00D15943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243FCDA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C0828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7A5CB4EE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9615A1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05C8B568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FE40A2E" w14:textId="7B702ED9" w:rsidR="003A4268" w:rsidRPr="00C52C41" w:rsidRDefault="007E43B2" w:rsidP="003D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A6777C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E6AEAE1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3A4268" w:rsidRPr="00C52C41" w14:paraId="579435FD" w14:textId="77777777" w:rsidTr="00851A86">
        <w:tblPrEx>
          <w:tblBorders>
            <w:bottom w:val="single" w:sz="4" w:space="0" w:color="auto"/>
          </w:tblBorders>
        </w:tblPrEx>
        <w:trPr>
          <w:trHeight w:val="362"/>
          <w:tblHeader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4A86CF1A" w14:textId="77777777" w:rsidR="003A4268" w:rsidRPr="005A0BD1" w:rsidRDefault="003A4268" w:rsidP="003A426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C3F96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943BFE7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725F8CD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6C6C24A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218675B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7D41B2B2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C71500D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218D72C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E035B4D" w14:textId="4ED06489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1D241D0" w14:textId="77777777" w:rsidR="003A4268" w:rsidRPr="00C52C4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A3392D0" w14:textId="77777777" w:rsidR="003A4268" w:rsidRPr="005A0BD1" w:rsidRDefault="003A4268" w:rsidP="003A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3D5384" w:rsidRPr="00C52C41" w14:paraId="60845909" w14:textId="77777777" w:rsidTr="00851A86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6BE8117C" w14:textId="77777777" w:rsidR="003D5384" w:rsidRDefault="003D5384" w:rsidP="003D538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40F3B570" w14:textId="77777777" w:rsidR="003D5384" w:rsidRPr="00C52C41" w:rsidRDefault="003D5384" w:rsidP="003D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C45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4B39CA" w:rsidRPr="00C52C41" w14:paraId="45D793A3" w14:textId="77777777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14:paraId="3729D62C" w14:textId="2928DFE0" w:rsidR="004B39CA" w:rsidRPr="00C52C41" w:rsidRDefault="00DB0ACC" w:rsidP="00237C0A">
            <w:pPr>
              <w:tabs>
                <w:tab w:val="clear" w:pos="227"/>
              </w:tabs>
              <w:ind w:left="253" w:hanging="25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  <w:r w:rsidR="00170172"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จากการแปลงค่าหน่วยงาน</w:t>
            </w:r>
            <w:r w:rsidR="00575029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A2A94" w14:textId="6628FE3A" w:rsidR="004B39CA" w:rsidRDefault="00735376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4C61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EEC31" w14:textId="229514CD" w:rsidR="004B39CA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C81486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85B47" w14:textId="484B92AD" w:rsidR="004B39CA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2A3B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F4CB2" w14:textId="2C49BF7C" w:rsidR="004B39CA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9DF86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F0937" w14:textId="2AD0DE97" w:rsidR="004B39CA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216A9B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39E2B" w14:textId="086C759F" w:rsidR="004B39CA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39CA" w:rsidRPr="00C52C41" w14:paraId="14709369" w14:textId="77777777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14:paraId="7178742D" w14:textId="2C805EA1" w:rsidR="004B39CA" w:rsidRPr="00C52C41" w:rsidRDefault="00DB0ACC" w:rsidP="00237C0A">
            <w:pPr>
              <w:tabs>
                <w:tab w:val="clear" w:pos="227"/>
                <w:tab w:val="clear" w:pos="454"/>
              </w:tabs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B0ACC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D809A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DB0ACC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0DC8DA" w14:textId="5CFBEE2B" w:rsidR="004B39CA" w:rsidRPr="00C6686E" w:rsidRDefault="00735376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DF1940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8A615" w14:textId="6A3C54FF" w:rsidR="004B39CA" w:rsidRPr="00C6686E" w:rsidRDefault="0073537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685AF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762EFC" w14:textId="58AEDFD9" w:rsidR="004B39CA" w:rsidRPr="00C6686E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(739)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F56C69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CE384" w14:textId="612A0A28" w:rsidR="004B39CA" w:rsidRPr="00C6686E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(6,206)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C123F5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4226" w14:textId="6DA1373A" w:rsidR="004B39CA" w:rsidRPr="00C6686E" w:rsidRDefault="0073537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F84F8" w14:textId="77777777" w:rsidR="004B39CA" w:rsidRPr="00C6686E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CFDC7" w14:textId="7544EAD5" w:rsidR="004B39CA" w:rsidRPr="00C6686E" w:rsidRDefault="0073537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(4,965)</w:t>
            </w:r>
          </w:p>
        </w:tc>
      </w:tr>
      <w:tr w:rsidR="004B39CA" w:rsidRPr="00C52C41" w14:paraId="6E97CC29" w14:textId="77777777" w:rsidTr="00BB7488">
        <w:tblPrEx>
          <w:tblBorders>
            <w:bottom w:val="single" w:sz="4" w:space="0" w:color="auto"/>
          </w:tblBorders>
        </w:tblPrEx>
        <w:tc>
          <w:tcPr>
            <w:tcW w:w="2628" w:type="dxa"/>
            <w:tcBorders>
              <w:bottom w:val="nil"/>
            </w:tcBorders>
            <w:shd w:val="clear" w:color="auto" w:fill="auto"/>
          </w:tcPr>
          <w:p w14:paraId="1F005536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1CBA3" w14:textId="6A74EC2B" w:rsidR="004B39CA" w:rsidRPr="00211E91" w:rsidRDefault="00735376" w:rsidP="0054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(1,082)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7E0FF3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687C3" w14:textId="4278EB14" w:rsidR="004B39CA" w:rsidRPr="00A32546" w:rsidRDefault="0073537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031D4E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80E87" w14:textId="50044E47" w:rsidR="004B39CA" w:rsidRPr="00211E91" w:rsidRDefault="007D48B7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735376">
              <w:rPr>
                <w:rFonts w:ascii="Angsana New" w:hAnsi="Angsana New"/>
                <w:b/>
                <w:bCs/>
                <w:sz w:val="26"/>
                <w:szCs w:val="26"/>
              </w:rPr>
              <w:t>897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23F09" w14:textId="6EC104BD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92EFB" w14:textId="72686AAA" w:rsidR="004B39CA" w:rsidRPr="00211E91" w:rsidRDefault="00735376" w:rsidP="0073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(6,206)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6C56E8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EE8B5" w14:textId="4EBB7460" w:rsidR="004B39CA" w:rsidRPr="00211E91" w:rsidRDefault="0073537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424D48" w14:textId="77777777" w:rsidR="004B39CA" w:rsidRPr="00211E91" w:rsidRDefault="004B39CA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BA1B6" w14:textId="64E523C2" w:rsidR="004B39CA" w:rsidRPr="00211E91" w:rsidRDefault="00735376" w:rsidP="004B3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(4,965)</w:t>
            </w:r>
          </w:p>
        </w:tc>
      </w:tr>
    </w:tbl>
    <w:p w14:paraId="4EE9F352" w14:textId="77777777" w:rsidR="00C03E7E" w:rsidRPr="004E2EFC" w:rsidRDefault="00C03E7E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D6214D" w14:textId="77777777" w:rsidR="00F74941" w:rsidRDefault="00D47FE8" w:rsidP="0023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74941"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14:paraId="57C85DE3" w14:textId="77777777" w:rsidR="00FD6141" w:rsidRPr="004E2EFC" w:rsidRDefault="00FD6141" w:rsidP="00D4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242"/>
        <w:gridCol w:w="236"/>
        <w:gridCol w:w="1076"/>
        <w:gridCol w:w="236"/>
        <w:gridCol w:w="1339"/>
      </w:tblGrid>
      <w:tr w:rsidR="00FF075F" w:rsidRPr="00C52C41" w14:paraId="56E8251F" w14:textId="77777777" w:rsidTr="000836F3">
        <w:tc>
          <w:tcPr>
            <w:tcW w:w="3870" w:type="dxa"/>
          </w:tcPr>
          <w:p w14:paraId="695E391E" w14:textId="48BC4C41" w:rsidR="00FF075F" w:rsidRPr="00F52417" w:rsidRDefault="00F52417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1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D809AB" w:rsidRPr="001B1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1B1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48" w:type="dxa"/>
            <w:gridSpan w:val="3"/>
          </w:tcPr>
          <w:p w14:paraId="5EC22437" w14:textId="4DDA9D13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5A5A90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6CB206E2" w:rsidR="00FF075F" w:rsidRPr="00C52C41" w:rsidRDefault="00FF075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967896">
              <w:rPr>
                <w:rFonts w:ascii="Angsana New" w:hAnsi="Angsana New"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2417" w:rsidRPr="00C52C41" w14:paraId="3B54F90F" w14:textId="77777777" w:rsidTr="000836F3">
        <w:tc>
          <w:tcPr>
            <w:tcW w:w="3870" w:type="dxa"/>
          </w:tcPr>
          <w:p w14:paraId="36D09D61" w14:textId="77777777" w:rsidR="00F52417" w:rsidRPr="00C52C41" w:rsidRDefault="00F52417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48" w:type="dxa"/>
            <w:gridSpan w:val="3"/>
          </w:tcPr>
          <w:p w14:paraId="7C32669B" w14:textId="77777777" w:rsidR="00F52417" w:rsidRDefault="00F5241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973661" w14:textId="77777777" w:rsidR="00F52417" w:rsidRPr="00C52C41" w:rsidRDefault="00F52417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80DFAA3" w14:textId="574B77DA" w:rsidR="00F52417" w:rsidRDefault="00F5241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FF075F" w:rsidRPr="00C52C41" w14:paraId="179D9ED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D42" w:rsidRPr="00C52C41" w14:paraId="069A75CE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3624866" w14:textId="36CDDB89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3C70625A" w:rsidR="00CB0D42" w:rsidRPr="00C52C41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75,61</w:t>
            </w:r>
            <w:r w:rsidR="00C25CE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576DC5FB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66DF596E" w:rsidR="00CB0D42" w:rsidRPr="00C52C41" w:rsidRDefault="00F3079F" w:rsidP="00276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163,040</w:t>
            </w:r>
          </w:p>
        </w:tc>
      </w:tr>
      <w:tr w:rsidR="00CB0D42" w:rsidRPr="00C52C41" w14:paraId="4F74930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EA611B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2831A3C8" w:rsidR="00CB0D42" w:rsidRPr="00F9458A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2A902869" w:rsidR="00CB0D42" w:rsidRPr="00F9458A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15,123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2F3025BA" w:rsidR="00CB0D42" w:rsidRPr="00F9458A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7E93141C" w:rsidR="00CB0D42" w:rsidRPr="00F9458A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32,608</w:t>
            </w:r>
          </w:p>
        </w:tc>
      </w:tr>
      <w:tr w:rsidR="00CB0D42" w:rsidRPr="00C52C41" w14:paraId="6C2648CB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639E9D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36CC6C3E" w14:textId="2C9943EA" w:rsidR="00CB0D42" w:rsidRPr="00F9458A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079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615486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1A00E634" w:rsidR="00CB0D42" w:rsidRPr="00F9458A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(6,297)</w:t>
            </w:r>
          </w:p>
        </w:tc>
        <w:tc>
          <w:tcPr>
            <w:tcW w:w="236" w:type="dxa"/>
          </w:tcPr>
          <w:p w14:paraId="205B842C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0C2336A3" w:rsidR="00CB0D42" w:rsidRPr="00F9458A" w:rsidRDefault="00CB0D42" w:rsidP="00957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079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74795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59074B89" w:rsidR="00CB0D42" w:rsidRPr="00F9458A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(6,480)</w:t>
            </w:r>
          </w:p>
        </w:tc>
      </w:tr>
      <w:tr w:rsidR="00CB0D42" w:rsidRPr="00C52C41" w14:paraId="216C9875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3C3781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598AC360" w:rsidR="00CB0D42" w:rsidRPr="00C52C41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C1E3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D3FD5CE" w14:textId="62351CC7" w:rsidR="00CB0D42" w:rsidRPr="00680149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(360)</w:t>
            </w:r>
          </w:p>
        </w:tc>
        <w:tc>
          <w:tcPr>
            <w:tcW w:w="236" w:type="dxa"/>
            <w:shd w:val="clear" w:color="auto" w:fill="auto"/>
          </w:tcPr>
          <w:p w14:paraId="14FA3806" w14:textId="77777777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E43FF24" w14:textId="5E1F6A16" w:rsidR="00CB0D42" w:rsidRPr="00680149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801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9FF46C" w14:textId="77777777" w:rsidR="00CB0D42" w:rsidRPr="0068014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2070C61A" w14:textId="7F9D6F72" w:rsidR="00CB0D42" w:rsidRPr="00680149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(365)</w:t>
            </w:r>
          </w:p>
        </w:tc>
      </w:tr>
      <w:tr w:rsidR="00CB0D42" w:rsidRPr="00C52C41" w14:paraId="40453D3B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5E217F24" w14:textId="37514191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46178296" w14:textId="3B761237" w:rsidR="00CB0D42" w:rsidRPr="00C52C41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F98DA9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BC45B8" w14:textId="7E212236" w:rsidR="00CB0D42" w:rsidRPr="00F9458A" w:rsidRDefault="00043B8A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14:paraId="4FCB559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9F996F" w14:textId="0995A417" w:rsidR="00CB0D42" w:rsidRPr="00F9458A" w:rsidRDefault="00CB0D42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CE22C5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618CB8A" w14:textId="2AA8A041" w:rsidR="00CB0D42" w:rsidRPr="00F9458A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</w:tr>
      <w:tr w:rsidR="00CB0D42" w:rsidRPr="00C52C41" w14:paraId="5AA28F6E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FAA075D" w14:textId="369613DA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</w:t>
            </w:r>
            <w:r w:rsidR="0091698F">
              <w:rPr>
                <w:rFonts w:ascii="Angsana New" w:hAnsi="Angsana New" w:hint="cs"/>
                <w:sz w:val="30"/>
                <w:szCs w:val="30"/>
                <w:cs/>
              </w:rPr>
              <w:t>มีสิทธิ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หักได้เพิ่ม</w:t>
            </w:r>
          </w:p>
        </w:tc>
        <w:tc>
          <w:tcPr>
            <w:tcW w:w="1170" w:type="dxa"/>
          </w:tcPr>
          <w:p w14:paraId="38E96D20" w14:textId="3DE1ED3D" w:rsidR="00CB0D42" w:rsidRDefault="00330CF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079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E0C45A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7D9207C" w14:textId="63AAB119" w:rsidR="00CB0D42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043B8A">
              <w:rPr>
                <w:rFonts w:ascii="Angsana New" w:hAnsi="Angsana New"/>
                <w:sz w:val="30"/>
                <w:szCs w:val="30"/>
              </w:rPr>
              <w:t>378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C028F7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9F03F21" w14:textId="7F6AA941" w:rsidR="00CB0D42" w:rsidRDefault="00CB0D42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70B2C60D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564E499" w14:textId="44E489C1" w:rsidR="00CB0D42" w:rsidRDefault="00F3079F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(1,069)</w:t>
            </w:r>
          </w:p>
        </w:tc>
      </w:tr>
      <w:tr w:rsidR="00BC1F56" w:rsidRPr="00C52C41" w14:paraId="54DE94B4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F4846AA" w14:textId="41372FE6" w:rsidR="00BC1F56" w:rsidRPr="00C52C41" w:rsidRDefault="00DA5355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CBB48F" w14:textId="7E8C6DEF" w:rsidR="00BC1F56" w:rsidRDefault="00DA535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6BDAB2C1" w14:textId="77777777" w:rsidR="00BC1F56" w:rsidRPr="00F9458A" w:rsidRDefault="00BC1F5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0088A07" w14:textId="041BFF77" w:rsidR="00BC1F56" w:rsidRDefault="00DA5355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5,350</w:t>
            </w:r>
          </w:p>
        </w:tc>
        <w:tc>
          <w:tcPr>
            <w:tcW w:w="236" w:type="dxa"/>
            <w:tcBorders>
              <w:bottom w:val="nil"/>
            </w:tcBorders>
          </w:tcPr>
          <w:p w14:paraId="22A40862" w14:textId="77777777" w:rsidR="00BC1F56" w:rsidRPr="00F9458A" w:rsidRDefault="00BC1F5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9E26947" w14:textId="67D9A042" w:rsidR="00BC1F56" w:rsidRDefault="00DA5355" w:rsidP="00330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25C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4DED7BD2" w14:textId="77777777" w:rsidR="00BC1F56" w:rsidRPr="00F9458A" w:rsidRDefault="00BC1F56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AB3F584" w14:textId="18D34ADE" w:rsidR="00BC1F56" w:rsidRDefault="00DA5355" w:rsidP="00F30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25,138</w:t>
            </w:r>
          </w:p>
        </w:tc>
      </w:tr>
    </w:tbl>
    <w:p w14:paraId="6BCCE1E1" w14:textId="77777777" w:rsidR="00F3079F" w:rsidRDefault="00F3079F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E28FD5" w14:textId="77777777" w:rsidR="004E2EFC" w:rsidRDefault="004E2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A2FBA2D" w14:textId="27E4C7C9" w:rsidR="00C7187D" w:rsidRDefault="000B4CAB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D809AB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C7187D" w:rsidRPr="00C52C41">
        <w:rPr>
          <w:rFonts w:ascii="Angsana New" w:hAnsi="Angsana New"/>
          <w:b/>
          <w:bCs/>
          <w:sz w:val="30"/>
          <w:szCs w:val="30"/>
        </w:rPr>
        <w:tab/>
      </w:r>
      <w:r w:rsidR="00C7187D" w:rsidRPr="00F935F5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82F6744" w14:textId="77777777" w:rsidR="00C56428" w:rsidRPr="00E76E03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4063355" w14:textId="1F192098" w:rsidR="000B2667" w:rsidRDefault="00C7187D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212542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63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63FCB">
        <w:rPr>
          <w:rFonts w:ascii="Angsana New" w:hAnsi="Angsana New"/>
          <w:sz w:val="30"/>
          <w:szCs w:val="30"/>
        </w:rPr>
        <w:t>3</w:t>
      </w:r>
      <w:r w:rsidR="007C7A15">
        <w:rPr>
          <w:rFonts w:ascii="Angsana New" w:hAnsi="Angsana New" w:hint="cs"/>
          <w:sz w:val="30"/>
          <w:szCs w:val="30"/>
          <w:cs/>
        </w:rPr>
        <w:t>0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7C7A15">
        <w:rPr>
          <w:rFonts w:ascii="Angsana New" w:hAnsi="Angsana New" w:hint="cs"/>
          <w:sz w:val="30"/>
          <w:szCs w:val="30"/>
          <w:cs/>
        </w:rPr>
        <w:t>มิถุนายน</w:t>
      </w:r>
      <w:r w:rsidR="00FF075F">
        <w:rPr>
          <w:rFonts w:ascii="Angsana New" w:hAnsi="Angsana New" w:hint="cs"/>
          <w:sz w:val="30"/>
          <w:szCs w:val="30"/>
          <w:cs/>
        </w:rPr>
        <w:t xml:space="preserve"> </w:t>
      </w:r>
      <w:r w:rsidR="00063FCB">
        <w:rPr>
          <w:rFonts w:ascii="Angsana New" w:hAnsi="Angsana New"/>
          <w:sz w:val="30"/>
          <w:szCs w:val="30"/>
        </w:rPr>
        <w:t>256</w:t>
      </w:r>
      <w:r w:rsidR="00CB0D42">
        <w:rPr>
          <w:rFonts w:ascii="Angsana New" w:hAnsi="Angsana New"/>
          <w:sz w:val="30"/>
          <w:szCs w:val="30"/>
        </w:rPr>
        <w:t>2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="00FF07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3FCB">
        <w:rPr>
          <w:rFonts w:ascii="Angsana New" w:hAnsi="Angsana New"/>
          <w:sz w:val="30"/>
          <w:szCs w:val="30"/>
        </w:rPr>
        <w:t>256</w:t>
      </w:r>
      <w:r w:rsidR="00CB0D42">
        <w:rPr>
          <w:rFonts w:ascii="Angsana New" w:hAnsi="Angsana New"/>
          <w:sz w:val="30"/>
          <w:szCs w:val="30"/>
        </w:rPr>
        <w:t>1</w:t>
      </w:r>
      <w:r w:rsidR="005A5A90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C25CE8">
        <w:rPr>
          <w:rFonts w:ascii="Angsana New" w:hAnsi="Angsana New" w:hint="cs"/>
          <w:sz w:val="30"/>
          <w:szCs w:val="30"/>
          <w:cs/>
        </w:rPr>
        <w:t>งวด</w:t>
      </w:r>
      <w:r w:rsidR="00212542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ที่เป็นส่วนของผู้ถือหุ้นของบริษัทและจำนวนหุ้นสามัญที่ออกจำหน่ายแล้ว</w:t>
      </w:r>
      <w:r w:rsidR="006F3357">
        <w:rPr>
          <w:rFonts w:ascii="Angsana New" w:hAnsi="Angsana New" w:hint="cs"/>
          <w:sz w:val="30"/>
          <w:szCs w:val="30"/>
          <w:cs/>
        </w:rPr>
        <w:t>ใน</w:t>
      </w:r>
      <w:r w:rsidRPr="00C52C41">
        <w:rPr>
          <w:rFonts w:ascii="Angsana New" w:hAnsi="Angsana New"/>
          <w:sz w:val="30"/>
          <w:szCs w:val="30"/>
          <w:cs/>
        </w:rPr>
        <w:t>ระหว่าง</w:t>
      </w:r>
      <w:r w:rsidR="00D809AB">
        <w:rPr>
          <w:rFonts w:ascii="Angsana New" w:hAnsi="Angsana New" w:hint="cs"/>
          <w:sz w:val="30"/>
          <w:szCs w:val="30"/>
          <w:cs/>
        </w:rPr>
        <w:t>งวด</w:t>
      </w:r>
      <w:r w:rsidRPr="00C52C41">
        <w:rPr>
          <w:rFonts w:ascii="Angsana New" w:hAnsi="Angsana New"/>
          <w:sz w:val="30"/>
          <w:szCs w:val="30"/>
          <w:cs/>
        </w:rPr>
        <w:t>โดยแสดงการคำนวณ</w:t>
      </w:r>
      <w:r w:rsidR="00D809AB">
        <w:rPr>
          <w:rFonts w:ascii="Angsana New" w:hAnsi="Angsana New"/>
          <w:sz w:val="30"/>
          <w:szCs w:val="30"/>
          <w:cs/>
        </w:rPr>
        <w:br/>
      </w:r>
      <w:r w:rsidR="006F3357">
        <w:rPr>
          <w:rFonts w:ascii="Angsana New" w:hAnsi="Angsana New" w:hint="cs"/>
          <w:sz w:val="30"/>
          <w:szCs w:val="30"/>
          <w:cs/>
        </w:rPr>
        <w:t>ได้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5630C51E" w14:textId="77777777" w:rsidR="00C56428" w:rsidRPr="00E76E03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3"/>
        <w:gridCol w:w="1619"/>
        <w:gridCol w:w="237"/>
        <w:gridCol w:w="1565"/>
      </w:tblGrid>
      <w:tr w:rsidR="0018058D" w:rsidRPr="001C3563" w14:paraId="5D2C3B81" w14:textId="77777777" w:rsidTr="007A1819">
        <w:tc>
          <w:tcPr>
            <w:tcW w:w="3155" w:type="pct"/>
          </w:tcPr>
          <w:p w14:paraId="6B84EEEF" w14:textId="69CBD486" w:rsidR="0018058D" w:rsidRPr="00F52417" w:rsidRDefault="00F52417" w:rsidP="0018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873" w:type="pct"/>
          </w:tcPr>
          <w:p w14:paraId="5D0DBC65" w14:textId="17970AD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8" w:type="pct"/>
          </w:tcPr>
          <w:p w14:paraId="73016167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</w:tcPr>
          <w:p w14:paraId="1702B025" w14:textId="26BEF73B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01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52417" w:rsidRPr="001C3563" w14:paraId="7F8C3ED2" w14:textId="77777777" w:rsidTr="007A1819">
        <w:tc>
          <w:tcPr>
            <w:tcW w:w="3155" w:type="pct"/>
          </w:tcPr>
          <w:p w14:paraId="55C9787B" w14:textId="77777777" w:rsidR="00F52417" w:rsidRPr="001C3563" w:rsidRDefault="00F52417" w:rsidP="0018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pct"/>
          </w:tcPr>
          <w:p w14:paraId="2D1FE0C0" w14:textId="77777777" w:rsidR="00F52417" w:rsidRPr="00A601AD" w:rsidRDefault="00F52417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AFDE5F7" w14:textId="77777777" w:rsidR="00F52417" w:rsidRPr="001C3563" w:rsidRDefault="00F52417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pct"/>
          </w:tcPr>
          <w:p w14:paraId="396C01C2" w14:textId="70D8B908" w:rsidR="00F52417" w:rsidRPr="00A601AD" w:rsidRDefault="00F52417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(ไม่ได้ตรวจสอบ)</w:t>
            </w:r>
          </w:p>
        </w:tc>
      </w:tr>
      <w:tr w:rsidR="0018058D" w:rsidRPr="001C3563" w14:paraId="06776042" w14:textId="77777777" w:rsidTr="007A1819">
        <w:tc>
          <w:tcPr>
            <w:tcW w:w="3155" w:type="pct"/>
          </w:tcPr>
          <w:p w14:paraId="04F3A952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2B36005" w14:textId="4AE1A8A0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1C35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8058D" w:rsidRPr="001C3563" w14:paraId="2E2AC67D" w14:textId="77777777" w:rsidTr="007A1819">
        <w:tc>
          <w:tcPr>
            <w:tcW w:w="3155" w:type="pct"/>
          </w:tcPr>
          <w:p w14:paraId="2CB47F8C" w14:textId="59EFB88B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 w:rsidR="00D80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73" w:type="pct"/>
            <w:tcBorders>
              <w:bottom w:val="double" w:sz="4" w:space="0" w:color="auto"/>
            </w:tcBorders>
          </w:tcPr>
          <w:p w14:paraId="7823F55D" w14:textId="10EA5594" w:rsidR="0018058D" w:rsidRPr="001C3563" w:rsidRDefault="00F3079F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70,264</w:t>
            </w:r>
          </w:p>
        </w:tc>
        <w:tc>
          <w:tcPr>
            <w:tcW w:w="128" w:type="pct"/>
          </w:tcPr>
          <w:p w14:paraId="1688E321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bottom w:val="double" w:sz="4" w:space="0" w:color="auto"/>
            </w:tcBorders>
          </w:tcPr>
          <w:p w14:paraId="1C7E23A9" w14:textId="24AF235A" w:rsidR="0018058D" w:rsidRPr="001C3563" w:rsidRDefault="00F3079F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137,902</w:t>
            </w:r>
          </w:p>
        </w:tc>
      </w:tr>
      <w:tr w:rsidR="0018058D" w:rsidRPr="001C3563" w14:paraId="6C4B4D3B" w14:textId="77777777" w:rsidTr="007A1819">
        <w:tc>
          <w:tcPr>
            <w:tcW w:w="3155" w:type="pct"/>
          </w:tcPr>
          <w:p w14:paraId="3A0D76D0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73" w:type="pct"/>
            <w:tcBorders>
              <w:top w:val="double" w:sz="4" w:space="0" w:color="auto"/>
              <w:bottom w:val="double" w:sz="4" w:space="0" w:color="auto"/>
            </w:tcBorders>
          </w:tcPr>
          <w:p w14:paraId="0B7214CA" w14:textId="4BF387AF" w:rsidR="0018058D" w:rsidRPr="001C3563" w:rsidRDefault="00F3079F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128" w:type="pct"/>
          </w:tcPr>
          <w:p w14:paraId="32943FDB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double" w:sz="4" w:space="0" w:color="auto"/>
              <w:bottom w:val="double" w:sz="4" w:space="0" w:color="auto"/>
            </w:tcBorders>
          </w:tcPr>
          <w:p w14:paraId="7C62906B" w14:textId="3BB1F8CC" w:rsidR="0018058D" w:rsidRPr="001C3563" w:rsidRDefault="00F3079F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1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</w:tr>
      <w:tr w:rsidR="0018058D" w:rsidRPr="001C3563" w14:paraId="6AA17A8F" w14:textId="77777777" w:rsidTr="007A1819">
        <w:tc>
          <w:tcPr>
            <w:tcW w:w="3155" w:type="pct"/>
          </w:tcPr>
          <w:p w14:paraId="1FDED416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pct"/>
            <w:tcBorders>
              <w:top w:val="double" w:sz="4" w:space="0" w:color="auto"/>
            </w:tcBorders>
          </w:tcPr>
          <w:p w14:paraId="3AA5ACF9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0E9A22E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1DFF6A66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058D" w:rsidRPr="001C3563" w14:paraId="54AC2850" w14:textId="77777777" w:rsidTr="007A1819">
        <w:tc>
          <w:tcPr>
            <w:tcW w:w="3155" w:type="pct"/>
          </w:tcPr>
          <w:p w14:paraId="4FE7AB6F" w14:textId="075320FB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5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C35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873" w:type="pct"/>
            <w:tcBorders>
              <w:bottom w:val="double" w:sz="4" w:space="0" w:color="auto"/>
            </w:tcBorders>
          </w:tcPr>
          <w:p w14:paraId="5A64A52A" w14:textId="5253368D" w:rsidR="0018058D" w:rsidRPr="001C3563" w:rsidRDefault="00F3079F" w:rsidP="00F30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1.21</w:t>
            </w:r>
          </w:p>
        </w:tc>
        <w:tc>
          <w:tcPr>
            <w:tcW w:w="128" w:type="pct"/>
          </w:tcPr>
          <w:p w14:paraId="622112CC" w14:textId="77777777" w:rsidR="0018058D" w:rsidRPr="001C3563" w:rsidRDefault="0018058D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5" w:type="pct"/>
            <w:tcBorders>
              <w:bottom w:val="double" w:sz="4" w:space="0" w:color="auto"/>
            </w:tcBorders>
          </w:tcPr>
          <w:p w14:paraId="29DB1472" w14:textId="5E81FC1B" w:rsidR="0018058D" w:rsidRPr="001C3563" w:rsidRDefault="00F3079F" w:rsidP="0018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2.38</w:t>
            </w:r>
          </w:p>
        </w:tc>
      </w:tr>
    </w:tbl>
    <w:p w14:paraId="6470EFD2" w14:textId="77777777" w:rsidR="00C56428" w:rsidRPr="000B15F8" w:rsidRDefault="00C56428" w:rsidP="00C5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15EA58" w14:textId="0D918279" w:rsidR="006B4DD5" w:rsidRPr="00C52C41" w:rsidRDefault="000B4CAB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D0397B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3CDE730" w14:textId="77777777" w:rsidR="00BF30C0" w:rsidRPr="000B15F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F72385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8746184" w14:textId="77777777" w:rsidR="00BF30C0" w:rsidRPr="003C5BB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EC59712" w14:textId="3F91401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</w:t>
      </w:r>
      <w:r w:rsidR="003C7537">
        <w:rPr>
          <w:rFonts w:ascii="Angsana New" w:hAnsi="Angsana New" w:hint="cs"/>
          <w:sz w:val="30"/>
          <w:szCs w:val="30"/>
          <w:cs/>
        </w:rPr>
        <w:t>เงิน</w:t>
      </w:r>
      <w:r w:rsidR="00842CD2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C52C41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14:paraId="0F97CEE5" w14:textId="77777777" w:rsidR="003D4E37" w:rsidRPr="003C5BB8" w:rsidRDefault="003D4E3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B9EA5AA" w14:textId="7E8E6343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14:paraId="1A0F3BD6" w14:textId="77777777" w:rsidR="00BF30C0" w:rsidRPr="003C5BB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349487" w14:textId="7FA5F121" w:rsidR="006B4DD5" w:rsidRPr="00C52C41" w:rsidRDefault="006B4DD5" w:rsidP="0084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นโยบายของคณะกรรมการคือการดำรงฐานเงินลงทุนที่แข็งแกร่งเพื่อรักษาความเชื่อมั่นของผู้ลงทุน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เจ้าหนี้ และตลาดและเพื่อการดำเนินงานทางธุรกิจอย่างต่อเนื่องในอนาคต คณะกรรมการ</w:t>
      </w:r>
      <w:r w:rsidR="00842CD2">
        <w:rPr>
          <w:rFonts w:ascii="Angsana New" w:hAnsi="Angsana New" w:hint="cs"/>
          <w:sz w:val="30"/>
          <w:szCs w:val="30"/>
          <w:cs/>
        </w:rPr>
        <w:t>ได้มีการกำกับดูแล</w:t>
      </w:r>
      <w:r w:rsidRPr="00C52C41">
        <w:rPr>
          <w:rFonts w:ascii="Angsana New" w:hAnsi="Angsana New"/>
          <w:sz w:val="30"/>
          <w:szCs w:val="30"/>
          <w:cs/>
        </w:rPr>
        <w:t>ผลตอบแทน</w:t>
      </w:r>
      <w:r w:rsidR="009F6ACF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จากเงินลงทุนและระดับการจ่ายเงินปันผลให้แก่ผู้ถือหุ้นสามัญ</w:t>
      </w:r>
    </w:p>
    <w:p w14:paraId="01A0BA2D" w14:textId="77777777" w:rsidR="0077154D" w:rsidRPr="003C5BB8" w:rsidRDefault="0077154D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2D30CED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5A3E493" w14:textId="77777777" w:rsidR="006B4DD5" w:rsidRPr="003C5BB8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849447" w14:textId="75290651" w:rsidR="006B4DD5" w:rsidRPr="00C52C41" w:rsidRDefault="006B4DD5" w:rsidP="0069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="009F6ACF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ซึ่งส่งผลกระทบต่อการดำเนินงานและกระแสเงินสดของบริษัท บริษัทมีความเสี่ยงด้านอัตราดอกเบี้ยที่เกิดจาก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 xml:space="preserve">เงินกู้ยืม </w:t>
      </w:r>
      <w:r w:rsidRPr="0004557F">
        <w:rPr>
          <w:rFonts w:ascii="Angsana New" w:hAnsi="Angsana New"/>
          <w:sz w:val="30"/>
          <w:szCs w:val="30"/>
          <w:cs/>
        </w:rPr>
        <w:t>(หมายเหตุ</w:t>
      </w:r>
      <w:r w:rsidR="003C753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6917AE" w:rsidRPr="006917A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ที่แสดงเงินลงทุนตามวิธีส่วนได้เสียเพื่อวัตถุประสงค์เฉพาะ</w:t>
      </w:r>
      <w:r w:rsidRPr="0004557F">
        <w:rPr>
          <w:rFonts w:ascii="Angsana New" w:hAnsi="Angsana New"/>
          <w:sz w:val="30"/>
          <w:szCs w:val="30"/>
          <w:cs/>
        </w:rPr>
        <w:t xml:space="preserve">ข้อ </w:t>
      </w:r>
      <w:r w:rsidR="00E30991" w:rsidRPr="0004557F">
        <w:rPr>
          <w:rFonts w:ascii="Angsana New" w:hAnsi="Angsana New"/>
          <w:sz w:val="30"/>
          <w:szCs w:val="30"/>
        </w:rPr>
        <w:t>1</w:t>
      </w:r>
      <w:r w:rsidR="005E1C3D">
        <w:rPr>
          <w:rFonts w:ascii="Angsana New" w:hAnsi="Angsana New" w:hint="cs"/>
          <w:sz w:val="30"/>
          <w:szCs w:val="30"/>
          <w:cs/>
        </w:rPr>
        <w:t>2</w:t>
      </w:r>
      <w:r w:rsidRPr="0004557F">
        <w:rPr>
          <w:rFonts w:ascii="Angsana New" w:hAnsi="Angsana New"/>
          <w:sz w:val="30"/>
          <w:szCs w:val="30"/>
          <w:cs/>
        </w:rPr>
        <w:t>) เนื่องจาก</w:t>
      </w:r>
      <w:r w:rsidRPr="00C52C41">
        <w:rPr>
          <w:rFonts w:ascii="Angsana New" w:hAnsi="Angsana New"/>
          <w:sz w:val="30"/>
          <w:szCs w:val="30"/>
          <w:cs/>
        </w:rPr>
        <w:t>เงินกู้ยื</w:t>
      </w:r>
      <w:r w:rsidR="00E5733B">
        <w:rPr>
          <w:rFonts w:ascii="Angsana New" w:hAnsi="Angsana New"/>
          <w:sz w:val="30"/>
          <w:szCs w:val="30"/>
          <w:cs/>
        </w:rPr>
        <w:t>มส่วนใหญ่มีอัตราดอกเบี้ยลอยตัว อย</w:t>
      </w:r>
      <w:r w:rsidR="00E5733B">
        <w:rPr>
          <w:rFonts w:ascii="Angsana New" w:hAnsi="Angsana New" w:hint="cs"/>
          <w:sz w:val="30"/>
          <w:szCs w:val="30"/>
          <w:cs/>
        </w:rPr>
        <w:t>่างไรก็ตาม บริษัทได้</w:t>
      </w:r>
      <w:r w:rsidR="00842CD2">
        <w:rPr>
          <w:rFonts w:ascii="Angsana New" w:hAnsi="Angsana New" w:hint="cs"/>
          <w:sz w:val="30"/>
          <w:szCs w:val="30"/>
          <w:cs/>
        </w:rPr>
        <w:t>ลดความเสี่ยงดังกล่าวโดยการ</w:t>
      </w:r>
      <w:r w:rsidR="00E5733B">
        <w:rPr>
          <w:rFonts w:ascii="Angsana New" w:hAnsi="Angsana New" w:hint="cs"/>
          <w:sz w:val="30"/>
          <w:szCs w:val="30"/>
          <w:cs/>
        </w:rPr>
        <w:t>ทำสัญญาแลกเปลี่ยนอัตราดอกเบี้ย</w:t>
      </w:r>
      <w:r w:rsidR="003C7537">
        <w:rPr>
          <w:rFonts w:ascii="Angsana New" w:hAnsi="Angsana New" w:hint="cs"/>
          <w:sz w:val="30"/>
          <w:szCs w:val="30"/>
          <w:cs/>
        </w:rPr>
        <w:t>เพื่อป้องกันความเสี่ยงที่</w:t>
      </w:r>
      <w:r w:rsidR="00842CD2">
        <w:rPr>
          <w:rFonts w:ascii="Angsana New" w:hAnsi="Angsana New" w:hint="cs"/>
          <w:sz w:val="30"/>
          <w:szCs w:val="30"/>
          <w:cs/>
        </w:rPr>
        <w:t>จะ</w:t>
      </w:r>
      <w:r w:rsidR="003C7537">
        <w:rPr>
          <w:rFonts w:ascii="Angsana New" w:hAnsi="Angsana New" w:hint="cs"/>
          <w:sz w:val="30"/>
          <w:szCs w:val="30"/>
          <w:cs/>
        </w:rPr>
        <w:t>เกิดจากความผันผวนของ</w:t>
      </w:r>
      <w:r w:rsidR="00517AD7">
        <w:rPr>
          <w:rFonts w:ascii="Angsana New" w:hAnsi="Angsana New" w:hint="cs"/>
          <w:sz w:val="30"/>
          <w:szCs w:val="30"/>
          <w:cs/>
        </w:rPr>
        <w:t>อัตราดอกเบี้ยดังกล่าว</w:t>
      </w:r>
    </w:p>
    <w:p w14:paraId="592B2915" w14:textId="66EEB76D" w:rsidR="00F52417" w:rsidRDefault="00842CD2" w:rsidP="00F5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F52417">
        <w:rPr>
          <w:rFonts w:ascii="Angsana New" w:hAnsi="Angsana New" w:hint="cs"/>
          <w:sz w:val="30"/>
          <w:szCs w:val="30"/>
          <w:cs/>
        </w:rPr>
        <w:t xml:space="preserve">30 มิถุนายน 2562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2417">
        <w:rPr>
          <w:rFonts w:ascii="Angsana New" w:hAnsi="Angsana New" w:hint="cs"/>
          <w:sz w:val="30"/>
          <w:szCs w:val="30"/>
          <w:cs/>
        </w:rPr>
        <w:t>2562 และ</w:t>
      </w:r>
      <w:r>
        <w:rPr>
          <w:rFonts w:ascii="Angsana New" w:hAnsi="Angsana New" w:hint="cs"/>
          <w:sz w:val="30"/>
          <w:szCs w:val="30"/>
          <w:cs/>
        </w:rPr>
        <w:t>ระยะเวลาที่ครบกำหนดชำระมีดังนี้</w:t>
      </w:r>
    </w:p>
    <w:p w14:paraId="3D32F506" w14:textId="07B4C6D5" w:rsidR="0077154D" w:rsidRPr="003779D7" w:rsidRDefault="0077154D" w:rsidP="00F5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pPr w:leftFromText="180" w:rightFromText="180" w:vertAnchor="text" w:horzAnchor="margin" w:tblpY="2"/>
        <w:tblW w:w="9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49"/>
        <w:gridCol w:w="180"/>
        <w:gridCol w:w="1181"/>
        <w:gridCol w:w="180"/>
        <w:gridCol w:w="1181"/>
        <w:gridCol w:w="180"/>
        <w:gridCol w:w="1159"/>
        <w:gridCol w:w="180"/>
        <w:gridCol w:w="1080"/>
      </w:tblGrid>
      <w:tr w:rsidR="00E828D5" w:rsidRPr="005471B4" w14:paraId="0BBC308F" w14:textId="77777777" w:rsidTr="00D25FCE">
        <w:trPr>
          <w:cantSplit/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58F472F7" w14:textId="77777777" w:rsidR="00E828D5" w:rsidRPr="00E828D5" w:rsidRDefault="00E828D5" w:rsidP="00E828D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34EB5DF9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14:paraId="4480F70B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29235D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275E14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1063A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68943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A13B0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2A21264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85CCC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CC91C" w14:textId="77777777" w:rsidR="00E828D5" w:rsidRPr="00E828D5" w:rsidRDefault="00E828D5" w:rsidP="00F13AE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E828D5" w:rsidRPr="005471B4" w14:paraId="3A2ED044" w14:textId="77777777" w:rsidTr="00D25FCE">
        <w:trPr>
          <w:cantSplit/>
          <w:tblHeader/>
        </w:trPr>
        <w:tc>
          <w:tcPr>
            <w:tcW w:w="3330" w:type="dxa"/>
            <w:shd w:val="clear" w:color="auto" w:fill="auto"/>
          </w:tcPr>
          <w:p w14:paraId="4D9F9B51" w14:textId="77777777"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F164332" w14:textId="77777777" w:rsidR="00E828D5" w:rsidRPr="00A967F7" w:rsidRDefault="00E828D5" w:rsidP="00F13AEF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41CCE07" w14:textId="77777777" w:rsidR="00E828D5" w:rsidRPr="00A967F7" w:rsidRDefault="00E828D5" w:rsidP="00F13AEF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shd w:val="clear" w:color="auto" w:fill="auto"/>
          </w:tcPr>
          <w:p w14:paraId="30189592" w14:textId="0FD8C546" w:rsidR="00E828D5" w:rsidRPr="00A967F7" w:rsidRDefault="00A967F7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E828D5"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E828D5" w:rsidRPr="005471B4" w14:paraId="1223E4C0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30F88C75" w14:textId="4DEAFBBB" w:rsidR="00E828D5" w:rsidRPr="00E828D5" w:rsidRDefault="00F52417" w:rsidP="00043B8A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 2562</w:t>
            </w:r>
          </w:p>
        </w:tc>
        <w:tc>
          <w:tcPr>
            <w:tcW w:w="1249" w:type="dxa"/>
            <w:shd w:val="clear" w:color="auto" w:fill="auto"/>
          </w:tcPr>
          <w:p w14:paraId="4A31307B" w14:textId="48EE4378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1DBF91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C4AF231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A3DCE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F61F95A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A7D2A8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D492C4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58BCC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40D478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828D5" w:rsidRPr="005471B4" w14:paraId="0523F13A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060B5579" w14:textId="77777777" w:rsidR="00E828D5" w:rsidRPr="00E828D5" w:rsidRDefault="00E828D5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14:paraId="7BDAAD83" w14:textId="413AB9BB" w:rsidR="00E828D5" w:rsidRPr="00E828D5" w:rsidRDefault="00E828D5" w:rsidP="00DE09C2">
            <w:pPr>
              <w:pStyle w:val="acctfourfigures"/>
              <w:tabs>
                <w:tab w:val="clear" w:pos="765"/>
              </w:tabs>
              <w:spacing w:line="240" w:lineRule="atLeast"/>
              <w:ind w:right="-9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3F8164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1253841E" w14:textId="2982D59F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001B83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42C354E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05941B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40F8E14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CA4691" w14:textId="77777777" w:rsidR="00E828D5" w:rsidRPr="00E828D5" w:rsidRDefault="00E828D5" w:rsidP="00F13AE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021672" w14:textId="77777777" w:rsidR="00E828D5" w:rsidRPr="00E828D5" w:rsidRDefault="00E828D5" w:rsidP="00F13A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02C3B7DE" w14:textId="77777777" w:rsidTr="00D25FCE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BC022B4" w14:textId="48BEA150" w:rsidR="00C74DC7" w:rsidRPr="00E828D5" w:rsidRDefault="00C74DC7" w:rsidP="00FB330E">
            <w:pPr>
              <w:tabs>
                <w:tab w:val="clear" w:pos="454"/>
                <w:tab w:val="clear" w:pos="680"/>
                <w:tab w:val="left" w:pos="638"/>
              </w:tabs>
              <w:ind w:left="461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25002909" w14:textId="04F40E8F" w:rsidR="00C74DC7" w:rsidRPr="00E828D5" w:rsidRDefault="00DE09C2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1233095A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AFA7552" w14:textId="1B4A0DC7" w:rsidR="00C74DC7" w:rsidRPr="00E828D5" w:rsidRDefault="00DE09C2" w:rsidP="001D42A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20,142</w:t>
            </w:r>
          </w:p>
        </w:tc>
        <w:tc>
          <w:tcPr>
            <w:tcW w:w="180" w:type="dxa"/>
            <w:shd w:val="clear" w:color="auto" w:fill="auto"/>
          </w:tcPr>
          <w:p w14:paraId="0573AA6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15CDC34" w14:textId="15206338" w:rsidR="00C74DC7" w:rsidRPr="00E828D5" w:rsidRDefault="00DE09C2" w:rsidP="001D42A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7885D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4B45A5D" w14:textId="368D2638" w:rsidR="00C74DC7" w:rsidRPr="00E828D5" w:rsidRDefault="00DE09C2" w:rsidP="002B53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FB448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81B9D9" w14:textId="6DAED67D" w:rsidR="00C74DC7" w:rsidRPr="00E828D5" w:rsidRDefault="00DE09C2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20,142</w:t>
            </w:r>
          </w:p>
        </w:tc>
      </w:tr>
      <w:tr w:rsidR="00C74DC7" w:rsidRPr="005471B4" w14:paraId="55DDD780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648270C0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14:paraId="7B2C5F9F" w14:textId="1DCDD175" w:rsidR="00C74DC7" w:rsidRPr="00E828D5" w:rsidRDefault="00C74DC7" w:rsidP="00DE09C2">
            <w:pPr>
              <w:pStyle w:val="acctfourfigures"/>
              <w:tabs>
                <w:tab w:val="clear" w:pos="765"/>
              </w:tabs>
              <w:spacing w:line="240" w:lineRule="atLeast"/>
              <w:ind w:right="-9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5D49D9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5E70A09" w14:textId="09B4B56A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78CD04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45DF2CF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38DFAA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7E96F53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609293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E3FFEC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2ED4F498" w14:textId="77777777" w:rsidTr="00D25FCE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AA13061" w14:textId="7BA709A2" w:rsidR="00C74DC7" w:rsidRPr="00E828D5" w:rsidRDefault="00FB330E" w:rsidP="00FB330E">
            <w:pPr>
              <w:ind w:left="461" w:firstLine="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C74DC7" w:rsidRPr="00033A8E">
              <w:rPr>
                <w:rFonts w:ascii="Angsana New" w:hAnsi="Angsana New" w:hint="cs"/>
                <w:sz w:val="30"/>
                <w:szCs w:val="30"/>
                <w:cs/>
              </w:rPr>
              <w:t>งินกู้ยืม</w:t>
            </w:r>
            <w:r w:rsidR="00C74DC7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14:paraId="54C9BBC6" w14:textId="2812051E" w:rsidR="00C74DC7" w:rsidRPr="00E828D5" w:rsidRDefault="00DE09C2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1.83</w:t>
            </w:r>
            <w:r w:rsidR="007D05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7D058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2.09</w:t>
            </w:r>
          </w:p>
        </w:tc>
        <w:tc>
          <w:tcPr>
            <w:tcW w:w="180" w:type="dxa"/>
            <w:shd w:val="clear" w:color="auto" w:fill="auto"/>
          </w:tcPr>
          <w:p w14:paraId="5A358028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1826794" w14:textId="02FF5D0B" w:rsidR="00C74DC7" w:rsidRPr="00E828D5" w:rsidRDefault="00DE09C2" w:rsidP="001D42A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C8BEF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C210A45" w14:textId="4AD18041" w:rsidR="00C74DC7" w:rsidRPr="00E828D5" w:rsidRDefault="00DE09C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927,456</w:t>
            </w:r>
          </w:p>
        </w:tc>
        <w:tc>
          <w:tcPr>
            <w:tcW w:w="180" w:type="dxa"/>
            <w:shd w:val="clear" w:color="auto" w:fill="auto"/>
          </w:tcPr>
          <w:p w14:paraId="2A93C69E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237752B" w14:textId="5FFFF361" w:rsidR="00C74DC7" w:rsidRPr="00E828D5" w:rsidRDefault="00DE09C2" w:rsidP="001D42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9696F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02A38E1" w14:textId="76217530" w:rsidR="00C74DC7" w:rsidRPr="00E828D5" w:rsidRDefault="00DE09C2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927,456</w:t>
            </w:r>
          </w:p>
        </w:tc>
      </w:tr>
      <w:tr w:rsidR="00C74DC7" w:rsidRPr="005471B4" w14:paraId="7A8AF26C" w14:textId="77777777" w:rsidTr="003C5BB8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AB8316D" w14:textId="09BF1155" w:rsidR="00C74DC7" w:rsidRPr="00E828D5" w:rsidRDefault="00C74DC7" w:rsidP="00FB330E">
            <w:pPr>
              <w:ind w:left="461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474D0401" w14:textId="7BE93138" w:rsidR="00C74DC7" w:rsidRPr="00E828D5" w:rsidRDefault="00DE09C2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709F794B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0FD37C5" w14:textId="19A128FE" w:rsidR="00C74DC7" w:rsidRPr="00E828D5" w:rsidRDefault="00DE09C2" w:rsidP="002B530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514E6A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33A2E25" w14:textId="6073F1F2" w:rsidR="00C74DC7" w:rsidRPr="00E828D5" w:rsidRDefault="00DE09C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93,399</w:t>
            </w:r>
          </w:p>
        </w:tc>
        <w:tc>
          <w:tcPr>
            <w:tcW w:w="180" w:type="dxa"/>
            <w:shd w:val="clear" w:color="auto" w:fill="auto"/>
          </w:tcPr>
          <w:p w14:paraId="5A09222C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B70DEEF" w14:textId="5C33A752" w:rsidR="00C74DC7" w:rsidRPr="00E828D5" w:rsidRDefault="00DE09C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246,219</w:t>
            </w:r>
          </w:p>
        </w:tc>
        <w:tc>
          <w:tcPr>
            <w:tcW w:w="180" w:type="dxa"/>
            <w:shd w:val="clear" w:color="auto" w:fill="auto"/>
          </w:tcPr>
          <w:p w14:paraId="24252E59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6FD6A9" w14:textId="242A438C" w:rsidR="00C74DC7" w:rsidRPr="00E828D5" w:rsidRDefault="00DE09C2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339,618</w:t>
            </w:r>
          </w:p>
        </w:tc>
      </w:tr>
      <w:tr w:rsidR="00C74DC7" w:rsidRPr="001819D0" w14:paraId="73E0E268" w14:textId="77777777" w:rsidTr="003C5BB8">
        <w:trPr>
          <w:cantSplit/>
        </w:trPr>
        <w:tc>
          <w:tcPr>
            <w:tcW w:w="3330" w:type="dxa"/>
            <w:shd w:val="clear" w:color="auto" w:fill="auto"/>
          </w:tcPr>
          <w:p w14:paraId="0C8BA9FC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6504EA55" w14:textId="77777777" w:rsidR="00C74DC7" w:rsidRPr="00E828D5" w:rsidRDefault="00C74DC7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9EAB27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CB3" w14:textId="10EDFD70" w:rsidR="00C74DC7" w:rsidRPr="00E828D5" w:rsidRDefault="00DE09C2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20,142</w:t>
            </w:r>
          </w:p>
        </w:tc>
        <w:tc>
          <w:tcPr>
            <w:tcW w:w="180" w:type="dxa"/>
            <w:shd w:val="clear" w:color="auto" w:fill="auto"/>
          </w:tcPr>
          <w:p w14:paraId="320C0E72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30914" w14:textId="299AE698" w:rsidR="00C74DC7" w:rsidRPr="00E828D5" w:rsidRDefault="00DE09C2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1,020,855</w:t>
            </w:r>
          </w:p>
        </w:tc>
        <w:tc>
          <w:tcPr>
            <w:tcW w:w="180" w:type="dxa"/>
            <w:shd w:val="clear" w:color="auto" w:fill="auto"/>
          </w:tcPr>
          <w:p w14:paraId="0ACFF9B1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C255" w14:textId="67981743" w:rsidR="00C74DC7" w:rsidRPr="00E828D5" w:rsidRDefault="00DE09C2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246,219</w:t>
            </w:r>
          </w:p>
        </w:tc>
        <w:tc>
          <w:tcPr>
            <w:tcW w:w="180" w:type="dxa"/>
            <w:shd w:val="clear" w:color="auto" w:fill="auto"/>
          </w:tcPr>
          <w:p w14:paraId="1CEE1837" w14:textId="77777777" w:rsidR="00C74DC7" w:rsidRPr="00E828D5" w:rsidRDefault="00C74DC7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3A795" w14:textId="359DBE25" w:rsidR="00C74DC7" w:rsidRPr="001819D0" w:rsidRDefault="00DE09C2" w:rsidP="00174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1,287,216</w:t>
            </w:r>
          </w:p>
        </w:tc>
      </w:tr>
      <w:tr w:rsidR="003C5BB8" w:rsidRPr="001819D0" w14:paraId="7B826FEA" w14:textId="77777777" w:rsidTr="005E7DA0">
        <w:trPr>
          <w:cantSplit/>
        </w:trPr>
        <w:tc>
          <w:tcPr>
            <w:tcW w:w="3330" w:type="dxa"/>
            <w:shd w:val="clear" w:color="auto" w:fill="auto"/>
          </w:tcPr>
          <w:p w14:paraId="05BB4459" w14:textId="77777777" w:rsidR="003C5BB8" w:rsidRPr="005E1C3D" w:rsidRDefault="003C5BB8" w:rsidP="00027F9C">
            <w:pPr>
              <w:ind w:left="46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7C39AF58" w14:textId="77777777" w:rsidR="003C5BB8" w:rsidRPr="005E1C3D" w:rsidRDefault="003C5BB8" w:rsidP="00C74D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08B8D5" w14:textId="77777777" w:rsidR="003C5BB8" w:rsidRPr="005E1C3D" w:rsidRDefault="003C5BB8" w:rsidP="00C74DC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05A79295" w14:textId="77777777" w:rsidR="003C5BB8" w:rsidRPr="005E1C3D" w:rsidRDefault="003C5BB8" w:rsidP="00CB6F4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AF1162" w14:textId="77777777" w:rsidR="003C5BB8" w:rsidRPr="005E1C3D" w:rsidRDefault="003C5BB8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3F3A995E" w14:textId="77777777" w:rsidR="003C5BB8" w:rsidRPr="00E76E03" w:rsidRDefault="003C5BB8" w:rsidP="001D42A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1A90E7" w14:textId="77777777" w:rsidR="003C5BB8" w:rsidRPr="005E1C3D" w:rsidRDefault="003C5BB8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0435BB06" w14:textId="77777777" w:rsidR="003C5BB8" w:rsidRPr="005E1C3D" w:rsidRDefault="003C5BB8" w:rsidP="00C74D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548523" w14:textId="77777777" w:rsidR="003C5BB8" w:rsidRPr="005E1C3D" w:rsidRDefault="003C5BB8" w:rsidP="00C74DC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1844CC7" w14:textId="77777777" w:rsidR="003C5BB8" w:rsidRPr="005E1C3D" w:rsidRDefault="003C5BB8" w:rsidP="00174C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004A0" w:rsidRPr="001819D0" w14:paraId="6E182F40" w14:textId="77777777" w:rsidTr="005E7DA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7645A0" w14:textId="77777777" w:rsidR="004004A0" w:rsidRPr="003C5BB8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14:paraId="304E482E" w14:textId="77777777" w:rsidR="004004A0" w:rsidRPr="00E828D5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14:paraId="605A0422" w14:textId="4633DE02" w:rsidR="004004A0" w:rsidRPr="004004A0" w:rsidRDefault="004004A0" w:rsidP="00F5241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85D73AD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42BA032" w14:textId="4ED8CFA3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AD6AD2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E7A6CB" w14:textId="6EA2830B" w:rsidR="004004A0" w:rsidRPr="004004A0" w:rsidRDefault="004004A0" w:rsidP="003C5BB8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F6B5E6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7AD3802" w14:textId="6B8A2D3D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A7D85" w14:textId="77777777" w:rsidR="004004A0" w:rsidRPr="004004A0" w:rsidRDefault="004004A0" w:rsidP="003C5BB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E1429" w14:textId="2EF65AE6" w:rsidR="004004A0" w:rsidRPr="004004A0" w:rsidRDefault="004004A0" w:rsidP="003C5BB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4004A0" w:rsidRPr="001819D0" w14:paraId="144FDB62" w14:textId="77777777" w:rsidTr="005E7DA0">
        <w:trPr>
          <w:cantSplit/>
        </w:trPr>
        <w:tc>
          <w:tcPr>
            <w:tcW w:w="3330" w:type="dxa"/>
            <w:shd w:val="clear" w:color="auto" w:fill="auto"/>
          </w:tcPr>
          <w:p w14:paraId="3EBCACAC" w14:textId="77777777" w:rsidR="004004A0" w:rsidRPr="00842CD2" w:rsidRDefault="004004A0" w:rsidP="004004A0">
            <w:pPr>
              <w:ind w:left="46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67390B50" w14:textId="62CA3E0F" w:rsidR="004004A0" w:rsidRPr="00842CD2" w:rsidRDefault="004004A0" w:rsidP="004004A0">
            <w:pPr>
              <w:pStyle w:val="acctfourfigures"/>
              <w:tabs>
                <w:tab w:val="clear" w:pos="765"/>
              </w:tabs>
              <w:spacing w:line="240" w:lineRule="atLeast"/>
              <w:ind w:left="11" w:right="-90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ร้อยละต่อปี</w:t>
            </w: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273EB2F" w14:textId="77777777" w:rsidR="004004A0" w:rsidRPr="00842CD2" w:rsidRDefault="004004A0" w:rsidP="004004A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141" w:type="dxa"/>
            <w:gridSpan w:val="7"/>
            <w:shd w:val="clear" w:color="auto" w:fill="auto"/>
          </w:tcPr>
          <w:p w14:paraId="42A02247" w14:textId="1D3118E9" w:rsidR="004004A0" w:rsidRPr="00842CD2" w:rsidRDefault="004004A0" w:rsidP="004004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74DC7" w:rsidRPr="005471B4" w14:paraId="7877A7BD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22E644CF" w14:textId="1150FC86" w:rsidR="00C74DC7" w:rsidRPr="00E828D5" w:rsidRDefault="00F52417" w:rsidP="00CB0D42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 มีนาคม 2562</w:t>
            </w:r>
          </w:p>
        </w:tc>
        <w:tc>
          <w:tcPr>
            <w:tcW w:w="1249" w:type="dxa"/>
            <w:shd w:val="clear" w:color="auto" w:fill="auto"/>
          </w:tcPr>
          <w:p w14:paraId="76EA6D1F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6939BF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1D9150D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09643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5355AF26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2D2E9B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7561B610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92882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07D782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4DC7" w:rsidRPr="005471B4" w14:paraId="70D9E20E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216AFE9D" w14:textId="77777777" w:rsidR="00C74DC7" w:rsidRPr="00E828D5" w:rsidRDefault="00C74DC7" w:rsidP="00027F9C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49" w:type="dxa"/>
            <w:shd w:val="clear" w:color="auto" w:fill="auto"/>
          </w:tcPr>
          <w:p w14:paraId="20B697BE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E80B2C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3C0164D6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863505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63ACBB09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902747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93FB4EB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0C8B63" w14:textId="77777777" w:rsidR="00C74DC7" w:rsidRPr="00E828D5" w:rsidRDefault="00C74DC7" w:rsidP="00C74DC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4C4403" w14:textId="77777777" w:rsidR="00C74DC7" w:rsidRPr="00E828D5" w:rsidRDefault="00C74DC7" w:rsidP="00C74DC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2417" w:rsidRPr="005471B4" w14:paraId="48B1DF08" w14:textId="77777777" w:rsidTr="00D25FCE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1C2316A" w14:textId="1227C705" w:rsidR="00F52417" w:rsidRPr="00E828D5" w:rsidRDefault="00F52417" w:rsidP="00FB330E">
            <w:pPr>
              <w:ind w:left="461" w:firstLine="87"/>
              <w:rPr>
                <w:rFonts w:ascii="Angsana New" w:hAnsi="Angsana New"/>
                <w:sz w:val="30"/>
                <w:szCs w:val="30"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41EE92F0" w14:textId="0EFAD9A1" w:rsidR="00F52417" w:rsidRPr="00E828D5" w:rsidRDefault="00F52417" w:rsidP="00F5241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7887DC86" w14:textId="77777777" w:rsidR="00F52417" w:rsidRPr="00E828D5" w:rsidRDefault="00F52417" w:rsidP="00F524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F23EAA2" w14:textId="497B6F82" w:rsidR="00F52417" w:rsidRPr="00E828D5" w:rsidRDefault="00F52417" w:rsidP="00F5241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19,851</w:t>
            </w:r>
          </w:p>
        </w:tc>
        <w:tc>
          <w:tcPr>
            <w:tcW w:w="180" w:type="dxa"/>
            <w:shd w:val="clear" w:color="auto" w:fill="auto"/>
          </w:tcPr>
          <w:p w14:paraId="6FECF655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0B2FE88" w14:textId="6671A409" w:rsidR="00F52417" w:rsidRPr="00E828D5" w:rsidRDefault="00F52417" w:rsidP="00F5241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DB97BA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C5878D7" w14:textId="3EE22EC5" w:rsidR="00F52417" w:rsidRPr="00E828D5" w:rsidRDefault="00F52417" w:rsidP="00F524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208169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11608D" w14:textId="7326B16E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19,851</w:t>
            </w:r>
          </w:p>
        </w:tc>
      </w:tr>
      <w:tr w:rsidR="00F52417" w:rsidRPr="005471B4" w14:paraId="101EF7FF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6A9590ED" w14:textId="77777777" w:rsidR="00F52417" w:rsidRPr="00E828D5" w:rsidRDefault="00F52417" w:rsidP="00F52417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</w:tcPr>
          <w:p w14:paraId="06E5CF82" w14:textId="77777777" w:rsidR="00F52417" w:rsidRPr="00E828D5" w:rsidRDefault="00F52417" w:rsidP="00F5241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5667EC" w14:textId="77777777" w:rsidR="00F52417" w:rsidRPr="00E828D5" w:rsidRDefault="00F52417" w:rsidP="00F524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42DD9D54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E97C20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A4BC4F1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CF5247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77944A07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E8DF63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CEA1B9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2417" w:rsidRPr="005471B4" w14:paraId="6E89DF2E" w14:textId="77777777" w:rsidTr="00D25FCE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463C49C" w14:textId="2B38815C" w:rsidR="00F52417" w:rsidRPr="00033A8E" w:rsidRDefault="00F52417" w:rsidP="008E5A58">
            <w:pPr>
              <w:ind w:left="461" w:firstLine="87"/>
              <w:rPr>
                <w:rFonts w:ascii="Angsana New" w:hAnsi="Angsana New"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49" w:type="dxa"/>
            <w:shd w:val="clear" w:color="auto" w:fill="auto"/>
          </w:tcPr>
          <w:p w14:paraId="327A87D6" w14:textId="5D7BAACC" w:rsidR="00F52417" w:rsidRDefault="00F52417" w:rsidP="00F524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1.83 - 2.09</w:t>
            </w:r>
          </w:p>
        </w:tc>
        <w:tc>
          <w:tcPr>
            <w:tcW w:w="180" w:type="dxa"/>
            <w:shd w:val="clear" w:color="auto" w:fill="auto"/>
          </w:tcPr>
          <w:p w14:paraId="21B9FDA0" w14:textId="77777777" w:rsidR="00F52417" w:rsidRPr="00E828D5" w:rsidRDefault="00F52417" w:rsidP="00F524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7743B7A4" w14:textId="772E1585" w:rsidR="00F52417" w:rsidRDefault="00F52417" w:rsidP="00F524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90A95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3647E7A5" w14:textId="1C73FA91" w:rsidR="00F52417" w:rsidRDefault="00F52417" w:rsidP="00F5241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959,355</w:t>
            </w:r>
          </w:p>
        </w:tc>
        <w:tc>
          <w:tcPr>
            <w:tcW w:w="180" w:type="dxa"/>
            <w:shd w:val="clear" w:color="auto" w:fill="auto"/>
          </w:tcPr>
          <w:p w14:paraId="7F8E85F8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9B683EA" w14:textId="11D72F55" w:rsidR="00F52417" w:rsidRDefault="00F52417" w:rsidP="00F524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EF7590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7DC8B7" w14:textId="2A6E2DEE" w:rsidR="00F52417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959,355</w:t>
            </w:r>
          </w:p>
        </w:tc>
      </w:tr>
      <w:tr w:rsidR="00F52417" w:rsidRPr="005471B4" w14:paraId="2FAD123E" w14:textId="77777777" w:rsidTr="00D25FCE">
        <w:trPr>
          <w:cantSplit/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0F1CB78C" w14:textId="10FF2FC4" w:rsidR="00F52417" w:rsidRPr="00E828D5" w:rsidRDefault="00F52417" w:rsidP="008E5A58">
            <w:pPr>
              <w:ind w:left="461" w:firstLine="87"/>
              <w:rPr>
                <w:rFonts w:ascii="Angsana New" w:hAnsi="Angsana New"/>
                <w:sz w:val="30"/>
                <w:szCs w:val="30"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49" w:type="dxa"/>
            <w:shd w:val="clear" w:color="auto" w:fill="auto"/>
          </w:tcPr>
          <w:p w14:paraId="5BBA3B64" w14:textId="68F990EE" w:rsidR="00F52417" w:rsidRPr="00E828D5" w:rsidRDefault="00F52417" w:rsidP="00F5241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180" w:type="dxa"/>
            <w:shd w:val="clear" w:color="auto" w:fill="auto"/>
          </w:tcPr>
          <w:p w14:paraId="12855AC0" w14:textId="77777777" w:rsidR="00F52417" w:rsidRPr="00E828D5" w:rsidRDefault="00F52417" w:rsidP="00F5241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20F72F0D" w14:textId="4BAEF2D7" w:rsidR="00F52417" w:rsidRPr="00E828D5" w:rsidRDefault="00F52417" w:rsidP="00F52417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D4BB26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0D1C67D7" w14:textId="50248D2D" w:rsidR="00F52417" w:rsidRPr="00E828D5" w:rsidRDefault="00F52417" w:rsidP="00F5241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92,048</w:t>
            </w:r>
          </w:p>
        </w:tc>
        <w:tc>
          <w:tcPr>
            <w:tcW w:w="180" w:type="dxa"/>
            <w:shd w:val="clear" w:color="auto" w:fill="auto"/>
          </w:tcPr>
          <w:p w14:paraId="15C85E14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2CDD6DE" w14:textId="78AFEC06" w:rsidR="00F52417" w:rsidRPr="00E828D5" w:rsidRDefault="00F52417" w:rsidP="00F524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252,716</w:t>
            </w:r>
          </w:p>
        </w:tc>
        <w:tc>
          <w:tcPr>
            <w:tcW w:w="180" w:type="dxa"/>
            <w:shd w:val="clear" w:color="auto" w:fill="auto"/>
          </w:tcPr>
          <w:p w14:paraId="6DB8E5ED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59A8C9" w14:textId="36C23A1C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344,764</w:t>
            </w:r>
          </w:p>
        </w:tc>
      </w:tr>
      <w:tr w:rsidR="00F52417" w:rsidRPr="001819D0" w14:paraId="3D606456" w14:textId="77777777" w:rsidTr="00D25FCE">
        <w:trPr>
          <w:cantSplit/>
        </w:trPr>
        <w:tc>
          <w:tcPr>
            <w:tcW w:w="3330" w:type="dxa"/>
            <w:shd w:val="clear" w:color="auto" w:fill="auto"/>
          </w:tcPr>
          <w:p w14:paraId="5697C9FA" w14:textId="77777777" w:rsidR="00F52417" w:rsidRPr="00E828D5" w:rsidRDefault="00F52417" w:rsidP="00F52417">
            <w:pPr>
              <w:ind w:left="4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28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182C52AA" w14:textId="77777777" w:rsidR="00F52417" w:rsidRPr="00E828D5" w:rsidRDefault="00F52417" w:rsidP="00F5241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6C0B3D" w14:textId="77777777" w:rsidR="00F52417" w:rsidRPr="00E828D5" w:rsidRDefault="00F52417" w:rsidP="00F5241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807F1" w14:textId="2177C957" w:rsidR="00F52417" w:rsidRPr="0089679E" w:rsidRDefault="00F52417" w:rsidP="00F5241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19,851</w:t>
            </w:r>
          </w:p>
        </w:tc>
        <w:tc>
          <w:tcPr>
            <w:tcW w:w="180" w:type="dxa"/>
            <w:shd w:val="clear" w:color="auto" w:fill="auto"/>
          </w:tcPr>
          <w:p w14:paraId="745567DD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E75C9" w14:textId="778C9BE3" w:rsidR="00F52417" w:rsidRPr="00E828D5" w:rsidRDefault="00F52417" w:rsidP="00F5241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1,051,403</w:t>
            </w:r>
          </w:p>
        </w:tc>
        <w:tc>
          <w:tcPr>
            <w:tcW w:w="180" w:type="dxa"/>
            <w:shd w:val="clear" w:color="auto" w:fill="auto"/>
          </w:tcPr>
          <w:p w14:paraId="0D795419" w14:textId="77777777" w:rsidR="00F52417" w:rsidRPr="00E828D5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FFC7" w14:textId="447CD1E7" w:rsidR="00F52417" w:rsidRPr="007B6EC6" w:rsidRDefault="00F52417" w:rsidP="00F5241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252,716</w:t>
            </w:r>
          </w:p>
        </w:tc>
        <w:tc>
          <w:tcPr>
            <w:tcW w:w="180" w:type="dxa"/>
            <w:shd w:val="clear" w:color="auto" w:fill="auto"/>
          </w:tcPr>
          <w:p w14:paraId="35B02DB7" w14:textId="77777777" w:rsidR="00F52417" w:rsidRPr="007B6EC6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696B5" w14:textId="62DAD296" w:rsidR="00F52417" w:rsidRPr="001819D0" w:rsidRDefault="00F52417" w:rsidP="00F5241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1,323,970</w:t>
            </w:r>
          </w:p>
        </w:tc>
      </w:tr>
    </w:tbl>
    <w:p w14:paraId="6FA7400E" w14:textId="77777777" w:rsidR="0077154D" w:rsidRPr="005E1C3D" w:rsidRDefault="0077154D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111A0A9" w14:textId="77777777" w:rsidR="006B4DD5" w:rsidRPr="00C52C41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2C4D5C98" w14:textId="77777777" w:rsidR="006B4DD5" w:rsidRPr="003779D7" w:rsidRDefault="006B4DD5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0CE3D5" w14:textId="6F19AC77" w:rsidR="004E2EFC" w:rsidRDefault="006B4DD5" w:rsidP="004E2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บริษัทได้ทำสัญญาซื้อขายเงินตราต่างประเทศล่วงหน้า ซึ่งรายการดังกล่าวจะมีอายุไม่เกินหนึ่งปี</w:t>
      </w:r>
      <w:r w:rsidR="00031529">
        <w:rPr>
          <w:rFonts w:ascii="Angsana New" w:hAnsi="Angsana New" w:hint="cs"/>
          <w:sz w:val="30"/>
          <w:szCs w:val="30"/>
          <w:cs/>
        </w:rPr>
        <w:t>และสัญญาแลกเปลี่ยนเงินตราต่างประเทศ</w:t>
      </w:r>
      <w:r w:rsidRPr="00C52C41">
        <w:rPr>
          <w:rFonts w:ascii="Angsana New" w:hAnsi="Angsana New"/>
          <w:sz w:val="30"/>
          <w:szCs w:val="30"/>
          <w:cs/>
        </w:rPr>
        <w:t xml:space="preserve">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  <w:r w:rsidR="004E2EFC">
        <w:rPr>
          <w:rFonts w:ascii="Angsana New" w:hAnsi="Angsana New"/>
          <w:sz w:val="30"/>
          <w:szCs w:val="30"/>
          <w:cs/>
        </w:rPr>
        <w:br w:type="page"/>
      </w:r>
    </w:p>
    <w:p w14:paraId="3496D757" w14:textId="0BC2E3F3" w:rsidR="006B4DD5" w:rsidRDefault="006B4DD5" w:rsidP="0030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B0181B">
        <w:rPr>
          <w:rFonts w:ascii="Angsana New" w:hAnsi="Angsana New" w:hint="cs"/>
          <w:sz w:val="30"/>
          <w:szCs w:val="30"/>
          <w:cs/>
        </w:rPr>
        <w:t>3</w:t>
      </w:r>
      <w:r w:rsidR="00F7043B">
        <w:rPr>
          <w:rFonts w:ascii="Angsana New" w:hAnsi="Angsana New" w:hint="cs"/>
          <w:sz w:val="30"/>
          <w:szCs w:val="30"/>
          <w:cs/>
        </w:rPr>
        <w:t>0</w:t>
      </w:r>
      <w:r w:rsidR="00B0181B">
        <w:rPr>
          <w:rFonts w:ascii="Angsana New" w:hAnsi="Angsana New" w:hint="cs"/>
          <w:sz w:val="30"/>
          <w:szCs w:val="30"/>
          <w:cs/>
        </w:rPr>
        <w:t xml:space="preserve"> </w:t>
      </w:r>
      <w:r w:rsidR="00F7043B">
        <w:rPr>
          <w:rFonts w:ascii="Angsana New" w:hAnsi="Angsana New" w:hint="cs"/>
          <w:sz w:val="30"/>
          <w:szCs w:val="30"/>
          <w:cs/>
        </w:rPr>
        <w:t xml:space="preserve">มิถุนายน 2562 และ วันที่ 31 มีนาคม 2562 </w:t>
      </w:r>
      <w:r w:rsidR="00B0181B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 w:rsidR="006D16EA">
        <w:rPr>
          <w:rFonts w:ascii="Angsana New" w:hAnsi="Angsana New"/>
          <w:sz w:val="30"/>
          <w:szCs w:val="30"/>
          <w:cs/>
        </w:rPr>
        <w:br/>
      </w:r>
      <w:r w:rsidRPr="00C52C41">
        <w:rPr>
          <w:rFonts w:ascii="Angsana New" w:hAnsi="Angsana New"/>
          <w:sz w:val="30"/>
          <w:szCs w:val="30"/>
          <w:cs/>
        </w:rPr>
        <w:t>อันเป็นผลมาจากการมีสินทรัพย์และหนี้สินที่เป็นเงินตรา</w:t>
      </w:r>
      <w:r w:rsidR="00304295">
        <w:rPr>
          <w:rFonts w:ascii="Angsana New" w:hAnsi="Angsana New"/>
          <w:sz w:val="30"/>
          <w:szCs w:val="30"/>
          <w:cs/>
        </w:rPr>
        <w:t>ต่างประเทศ</w:t>
      </w:r>
      <w:r w:rsidR="00785935">
        <w:rPr>
          <w:rFonts w:ascii="Angsana New" w:hAnsi="Angsana New"/>
          <w:sz w:val="30"/>
          <w:szCs w:val="30"/>
        </w:rPr>
        <w:t xml:space="preserve"> </w:t>
      </w:r>
      <w:r w:rsidR="006D3361">
        <w:rPr>
          <w:rFonts w:ascii="Angsana New" w:hAnsi="Angsana New" w:hint="cs"/>
          <w:sz w:val="30"/>
          <w:szCs w:val="30"/>
          <w:cs/>
        </w:rPr>
        <w:t>มี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58253185" w14:textId="77777777" w:rsidR="004E2EFC" w:rsidRPr="004E2EFC" w:rsidRDefault="004E2EFC" w:rsidP="0030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810"/>
        <w:gridCol w:w="1710"/>
        <w:gridCol w:w="246"/>
        <w:gridCol w:w="1734"/>
      </w:tblGrid>
      <w:tr w:rsidR="00F7043B" w:rsidRPr="007B32AC" w14:paraId="5520EC5C" w14:textId="77777777" w:rsidTr="00CC295C">
        <w:trPr>
          <w:tblHeader/>
        </w:trPr>
        <w:tc>
          <w:tcPr>
            <w:tcW w:w="4788" w:type="dxa"/>
          </w:tcPr>
          <w:p w14:paraId="47B40F1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B2B353" w14:textId="5F6AD387" w:rsidR="00F7043B" w:rsidRPr="00C52C41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96612E" w14:textId="5F928F6B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6" w:type="dxa"/>
          </w:tcPr>
          <w:p w14:paraId="671AD602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B9102B1" w14:textId="2FD9D622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F7043B" w:rsidRPr="007B32AC" w14:paraId="1A89FF4E" w14:textId="77777777" w:rsidTr="00CC295C">
        <w:trPr>
          <w:tblHeader/>
        </w:trPr>
        <w:tc>
          <w:tcPr>
            <w:tcW w:w="4788" w:type="dxa"/>
          </w:tcPr>
          <w:p w14:paraId="70B62043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00969D" w14:textId="77777777" w:rsidR="00F7043B" w:rsidRPr="00C52C41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CAA5" w14:textId="52F89178" w:rsidR="00F7043B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6" w:type="dxa"/>
          </w:tcPr>
          <w:p w14:paraId="79D0EBF6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EF93C45" w14:textId="24F18E80" w:rsidR="00F7043B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01007" w:rsidRPr="007B32AC" w14:paraId="5682DB5F" w14:textId="77777777" w:rsidTr="00CC295C">
        <w:trPr>
          <w:tblHeader/>
        </w:trPr>
        <w:tc>
          <w:tcPr>
            <w:tcW w:w="4788" w:type="dxa"/>
          </w:tcPr>
          <w:p w14:paraId="6B1857C4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EBEBF2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38C77290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1007" w:rsidRPr="007B32AC" w14:paraId="7AF91AB1" w14:textId="77777777" w:rsidTr="00CC295C">
        <w:tc>
          <w:tcPr>
            <w:tcW w:w="4788" w:type="dxa"/>
          </w:tcPr>
          <w:p w14:paraId="7526BC47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810" w:type="dxa"/>
          </w:tcPr>
          <w:p w14:paraId="6A11D7CB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5E9F217" w14:textId="77777777" w:rsidR="00101007" w:rsidRPr="007B32AC" w:rsidRDefault="00101007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43B" w:rsidRPr="007B32AC" w14:paraId="3E0D51D0" w14:textId="77777777" w:rsidTr="00CC295C">
        <w:tc>
          <w:tcPr>
            <w:tcW w:w="4788" w:type="dxa"/>
          </w:tcPr>
          <w:p w14:paraId="4181FD4C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32DF3656" w14:textId="2041C5A0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344008" w14:textId="71B4BB78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38,388</w:t>
            </w:r>
          </w:p>
        </w:tc>
        <w:tc>
          <w:tcPr>
            <w:tcW w:w="246" w:type="dxa"/>
          </w:tcPr>
          <w:p w14:paraId="478954FD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A8E3ED4" w14:textId="7B0A465C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80,777</w:t>
            </w:r>
          </w:p>
        </w:tc>
      </w:tr>
      <w:tr w:rsidR="00F7043B" w:rsidRPr="007B32AC" w14:paraId="42239B1B" w14:textId="77777777" w:rsidTr="00CC295C">
        <w:tc>
          <w:tcPr>
            <w:tcW w:w="4788" w:type="dxa"/>
          </w:tcPr>
          <w:p w14:paraId="200869B6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7DCC3A17" w14:textId="16474DF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DD6F6E" w14:textId="0E3D6BC4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450,994</w:t>
            </w:r>
          </w:p>
        </w:tc>
        <w:tc>
          <w:tcPr>
            <w:tcW w:w="246" w:type="dxa"/>
          </w:tcPr>
          <w:p w14:paraId="3008982B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4C26EDB" w14:textId="5569C9D8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613,122</w:t>
            </w:r>
          </w:p>
        </w:tc>
      </w:tr>
      <w:tr w:rsidR="00F7043B" w:rsidRPr="007B32AC" w14:paraId="56EBEE6F" w14:textId="77777777" w:rsidTr="00CC295C">
        <w:tc>
          <w:tcPr>
            <w:tcW w:w="4788" w:type="dxa"/>
          </w:tcPr>
          <w:p w14:paraId="6B022296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810" w:type="dxa"/>
          </w:tcPr>
          <w:p w14:paraId="4BF5D525" w14:textId="4886B11B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FEC1A3" w14:textId="40633E89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46" w:type="dxa"/>
          </w:tcPr>
          <w:p w14:paraId="385751D9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EBBE30" w14:textId="51DC6AC6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</w:tr>
      <w:tr w:rsidR="00F7043B" w:rsidRPr="007B32AC" w14:paraId="741C606E" w14:textId="77777777" w:rsidTr="00CC295C">
        <w:tc>
          <w:tcPr>
            <w:tcW w:w="4788" w:type="dxa"/>
          </w:tcPr>
          <w:p w14:paraId="3426FE9A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10" w:type="dxa"/>
          </w:tcPr>
          <w:p w14:paraId="57023176" w14:textId="7245315F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305BB4" w14:textId="30211229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(927,456)</w:t>
            </w:r>
          </w:p>
        </w:tc>
        <w:tc>
          <w:tcPr>
            <w:tcW w:w="246" w:type="dxa"/>
          </w:tcPr>
          <w:p w14:paraId="7C3AC814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61A903D" w14:textId="629A207B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(959,355)</w:t>
            </w:r>
          </w:p>
        </w:tc>
      </w:tr>
      <w:tr w:rsidR="00F7043B" w:rsidRPr="007B32AC" w14:paraId="203AB6B9" w14:textId="77777777" w:rsidTr="00CC295C">
        <w:tc>
          <w:tcPr>
            <w:tcW w:w="4788" w:type="dxa"/>
          </w:tcPr>
          <w:p w14:paraId="7FAC47EE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0F506BED" w14:textId="6383FE2C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491D52" w14:textId="30E038DF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(96,353)</w:t>
            </w:r>
          </w:p>
        </w:tc>
        <w:tc>
          <w:tcPr>
            <w:tcW w:w="246" w:type="dxa"/>
          </w:tcPr>
          <w:p w14:paraId="5EF68B6F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3500774" w14:textId="34490F5F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(71,631)</w:t>
            </w:r>
          </w:p>
        </w:tc>
      </w:tr>
      <w:tr w:rsidR="00F7043B" w:rsidRPr="007B32AC" w14:paraId="1152EF22" w14:textId="77777777" w:rsidTr="00CC295C">
        <w:tc>
          <w:tcPr>
            <w:tcW w:w="4788" w:type="dxa"/>
          </w:tcPr>
          <w:p w14:paraId="078098EC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6B7754AC" w14:textId="59BAD724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F83A80" w14:textId="4AB60948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(13,966)</w:t>
            </w:r>
          </w:p>
        </w:tc>
        <w:tc>
          <w:tcPr>
            <w:tcW w:w="246" w:type="dxa"/>
          </w:tcPr>
          <w:p w14:paraId="5CE92F9E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78D4A88C" w14:textId="25C508F7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(13,567)</w:t>
            </w:r>
          </w:p>
        </w:tc>
      </w:tr>
      <w:tr w:rsidR="00F7043B" w:rsidRPr="007B32AC" w14:paraId="0B91EEA2" w14:textId="77777777" w:rsidTr="00CC295C">
        <w:tc>
          <w:tcPr>
            <w:tcW w:w="4788" w:type="dxa"/>
          </w:tcPr>
          <w:p w14:paraId="35ACB0F6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3D0D9D64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5BDEDE" w14:textId="5DC0D553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(547,251)</w:t>
            </w:r>
          </w:p>
        </w:tc>
        <w:tc>
          <w:tcPr>
            <w:tcW w:w="246" w:type="dxa"/>
          </w:tcPr>
          <w:p w14:paraId="3581C6D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4EB4DD13" w14:textId="7941C85D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(349,548)</w:t>
            </w:r>
          </w:p>
        </w:tc>
      </w:tr>
      <w:tr w:rsidR="00F7043B" w:rsidRPr="007B32AC" w14:paraId="7EBE433F" w14:textId="77777777" w:rsidTr="00CC295C">
        <w:tc>
          <w:tcPr>
            <w:tcW w:w="4788" w:type="dxa"/>
          </w:tcPr>
          <w:p w14:paraId="787C7053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810" w:type="dxa"/>
          </w:tcPr>
          <w:p w14:paraId="58EE183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22C2FA" w14:textId="1CECD56F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  <w:tc>
          <w:tcPr>
            <w:tcW w:w="246" w:type="dxa"/>
          </w:tcPr>
          <w:p w14:paraId="6D9ECCFB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02AA310" w14:textId="6FEEE039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</w:tr>
      <w:tr w:rsidR="00F7043B" w:rsidRPr="007B32AC" w14:paraId="2C9DEB72" w14:textId="77777777" w:rsidTr="00CC295C">
        <w:tc>
          <w:tcPr>
            <w:tcW w:w="4788" w:type="dxa"/>
          </w:tcPr>
          <w:p w14:paraId="6426CF0F" w14:textId="2F62059C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810" w:type="dxa"/>
          </w:tcPr>
          <w:p w14:paraId="3FE24E63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E600EE" w14:textId="0F96A91A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(362,219)</w:t>
            </w:r>
          </w:p>
        </w:tc>
        <w:tc>
          <w:tcPr>
            <w:tcW w:w="246" w:type="dxa"/>
          </w:tcPr>
          <w:p w14:paraId="7DBEA9E9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16894EBA" w14:textId="3E0E596E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F24E2">
              <w:rPr>
                <w:rFonts w:ascii="Angsana New" w:hAnsi="Angsana New"/>
                <w:sz w:val="30"/>
                <w:szCs w:val="30"/>
              </w:rPr>
              <w:t>485,</w:t>
            </w:r>
            <w:r w:rsidR="00EB4BE0"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043B" w:rsidRPr="007B32AC" w14:paraId="5A6C8F5C" w14:textId="77777777" w:rsidTr="00CC295C">
        <w:tc>
          <w:tcPr>
            <w:tcW w:w="4788" w:type="dxa"/>
          </w:tcPr>
          <w:p w14:paraId="415E3EE5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14:paraId="579F9FCC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1C22F53" w14:textId="10350392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147,130</w:t>
            </w:r>
          </w:p>
        </w:tc>
        <w:tc>
          <w:tcPr>
            <w:tcW w:w="246" w:type="dxa"/>
          </w:tcPr>
          <w:p w14:paraId="319E514E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21A1E21F" w14:textId="344E3933" w:rsidR="00F7043B" w:rsidRPr="00680149" w:rsidRDefault="00EF24E2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221,8</w:t>
            </w:r>
            <w:r w:rsidR="000909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</w:tr>
      <w:tr w:rsidR="001972A3" w:rsidRPr="004E2EFC" w14:paraId="19CAAD0F" w14:textId="77777777" w:rsidTr="001972A3">
        <w:tc>
          <w:tcPr>
            <w:tcW w:w="4788" w:type="dxa"/>
          </w:tcPr>
          <w:p w14:paraId="070426D1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51DE0B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C015B9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</w:tcPr>
          <w:p w14:paraId="140E5039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0428517C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7043B" w:rsidRPr="007B32AC" w14:paraId="3E135BF1" w14:textId="77777777" w:rsidTr="00CC295C">
        <w:tc>
          <w:tcPr>
            <w:tcW w:w="4788" w:type="dxa"/>
          </w:tcPr>
          <w:p w14:paraId="6121F289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810" w:type="dxa"/>
          </w:tcPr>
          <w:p w14:paraId="6E624C35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526D704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43B" w:rsidRPr="007B32AC" w14:paraId="39DA55A5" w14:textId="77777777" w:rsidTr="00CC295C">
        <w:tc>
          <w:tcPr>
            <w:tcW w:w="4788" w:type="dxa"/>
          </w:tcPr>
          <w:p w14:paraId="07BAFBD4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2B5BAE3D" w14:textId="6FDC7543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3812CE" w14:textId="050172C7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8,512</w:t>
            </w:r>
          </w:p>
        </w:tc>
        <w:tc>
          <w:tcPr>
            <w:tcW w:w="246" w:type="dxa"/>
          </w:tcPr>
          <w:p w14:paraId="3D364EF7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7802362" w14:textId="4CDA0E94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9,291</w:t>
            </w:r>
          </w:p>
        </w:tc>
      </w:tr>
      <w:tr w:rsidR="00F7043B" w:rsidRPr="007B32AC" w14:paraId="3D248EFE" w14:textId="77777777" w:rsidTr="00CC295C">
        <w:tc>
          <w:tcPr>
            <w:tcW w:w="4788" w:type="dxa"/>
          </w:tcPr>
          <w:p w14:paraId="08147C21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4EAA1A8" w14:textId="778B8ED6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8486F32" w14:textId="6A567C1A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46" w:type="dxa"/>
          </w:tcPr>
          <w:p w14:paraId="5DDE776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A969024" w14:textId="6DB22927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F7043B" w:rsidRPr="007B32AC" w14:paraId="45F6173D" w14:textId="77777777" w:rsidTr="00CC295C">
        <w:tc>
          <w:tcPr>
            <w:tcW w:w="4788" w:type="dxa"/>
          </w:tcPr>
          <w:p w14:paraId="3E8E7EEA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7BA7AC46" w14:textId="3FF39F8E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88EE64" w14:textId="7E3C122C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(145,177)</w:t>
            </w:r>
          </w:p>
        </w:tc>
        <w:tc>
          <w:tcPr>
            <w:tcW w:w="246" w:type="dxa"/>
          </w:tcPr>
          <w:p w14:paraId="222E610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84BFB57" w14:textId="7BB50811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(33,503)</w:t>
            </w:r>
          </w:p>
        </w:tc>
      </w:tr>
      <w:tr w:rsidR="00F7043B" w:rsidRPr="007B32AC" w14:paraId="22417F44" w14:textId="77777777" w:rsidTr="00CC295C">
        <w:tc>
          <w:tcPr>
            <w:tcW w:w="4788" w:type="dxa"/>
          </w:tcPr>
          <w:p w14:paraId="0CE668D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7E4FAB61" w14:textId="003CCF26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6EB4CE" w14:textId="6F5FD06C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(35,543)</w:t>
            </w:r>
          </w:p>
        </w:tc>
        <w:tc>
          <w:tcPr>
            <w:tcW w:w="246" w:type="dxa"/>
          </w:tcPr>
          <w:p w14:paraId="1F1B1363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6CC37A8E" w14:textId="7F5AD5FC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(27,414)</w:t>
            </w:r>
          </w:p>
        </w:tc>
      </w:tr>
      <w:tr w:rsidR="00F7043B" w:rsidRPr="007B32AC" w14:paraId="44D5B933" w14:textId="77777777" w:rsidTr="00CC295C">
        <w:tc>
          <w:tcPr>
            <w:tcW w:w="4788" w:type="dxa"/>
          </w:tcPr>
          <w:p w14:paraId="45BC19E9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5C3AE10D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D88EA8" w14:textId="768D0CB9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(171,887)</w:t>
            </w:r>
          </w:p>
        </w:tc>
        <w:tc>
          <w:tcPr>
            <w:tcW w:w="246" w:type="dxa"/>
          </w:tcPr>
          <w:p w14:paraId="63E5A23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7B8BFF80" w14:textId="7BB1C76E" w:rsidR="00F7043B" w:rsidRPr="00680149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(50,863)</w:t>
            </w:r>
          </w:p>
        </w:tc>
      </w:tr>
      <w:tr w:rsidR="00F7043B" w:rsidRPr="007B32AC" w14:paraId="4A195051" w14:textId="77777777" w:rsidTr="00903187">
        <w:tc>
          <w:tcPr>
            <w:tcW w:w="4788" w:type="dxa"/>
          </w:tcPr>
          <w:p w14:paraId="562EC25A" w14:textId="1A564C3F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810" w:type="dxa"/>
          </w:tcPr>
          <w:p w14:paraId="5AE2D4F4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33F82179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72,393</w:t>
            </w:r>
          </w:p>
        </w:tc>
        <w:tc>
          <w:tcPr>
            <w:tcW w:w="246" w:type="dxa"/>
          </w:tcPr>
          <w:p w14:paraId="5350D4FD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5F07D23D" w14:textId="2916B198" w:rsidR="00F7043B" w:rsidRPr="00480B52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57,850</w:t>
            </w:r>
          </w:p>
        </w:tc>
      </w:tr>
      <w:tr w:rsidR="00F7043B" w:rsidRPr="007B32AC" w14:paraId="38CA6164" w14:textId="77777777" w:rsidTr="00903187">
        <w:tc>
          <w:tcPr>
            <w:tcW w:w="4788" w:type="dxa"/>
          </w:tcPr>
          <w:p w14:paraId="482B0B51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810" w:type="dxa"/>
          </w:tcPr>
          <w:p w14:paraId="365DFEBD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026A1B" w14:textId="00F44988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(99,494)</w:t>
            </w:r>
          </w:p>
        </w:tc>
        <w:tc>
          <w:tcPr>
            <w:tcW w:w="246" w:type="dxa"/>
          </w:tcPr>
          <w:p w14:paraId="2AAD78A8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5BFA9F9E" w14:textId="527311FC" w:rsidR="00F7043B" w:rsidRPr="00480B52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6,987</w:t>
            </w:r>
          </w:p>
        </w:tc>
      </w:tr>
      <w:tr w:rsidR="001972A3" w:rsidRPr="004E2EFC" w14:paraId="37467CDE" w14:textId="77777777" w:rsidTr="001972A3">
        <w:tc>
          <w:tcPr>
            <w:tcW w:w="4788" w:type="dxa"/>
          </w:tcPr>
          <w:p w14:paraId="2690D0E1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CAA1717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448E8B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</w:tcPr>
          <w:p w14:paraId="151D4563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1EFBA71B" w14:textId="77777777" w:rsidR="001972A3" w:rsidRPr="004E2EF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7043B" w:rsidRPr="007B32AC" w14:paraId="13FAFA47" w14:textId="77777777" w:rsidTr="00CC295C">
        <w:tc>
          <w:tcPr>
            <w:tcW w:w="4788" w:type="dxa"/>
          </w:tcPr>
          <w:p w14:paraId="6F77D896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810" w:type="dxa"/>
          </w:tcPr>
          <w:p w14:paraId="63BCEBCD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AEF44F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FDF5691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08A051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043B" w:rsidRPr="007B32AC" w14:paraId="04999BC2" w14:textId="77777777" w:rsidTr="00CC295C">
        <w:tc>
          <w:tcPr>
            <w:tcW w:w="4788" w:type="dxa"/>
          </w:tcPr>
          <w:p w14:paraId="1E6027C6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9E29053" w14:textId="66B6F311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C79F3D" w14:textId="30286201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5,983</w:t>
            </w:r>
          </w:p>
        </w:tc>
        <w:tc>
          <w:tcPr>
            <w:tcW w:w="246" w:type="dxa"/>
          </w:tcPr>
          <w:p w14:paraId="0C34ADE5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BFFEFA6" w14:textId="5EC348DC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</w:tr>
      <w:tr w:rsidR="00F7043B" w:rsidRPr="007B32AC" w14:paraId="728CFEB7" w14:textId="77777777" w:rsidTr="00CC295C">
        <w:tc>
          <w:tcPr>
            <w:tcW w:w="4788" w:type="dxa"/>
          </w:tcPr>
          <w:p w14:paraId="13F91CE6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56D6589A" w14:textId="1397C1D9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11FCDC" w14:textId="2A0CB70F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6" w:type="dxa"/>
          </w:tcPr>
          <w:p w14:paraId="651E79DB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D35C32A" w14:textId="154A68C1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F7043B" w:rsidRPr="006C109C" w14:paraId="27E01377" w14:textId="77777777" w:rsidTr="00CC295C">
        <w:tc>
          <w:tcPr>
            <w:tcW w:w="4788" w:type="dxa"/>
          </w:tcPr>
          <w:p w14:paraId="2614B83B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03EC6BC1" w14:textId="3FF4602C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EE870F" w14:textId="7BB2ADB9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46" w:type="dxa"/>
          </w:tcPr>
          <w:p w14:paraId="1CC009EA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E492A15" w14:textId="65889818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(46)</w:t>
            </w:r>
          </w:p>
        </w:tc>
      </w:tr>
      <w:tr w:rsidR="00F7043B" w:rsidRPr="007B32AC" w14:paraId="687343A1" w14:textId="77777777" w:rsidTr="00CC295C">
        <w:tc>
          <w:tcPr>
            <w:tcW w:w="4788" w:type="dxa"/>
          </w:tcPr>
          <w:p w14:paraId="2E373F5B" w14:textId="0B3B494C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1886593B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19F7BC" w14:textId="2BD2F993" w:rsidR="00F7043B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5,790</w:t>
            </w:r>
          </w:p>
        </w:tc>
        <w:tc>
          <w:tcPr>
            <w:tcW w:w="246" w:type="dxa"/>
          </w:tcPr>
          <w:p w14:paraId="0041D632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78C2E90B" w14:textId="5C3C6210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4,118</w:t>
            </w:r>
          </w:p>
        </w:tc>
      </w:tr>
    </w:tbl>
    <w:p w14:paraId="1E99374A" w14:textId="77777777" w:rsidR="001972A3" w:rsidRDefault="0019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810"/>
        <w:gridCol w:w="1710"/>
        <w:gridCol w:w="246"/>
        <w:gridCol w:w="1734"/>
      </w:tblGrid>
      <w:tr w:rsidR="001972A3" w:rsidRPr="007B32AC" w14:paraId="4535419C" w14:textId="77777777" w:rsidTr="00D77532">
        <w:trPr>
          <w:tblHeader/>
        </w:trPr>
        <w:tc>
          <w:tcPr>
            <w:tcW w:w="4788" w:type="dxa"/>
          </w:tcPr>
          <w:p w14:paraId="6AE89C8A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CA4966" w14:textId="77777777" w:rsidR="001972A3" w:rsidRPr="00C52C41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6EC438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6" w:type="dxa"/>
          </w:tcPr>
          <w:p w14:paraId="4B6A5D0D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A80AB37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1972A3" w:rsidRPr="007B32AC" w14:paraId="395618FF" w14:textId="77777777" w:rsidTr="00D77532">
        <w:trPr>
          <w:tblHeader/>
        </w:trPr>
        <w:tc>
          <w:tcPr>
            <w:tcW w:w="4788" w:type="dxa"/>
          </w:tcPr>
          <w:p w14:paraId="2722D557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5F3202" w14:textId="77777777" w:rsidR="001972A3" w:rsidRPr="00C52C41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0E7AE7" w14:textId="77777777" w:rsidR="001972A3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6" w:type="dxa"/>
          </w:tcPr>
          <w:p w14:paraId="378DB348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2238FF2" w14:textId="77777777" w:rsidR="001972A3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972A3" w:rsidRPr="007B32AC" w14:paraId="7A122DDA" w14:textId="77777777" w:rsidTr="00D77532">
        <w:trPr>
          <w:tblHeader/>
        </w:trPr>
        <w:tc>
          <w:tcPr>
            <w:tcW w:w="4788" w:type="dxa"/>
          </w:tcPr>
          <w:p w14:paraId="3709BF8F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06B163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77CFCDAC" w14:textId="77777777" w:rsidR="001972A3" w:rsidRPr="007B32AC" w:rsidRDefault="001972A3" w:rsidP="00D77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43B" w:rsidRPr="00C52C41" w14:paraId="7F302EBC" w14:textId="77777777" w:rsidTr="00CC295C">
        <w:tc>
          <w:tcPr>
            <w:tcW w:w="4788" w:type="dxa"/>
          </w:tcPr>
          <w:p w14:paraId="28F670A6" w14:textId="14BB7848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 w:rsidR="001972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หยวนจีน</w:t>
            </w:r>
          </w:p>
        </w:tc>
        <w:tc>
          <w:tcPr>
            <w:tcW w:w="810" w:type="dxa"/>
          </w:tcPr>
          <w:p w14:paraId="114C5F22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EA5220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6D5D66FF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3452884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043B" w:rsidRPr="00C52C41" w14:paraId="1C6197E2" w14:textId="77777777" w:rsidTr="00BA5761">
        <w:trPr>
          <w:trHeight w:val="128"/>
        </w:trPr>
        <w:tc>
          <w:tcPr>
            <w:tcW w:w="4788" w:type="dxa"/>
          </w:tcPr>
          <w:p w14:paraId="550B83F6" w14:textId="00897E38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35D25720" w14:textId="5AEF0B8B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1652989" w14:textId="6113DAC8" w:rsidR="00F7043B" w:rsidRDefault="001972A3" w:rsidP="0019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(158)</w:t>
            </w:r>
          </w:p>
        </w:tc>
        <w:tc>
          <w:tcPr>
            <w:tcW w:w="246" w:type="dxa"/>
            <w:vAlign w:val="bottom"/>
          </w:tcPr>
          <w:p w14:paraId="00F74E7B" w14:textId="77777777" w:rsidR="00F7043B" w:rsidRPr="007B32AC" w:rsidRDefault="00F7043B" w:rsidP="00F7043B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2A8A72C4" w14:textId="5544B9DE" w:rsidR="00F7043B" w:rsidRDefault="00F7043B" w:rsidP="0019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043B" w:rsidRPr="008278CC" w14:paraId="5CA24B61" w14:textId="77777777" w:rsidTr="00BA5761">
        <w:tc>
          <w:tcPr>
            <w:tcW w:w="4788" w:type="dxa"/>
          </w:tcPr>
          <w:p w14:paraId="1D99D337" w14:textId="71851835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10" w:type="dxa"/>
          </w:tcPr>
          <w:p w14:paraId="31489FCD" w14:textId="77777777" w:rsidR="00F7043B" w:rsidRPr="007B32AC" w:rsidRDefault="00F7043B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A274580" w14:textId="4BF76D57" w:rsidR="00F7043B" w:rsidRPr="007B6CF6" w:rsidRDefault="001972A3" w:rsidP="0019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CF6">
              <w:rPr>
                <w:rFonts w:ascii="Angsana New" w:hAnsi="Angsana New"/>
                <w:b/>
                <w:bCs/>
                <w:sz w:val="30"/>
                <w:szCs w:val="30"/>
              </w:rPr>
              <w:t>(158)</w:t>
            </w:r>
          </w:p>
        </w:tc>
        <w:tc>
          <w:tcPr>
            <w:tcW w:w="246" w:type="dxa"/>
            <w:vAlign w:val="bottom"/>
          </w:tcPr>
          <w:p w14:paraId="5FA22B05" w14:textId="77777777" w:rsidR="00F7043B" w:rsidRPr="0064525B" w:rsidRDefault="00F7043B" w:rsidP="00F7043B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6B5951C1" w14:textId="0B37A491" w:rsidR="00F7043B" w:rsidRPr="0064525B" w:rsidRDefault="00F7043B" w:rsidP="0019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972A3" w:rsidRPr="008278CC" w14:paraId="2D484F76" w14:textId="77777777" w:rsidTr="00BA5761">
        <w:tc>
          <w:tcPr>
            <w:tcW w:w="4788" w:type="dxa"/>
          </w:tcPr>
          <w:p w14:paraId="46FB86DC" w14:textId="77777777" w:rsidR="001972A3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A718B73" w14:textId="77777777" w:rsidR="001972A3" w:rsidRPr="007B32AC" w:rsidRDefault="001972A3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0FF9957" w14:textId="77777777" w:rsidR="001972A3" w:rsidRDefault="001972A3" w:rsidP="0019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8AA5AEC" w14:textId="77777777" w:rsidR="001972A3" w:rsidRPr="0064525B" w:rsidRDefault="001972A3" w:rsidP="00F7043B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1A6EF20B" w14:textId="77777777" w:rsidR="001972A3" w:rsidRDefault="001972A3" w:rsidP="0019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B52" w:rsidRPr="008278CC" w14:paraId="66C82FBB" w14:textId="77777777" w:rsidTr="00BA5761">
        <w:tc>
          <w:tcPr>
            <w:tcW w:w="4788" w:type="dxa"/>
          </w:tcPr>
          <w:p w14:paraId="56AE0CAF" w14:textId="3BEEF7A6" w:rsidR="00480B52" w:rsidRPr="007B32AC" w:rsidRDefault="00480B52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E2972C8" w14:textId="77777777" w:rsidR="00480B52" w:rsidRPr="007B32AC" w:rsidRDefault="00480B52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725615C" w14:textId="76398AFD" w:rsidR="00480B52" w:rsidRPr="0064525B" w:rsidRDefault="001972A3" w:rsidP="0048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2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53,268</w:t>
            </w:r>
          </w:p>
        </w:tc>
        <w:tc>
          <w:tcPr>
            <w:tcW w:w="246" w:type="dxa"/>
            <w:vAlign w:val="bottom"/>
          </w:tcPr>
          <w:p w14:paraId="0014E642" w14:textId="77777777" w:rsidR="00480B52" w:rsidRPr="0064525B" w:rsidRDefault="00480B52" w:rsidP="001A2708">
            <w:pPr>
              <w:pStyle w:val="acctfourfigures"/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34" w:type="dxa"/>
            <w:tcBorders>
              <w:bottom w:val="double" w:sz="4" w:space="0" w:color="auto"/>
            </w:tcBorders>
          </w:tcPr>
          <w:p w14:paraId="3CD231AB" w14:textId="2020DA6E" w:rsidR="00480B52" w:rsidRPr="0064525B" w:rsidRDefault="00275828" w:rsidP="001A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232,9</w:t>
            </w:r>
            <w:r w:rsidR="007D05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</w:t>
            </w:r>
          </w:p>
        </w:tc>
      </w:tr>
    </w:tbl>
    <w:p w14:paraId="7462EB10" w14:textId="77777777" w:rsidR="009F74BB" w:rsidRPr="00313FF4" w:rsidRDefault="009F74BB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0BF19" w14:textId="77777777" w:rsidR="006D75D0" w:rsidRPr="00B0181B" w:rsidRDefault="006D75D0" w:rsidP="00574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60FE657" w14:textId="77777777" w:rsidR="006D75D0" w:rsidRPr="003C5BB8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0483A7" w14:textId="77777777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573B74CF" w14:textId="77777777" w:rsidR="00D36973" w:rsidRPr="003C5BB8" w:rsidRDefault="00D36973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FD0C8E" w14:textId="27686496" w:rsidR="006D75D0" w:rsidRPr="00B0181B" w:rsidRDefault="006D75D0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</w:t>
      </w:r>
      <w:r w:rsidR="00BC7CF0">
        <w:rPr>
          <w:rFonts w:ascii="Angsana New" w:hAnsi="Angsana New"/>
          <w:sz w:val="30"/>
          <w:szCs w:val="30"/>
          <w:cs/>
        </w:rPr>
        <w:t>ม่ำเสมอ</w:t>
      </w:r>
      <w:r w:rsidR="00D850D4">
        <w:rPr>
          <w:rFonts w:ascii="Angsana New" w:hAnsi="Angsana New"/>
          <w:sz w:val="30"/>
          <w:szCs w:val="30"/>
        </w:rPr>
        <w:br/>
      </w:r>
      <w:r w:rsidRPr="00B0181B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C6BFF">
        <w:rPr>
          <w:rFonts w:ascii="Angsana New" w:hAnsi="Angsana New" w:hint="cs"/>
          <w:sz w:val="30"/>
          <w:szCs w:val="30"/>
          <w:cs/>
        </w:rPr>
        <w:t>ทุกรายที่ขอวงเงินสินเชื่อในระดับหนึ่งๆ</w:t>
      </w:r>
      <w:r w:rsidR="009C6BFF">
        <w:rPr>
          <w:rFonts w:ascii="Angsana New" w:hAnsi="Angsana New"/>
          <w:sz w:val="30"/>
          <w:szCs w:val="30"/>
          <w:cs/>
        </w:rPr>
        <w:t xml:space="preserve"> ณ วันที่ในรายงาน</w:t>
      </w:r>
      <w:r w:rsidRPr="00B0181B">
        <w:rPr>
          <w:rFonts w:ascii="Angsana New" w:hAnsi="Angsana New"/>
          <w:sz w:val="30"/>
          <w:szCs w:val="30"/>
          <w:cs/>
        </w:rPr>
        <w:t>ไม่</w:t>
      </w:r>
      <w:r w:rsidR="009C6BFF">
        <w:rPr>
          <w:rFonts w:ascii="Angsana New" w:hAnsi="Angsana New" w:hint="cs"/>
          <w:sz w:val="30"/>
          <w:szCs w:val="30"/>
          <w:cs/>
        </w:rPr>
        <w:t>พบว่า</w:t>
      </w:r>
      <w:r w:rsidR="00D827EB">
        <w:rPr>
          <w:rFonts w:ascii="Angsana New" w:hAnsi="Angsana New"/>
          <w:sz w:val="30"/>
          <w:szCs w:val="30"/>
          <w:cs/>
        </w:rPr>
        <w:br/>
      </w:r>
      <w:r w:rsidR="009C6BFF">
        <w:rPr>
          <w:rFonts w:ascii="Angsana New" w:hAnsi="Angsana New"/>
          <w:sz w:val="30"/>
          <w:szCs w:val="30"/>
          <w:cs/>
        </w:rPr>
        <w:t>มีความเสี่ยง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ทางด้าน</w:t>
      </w:r>
      <w:r w:rsidRPr="00B0181B">
        <w:rPr>
          <w:rFonts w:ascii="Angsana New" w:hAnsi="Angsana New"/>
          <w:sz w:val="30"/>
          <w:szCs w:val="30"/>
          <w:cs/>
        </w:rPr>
        <w:t>สินเชื่อที่เป็นสาระสำคัญ ความเสี่ยง</w:t>
      </w:r>
      <w:r w:rsidR="009C6BFF">
        <w:rPr>
          <w:rFonts w:ascii="Angsana New" w:hAnsi="Angsana New" w:hint="cs"/>
          <w:sz w:val="30"/>
          <w:szCs w:val="30"/>
          <w:cs/>
        </w:rPr>
        <w:t>สูงสุด</w:t>
      </w:r>
      <w:r w:rsidRPr="00B0181B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ทางด้านสินเชื่อแสดงไว้ในราคาตามบัญชีของสินทรัพย์ทางกา</w:t>
      </w:r>
      <w:r w:rsidR="005C2368">
        <w:rPr>
          <w:rFonts w:ascii="Angsana New" w:hAnsi="Angsana New"/>
          <w:sz w:val="30"/>
          <w:szCs w:val="30"/>
          <w:cs/>
        </w:rPr>
        <w:t>รเงินแต่ละรายการ</w:t>
      </w:r>
      <w:r w:rsidR="007F1BFE" w:rsidRPr="00B0181B">
        <w:rPr>
          <w:rFonts w:ascii="Angsana New" w:hAnsi="Angsana New" w:hint="cs"/>
          <w:sz w:val="30"/>
          <w:szCs w:val="30"/>
          <w:cs/>
        </w:rPr>
        <w:t>ใน</w:t>
      </w:r>
      <w:r w:rsidRPr="00B0181B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  <w:r w:rsidR="009C6BFF" w:rsidRPr="009C6BFF">
        <w:rPr>
          <w:rFonts w:ascii="Angsana New" w:hAnsi="Angsana New"/>
          <w:sz w:val="30"/>
          <w:szCs w:val="30"/>
          <w:cs/>
        </w:rPr>
        <w:t>อย่างไรก็ตามเนื่องจาก</w:t>
      </w:r>
      <w:r w:rsidR="009C6BFF" w:rsidRPr="009C6BFF">
        <w:rPr>
          <w:rFonts w:ascii="Angsana New" w:hAnsi="Angsana New" w:hint="cs"/>
          <w:sz w:val="30"/>
          <w:szCs w:val="30"/>
          <w:cs/>
        </w:rPr>
        <w:t>บริษัท</w:t>
      </w:r>
      <w:r w:rsidR="009C6BFF" w:rsidRPr="009C6BFF">
        <w:rPr>
          <w:rFonts w:ascii="Angsana New" w:hAnsi="Angsana New"/>
          <w:sz w:val="30"/>
          <w:szCs w:val="30"/>
          <w:cs/>
        </w:rPr>
        <w:t>มี</w:t>
      </w:r>
      <w:r w:rsidR="009C6BFF" w:rsidRPr="009C6BFF">
        <w:rPr>
          <w:rFonts w:ascii="Angsana New" w:hAnsi="Angsana New" w:hint="cs"/>
          <w:sz w:val="30"/>
          <w:szCs w:val="30"/>
          <w:cs/>
        </w:rPr>
        <w:t>ฐาน</w:t>
      </w:r>
      <w:r w:rsidR="009C6BFF" w:rsidRPr="009C6BFF">
        <w:rPr>
          <w:rFonts w:ascii="Angsana New" w:hAnsi="Angsana New"/>
          <w:sz w:val="30"/>
          <w:szCs w:val="30"/>
          <w:cs/>
        </w:rPr>
        <w:t xml:space="preserve">ลูกค้าจำนวนมาก </w:t>
      </w:r>
      <w:r w:rsidR="007D0587">
        <w:rPr>
          <w:rFonts w:ascii="Angsana New" w:hAnsi="Angsana New"/>
          <w:sz w:val="30"/>
          <w:szCs w:val="30"/>
          <w:cs/>
        </w:rPr>
        <w:br/>
      </w:r>
      <w:r w:rsidR="009C6BFF" w:rsidRPr="009C6BFF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2E658FAA" w14:textId="77777777" w:rsidR="003C5BB8" w:rsidRDefault="003C5BB8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5A4E61" w14:textId="77777777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07DC7D6" w14:textId="77777777" w:rsidR="006D75D0" w:rsidRPr="00480B52" w:rsidRDefault="006D75D0" w:rsidP="00480B5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14:paraId="54684C76" w14:textId="220143F5" w:rsidR="006D75D0" w:rsidRPr="00B0181B" w:rsidRDefault="006D75D0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</w:t>
      </w:r>
      <w:r w:rsidRPr="00B0181B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</w:rPr>
        <w:t>โดยการรักษาระดับของเงินสดและรายการเทียบเท่าเงินสด</w:t>
      </w:r>
      <w:r w:rsidR="001B4DC1">
        <w:rPr>
          <w:rFonts w:ascii="Angsana New" w:hAnsi="Angsana New"/>
          <w:sz w:val="30"/>
          <w:szCs w:val="30"/>
          <w:cs/>
        </w:rPr>
        <w:br/>
      </w:r>
      <w:r w:rsidRPr="00B0181B">
        <w:rPr>
          <w:rFonts w:ascii="Angsana New" w:hAnsi="Angsana New"/>
          <w:sz w:val="30"/>
          <w:szCs w:val="30"/>
          <w:cs/>
        </w:rPr>
        <w:t>ให</w:t>
      </w:r>
      <w:r w:rsidR="00C74DC7">
        <w:rPr>
          <w:rFonts w:ascii="Angsana New" w:hAnsi="Angsana New"/>
          <w:sz w:val="30"/>
          <w:szCs w:val="30"/>
          <w:cs/>
        </w:rPr>
        <w:t>้เพียงพอต่อการดำเนินงานของบริษัท</w:t>
      </w:r>
      <w:r w:rsidRPr="00B0181B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0CB1A767" w14:textId="4FC86750" w:rsidR="008F0FF8" w:rsidRDefault="008F0FF8" w:rsidP="0048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66F30EF" w14:textId="7531A5C7" w:rsidR="009F74BB" w:rsidRPr="009F74BB" w:rsidRDefault="009F74BB" w:rsidP="009C6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74B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2B52FB8" w14:textId="77777777" w:rsidR="009F74BB" w:rsidRDefault="009F74BB" w:rsidP="009F74B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14:paraId="1BF47917" w14:textId="56057EA8" w:rsidR="000E11FF" w:rsidRDefault="009F74BB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F74BB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Pr="006D32E8">
        <w:rPr>
          <w:rFonts w:ascii="Angsana New" w:hAnsi="Angsana New" w:hint="cs"/>
          <w:sz w:val="30"/>
          <w:szCs w:val="30"/>
          <w:cs/>
        </w:rPr>
        <w:t>และหนี้สิน</w:t>
      </w:r>
      <w:r w:rsidRPr="009F74BB">
        <w:rPr>
          <w:rFonts w:ascii="Angsana New" w:hAnsi="Angsana New"/>
          <w:sz w:val="30"/>
          <w:szCs w:val="30"/>
          <w:cs/>
        </w:rPr>
        <w:t>ทางการเงินรวมถึง</w:t>
      </w:r>
      <w:r w:rsidR="009C6BFF">
        <w:rPr>
          <w:rFonts w:ascii="Angsana New" w:hAnsi="Angsana New" w:hint="cs"/>
          <w:sz w:val="30"/>
          <w:szCs w:val="30"/>
          <w:cs/>
        </w:rPr>
        <w:t>ลำดับชั้นมูลค่ายุติธรรมและ</w:t>
      </w:r>
      <w:r w:rsidRPr="009F74BB">
        <w:rPr>
          <w:rFonts w:ascii="Angsana New" w:hAnsi="Angsana New"/>
          <w:sz w:val="30"/>
          <w:szCs w:val="30"/>
          <w:cs/>
        </w:rPr>
        <w:t>มูลค่าตามบัญชีในงบแสดงฐานะการเงิน</w:t>
      </w:r>
      <w:r w:rsidR="00995A1F" w:rsidRPr="00995A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="007D0587">
        <w:rPr>
          <w:rFonts w:ascii="Angsana New" w:hAnsi="Angsana New" w:hint="cs"/>
          <w:sz w:val="30"/>
          <w:szCs w:val="30"/>
          <w:cs/>
        </w:rPr>
        <w:t>เพื่อวัตถุประสงค์เฉพาะ</w:t>
      </w:r>
      <w:r w:rsidRPr="009F74BB">
        <w:rPr>
          <w:rFonts w:ascii="Angsana New" w:hAnsi="Angsana New"/>
          <w:sz w:val="30"/>
          <w:szCs w:val="30"/>
          <w:cs/>
        </w:rPr>
        <w:t xml:space="preserve"> </w:t>
      </w:r>
      <w:r w:rsidR="00BC7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77532">
        <w:rPr>
          <w:rFonts w:ascii="Angsana New" w:hAnsi="Angsana New"/>
          <w:sz w:val="30"/>
          <w:szCs w:val="30"/>
        </w:rPr>
        <w:t xml:space="preserve">30 </w:t>
      </w:r>
      <w:r w:rsidR="00D77532">
        <w:rPr>
          <w:rFonts w:ascii="Angsana New" w:hAnsi="Angsana New" w:hint="cs"/>
          <w:sz w:val="30"/>
          <w:szCs w:val="30"/>
          <w:cs/>
        </w:rPr>
        <w:t xml:space="preserve">มิถุนายน 2562 และ </w:t>
      </w:r>
      <w:r w:rsidR="00BC7CF0">
        <w:rPr>
          <w:rFonts w:ascii="Angsana New" w:hAnsi="Angsana New"/>
          <w:sz w:val="30"/>
          <w:szCs w:val="30"/>
        </w:rPr>
        <w:t xml:space="preserve">31 </w:t>
      </w:r>
      <w:r w:rsidR="00BC7C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77532">
        <w:rPr>
          <w:rFonts w:ascii="Angsana New" w:hAnsi="Angsana New" w:hint="cs"/>
          <w:sz w:val="30"/>
          <w:szCs w:val="30"/>
          <w:cs/>
        </w:rPr>
        <w:t xml:space="preserve">2562 </w:t>
      </w:r>
      <w:r w:rsidRPr="009F74BB">
        <w:rPr>
          <w:rFonts w:ascii="Angsana New" w:hAnsi="Angsana New"/>
          <w:sz w:val="30"/>
          <w:szCs w:val="30"/>
          <w:cs/>
        </w:rPr>
        <w:t>มีดังนี้</w:t>
      </w:r>
    </w:p>
    <w:p w14:paraId="0CD639A1" w14:textId="77777777" w:rsidR="005A5A90" w:rsidRDefault="005A5A90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8"/>
        <w:gridCol w:w="172"/>
        <w:gridCol w:w="10"/>
        <w:gridCol w:w="969"/>
        <w:gridCol w:w="184"/>
        <w:gridCol w:w="1166"/>
        <w:gridCol w:w="180"/>
        <w:gridCol w:w="900"/>
        <w:gridCol w:w="180"/>
        <w:gridCol w:w="1350"/>
      </w:tblGrid>
      <w:tr w:rsidR="005A5A90" w:rsidRPr="00A36F32" w14:paraId="58602E12" w14:textId="77777777" w:rsidTr="00476B31">
        <w:trPr>
          <w:cantSplit/>
          <w:trHeight w:val="453"/>
          <w:tblHeader/>
        </w:trPr>
        <w:tc>
          <w:tcPr>
            <w:tcW w:w="2981" w:type="dxa"/>
            <w:shd w:val="clear" w:color="auto" w:fill="auto"/>
            <w:vAlign w:val="bottom"/>
          </w:tcPr>
          <w:p w14:paraId="2145AE40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3AA2BF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29823688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gridSpan w:val="2"/>
          </w:tcPr>
          <w:p w14:paraId="0372BB47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4B49" w14:textId="77777777" w:rsidR="005A5A90" w:rsidRPr="009F74BB" w:rsidRDefault="005A5A90" w:rsidP="00A421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A5A90" w:rsidRPr="00A36F32" w14:paraId="3B4B68B9" w14:textId="77777777" w:rsidTr="00476B31">
        <w:trPr>
          <w:cantSplit/>
          <w:tblHeader/>
        </w:trPr>
        <w:tc>
          <w:tcPr>
            <w:tcW w:w="2981" w:type="dxa"/>
            <w:shd w:val="clear" w:color="auto" w:fill="auto"/>
          </w:tcPr>
          <w:p w14:paraId="7CD460B8" w14:textId="77777777"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F8088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E42CDD3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DF1190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6FB1892B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8E817E2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E8E3E3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37B4A70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BE395C3" w14:textId="77777777" w:rsidR="005A5A90" w:rsidRPr="009F74BB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F522F9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A5A90" w:rsidRPr="00A36F32" w14:paraId="5AF2E677" w14:textId="77777777" w:rsidTr="00476B31">
        <w:trPr>
          <w:cantSplit/>
          <w:tblHeader/>
        </w:trPr>
        <w:tc>
          <w:tcPr>
            <w:tcW w:w="2981" w:type="dxa"/>
            <w:shd w:val="clear" w:color="auto" w:fill="auto"/>
          </w:tcPr>
          <w:p w14:paraId="56FD58DF" w14:textId="77777777" w:rsidR="005A5A90" w:rsidRPr="009F74BB" w:rsidRDefault="005A5A90" w:rsidP="00A4217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11"/>
          </w:tcPr>
          <w:p w14:paraId="504750C8" w14:textId="77777777" w:rsidR="005A5A90" w:rsidRPr="009F74BB" w:rsidRDefault="005A5A90" w:rsidP="00A4217E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A5A90" w:rsidRPr="00C40E7D" w14:paraId="15D0656E" w14:textId="77777777" w:rsidTr="00C805DC">
        <w:trPr>
          <w:cantSplit/>
        </w:trPr>
        <w:tc>
          <w:tcPr>
            <w:tcW w:w="2981" w:type="dxa"/>
            <w:shd w:val="clear" w:color="auto" w:fill="auto"/>
          </w:tcPr>
          <w:p w14:paraId="33804CF5" w14:textId="3D3A021A" w:rsidR="005A5A90" w:rsidRPr="00896399" w:rsidRDefault="005A5A90" w:rsidP="00896399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963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963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D4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5C1511CB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gridSpan w:val="2"/>
          </w:tcPr>
          <w:p w14:paraId="2F587AD4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706CE7F0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D0AC29F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0D91EE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4839F9E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88F5B7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EB4FA17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1FEB02A0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A5A90" w:rsidRPr="00C40E7D" w14:paraId="132B43E3" w14:textId="77777777" w:rsidTr="00C805DC">
        <w:trPr>
          <w:cantSplit/>
        </w:trPr>
        <w:tc>
          <w:tcPr>
            <w:tcW w:w="2981" w:type="dxa"/>
            <w:shd w:val="clear" w:color="auto" w:fill="auto"/>
          </w:tcPr>
          <w:p w14:paraId="50787BBA" w14:textId="42009D7E" w:rsidR="005A5A90" w:rsidRPr="002C402E" w:rsidRDefault="009B5B04" w:rsidP="009F6ACF">
            <w:pPr>
              <w:ind w:left="1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="009F6ACF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="009F6ACF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392F73B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gridSpan w:val="2"/>
          </w:tcPr>
          <w:p w14:paraId="6C776249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3B0281CE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6A3A9C44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6589D423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39C3115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A13E1D2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7CB2468" w14:textId="77777777" w:rsidR="005A5A90" w:rsidRPr="00C40E7D" w:rsidRDefault="005A5A90" w:rsidP="00A4217E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74091EE" w14:textId="77777777" w:rsidR="005A5A90" w:rsidRPr="00C40E7D" w:rsidRDefault="005A5A90" w:rsidP="00A4217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400C3" w:rsidRPr="00C40E7D" w14:paraId="34A7097B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DD80891" w14:textId="1CC1DAA2" w:rsidR="005400C3" w:rsidRPr="00033A8E" w:rsidRDefault="006917AE" w:rsidP="005400C3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5400C3" w:rsidRPr="009A57B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0" w:type="dxa"/>
          </w:tcPr>
          <w:p w14:paraId="63CDB037" w14:textId="6BBED24A" w:rsidR="005400C3" w:rsidRPr="00E6445C" w:rsidRDefault="00E6445C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,85</w:t>
            </w:r>
            <w:r w:rsidR="00AB056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180" w:type="dxa"/>
            <w:gridSpan w:val="2"/>
          </w:tcPr>
          <w:p w14:paraId="64EE0C77" w14:textId="77777777" w:rsidR="005400C3" w:rsidRPr="00F45CA3" w:rsidRDefault="005400C3" w:rsidP="005400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1B610CF2" w14:textId="2993CEBB" w:rsidR="005400C3" w:rsidRPr="00F45CA3" w:rsidRDefault="00E6445C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80,85</w:t>
            </w:r>
            <w:r w:rsidR="00AB056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184" w:type="dxa"/>
            <w:shd w:val="clear" w:color="auto" w:fill="auto"/>
          </w:tcPr>
          <w:p w14:paraId="753A5FFA" w14:textId="77777777" w:rsidR="005400C3" w:rsidRPr="00C40E7D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80DF46" w14:textId="4747BC84" w:rsidR="005400C3" w:rsidRPr="009D1F69" w:rsidRDefault="00E6445C" w:rsidP="00E6445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02582B" w14:textId="77777777"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FD5E5C" w14:textId="4BC04F04" w:rsidR="005400C3" w:rsidRPr="006B2166" w:rsidRDefault="00E6445C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19C944" w14:textId="77777777" w:rsidR="005400C3" w:rsidRPr="006B2166" w:rsidRDefault="005400C3" w:rsidP="005400C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4AE103" w14:textId="7C88C968" w:rsidR="005400C3" w:rsidRPr="006B2166" w:rsidRDefault="00E6445C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80,85</w:t>
            </w:r>
            <w:r w:rsidR="00AB056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5400C3" w:rsidRPr="00C40E7D" w14:paraId="57C783C8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7238D60" w14:textId="77777777" w:rsidR="005400C3" w:rsidRPr="00033A8E" w:rsidRDefault="005400C3" w:rsidP="005400C3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9F35F9B" w14:textId="4A74F79C" w:rsidR="005400C3" w:rsidRPr="00903187" w:rsidRDefault="00E6445C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(126,218)</w:t>
            </w:r>
          </w:p>
        </w:tc>
        <w:tc>
          <w:tcPr>
            <w:tcW w:w="180" w:type="dxa"/>
            <w:gridSpan w:val="2"/>
            <w:vAlign w:val="bottom"/>
          </w:tcPr>
          <w:p w14:paraId="08A7C54F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27490EE3" w14:textId="72C694CF" w:rsidR="005400C3" w:rsidRPr="009D1F69" w:rsidRDefault="00E6445C" w:rsidP="00E6445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8CCF43B" w14:textId="77777777" w:rsidR="005400C3" w:rsidRPr="009D1F69" w:rsidRDefault="005400C3" w:rsidP="005400C3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9C24624" w14:textId="2FAD3EFA" w:rsidR="005400C3" w:rsidRPr="006B2166" w:rsidRDefault="00E6445C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CD744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,218)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98A3A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08A0ED" w14:textId="2BA4179C" w:rsidR="005400C3" w:rsidRPr="006B2166" w:rsidRDefault="00E6445C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24D02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212650" w14:textId="5924B28D" w:rsidR="005400C3" w:rsidRPr="006B2166" w:rsidRDefault="00E6445C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(126,218)</w:t>
            </w:r>
          </w:p>
        </w:tc>
      </w:tr>
      <w:tr w:rsidR="00263D30" w:rsidRPr="00C40E7D" w14:paraId="594C9B9A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DE8A110" w14:textId="77777777" w:rsidR="00263D30" w:rsidRPr="009A57B8" w:rsidRDefault="00263D30" w:rsidP="005400C3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077CF89" w14:textId="77777777" w:rsidR="00263D30" w:rsidRDefault="00263D30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6183D3" w14:textId="77777777" w:rsidR="00263D30" w:rsidRPr="00C40E7D" w:rsidRDefault="00263D30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3B0B1350" w14:textId="77777777" w:rsidR="00263D30" w:rsidRDefault="00263D30" w:rsidP="00E6445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2F0BFDA" w14:textId="77777777" w:rsidR="00263D30" w:rsidRPr="009D1F69" w:rsidRDefault="00263D30" w:rsidP="005400C3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FCD53A" w14:textId="77777777" w:rsidR="00263D30" w:rsidRDefault="00263D30" w:rsidP="005400C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CF366" w14:textId="77777777" w:rsidR="00263D30" w:rsidRPr="006B2166" w:rsidRDefault="00263D30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628E63" w14:textId="77777777" w:rsidR="00263D30" w:rsidRDefault="00263D30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FD2909" w14:textId="77777777" w:rsidR="00263D30" w:rsidRPr="006B2166" w:rsidRDefault="00263D30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BF32B" w14:textId="77777777" w:rsidR="00263D30" w:rsidRDefault="00263D30" w:rsidP="005400C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00C3" w:rsidRPr="00C40E7D" w14:paraId="0519B94A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FD369D0" w14:textId="1A2201F1" w:rsidR="005400C3" w:rsidRPr="00210569" w:rsidRDefault="005400C3" w:rsidP="00747CD0">
            <w:pPr>
              <w:ind w:left="19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4C8F2F32" w14:textId="77777777" w:rsidR="005400C3" w:rsidRPr="00210569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127AD1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5BFE5BBF" w14:textId="77777777" w:rsidR="005400C3" w:rsidRPr="00C40E7D" w:rsidRDefault="005400C3" w:rsidP="005400C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129497" w14:textId="77777777" w:rsidR="005400C3" w:rsidRPr="00C40E7D" w:rsidRDefault="005400C3" w:rsidP="005400C3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DB3568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9C945F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F4E630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2FAC02" w14:textId="77777777" w:rsidR="005400C3" w:rsidRPr="006B2166" w:rsidRDefault="005400C3" w:rsidP="005400C3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6AA23" w14:textId="77777777" w:rsidR="005400C3" w:rsidRPr="006B2166" w:rsidRDefault="005400C3" w:rsidP="005400C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3187" w:rsidRPr="00C40E7D" w14:paraId="26B7E143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6E604AE" w14:textId="77777777" w:rsidR="00903187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014E54EA" w14:textId="25B13752" w:rsidR="00903187" w:rsidRPr="00033A8E" w:rsidRDefault="00903187" w:rsidP="00747CD0">
            <w:pPr>
              <w:ind w:left="198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351C5659" w14:textId="5EEA9BD7" w:rsidR="00903187" w:rsidRPr="00210569" w:rsidRDefault="00E6445C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(927,456)</w:t>
            </w:r>
          </w:p>
        </w:tc>
        <w:tc>
          <w:tcPr>
            <w:tcW w:w="180" w:type="dxa"/>
            <w:gridSpan w:val="2"/>
            <w:vAlign w:val="bottom"/>
          </w:tcPr>
          <w:p w14:paraId="1B2956CC" w14:textId="77777777"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1BF39383" w14:textId="299C8804" w:rsidR="00903187" w:rsidRPr="009D1F69" w:rsidRDefault="00E6445C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6EB7AE" w14:textId="77777777"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89816A" w14:textId="4F2A45D1" w:rsidR="00903187" w:rsidRPr="007A4CC0" w:rsidRDefault="00E6445C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(896,911)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369095" w14:textId="77777777"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56C23" w14:textId="394024BE" w:rsidR="00903187" w:rsidRPr="00515CBE" w:rsidRDefault="00E6445C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22438B" w14:textId="77777777" w:rsidR="00903187" w:rsidRPr="009D1F69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861A9E" w14:textId="774477B0" w:rsidR="00903187" w:rsidRPr="00B05826" w:rsidRDefault="00E6445C" w:rsidP="00E6445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(896,911)</w:t>
            </w:r>
          </w:p>
        </w:tc>
      </w:tr>
      <w:tr w:rsidR="00903187" w:rsidRPr="00C40E7D" w14:paraId="26351359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7499437" w14:textId="77777777" w:rsidR="00903187" w:rsidRPr="004F7A6E" w:rsidRDefault="00903187" w:rsidP="00903187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CC7E9C1" w14:textId="62265D81" w:rsidR="00903187" w:rsidRPr="00210569" w:rsidRDefault="00E6445C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(359,760)</w:t>
            </w:r>
          </w:p>
        </w:tc>
        <w:tc>
          <w:tcPr>
            <w:tcW w:w="180" w:type="dxa"/>
            <w:gridSpan w:val="2"/>
            <w:vAlign w:val="bottom"/>
          </w:tcPr>
          <w:p w14:paraId="7C5F80FA" w14:textId="77777777" w:rsidR="00903187" w:rsidRPr="00C40E7D" w:rsidRDefault="00903187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76E3FE4A" w14:textId="751AD6DE" w:rsidR="00903187" w:rsidRPr="009D1F69" w:rsidRDefault="00E6445C" w:rsidP="00E6445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9F464F" w14:textId="77777777" w:rsidR="00903187" w:rsidRPr="00C40E7D" w:rsidRDefault="00903187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0590E0E" w14:textId="2DEEB26F" w:rsidR="00903187" w:rsidRPr="007A4CC0" w:rsidRDefault="00E6445C" w:rsidP="0090318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(507,775)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D0241" w14:textId="77777777"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CC6947" w14:textId="6CCE4D62" w:rsidR="00903187" w:rsidRPr="00515CBE" w:rsidRDefault="00E6445C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FB7B0" w14:textId="77777777" w:rsidR="00903187" w:rsidRPr="009D1F69" w:rsidRDefault="00903187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6AE2F" w14:textId="0E181DAA" w:rsidR="00903187" w:rsidRPr="00B05826" w:rsidRDefault="00E6445C" w:rsidP="00E6445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(507,775)</w:t>
            </w:r>
          </w:p>
        </w:tc>
      </w:tr>
      <w:tr w:rsidR="00263D30" w:rsidRPr="00C40E7D" w14:paraId="7BB90DC2" w14:textId="77777777" w:rsidTr="00C805DC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14386EA" w14:textId="77777777" w:rsidR="00263D30" w:rsidRPr="004F7A6E" w:rsidRDefault="00263D30" w:rsidP="00903187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9B7063" w14:textId="77777777" w:rsidR="00263D30" w:rsidRDefault="00263D30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335457" w14:textId="77777777" w:rsidR="00263D30" w:rsidRPr="00C40E7D" w:rsidRDefault="00263D30" w:rsidP="0090318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gridSpan w:val="2"/>
            <w:shd w:val="clear" w:color="auto" w:fill="auto"/>
            <w:vAlign w:val="bottom"/>
          </w:tcPr>
          <w:p w14:paraId="203772CC" w14:textId="77777777" w:rsidR="00263D30" w:rsidRDefault="00263D30" w:rsidP="00E6445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A3BCE89" w14:textId="77777777" w:rsidR="00263D30" w:rsidRPr="00C40E7D" w:rsidRDefault="00263D30" w:rsidP="00903187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6F09C1" w14:textId="77777777" w:rsidR="00263D30" w:rsidRDefault="00263D30" w:rsidP="0090318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D5FC7E" w14:textId="77777777" w:rsidR="00263D30" w:rsidRPr="009D1F69" w:rsidRDefault="00263D30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443D46" w14:textId="77777777" w:rsidR="00263D30" w:rsidRDefault="00263D30" w:rsidP="00E6445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F758D" w14:textId="77777777" w:rsidR="00263D30" w:rsidRPr="009D1F69" w:rsidRDefault="00263D30" w:rsidP="00903187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7D9B3B" w14:textId="77777777" w:rsidR="00263D30" w:rsidRDefault="00263D30" w:rsidP="00E6445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14:paraId="626A3C5B" w14:textId="77777777" w:rsidTr="000B40C9">
        <w:trPr>
          <w:cantSplit/>
        </w:trPr>
        <w:tc>
          <w:tcPr>
            <w:tcW w:w="2981" w:type="dxa"/>
            <w:shd w:val="clear" w:color="auto" w:fill="auto"/>
          </w:tcPr>
          <w:p w14:paraId="5E7230D9" w14:textId="4BE132F0" w:rsidR="00CF3C5D" w:rsidRPr="002C402E" w:rsidRDefault="00896399" w:rsidP="00470E6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8" w:type="dxa"/>
            <w:gridSpan w:val="2"/>
            <w:vAlign w:val="bottom"/>
          </w:tcPr>
          <w:p w14:paraId="5DC8EDD7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059385C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9D3E06F" w14:textId="77777777"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55F950" w14:textId="77777777"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4A4503" w14:textId="77777777"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463A7C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3EA24E" w14:textId="77777777"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E55C88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1BB137" w14:textId="77777777"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C5D" w:rsidRPr="00C40E7D" w14:paraId="6FCC080D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D221635" w14:textId="0940C36E" w:rsidR="00CF3C5D" w:rsidRPr="00AD7677" w:rsidRDefault="00CF3C5D" w:rsidP="00747CD0">
            <w:pPr>
              <w:ind w:left="198" w:hanging="1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</w:t>
            </w:r>
            <w:r w:rsidRPr="00033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8" w:type="dxa"/>
            <w:gridSpan w:val="2"/>
            <w:vAlign w:val="bottom"/>
          </w:tcPr>
          <w:p w14:paraId="7FBAD0E2" w14:textId="77777777" w:rsidR="00CF3C5D" w:rsidRPr="00210569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CEC61F1" w14:textId="77777777" w:rsidR="00CF3C5D" w:rsidRPr="00C40E7D" w:rsidRDefault="00CF3C5D" w:rsidP="00CF3C5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3762D7F" w14:textId="77777777" w:rsidR="00CF3C5D" w:rsidRPr="002B11F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BC3DE5" w14:textId="77777777" w:rsidR="00CF3C5D" w:rsidRPr="00C40E7D" w:rsidRDefault="00CF3C5D" w:rsidP="00CF3C5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9F7574" w14:textId="77777777" w:rsidR="00CF3C5D" w:rsidRPr="007A4CC0" w:rsidRDefault="00CF3C5D" w:rsidP="00CF3C5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698EF8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9ECA44" w14:textId="77777777" w:rsidR="00CF3C5D" w:rsidRPr="00515CBE" w:rsidRDefault="00CF3C5D" w:rsidP="00CF3C5D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24414" w14:textId="77777777" w:rsidR="00CF3C5D" w:rsidRPr="00C40E7D" w:rsidRDefault="00CF3C5D" w:rsidP="00CF3C5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AA802" w14:textId="77777777" w:rsidR="00CF3C5D" w:rsidRPr="00B05826" w:rsidRDefault="00CF3C5D" w:rsidP="00CF3C5D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6399" w:rsidRPr="00C40E7D" w14:paraId="0C84A823" w14:textId="77777777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15DC4D3" w14:textId="10647BE5" w:rsidR="00896399" w:rsidRPr="00033A8E" w:rsidRDefault="00896399" w:rsidP="00896399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178" w:type="dxa"/>
            <w:gridSpan w:val="2"/>
          </w:tcPr>
          <w:p w14:paraId="05548DED" w14:textId="615DABC8" w:rsidR="00896399" w:rsidRPr="009E3952" w:rsidRDefault="00896399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2" w:type="dxa"/>
            <w:gridSpan w:val="2"/>
          </w:tcPr>
          <w:p w14:paraId="17D56437" w14:textId="77777777"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</w:tcPr>
          <w:p w14:paraId="707249E8" w14:textId="07F15548" w:rsidR="00896399" w:rsidRPr="002B11FE" w:rsidRDefault="00896399" w:rsidP="0089639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  <w:tc>
          <w:tcPr>
            <w:tcW w:w="184" w:type="dxa"/>
            <w:shd w:val="clear" w:color="auto" w:fill="auto"/>
          </w:tcPr>
          <w:p w14:paraId="6B8A457E" w14:textId="77777777"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298DAB3" w14:textId="419528BE" w:rsidR="00896399" w:rsidRPr="007A4CC0" w:rsidRDefault="00896399" w:rsidP="00896399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0ADC78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4B8C076" w14:textId="0CFBE4C0" w:rsidR="00896399" w:rsidRPr="00515CBE" w:rsidRDefault="00896399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BC32AE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4F0FF72" w14:textId="658CE35F" w:rsidR="00896399" w:rsidRPr="00B05826" w:rsidRDefault="00896399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81,774</w:t>
            </w:r>
          </w:p>
        </w:tc>
      </w:tr>
      <w:tr w:rsidR="00896399" w:rsidRPr="00C40E7D" w14:paraId="25647713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832F385" w14:textId="77777777" w:rsidR="00896399" w:rsidRPr="00033A8E" w:rsidRDefault="00896399" w:rsidP="00896399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8" w:type="dxa"/>
            <w:gridSpan w:val="2"/>
            <w:vAlign w:val="bottom"/>
          </w:tcPr>
          <w:p w14:paraId="35B526FC" w14:textId="174A91C6" w:rsidR="00896399" w:rsidRPr="00210569" w:rsidRDefault="00896399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(101,334)</w:t>
            </w:r>
          </w:p>
        </w:tc>
        <w:tc>
          <w:tcPr>
            <w:tcW w:w="182" w:type="dxa"/>
            <w:gridSpan w:val="2"/>
            <w:vAlign w:val="bottom"/>
          </w:tcPr>
          <w:p w14:paraId="01A55A15" w14:textId="77777777"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F7D8483" w14:textId="497BA038" w:rsidR="00896399" w:rsidRPr="002B11FE" w:rsidRDefault="00896399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5167DD" w14:textId="77777777"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0A5929" w14:textId="71ED8EB3" w:rsidR="00896399" w:rsidRPr="007A4CC0" w:rsidRDefault="00896399" w:rsidP="0089639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B457F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5FD8B" w14:textId="256B59F3" w:rsidR="00896399" w:rsidRPr="00515CBE" w:rsidRDefault="00896399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C8042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2137BF" w14:textId="51A02D04" w:rsidR="00896399" w:rsidRPr="00B05826" w:rsidRDefault="00896399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(101,334)</w:t>
            </w:r>
          </w:p>
        </w:tc>
      </w:tr>
      <w:tr w:rsidR="00263D30" w:rsidRPr="00C40E7D" w14:paraId="338F962F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4667587" w14:textId="77777777" w:rsidR="00263D30" w:rsidRPr="009A57B8" w:rsidRDefault="00263D30" w:rsidP="00896399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9B7926F" w14:textId="77777777" w:rsidR="00263D30" w:rsidRDefault="00263D30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27996B8" w14:textId="77777777" w:rsidR="00263D30" w:rsidRPr="00C40E7D" w:rsidRDefault="00263D30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D980E59" w14:textId="77777777" w:rsidR="00263D30" w:rsidRDefault="00263D30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D6B4FC4" w14:textId="77777777" w:rsidR="00263D30" w:rsidRPr="00C40E7D" w:rsidRDefault="00263D30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DFC71A" w14:textId="77777777" w:rsidR="00263D30" w:rsidRDefault="00263D30" w:rsidP="0089639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E6136C" w14:textId="77777777" w:rsidR="00263D30" w:rsidRPr="00C40E7D" w:rsidRDefault="00263D30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841469" w14:textId="77777777" w:rsidR="00263D30" w:rsidRDefault="00263D30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0FFBDB" w14:textId="77777777" w:rsidR="00263D30" w:rsidRPr="00C40E7D" w:rsidRDefault="00263D30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3DAFD7" w14:textId="77777777" w:rsidR="00263D30" w:rsidRDefault="00263D30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40E7D" w14:paraId="6CDE9616" w14:textId="77777777" w:rsidTr="006C00B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753AE92" w14:textId="7F1A5FD5" w:rsidR="00CB0D42" w:rsidRPr="00210569" w:rsidRDefault="00CB0D42" w:rsidP="00747CD0">
            <w:pPr>
              <w:ind w:left="19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76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AD7677"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และหนี้สิน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ทางการเงินที่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ไม่ได้</w:t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  <w:r w:rsidR="00747CD0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D7677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8" w:type="dxa"/>
            <w:gridSpan w:val="2"/>
            <w:vAlign w:val="bottom"/>
          </w:tcPr>
          <w:p w14:paraId="705CDF7E" w14:textId="77777777" w:rsidR="00CB0D42" w:rsidRPr="00C40E7D" w:rsidRDefault="00CB0D42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35F6D76A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9B2D40C" w14:textId="77777777" w:rsidR="00CB0D42" w:rsidRPr="00C40E7D" w:rsidRDefault="00CB0D42" w:rsidP="006A436C">
            <w:pPr>
              <w:pStyle w:val="acctfourfigures"/>
              <w:tabs>
                <w:tab w:val="clear" w:pos="765"/>
                <w:tab w:val="decimal" w:pos="54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C7DC8B2" w14:textId="77777777"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892390" w14:textId="77777777" w:rsidR="00CB0D42" w:rsidRPr="00C40E7D" w:rsidRDefault="00CB0D42" w:rsidP="00CB0D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62F6A" w14:textId="77777777"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F5E920" w14:textId="77777777" w:rsidR="00CB0D42" w:rsidRPr="00C40E7D" w:rsidRDefault="00CB0D42" w:rsidP="006A436C">
            <w:pPr>
              <w:pStyle w:val="acctfourfigures"/>
              <w:tabs>
                <w:tab w:val="clear" w:pos="765"/>
                <w:tab w:val="decimal" w:pos="47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FD2E84" w14:textId="77777777" w:rsidR="00CB0D42" w:rsidRPr="00C40E7D" w:rsidRDefault="00CB0D42" w:rsidP="00CB0D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EE5924" w14:textId="77777777" w:rsidR="00CB0D42" w:rsidRPr="00C40E7D" w:rsidRDefault="00CB0D42" w:rsidP="006A436C">
            <w:pPr>
              <w:pStyle w:val="acctfourfigures"/>
              <w:tabs>
                <w:tab w:val="clear" w:pos="765"/>
                <w:tab w:val="decimal" w:pos="731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896399" w:rsidRPr="00C40E7D" w14:paraId="7BBD3810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230CC4B" w14:textId="4BF1677F" w:rsidR="00896399" w:rsidRPr="00210569" w:rsidRDefault="00896399" w:rsidP="00747CD0">
            <w:pPr>
              <w:ind w:left="198" w:hanging="180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="00747CD0">
              <w:rPr>
                <w:rFonts w:ascii="Angsana New" w:hAnsi="Angsana New"/>
                <w:sz w:val="30"/>
                <w:szCs w:val="30"/>
              </w:rPr>
              <w:br/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8" w:type="dxa"/>
            <w:gridSpan w:val="2"/>
            <w:vAlign w:val="bottom"/>
          </w:tcPr>
          <w:p w14:paraId="151A2E4B" w14:textId="75C8A217" w:rsidR="00896399" w:rsidRPr="00210569" w:rsidRDefault="00896399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(959,355)</w:t>
            </w:r>
          </w:p>
        </w:tc>
        <w:tc>
          <w:tcPr>
            <w:tcW w:w="182" w:type="dxa"/>
            <w:gridSpan w:val="2"/>
            <w:vAlign w:val="bottom"/>
          </w:tcPr>
          <w:p w14:paraId="286EACF1" w14:textId="77777777"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ED6E25" w14:textId="58992229" w:rsidR="00896399" w:rsidRPr="002B11FE" w:rsidRDefault="00896399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A75E0E" w14:textId="77777777"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D0060B" w14:textId="42353225" w:rsidR="00896399" w:rsidRPr="007A4CC0" w:rsidRDefault="00896399" w:rsidP="0089639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4AE5C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1DB82" w14:textId="3CC89F70" w:rsidR="00896399" w:rsidRPr="00515CBE" w:rsidRDefault="00896399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EEED21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0C0234" w14:textId="54069022" w:rsidR="00896399" w:rsidRPr="00B05826" w:rsidRDefault="00896399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(923,281)</w:t>
            </w:r>
          </w:p>
        </w:tc>
      </w:tr>
      <w:tr w:rsidR="00896399" w:rsidRPr="00C40E7D" w14:paraId="1117B0BA" w14:textId="77777777" w:rsidTr="000B40C9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A151320" w14:textId="4CCCEA3B" w:rsidR="00896399" w:rsidRPr="00210569" w:rsidRDefault="00896399" w:rsidP="00896399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8" w:type="dxa"/>
            <w:gridSpan w:val="2"/>
            <w:vAlign w:val="bottom"/>
          </w:tcPr>
          <w:p w14:paraId="158BB48E" w14:textId="60127465" w:rsidR="00896399" w:rsidRPr="009D1F69" w:rsidRDefault="00896399" w:rsidP="006A43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(364,615)</w:t>
            </w:r>
          </w:p>
        </w:tc>
        <w:tc>
          <w:tcPr>
            <w:tcW w:w="182" w:type="dxa"/>
            <w:gridSpan w:val="2"/>
            <w:vAlign w:val="bottom"/>
          </w:tcPr>
          <w:p w14:paraId="2B9A5DDD" w14:textId="77777777" w:rsidR="00896399" w:rsidRPr="00C40E7D" w:rsidRDefault="00896399" w:rsidP="0089639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C0FBC8D" w14:textId="3AEDD85D" w:rsidR="00896399" w:rsidRDefault="00896399" w:rsidP="006A436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C1622F" w14:textId="77777777" w:rsidR="00896399" w:rsidRPr="00C40E7D" w:rsidRDefault="00896399" w:rsidP="00896399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E093AB" w14:textId="742E5A4F" w:rsidR="00896399" w:rsidRPr="009D1F69" w:rsidRDefault="00896399" w:rsidP="0089639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DE4DB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18850" w14:textId="39909A83" w:rsidR="00896399" w:rsidRDefault="00896399" w:rsidP="006A436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74E56" w14:textId="77777777" w:rsidR="00896399" w:rsidRPr="00C40E7D" w:rsidRDefault="00896399" w:rsidP="00896399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51AF2" w14:textId="1FB7E58B" w:rsidR="00896399" w:rsidRPr="009D1F69" w:rsidRDefault="00896399" w:rsidP="006A436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(517,931)</w:t>
            </w:r>
          </w:p>
        </w:tc>
      </w:tr>
    </w:tbl>
    <w:p w14:paraId="251CC057" w14:textId="77777777" w:rsidR="00C63E54" w:rsidRPr="00476B31" w:rsidRDefault="00C63E54" w:rsidP="00476B31">
      <w:pPr>
        <w:pStyle w:val="block"/>
        <w:spacing w:after="0" w:line="120" w:lineRule="exact"/>
        <w:ind w:left="562"/>
        <w:jc w:val="both"/>
        <w:rPr>
          <w:rFonts w:ascii="Angsana New" w:hAnsi="Angsana New" w:cs="Angsana New"/>
          <w:b/>
          <w:bCs/>
          <w:sz w:val="10"/>
          <w:szCs w:val="10"/>
          <w:lang w:bidi="th-TH"/>
        </w:rPr>
      </w:pPr>
    </w:p>
    <w:p w14:paraId="72CFDFFF" w14:textId="77777777" w:rsidR="001B4DC1" w:rsidRDefault="001B4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3927F6" w14:textId="14F28E24" w:rsidR="00B01965" w:rsidRDefault="009C6BFF" w:rsidP="00B01965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5C21CF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การวัดมูลค่า</w:t>
      </w:r>
      <w:r w:rsidRPr="005C21C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ยุติธรรม</w:t>
      </w:r>
    </w:p>
    <w:p w14:paraId="3843A856" w14:textId="77777777" w:rsidR="005C21CF" w:rsidRPr="00BB4C99" w:rsidRDefault="005C21CF" w:rsidP="00B01965">
      <w:pPr>
        <w:pStyle w:val="block"/>
        <w:spacing w:after="0" w:line="240" w:lineRule="atLeast"/>
        <w:ind w:left="0" w:right="-7" w:firstLine="56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28884565" w14:textId="0F27FB1C" w:rsidR="005C21CF" w:rsidRDefault="005C21CF" w:rsidP="00CF2C5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</w:t>
      </w:r>
      <w:r w:rsidR="002761CF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1113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11138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4E7C5202" w14:textId="77777777" w:rsidR="00CF2C5E" w:rsidRPr="00BB4C99" w:rsidRDefault="00CF2C5E" w:rsidP="00CF2C5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470"/>
      </w:tblGrid>
      <w:tr w:rsidR="005C21CF" w:rsidRPr="00911138" w14:paraId="38B179F2" w14:textId="77777777" w:rsidTr="006E1BCF">
        <w:trPr>
          <w:cantSplit/>
          <w:tblHeader/>
        </w:trPr>
        <w:tc>
          <w:tcPr>
            <w:tcW w:w="1800" w:type="dxa"/>
          </w:tcPr>
          <w:p w14:paraId="0EDAFD93" w14:textId="77777777" w:rsidR="005C21CF" w:rsidRPr="00911138" w:rsidRDefault="005C21CF" w:rsidP="006E1BCF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sz w:val="30"/>
                <w:szCs w:val="30"/>
                <w:cs/>
              </w:rPr>
            </w:pP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 w:rsidRPr="009111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70" w:type="dxa"/>
          </w:tcPr>
          <w:p w14:paraId="023EA7A1" w14:textId="77777777" w:rsidR="005C21CF" w:rsidRPr="00911138" w:rsidRDefault="005C21CF" w:rsidP="006E1BC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เป็นราคาเสนอซื้อขาย </w:t>
            </w:r>
            <w:r w:rsidRPr="00911138">
              <w:rPr>
                <w:rFonts w:ascii="Angsana New" w:hAnsi="Angsana New"/>
                <w:sz w:val="30"/>
                <w:szCs w:val="30"/>
              </w:rPr>
              <w:t>(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ไม่ต้องปรับปรุง</w:t>
            </w:r>
            <w:r w:rsidRPr="0091113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5C21CF" w:rsidRPr="00911138" w14:paraId="7CE42922" w14:textId="77777777" w:rsidTr="006E1BCF">
        <w:trPr>
          <w:cantSplit/>
          <w:tblHeader/>
        </w:trPr>
        <w:tc>
          <w:tcPr>
            <w:tcW w:w="1800" w:type="dxa"/>
          </w:tcPr>
          <w:p w14:paraId="0BA00413" w14:textId="77777777" w:rsidR="005C21CF" w:rsidRPr="00911138" w:rsidRDefault="005C21CF" w:rsidP="006E1BCF">
            <w:pPr>
              <w:pStyle w:val="ListParagraph"/>
              <w:numPr>
                <w:ilvl w:val="0"/>
                <w:numId w:val="31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911138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7470" w:type="dxa"/>
          </w:tcPr>
          <w:p w14:paraId="14C8F824" w14:textId="77777777" w:rsidR="005C21CF" w:rsidRPr="00911138" w:rsidRDefault="005C21CF" w:rsidP="006E1BC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911138">
              <w:rPr>
                <w:rFonts w:ascii="Angsana New" w:hAnsi="Angsana New"/>
                <w:sz w:val="30"/>
                <w:szCs w:val="30"/>
              </w:rPr>
              <w:t>(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>เช่น ราคาขาย) หรือโดยอ้อม (เช่น ได้มาจากราคา) สำหรับ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9111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21CF" w:rsidRPr="00911138" w14:paraId="731AFA2B" w14:textId="77777777" w:rsidTr="006E1BCF">
        <w:trPr>
          <w:cantSplit/>
          <w:tblHeader/>
        </w:trPr>
        <w:tc>
          <w:tcPr>
            <w:tcW w:w="1800" w:type="dxa"/>
          </w:tcPr>
          <w:p w14:paraId="580AF60F" w14:textId="391B58EA" w:rsidR="005C21CF" w:rsidRPr="00911138" w:rsidRDefault="005C21CF" w:rsidP="006E1BCF">
            <w:pPr>
              <w:pStyle w:val="ListParagraph"/>
              <w:numPr>
                <w:ilvl w:val="0"/>
                <w:numId w:val="30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911138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7470" w:type="dxa"/>
          </w:tcPr>
          <w:p w14:paraId="378E8F44" w14:textId="77777777" w:rsidR="005C21CF" w:rsidRPr="00911138" w:rsidRDefault="005C21CF" w:rsidP="006E1BC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1138">
              <w:rPr>
                <w:rFonts w:ascii="Angsana New" w:hAnsi="Angsana New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สามารถ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>สังเกตได้ (ข้อมูล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br/>
              <w:t>ที่ไม่</w:t>
            </w:r>
            <w:r w:rsidRPr="00911138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911138">
              <w:rPr>
                <w:rFonts w:ascii="Angsana New" w:hAnsi="Angsana New"/>
                <w:sz w:val="30"/>
                <w:szCs w:val="30"/>
                <w:cs/>
              </w:rPr>
              <w:t>ามารถสังเกตได้)</w:t>
            </w:r>
          </w:p>
        </w:tc>
      </w:tr>
    </w:tbl>
    <w:p w14:paraId="6CFC34FC" w14:textId="77777777" w:rsidR="005C21CF" w:rsidRPr="00BB4C99" w:rsidRDefault="005C21CF" w:rsidP="005C21CF">
      <w:pPr>
        <w:pStyle w:val="block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14:paraId="2289A102" w14:textId="2674A9EE" w:rsidR="005C21CF" w:rsidRPr="00911138" w:rsidRDefault="005C21CF" w:rsidP="005C21CF">
      <w:pPr>
        <w:pStyle w:val="block"/>
        <w:shd w:val="clear" w:color="auto" w:fill="FFFFFF"/>
        <w:spacing w:after="0" w:line="240" w:lineRule="atLeast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7E514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ที่แตกต่างกัน</w:t>
      </w:r>
      <w:r w:rsidRPr="0091113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11138">
        <w:rPr>
          <w:rFonts w:ascii="Angsana New" w:hAnsi="Angsana New" w:cs="Angsana New" w:hint="cs"/>
          <w:sz w:val="30"/>
          <w:szCs w:val="30"/>
          <w:cs/>
          <w:lang w:bidi="th-TH"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25E6530" w14:textId="77777777" w:rsidR="00CF2C5E" w:rsidRPr="00BB4C99" w:rsidRDefault="00CF2C5E" w:rsidP="00B01965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20"/>
          <w:lang w:bidi="th-TH"/>
        </w:rPr>
      </w:pPr>
    </w:p>
    <w:p w14:paraId="0F40EF03" w14:textId="35503DC4" w:rsidR="002A0546" w:rsidRPr="00B01965" w:rsidRDefault="00F13AEF" w:rsidP="00B01965">
      <w:pPr>
        <w:pStyle w:val="block"/>
        <w:spacing w:after="0" w:line="240" w:lineRule="atLeast"/>
        <w:ind w:left="0" w:right="-7" w:firstLine="56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C21CF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</w:t>
      </w:r>
      <w:r w:rsidRPr="008F195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ทางการเงินที่วัดมูลค่าด้วยมูลค่ายุติธรรม</w:t>
      </w:r>
    </w:p>
    <w:p w14:paraId="78CAEAFD" w14:textId="77777777" w:rsidR="00B01965" w:rsidRPr="00BB4C99" w:rsidRDefault="00B01965" w:rsidP="00B0196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614"/>
      </w:tblGrid>
      <w:tr w:rsidR="00392402" w:rsidRPr="004542C3" w14:paraId="4A405383" w14:textId="77777777" w:rsidTr="00535C29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1A36B" w14:textId="77777777"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14:paraId="0A070A47" w14:textId="77777777" w:rsidR="00392402" w:rsidRPr="00D43290" w:rsidRDefault="00392402" w:rsidP="008A59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92402" w:rsidRPr="004542C3" w14:paraId="621C912E" w14:textId="77777777" w:rsidTr="00535C29">
        <w:tc>
          <w:tcPr>
            <w:tcW w:w="3510" w:type="dxa"/>
            <w:shd w:val="clear" w:color="auto" w:fill="auto"/>
          </w:tcPr>
          <w:p w14:paraId="20D09F22" w14:textId="1BCEC4D2" w:rsidR="00392402" w:rsidRPr="007579FF" w:rsidRDefault="00392402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36" w:type="dxa"/>
            <w:shd w:val="clear" w:color="auto" w:fill="auto"/>
          </w:tcPr>
          <w:p w14:paraId="7E75AD52" w14:textId="77777777" w:rsidR="00392402" w:rsidRPr="00D43290" w:rsidRDefault="00392402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614" w:type="dxa"/>
            <w:shd w:val="clear" w:color="auto" w:fill="auto"/>
          </w:tcPr>
          <w:p w14:paraId="0387180E" w14:textId="64A7E301" w:rsidR="00392402" w:rsidRPr="008A59E9" w:rsidRDefault="00535C29" w:rsidP="00535C29">
            <w:pPr>
              <w:pStyle w:val="block"/>
              <w:spacing w:after="0" w:line="240" w:lineRule="atLeast"/>
              <w:ind w:left="376" w:right="-108" w:hanging="45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</w:t>
            </w:r>
            <w:r w:rsidR="007E51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่แท้จริ</w:t>
            </w:r>
            <w:r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14:paraId="7455232E" w14:textId="77777777" w:rsidR="00B01965" w:rsidRPr="00BB4C99" w:rsidRDefault="00B01965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p w14:paraId="30F68FA0" w14:textId="3A76A2ED" w:rsidR="00F13AEF" w:rsidRPr="002A054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2A0546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2A054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614"/>
      </w:tblGrid>
      <w:tr w:rsidR="00F13AEF" w:rsidRPr="005E1231" w14:paraId="5F93AD18" w14:textId="77777777" w:rsidTr="006C4095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14:paraId="543064B1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6C4095">
        <w:tc>
          <w:tcPr>
            <w:tcW w:w="3510" w:type="dxa"/>
            <w:shd w:val="clear" w:color="auto" w:fill="auto"/>
          </w:tcPr>
          <w:p w14:paraId="166FC14F" w14:textId="77777777" w:rsidR="00F13AEF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027F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  <w:p w14:paraId="3F6466E8" w14:textId="7725AF35" w:rsidR="008F0FF8" w:rsidRPr="00D43290" w:rsidRDefault="008F0FF8" w:rsidP="008F0FF8">
            <w:pPr>
              <w:pStyle w:val="block"/>
              <w:spacing w:after="0" w:line="240" w:lineRule="atLeast"/>
              <w:ind w:left="252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4" w:type="dxa"/>
            <w:shd w:val="clear" w:color="auto" w:fill="auto"/>
          </w:tcPr>
          <w:p w14:paraId="0C726D3F" w14:textId="61358F91" w:rsidR="00F13AEF" w:rsidRPr="009C6BFF" w:rsidRDefault="00F13AEF" w:rsidP="00535C29">
            <w:pPr>
              <w:pStyle w:val="block"/>
              <w:spacing w:after="0" w:line="240" w:lineRule="atLeast"/>
              <w:ind w:left="286" w:right="-108" w:hanging="286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B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มูลค่ายุติธรรมคำนวณจากมูลค่าปัจจุบัน</w:t>
            </w:r>
            <w:r w:rsidR="00535C2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ของกระแสเงินสดในอนาคตของเงินต้น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ซึ่งคิดลดโดยใช้อัตราดอกเบี้ยในท้องตลาด</w:t>
            </w:r>
            <w:r w:rsidR="009C6BFF" w:rsidRPr="009C6BFF">
              <w:rPr>
                <w:rFonts w:hint="cs"/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="009C6BFF" w:rsidRPr="009C6BFF">
              <w:rPr>
                <w:sz w:val="30"/>
                <w:szCs w:val="30"/>
                <w:rtl/>
                <w:cs/>
              </w:rPr>
              <w:t xml:space="preserve"> </w:t>
            </w:r>
            <w:r w:rsidR="009C6BFF" w:rsidRPr="009C6B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วันที่ในรายงาน</w:t>
            </w:r>
          </w:p>
        </w:tc>
      </w:tr>
    </w:tbl>
    <w:p w14:paraId="694BE2D0" w14:textId="2B69B9DE" w:rsidR="00B01965" w:rsidRPr="00BB4C99" w:rsidRDefault="00B01965" w:rsidP="00B01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B0B8D44" w14:textId="63DFE5E8" w:rsidR="000064CE" w:rsidRPr="0027095B" w:rsidRDefault="000064CE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</w:t>
      </w:r>
      <w:r w:rsidR="00F357F2">
        <w:rPr>
          <w:rFonts w:ascii="Angsana New" w:hAnsi="Angsana New" w:hint="cs"/>
          <w:sz w:val="30"/>
          <w:szCs w:val="30"/>
          <w:cs/>
          <w:lang w:val="en-GB"/>
        </w:rPr>
        <w:t>ลูกหนี้และเจ้าหนี้การค้า</w:t>
      </w:r>
      <w:r w:rsidR="008C40AA">
        <w:rPr>
          <w:rFonts w:ascii="Angsana New" w:hAnsi="Angsana New" w:hint="cs"/>
          <w:sz w:val="30"/>
          <w:szCs w:val="30"/>
          <w:cs/>
          <w:lang w:val="en-GB"/>
        </w:rPr>
        <w:t>และ</w:t>
      </w:r>
      <w:r>
        <w:rPr>
          <w:rFonts w:ascii="Angsana New" w:hAnsi="Angsana New" w:hint="cs"/>
          <w:sz w:val="30"/>
          <w:szCs w:val="30"/>
          <w:cs/>
          <w:lang w:val="en-GB"/>
        </w:rPr>
        <w:t>สินทรัพย์และหนี้ส</w:t>
      </w:r>
      <w:r w:rsidR="009C6BFF">
        <w:rPr>
          <w:rFonts w:ascii="Angsana New" w:hAnsi="Angsana New" w:hint="cs"/>
          <w:sz w:val="30"/>
          <w:szCs w:val="30"/>
          <w:cs/>
          <w:lang w:val="en-GB"/>
        </w:rPr>
        <w:t>ินทางการเงินส่วนที่หมุนเวียนมี</w:t>
      </w:r>
      <w:r>
        <w:rPr>
          <w:rFonts w:ascii="Angsana New" w:hAnsi="Angsana New" w:hint="cs"/>
          <w:sz w:val="30"/>
          <w:szCs w:val="30"/>
          <w:cs/>
          <w:lang w:val="en-GB"/>
        </w:rPr>
        <w:t>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66C1118F" w14:textId="77777777" w:rsidR="00BB4C99" w:rsidRDefault="00BB4C99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BE1DDC" w14:textId="46EF55F2" w:rsidR="00686A2E" w:rsidRPr="00C52C41" w:rsidRDefault="00DE37E8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A2E26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B01965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800"/>
      </w:tblGrid>
      <w:tr w:rsidR="00896399" w:rsidRPr="00C52C41" w14:paraId="2FD04752" w14:textId="77777777" w:rsidTr="00C655FF">
        <w:trPr>
          <w:tblHeader/>
        </w:trPr>
        <w:tc>
          <w:tcPr>
            <w:tcW w:w="5670" w:type="dxa"/>
          </w:tcPr>
          <w:p w14:paraId="767879C2" w14:textId="77777777" w:rsidR="00896399" w:rsidRPr="00C52C41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E3F434" w14:textId="27F4E918" w:rsidR="00896399" w:rsidRPr="00D47FE8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721C1194" w14:textId="77777777" w:rsidR="00896399" w:rsidRPr="00D47FE8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DB5ECA" w14:textId="66C7E116" w:rsidR="00896399" w:rsidRPr="00D47FE8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896399" w:rsidRPr="00C52C41" w14:paraId="7C7B962F" w14:textId="77777777" w:rsidTr="00C655FF">
        <w:trPr>
          <w:tblHeader/>
        </w:trPr>
        <w:tc>
          <w:tcPr>
            <w:tcW w:w="5670" w:type="dxa"/>
          </w:tcPr>
          <w:p w14:paraId="15E71469" w14:textId="77777777" w:rsidR="00896399" w:rsidRPr="00C52C41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06CB72" w14:textId="1D12F09F" w:rsidR="00896399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68B7C34E" w14:textId="77777777" w:rsidR="00896399" w:rsidRPr="00D47FE8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CC80F1" w14:textId="7AA5BF40" w:rsidR="00896399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0181B" w:rsidRPr="00C52C41" w14:paraId="11A6E365" w14:textId="77777777" w:rsidTr="00C655F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644CE9C1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75B09090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81B" w:rsidRPr="00C52C41" w14:paraId="5C68879C" w14:textId="77777777" w:rsidTr="00C655FF">
        <w:tc>
          <w:tcPr>
            <w:tcW w:w="5670" w:type="dxa"/>
          </w:tcPr>
          <w:p w14:paraId="4A6E4F91" w14:textId="77777777"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EF3829" w14:textId="61118556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1F2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995BED" w14:textId="77777777" w:rsidR="00B0181B" w:rsidRPr="00C52C41" w:rsidRDefault="00B0181B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81B" w:rsidRPr="00C52C41" w14:paraId="49FEF141" w14:textId="77777777" w:rsidTr="00C655FF">
        <w:tc>
          <w:tcPr>
            <w:tcW w:w="5670" w:type="dxa"/>
          </w:tcPr>
          <w:p w14:paraId="312756E5" w14:textId="77777777" w:rsidR="00B0181B" w:rsidRPr="00C52C41" w:rsidRDefault="00B0181B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4D3D664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CE5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6619E33" w14:textId="77777777" w:rsidR="00B0181B" w:rsidRPr="00C52C41" w:rsidRDefault="00B0181B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D42" w:rsidRPr="00C52C41" w14:paraId="48A35BF0" w14:textId="77777777" w:rsidTr="00C655FF">
        <w:tc>
          <w:tcPr>
            <w:tcW w:w="5670" w:type="dxa"/>
          </w:tcPr>
          <w:p w14:paraId="547A2593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D0065DF" w14:textId="22ED8DD5" w:rsidR="00CB0D42" w:rsidRPr="00ED3750" w:rsidRDefault="00B01965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750">
              <w:rPr>
                <w:rFonts w:ascii="Angsana New" w:hAnsi="Angsana New"/>
                <w:b/>
                <w:bCs/>
                <w:sz w:val="30"/>
                <w:szCs w:val="30"/>
              </w:rPr>
              <w:t>36,089</w:t>
            </w:r>
          </w:p>
        </w:tc>
        <w:tc>
          <w:tcPr>
            <w:tcW w:w="270" w:type="dxa"/>
          </w:tcPr>
          <w:p w14:paraId="43510450" w14:textId="77777777" w:rsidR="00CB0D42" w:rsidRPr="00ED3750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61F44E9" w14:textId="7061CF79" w:rsidR="00CB0D42" w:rsidRPr="00ED3750" w:rsidRDefault="00B01965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750">
              <w:rPr>
                <w:rFonts w:ascii="Angsana New" w:hAnsi="Angsana New"/>
                <w:b/>
                <w:bCs/>
                <w:sz w:val="30"/>
                <w:szCs w:val="30"/>
              </w:rPr>
              <w:t>46,657</w:t>
            </w:r>
          </w:p>
        </w:tc>
      </w:tr>
      <w:tr w:rsidR="00CB0D42" w:rsidRPr="0057423C" w14:paraId="5723D395" w14:textId="77777777" w:rsidTr="00C655FF">
        <w:tc>
          <w:tcPr>
            <w:tcW w:w="5670" w:type="dxa"/>
          </w:tcPr>
          <w:p w14:paraId="5DF9D27E" w14:textId="78295A7B" w:rsidR="00CB0D42" w:rsidRPr="00935250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14:paraId="540D0278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48625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3AF709" w14:textId="77777777" w:rsidR="00CB0D42" w:rsidRPr="00AC4BC9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55FF" w:rsidRPr="0057423C" w14:paraId="38605115" w14:textId="77777777" w:rsidTr="00C655FF">
        <w:tc>
          <w:tcPr>
            <w:tcW w:w="5670" w:type="dxa"/>
          </w:tcPr>
          <w:p w14:paraId="4E620F58" w14:textId="4E50430E" w:rsidR="00C655FF" w:rsidRPr="00935250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22F39383" w14:textId="77777777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6EDBAF" w14:textId="77777777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EEB346" w14:textId="77777777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55FF" w:rsidRPr="00C52C41" w14:paraId="2941F25C" w14:textId="77777777" w:rsidTr="00C655FF">
        <w:tc>
          <w:tcPr>
            <w:tcW w:w="5670" w:type="dxa"/>
          </w:tcPr>
          <w:p w14:paraId="50389182" w14:textId="58357F55" w:rsidR="00C655FF" w:rsidRPr="007F1BFE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14:paraId="2532F7E1" w14:textId="77777777" w:rsidR="00C655FF" w:rsidRPr="00C52C41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C2970" w14:textId="77777777" w:rsidR="00C655FF" w:rsidRPr="00C52C41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AE7816" w14:textId="77777777" w:rsidR="00C655FF" w:rsidRPr="00C52C41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55FF" w:rsidRPr="00C52C41" w14:paraId="326C549D" w14:textId="77777777" w:rsidTr="00C655FF">
        <w:tc>
          <w:tcPr>
            <w:tcW w:w="5670" w:type="dxa"/>
          </w:tcPr>
          <w:p w14:paraId="61FB6B64" w14:textId="77777777" w:rsidR="00C655FF" w:rsidRPr="00C52C41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0553CF79" w14:textId="0151A444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5,375</w:t>
            </w:r>
          </w:p>
        </w:tc>
        <w:tc>
          <w:tcPr>
            <w:tcW w:w="270" w:type="dxa"/>
          </w:tcPr>
          <w:p w14:paraId="7B4AF6E5" w14:textId="77777777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EEBA43" w14:textId="3827E41C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5,882</w:t>
            </w:r>
          </w:p>
        </w:tc>
      </w:tr>
      <w:tr w:rsidR="00C655FF" w:rsidRPr="00C52C41" w14:paraId="02974BB2" w14:textId="77777777" w:rsidTr="00C655FF">
        <w:tc>
          <w:tcPr>
            <w:tcW w:w="5670" w:type="dxa"/>
          </w:tcPr>
          <w:p w14:paraId="00F6CE53" w14:textId="77777777" w:rsidR="00C655FF" w:rsidRPr="00C52C41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55FDFA" w14:textId="685BBA4E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7,904</w:t>
            </w:r>
          </w:p>
        </w:tc>
        <w:tc>
          <w:tcPr>
            <w:tcW w:w="270" w:type="dxa"/>
          </w:tcPr>
          <w:p w14:paraId="58FD1FA9" w14:textId="77777777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1B47273" w14:textId="1093DC08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8,907</w:t>
            </w:r>
          </w:p>
        </w:tc>
      </w:tr>
      <w:tr w:rsidR="00C655FF" w:rsidRPr="00C52C41" w14:paraId="71EE9567" w14:textId="77777777" w:rsidTr="00C655FF">
        <w:tc>
          <w:tcPr>
            <w:tcW w:w="5670" w:type="dxa"/>
          </w:tcPr>
          <w:p w14:paraId="013F9BB3" w14:textId="77777777" w:rsidR="00C655FF" w:rsidRPr="00C52C41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044D6B4" w14:textId="7875FBD4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13,279</w:t>
            </w:r>
          </w:p>
        </w:tc>
        <w:tc>
          <w:tcPr>
            <w:tcW w:w="270" w:type="dxa"/>
          </w:tcPr>
          <w:p w14:paraId="6BED5779" w14:textId="77777777" w:rsidR="00C655FF" w:rsidRPr="00C52C41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41AF4B" w14:textId="4AE36B14" w:rsidR="00C655FF" w:rsidRPr="00AC4BC9" w:rsidRDefault="00C655FF" w:rsidP="00C6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14,789</w:t>
            </w:r>
          </w:p>
        </w:tc>
      </w:tr>
    </w:tbl>
    <w:p w14:paraId="763CA6F4" w14:textId="77777777" w:rsidR="000E5B05" w:rsidRPr="001B4DC1" w:rsidRDefault="000E5B05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84A3719" w14:textId="03B4EA6B" w:rsidR="001A077B" w:rsidRDefault="009D17CB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บริษัทมี</w:t>
      </w:r>
      <w:r w:rsidR="007F1BFE">
        <w:rPr>
          <w:rFonts w:ascii="Angsana New" w:hAnsi="Angsana New" w:hint="cs"/>
          <w:sz w:val="30"/>
          <w:szCs w:val="30"/>
          <w:cs/>
        </w:rPr>
        <w:t>สัญญาเช่า</w:t>
      </w:r>
      <w:r w:rsidR="00D83DF9" w:rsidRPr="001B1DA1">
        <w:rPr>
          <w:rFonts w:ascii="Angsana New" w:hAnsi="Angsana New"/>
          <w:sz w:val="30"/>
          <w:szCs w:val="30"/>
          <w:cs/>
        </w:rPr>
        <w:t>ยานพาหนะ</w:t>
      </w:r>
      <w:r w:rsidRPr="001B1DA1">
        <w:rPr>
          <w:rFonts w:ascii="Angsana New" w:hAnsi="Angsana New"/>
          <w:sz w:val="30"/>
          <w:szCs w:val="30"/>
          <w:cs/>
        </w:rPr>
        <w:t>กับบริษัท</w:t>
      </w:r>
      <w:r w:rsidR="007F1BFE" w:rsidRPr="001B1DA1">
        <w:rPr>
          <w:rFonts w:ascii="Angsana New" w:hAnsi="Angsana New" w:hint="cs"/>
          <w:sz w:val="30"/>
          <w:szCs w:val="30"/>
          <w:cs/>
        </w:rPr>
        <w:t>ในประเทศ</w:t>
      </w:r>
      <w:r w:rsidR="00CA2084" w:rsidRPr="001B1DA1">
        <w:rPr>
          <w:rFonts w:ascii="Angsana New" w:hAnsi="Angsana New" w:hint="cs"/>
          <w:sz w:val="30"/>
          <w:szCs w:val="30"/>
          <w:cs/>
        </w:rPr>
        <w:t>หลายแห่ง</w:t>
      </w:r>
      <w:r w:rsidRPr="001B1DA1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9E3952" w:rsidRPr="001B1DA1">
        <w:rPr>
          <w:rFonts w:ascii="Angsana New" w:hAnsi="Angsana New"/>
          <w:sz w:val="30"/>
          <w:szCs w:val="30"/>
        </w:rPr>
        <w:t>1</w:t>
      </w:r>
      <w:r w:rsidR="000C67EB" w:rsidRPr="001B1DA1">
        <w:rPr>
          <w:rFonts w:ascii="Angsana New" w:hAnsi="Angsana New" w:hint="cs"/>
          <w:sz w:val="30"/>
          <w:szCs w:val="30"/>
          <w:cs/>
        </w:rPr>
        <w:t xml:space="preserve"> ถึง</w:t>
      </w:r>
      <w:r w:rsidR="00535C29" w:rsidRPr="001B1DA1">
        <w:rPr>
          <w:rFonts w:ascii="Angsana New" w:hAnsi="Angsana New"/>
          <w:sz w:val="30"/>
          <w:szCs w:val="30"/>
        </w:rPr>
        <w:t xml:space="preserve"> </w:t>
      </w:r>
      <w:r w:rsidRPr="001B1DA1">
        <w:rPr>
          <w:rFonts w:ascii="Angsana New" w:hAnsi="Angsana New"/>
          <w:sz w:val="30"/>
          <w:szCs w:val="30"/>
        </w:rPr>
        <w:t>5</w:t>
      </w:r>
      <w:r w:rsidRPr="001B1DA1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1B1DA1">
        <w:rPr>
          <w:rFonts w:ascii="Angsana New" w:hAnsi="Angsana New" w:hint="cs"/>
          <w:sz w:val="30"/>
          <w:szCs w:val="30"/>
          <w:cs/>
        </w:rPr>
        <w:t>ครบกำหนด</w:t>
      </w:r>
      <w:r w:rsidRPr="001B1DA1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35C29" w:rsidRPr="001B1DA1">
        <w:rPr>
          <w:rFonts w:ascii="Angsana New" w:hAnsi="Angsana New"/>
          <w:sz w:val="30"/>
          <w:szCs w:val="30"/>
        </w:rPr>
        <w:t>2562</w:t>
      </w:r>
      <w:r w:rsidR="00B936A2" w:rsidRPr="001B1DA1">
        <w:rPr>
          <w:rFonts w:ascii="Angsana New" w:hAnsi="Angsana New"/>
          <w:sz w:val="30"/>
          <w:szCs w:val="30"/>
        </w:rPr>
        <w:t xml:space="preserve"> </w:t>
      </w:r>
      <w:r w:rsidR="00D83DF9" w:rsidRPr="001B1DA1">
        <w:rPr>
          <w:rFonts w:ascii="Angsana New" w:hAnsi="Angsana New" w:hint="cs"/>
          <w:sz w:val="30"/>
          <w:szCs w:val="30"/>
          <w:cs/>
        </w:rPr>
        <w:t>ถึง</w:t>
      </w:r>
      <w:r w:rsidR="001A45CA" w:rsidRPr="001B1DA1">
        <w:rPr>
          <w:rFonts w:ascii="Angsana New" w:hAnsi="Angsana New" w:hint="cs"/>
          <w:sz w:val="30"/>
          <w:szCs w:val="30"/>
          <w:cs/>
        </w:rPr>
        <w:t>ปี</w:t>
      </w:r>
      <w:r w:rsidR="00535C29" w:rsidRPr="001B1DA1">
        <w:rPr>
          <w:rFonts w:ascii="Angsana New" w:hAnsi="Angsana New"/>
          <w:sz w:val="30"/>
          <w:szCs w:val="30"/>
        </w:rPr>
        <w:t xml:space="preserve"> 2566</w:t>
      </w:r>
    </w:p>
    <w:p w14:paraId="54D56C29" w14:textId="7ED47984" w:rsidR="00DC4310" w:rsidRPr="001B4DC1" w:rsidRDefault="00DC4310" w:rsidP="001A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800"/>
      </w:tblGrid>
      <w:tr w:rsidR="00896399" w:rsidRPr="00C52C41" w14:paraId="1C4A231F" w14:textId="77777777" w:rsidTr="00FF45EF">
        <w:tc>
          <w:tcPr>
            <w:tcW w:w="5670" w:type="dxa"/>
          </w:tcPr>
          <w:p w14:paraId="22FE118A" w14:textId="469484B9" w:rsidR="00896399" w:rsidRPr="00C52C41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F3AB9C" w14:textId="4574D2D1" w:rsidR="00896399" w:rsidRPr="00AC4BC9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2A0B364C" w14:textId="77777777" w:rsidR="00896399" w:rsidRPr="00C52C41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2EC50C" w14:textId="7D329F31" w:rsidR="00896399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896399" w:rsidRPr="00C52C41" w14:paraId="26C300A0" w14:textId="77777777" w:rsidTr="00FF45EF">
        <w:tc>
          <w:tcPr>
            <w:tcW w:w="5670" w:type="dxa"/>
          </w:tcPr>
          <w:p w14:paraId="69D7ABBE" w14:textId="77777777" w:rsidR="00896399" w:rsidRPr="00C52C41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E484F9" w14:textId="1A121D07" w:rsidR="00896399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6CDFBFC" w14:textId="77777777" w:rsidR="00896399" w:rsidRPr="00C52C41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489684" w14:textId="43F063B1" w:rsidR="00896399" w:rsidRDefault="00896399" w:rsidP="0089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D83DF9" w:rsidRPr="00C52C41" w14:paraId="72AA713E" w14:textId="77777777" w:rsidTr="00FF45E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47C6996E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8F8FA63" w14:textId="77777777" w:rsidR="00D83DF9" w:rsidRPr="00C52C41" w:rsidRDefault="00D83DF9" w:rsidP="000D3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DF9" w:rsidRPr="00C52C41" w14:paraId="6A3CBE65" w14:textId="77777777" w:rsidTr="00FF45EF">
        <w:tc>
          <w:tcPr>
            <w:tcW w:w="5670" w:type="dxa"/>
          </w:tcPr>
          <w:p w14:paraId="3E989107" w14:textId="5AAA1651" w:rsidR="00D83DF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7E008E22" w14:textId="77777777" w:rsidR="00D83DF9" w:rsidRPr="00AC4BC9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B153" w14:textId="77777777" w:rsidR="00D83DF9" w:rsidRPr="00C52C41" w:rsidRDefault="00D83DF9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F4AA78" w14:textId="77777777" w:rsidR="00D83DF9" w:rsidRDefault="00D83DF9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0D42" w:rsidRPr="00C52C41" w14:paraId="2841D8D9" w14:textId="77777777" w:rsidTr="00FF45EF">
        <w:tc>
          <w:tcPr>
            <w:tcW w:w="5670" w:type="dxa"/>
          </w:tcPr>
          <w:p w14:paraId="33B1B2FC" w14:textId="77777777" w:rsidR="00CB0D42" w:rsidRPr="002620CD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432C29F0" w14:textId="3EF29F0C" w:rsidR="00CB0D42" w:rsidRPr="00A13831" w:rsidRDefault="00DE37E8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116,100</w:t>
            </w:r>
          </w:p>
        </w:tc>
        <w:tc>
          <w:tcPr>
            <w:tcW w:w="270" w:type="dxa"/>
          </w:tcPr>
          <w:p w14:paraId="1051C577" w14:textId="77777777" w:rsidR="00CB0D42" w:rsidRPr="00A138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112193" w14:textId="2EEF3E0D" w:rsidR="00CB0D42" w:rsidRPr="008F7775" w:rsidRDefault="00DE37E8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116,100</w:t>
            </w:r>
          </w:p>
        </w:tc>
      </w:tr>
      <w:tr w:rsidR="00CB0D42" w:rsidRPr="00C52C41" w14:paraId="72A6A753" w14:textId="77777777" w:rsidTr="00FF45EF">
        <w:tc>
          <w:tcPr>
            <w:tcW w:w="5670" w:type="dxa"/>
          </w:tcPr>
          <w:p w14:paraId="0128CB83" w14:textId="77777777" w:rsidR="00CB0D42" w:rsidRPr="002620CD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14096E" w14:textId="11BC81AA" w:rsidR="00CB0D42" w:rsidRPr="00A13831" w:rsidRDefault="00B01965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83,822</w:t>
            </w:r>
          </w:p>
        </w:tc>
        <w:tc>
          <w:tcPr>
            <w:tcW w:w="270" w:type="dxa"/>
          </w:tcPr>
          <w:p w14:paraId="3CBA7437" w14:textId="77777777" w:rsidR="00CB0D42" w:rsidRPr="00A1383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8092A3F" w14:textId="63D20751" w:rsidR="00CB0D42" w:rsidRPr="008F7775" w:rsidRDefault="00B01965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66,804</w:t>
            </w:r>
          </w:p>
        </w:tc>
      </w:tr>
      <w:tr w:rsidR="00CB0D42" w:rsidRPr="00C52C41" w14:paraId="08B25715" w14:textId="77777777" w:rsidTr="00FF45EF">
        <w:trPr>
          <w:trHeight w:val="289"/>
        </w:trPr>
        <w:tc>
          <w:tcPr>
            <w:tcW w:w="5670" w:type="dxa"/>
          </w:tcPr>
          <w:p w14:paraId="7E6DFF54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E9342C" w14:textId="048FD440" w:rsidR="00CB0D42" w:rsidRDefault="00DE37E8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01965">
              <w:rPr>
                <w:rFonts w:ascii="Angsana New" w:hAnsi="Angsana New"/>
                <w:b/>
                <w:bCs/>
                <w:sz w:val="30"/>
                <w:szCs w:val="30"/>
              </w:rPr>
              <w:t>99,922</w:t>
            </w:r>
          </w:p>
        </w:tc>
        <w:tc>
          <w:tcPr>
            <w:tcW w:w="270" w:type="dxa"/>
          </w:tcPr>
          <w:p w14:paraId="79836328" w14:textId="77777777" w:rsidR="00CB0D42" w:rsidRPr="00C52C41" w:rsidRDefault="00CB0D4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07FFA4E" w14:textId="0EA6EBEC" w:rsidR="00CB0D42" w:rsidRPr="008F7775" w:rsidRDefault="00B01965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182,904</w:t>
            </w:r>
          </w:p>
        </w:tc>
      </w:tr>
    </w:tbl>
    <w:p w14:paraId="052A785B" w14:textId="77777777" w:rsidR="0048446A" w:rsidRDefault="0048446A" w:rsidP="0053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D68787" w14:textId="4957E2C5" w:rsidR="00535C29" w:rsidRDefault="00DE37E8" w:rsidP="0053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A2E26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535C29" w:rsidRPr="00C52C41">
        <w:rPr>
          <w:rFonts w:ascii="Angsana New" w:hAnsi="Angsana New"/>
          <w:b/>
          <w:bCs/>
          <w:sz w:val="30"/>
          <w:szCs w:val="30"/>
        </w:rPr>
        <w:tab/>
      </w:r>
      <w:r w:rsidR="00535C29" w:rsidRPr="00412EEA">
        <w:rPr>
          <w:b/>
          <w:bCs/>
          <w:szCs w:val="30"/>
          <w:cs/>
        </w:rPr>
        <w:t>เหตุการณ์ภายหลัง</w:t>
      </w:r>
      <w:r w:rsidR="00535C29" w:rsidRPr="00412EEA">
        <w:rPr>
          <w:rFonts w:hint="cs"/>
          <w:b/>
          <w:bCs/>
          <w:szCs w:val="30"/>
          <w:cs/>
        </w:rPr>
        <w:t>รอบระยะเวลาที่รายงาน</w:t>
      </w:r>
    </w:p>
    <w:p w14:paraId="7B366567" w14:textId="77777777" w:rsidR="00412EEA" w:rsidRPr="00412EEA" w:rsidRDefault="00412EEA" w:rsidP="0053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69FC2D" w14:textId="685980CD" w:rsidR="00FF7D98" w:rsidRDefault="00ED3750" w:rsidP="00151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12EEA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A619CF" w:rsidRPr="00412EEA">
        <w:rPr>
          <w:rFonts w:ascii="Angsana New" w:hAnsi="Angsana New" w:hint="cs"/>
          <w:sz w:val="30"/>
          <w:szCs w:val="30"/>
          <w:cs/>
        </w:rPr>
        <w:t>คณะกรรมการ</w:t>
      </w:r>
      <w:r w:rsidRPr="00412EEA">
        <w:rPr>
          <w:rFonts w:ascii="Angsana New" w:hAnsi="Angsana New" w:hint="cs"/>
          <w:sz w:val="30"/>
          <w:szCs w:val="30"/>
          <w:cs/>
        </w:rPr>
        <w:t>ของบริษัทเมื่อวันที่ 1 กรกฎาคม 2562 ที่ประชุมได้อนุมัติ</w:t>
      </w:r>
      <w:r w:rsidR="00392428" w:rsidRPr="00412EEA">
        <w:rPr>
          <w:rFonts w:ascii="Angsana New" w:hAnsi="Angsana New" w:hint="cs"/>
          <w:sz w:val="30"/>
          <w:szCs w:val="30"/>
          <w:cs/>
        </w:rPr>
        <w:t>การจัดสรรกำไร</w:t>
      </w:r>
      <w:r w:rsidR="00C90F9C">
        <w:rPr>
          <w:rFonts w:ascii="Angsana New" w:hAnsi="Angsana New"/>
          <w:sz w:val="30"/>
          <w:szCs w:val="30"/>
          <w:cs/>
        </w:rPr>
        <w:br/>
      </w:r>
      <w:r w:rsidR="00392428" w:rsidRPr="00412EEA">
        <w:rPr>
          <w:rFonts w:ascii="Angsana New" w:hAnsi="Angsana New" w:hint="cs"/>
          <w:sz w:val="30"/>
          <w:szCs w:val="30"/>
          <w:cs/>
        </w:rPr>
        <w:t>เป็น</w:t>
      </w:r>
      <w:r w:rsidRPr="00412EEA">
        <w:rPr>
          <w:rFonts w:ascii="Angsana New" w:hAnsi="Angsana New" w:hint="cs"/>
          <w:sz w:val="30"/>
          <w:szCs w:val="30"/>
          <w:cs/>
        </w:rPr>
        <w:t>เงินปันผล</w:t>
      </w:r>
      <w:r w:rsidR="00CD7448">
        <w:rPr>
          <w:rFonts w:ascii="Angsana New" w:hAnsi="Angsana New" w:hint="cs"/>
          <w:sz w:val="30"/>
          <w:szCs w:val="30"/>
          <w:cs/>
        </w:rPr>
        <w:t>ระหว่างกาล</w:t>
      </w:r>
      <w:r w:rsidR="00392428" w:rsidRPr="00412EEA">
        <w:rPr>
          <w:rFonts w:ascii="Angsana New" w:hAnsi="Angsana New" w:hint="cs"/>
          <w:sz w:val="30"/>
          <w:szCs w:val="30"/>
          <w:cs/>
        </w:rPr>
        <w:t>ในอัตร</w:t>
      </w:r>
      <w:r w:rsidR="00E671F6" w:rsidRPr="00412EEA">
        <w:rPr>
          <w:rFonts w:ascii="Angsana New" w:hAnsi="Angsana New" w:hint="cs"/>
          <w:sz w:val="30"/>
          <w:szCs w:val="30"/>
          <w:cs/>
        </w:rPr>
        <w:t>า</w:t>
      </w:r>
      <w:r w:rsidR="00392428" w:rsidRPr="00412EEA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412EEA">
        <w:rPr>
          <w:rFonts w:ascii="Angsana New" w:hAnsi="Angsana New" w:hint="cs"/>
          <w:sz w:val="30"/>
          <w:szCs w:val="30"/>
          <w:cs/>
        </w:rPr>
        <w:t>1.70 บาทต่อหุ้น สำหรับ</w:t>
      </w:r>
      <w:r w:rsidR="00392428" w:rsidRPr="00412EEA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412EEA">
        <w:rPr>
          <w:rFonts w:ascii="Angsana New" w:hAnsi="Angsana New" w:hint="cs"/>
          <w:sz w:val="30"/>
          <w:szCs w:val="30"/>
          <w:cs/>
        </w:rPr>
        <w:t xml:space="preserve"> 57.84 ล้านหุ้น เป็นจำนวน</w:t>
      </w:r>
      <w:r w:rsidR="00392428" w:rsidRPr="00412EEA">
        <w:rPr>
          <w:rFonts w:ascii="Angsana New" w:hAnsi="Angsana New" w:hint="cs"/>
          <w:sz w:val="30"/>
          <w:szCs w:val="30"/>
          <w:cs/>
        </w:rPr>
        <w:t>เงิน</w:t>
      </w:r>
      <w:r w:rsidRPr="00412EEA">
        <w:rPr>
          <w:rFonts w:ascii="Angsana New" w:hAnsi="Angsana New" w:hint="cs"/>
          <w:sz w:val="30"/>
          <w:szCs w:val="30"/>
          <w:cs/>
        </w:rPr>
        <w:t xml:space="preserve"> 98.3</w:t>
      </w:r>
      <w:r w:rsidR="00CF2C5E">
        <w:rPr>
          <w:rFonts w:ascii="Angsana New" w:hAnsi="Angsana New"/>
          <w:sz w:val="30"/>
          <w:szCs w:val="30"/>
        </w:rPr>
        <w:t>3</w:t>
      </w:r>
      <w:r w:rsidRPr="00412EEA">
        <w:rPr>
          <w:rFonts w:ascii="Angsana New" w:hAnsi="Angsana New" w:hint="cs"/>
          <w:sz w:val="30"/>
          <w:szCs w:val="30"/>
          <w:cs/>
        </w:rPr>
        <w:t xml:space="preserve"> ล้านบาท เงินปันผล</w:t>
      </w:r>
      <w:r w:rsidR="00CD7448">
        <w:rPr>
          <w:rFonts w:ascii="Angsana New" w:hAnsi="Angsana New" w:hint="cs"/>
          <w:sz w:val="30"/>
          <w:szCs w:val="30"/>
          <w:cs/>
        </w:rPr>
        <w:t>ดังกล่าว</w:t>
      </w:r>
      <w:r w:rsidRPr="00412EEA">
        <w:rPr>
          <w:rFonts w:ascii="Angsana New" w:hAnsi="Angsana New" w:hint="cs"/>
          <w:sz w:val="30"/>
          <w:szCs w:val="30"/>
          <w:cs/>
        </w:rPr>
        <w:t>จะจ่ายให้กับผู้ถือหุ้น</w:t>
      </w:r>
      <w:r w:rsidR="00392428" w:rsidRPr="00412EEA">
        <w:rPr>
          <w:rFonts w:ascii="Angsana New" w:hAnsi="Angsana New" w:hint="cs"/>
          <w:sz w:val="30"/>
          <w:szCs w:val="30"/>
          <w:cs/>
        </w:rPr>
        <w:t>ของบริษัท</w:t>
      </w:r>
      <w:r w:rsidRPr="00412EEA">
        <w:rPr>
          <w:rFonts w:ascii="Angsana New" w:hAnsi="Angsana New" w:hint="cs"/>
          <w:sz w:val="30"/>
          <w:szCs w:val="30"/>
          <w:cs/>
        </w:rPr>
        <w:t>ในวันที่ 31 กรกฎาคม 2562</w:t>
      </w:r>
    </w:p>
    <w:p w14:paraId="61092413" w14:textId="27A78A82" w:rsidR="0095223B" w:rsidRDefault="00DE37E8" w:rsidP="00952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A2E26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FF7D98" w:rsidRPr="00C52C41">
        <w:rPr>
          <w:rFonts w:ascii="Angsana New" w:hAnsi="Angsana New"/>
          <w:b/>
          <w:bCs/>
          <w:sz w:val="30"/>
          <w:szCs w:val="30"/>
        </w:rPr>
        <w:tab/>
      </w:r>
      <w:r w:rsidR="0095223B" w:rsidRPr="00FF7D98">
        <w:rPr>
          <w:b/>
          <w:bCs/>
          <w:szCs w:val="30"/>
          <w:cs/>
        </w:rPr>
        <w:t>มาตรฐานการรายงานทางการเงินที่ยังไม่ได้ใช้</w:t>
      </w:r>
    </w:p>
    <w:p w14:paraId="26774560" w14:textId="77777777" w:rsidR="0083373A" w:rsidRPr="00A43565" w:rsidRDefault="0083373A" w:rsidP="00A43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B9CE29" w14:textId="29010C46" w:rsidR="0095223B" w:rsidRDefault="0095223B" w:rsidP="00833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72A7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72A79">
        <w:rPr>
          <w:rFonts w:ascii="Angsana New" w:hAnsi="Angsana New" w:hint="cs"/>
          <w:sz w:val="30"/>
          <w:szCs w:val="30"/>
          <w:cs/>
        </w:rPr>
        <w:t>ที่ออก</w:t>
      </w:r>
      <w:r w:rsidR="00CD7448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472A79">
        <w:rPr>
          <w:rFonts w:ascii="Angsana New" w:hAnsi="Angsana New" w:hint="cs"/>
          <w:sz w:val="30"/>
          <w:szCs w:val="30"/>
          <w:cs/>
        </w:rPr>
        <w:t>ใหม่</w:t>
      </w:r>
      <w:r w:rsidR="00CD7448">
        <w:rPr>
          <w:rFonts w:ascii="Angsana New" w:hAnsi="Angsana New" w:hint="cs"/>
          <w:sz w:val="30"/>
          <w:szCs w:val="30"/>
          <w:cs/>
        </w:rPr>
        <w:t>ที่</w:t>
      </w:r>
      <w:r w:rsidRPr="00472A79">
        <w:rPr>
          <w:rFonts w:ascii="Angsana New" w:hAnsi="Angsana New" w:hint="cs"/>
          <w:sz w:val="30"/>
          <w:szCs w:val="30"/>
          <w:cs/>
        </w:rPr>
        <w:t>เกี่ยวกับการดำเนินงานของ</w:t>
      </w:r>
      <w:r w:rsidRPr="00B10363">
        <w:rPr>
          <w:rFonts w:ascii="Angsana New" w:hAnsi="Angsana New" w:hint="cs"/>
          <w:sz w:val="30"/>
          <w:szCs w:val="30"/>
          <w:cs/>
        </w:rPr>
        <w:t>บริษัท</w:t>
      </w:r>
      <w:r w:rsidRPr="00472A79">
        <w:rPr>
          <w:rFonts w:ascii="Angsana New" w:hAnsi="Angsana New"/>
          <w:sz w:val="30"/>
          <w:szCs w:val="30"/>
          <w:cs/>
        </w:rPr>
        <w:t>และ</w:t>
      </w:r>
      <w:r w:rsidRPr="00472A79">
        <w:rPr>
          <w:rFonts w:ascii="Angsana New" w:hAnsi="Angsana New" w:hint="cs"/>
          <w:sz w:val="30"/>
          <w:szCs w:val="30"/>
          <w:cs/>
        </w:rPr>
        <w:t>คาดว่า</w:t>
      </w:r>
      <w:r w:rsidR="00CD7448">
        <w:rPr>
          <w:rFonts w:ascii="Angsana New" w:hAnsi="Angsana New"/>
          <w:sz w:val="30"/>
          <w:szCs w:val="30"/>
          <w:cs/>
        </w:rPr>
        <w:br/>
      </w:r>
      <w:r w:rsidRPr="00472A79">
        <w:rPr>
          <w:rFonts w:ascii="Angsana New" w:hAnsi="Angsana New" w:hint="cs"/>
          <w:sz w:val="30"/>
          <w:szCs w:val="30"/>
          <w:cs/>
        </w:rPr>
        <w:t>จะมีผลกระทบที่มีสาระสำคัญต่องบการเงินของบริษัท เมื่อนำมาถือปฏิบัติเป็นครั้งแรก</w:t>
      </w:r>
      <w:r w:rsidRPr="00472A79">
        <w:rPr>
          <w:rFonts w:ascii="Angsana New" w:hAnsi="Angsana New"/>
          <w:sz w:val="30"/>
          <w:szCs w:val="30"/>
        </w:rPr>
        <w:t xml:space="preserve"> </w:t>
      </w:r>
      <w:r w:rsidRPr="00472A79">
        <w:rPr>
          <w:rFonts w:ascii="Angsana New" w:hAnsi="Angsana New"/>
          <w:sz w:val="30"/>
          <w:szCs w:val="30"/>
          <w:cs/>
        </w:rPr>
        <w:t>โดยมาตรฐานการรายงาน</w:t>
      </w:r>
      <w:r w:rsidR="00CD7448">
        <w:rPr>
          <w:rFonts w:ascii="Angsana New" w:hAnsi="Angsana New"/>
          <w:sz w:val="30"/>
          <w:szCs w:val="30"/>
          <w:cs/>
        </w:rPr>
        <w:br/>
      </w:r>
      <w:r w:rsidRPr="00472A79">
        <w:rPr>
          <w:rFonts w:ascii="Angsana New" w:hAnsi="Angsana New"/>
          <w:sz w:val="30"/>
          <w:szCs w:val="30"/>
          <w:cs/>
        </w:rPr>
        <w:t>ทางการเงิน</w:t>
      </w:r>
      <w:r w:rsidRPr="00472A79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472A79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472A79">
        <w:rPr>
          <w:rFonts w:ascii="Angsana New" w:hAnsi="Angsana New" w:hint="cs"/>
          <w:sz w:val="30"/>
          <w:szCs w:val="30"/>
          <w:cs/>
        </w:rPr>
        <w:t xml:space="preserve"> </w:t>
      </w:r>
      <w:r w:rsidRPr="00472A79">
        <w:rPr>
          <w:rFonts w:ascii="Angsana New" w:hAnsi="Angsana New"/>
          <w:sz w:val="30"/>
          <w:szCs w:val="30"/>
        </w:rPr>
        <w:t>1</w:t>
      </w:r>
      <w:r w:rsidRPr="00472A79">
        <w:rPr>
          <w:rFonts w:ascii="Angsana New" w:hAnsi="Angsana New"/>
          <w:sz w:val="30"/>
          <w:szCs w:val="30"/>
          <w:cs/>
        </w:rPr>
        <w:t xml:space="preserve"> มกราคม </w:t>
      </w:r>
      <w:r w:rsidRPr="00472A79">
        <w:rPr>
          <w:rFonts w:ascii="Angsana New" w:hAnsi="Angsana New"/>
          <w:sz w:val="30"/>
          <w:szCs w:val="30"/>
        </w:rPr>
        <w:t xml:space="preserve">2563 </w:t>
      </w:r>
      <w:r w:rsidRPr="00472A79">
        <w:rPr>
          <w:rFonts w:ascii="Angsana New" w:hAnsi="Angsana New" w:hint="cs"/>
          <w:sz w:val="30"/>
          <w:szCs w:val="30"/>
          <w:cs/>
        </w:rPr>
        <w:t>ซึ่งมีดังต่อไปนี้</w:t>
      </w:r>
    </w:p>
    <w:p w14:paraId="3791A4EF" w14:textId="77777777" w:rsidR="0083373A" w:rsidRPr="00A43565" w:rsidRDefault="0083373A" w:rsidP="00A43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95223B" w:rsidRPr="007D527D" w14:paraId="082F9164" w14:textId="77777777" w:rsidTr="006E1BCF">
        <w:trPr>
          <w:tblHeader/>
        </w:trPr>
        <w:tc>
          <w:tcPr>
            <w:tcW w:w="4590" w:type="dxa"/>
            <w:vAlign w:val="bottom"/>
          </w:tcPr>
          <w:p w14:paraId="1126CBE5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14:paraId="1868D13B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F7D9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5223B" w:rsidRPr="004A797F" w14:paraId="372E2018" w14:textId="77777777" w:rsidTr="006E1BCF">
        <w:tc>
          <w:tcPr>
            <w:tcW w:w="4590" w:type="dxa"/>
          </w:tcPr>
          <w:p w14:paraId="23E94B59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14:paraId="47FC5AA4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95223B" w:rsidRPr="004A797F" w14:paraId="797F42A9" w14:textId="77777777" w:rsidTr="006E1BCF">
        <w:tc>
          <w:tcPr>
            <w:tcW w:w="4590" w:type="dxa"/>
          </w:tcPr>
          <w:p w14:paraId="7F91FC60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14:paraId="1E8BEFE7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5223B" w14:paraId="79CB2B3B" w14:textId="77777777" w:rsidTr="006E1BCF">
        <w:tc>
          <w:tcPr>
            <w:tcW w:w="4590" w:type="dxa"/>
          </w:tcPr>
          <w:p w14:paraId="222D541E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F7D9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FF7D9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14:paraId="4000CD27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7D98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95223B" w14:paraId="054C7320" w14:textId="77777777" w:rsidTr="006E1BCF">
        <w:tc>
          <w:tcPr>
            <w:tcW w:w="4590" w:type="dxa"/>
          </w:tcPr>
          <w:p w14:paraId="02465D04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14:paraId="606B0930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5223B" w14:paraId="49F5EFB5" w14:textId="77777777" w:rsidTr="006E1BCF">
        <w:tc>
          <w:tcPr>
            <w:tcW w:w="4590" w:type="dxa"/>
          </w:tcPr>
          <w:p w14:paraId="60E94054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90" w:type="dxa"/>
          </w:tcPr>
          <w:p w14:paraId="6F55CF13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223B" w14:paraId="5DB6D36D" w14:textId="77777777" w:rsidTr="006E1BCF">
        <w:tc>
          <w:tcPr>
            <w:tcW w:w="4590" w:type="dxa"/>
          </w:tcPr>
          <w:p w14:paraId="7AF9CA7E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การตีความมาตรฐานการรายงานทางการเงินฉบับที่ </w:t>
            </w:r>
            <w:r w:rsidRPr="00FF7D9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90" w:type="dxa"/>
          </w:tcPr>
          <w:p w14:paraId="5BDA3883" w14:textId="77777777" w:rsidR="0095223B" w:rsidRPr="00FF7D98" w:rsidRDefault="0095223B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FF7D98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9D9F4A2" w14:textId="77777777" w:rsidR="0095223B" w:rsidRPr="00A43565" w:rsidRDefault="0095223B" w:rsidP="00A43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98AC43E" w14:textId="77777777" w:rsidR="0095223B" w:rsidRDefault="0095223B" w:rsidP="00952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1353">
        <w:rPr>
          <w:rFonts w:ascii="Angsana New" w:hAnsi="Angsana New"/>
          <w:sz w:val="30"/>
          <w:szCs w:val="30"/>
        </w:rPr>
        <w:t xml:space="preserve">* </w:t>
      </w:r>
      <w:r w:rsidRPr="009D135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9D1353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6B974CBF" w14:textId="77777777" w:rsidR="0095223B" w:rsidRPr="00A43565" w:rsidRDefault="0095223B" w:rsidP="00A43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682D81" w14:textId="77777777" w:rsidR="0095223B" w:rsidRPr="008A6691" w:rsidRDefault="0095223B" w:rsidP="0095223B">
      <w:p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7147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7714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ก)</w:t>
      </w:r>
      <w:r w:rsidRPr="00771471">
        <w:rPr>
          <w:rFonts w:ascii="Angsana New" w:hAnsi="Angsana New"/>
          <w:b/>
          <w:bCs/>
          <w:sz w:val="30"/>
          <w:szCs w:val="30"/>
        </w:rPr>
        <w:tab/>
      </w:r>
      <w:r w:rsidRPr="008A669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5A679EB" w14:textId="77777777" w:rsidR="0095223B" w:rsidRPr="00A43565" w:rsidRDefault="0095223B" w:rsidP="00A435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80" w:lineRule="exact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E9FEDDB" w14:textId="41A5C2D0" w:rsidR="0095223B" w:rsidRDefault="0095223B" w:rsidP="00952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453C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E453C7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</w:t>
      </w:r>
      <w:r w:rsidR="0083373A">
        <w:rPr>
          <w:rFonts w:ascii="Angsana New" w:hAnsi="Angsana New"/>
          <w:sz w:val="30"/>
          <w:szCs w:val="30"/>
          <w:cs/>
        </w:rPr>
        <w:br/>
      </w:r>
      <w:r w:rsidRPr="00E453C7">
        <w:rPr>
          <w:rFonts w:ascii="Angsana New" w:hAnsi="Angsana New"/>
          <w:sz w:val="30"/>
          <w:szCs w:val="30"/>
          <w:cs/>
        </w:rPr>
        <w:t>ในปัจจุบันถูกยกเลิกไป</w:t>
      </w:r>
    </w:p>
    <w:p w14:paraId="54334803" w14:textId="7BE08E0A" w:rsidR="00CF2C5E" w:rsidRPr="00A43565" w:rsidRDefault="00CF2C5E" w:rsidP="00A43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F4DCCE" w14:textId="583068DA" w:rsidR="0095223B" w:rsidRPr="00B10363" w:rsidRDefault="0095223B" w:rsidP="0095223B">
      <w:pPr>
        <w:tabs>
          <w:tab w:val="clear" w:pos="227"/>
          <w:tab w:val="clear" w:pos="454"/>
          <w:tab w:val="left" w:pos="1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A669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10363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103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การเงินฉบับที่ </w:t>
      </w:r>
      <w:r w:rsidRPr="008A6691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8A669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2AC7B8C2" w14:textId="77777777" w:rsidR="0095223B" w:rsidRPr="00A43565" w:rsidRDefault="0095223B" w:rsidP="00A43565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180" w:lineRule="exac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D211CE" w14:textId="53F97D72" w:rsidR="00CF2C5E" w:rsidRPr="00B51143" w:rsidRDefault="00CF2C5E" w:rsidP="00CF2C5E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51143">
        <w:rPr>
          <w:rFonts w:asciiTheme="majorBidi" w:hAnsiTheme="majorBidi"/>
          <w:sz w:val="30"/>
          <w:szCs w:val="30"/>
          <w:cs/>
        </w:rPr>
        <w:t>มาตรฐานการรายงานทางการเงินฉบับที่ 16 ได้นำเสนอวิธีการบัญชีเดียวสำหรับผู้เช่า โดยผู้เช่าต้องรับรู้สินทรัพย์</w:t>
      </w:r>
      <w:r w:rsidR="00CD7448">
        <w:rPr>
          <w:rFonts w:asciiTheme="majorBidi" w:hAnsiTheme="majorBidi" w:hint="cs"/>
          <w:sz w:val="30"/>
          <w:szCs w:val="30"/>
          <w:cs/>
        </w:rPr>
        <w:t xml:space="preserve"> </w:t>
      </w:r>
      <w:r w:rsidR="00CD7448">
        <w:rPr>
          <w:rFonts w:asciiTheme="majorBidi" w:hAnsiTheme="majorBidi"/>
          <w:sz w:val="30"/>
          <w:szCs w:val="30"/>
          <w:cs/>
        </w:rPr>
        <w:br/>
      </w:r>
      <w:r w:rsidRPr="00B51143">
        <w:rPr>
          <w:rFonts w:asciiTheme="majorBidi" w:hAnsiTheme="majorBidi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</w:t>
      </w:r>
      <w:r>
        <w:rPr>
          <w:rFonts w:asciiTheme="majorBidi" w:hAnsiTheme="majorBidi" w:hint="cs"/>
          <w:sz w:val="30"/>
          <w:szCs w:val="30"/>
          <w:cs/>
        </w:rPr>
        <w:t>ะ</w:t>
      </w:r>
      <w:r w:rsidRPr="00B51143">
        <w:rPr>
          <w:rFonts w:asciiTheme="majorBidi" w:hAnsiTheme="majorBidi"/>
          <w:sz w:val="30"/>
          <w:szCs w:val="30"/>
          <w:cs/>
        </w:rPr>
        <w:t xml:space="preserve">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00F54C47" w14:textId="77777777" w:rsidR="0095223B" w:rsidRPr="00A43565" w:rsidRDefault="0095223B" w:rsidP="00A43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Theme="majorBidi" w:hAnsiTheme="majorBidi" w:cstheme="majorBidi"/>
          <w:sz w:val="30"/>
          <w:szCs w:val="30"/>
          <w:cs/>
        </w:rPr>
      </w:pPr>
    </w:p>
    <w:p w14:paraId="5D7BFB36" w14:textId="76331610" w:rsidR="0095223B" w:rsidRPr="008A6691" w:rsidRDefault="0095223B" w:rsidP="009522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E453C7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C90F9C">
        <w:rPr>
          <w:rFonts w:ascii="Angsana New" w:hAnsi="Angsana New"/>
          <w:sz w:val="30"/>
          <w:szCs w:val="30"/>
          <w:cs/>
        </w:rPr>
        <w:br/>
      </w:r>
      <w:r w:rsidRPr="00E453C7">
        <w:rPr>
          <w:rFonts w:ascii="Angsana New" w:hAnsi="Angsana New"/>
          <w:sz w:val="30"/>
          <w:szCs w:val="30"/>
          <w:cs/>
        </w:rPr>
        <w:t>การรายงานทางการเงินดังกล่าวข้างต้น</w:t>
      </w:r>
    </w:p>
    <w:sectPr w:rsidR="0095223B" w:rsidRPr="008A6691" w:rsidSect="006C4095"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6FD02" w14:textId="77777777" w:rsidR="00C108FA" w:rsidRDefault="00C108FA">
      <w:r>
        <w:separator/>
      </w:r>
    </w:p>
  </w:endnote>
  <w:endnote w:type="continuationSeparator" w:id="0">
    <w:p w14:paraId="170A6A24" w14:textId="77777777" w:rsidR="00C108FA" w:rsidRDefault="00C1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D568B" w14:textId="77777777" w:rsidR="00DC0D77" w:rsidRPr="00804CAF" w:rsidRDefault="00DC0D77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DC0D77" w:rsidRPr="00804CAF" w:rsidRDefault="00DC0D77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DC0D77" w:rsidRPr="001B16E3" w:rsidRDefault="00DC0D77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81EF7" w14:textId="77777777" w:rsidR="00C108FA" w:rsidRDefault="00C108FA">
      <w:r>
        <w:separator/>
      </w:r>
    </w:p>
  </w:footnote>
  <w:footnote w:type="continuationSeparator" w:id="0">
    <w:p w14:paraId="0A179E68" w14:textId="77777777" w:rsidR="00C108FA" w:rsidRDefault="00C1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93458" w14:textId="46948167" w:rsidR="00DC0D77" w:rsidRPr="004C2CF4" w:rsidRDefault="00DC0D77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ใหม่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2E9E80A" w14:textId="7F72D308" w:rsidR="00DC0D77" w:rsidRDefault="00DC0D77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ที่แสดงเงินลงทุนตามวิธีส่วนได้เสียเพื่อวัตถุประสงค์เฉพาะ</w:t>
    </w:r>
  </w:p>
  <w:p w14:paraId="41553DD2" w14:textId="387E1D04" w:rsidR="00DC0D77" w:rsidRDefault="00DC0D77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506C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506C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592BFE8A" w14:textId="77777777" w:rsidR="00DC0D77" w:rsidRPr="00985A84" w:rsidRDefault="00DC0D77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36005" w14:textId="77777777" w:rsidR="00DC0D77" w:rsidRPr="004C2CF4" w:rsidRDefault="00DC0D77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ใหม่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1A376833" w14:textId="77777777" w:rsidR="00DC0D77" w:rsidRDefault="00DC0D77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ที่แสดงเงินลงทุนตามวิธีส่วนได้เสียเพื่อวัตถุประสงค์เฉพาะ</w:t>
    </w:r>
  </w:p>
  <w:p w14:paraId="5AA531D6" w14:textId="78BC1C61" w:rsidR="00DC0D77" w:rsidRDefault="00DC0D77" w:rsidP="00CB07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770"/>
      </w:tabs>
      <w:rPr>
        <w:rFonts w:ascii="Angsana New" w:hAnsi="Angsana New"/>
        <w:b/>
        <w:bCs/>
        <w:sz w:val="32"/>
        <w:szCs w:val="32"/>
        <w:cs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506C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506C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E75B942" w14:textId="77777777" w:rsidR="00DC0D77" w:rsidRPr="00985A84" w:rsidRDefault="00DC0D77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404E7" w14:textId="77777777" w:rsidR="00DC0D77" w:rsidRPr="004C2CF4" w:rsidRDefault="00DC0D77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ใหม่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6B9D053B" w14:textId="77777777" w:rsidR="00DC0D77" w:rsidRDefault="00DC0D77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ที่แสดงเงินลงทุนตามวิธีส่วนได้เสียเพื่อวัตถุประสงค์เฉพาะ</w:t>
    </w:r>
  </w:p>
  <w:p w14:paraId="01DE972F" w14:textId="51B6CA53" w:rsidR="00DC0D77" w:rsidRDefault="00DC0D77" w:rsidP="00CB07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770"/>
      </w:tabs>
      <w:rPr>
        <w:rFonts w:ascii="Angsana New" w:hAnsi="Angsana New"/>
        <w:b/>
        <w:bCs/>
        <w:sz w:val="32"/>
        <w:szCs w:val="32"/>
        <w:cs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1506C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506C2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2 </w:t>
    </w:r>
  </w:p>
  <w:p w14:paraId="535A852B" w14:textId="77777777" w:rsidR="00DC0D77" w:rsidRPr="00985A84" w:rsidRDefault="00DC0D77" w:rsidP="001057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39B2CF8A"/>
    <w:lvl w:ilvl="0" w:tplc="69C653C8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AD61FE6"/>
    <w:multiLevelType w:val="hybridMultilevel"/>
    <w:tmpl w:val="DEC27A94"/>
    <w:lvl w:ilvl="0" w:tplc="218E9F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A74C2"/>
    <w:multiLevelType w:val="hybridMultilevel"/>
    <w:tmpl w:val="42DC6AE0"/>
    <w:lvl w:ilvl="0" w:tplc="29FCEFE8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4DB471A"/>
    <w:multiLevelType w:val="hybridMultilevel"/>
    <w:tmpl w:val="03D07D20"/>
    <w:lvl w:ilvl="0" w:tplc="33CECB9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092228"/>
    <w:multiLevelType w:val="hybridMultilevel"/>
    <w:tmpl w:val="05F04BB4"/>
    <w:lvl w:ilvl="0" w:tplc="512425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4203793"/>
    <w:multiLevelType w:val="multilevel"/>
    <w:tmpl w:val="952A0C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77013899"/>
    <w:multiLevelType w:val="hybridMultilevel"/>
    <w:tmpl w:val="A8E00270"/>
    <w:lvl w:ilvl="0" w:tplc="D39477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7"/>
  </w:num>
  <w:num w:numId="14">
    <w:abstractNumId w:val="19"/>
  </w:num>
  <w:num w:numId="15">
    <w:abstractNumId w:val="21"/>
  </w:num>
  <w:num w:numId="16">
    <w:abstractNumId w:val="24"/>
  </w:num>
  <w:num w:numId="17">
    <w:abstractNumId w:val="10"/>
  </w:num>
  <w:num w:numId="18">
    <w:abstractNumId w:val="25"/>
  </w:num>
  <w:num w:numId="19">
    <w:abstractNumId w:val="22"/>
  </w:num>
  <w:num w:numId="20">
    <w:abstractNumId w:val="28"/>
  </w:num>
  <w:num w:numId="21">
    <w:abstractNumId w:val="34"/>
  </w:num>
  <w:num w:numId="22">
    <w:abstractNumId w:val="12"/>
  </w:num>
  <w:num w:numId="23">
    <w:abstractNumId w:val="26"/>
  </w:num>
  <w:num w:numId="24">
    <w:abstractNumId w:val="29"/>
  </w:num>
  <w:num w:numId="25">
    <w:abstractNumId w:val="33"/>
  </w:num>
  <w:num w:numId="26">
    <w:abstractNumId w:val="12"/>
  </w:num>
  <w:num w:numId="27">
    <w:abstractNumId w:val="15"/>
  </w:num>
  <w:num w:numId="28">
    <w:abstractNumId w:val="17"/>
  </w:num>
  <w:num w:numId="29">
    <w:abstractNumId w:val="11"/>
  </w:num>
  <w:num w:numId="30">
    <w:abstractNumId w:val="13"/>
  </w:num>
  <w:num w:numId="31">
    <w:abstractNumId w:val="31"/>
  </w:num>
  <w:num w:numId="32">
    <w:abstractNumId w:val="32"/>
  </w:num>
  <w:num w:numId="33">
    <w:abstractNumId w:val="35"/>
  </w:num>
  <w:num w:numId="34">
    <w:abstractNumId w:val="18"/>
  </w:num>
  <w:num w:numId="35">
    <w:abstractNumId w:val="36"/>
  </w:num>
  <w:num w:numId="36">
    <w:abstractNumId w:val="30"/>
  </w:num>
  <w:num w:numId="37">
    <w:abstractNumId w:val="23"/>
  </w:num>
  <w:num w:numId="38">
    <w:abstractNumId w:val="14"/>
  </w:num>
  <w:num w:numId="39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10093"/>
    <w:rsid w:val="00010830"/>
    <w:rsid w:val="00010F84"/>
    <w:rsid w:val="0001155C"/>
    <w:rsid w:val="00011ACB"/>
    <w:rsid w:val="00011E81"/>
    <w:rsid w:val="00012026"/>
    <w:rsid w:val="00012AC1"/>
    <w:rsid w:val="00013391"/>
    <w:rsid w:val="000139CB"/>
    <w:rsid w:val="000145FB"/>
    <w:rsid w:val="00014EF7"/>
    <w:rsid w:val="00014FE5"/>
    <w:rsid w:val="00015011"/>
    <w:rsid w:val="0001536B"/>
    <w:rsid w:val="00015552"/>
    <w:rsid w:val="000158D3"/>
    <w:rsid w:val="00015C3B"/>
    <w:rsid w:val="00015DBC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71A3"/>
    <w:rsid w:val="00027A08"/>
    <w:rsid w:val="00027F9C"/>
    <w:rsid w:val="0003011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5136F"/>
    <w:rsid w:val="00051896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392"/>
    <w:rsid w:val="0006078C"/>
    <w:rsid w:val="00060B6C"/>
    <w:rsid w:val="00061733"/>
    <w:rsid w:val="000619AF"/>
    <w:rsid w:val="00062042"/>
    <w:rsid w:val="00062DCB"/>
    <w:rsid w:val="00063138"/>
    <w:rsid w:val="00063FCB"/>
    <w:rsid w:val="00064507"/>
    <w:rsid w:val="0006481D"/>
    <w:rsid w:val="00064D9B"/>
    <w:rsid w:val="00065778"/>
    <w:rsid w:val="00067536"/>
    <w:rsid w:val="0006772C"/>
    <w:rsid w:val="0007090F"/>
    <w:rsid w:val="00070916"/>
    <w:rsid w:val="00071233"/>
    <w:rsid w:val="00071427"/>
    <w:rsid w:val="00071D46"/>
    <w:rsid w:val="000721C0"/>
    <w:rsid w:val="0007252D"/>
    <w:rsid w:val="000726A1"/>
    <w:rsid w:val="000728F3"/>
    <w:rsid w:val="00072F0F"/>
    <w:rsid w:val="00072F40"/>
    <w:rsid w:val="000735C6"/>
    <w:rsid w:val="00073726"/>
    <w:rsid w:val="00074633"/>
    <w:rsid w:val="000758B9"/>
    <w:rsid w:val="00076CA3"/>
    <w:rsid w:val="00076F49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B89"/>
    <w:rsid w:val="00081BFF"/>
    <w:rsid w:val="00081DF5"/>
    <w:rsid w:val="00081F2F"/>
    <w:rsid w:val="0008204C"/>
    <w:rsid w:val="00082359"/>
    <w:rsid w:val="00082AE8"/>
    <w:rsid w:val="000836F3"/>
    <w:rsid w:val="00083A32"/>
    <w:rsid w:val="00083BC2"/>
    <w:rsid w:val="00083C35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4431"/>
    <w:rsid w:val="000A536B"/>
    <w:rsid w:val="000A5644"/>
    <w:rsid w:val="000A5B44"/>
    <w:rsid w:val="000A5C03"/>
    <w:rsid w:val="000A6708"/>
    <w:rsid w:val="000A6820"/>
    <w:rsid w:val="000A7BC0"/>
    <w:rsid w:val="000B10F4"/>
    <w:rsid w:val="000B15F8"/>
    <w:rsid w:val="000B1939"/>
    <w:rsid w:val="000B2667"/>
    <w:rsid w:val="000B28D1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8A6"/>
    <w:rsid w:val="000D3CD6"/>
    <w:rsid w:val="000D63B7"/>
    <w:rsid w:val="000D6A7B"/>
    <w:rsid w:val="000D6F6B"/>
    <w:rsid w:val="000E0D95"/>
    <w:rsid w:val="000E0FF8"/>
    <w:rsid w:val="000E11FF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F0724"/>
    <w:rsid w:val="000F078E"/>
    <w:rsid w:val="000F0A5E"/>
    <w:rsid w:val="000F104D"/>
    <w:rsid w:val="000F126F"/>
    <w:rsid w:val="000F172F"/>
    <w:rsid w:val="000F18FA"/>
    <w:rsid w:val="000F1940"/>
    <w:rsid w:val="000F20E1"/>
    <w:rsid w:val="000F23BB"/>
    <w:rsid w:val="000F2594"/>
    <w:rsid w:val="000F2874"/>
    <w:rsid w:val="000F290E"/>
    <w:rsid w:val="000F3DD5"/>
    <w:rsid w:val="000F3EB2"/>
    <w:rsid w:val="000F3ED6"/>
    <w:rsid w:val="000F422A"/>
    <w:rsid w:val="000F48F3"/>
    <w:rsid w:val="000F5132"/>
    <w:rsid w:val="000F57ED"/>
    <w:rsid w:val="000F5AB4"/>
    <w:rsid w:val="000F691A"/>
    <w:rsid w:val="000F6965"/>
    <w:rsid w:val="000F75F0"/>
    <w:rsid w:val="000F7A0E"/>
    <w:rsid w:val="001003FA"/>
    <w:rsid w:val="00101007"/>
    <w:rsid w:val="00102129"/>
    <w:rsid w:val="0010221C"/>
    <w:rsid w:val="0010251D"/>
    <w:rsid w:val="001028BF"/>
    <w:rsid w:val="00102BB0"/>
    <w:rsid w:val="00103173"/>
    <w:rsid w:val="0010320D"/>
    <w:rsid w:val="0010385F"/>
    <w:rsid w:val="00103E86"/>
    <w:rsid w:val="001041C0"/>
    <w:rsid w:val="00104218"/>
    <w:rsid w:val="001044F8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62E"/>
    <w:rsid w:val="00107AE9"/>
    <w:rsid w:val="00107D60"/>
    <w:rsid w:val="00110228"/>
    <w:rsid w:val="001105CD"/>
    <w:rsid w:val="0011062D"/>
    <w:rsid w:val="00110F5E"/>
    <w:rsid w:val="00110F7D"/>
    <w:rsid w:val="00111550"/>
    <w:rsid w:val="00111D46"/>
    <w:rsid w:val="00111DEC"/>
    <w:rsid w:val="00112022"/>
    <w:rsid w:val="00112148"/>
    <w:rsid w:val="00113B01"/>
    <w:rsid w:val="00113DA2"/>
    <w:rsid w:val="001158B9"/>
    <w:rsid w:val="00115C02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3A0E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2E6E"/>
    <w:rsid w:val="0013317D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910"/>
    <w:rsid w:val="00142452"/>
    <w:rsid w:val="001429B0"/>
    <w:rsid w:val="00142F91"/>
    <w:rsid w:val="00143074"/>
    <w:rsid w:val="00143BE0"/>
    <w:rsid w:val="00143E8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284"/>
    <w:rsid w:val="00151752"/>
    <w:rsid w:val="00151A69"/>
    <w:rsid w:val="00152089"/>
    <w:rsid w:val="001520CC"/>
    <w:rsid w:val="001523AF"/>
    <w:rsid w:val="001524B3"/>
    <w:rsid w:val="00152940"/>
    <w:rsid w:val="0015391F"/>
    <w:rsid w:val="00153D36"/>
    <w:rsid w:val="00154039"/>
    <w:rsid w:val="00155C6C"/>
    <w:rsid w:val="00156484"/>
    <w:rsid w:val="00156A78"/>
    <w:rsid w:val="00156AFD"/>
    <w:rsid w:val="001570C8"/>
    <w:rsid w:val="00157368"/>
    <w:rsid w:val="00157508"/>
    <w:rsid w:val="00160038"/>
    <w:rsid w:val="001602A1"/>
    <w:rsid w:val="001607F4"/>
    <w:rsid w:val="00160BDA"/>
    <w:rsid w:val="0016171D"/>
    <w:rsid w:val="001625D4"/>
    <w:rsid w:val="001628EA"/>
    <w:rsid w:val="00163229"/>
    <w:rsid w:val="00164174"/>
    <w:rsid w:val="001641DC"/>
    <w:rsid w:val="001658BF"/>
    <w:rsid w:val="00165D13"/>
    <w:rsid w:val="00167A46"/>
    <w:rsid w:val="00167ABC"/>
    <w:rsid w:val="00170172"/>
    <w:rsid w:val="0017114F"/>
    <w:rsid w:val="001725A7"/>
    <w:rsid w:val="00172795"/>
    <w:rsid w:val="00172ECE"/>
    <w:rsid w:val="00173D76"/>
    <w:rsid w:val="001740D8"/>
    <w:rsid w:val="00174CE4"/>
    <w:rsid w:val="00174DFA"/>
    <w:rsid w:val="00175773"/>
    <w:rsid w:val="001757EC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3729"/>
    <w:rsid w:val="001837CC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421"/>
    <w:rsid w:val="001939C6"/>
    <w:rsid w:val="00193E06"/>
    <w:rsid w:val="00193F10"/>
    <w:rsid w:val="00194594"/>
    <w:rsid w:val="0019470C"/>
    <w:rsid w:val="00195279"/>
    <w:rsid w:val="00195474"/>
    <w:rsid w:val="00196027"/>
    <w:rsid w:val="001962E4"/>
    <w:rsid w:val="00196CC7"/>
    <w:rsid w:val="001972A3"/>
    <w:rsid w:val="00197594"/>
    <w:rsid w:val="001A0587"/>
    <w:rsid w:val="001A0639"/>
    <w:rsid w:val="001A077B"/>
    <w:rsid w:val="001A183E"/>
    <w:rsid w:val="001A2708"/>
    <w:rsid w:val="001A2E57"/>
    <w:rsid w:val="001A2FE8"/>
    <w:rsid w:val="001A33C5"/>
    <w:rsid w:val="001A383B"/>
    <w:rsid w:val="001A3CEC"/>
    <w:rsid w:val="001A40BE"/>
    <w:rsid w:val="001A433F"/>
    <w:rsid w:val="001A439B"/>
    <w:rsid w:val="001A45CA"/>
    <w:rsid w:val="001A5328"/>
    <w:rsid w:val="001A62C0"/>
    <w:rsid w:val="001A6C45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49F2"/>
    <w:rsid w:val="001B4DC1"/>
    <w:rsid w:val="001B4E2B"/>
    <w:rsid w:val="001B53EB"/>
    <w:rsid w:val="001B5438"/>
    <w:rsid w:val="001B562F"/>
    <w:rsid w:val="001B5A7E"/>
    <w:rsid w:val="001B6675"/>
    <w:rsid w:val="001B6DF7"/>
    <w:rsid w:val="001B6EA4"/>
    <w:rsid w:val="001B7688"/>
    <w:rsid w:val="001B7860"/>
    <w:rsid w:val="001B7F32"/>
    <w:rsid w:val="001C1C5F"/>
    <w:rsid w:val="001C2226"/>
    <w:rsid w:val="001C25B9"/>
    <w:rsid w:val="001C2658"/>
    <w:rsid w:val="001C2747"/>
    <w:rsid w:val="001C3563"/>
    <w:rsid w:val="001C43AD"/>
    <w:rsid w:val="001C474A"/>
    <w:rsid w:val="001C47FE"/>
    <w:rsid w:val="001C4FF9"/>
    <w:rsid w:val="001C50AD"/>
    <w:rsid w:val="001C5ADE"/>
    <w:rsid w:val="001C5E29"/>
    <w:rsid w:val="001C67FB"/>
    <w:rsid w:val="001C7054"/>
    <w:rsid w:val="001C70EB"/>
    <w:rsid w:val="001C7181"/>
    <w:rsid w:val="001C7511"/>
    <w:rsid w:val="001C78C1"/>
    <w:rsid w:val="001C7C5B"/>
    <w:rsid w:val="001D0EE6"/>
    <w:rsid w:val="001D11A2"/>
    <w:rsid w:val="001D1405"/>
    <w:rsid w:val="001D1437"/>
    <w:rsid w:val="001D1CC9"/>
    <w:rsid w:val="001D29FA"/>
    <w:rsid w:val="001D2BA6"/>
    <w:rsid w:val="001D35F0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4FF"/>
    <w:rsid w:val="001D7B5D"/>
    <w:rsid w:val="001D7DB1"/>
    <w:rsid w:val="001E09C4"/>
    <w:rsid w:val="001E0BC9"/>
    <w:rsid w:val="001E0CBB"/>
    <w:rsid w:val="001E116E"/>
    <w:rsid w:val="001E178A"/>
    <w:rsid w:val="001E2E0B"/>
    <w:rsid w:val="001E326C"/>
    <w:rsid w:val="001E3842"/>
    <w:rsid w:val="001E3BC5"/>
    <w:rsid w:val="001E5452"/>
    <w:rsid w:val="001E5789"/>
    <w:rsid w:val="001E588B"/>
    <w:rsid w:val="001E5E67"/>
    <w:rsid w:val="001E6C8B"/>
    <w:rsid w:val="001E7487"/>
    <w:rsid w:val="001E7AE6"/>
    <w:rsid w:val="001E7CD5"/>
    <w:rsid w:val="001F0E78"/>
    <w:rsid w:val="001F0FEC"/>
    <w:rsid w:val="001F1FB2"/>
    <w:rsid w:val="001F2771"/>
    <w:rsid w:val="001F35E5"/>
    <w:rsid w:val="001F374C"/>
    <w:rsid w:val="001F594D"/>
    <w:rsid w:val="001F6BE7"/>
    <w:rsid w:val="001F726B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DD4"/>
    <w:rsid w:val="00216EE5"/>
    <w:rsid w:val="002170ED"/>
    <w:rsid w:val="002173CC"/>
    <w:rsid w:val="00217DD3"/>
    <w:rsid w:val="00220829"/>
    <w:rsid w:val="0022094C"/>
    <w:rsid w:val="002209A6"/>
    <w:rsid w:val="00220FEC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772"/>
    <w:rsid w:val="00226D97"/>
    <w:rsid w:val="00227D1D"/>
    <w:rsid w:val="00230173"/>
    <w:rsid w:val="002302AA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633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51C"/>
    <w:rsid w:val="002607AA"/>
    <w:rsid w:val="0026088A"/>
    <w:rsid w:val="0026159B"/>
    <w:rsid w:val="00261749"/>
    <w:rsid w:val="0026236D"/>
    <w:rsid w:val="00263D30"/>
    <w:rsid w:val="00264197"/>
    <w:rsid w:val="0026419B"/>
    <w:rsid w:val="0026427C"/>
    <w:rsid w:val="00264458"/>
    <w:rsid w:val="00265CE2"/>
    <w:rsid w:val="00265E79"/>
    <w:rsid w:val="00266416"/>
    <w:rsid w:val="0027095B"/>
    <w:rsid w:val="00271286"/>
    <w:rsid w:val="002723F3"/>
    <w:rsid w:val="00272686"/>
    <w:rsid w:val="00272C86"/>
    <w:rsid w:val="0027344D"/>
    <w:rsid w:val="002735CE"/>
    <w:rsid w:val="00274318"/>
    <w:rsid w:val="00274D53"/>
    <w:rsid w:val="00274EAC"/>
    <w:rsid w:val="00274F48"/>
    <w:rsid w:val="002752AA"/>
    <w:rsid w:val="00275828"/>
    <w:rsid w:val="00275BD8"/>
    <w:rsid w:val="0027618B"/>
    <w:rsid w:val="002761CF"/>
    <w:rsid w:val="002767C5"/>
    <w:rsid w:val="002767FC"/>
    <w:rsid w:val="00276E4A"/>
    <w:rsid w:val="00277084"/>
    <w:rsid w:val="002771D1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153D"/>
    <w:rsid w:val="002939DF"/>
    <w:rsid w:val="002944F8"/>
    <w:rsid w:val="002948CA"/>
    <w:rsid w:val="00295606"/>
    <w:rsid w:val="0029754B"/>
    <w:rsid w:val="00297E10"/>
    <w:rsid w:val="00297E18"/>
    <w:rsid w:val="002A0546"/>
    <w:rsid w:val="002A08BD"/>
    <w:rsid w:val="002A0D42"/>
    <w:rsid w:val="002A1080"/>
    <w:rsid w:val="002A137A"/>
    <w:rsid w:val="002A16A1"/>
    <w:rsid w:val="002A2A6D"/>
    <w:rsid w:val="002A2B6B"/>
    <w:rsid w:val="002A2C36"/>
    <w:rsid w:val="002A3153"/>
    <w:rsid w:val="002A3494"/>
    <w:rsid w:val="002A565B"/>
    <w:rsid w:val="002A57D9"/>
    <w:rsid w:val="002A6A9C"/>
    <w:rsid w:val="002A71AE"/>
    <w:rsid w:val="002A7BE1"/>
    <w:rsid w:val="002B06F8"/>
    <w:rsid w:val="002B11D9"/>
    <w:rsid w:val="002B11FE"/>
    <w:rsid w:val="002B1282"/>
    <w:rsid w:val="002B13AB"/>
    <w:rsid w:val="002B1DFE"/>
    <w:rsid w:val="002B2E0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B1E"/>
    <w:rsid w:val="002C402E"/>
    <w:rsid w:val="002C4397"/>
    <w:rsid w:val="002C43CC"/>
    <w:rsid w:val="002C4FA8"/>
    <w:rsid w:val="002C564A"/>
    <w:rsid w:val="002C59F5"/>
    <w:rsid w:val="002C5C0E"/>
    <w:rsid w:val="002C6401"/>
    <w:rsid w:val="002C65D3"/>
    <w:rsid w:val="002C6C6C"/>
    <w:rsid w:val="002C6FF8"/>
    <w:rsid w:val="002D0050"/>
    <w:rsid w:val="002D047C"/>
    <w:rsid w:val="002D057F"/>
    <w:rsid w:val="002D09F9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122D"/>
    <w:rsid w:val="002E1509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6091"/>
    <w:rsid w:val="002E617D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AB1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2B0"/>
    <w:rsid w:val="003067C3"/>
    <w:rsid w:val="003077DE"/>
    <w:rsid w:val="00307EA0"/>
    <w:rsid w:val="0031063E"/>
    <w:rsid w:val="00311AE5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ECE"/>
    <w:rsid w:val="00323D3C"/>
    <w:rsid w:val="003253C1"/>
    <w:rsid w:val="003255EE"/>
    <w:rsid w:val="0032648B"/>
    <w:rsid w:val="003266DD"/>
    <w:rsid w:val="00326A73"/>
    <w:rsid w:val="00327503"/>
    <w:rsid w:val="00327B0F"/>
    <w:rsid w:val="00327B77"/>
    <w:rsid w:val="00327C6A"/>
    <w:rsid w:val="00330CF5"/>
    <w:rsid w:val="003316A6"/>
    <w:rsid w:val="0033184C"/>
    <w:rsid w:val="00332128"/>
    <w:rsid w:val="00332C97"/>
    <w:rsid w:val="003334F3"/>
    <w:rsid w:val="00333C0E"/>
    <w:rsid w:val="00333DEB"/>
    <w:rsid w:val="00333EA4"/>
    <w:rsid w:val="00335541"/>
    <w:rsid w:val="0033589C"/>
    <w:rsid w:val="00335BC2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F48"/>
    <w:rsid w:val="00340053"/>
    <w:rsid w:val="00340587"/>
    <w:rsid w:val="0034127D"/>
    <w:rsid w:val="0034232D"/>
    <w:rsid w:val="00343FE6"/>
    <w:rsid w:val="003446E1"/>
    <w:rsid w:val="00344AC0"/>
    <w:rsid w:val="00345137"/>
    <w:rsid w:val="0034541D"/>
    <w:rsid w:val="003454C3"/>
    <w:rsid w:val="003454FC"/>
    <w:rsid w:val="00345822"/>
    <w:rsid w:val="00347579"/>
    <w:rsid w:val="0035067C"/>
    <w:rsid w:val="0035099E"/>
    <w:rsid w:val="0035180D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11B"/>
    <w:rsid w:val="00360358"/>
    <w:rsid w:val="00360EB0"/>
    <w:rsid w:val="00361349"/>
    <w:rsid w:val="003614CC"/>
    <w:rsid w:val="003616B1"/>
    <w:rsid w:val="00361AF6"/>
    <w:rsid w:val="00361F02"/>
    <w:rsid w:val="0036236E"/>
    <w:rsid w:val="00363245"/>
    <w:rsid w:val="003633FB"/>
    <w:rsid w:val="00363795"/>
    <w:rsid w:val="0036401C"/>
    <w:rsid w:val="003646AC"/>
    <w:rsid w:val="00364A81"/>
    <w:rsid w:val="00364D42"/>
    <w:rsid w:val="0036551D"/>
    <w:rsid w:val="003658D4"/>
    <w:rsid w:val="00365C56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4AC4"/>
    <w:rsid w:val="00376195"/>
    <w:rsid w:val="00376B07"/>
    <w:rsid w:val="00376B40"/>
    <w:rsid w:val="00377241"/>
    <w:rsid w:val="003779C0"/>
    <w:rsid w:val="003779D7"/>
    <w:rsid w:val="00377A1F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35D"/>
    <w:rsid w:val="00382F87"/>
    <w:rsid w:val="003837D5"/>
    <w:rsid w:val="00384448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2428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CFA"/>
    <w:rsid w:val="003B30C0"/>
    <w:rsid w:val="003B3306"/>
    <w:rsid w:val="003B3570"/>
    <w:rsid w:val="003B378D"/>
    <w:rsid w:val="003B3847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B81"/>
    <w:rsid w:val="003B664A"/>
    <w:rsid w:val="003B68BC"/>
    <w:rsid w:val="003B6947"/>
    <w:rsid w:val="003B6CB5"/>
    <w:rsid w:val="003B7B34"/>
    <w:rsid w:val="003B7F84"/>
    <w:rsid w:val="003C142C"/>
    <w:rsid w:val="003C4853"/>
    <w:rsid w:val="003C4E5B"/>
    <w:rsid w:val="003C5880"/>
    <w:rsid w:val="003C5BB8"/>
    <w:rsid w:val="003C7537"/>
    <w:rsid w:val="003C7B1B"/>
    <w:rsid w:val="003C7F0D"/>
    <w:rsid w:val="003D047D"/>
    <w:rsid w:val="003D070E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696E"/>
    <w:rsid w:val="003D7D7F"/>
    <w:rsid w:val="003E00B5"/>
    <w:rsid w:val="003E0CC1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B14"/>
    <w:rsid w:val="003E5BFB"/>
    <w:rsid w:val="003E6956"/>
    <w:rsid w:val="003E6CDC"/>
    <w:rsid w:val="003E6E37"/>
    <w:rsid w:val="003E75D1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3C80"/>
    <w:rsid w:val="003F422C"/>
    <w:rsid w:val="003F46ED"/>
    <w:rsid w:val="003F477D"/>
    <w:rsid w:val="003F538B"/>
    <w:rsid w:val="003F577E"/>
    <w:rsid w:val="003F57AD"/>
    <w:rsid w:val="003F5946"/>
    <w:rsid w:val="003F594E"/>
    <w:rsid w:val="003F6B74"/>
    <w:rsid w:val="003F6E63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81C"/>
    <w:rsid w:val="00403A8E"/>
    <w:rsid w:val="00403BA1"/>
    <w:rsid w:val="00403EFD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65"/>
    <w:rsid w:val="004145FA"/>
    <w:rsid w:val="0041489B"/>
    <w:rsid w:val="00414912"/>
    <w:rsid w:val="00415339"/>
    <w:rsid w:val="00415665"/>
    <w:rsid w:val="00415BC9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3275"/>
    <w:rsid w:val="004247CB"/>
    <w:rsid w:val="00424F32"/>
    <w:rsid w:val="00425185"/>
    <w:rsid w:val="00427588"/>
    <w:rsid w:val="00427FE8"/>
    <w:rsid w:val="00430140"/>
    <w:rsid w:val="00430A0E"/>
    <w:rsid w:val="00431613"/>
    <w:rsid w:val="0043192F"/>
    <w:rsid w:val="00431D68"/>
    <w:rsid w:val="00432694"/>
    <w:rsid w:val="00432E9C"/>
    <w:rsid w:val="0043332C"/>
    <w:rsid w:val="0043408D"/>
    <w:rsid w:val="004349F8"/>
    <w:rsid w:val="00435923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E87"/>
    <w:rsid w:val="00445625"/>
    <w:rsid w:val="00445AC6"/>
    <w:rsid w:val="00445B5E"/>
    <w:rsid w:val="00445F09"/>
    <w:rsid w:val="00445FA2"/>
    <w:rsid w:val="00446472"/>
    <w:rsid w:val="0044694E"/>
    <w:rsid w:val="00447597"/>
    <w:rsid w:val="004476D1"/>
    <w:rsid w:val="00447767"/>
    <w:rsid w:val="00447BC7"/>
    <w:rsid w:val="004500FA"/>
    <w:rsid w:val="0045037F"/>
    <w:rsid w:val="00450412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3F0"/>
    <w:rsid w:val="004541FF"/>
    <w:rsid w:val="00454BB4"/>
    <w:rsid w:val="00454F08"/>
    <w:rsid w:val="00455534"/>
    <w:rsid w:val="00455556"/>
    <w:rsid w:val="004576BB"/>
    <w:rsid w:val="00460944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5018"/>
    <w:rsid w:val="00465130"/>
    <w:rsid w:val="00465441"/>
    <w:rsid w:val="0046581A"/>
    <w:rsid w:val="00465E8B"/>
    <w:rsid w:val="00466184"/>
    <w:rsid w:val="004667FF"/>
    <w:rsid w:val="004670D3"/>
    <w:rsid w:val="004679E4"/>
    <w:rsid w:val="00467F81"/>
    <w:rsid w:val="004705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2D"/>
    <w:rsid w:val="0047406E"/>
    <w:rsid w:val="004743F7"/>
    <w:rsid w:val="00474AF1"/>
    <w:rsid w:val="00475305"/>
    <w:rsid w:val="004759F6"/>
    <w:rsid w:val="00475EF4"/>
    <w:rsid w:val="00476972"/>
    <w:rsid w:val="00476B31"/>
    <w:rsid w:val="00476E1E"/>
    <w:rsid w:val="00476EDC"/>
    <w:rsid w:val="00477EC5"/>
    <w:rsid w:val="0048004F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E"/>
    <w:rsid w:val="00492E57"/>
    <w:rsid w:val="00492EE7"/>
    <w:rsid w:val="00493246"/>
    <w:rsid w:val="00494B7E"/>
    <w:rsid w:val="00494C4D"/>
    <w:rsid w:val="00494EA5"/>
    <w:rsid w:val="00495013"/>
    <w:rsid w:val="00495DEC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A8A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811"/>
    <w:rsid w:val="004B3918"/>
    <w:rsid w:val="004B39CA"/>
    <w:rsid w:val="004B3EB1"/>
    <w:rsid w:val="004B4098"/>
    <w:rsid w:val="004B4799"/>
    <w:rsid w:val="004B53D3"/>
    <w:rsid w:val="004B55E2"/>
    <w:rsid w:val="004B565C"/>
    <w:rsid w:val="004B5775"/>
    <w:rsid w:val="004B5BFB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75F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1932"/>
    <w:rsid w:val="004E2483"/>
    <w:rsid w:val="004E2EFC"/>
    <w:rsid w:val="004E338A"/>
    <w:rsid w:val="004E3FC5"/>
    <w:rsid w:val="004E4137"/>
    <w:rsid w:val="004E576B"/>
    <w:rsid w:val="004E63F0"/>
    <w:rsid w:val="004E6B3F"/>
    <w:rsid w:val="004E6E63"/>
    <w:rsid w:val="004E6E64"/>
    <w:rsid w:val="004E6F70"/>
    <w:rsid w:val="004E6F8B"/>
    <w:rsid w:val="004E7807"/>
    <w:rsid w:val="004E7986"/>
    <w:rsid w:val="004E7C25"/>
    <w:rsid w:val="004F110C"/>
    <w:rsid w:val="004F2375"/>
    <w:rsid w:val="004F3004"/>
    <w:rsid w:val="004F3929"/>
    <w:rsid w:val="004F4ADC"/>
    <w:rsid w:val="004F4BE9"/>
    <w:rsid w:val="004F522E"/>
    <w:rsid w:val="004F67A7"/>
    <w:rsid w:val="004F739D"/>
    <w:rsid w:val="004F77A7"/>
    <w:rsid w:val="004F7817"/>
    <w:rsid w:val="004F7AD7"/>
    <w:rsid w:val="004F7CB6"/>
    <w:rsid w:val="00500117"/>
    <w:rsid w:val="00500672"/>
    <w:rsid w:val="00500A41"/>
    <w:rsid w:val="00500A97"/>
    <w:rsid w:val="00501E7B"/>
    <w:rsid w:val="0050264B"/>
    <w:rsid w:val="005029F4"/>
    <w:rsid w:val="0050310F"/>
    <w:rsid w:val="00503461"/>
    <w:rsid w:val="005043BB"/>
    <w:rsid w:val="00504689"/>
    <w:rsid w:val="0050507A"/>
    <w:rsid w:val="005059CB"/>
    <w:rsid w:val="00505D4B"/>
    <w:rsid w:val="00505E5A"/>
    <w:rsid w:val="00506182"/>
    <w:rsid w:val="00506344"/>
    <w:rsid w:val="00506A9A"/>
    <w:rsid w:val="0050759D"/>
    <w:rsid w:val="0050770F"/>
    <w:rsid w:val="00507818"/>
    <w:rsid w:val="00507824"/>
    <w:rsid w:val="00507C9F"/>
    <w:rsid w:val="00510A43"/>
    <w:rsid w:val="00510E49"/>
    <w:rsid w:val="005111B5"/>
    <w:rsid w:val="00511758"/>
    <w:rsid w:val="00511BFB"/>
    <w:rsid w:val="00512253"/>
    <w:rsid w:val="00512C47"/>
    <w:rsid w:val="00512D07"/>
    <w:rsid w:val="00513EF6"/>
    <w:rsid w:val="005149C9"/>
    <w:rsid w:val="005153A1"/>
    <w:rsid w:val="00515465"/>
    <w:rsid w:val="005155DD"/>
    <w:rsid w:val="005159D9"/>
    <w:rsid w:val="00515C3D"/>
    <w:rsid w:val="00515CBE"/>
    <w:rsid w:val="00517424"/>
    <w:rsid w:val="00517AD7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6203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C28"/>
    <w:rsid w:val="00542BAA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C41"/>
    <w:rsid w:val="0054729B"/>
    <w:rsid w:val="0054732D"/>
    <w:rsid w:val="00547476"/>
    <w:rsid w:val="0054784A"/>
    <w:rsid w:val="00547B4A"/>
    <w:rsid w:val="00547D00"/>
    <w:rsid w:val="0055038E"/>
    <w:rsid w:val="0055146B"/>
    <w:rsid w:val="00551A8A"/>
    <w:rsid w:val="00552216"/>
    <w:rsid w:val="005528AD"/>
    <w:rsid w:val="00554042"/>
    <w:rsid w:val="005543EE"/>
    <w:rsid w:val="00554769"/>
    <w:rsid w:val="0055512A"/>
    <w:rsid w:val="005552B1"/>
    <w:rsid w:val="00555E8B"/>
    <w:rsid w:val="00556F0F"/>
    <w:rsid w:val="00557A7D"/>
    <w:rsid w:val="00557F68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67DB"/>
    <w:rsid w:val="00566A60"/>
    <w:rsid w:val="00566A9D"/>
    <w:rsid w:val="00566C07"/>
    <w:rsid w:val="0056763E"/>
    <w:rsid w:val="00567CF1"/>
    <w:rsid w:val="00570128"/>
    <w:rsid w:val="00570D52"/>
    <w:rsid w:val="00570D67"/>
    <w:rsid w:val="005717AD"/>
    <w:rsid w:val="00571986"/>
    <w:rsid w:val="00571C18"/>
    <w:rsid w:val="00571D27"/>
    <w:rsid w:val="00571D3B"/>
    <w:rsid w:val="005721E1"/>
    <w:rsid w:val="00572A5F"/>
    <w:rsid w:val="00572B5C"/>
    <w:rsid w:val="005730A6"/>
    <w:rsid w:val="005735F9"/>
    <w:rsid w:val="005737FF"/>
    <w:rsid w:val="00573C95"/>
    <w:rsid w:val="00573EFD"/>
    <w:rsid w:val="00573F06"/>
    <w:rsid w:val="0057404D"/>
    <w:rsid w:val="0057423C"/>
    <w:rsid w:val="00575029"/>
    <w:rsid w:val="005759A3"/>
    <w:rsid w:val="00575BB6"/>
    <w:rsid w:val="005766FD"/>
    <w:rsid w:val="00576ECB"/>
    <w:rsid w:val="00576FB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7390"/>
    <w:rsid w:val="005A0612"/>
    <w:rsid w:val="005A0665"/>
    <w:rsid w:val="005A0ADC"/>
    <w:rsid w:val="005A0BD1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F62"/>
    <w:rsid w:val="005A7289"/>
    <w:rsid w:val="005B0274"/>
    <w:rsid w:val="005B0839"/>
    <w:rsid w:val="005B11E3"/>
    <w:rsid w:val="005B1332"/>
    <w:rsid w:val="005B199F"/>
    <w:rsid w:val="005B275A"/>
    <w:rsid w:val="005B2DDF"/>
    <w:rsid w:val="005B338F"/>
    <w:rsid w:val="005B3CF0"/>
    <w:rsid w:val="005B4739"/>
    <w:rsid w:val="005B482F"/>
    <w:rsid w:val="005B4909"/>
    <w:rsid w:val="005B4AFC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C4F"/>
    <w:rsid w:val="005C41A6"/>
    <w:rsid w:val="005C4DA0"/>
    <w:rsid w:val="005C4F66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8A6"/>
    <w:rsid w:val="005D4D44"/>
    <w:rsid w:val="005D52BC"/>
    <w:rsid w:val="005D56B4"/>
    <w:rsid w:val="005D5D22"/>
    <w:rsid w:val="005D5D44"/>
    <w:rsid w:val="005D5E37"/>
    <w:rsid w:val="005D679F"/>
    <w:rsid w:val="005D6A91"/>
    <w:rsid w:val="005D6BF3"/>
    <w:rsid w:val="005D6E1D"/>
    <w:rsid w:val="005D6EDA"/>
    <w:rsid w:val="005D73E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C3D"/>
    <w:rsid w:val="005E2138"/>
    <w:rsid w:val="005E252C"/>
    <w:rsid w:val="005E2DD4"/>
    <w:rsid w:val="005E3D31"/>
    <w:rsid w:val="005E4444"/>
    <w:rsid w:val="005E5492"/>
    <w:rsid w:val="005E5E2E"/>
    <w:rsid w:val="005E68EA"/>
    <w:rsid w:val="005E74AD"/>
    <w:rsid w:val="005E7502"/>
    <w:rsid w:val="005E75DB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B9E"/>
    <w:rsid w:val="005F54DC"/>
    <w:rsid w:val="005F5A50"/>
    <w:rsid w:val="005F5ACD"/>
    <w:rsid w:val="005F5BAA"/>
    <w:rsid w:val="005F650A"/>
    <w:rsid w:val="005F65F4"/>
    <w:rsid w:val="005F7A9A"/>
    <w:rsid w:val="005F7B59"/>
    <w:rsid w:val="005F7D8E"/>
    <w:rsid w:val="0060037E"/>
    <w:rsid w:val="006003EB"/>
    <w:rsid w:val="00600949"/>
    <w:rsid w:val="00600B14"/>
    <w:rsid w:val="00601E31"/>
    <w:rsid w:val="006026E8"/>
    <w:rsid w:val="006028D7"/>
    <w:rsid w:val="00602B65"/>
    <w:rsid w:val="00603098"/>
    <w:rsid w:val="0060439B"/>
    <w:rsid w:val="00604A0F"/>
    <w:rsid w:val="00604C6E"/>
    <w:rsid w:val="00604CC2"/>
    <w:rsid w:val="00605A6F"/>
    <w:rsid w:val="00605ACF"/>
    <w:rsid w:val="00605B85"/>
    <w:rsid w:val="00606E98"/>
    <w:rsid w:val="0060760A"/>
    <w:rsid w:val="00607A98"/>
    <w:rsid w:val="006103AE"/>
    <w:rsid w:val="00610545"/>
    <w:rsid w:val="00610D6B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6D5"/>
    <w:rsid w:val="00615C75"/>
    <w:rsid w:val="006161EA"/>
    <w:rsid w:val="00616B84"/>
    <w:rsid w:val="00617087"/>
    <w:rsid w:val="0061731B"/>
    <w:rsid w:val="006177A1"/>
    <w:rsid w:val="00617C16"/>
    <w:rsid w:val="006206F5"/>
    <w:rsid w:val="00620C01"/>
    <w:rsid w:val="0062149D"/>
    <w:rsid w:val="0062203F"/>
    <w:rsid w:val="0062363C"/>
    <w:rsid w:val="00623C92"/>
    <w:rsid w:val="00623DAA"/>
    <w:rsid w:val="0062435D"/>
    <w:rsid w:val="006246E7"/>
    <w:rsid w:val="00624A86"/>
    <w:rsid w:val="00624BDC"/>
    <w:rsid w:val="00624BE5"/>
    <w:rsid w:val="00624D4A"/>
    <w:rsid w:val="00625410"/>
    <w:rsid w:val="00625979"/>
    <w:rsid w:val="006261A3"/>
    <w:rsid w:val="00626918"/>
    <w:rsid w:val="00626A7A"/>
    <w:rsid w:val="00626BDF"/>
    <w:rsid w:val="0062784C"/>
    <w:rsid w:val="00630B14"/>
    <w:rsid w:val="006316DA"/>
    <w:rsid w:val="00631757"/>
    <w:rsid w:val="006317C3"/>
    <w:rsid w:val="00631AE4"/>
    <w:rsid w:val="00631F5D"/>
    <w:rsid w:val="00631FAB"/>
    <w:rsid w:val="00632960"/>
    <w:rsid w:val="0063350A"/>
    <w:rsid w:val="006342BB"/>
    <w:rsid w:val="006347D5"/>
    <w:rsid w:val="00634FC7"/>
    <w:rsid w:val="00635686"/>
    <w:rsid w:val="006356B2"/>
    <w:rsid w:val="006360C1"/>
    <w:rsid w:val="006362B4"/>
    <w:rsid w:val="006406E9"/>
    <w:rsid w:val="006408BB"/>
    <w:rsid w:val="0064093C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A30"/>
    <w:rsid w:val="00650E1F"/>
    <w:rsid w:val="006510CD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601C6"/>
    <w:rsid w:val="00660563"/>
    <w:rsid w:val="00660AB2"/>
    <w:rsid w:val="00660CB0"/>
    <w:rsid w:val="00660FE2"/>
    <w:rsid w:val="00661DD5"/>
    <w:rsid w:val="00662B67"/>
    <w:rsid w:val="00662E63"/>
    <w:rsid w:val="00663160"/>
    <w:rsid w:val="00663E42"/>
    <w:rsid w:val="0066432F"/>
    <w:rsid w:val="00664947"/>
    <w:rsid w:val="00664E94"/>
    <w:rsid w:val="00665B20"/>
    <w:rsid w:val="00665E16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215E"/>
    <w:rsid w:val="00672FDA"/>
    <w:rsid w:val="00673087"/>
    <w:rsid w:val="0067310E"/>
    <w:rsid w:val="006735F1"/>
    <w:rsid w:val="00673717"/>
    <w:rsid w:val="006737C2"/>
    <w:rsid w:val="0067412F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149"/>
    <w:rsid w:val="00680560"/>
    <w:rsid w:val="006807C6"/>
    <w:rsid w:val="006808D7"/>
    <w:rsid w:val="00680A0D"/>
    <w:rsid w:val="006815DF"/>
    <w:rsid w:val="0068180E"/>
    <w:rsid w:val="00681BFE"/>
    <w:rsid w:val="00682E1F"/>
    <w:rsid w:val="00682FEB"/>
    <w:rsid w:val="006831B6"/>
    <w:rsid w:val="00683A6B"/>
    <w:rsid w:val="00683EC2"/>
    <w:rsid w:val="00684316"/>
    <w:rsid w:val="006843C2"/>
    <w:rsid w:val="00684A8F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17AE"/>
    <w:rsid w:val="00692067"/>
    <w:rsid w:val="006920B4"/>
    <w:rsid w:val="0069283C"/>
    <w:rsid w:val="00692B48"/>
    <w:rsid w:val="00692C00"/>
    <w:rsid w:val="00692C78"/>
    <w:rsid w:val="006931CE"/>
    <w:rsid w:val="006932EF"/>
    <w:rsid w:val="006937EC"/>
    <w:rsid w:val="00693854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F6F"/>
    <w:rsid w:val="006A74DC"/>
    <w:rsid w:val="006A756C"/>
    <w:rsid w:val="006A77B4"/>
    <w:rsid w:val="006A79A3"/>
    <w:rsid w:val="006A7BC3"/>
    <w:rsid w:val="006B1016"/>
    <w:rsid w:val="006B116C"/>
    <w:rsid w:val="006B212B"/>
    <w:rsid w:val="006B2166"/>
    <w:rsid w:val="006B241D"/>
    <w:rsid w:val="006B27DE"/>
    <w:rsid w:val="006B2840"/>
    <w:rsid w:val="006B33B1"/>
    <w:rsid w:val="006B4DD5"/>
    <w:rsid w:val="006B4E87"/>
    <w:rsid w:val="006B53F7"/>
    <w:rsid w:val="006B572F"/>
    <w:rsid w:val="006B597E"/>
    <w:rsid w:val="006B5F22"/>
    <w:rsid w:val="006B6357"/>
    <w:rsid w:val="006B7922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98D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AAE"/>
    <w:rsid w:val="006E01F0"/>
    <w:rsid w:val="006E0CE0"/>
    <w:rsid w:val="006E1009"/>
    <w:rsid w:val="006E1463"/>
    <w:rsid w:val="006E17C0"/>
    <w:rsid w:val="006E1BCF"/>
    <w:rsid w:val="006E272B"/>
    <w:rsid w:val="006E28AF"/>
    <w:rsid w:val="006E3496"/>
    <w:rsid w:val="006E34EC"/>
    <w:rsid w:val="006E40ED"/>
    <w:rsid w:val="006E4A5E"/>
    <w:rsid w:val="006E4BBF"/>
    <w:rsid w:val="006E4F5B"/>
    <w:rsid w:val="006E5544"/>
    <w:rsid w:val="006E5778"/>
    <w:rsid w:val="006E5819"/>
    <w:rsid w:val="006E5C9F"/>
    <w:rsid w:val="006E5E78"/>
    <w:rsid w:val="006E69E9"/>
    <w:rsid w:val="006E6A8F"/>
    <w:rsid w:val="006E761B"/>
    <w:rsid w:val="006E7988"/>
    <w:rsid w:val="006F0A3A"/>
    <w:rsid w:val="006F0ED4"/>
    <w:rsid w:val="006F1D64"/>
    <w:rsid w:val="006F2D8A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026"/>
    <w:rsid w:val="0070147D"/>
    <w:rsid w:val="0070152C"/>
    <w:rsid w:val="00701F7B"/>
    <w:rsid w:val="0070202E"/>
    <w:rsid w:val="00702D42"/>
    <w:rsid w:val="00703DEC"/>
    <w:rsid w:val="007044D3"/>
    <w:rsid w:val="00704876"/>
    <w:rsid w:val="00704D56"/>
    <w:rsid w:val="007050CC"/>
    <w:rsid w:val="00705633"/>
    <w:rsid w:val="0070670B"/>
    <w:rsid w:val="00706A74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80A"/>
    <w:rsid w:val="00713F0E"/>
    <w:rsid w:val="007155F7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73B7"/>
    <w:rsid w:val="00747CD0"/>
    <w:rsid w:val="0075106F"/>
    <w:rsid w:val="00751DAA"/>
    <w:rsid w:val="00751E52"/>
    <w:rsid w:val="00751F0E"/>
    <w:rsid w:val="00752DAA"/>
    <w:rsid w:val="00754830"/>
    <w:rsid w:val="00754B2F"/>
    <w:rsid w:val="00754B3E"/>
    <w:rsid w:val="007553D7"/>
    <w:rsid w:val="00755D5A"/>
    <w:rsid w:val="0075645E"/>
    <w:rsid w:val="00756791"/>
    <w:rsid w:val="00756795"/>
    <w:rsid w:val="00756A6D"/>
    <w:rsid w:val="00757273"/>
    <w:rsid w:val="007574CC"/>
    <w:rsid w:val="00757681"/>
    <w:rsid w:val="007579FF"/>
    <w:rsid w:val="00757C54"/>
    <w:rsid w:val="00757F0B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54D"/>
    <w:rsid w:val="007719BA"/>
    <w:rsid w:val="00771A1E"/>
    <w:rsid w:val="007736A1"/>
    <w:rsid w:val="0077410C"/>
    <w:rsid w:val="007745D3"/>
    <w:rsid w:val="007755C4"/>
    <w:rsid w:val="00776DC9"/>
    <w:rsid w:val="00777067"/>
    <w:rsid w:val="00777163"/>
    <w:rsid w:val="007771AB"/>
    <w:rsid w:val="00777299"/>
    <w:rsid w:val="0077751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4E9"/>
    <w:rsid w:val="007847F9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A07DB"/>
    <w:rsid w:val="007A0E40"/>
    <w:rsid w:val="007A1819"/>
    <w:rsid w:val="007A1A37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830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613F"/>
    <w:rsid w:val="007A7010"/>
    <w:rsid w:val="007A709C"/>
    <w:rsid w:val="007A7475"/>
    <w:rsid w:val="007A7D54"/>
    <w:rsid w:val="007A7EF2"/>
    <w:rsid w:val="007B094B"/>
    <w:rsid w:val="007B15F4"/>
    <w:rsid w:val="007B1FE9"/>
    <w:rsid w:val="007B2560"/>
    <w:rsid w:val="007B28AE"/>
    <w:rsid w:val="007B314A"/>
    <w:rsid w:val="007B32AC"/>
    <w:rsid w:val="007B3E36"/>
    <w:rsid w:val="007B491F"/>
    <w:rsid w:val="007B4E90"/>
    <w:rsid w:val="007B552D"/>
    <w:rsid w:val="007B5786"/>
    <w:rsid w:val="007B603B"/>
    <w:rsid w:val="007B6CF6"/>
    <w:rsid w:val="007B6EC6"/>
    <w:rsid w:val="007B782E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A15"/>
    <w:rsid w:val="007C7B3F"/>
    <w:rsid w:val="007D0587"/>
    <w:rsid w:val="007D0AAF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BB9"/>
    <w:rsid w:val="007E0F41"/>
    <w:rsid w:val="007E1ED9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44FA"/>
    <w:rsid w:val="007F4946"/>
    <w:rsid w:val="007F4E51"/>
    <w:rsid w:val="007F5576"/>
    <w:rsid w:val="007F5AAE"/>
    <w:rsid w:val="007F5B0A"/>
    <w:rsid w:val="007F5C05"/>
    <w:rsid w:val="007F68B6"/>
    <w:rsid w:val="0080008B"/>
    <w:rsid w:val="00800502"/>
    <w:rsid w:val="00800811"/>
    <w:rsid w:val="008009C4"/>
    <w:rsid w:val="00800D50"/>
    <w:rsid w:val="00800FA7"/>
    <w:rsid w:val="008012B6"/>
    <w:rsid w:val="008018AD"/>
    <w:rsid w:val="00802C5C"/>
    <w:rsid w:val="00802F51"/>
    <w:rsid w:val="00802F59"/>
    <w:rsid w:val="00803422"/>
    <w:rsid w:val="00803B8A"/>
    <w:rsid w:val="00804046"/>
    <w:rsid w:val="008045AB"/>
    <w:rsid w:val="00804CAF"/>
    <w:rsid w:val="0080537F"/>
    <w:rsid w:val="00805B10"/>
    <w:rsid w:val="00805FB7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255C"/>
    <w:rsid w:val="0081358B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2ED"/>
    <w:rsid w:val="00824AC1"/>
    <w:rsid w:val="008268A2"/>
    <w:rsid w:val="00826A5C"/>
    <w:rsid w:val="00827275"/>
    <w:rsid w:val="00827370"/>
    <w:rsid w:val="008278CC"/>
    <w:rsid w:val="0082790D"/>
    <w:rsid w:val="00830748"/>
    <w:rsid w:val="008313A7"/>
    <w:rsid w:val="008319B8"/>
    <w:rsid w:val="0083249E"/>
    <w:rsid w:val="0083351B"/>
    <w:rsid w:val="00833562"/>
    <w:rsid w:val="0083373A"/>
    <w:rsid w:val="00833A3C"/>
    <w:rsid w:val="00835BD4"/>
    <w:rsid w:val="00835C41"/>
    <w:rsid w:val="00835D9A"/>
    <w:rsid w:val="00835E1E"/>
    <w:rsid w:val="008367FB"/>
    <w:rsid w:val="00836AAE"/>
    <w:rsid w:val="00840749"/>
    <w:rsid w:val="00841582"/>
    <w:rsid w:val="00841D36"/>
    <w:rsid w:val="00842957"/>
    <w:rsid w:val="00842CD2"/>
    <w:rsid w:val="00842DFF"/>
    <w:rsid w:val="00843565"/>
    <w:rsid w:val="00843A27"/>
    <w:rsid w:val="00843AC8"/>
    <w:rsid w:val="00843C9B"/>
    <w:rsid w:val="00845170"/>
    <w:rsid w:val="00845414"/>
    <w:rsid w:val="008459EB"/>
    <w:rsid w:val="00845DC6"/>
    <w:rsid w:val="00845FB8"/>
    <w:rsid w:val="008461FB"/>
    <w:rsid w:val="00850E69"/>
    <w:rsid w:val="008512BC"/>
    <w:rsid w:val="008517DE"/>
    <w:rsid w:val="00851A86"/>
    <w:rsid w:val="0085220E"/>
    <w:rsid w:val="008524C0"/>
    <w:rsid w:val="008525A7"/>
    <w:rsid w:val="00852D4F"/>
    <w:rsid w:val="008542A2"/>
    <w:rsid w:val="00854834"/>
    <w:rsid w:val="00855279"/>
    <w:rsid w:val="00857391"/>
    <w:rsid w:val="00857AF2"/>
    <w:rsid w:val="00860A56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699"/>
    <w:rsid w:val="00883952"/>
    <w:rsid w:val="00883957"/>
    <w:rsid w:val="008850F1"/>
    <w:rsid w:val="008858D6"/>
    <w:rsid w:val="00885BDB"/>
    <w:rsid w:val="008866F7"/>
    <w:rsid w:val="00887A40"/>
    <w:rsid w:val="00890137"/>
    <w:rsid w:val="0089032A"/>
    <w:rsid w:val="008910AC"/>
    <w:rsid w:val="008911AD"/>
    <w:rsid w:val="0089161E"/>
    <w:rsid w:val="008917D9"/>
    <w:rsid w:val="00891D4D"/>
    <w:rsid w:val="00891F35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785D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4B0"/>
    <w:rsid w:val="008A59E9"/>
    <w:rsid w:val="008A5FD1"/>
    <w:rsid w:val="008A6602"/>
    <w:rsid w:val="008A7434"/>
    <w:rsid w:val="008A7FB6"/>
    <w:rsid w:val="008B0272"/>
    <w:rsid w:val="008B0309"/>
    <w:rsid w:val="008B0365"/>
    <w:rsid w:val="008B0897"/>
    <w:rsid w:val="008B09F8"/>
    <w:rsid w:val="008B0E8F"/>
    <w:rsid w:val="008B176F"/>
    <w:rsid w:val="008B1F80"/>
    <w:rsid w:val="008B256B"/>
    <w:rsid w:val="008B40F4"/>
    <w:rsid w:val="008B4D80"/>
    <w:rsid w:val="008B5F25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D0D"/>
    <w:rsid w:val="008C1619"/>
    <w:rsid w:val="008C1CA6"/>
    <w:rsid w:val="008C1DBE"/>
    <w:rsid w:val="008C1F5C"/>
    <w:rsid w:val="008C2596"/>
    <w:rsid w:val="008C2A7F"/>
    <w:rsid w:val="008C2C5D"/>
    <w:rsid w:val="008C2DF6"/>
    <w:rsid w:val="008C37A1"/>
    <w:rsid w:val="008C40AA"/>
    <w:rsid w:val="008C48C1"/>
    <w:rsid w:val="008C495B"/>
    <w:rsid w:val="008C5253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7EE"/>
    <w:rsid w:val="008D0ADA"/>
    <w:rsid w:val="008D0E96"/>
    <w:rsid w:val="008D1791"/>
    <w:rsid w:val="008D1E85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683D"/>
    <w:rsid w:val="008D688C"/>
    <w:rsid w:val="008D69E3"/>
    <w:rsid w:val="008D7CCA"/>
    <w:rsid w:val="008E0327"/>
    <w:rsid w:val="008E044E"/>
    <w:rsid w:val="008E0489"/>
    <w:rsid w:val="008E0A75"/>
    <w:rsid w:val="008E13CB"/>
    <w:rsid w:val="008E14F5"/>
    <w:rsid w:val="008E1752"/>
    <w:rsid w:val="008E1FE8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9F6"/>
    <w:rsid w:val="008E5A58"/>
    <w:rsid w:val="008E5BF5"/>
    <w:rsid w:val="008E5E56"/>
    <w:rsid w:val="008E6B10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3D7A"/>
    <w:rsid w:val="008F449C"/>
    <w:rsid w:val="008F4635"/>
    <w:rsid w:val="008F544C"/>
    <w:rsid w:val="008F568F"/>
    <w:rsid w:val="008F5A29"/>
    <w:rsid w:val="008F6443"/>
    <w:rsid w:val="008F6584"/>
    <w:rsid w:val="008F69B2"/>
    <w:rsid w:val="008F6D27"/>
    <w:rsid w:val="008F6DEB"/>
    <w:rsid w:val="008F7357"/>
    <w:rsid w:val="008F7427"/>
    <w:rsid w:val="008F788F"/>
    <w:rsid w:val="009005F0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522B"/>
    <w:rsid w:val="0090566E"/>
    <w:rsid w:val="0090575D"/>
    <w:rsid w:val="00905806"/>
    <w:rsid w:val="00905A5C"/>
    <w:rsid w:val="00905E24"/>
    <w:rsid w:val="00906F63"/>
    <w:rsid w:val="00907C8B"/>
    <w:rsid w:val="00910739"/>
    <w:rsid w:val="00911138"/>
    <w:rsid w:val="009113B5"/>
    <w:rsid w:val="009119FB"/>
    <w:rsid w:val="00911DEA"/>
    <w:rsid w:val="0091219B"/>
    <w:rsid w:val="0091236A"/>
    <w:rsid w:val="00913139"/>
    <w:rsid w:val="009135BD"/>
    <w:rsid w:val="00913FA1"/>
    <w:rsid w:val="00914353"/>
    <w:rsid w:val="009144A1"/>
    <w:rsid w:val="00914B2F"/>
    <w:rsid w:val="00915B0C"/>
    <w:rsid w:val="00915B46"/>
    <w:rsid w:val="00915EC7"/>
    <w:rsid w:val="009160F3"/>
    <w:rsid w:val="0091681D"/>
    <w:rsid w:val="0091698F"/>
    <w:rsid w:val="00916A4B"/>
    <w:rsid w:val="00917E26"/>
    <w:rsid w:val="00917E61"/>
    <w:rsid w:val="00917F8F"/>
    <w:rsid w:val="0092000E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5829"/>
    <w:rsid w:val="009261D7"/>
    <w:rsid w:val="0092626A"/>
    <w:rsid w:val="009271C9"/>
    <w:rsid w:val="00927247"/>
    <w:rsid w:val="0092773E"/>
    <w:rsid w:val="00927BBF"/>
    <w:rsid w:val="009302C5"/>
    <w:rsid w:val="00930589"/>
    <w:rsid w:val="00930DE0"/>
    <w:rsid w:val="00931260"/>
    <w:rsid w:val="00931972"/>
    <w:rsid w:val="009319B0"/>
    <w:rsid w:val="00931A5B"/>
    <w:rsid w:val="0093229A"/>
    <w:rsid w:val="00932954"/>
    <w:rsid w:val="00932FBB"/>
    <w:rsid w:val="009332DD"/>
    <w:rsid w:val="009338BD"/>
    <w:rsid w:val="0093432B"/>
    <w:rsid w:val="00935220"/>
    <w:rsid w:val="00935250"/>
    <w:rsid w:val="00935327"/>
    <w:rsid w:val="009354D1"/>
    <w:rsid w:val="009362C1"/>
    <w:rsid w:val="009408D7"/>
    <w:rsid w:val="0094127C"/>
    <w:rsid w:val="009414F3"/>
    <w:rsid w:val="00941619"/>
    <w:rsid w:val="0094240D"/>
    <w:rsid w:val="00942623"/>
    <w:rsid w:val="009437C2"/>
    <w:rsid w:val="00943CDB"/>
    <w:rsid w:val="00944045"/>
    <w:rsid w:val="009442E3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23B"/>
    <w:rsid w:val="009525D6"/>
    <w:rsid w:val="00952676"/>
    <w:rsid w:val="009528DA"/>
    <w:rsid w:val="0095295D"/>
    <w:rsid w:val="0095302F"/>
    <w:rsid w:val="00954EAF"/>
    <w:rsid w:val="0095591D"/>
    <w:rsid w:val="009564F9"/>
    <w:rsid w:val="00956825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89B"/>
    <w:rsid w:val="009618C5"/>
    <w:rsid w:val="009618D5"/>
    <w:rsid w:val="00962314"/>
    <w:rsid w:val="00962529"/>
    <w:rsid w:val="00962B1C"/>
    <w:rsid w:val="00963613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408B"/>
    <w:rsid w:val="00974610"/>
    <w:rsid w:val="00976521"/>
    <w:rsid w:val="0097667C"/>
    <w:rsid w:val="00976BA9"/>
    <w:rsid w:val="00977656"/>
    <w:rsid w:val="00980449"/>
    <w:rsid w:val="00980A53"/>
    <w:rsid w:val="00981098"/>
    <w:rsid w:val="00981134"/>
    <w:rsid w:val="00981A4B"/>
    <w:rsid w:val="00981BAA"/>
    <w:rsid w:val="00981FEF"/>
    <w:rsid w:val="009825A3"/>
    <w:rsid w:val="009825A5"/>
    <w:rsid w:val="009832F1"/>
    <w:rsid w:val="009838CC"/>
    <w:rsid w:val="00984CC5"/>
    <w:rsid w:val="00985738"/>
    <w:rsid w:val="00985A84"/>
    <w:rsid w:val="00985AD7"/>
    <w:rsid w:val="00985E86"/>
    <w:rsid w:val="0098657C"/>
    <w:rsid w:val="00986FAE"/>
    <w:rsid w:val="00987D60"/>
    <w:rsid w:val="009904F8"/>
    <w:rsid w:val="00990FD8"/>
    <w:rsid w:val="00991134"/>
    <w:rsid w:val="009911BD"/>
    <w:rsid w:val="00991B1E"/>
    <w:rsid w:val="00991EFE"/>
    <w:rsid w:val="009922BF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1233"/>
    <w:rsid w:val="009A154D"/>
    <w:rsid w:val="009A1E10"/>
    <w:rsid w:val="009A1F5A"/>
    <w:rsid w:val="009A238C"/>
    <w:rsid w:val="009A2B00"/>
    <w:rsid w:val="009A2C56"/>
    <w:rsid w:val="009A3E7A"/>
    <w:rsid w:val="009A41DC"/>
    <w:rsid w:val="009A4CB0"/>
    <w:rsid w:val="009A5BDB"/>
    <w:rsid w:val="009A5E81"/>
    <w:rsid w:val="009A63E0"/>
    <w:rsid w:val="009A645A"/>
    <w:rsid w:val="009A68F0"/>
    <w:rsid w:val="009B04CA"/>
    <w:rsid w:val="009B092C"/>
    <w:rsid w:val="009B0A6B"/>
    <w:rsid w:val="009B0DF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2E8"/>
    <w:rsid w:val="009B4530"/>
    <w:rsid w:val="009B475B"/>
    <w:rsid w:val="009B4BB2"/>
    <w:rsid w:val="009B5696"/>
    <w:rsid w:val="009B5AC0"/>
    <w:rsid w:val="009B5B04"/>
    <w:rsid w:val="009B7790"/>
    <w:rsid w:val="009B7B4A"/>
    <w:rsid w:val="009B7D95"/>
    <w:rsid w:val="009C00F3"/>
    <w:rsid w:val="009C0650"/>
    <w:rsid w:val="009C08DC"/>
    <w:rsid w:val="009C0C35"/>
    <w:rsid w:val="009C1405"/>
    <w:rsid w:val="009C18A3"/>
    <w:rsid w:val="009C18F2"/>
    <w:rsid w:val="009C2BCE"/>
    <w:rsid w:val="009C2DE8"/>
    <w:rsid w:val="009C39A7"/>
    <w:rsid w:val="009C40DA"/>
    <w:rsid w:val="009C42AD"/>
    <w:rsid w:val="009C44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353"/>
    <w:rsid w:val="009D1757"/>
    <w:rsid w:val="009D17CB"/>
    <w:rsid w:val="009D1F69"/>
    <w:rsid w:val="009D27BA"/>
    <w:rsid w:val="009D2CA3"/>
    <w:rsid w:val="009D2F95"/>
    <w:rsid w:val="009D327A"/>
    <w:rsid w:val="009D3B55"/>
    <w:rsid w:val="009D3D04"/>
    <w:rsid w:val="009D426E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F0307"/>
    <w:rsid w:val="009F0796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9A2"/>
    <w:rsid w:val="00A04B53"/>
    <w:rsid w:val="00A05330"/>
    <w:rsid w:val="00A055C1"/>
    <w:rsid w:val="00A05D95"/>
    <w:rsid w:val="00A0641B"/>
    <w:rsid w:val="00A07607"/>
    <w:rsid w:val="00A07C39"/>
    <w:rsid w:val="00A10E82"/>
    <w:rsid w:val="00A10F8F"/>
    <w:rsid w:val="00A11481"/>
    <w:rsid w:val="00A115E5"/>
    <w:rsid w:val="00A11B52"/>
    <w:rsid w:val="00A1236A"/>
    <w:rsid w:val="00A129A6"/>
    <w:rsid w:val="00A130A7"/>
    <w:rsid w:val="00A133A4"/>
    <w:rsid w:val="00A13ED7"/>
    <w:rsid w:val="00A144FE"/>
    <w:rsid w:val="00A1485B"/>
    <w:rsid w:val="00A1523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2321"/>
    <w:rsid w:val="00A32546"/>
    <w:rsid w:val="00A32D28"/>
    <w:rsid w:val="00A34460"/>
    <w:rsid w:val="00A34906"/>
    <w:rsid w:val="00A34F71"/>
    <w:rsid w:val="00A359BC"/>
    <w:rsid w:val="00A35B4A"/>
    <w:rsid w:val="00A35DAA"/>
    <w:rsid w:val="00A365A0"/>
    <w:rsid w:val="00A3661C"/>
    <w:rsid w:val="00A367EF"/>
    <w:rsid w:val="00A36D8C"/>
    <w:rsid w:val="00A40DDC"/>
    <w:rsid w:val="00A41361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CDE"/>
    <w:rsid w:val="00A4539C"/>
    <w:rsid w:val="00A45FF2"/>
    <w:rsid w:val="00A47232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828"/>
    <w:rsid w:val="00A61856"/>
    <w:rsid w:val="00A619CF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694B"/>
    <w:rsid w:val="00A67FDC"/>
    <w:rsid w:val="00A70793"/>
    <w:rsid w:val="00A709E3"/>
    <w:rsid w:val="00A70FFE"/>
    <w:rsid w:val="00A725B6"/>
    <w:rsid w:val="00A72747"/>
    <w:rsid w:val="00A729B0"/>
    <w:rsid w:val="00A73474"/>
    <w:rsid w:val="00A73E5C"/>
    <w:rsid w:val="00A74810"/>
    <w:rsid w:val="00A75194"/>
    <w:rsid w:val="00A75238"/>
    <w:rsid w:val="00A75BB6"/>
    <w:rsid w:val="00A762D5"/>
    <w:rsid w:val="00A7646E"/>
    <w:rsid w:val="00A7679F"/>
    <w:rsid w:val="00A77263"/>
    <w:rsid w:val="00A7749F"/>
    <w:rsid w:val="00A806B8"/>
    <w:rsid w:val="00A812B4"/>
    <w:rsid w:val="00A81815"/>
    <w:rsid w:val="00A83C59"/>
    <w:rsid w:val="00A868F6"/>
    <w:rsid w:val="00A875BB"/>
    <w:rsid w:val="00A87D3A"/>
    <w:rsid w:val="00A9061E"/>
    <w:rsid w:val="00A90D3A"/>
    <w:rsid w:val="00A92121"/>
    <w:rsid w:val="00A92275"/>
    <w:rsid w:val="00A93C8E"/>
    <w:rsid w:val="00A942AC"/>
    <w:rsid w:val="00A942D1"/>
    <w:rsid w:val="00A95F2B"/>
    <w:rsid w:val="00A96198"/>
    <w:rsid w:val="00A966B4"/>
    <w:rsid w:val="00A967F7"/>
    <w:rsid w:val="00A97624"/>
    <w:rsid w:val="00A977AD"/>
    <w:rsid w:val="00A9783A"/>
    <w:rsid w:val="00A97CFD"/>
    <w:rsid w:val="00AA0764"/>
    <w:rsid w:val="00AA20EB"/>
    <w:rsid w:val="00AA2124"/>
    <w:rsid w:val="00AA2887"/>
    <w:rsid w:val="00AA2E42"/>
    <w:rsid w:val="00AA2EF6"/>
    <w:rsid w:val="00AA2F87"/>
    <w:rsid w:val="00AA3672"/>
    <w:rsid w:val="00AA3A9E"/>
    <w:rsid w:val="00AA466C"/>
    <w:rsid w:val="00AA5767"/>
    <w:rsid w:val="00AA5ABF"/>
    <w:rsid w:val="00AA6189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9E5"/>
    <w:rsid w:val="00AC2FC0"/>
    <w:rsid w:val="00AC309E"/>
    <w:rsid w:val="00AC36F8"/>
    <w:rsid w:val="00AC384F"/>
    <w:rsid w:val="00AC4BC9"/>
    <w:rsid w:val="00AC4DE1"/>
    <w:rsid w:val="00AC5A32"/>
    <w:rsid w:val="00AC6AD7"/>
    <w:rsid w:val="00AC6E16"/>
    <w:rsid w:val="00AC7126"/>
    <w:rsid w:val="00AC714C"/>
    <w:rsid w:val="00AC7B7B"/>
    <w:rsid w:val="00AD0E5F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3E2B"/>
    <w:rsid w:val="00AD48F8"/>
    <w:rsid w:val="00AD4F26"/>
    <w:rsid w:val="00AD5027"/>
    <w:rsid w:val="00AD5A96"/>
    <w:rsid w:val="00AD5F54"/>
    <w:rsid w:val="00AD68E3"/>
    <w:rsid w:val="00AD78C0"/>
    <w:rsid w:val="00AE02B2"/>
    <w:rsid w:val="00AE0705"/>
    <w:rsid w:val="00AE1206"/>
    <w:rsid w:val="00AE1A39"/>
    <w:rsid w:val="00AE1BEB"/>
    <w:rsid w:val="00AE27F6"/>
    <w:rsid w:val="00AE289A"/>
    <w:rsid w:val="00AE28E5"/>
    <w:rsid w:val="00AE2D50"/>
    <w:rsid w:val="00AE31E4"/>
    <w:rsid w:val="00AE35D2"/>
    <w:rsid w:val="00AE3699"/>
    <w:rsid w:val="00AE48D1"/>
    <w:rsid w:val="00AE4E21"/>
    <w:rsid w:val="00AE52D1"/>
    <w:rsid w:val="00AE5479"/>
    <w:rsid w:val="00AE5485"/>
    <w:rsid w:val="00AE5720"/>
    <w:rsid w:val="00AE636C"/>
    <w:rsid w:val="00AE643E"/>
    <w:rsid w:val="00AE64F3"/>
    <w:rsid w:val="00AE6DEC"/>
    <w:rsid w:val="00AE74E2"/>
    <w:rsid w:val="00AE7785"/>
    <w:rsid w:val="00AF0584"/>
    <w:rsid w:val="00AF068C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40"/>
    <w:rsid w:val="00AF50A6"/>
    <w:rsid w:val="00AF55E9"/>
    <w:rsid w:val="00AF5984"/>
    <w:rsid w:val="00AF5F29"/>
    <w:rsid w:val="00AF6E91"/>
    <w:rsid w:val="00B00682"/>
    <w:rsid w:val="00B00A32"/>
    <w:rsid w:val="00B00A45"/>
    <w:rsid w:val="00B014AE"/>
    <w:rsid w:val="00B0181B"/>
    <w:rsid w:val="00B01965"/>
    <w:rsid w:val="00B01F68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CD"/>
    <w:rsid w:val="00B077C5"/>
    <w:rsid w:val="00B07CFE"/>
    <w:rsid w:val="00B100AF"/>
    <w:rsid w:val="00B10E8F"/>
    <w:rsid w:val="00B10EF6"/>
    <w:rsid w:val="00B11AAB"/>
    <w:rsid w:val="00B11F4E"/>
    <w:rsid w:val="00B121A1"/>
    <w:rsid w:val="00B12576"/>
    <w:rsid w:val="00B12BC3"/>
    <w:rsid w:val="00B131DF"/>
    <w:rsid w:val="00B136E8"/>
    <w:rsid w:val="00B13822"/>
    <w:rsid w:val="00B141DA"/>
    <w:rsid w:val="00B142DF"/>
    <w:rsid w:val="00B147B4"/>
    <w:rsid w:val="00B14903"/>
    <w:rsid w:val="00B15482"/>
    <w:rsid w:val="00B1564C"/>
    <w:rsid w:val="00B159C8"/>
    <w:rsid w:val="00B16794"/>
    <w:rsid w:val="00B16A83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591B"/>
    <w:rsid w:val="00B26D92"/>
    <w:rsid w:val="00B26F21"/>
    <w:rsid w:val="00B272BA"/>
    <w:rsid w:val="00B27B82"/>
    <w:rsid w:val="00B30022"/>
    <w:rsid w:val="00B3013E"/>
    <w:rsid w:val="00B3058A"/>
    <w:rsid w:val="00B3068E"/>
    <w:rsid w:val="00B3119F"/>
    <w:rsid w:val="00B31568"/>
    <w:rsid w:val="00B31953"/>
    <w:rsid w:val="00B32035"/>
    <w:rsid w:val="00B330B5"/>
    <w:rsid w:val="00B3374B"/>
    <w:rsid w:val="00B3486F"/>
    <w:rsid w:val="00B34A5D"/>
    <w:rsid w:val="00B34AB2"/>
    <w:rsid w:val="00B34E83"/>
    <w:rsid w:val="00B3571D"/>
    <w:rsid w:val="00B35B09"/>
    <w:rsid w:val="00B35C9C"/>
    <w:rsid w:val="00B35CD7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B4C"/>
    <w:rsid w:val="00B41F42"/>
    <w:rsid w:val="00B4248E"/>
    <w:rsid w:val="00B43443"/>
    <w:rsid w:val="00B434B3"/>
    <w:rsid w:val="00B437C1"/>
    <w:rsid w:val="00B4380C"/>
    <w:rsid w:val="00B439F6"/>
    <w:rsid w:val="00B4479A"/>
    <w:rsid w:val="00B44A8A"/>
    <w:rsid w:val="00B44C63"/>
    <w:rsid w:val="00B44DD5"/>
    <w:rsid w:val="00B44E1E"/>
    <w:rsid w:val="00B451F3"/>
    <w:rsid w:val="00B46413"/>
    <w:rsid w:val="00B46472"/>
    <w:rsid w:val="00B47C6D"/>
    <w:rsid w:val="00B47CE6"/>
    <w:rsid w:val="00B47D98"/>
    <w:rsid w:val="00B50B99"/>
    <w:rsid w:val="00B51484"/>
    <w:rsid w:val="00B5195B"/>
    <w:rsid w:val="00B51993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ADB"/>
    <w:rsid w:val="00B60B2F"/>
    <w:rsid w:val="00B612C9"/>
    <w:rsid w:val="00B618FE"/>
    <w:rsid w:val="00B6289D"/>
    <w:rsid w:val="00B628A2"/>
    <w:rsid w:val="00B63B53"/>
    <w:rsid w:val="00B64A7D"/>
    <w:rsid w:val="00B650EB"/>
    <w:rsid w:val="00B662D1"/>
    <w:rsid w:val="00B668D8"/>
    <w:rsid w:val="00B66AF9"/>
    <w:rsid w:val="00B672A5"/>
    <w:rsid w:val="00B67340"/>
    <w:rsid w:val="00B67B47"/>
    <w:rsid w:val="00B67BA4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860"/>
    <w:rsid w:val="00B74A95"/>
    <w:rsid w:val="00B75936"/>
    <w:rsid w:val="00B75B99"/>
    <w:rsid w:val="00B75DBB"/>
    <w:rsid w:val="00B75EF8"/>
    <w:rsid w:val="00B76462"/>
    <w:rsid w:val="00B7732D"/>
    <w:rsid w:val="00B77FC4"/>
    <w:rsid w:val="00B80F69"/>
    <w:rsid w:val="00B81711"/>
    <w:rsid w:val="00B819BE"/>
    <w:rsid w:val="00B81DF5"/>
    <w:rsid w:val="00B82053"/>
    <w:rsid w:val="00B8263C"/>
    <w:rsid w:val="00B83B55"/>
    <w:rsid w:val="00B83D6A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603A"/>
    <w:rsid w:val="00B86127"/>
    <w:rsid w:val="00B87A64"/>
    <w:rsid w:val="00B87D7A"/>
    <w:rsid w:val="00B87F01"/>
    <w:rsid w:val="00B90518"/>
    <w:rsid w:val="00B90EDF"/>
    <w:rsid w:val="00B91A34"/>
    <w:rsid w:val="00B92467"/>
    <w:rsid w:val="00B926D3"/>
    <w:rsid w:val="00B92989"/>
    <w:rsid w:val="00B936A2"/>
    <w:rsid w:val="00B937FD"/>
    <w:rsid w:val="00B93989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185F"/>
    <w:rsid w:val="00BA2883"/>
    <w:rsid w:val="00BA2F2C"/>
    <w:rsid w:val="00BA320C"/>
    <w:rsid w:val="00BA37AB"/>
    <w:rsid w:val="00BA38E0"/>
    <w:rsid w:val="00BA3D98"/>
    <w:rsid w:val="00BA4820"/>
    <w:rsid w:val="00BA4847"/>
    <w:rsid w:val="00BA4E9F"/>
    <w:rsid w:val="00BA54B6"/>
    <w:rsid w:val="00BA5761"/>
    <w:rsid w:val="00BA649B"/>
    <w:rsid w:val="00BA6FB2"/>
    <w:rsid w:val="00BA71A7"/>
    <w:rsid w:val="00BA740B"/>
    <w:rsid w:val="00BB05A4"/>
    <w:rsid w:val="00BB0903"/>
    <w:rsid w:val="00BB09A9"/>
    <w:rsid w:val="00BB0F3C"/>
    <w:rsid w:val="00BB177E"/>
    <w:rsid w:val="00BB1AB5"/>
    <w:rsid w:val="00BB1D06"/>
    <w:rsid w:val="00BB25B8"/>
    <w:rsid w:val="00BB286A"/>
    <w:rsid w:val="00BB2B6C"/>
    <w:rsid w:val="00BB4908"/>
    <w:rsid w:val="00BB4C99"/>
    <w:rsid w:val="00BB507E"/>
    <w:rsid w:val="00BB52C6"/>
    <w:rsid w:val="00BB6648"/>
    <w:rsid w:val="00BB6D59"/>
    <w:rsid w:val="00BB7488"/>
    <w:rsid w:val="00BB7745"/>
    <w:rsid w:val="00BB7765"/>
    <w:rsid w:val="00BB7B9B"/>
    <w:rsid w:val="00BB7CC1"/>
    <w:rsid w:val="00BC0385"/>
    <w:rsid w:val="00BC1472"/>
    <w:rsid w:val="00BC1C8F"/>
    <w:rsid w:val="00BC1F56"/>
    <w:rsid w:val="00BC284B"/>
    <w:rsid w:val="00BC2856"/>
    <w:rsid w:val="00BC30B9"/>
    <w:rsid w:val="00BC379D"/>
    <w:rsid w:val="00BC5219"/>
    <w:rsid w:val="00BC54E0"/>
    <w:rsid w:val="00BC586F"/>
    <w:rsid w:val="00BC6216"/>
    <w:rsid w:val="00BC66C0"/>
    <w:rsid w:val="00BC67D2"/>
    <w:rsid w:val="00BC6CE8"/>
    <w:rsid w:val="00BC737C"/>
    <w:rsid w:val="00BC7CF0"/>
    <w:rsid w:val="00BD0239"/>
    <w:rsid w:val="00BD038E"/>
    <w:rsid w:val="00BD064E"/>
    <w:rsid w:val="00BD068B"/>
    <w:rsid w:val="00BD12C2"/>
    <w:rsid w:val="00BD17B7"/>
    <w:rsid w:val="00BD265A"/>
    <w:rsid w:val="00BD2740"/>
    <w:rsid w:val="00BD306E"/>
    <w:rsid w:val="00BD527D"/>
    <w:rsid w:val="00BD57BE"/>
    <w:rsid w:val="00BD620D"/>
    <w:rsid w:val="00BD62ED"/>
    <w:rsid w:val="00BD7E7C"/>
    <w:rsid w:val="00BE00F2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1937"/>
    <w:rsid w:val="00BF24AD"/>
    <w:rsid w:val="00BF26B8"/>
    <w:rsid w:val="00BF2707"/>
    <w:rsid w:val="00BF29EE"/>
    <w:rsid w:val="00BF30C0"/>
    <w:rsid w:val="00BF3692"/>
    <w:rsid w:val="00BF3BC2"/>
    <w:rsid w:val="00BF4206"/>
    <w:rsid w:val="00BF4B44"/>
    <w:rsid w:val="00BF4EA9"/>
    <w:rsid w:val="00BF5072"/>
    <w:rsid w:val="00BF54AC"/>
    <w:rsid w:val="00BF6320"/>
    <w:rsid w:val="00BF6398"/>
    <w:rsid w:val="00BF6A62"/>
    <w:rsid w:val="00BF6D01"/>
    <w:rsid w:val="00BF7582"/>
    <w:rsid w:val="00BF7C13"/>
    <w:rsid w:val="00BF7CD1"/>
    <w:rsid w:val="00C00053"/>
    <w:rsid w:val="00C0010B"/>
    <w:rsid w:val="00C0161E"/>
    <w:rsid w:val="00C01D4F"/>
    <w:rsid w:val="00C01D9C"/>
    <w:rsid w:val="00C037C0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7BC8"/>
    <w:rsid w:val="00C102CD"/>
    <w:rsid w:val="00C103CE"/>
    <w:rsid w:val="00C108FA"/>
    <w:rsid w:val="00C111A1"/>
    <w:rsid w:val="00C11293"/>
    <w:rsid w:val="00C119B7"/>
    <w:rsid w:val="00C12056"/>
    <w:rsid w:val="00C12AED"/>
    <w:rsid w:val="00C13091"/>
    <w:rsid w:val="00C1311E"/>
    <w:rsid w:val="00C131AE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BD0"/>
    <w:rsid w:val="00C21EE2"/>
    <w:rsid w:val="00C22602"/>
    <w:rsid w:val="00C22633"/>
    <w:rsid w:val="00C22995"/>
    <w:rsid w:val="00C23869"/>
    <w:rsid w:val="00C239AB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919"/>
    <w:rsid w:val="00C3379F"/>
    <w:rsid w:val="00C34238"/>
    <w:rsid w:val="00C35B2C"/>
    <w:rsid w:val="00C35C55"/>
    <w:rsid w:val="00C36166"/>
    <w:rsid w:val="00C36BFE"/>
    <w:rsid w:val="00C407B1"/>
    <w:rsid w:val="00C40E7D"/>
    <w:rsid w:val="00C413D2"/>
    <w:rsid w:val="00C414AC"/>
    <w:rsid w:val="00C4347B"/>
    <w:rsid w:val="00C438C1"/>
    <w:rsid w:val="00C439F8"/>
    <w:rsid w:val="00C442CA"/>
    <w:rsid w:val="00C44CCF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2161"/>
    <w:rsid w:val="00C52544"/>
    <w:rsid w:val="00C52A51"/>
    <w:rsid w:val="00C52C41"/>
    <w:rsid w:val="00C531D2"/>
    <w:rsid w:val="00C53C62"/>
    <w:rsid w:val="00C54151"/>
    <w:rsid w:val="00C543BB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60742"/>
    <w:rsid w:val="00C607FC"/>
    <w:rsid w:val="00C60F67"/>
    <w:rsid w:val="00C6145A"/>
    <w:rsid w:val="00C61B8D"/>
    <w:rsid w:val="00C61C8E"/>
    <w:rsid w:val="00C62BD9"/>
    <w:rsid w:val="00C6317C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E53"/>
    <w:rsid w:val="00C701E4"/>
    <w:rsid w:val="00C7021D"/>
    <w:rsid w:val="00C7187D"/>
    <w:rsid w:val="00C71A1E"/>
    <w:rsid w:val="00C721B3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2E3"/>
    <w:rsid w:val="00C805DC"/>
    <w:rsid w:val="00C80F84"/>
    <w:rsid w:val="00C814FC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66"/>
    <w:rsid w:val="00C86BA9"/>
    <w:rsid w:val="00C86F1F"/>
    <w:rsid w:val="00C87AF1"/>
    <w:rsid w:val="00C87E31"/>
    <w:rsid w:val="00C90D96"/>
    <w:rsid w:val="00C90F9C"/>
    <w:rsid w:val="00C91475"/>
    <w:rsid w:val="00C9209D"/>
    <w:rsid w:val="00C93BBF"/>
    <w:rsid w:val="00C93BDB"/>
    <w:rsid w:val="00C93DC0"/>
    <w:rsid w:val="00C949A6"/>
    <w:rsid w:val="00C94D5E"/>
    <w:rsid w:val="00C9505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F77"/>
    <w:rsid w:val="00CA78D9"/>
    <w:rsid w:val="00CA7B85"/>
    <w:rsid w:val="00CB00D5"/>
    <w:rsid w:val="00CB04E0"/>
    <w:rsid w:val="00CB07CF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6127"/>
    <w:rsid w:val="00CB6A8F"/>
    <w:rsid w:val="00CB6F40"/>
    <w:rsid w:val="00CB781E"/>
    <w:rsid w:val="00CB78FB"/>
    <w:rsid w:val="00CC066B"/>
    <w:rsid w:val="00CC0F7C"/>
    <w:rsid w:val="00CC173F"/>
    <w:rsid w:val="00CC1F81"/>
    <w:rsid w:val="00CC2220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D91"/>
    <w:rsid w:val="00CD50A2"/>
    <w:rsid w:val="00CD51F8"/>
    <w:rsid w:val="00CD58BC"/>
    <w:rsid w:val="00CD68DA"/>
    <w:rsid w:val="00CD7337"/>
    <w:rsid w:val="00CD735C"/>
    <w:rsid w:val="00CD7448"/>
    <w:rsid w:val="00CD7523"/>
    <w:rsid w:val="00CD788D"/>
    <w:rsid w:val="00CE0034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1900"/>
    <w:rsid w:val="00CF2413"/>
    <w:rsid w:val="00CF2571"/>
    <w:rsid w:val="00CF2731"/>
    <w:rsid w:val="00CF2B1C"/>
    <w:rsid w:val="00CF2C5E"/>
    <w:rsid w:val="00CF338C"/>
    <w:rsid w:val="00CF3C5D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21B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103C2"/>
    <w:rsid w:val="00D112E8"/>
    <w:rsid w:val="00D112F9"/>
    <w:rsid w:val="00D11C42"/>
    <w:rsid w:val="00D11F46"/>
    <w:rsid w:val="00D127E7"/>
    <w:rsid w:val="00D1290B"/>
    <w:rsid w:val="00D13045"/>
    <w:rsid w:val="00D1365A"/>
    <w:rsid w:val="00D14640"/>
    <w:rsid w:val="00D152C0"/>
    <w:rsid w:val="00D15943"/>
    <w:rsid w:val="00D15EBB"/>
    <w:rsid w:val="00D15EFF"/>
    <w:rsid w:val="00D16346"/>
    <w:rsid w:val="00D16373"/>
    <w:rsid w:val="00D16C6C"/>
    <w:rsid w:val="00D16EE1"/>
    <w:rsid w:val="00D172D7"/>
    <w:rsid w:val="00D176D2"/>
    <w:rsid w:val="00D206E1"/>
    <w:rsid w:val="00D2187A"/>
    <w:rsid w:val="00D21EAD"/>
    <w:rsid w:val="00D22E04"/>
    <w:rsid w:val="00D23C26"/>
    <w:rsid w:val="00D23FAC"/>
    <w:rsid w:val="00D253DE"/>
    <w:rsid w:val="00D25E8E"/>
    <w:rsid w:val="00D25FCE"/>
    <w:rsid w:val="00D27BBF"/>
    <w:rsid w:val="00D27DE7"/>
    <w:rsid w:val="00D3002C"/>
    <w:rsid w:val="00D3018F"/>
    <w:rsid w:val="00D30900"/>
    <w:rsid w:val="00D309DB"/>
    <w:rsid w:val="00D31288"/>
    <w:rsid w:val="00D3180B"/>
    <w:rsid w:val="00D32288"/>
    <w:rsid w:val="00D325AF"/>
    <w:rsid w:val="00D32791"/>
    <w:rsid w:val="00D329D8"/>
    <w:rsid w:val="00D33278"/>
    <w:rsid w:val="00D333C8"/>
    <w:rsid w:val="00D336DA"/>
    <w:rsid w:val="00D33821"/>
    <w:rsid w:val="00D34D09"/>
    <w:rsid w:val="00D3601A"/>
    <w:rsid w:val="00D361B7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3793"/>
    <w:rsid w:val="00D43B79"/>
    <w:rsid w:val="00D44C52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FBA"/>
    <w:rsid w:val="00D57406"/>
    <w:rsid w:val="00D57505"/>
    <w:rsid w:val="00D5793A"/>
    <w:rsid w:val="00D579A0"/>
    <w:rsid w:val="00D57D69"/>
    <w:rsid w:val="00D603EB"/>
    <w:rsid w:val="00D6051E"/>
    <w:rsid w:val="00D605CA"/>
    <w:rsid w:val="00D60A4B"/>
    <w:rsid w:val="00D61679"/>
    <w:rsid w:val="00D62548"/>
    <w:rsid w:val="00D62E1F"/>
    <w:rsid w:val="00D6331B"/>
    <w:rsid w:val="00D63342"/>
    <w:rsid w:val="00D63ADA"/>
    <w:rsid w:val="00D63F3D"/>
    <w:rsid w:val="00D64043"/>
    <w:rsid w:val="00D6439C"/>
    <w:rsid w:val="00D646C8"/>
    <w:rsid w:val="00D64801"/>
    <w:rsid w:val="00D64A01"/>
    <w:rsid w:val="00D64A66"/>
    <w:rsid w:val="00D64EA3"/>
    <w:rsid w:val="00D6585E"/>
    <w:rsid w:val="00D65CE3"/>
    <w:rsid w:val="00D66157"/>
    <w:rsid w:val="00D66A93"/>
    <w:rsid w:val="00D66A9F"/>
    <w:rsid w:val="00D66BDD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9AB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4474"/>
    <w:rsid w:val="00D844E8"/>
    <w:rsid w:val="00D84919"/>
    <w:rsid w:val="00D850D4"/>
    <w:rsid w:val="00D85408"/>
    <w:rsid w:val="00D8580C"/>
    <w:rsid w:val="00D85B42"/>
    <w:rsid w:val="00D86146"/>
    <w:rsid w:val="00D867B8"/>
    <w:rsid w:val="00D87498"/>
    <w:rsid w:val="00D87529"/>
    <w:rsid w:val="00D87B1A"/>
    <w:rsid w:val="00D90245"/>
    <w:rsid w:val="00D902E3"/>
    <w:rsid w:val="00D90375"/>
    <w:rsid w:val="00D90475"/>
    <w:rsid w:val="00D90FF2"/>
    <w:rsid w:val="00D91F5A"/>
    <w:rsid w:val="00D9254A"/>
    <w:rsid w:val="00D92AB3"/>
    <w:rsid w:val="00D9507D"/>
    <w:rsid w:val="00D95087"/>
    <w:rsid w:val="00D95192"/>
    <w:rsid w:val="00D951D4"/>
    <w:rsid w:val="00D95976"/>
    <w:rsid w:val="00D9647D"/>
    <w:rsid w:val="00D96B5E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30DE"/>
    <w:rsid w:val="00DA312E"/>
    <w:rsid w:val="00DA386B"/>
    <w:rsid w:val="00DA4091"/>
    <w:rsid w:val="00DA4D40"/>
    <w:rsid w:val="00DA4ED8"/>
    <w:rsid w:val="00DA4FE5"/>
    <w:rsid w:val="00DA500F"/>
    <w:rsid w:val="00DA535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D58"/>
    <w:rsid w:val="00DC264D"/>
    <w:rsid w:val="00DC28FF"/>
    <w:rsid w:val="00DC2A65"/>
    <w:rsid w:val="00DC2D2B"/>
    <w:rsid w:val="00DC2D74"/>
    <w:rsid w:val="00DC2F3F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09C2"/>
    <w:rsid w:val="00DE0C8B"/>
    <w:rsid w:val="00DE1ABA"/>
    <w:rsid w:val="00DE1B48"/>
    <w:rsid w:val="00DE1EEC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6DFB"/>
    <w:rsid w:val="00DF7264"/>
    <w:rsid w:val="00DF7EC8"/>
    <w:rsid w:val="00E00508"/>
    <w:rsid w:val="00E0056F"/>
    <w:rsid w:val="00E005FC"/>
    <w:rsid w:val="00E006B8"/>
    <w:rsid w:val="00E008DF"/>
    <w:rsid w:val="00E01222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E1B"/>
    <w:rsid w:val="00E05233"/>
    <w:rsid w:val="00E0529F"/>
    <w:rsid w:val="00E05AC2"/>
    <w:rsid w:val="00E06679"/>
    <w:rsid w:val="00E06784"/>
    <w:rsid w:val="00E068B5"/>
    <w:rsid w:val="00E0720B"/>
    <w:rsid w:val="00E10D2D"/>
    <w:rsid w:val="00E110A4"/>
    <w:rsid w:val="00E11165"/>
    <w:rsid w:val="00E1172A"/>
    <w:rsid w:val="00E11D8B"/>
    <w:rsid w:val="00E12F0E"/>
    <w:rsid w:val="00E131A7"/>
    <w:rsid w:val="00E131AF"/>
    <w:rsid w:val="00E13894"/>
    <w:rsid w:val="00E13E15"/>
    <w:rsid w:val="00E14707"/>
    <w:rsid w:val="00E14B26"/>
    <w:rsid w:val="00E14D38"/>
    <w:rsid w:val="00E15C31"/>
    <w:rsid w:val="00E160E1"/>
    <w:rsid w:val="00E16105"/>
    <w:rsid w:val="00E1759F"/>
    <w:rsid w:val="00E17BC0"/>
    <w:rsid w:val="00E201BF"/>
    <w:rsid w:val="00E20516"/>
    <w:rsid w:val="00E2082C"/>
    <w:rsid w:val="00E21B28"/>
    <w:rsid w:val="00E22316"/>
    <w:rsid w:val="00E223CE"/>
    <w:rsid w:val="00E242D5"/>
    <w:rsid w:val="00E24978"/>
    <w:rsid w:val="00E24982"/>
    <w:rsid w:val="00E253E1"/>
    <w:rsid w:val="00E25E33"/>
    <w:rsid w:val="00E25ED0"/>
    <w:rsid w:val="00E25F5B"/>
    <w:rsid w:val="00E26BB8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6115"/>
    <w:rsid w:val="00E36E91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A2"/>
    <w:rsid w:val="00E451F4"/>
    <w:rsid w:val="00E45587"/>
    <w:rsid w:val="00E4569C"/>
    <w:rsid w:val="00E46119"/>
    <w:rsid w:val="00E46464"/>
    <w:rsid w:val="00E464D7"/>
    <w:rsid w:val="00E4703B"/>
    <w:rsid w:val="00E47403"/>
    <w:rsid w:val="00E47944"/>
    <w:rsid w:val="00E47960"/>
    <w:rsid w:val="00E47B68"/>
    <w:rsid w:val="00E50696"/>
    <w:rsid w:val="00E5077B"/>
    <w:rsid w:val="00E50E03"/>
    <w:rsid w:val="00E51A94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767"/>
    <w:rsid w:val="00E65024"/>
    <w:rsid w:val="00E6567A"/>
    <w:rsid w:val="00E65871"/>
    <w:rsid w:val="00E65A12"/>
    <w:rsid w:val="00E65B20"/>
    <w:rsid w:val="00E65DD5"/>
    <w:rsid w:val="00E662C9"/>
    <w:rsid w:val="00E66437"/>
    <w:rsid w:val="00E66DBC"/>
    <w:rsid w:val="00E671F6"/>
    <w:rsid w:val="00E67334"/>
    <w:rsid w:val="00E6792B"/>
    <w:rsid w:val="00E70630"/>
    <w:rsid w:val="00E71292"/>
    <w:rsid w:val="00E71368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1F7"/>
    <w:rsid w:val="00E753CF"/>
    <w:rsid w:val="00E75E45"/>
    <w:rsid w:val="00E7613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5C81"/>
    <w:rsid w:val="00E96CB4"/>
    <w:rsid w:val="00E97247"/>
    <w:rsid w:val="00E9729C"/>
    <w:rsid w:val="00E974C9"/>
    <w:rsid w:val="00E9759C"/>
    <w:rsid w:val="00E9779C"/>
    <w:rsid w:val="00EA0502"/>
    <w:rsid w:val="00EA0C83"/>
    <w:rsid w:val="00EA0CFA"/>
    <w:rsid w:val="00EA0E2E"/>
    <w:rsid w:val="00EA1041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1E09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627"/>
    <w:rsid w:val="00EB73D2"/>
    <w:rsid w:val="00EB7593"/>
    <w:rsid w:val="00EB78BC"/>
    <w:rsid w:val="00EB7D13"/>
    <w:rsid w:val="00EB7E98"/>
    <w:rsid w:val="00EC0000"/>
    <w:rsid w:val="00EC025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D02F2"/>
    <w:rsid w:val="00ED047A"/>
    <w:rsid w:val="00ED07B2"/>
    <w:rsid w:val="00ED121A"/>
    <w:rsid w:val="00ED16CB"/>
    <w:rsid w:val="00ED172B"/>
    <w:rsid w:val="00ED18B7"/>
    <w:rsid w:val="00ED258A"/>
    <w:rsid w:val="00ED28D5"/>
    <w:rsid w:val="00ED2BBF"/>
    <w:rsid w:val="00ED32F1"/>
    <w:rsid w:val="00ED3541"/>
    <w:rsid w:val="00ED3750"/>
    <w:rsid w:val="00ED5B95"/>
    <w:rsid w:val="00ED631F"/>
    <w:rsid w:val="00ED71A8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5F94"/>
    <w:rsid w:val="00EE619D"/>
    <w:rsid w:val="00EE68C7"/>
    <w:rsid w:val="00EE7652"/>
    <w:rsid w:val="00EF0136"/>
    <w:rsid w:val="00EF091D"/>
    <w:rsid w:val="00EF12CC"/>
    <w:rsid w:val="00EF177D"/>
    <w:rsid w:val="00EF1B3F"/>
    <w:rsid w:val="00EF215D"/>
    <w:rsid w:val="00EF228B"/>
    <w:rsid w:val="00EF2328"/>
    <w:rsid w:val="00EF24E2"/>
    <w:rsid w:val="00EF339B"/>
    <w:rsid w:val="00EF33F9"/>
    <w:rsid w:val="00EF3A6D"/>
    <w:rsid w:val="00EF44F3"/>
    <w:rsid w:val="00EF50D0"/>
    <w:rsid w:val="00EF54E9"/>
    <w:rsid w:val="00EF5B37"/>
    <w:rsid w:val="00EF6089"/>
    <w:rsid w:val="00EF6968"/>
    <w:rsid w:val="00EF6C57"/>
    <w:rsid w:val="00EF6ED0"/>
    <w:rsid w:val="00F004EC"/>
    <w:rsid w:val="00F008AE"/>
    <w:rsid w:val="00F0104A"/>
    <w:rsid w:val="00F012BF"/>
    <w:rsid w:val="00F01863"/>
    <w:rsid w:val="00F01A68"/>
    <w:rsid w:val="00F01DFB"/>
    <w:rsid w:val="00F029A1"/>
    <w:rsid w:val="00F02BF6"/>
    <w:rsid w:val="00F02C04"/>
    <w:rsid w:val="00F0346E"/>
    <w:rsid w:val="00F03586"/>
    <w:rsid w:val="00F03B25"/>
    <w:rsid w:val="00F05594"/>
    <w:rsid w:val="00F05D92"/>
    <w:rsid w:val="00F066C9"/>
    <w:rsid w:val="00F068F1"/>
    <w:rsid w:val="00F105AA"/>
    <w:rsid w:val="00F10D2D"/>
    <w:rsid w:val="00F1128D"/>
    <w:rsid w:val="00F11423"/>
    <w:rsid w:val="00F116F9"/>
    <w:rsid w:val="00F11E59"/>
    <w:rsid w:val="00F1226C"/>
    <w:rsid w:val="00F12404"/>
    <w:rsid w:val="00F1262E"/>
    <w:rsid w:val="00F12641"/>
    <w:rsid w:val="00F12CDC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C6B"/>
    <w:rsid w:val="00F16842"/>
    <w:rsid w:val="00F16C06"/>
    <w:rsid w:val="00F16E6A"/>
    <w:rsid w:val="00F20CF4"/>
    <w:rsid w:val="00F21137"/>
    <w:rsid w:val="00F21150"/>
    <w:rsid w:val="00F21259"/>
    <w:rsid w:val="00F2153A"/>
    <w:rsid w:val="00F21833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6812"/>
    <w:rsid w:val="00F26AD5"/>
    <w:rsid w:val="00F26E24"/>
    <w:rsid w:val="00F277DF"/>
    <w:rsid w:val="00F3079F"/>
    <w:rsid w:val="00F308A5"/>
    <w:rsid w:val="00F3121D"/>
    <w:rsid w:val="00F320F9"/>
    <w:rsid w:val="00F3214C"/>
    <w:rsid w:val="00F327DD"/>
    <w:rsid w:val="00F32A57"/>
    <w:rsid w:val="00F32B60"/>
    <w:rsid w:val="00F3372B"/>
    <w:rsid w:val="00F35223"/>
    <w:rsid w:val="00F357F2"/>
    <w:rsid w:val="00F35BD2"/>
    <w:rsid w:val="00F35F73"/>
    <w:rsid w:val="00F361D8"/>
    <w:rsid w:val="00F36508"/>
    <w:rsid w:val="00F36CB5"/>
    <w:rsid w:val="00F370B8"/>
    <w:rsid w:val="00F37EEA"/>
    <w:rsid w:val="00F40732"/>
    <w:rsid w:val="00F41746"/>
    <w:rsid w:val="00F41E08"/>
    <w:rsid w:val="00F42002"/>
    <w:rsid w:val="00F4233E"/>
    <w:rsid w:val="00F4274F"/>
    <w:rsid w:val="00F427D9"/>
    <w:rsid w:val="00F43556"/>
    <w:rsid w:val="00F43565"/>
    <w:rsid w:val="00F4485B"/>
    <w:rsid w:val="00F45075"/>
    <w:rsid w:val="00F45671"/>
    <w:rsid w:val="00F45B8D"/>
    <w:rsid w:val="00F45CA3"/>
    <w:rsid w:val="00F46FA3"/>
    <w:rsid w:val="00F4742C"/>
    <w:rsid w:val="00F505DC"/>
    <w:rsid w:val="00F50999"/>
    <w:rsid w:val="00F50D6F"/>
    <w:rsid w:val="00F5104C"/>
    <w:rsid w:val="00F52417"/>
    <w:rsid w:val="00F52962"/>
    <w:rsid w:val="00F52D00"/>
    <w:rsid w:val="00F52D3B"/>
    <w:rsid w:val="00F533E3"/>
    <w:rsid w:val="00F54ADB"/>
    <w:rsid w:val="00F5555D"/>
    <w:rsid w:val="00F558DE"/>
    <w:rsid w:val="00F55DFA"/>
    <w:rsid w:val="00F5634E"/>
    <w:rsid w:val="00F5642C"/>
    <w:rsid w:val="00F56ED0"/>
    <w:rsid w:val="00F5794D"/>
    <w:rsid w:val="00F57D1E"/>
    <w:rsid w:val="00F60F10"/>
    <w:rsid w:val="00F60FFB"/>
    <w:rsid w:val="00F616E7"/>
    <w:rsid w:val="00F61E60"/>
    <w:rsid w:val="00F62584"/>
    <w:rsid w:val="00F631CA"/>
    <w:rsid w:val="00F63879"/>
    <w:rsid w:val="00F648F6"/>
    <w:rsid w:val="00F657A9"/>
    <w:rsid w:val="00F6606F"/>
    <w:rsid w:val="00F661B0"/>
    <w:rsid w:val="00F66431"/>
    <w:rsid w:val="00F665CC"/>
    <w:rsid w:val="00F6705F"/>
    <w:rsid w:val="00F67212"/>
    <w:rsid w:val="00F7043B"/>
    <w:rsid w:val="00F72A05"/>
    <w:rsid w:val="00F732EF"/>
    <w:rsid w:val="00F733DD"/>
    <w:rsid w:val="00F73786"/>
    <w:rsid w:val="00F737C8"/>
    <w:rsid w:val="00F73E75"/>
    <w:rsid w:val="00F73FC4"/>
    <w:rsid w:val="00F74941"/>
    <w:rsid w:val="00F759A0"/>
    <w:rsid w:val="00F759A3"/>
    <w:rsid w:val="00F759B5"/>
    <w:rsid w:val="00F76144"/>
    <w:rsid w:val="00F762C5"/>
    <w:rsid w:val="00F76497"/>
    <w:rsid w:val="00F77B49"/>
    <w:rsid w:val="00F80012"/>
    <w:rsid w:val="00F800F1"/>
    <w:rsid w:val="00F803C5"/>
    <w:rsid w:val="00F81305"/>
    <w:rsid w:val="00F8178E"/>
    <w:rsid w:val="00F83105"/>
    <w:rsid w:val="00F83138"/>
    <w:rsid w:val="00F83645"/>
    <w:rsid w:val="00F84210"/>
    <w:rsid w:val="00F84488"/>
    <w:rsid w:val="00F84505"/>
    <w:rsid w:val="00F856D2"/>
    <w:rsid w:val="00F85916"/>
    <w:rsid w:val="00F85F26"/>
    <w:rsid w:val="00F8605B"/>
    <w:rsid w:val="00F86213"/>
    <w:rsid w:val="00F86341"/>
    <w:rsid w:val="00F86D23"/>
    <w:rsid w:val="00F87F15"/>
    <w:rsid w:val="00F87FDB"/>
    <w:rsid w:val="00F904DD"/>
    <w:rsid w:val="00F91B47"/>
    <w:rsid w:val="00F92184"/>
    <w:rsid w:val="00F92F9F"/>
    <w:rsid w:val="00F935F5"/>
    <w:rsid w:val="00F9360A"/>
    <w:rsid w:val="00F93687"/>
    <w:rsid w:val="00F939CD"/>
    <w:rsid w:val="00F939FE"/>
    <w:rsid w:val="00F93A29"/>
    <w:rsid w:val="00F9431B"/>
    <w:rsid w:val="00F94458"/>
    <w:rsid w:val="00F9458A"/>
    <w:rsid w:val="00F94D8F"/>
    <w:rsid w:val="00F95288"/>
    <w:rsid w:val="00F953A6"/>
    <w:rsid w:val="00F95AE2"/>
    <w:rsid w:val="00F9604B"/>
    <w:rsid w:val="00F96873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C44"/>
    <w:rsid w:val="00FA1512"/>
    <w:rsid w:val="00FA1523"/>
    <w:rsid w:val="00FA1A92"/>
    <w:rsid w:val="00FA231E"/>
    <w:rsid w:val="00FA25C1"/>
    <w:rsid w:val="00FA2E26"/>
    <w:rsid w:val="00FA38ED"/>
    <w:rsid w:val="00FA451F"/>
    <w:rsid w:val="00FA48E0"/>
    <w:rsid w:val="00FA512E"/>
    <w:rsid w:val="00FA52F8"/>
    <w:rsid w:val="00FA5362"/>
    <w:rsid w:val="00FA668C"/>
    <w:rsid w:val="00FA6FB8"/>
    <w:rsid w:val="00FA755E"/>
    <w:rsid w:val="00FA75A4"/>
    <w:rsid w:val="00FA7726"/>
    <w:rsid w:val="00FB018F"/>
    <w:rsid w:val="00FB0DEA"/>
    <w:rsid w:val="00FB14A4"/>
    <w:rsid w:val="00FB1A6A"/>
    <w:rsid w:val="00FB1F3C"/>
    <w:rsid w:val="00FB2456"/>
    <w:rsid w:val="00FB2C3B"/>
    <w:rsid w:val="00FB330E"/>
    <w:rsid w:val="00FB3F53"/>
    <w:rsid w:val="00FB4DC1"/>
    <w:rsid w:val="00FB5178"/>
    <w:rsid w:val="00FB561D"/>
    <w:rsid w:val="00FB7210"/>
    <w:rsid w:val="00FB7A29"/>
    <w:rsid w:val="00FC0068"/>
    <w:rsid w:val="00FC1C69"/>
    <w:rsid w:val="00FC1F10"/>
    <w:rsid w:val="00FC1FFD"/>
    <w:rsid w:val="00FC2DC7"/>
    <w:rsid w:val="00FC3847"/>
    <w:rsid w:val="00FC3D41"/>
    <w:rsid w:val="00FC4588"/>
    <w:rsid w:val="00FC664C"/>
    <w:rsid w:val="00FC6CE3"/>
    <w:rsid w:val="00FD0590"/>
    <w:rsid w:val="00FD05B9"/>
    <w:rsid w:val="00FD0827"/>
    <w:rsid w:val="00FD15D3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E42"/>
    <w:rsid w:val="00FD7866"/>
    <w:rsid w:val="00FE0173"/>
    <w:rsid w:val="00FE0D5D"/>
    <w:rsid w:val="00FE1123"/>
    <w:rsid w:val="00FE27E7"/>
    <w:rsid w:val="00FE3915"/>
    <w:rsid w:val="00FE437E"/>
    <w:rsid w:val="00FE4794"/>
    <w:rsid w:val="00FE4C80"/>
    <w:rsid w:val="00FE5DD1"/>
    <w:rsid w:val="00FE6846"/>
    <w:rsid w:val="00FE79CF"/>
    <w:rsid w:val="00FE7E0E"/>
    <w:rsid w:val="00FE7F18"/>
    <w:rsid w:val="00FF075F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hyperlink" Target="https://smelink.net/company/ns-og-energy-solutions-thailand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7C003-AF10-4524-A991-8FEE82C5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41</TotalTime>
  <Pages>1</Pages>
  <Words>11249</Words>
  <Characters>64124</Characters>
  <Application>Microsoft Office Word</Application>
  <DocSecurity>0</DocSecurity>
  <Lines>534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75223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Krittika, Pattanaponganun</cp:lastModifiedBy>
  <cp:revision>8</cp:revision>
  <cp:lastPrinted>2019-08-13T07:51:00Z</cp:lastPrinted>
  <dcterms:created xsi:type="dcterms:W3CDTF">2019-08-13T07:20:00Z</dcterms:created>
  <dcterms:modified xsi:type="dcterms:W3CDTF">2019-08-13T08:00:00Z</dcterms:modified>
</cp:coreProperties>
</file>