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4D7DBC" w:rsidTr="00212863">
        <w:trPr>
          <w:tblHeader/>
        </w:trPr>
        <w:tc>
          <w:tcPr>
            <w:tcW w:w="1278" w:type="dxa"/>
          </w:tcPr>
          <w:p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4D7DBC" w:rsidTr="00212863">
        <w:trPr>
          <w:tblHeader/>
        </w:trPr>
        <w:tc>
          <w:tcPr>
            <w:tcW w:w="1278" w:type="dxa"/>
          </w:tcPr>
          <w:p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4D7DBC" w:rsidTr="00B17529">
        <w:tc>
          <w:tcPr>
            <w:tcW w:w="1278" w:type="dxa"/>
            <w:vAlign w:val="center"/>
          </w:tcPr>
          <w:p w:rsidR="00B36D3F" w:rsidRPr="004D7DBC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4D7DBC" w:rsidTr="00B17529">
        <w:tc>
          <w:tcPr>
            <w:tcW w:w="1278" w:type="dxa"/>
            <w:vAlign w:val="center"/>
          </w:tcPr>
          <w:p w:rsidR="00D95B24" w:rsidRPr="004D7DBC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D95B24" w:rsidRPr="004D7DBC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91612A" w:rsidRPr="004D7DBC" w:rsidRDefault="00B64D42" w:rsidP="0091612A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4D7DBC" w:rsidTr="00B17529">
        <w:tc>
          <w:tcPr>
            <w:tcW w:w="1278" w:type="dxa"/>
            <w:vAlign w:val="center"/>
          </w:tcPr>
          <w:p w:rsidR="00ED511E" w:rsidRPr="004D7DBC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D511E" w:rsidRPr="004D7DBC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DDF" w:rsidRPr="004D7DBC" w:rsidTr="00B17529">
        <w:tc>
          <w:tcPr>
            <w:tcW w:w="1278" w:type="dxa"/>
            <w:vAlign w:val="center"/>
          </w:tcPr>
          <w:p w:rsidR="007A6DDF" w:rsidRPr="004D7DBC" w:rsidRDefault="007A6DD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7A6DDF" w:rsidRPr="004D7DBC" w:rsidRDefault="007A6DDF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การจำหน่ายบริษัทย่อยและการดำเนินงานที่ยกเลิก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B5565" w:rsidRPr="004D7DBC" w:rsidTr="00B17529">
        <w:tc>
          <w:tcPr>
            <w:tcW w:w="1278" w:type="dxa"/>
            <w:vAlign w:val="center"/>
          </w:tcPr>
          <w:p w:rsidR="00DB5565" w:rsidRPr="004D7DBC" w:rsidRDefault="00DB5565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DB5565" w:rsidRPr="004D7DBC" w:rsidRDefault="00DB5565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56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</w:tr>
      <w:tr w:rsidR="00553337" w:rsidRPr="004D7DBC" w:rsidTr="00B17529">
        <w:tc>
          <w:tcPr>
            <w:tcW w:w="1278" w:type="dxa"/>
            <w:vAlign w:val="center"/>
          </w:tcPr>
          <w:p w:rsidR="00553337" w:rsidRPr="004D7DBC" w:rsidRDefault="00553337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553337" w:rsidRPr="004D7DBC" w:rsidRDefault="0055333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277D8" w:rsidRPr="004D7DBC" w:rsidTr="00B17529">
        <w:tc>
          <w:tcPr>
            <w:tcW w:w="1278" w:type="dxa"/>
            <w:vAlign w:val="center"/>
          </w:tcPr>
          <w:p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4D7DBC" w:rsidRDefault="007B5E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</w:t>
            </w:r>
            <w:r w:rsidR="00903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DB5565" w:rsidRPr="00DB556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การจำแนก</w:t>
            </w:r>
            <w:r w:rsidR="00903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0277D8" w:rsidRPr="004D7DBC" w:rsidTr="00B17529">
        <w:tc>
          <w:tcPr>
            <w:tcW w:w="1278" w:type="dxa"/>
            <w:vAlign w:val="center"/>
          </w:tcPr>
          <w:p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4D7DBC" w:rsidRDefault="000277D8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  <w:r w:rsidR="004C31A1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</w:tr>
      <w:tr w:rsidR="00927FFE" w:rsidRPr="004D7DBC" w:rsidTr="00B17529">
        <w:tc>
          <w:tcPr>
            <w:tcW w:w="1278" w:type="dxa"/>
            <w:vAlign w:val="center"/>
          </w:tcPr>
          <w:p w:rsidR="00927FFE" w:rsidRPr="004D7DBC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927FFE" w:rsidRPr="004D7DBC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4D7DBC" w:rsidTr="00B17529">
        <w:tc>
          <w:tcPr>
            <w:tcW w:w="1278" w:type="dxa"/>
            <w:vAlign w:val="center"/>
          </w:tcPr>
          <w:p w:rsidR="00C665D6" w:rsidRPr="004D7DBC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C665D6" w:rsidRPr="004D7DBC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4D7DBC" w:rsidTr="00B17529">
        <w:tc>
          <w:tcPr>
            <w:tcW w:w="1278" w:type="dxa"/>
            <w:vAlign w:val="center"/>
          </w:tcPr>
          <w:p w:rsidR="002D1934" w:rsidRPr="004D7DBC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D1934" w:rsidRPr="004D7DBC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4D7DBC" w:rsidTr="00B17529">
        <w:tc>
          <w:tcPr>
            <w:tcW w:w="1278" w:type="dxa"/>
            <w:vAlign w:val="center"/>
          </w:tcPr>
          <w:p w:rsidR="00E35DB9" w:rsidRPr="004D7DBC" w:rsidRDefault="00E35DB9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35DB9" w:rsidRPr="004D7DBC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081ADB" w:rsidRPr="004D7DBC" w:rsidTr="00B17529">
        <w:tc>
          <w:tcPr>
            <w:tcW w:w="1278" w:type="dxa"/>
            <w:vAlign w:val="center"/>
          </w:tcPr>
          <w:p w:rsidR="00081ADB" w:rsidRPr="004D7DBC" w:rsidRDefault="00081ADB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81ADB" w:rsidRPr="004D7DBC" w:rsidRDefault="00081ADB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1AD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มาตรฐานการรายงานทางการเงินที่ยังไม่ได้ใช้</w:t>
            </w:r>
          </w:p>
        </w:tc>
      </w:tr>
    </w:tbl>
    <w:p w:rsidR="00B36D3F" w:rsidRPr="004D7DBC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DB5565" w:rsidRPr="00DB5565">
        <w:rPr>
          <w:rFonts w:asciiTheme="majorBidi" w:hAnsiTheme="majorBidi"/>
          <w:sz w:val="30"/>
          <w:szCs w:val="30"/>
          <w:cs/>
          <w:lang w:val="en-US"/>
        </w:rPr>
        <w:t>แบบย่อ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เป็นส่วนหนึ่งของงบการเงิน</w:t>
      </w:r>
      <w:r w:rsidR="00A02F25"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:rsidR="00142C8F" w:rsidRPr="004D7DB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142C8F" w:rsidRPr="004D7DBC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</w:t>
      </w:r>
      <w:r w:rsidRPr="004D7DB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D7DB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DB5565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B5565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DB556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14</w:t>
      </w:r>
      <w:r w:rsidR="00935E3F" w:rsidRPr="00DB5565">
        <w:rPr>
          <w:rFonts w:ascii="Angsana New" w:hAnsi="Angsana New"/>
          <w:sz w:val="30"/>
          <w:szCs w:val="30"/>
          <w:lang w:val="en-US"/>
        </w:rPr>
        <w:t xml:space="preserve"> </w:t>
      </w:r>
      <w:r w:rsidR="00935E3F" w:rsidRPr="00DB5565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="00935E3F" w:rsidRPr="00733A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</w:p>
    <w:p w:rsidR="00B36D3F" w:rsidRPr="004D7DB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B36D3F" w:rsidRPr="004D7DBC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B36D3F" w:rsidRPr="004D7DB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8043A9" w:rsidRPr="004D7DBC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="00911221" w:rsidRPr="004D7DBC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</w:rPr>
        <w:t>“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D7DBC">
        <w:rPr>
          <w:rFonts w:asciiTheme="majorBidi" w:hAnsiTheme="majorBidi" w:cstheme="majorBidi"/>
          <w:sz w:val="30"/>
          <w:szCs w:val="30"/>
        </w:rPr>
        <w:t>”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348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10240</w:t>
      </w:r>
    </w:p>
    <w:p w:rsidR="008043A9" w:rsidRDefault="008043A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72AC4" w:rsidRPr="00BA220D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4D7DBC">
        <w:rPr>
          <w:rFonts w:ascii="Angsana New" w:hAnsi="Angsana New"/>
          <w:sz w:val="30"/>
          <w:szCs w:val="30"/>
        </w:rPr>
        <w:t>“</w:t>
      </w:r>
      <w:r w:rsidRPr="004D7DB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D7DBC">
        <w:rPr>
          <w:rFonts w:ascii="Angsana New" w:hAnsi="Angsana New"/>
          <w:sz w:val="30"/>
          <w:szCs w:val="30"/>
        </w:rPr>
        <w:t xml:space="preserve">” </w:t>
      </w:r>
      <w:r w:rsidRPr="004D7DBC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4D7DBC">
        <w:rPr>
          <w:rFonts w:ascii="Angsana New" w:hAnsi="Angsana New" w:hint="cs"/>
          <w:sz w:val="30"/>
          <w:szCs w:val="30"/>
          <w:cs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</w:t>
      </w:r>
      <w:r w:rsidRPr="003334E8">
        <w:rPr>
          <w:rFonts w:ascii="Angsana New" w:hAnsi="Angsana New" w:hint="cs"/>
          <w:sz w:val="30"/>
          <w:szCs w:val="30"/>
          <w:cs/>
        </w:rPr>
        <w:t xml:space="preserve"> จัดจำหน่าย </w:t>
      </w:r>
      <w:r w:rsidRPr="006634E9">
        <w:rPr>
          <w:rFonts w:ascii="Angsana New" w:hAnsi="Angsana New" w:hint="cs"/>
          <w:sz w:val="30"/>
          <w:szCs w:val="30"/>
          <w:cs/>
        </w:rPr>
        <w:t>รวมถึงให้บริการทางด้านสื่อโฆษณา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="006634E9">
        <w:rPr>
          <w:rFonts w:hint="cs"/>
          <w:sz w:val="30"/>
          <w:szCs w:val="30"/>
          <w:cs/>
        </w:rPr>
        <w:t xml:space="preserve">อย่างไรก็ตาม ในระหว่างปี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6634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634E9" w:rsidRPr="00CE0C05">
        <w:rPr>
          <w:rFonts w:hint="cs"/>
          <w:sz w:val="30"/>
          <w:szCs w:val="30"/>
          <w:cs/>
        </w:rPr>
        <w:t>กลุ่มบริษัทได้ยกเลิกการดำเนินธุรกิจเกี่ยวกับการให้บริการทางด้านสื่อโฆษณา</w:t>
      </w:r>
      <w:r w:rsidR="00BA220D"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 w:rsidR="004665B6" w:rsidRPr="004665B6">
        <w:rPr>
          <w:rFonts w:ascii="Angsana New" w:hAnsi="Angsana New"/>
          <w:sz w:val="30"/>
          <w:szCs w:val="30"/>
          <w:lang w:val="en-US"/>
        </w:rPr>
        <w:t>8</w:t>
      </w:r>
    </w:p>
    <w:p w:rsidR="0076474E" w:rsidRPr="00DD2819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:rsidR="00B36D3F" w:rsidRPr="00DD2819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:rsidR="00E8310F" w:rsidRPr="00A311B1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11B1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E8310F" w:rsidRPr="00DD2819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A02F25" w:rsidRPr="00BB0EFB" w:rsidRDefault="00A02F25" w:rsidP="00BB0EFB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DB5565" w:rsidRPr="00DB5565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3334E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34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เรื่อง </w:t>
      </w:r>
      <w:r w:rsidR="00A311B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334E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081AD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4D7DBC">
        <w:rPr>
          <w:rFonts w:ascii="Angsana New" w:hAnsi="Angsana New"/>
          <w:sz w:val="30"/>
          <w:szCs w:val="30"/>
          <w:cs/>
        </w:rPr>
        <w:t xml:space="preserve"> </w:t>
      </w:r>
      <w:r w:rsidR="00A520B2" w:rsidRPr="004D7DBC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="00A520B2" w:rsidRPr="00BB0EFB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:rsidR="00CD65AA" w:rsidRPr="004D7DBC" w:rsidRDefault="00CD65AA" w:rsidP="00A02F2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911221" w:rsidRPr="004D7DBC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665B6" w:rsidRPr="004665B6">
        <w:rPr>
          <w:rFonts w:ascii="Angsana New" w:hAnsi="Angsana New" w:hint="cs"/>
          <w:sz w:val="30"/>
          <w:szCs w:val="30"/>
          <w:lang w:val="en-US"/>
        </w:rPr>
        <w:t>256</w:t>
      </w:r>
      <w:r w:rsidR="004665B6" w:rsidRPr="004665B6">
        <w:rPr>
          <w:rFonts w:ascii="Angsana New" w:hAnsi="Angsana New"/>
          <w:sz w:val="30"/>
          <w:szCs w:val="30"/>
          <w:lang w:val="en-US"/>
        </w:rPr>
        <w:t>1</w:t>
      </w:r>
      <w:r w:rsidRPr="004D7DBC">
        <w:rPr>
          <w:rFonts w:ascii="Angsana New" w:hAnsi="Angsana New"/>
          <w:sz w:val="30"/>
          <w:szCs w:val="30"/>
        </w:rPr>
        <w:t xml:space="preserve">          </w:t>
      </w:r>
      <w:r w:rsidRPr="004D7DB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8043A9" w:rsidRPr="004D7DBC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="00C90AB7"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</w:p>
    <w:p w:rsidR="00CD65AA" w:rsidRDefault="00CD65A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C0006D" w:rsidRPr="00A311B1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lastRenderedPageBreak/>
        <w:t>สกุลเงิน</w:t>
      </w:r>
      <w:r w:rsidRPr="00A311B1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311B1">
        <w:rPr>
          <w:b w:val="0"/>
          <w:bCs w:val="0"/>
          <w:cs/>
        </w:rPr>
        <w:t>นำเสนองบการเงิน</w:t>
      </w:r>
    </w:p>
    <w:p w:rsidR="00C0006D" w:rsidRPr="003334E8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2D56DB" w:rsidRPr="003334E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3334E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3334E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414EA8" w:rsidRPr="00A311B1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006D" w:rsidRPr="00A311B1" w:rsidRDefault="0052454E" w:rsidP="00F11B94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การใช้วิจารณญาณ</w:t>
      </w:r>
      <w:r w:rsidR="00F11B94">
        <w:rPr>
          <w:rFonts w:hint="cs"/>
          <w:b w:val="0"/>
          <w:bCs w:val="0"/>
          <w:cs/>
        </w:rPr>
        <w:t xml:space="preserve"> </w:t>
      </w:r>
      <w:r w:rsidRPr="00A311B1">
        <w:rPr>
          <w:rFonts w:hint="cs"/>
          <w:b w:val="0"/>
          <w:bCs w:val="0"/>
          <w:cs/>
        </w:rPr>
        <w:t>การ</w:t>
      </w:r>
      <w:r w:rsidRPr="00A311B1">
        <w:rPr>
          <w:b w:val="0"/>
          <w:bCs w:val="0"/>
          <w:cs/>
        </w:rPr>
        <w:t>ประมาณการ</w:t>
      </w:r>
      <w:r w:rsidR="00F11B94">
        <w:rPr>
          <w:rFonts w:hint="cs"/>
          <w:b w:val="0"/>
          <w:bCs w:val="0"/>
          <w:cs/>
        </w:rPr>
        <w:t xml:space="preserve"> </w:t>
      </w:r>
      <w:r w:rsidR="00F11B94" w:rsidRPr="00F11B94">
        <w:rPr>
          <w:b w:val="0"/>
          <w:bCs w:val="0"/>
          <w:cs/>
        </w:rPr>
        <w:t>และนโยบายการบัญชี</w:t>
      </w:r>
    </w:p>
    <w:p w:rsidR="00BA507E" w:rsidRPr="003334E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11B94" w:rsidRPr="00F11B94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1B94">
        <w:rPr>
          <w:rFonts w:ascii="Angsana New" w:hAnsi="Angsana New"/>
          <w:sz w:val="30"/>
          <w:szCs w:val="30"/>
          <w:cs/>
        </w:rPr>
        <w:t>ในการจัดทำ</w:t>
      </w:r>
      <w:r w:rsidRPr="00F11B94">
        <w:rPr>
          <w:rFonts w:ascii="Angsana New" w:hAnsi="Angsana New" w:hint="cs"/>
          <w:sz w:val="30"/>
          <w:szCs w:val="30"/>
          <w:cs/>
        </w:rPr>
        <w:t>งบ</w:t>
      </w:r>
      <w:r w:rsidRPr="00F11B94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11B94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11B94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11B94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11B94">
        <w:rPr>
          <w:rFonts w:ascii="Angsana New" w:hAnsi="Angsana New"/>
          <w:sz w:val="30"/>
          <w:szCs w:val="30"/>
          <w:cs/>
        </w:rPr>
        <w:t>นั้น</w:t>
      </w:r>
      <w:r w:rsidRPr="00F11B94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F11B94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  <w:r w:rsidRPr="00F11B94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F11B94">
        <w:rPr>
          <w:rFonts w:asciiTheme="majorBidi" w:hAnsiTheme="majorBidi" w:cstheme="majorBidi"/>
          <w:sz w:val="30"/>
          <w:szCs w:val="30"/>
          <w:cs/>
        </w:rPr>
        <w:t>าร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F11B94">
        <w:rPr>
          <w:rFonts w:asciiTheme="majorBidi" w:hAnsiTheme="majorBidi" w:cstheme="majorBidi"/>
          <w:sz w:val="30"/>
          <w:szCs w:val="30"/>
          <w:cs/>
        </w:rPr>
        <w:t>ใช้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F11B94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11B94">
        <w:rPr>
          <w:rFonts w:asciiTheme="majorBidi" w:hAnsiTheme="majorBidi" w:cstheme="majorBidi"/>
          <w:sz w:val="30"/>
          <w:szCs w:val="30"/>
        </w:rPr>
        <w:t xml:space="preserve"> 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11B94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F11B94">
        <w:rPr>
          <w:rFonts w:asciiTheme="majorBidi" w:hAnsiTheme="majorBidi" w:cstheme="majorBidi"/>
          <w:sz w:val="30"/>
          <w:szCs w:val="30"/>
        </w:rPr>
        <w:t xml:space="preserve">TFRS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F11B94">
        <w:rPr>
          <w:rFonts w:asciiTheme="majorBidi" w:hAnsiTheme="majorBidi" w:cstheme="majorBidi"/>
          <w:sz w:val="30"/>
          <w:szCs w:val="30"/>
        </w:rPr>
        <w:t xml:space="preserve"> 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F11B94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18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11B94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F11B94">
        <w:rPr>
          <w:rFonts w:ascii="Angsana New" w:hAnsi="Angsana New" w:hint="cs"/>
          <w:sz w:val="30"/>
          <w:szCs w:val="30"/>
          <w:cs/>
        </w:rPr>
        <w:t xml:space="preserve"> </w:t>
      </w:r>
      <w:r w:rsidRPr="00F11B94">
        <w:rPr>
          <w:rFonts w:ascii="Angsana New" w:hAnsi="Angsana New"/>
          <w:sz w:val="30"/>
          <w:szCs w:val="30"/>
        </w:rPr>
        <w:t xml:space="preserve">(“TAS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18</w:t>
      </w:r>
      <w:r w:rsidRPr="00F11B94">
        <w:rPr>
          <w:rFonts w:ascii="Angsana New" w:hAnsi="Angsana New"/>
          <w:sz w:val="30"/>
          <w:szCs w:val="30"/>
        </w:rPr>
        <w:t xml:space="preserve">”) </w:t>
      </w:r>
      <w:r w:rsidRPr="00F11B9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11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>เรื่อง</w:t>
      </w:r>
      <w:r w:rsidRPr="00F11B94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F11B94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F11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B94">
        <w:rPr>
          <w:rFonts w:asciiTheme="majorBidi" w:hAnsiTheme="majorBidi" w:cstheme="majorBidi"/>
          <w:sz w:val="30"/>
          <w:szCs w:val="30"/>
        </w:rPr>
        <w:t xml:space="preserve">(“TAS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11B94">
        <w:rPr>
          <w:rFonts w:asciiTheme="majorBidi" w:hAnsiTheme="majorBidi" w:cstheme="majorBidi"/>
          <w:sz w:val="30"/>
          <w:szCs w:val="30"/>
        </w:rPr>
        <w:t>”)</w:t>
      </w:r>
      <w:r w:rsidRPr="00F11B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B94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F11B94" w:rsidRPr="00F11B94" w:rsidRDefault="00F11B94" w:rsidP="00F11B94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:rsidR="00F11B94" w:rsidRPr="00F11B94" w:rsidRDefault="00F11B94" w:rsidP="00F11B94">
      <w:pPr>
        <w:pStyle w:val="ListParagraph"/>
        <w:autoSpaceDE w:val="0"/>
        <w:autoSpaceDN w:val="0"/>
        <w:adjustRightInd w:val="0"/>
        <w:ind w:left="540"/>
        <w:rPr>
          <w:b w:val="0"/>
          <w:bCs w:val="0"/>
          <w:i w:val="0"/>
          <w:iCs w:val="0"/>
          <w:cs/>
          <w:lang w:val="en-GB"/>
        </w:rPr>
      </w:pPr>
      <w:r w:rsidRPr="00F11B94">
        <w:rPr>
          <w:rFonts w:asciiTheme="majorBidi" w:hAnsiTheme="majorBidi" w:cstheme="majorBidi"/>
          <w:b w:val="0"/>
          <w:bCs w:val="0"/>
          <w:cs/>
        </w:rPr>
        <w:tab/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ตาม TFRS </w:t>
      </w:r>
      <w:r w:rsidR="004665B6" w:rsidRPr="004665B6">
        <w:rPr>
          <w:b w:val="0"/>
          <w:bCs w:val="0"/>
          <w:i w:val="0"/>
          <w:iCs w:val="0"/>
          <w:spacing w:val="4"/>
          <w:lang w:val="en-US"/>
        </w:rPr>
        <w:t>15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 กลุ่มบริษัทรับรู้รายได้เมื่อ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ลูกค้ามีอำนาจ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>ควบคุม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ใน</w:t>
      </w:r>
      <w:r w:rsidRPr="004D1159">
        <w:rPr>
          <w:b w:val="0"/>
          <w:bCs w:val="0"/>
          <w:i w:val="0"/>
          <w:iCs w:val="0"/>
          <w:spacing w:val="4"/>
          <w:cs/>
          <w:lang w:val="en-GB"/>
        </w:rPr>
        <w:t xml:space="preserve">สินค้าหรือบริการ </w:t>
      </w:r>
      <w:r w:rsidRPr="004D1159">
        <w:rPr>
          <w:rFonts w:hint="cs"/>
          <w:b w:val="0"/>
          <w:bCs w:val="0"/>
          <w:i w:val="0"/>
          <w:iCs w:val="0"/>
          <w:spacing w:val="4"/>
          <w:cs/>
          <w:lang w:val="en-GB"/>
        </w:rPr>
        <w:t>ด้วยจำนวนเงินที่สะท้อนถึง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สิ่งตอบแทนที่</w:t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คาดว่าจะมีสิทธิได้รับ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และมีการใช้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วิจารณญาณ</w:t>
      </w:r>
      <w:r w:rsidRPr="00F11B94">
        <w:rPr>
          <w:b w:val="0"/>
          <w:bCs w:val="0"/>
          <w:i w:val="0"/>
          <w:iCs w:val="0"/>
          <w:cs/>
          <w:lang w:val="en-GB"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ในขณะที่ TAS </w:t>
      </w:r>
      <w:r w:rsidR="004665B6" w:rsidRPr="004665B6">
        <w:rPr>
          <w:b w:val="0"/>
          <w:bCs w:val="0"/>
          <w:i w:val="0"/>
          <w:iCs w:val="0"/>
          <w:lang w:val="en-US"/>
        </w:rPr>
        <w:t>18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</w:t>
      </w:r>
      <w:r w:rsidR="004D1159">
        <w:rPr>
          <w:b w:val="0"/>
          <w:bCs w:val="0"/>
          <w:i w:val="0"/>
          <w:iCs w:val="0"/>
          <w:cs/>
          <w:lang w:val="en-GB"/>
        </w:rPr>
        <w:br/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กลุ่มบริษัทรับรู้รายได้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>จากการขายสินค้า</w:t>
      </w:r>
      <w:r w:rsidRPr="00F11B94">
        <w:rPr>
          <w:b w:val="0"/>
          <w:bCs w:val="0"/>
          <w:i w:val="0"/>
          <w:iCs w:val="0"/>
          <w:cs/>
          <w:lang w:val="en-GB"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11B94">
        <w:rPr>
          <w:b w:val="0"/>
          <w:bCs w:val="0"/>
          <w:i w:val="0"/>
          <w:iCs w:val="0"/>
          <w:cs/>
          <w:lang w:val="en-GB"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11B94">
        <w:rPr>
          <w:rFonts w:hint="cs"/>
          <w:b w:val="0"/>
          <w:bCs w:val="0"/>
          <w:i w:val="0"/>
          <w:iCs w:val="0"/>
          <w:cs/>
          <w:lang w:val="en-GB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F11B94">
        <w:rPr>
          <w:b w:val="0"/>
          <w:bCs w:val="0"/>
          <w:i w:val="0"/>
          <w:iCs w:val="0"/>
          <w:cs/>
          <w:lang w:val="en-GB"/>
        </w:rPr>
        <w:t xml:space="preserve">  </w:t>
      </w:r>
    </w:p>
    <w:p w:rsidR="00F11B94" w:rsidRPr="00F11B94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11B94" w:rsidRPr="007A5FE6" w:rsidRDefault="00F11B94" w:rsidP="00F11B9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11B94">
        <w:rPr>
          <w:rFonts w:ascii="Angsana New" w:hAnsi="Angsana New" w:hint="cs"/>
          <w:sz w:val="30"/>
          <w:szCs w:val="30"/>
          <w:cs/>
        </w:rPr>
        <w:t>นอกจากนี้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F11B94">
        <w:rPr>
          <w:rFonts w:ascii="Angsana New" w:hAnsi="Angsana New"/>
          <w:sz w:val="30"/>
          <w:szCs w:val="30"/>
        </w:rPr>
        <w:t xml:space="preserve"> </w:t>
      </w:r>
      <w:r w:rsidRPr="00F11B9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11B94">
        <w:rPr>
          <w:rFonts w:ascii="Angsana New" w:hAnsi="Angsana New" w:hint="cs"/>
          <w:sz w:val="30"/>
          <w:szCs w:val="30"/>
          <w:cs/>
        </w:rPr>
        <w:t>ที่ออกและปรับปรุง</w:t>
      </w:r>
      <w:r w:rsidR="004D1159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Pr="00F11B94">
        <w:rPr>
          <w:rFonts w:ascii="Angsana New" w:hAnsi="Angsana New"/>
          <w:sz w:val="30"/>
          <w:szCs w:val="30"/>
          <w:cs/>
        </w:rPr>
        <w:t>กลุ่มบริษัท</w:t>
      </w:r>
      <w:r w:rsidRPr="00F11B9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19</w:t>
      </w:r>
    </w:p>
    <w:p w:rsidR="00F11B94" w:rsidRDefault="00F11B9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C954AB" w:rsidRPr="00615028" w:rsidRDefault="00C954AB" w:rsidP="003B6165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615028" w:rsidRPr="00615028" w:rsidRDefault="00615028" w:rsidP="00615028">
      <w:pPr>
        <w:spacing w:line="240" w:lineRule="auto"/>
        <w:ind w:right="-43"/>
        <w:rPr>
          <w:rFonts w:asciiTheme="majorBidi" w:hAnsiTheme="majorBidi"/>
          <w:b/>
          <w:bCs/>
          <w:sz w:val="16"/>
          <w:szCs w:val="16"/>
          <w:lang w:val="en-US"/>
        </w:rPr>
      </w:pPr>
    </w:p>
    <w:p w:rsidR="00D90001" w:rsidRDefault="00C954AB" w:rsidP="00B352F1">
      <w:pPr>
        <w:pStyle w:val="ListParagraph"/>
        <w:tabs>
          <w:tab w:val="clear" w:pos="540"/>
          <w:tab w:val="left" w:pos="900"/>
        </w:tabs>
        <w:ind w:left="540" w:firstLine="0"/>
        <w:rPr>
          <w:cs/>
        </w:rPr>
      </w:pPr>
      <w:r w:rsidRPr="003334E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334E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4665B6" w:rsidRPr="004665B6">
        <w:rPr>
          <w:b w:val="0"/>
          <w:bCs w:val="0"/>
          <w:i w:val="0"/>
          <w:iCs w:val="0"/>
          <w:lang w:val="en-US"/>
        </w:rPr>
        <w:t>6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4665B6" w:rsidRPr="004665B6">
        <w:rPr>
          <w:b w:val="0"/>
          <w:bCs w:val="0"/>
          <w:i w:val="0"/>
          <w:iCs w:val="0"/>
          <w:lang w:val="en-US"/>
        </w:rPr>
        <w:t>7</w:t>
      </w:r>
      <w:r w:rsidR="00EF1542">
        <w:rPr>
          <w:rFonts w:hint="cs"/>
          <w:b w:val="0"/>
          <w:bCs w:val="0"/>
          <w:i w:val="0"/>
          <w:iCs w:val="0"/>
          <w:cs/>
          <w:lang w:val="en-US"/>
        </w:rPr>
        <w:t xml:space="preserve"> สำหรับความสัมพันธ์กับผู้บริหารสำคัญและบุคคลหรือกิจการที่เกี่ยวข้อง</w:t>
      </w:r>
      <w:r w:rsidR="007834CC">
        <w:rPr>
          <w:rFonts w:hint="cs"/>
          <w:b w:val="0"/>
          <w:bCs w:val="0"/>
          <w:i w:val="0"/>
          <w:iCs w:val="0"/>
          <w:cs/>
          <w:lang w:val="en-US"/>
        </w:rPr>
        <w:t>กันอื่นไม่ได้มีการเปลี่ยนแปลงอย่างมีสาระสำคัญ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</w:p>
    <w:p w:rsidR="00B352F1" w:rsidRPr="00615028" w:rsidRDefault="00B352F1" w:rsidP="00B352F1">
      <w:pPr>
        <w:pStyle w:val="ListParagraph"/>
        <w:tabs>
          <w:tab w:val="clear" w:pos="540"/>
          <w:tab w:val="left" w:pos="900"/>
        </w:tabs>
        <w:ind w:left="540" w:firstLine="0"/>
        <w:rPr>
          <w:sz w:val="16"/>
          <w:szCs w:val="16"/>
          <w:cs/>
        </w:rPr>
      </w:pPr>
    </w:p>
    <w:p w:rsidR="00BB479B" w:rsidRPr="004D1159" w:rsidRDefault="00B352F1" w:rsidP="00BA5455">
      <w:pPr>
        <w:pStyle w:val="BodyText2"/>
        <w:ind w:left="540" w:right="18"/>
        <w:rPr>
          <w:lang w:val="en-US"/>
        </w:rPr>
      </w:pPr>
      <w:r w:rsidRPr="004D1159">
        <w:rPr>
          <w:b/>
          <w:cs/>
        </w:rPr>
        <w:t>นโยบายการกำหนดราคาที่มีการเปลี่ยนแปลงอย่างมี</w:t>
      </w:r>
      <w:r w:rsidRPr="004D1159">
        <w:rPr>
          <w:rFonts w:hint="cs"/>
          <w:b/>
          <w:cs/>
        </w:rPr>
        <w:t>สาระ</w:t>
      </w:r>
      <w:r w:rsidRPr="004D1159">
        <w:rPr>
          <w:b/>
          <w:cs/>
        </w:rPr>
        <w:t>สำคัญ</w:t>
      </w:r>
      <w:r w:rsidRPr="004D1159">
        <w:rPr>
          <w:rFonts w:hint="cs"/>
          <w:b/>
          <w:cs/>
        </w:rPr>
        <w:t>ใน</w:t>
      </w:r>
      <w:r w:rsidRPr="004D1159">
        <w:rPr>
          <w:b/>
          <w:cs/>
        </w:rPr>
        <w:t>ระหว่างงวด</w:t>
      </w:r>
      <w:r w:rsidRPr="004D1159">
        <w:rPr>
          <w:b/>
          <w:cs/>
          <w:lang w:val="en-US"/>
        </w:rPr>
        <w:t xml:space="preserve">หกเดือนสิ้นสุดวันที่ </w:t>
      </w:r>
      <w:r w:rsidR="004665B6" w:rsidRPr="004665B6">
        <w:rPr>
          <w:bCs/>
          <w:lang w:val="en-US"/>
        </w:rPr>
        <w:t>30</w:t>
      </w:r>
      <w:r w:rsidRPr="004D1159">
        <w:rPr>
          <w:b/>
          <w:lang w:val="en-US"/>
        </w:rPr>
        <w:t xml:space="preserve"> </w:t>
      </w:r>
      <w:r w:rsidRPr="004D1159">
        <w:rPr>
          <w:b/>
          <w:cs/>
          <w:lang w:val="en-US"/>
        </w:rPr>
        <w:t xml:space="preserve">มิถุนายน </w:t>
      </w:r>
      <w:r w:rsidR="004665B6" w:rsidRPr="004665B6">
        <w:rPr>
          <w:bCs/>
          <w:lang w:val="en-US"/>
        </w:rPr>
        <w:t>2562</w:t>
      </w:r>
      <w:r w:rsidRPr="004D1159">
        <w:rPr>
          <w:b/>
          <w:lang w:val="en-US"/>
        </w:rPr>
        <w:t xml:space="preserve"> </w:t>
      </w:r>
      <w:r w:rsidRPr="004D1159">
        <w:rPr>
          <w:b/>
          <w:cs/>
          <w:lang w:val="en-US"/>
        </w:rPr>
        <w:t>มี</w:t>
      </w:r>
      <w:r w:rsidRPr="004D1159">
        <w:rPr>
          <w:b/>
          <w:cs/>
        </w:rPr>
        <w:t>ดังต่อไปนี้</w:t>
      </w:r>
    </w:p>
    <w:p w:rsidR="00D90001" w:rsidRPr="00615028" w:rsidRDefault="00D90001" w:rsidP="0059601A">
      <w:pPr>
        <w:pStyle w:val="NoSpacing"/>
        <w:rPr>
          <w:sz w:val="16"/>
          <w:szCs w:val="16"/>
        </w:rPr>
      </w:pPr>
    </w:p>
    <w:p w:rsidR="00BB479B" w:rsidRPr="004D1159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4D1159" w:rsidTr="00CC1CA8">
        <w:trPr>
          <w:tblHeader/>
        </w:trPr>
        <w:tc>
          <w:tcPr>
            <w:tcW w:w="3510" w:type="dxa"/>
          </w:tcPr>
          <w:p w:rsidR="002F02AF" w:rsidRPr="004D1159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11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:rsidR="002F02AF" w:rsidRPr="004D1159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11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4D1159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11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ค่าวิจัยและพัฒนา</w:t>
            </w:r>
          </w:p>
        </w:tc>
        <w:tc>
          <w:tcPr>
            <w:tcW w:w="5733" w:type="dxa"/>
          </w:tcPr>
          <w:p w:rsidR="00A86765" w:rsidRPr="00D935F5" w:rsidRDefault="00B26054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115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9C6736" w:rsidRPr="003334E8" w:rsidTr="00F51EBA">
        <w:tc>
          <w:tcPr>
            <w:tcW w:w="3510" w:type="dxa"/>
          </w:tcPr>
          <w:p w:rsidR="009C6736" w:rsidRPr="004D1159" w:rsidRDefault="009C6736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:rsidR="009C6736" w:rsidRPr="009C6736" w:rsidRDefault="009C6736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0.75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:rsidR="00A86765" w:rsidRPr="00615028" w:rsidRDefault="00A86765" w:rsidP="003B6165">
      <w:pPr>
        <w:pStyle w:val="BodyText2"/>
        <w:spacing w:line="240" w:lineRule="auto"/>
        <w:ind w:right="18"/>
        <w:rPr>
          <w:sz w:val="16"/>
          <w:szCs w:val="16"/>
          <w:cs/>
        </w:rPr>
      </w:pPr>
    </w:p>
    <w:p w:rsidR="0059601A" w:rsidRPr="00733A7D" w:rsidRDefault="00F51EBA" w:rsidP="00622A62">
      <w:pPr>
        <w:pStyle w:val="BodyText2"/>
        <w:ind w:left="540" w:right="18"/>
        <w:rPr>
          <w:lang w:val="en-US"/>
        </w:rPr>
      </w:pPr>
      <w:r w:rsidRPr="003334E8">
        <w:rPr>
          <w:cs/>
        </w:rPr>
        <w:t>รายการที่สำคัญกับบุคคลหรือกิจการที่เกี่ยวข้องกัน</w:t>
      </w:r>
      <w:r w:rsidR="003B448A" w:rsidRPr="003334E8">
        <w:rPr>
          <w:cs/>
        </w:rPr>
        <w:t>สำหรับงวด</w:t>
      </w:r>
      <w:r w:rsidR="003B448A" w:rsidRPr="00F13E8E">
        <w:rPr>
          <w:cs/>
        </w:rPr>
        <w:t>สา</w:t>
      </w:r>
      <w:r w:rsidR="003B448A">
        <w:rPr>
          <w:cs/>
        </w:rPr>
        <w:t xml:space="preserve">มเดือนและหกเดือนสิ้นสุดวันที่ </w:t>
      </w:r>
      <w:r w:rsidR="004665B6" w:rsidRPr="004665B6">
        <w:rPr>
          <w:lang w:val="en-US"/>
        </w:rPr>
        <w:t>30</w:t>
      </w:r>
      <w:r w:rsidR="003B448A" w:rsidRPr="00F13E8E">
        <w:rPr>
          <w:cs/>
        </w:rPr>
        <w:t xml:space="preserve"> มิถุนายน </w:t>
      </w:r>
      <w:r w:rsidR="00632B7E">
        <w:rPr>
          <w:rFonts w:hint="cs"/>
          <w:cs/>
        </w:rPr>
        <w:t xml:space="preserve">         </w:t>
      </w:r>
      <w:r w:rsidR="003B448A" w:rsidRPr="003334E8">
        <w:rPr>
          <w:cs/>
        </w:rPr>
        <w:t xml:space="preserve">สรุปได้ดังนี้   </w:t>
      </w:r>
    </w:p>
    <w:p w:rsidR="00346BB0" w:rsidRPr="0078581D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F51EBA" w:rsidRPr="003334E8" w:rsidTr="003B6165">
        <w:tc>
          <w:tcPr>
            <w:tcW w:w="2143" w:type="pct"/>
          </w:tcPr>
          <w:p w:rsidR="00F51EBA" w:rsidRPr="003334E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273" w:rsidRPr="003334E8" w:rsidTr="003B6165">
        <w:tc>
          <w:tcPr>
            <w:tcW w:w="2143" w:type="pct"/>
          </w:tcPr>
          <w:p w:rsidR="00356107" w:rsidRPr="003334E8" w:rsidRDefault="00356107" w:rsidP="0035610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6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0" w:type="pct"/>
          </w:tcPr>
          <w:p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356107" w:rsidRPr="003334E8" w:rsidRDefault="004665B6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ED1460" w:rsidRPr="003334E8" w:rsidTr="003B6165">
        <w:tc>
          <w:tcPr>
            <w:tcW w:w="2143" w:type="pct"/>
          </w:tcPr>
          <w:p w:rsidR="00ED1460" w:rsidRPr="003334E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3334E8" w:rsidTr="003B6165">
        <w:tc>
          <w:tcPr>
            <w:tcW w:w="2143" w:type="pct"/>
          </w:tcPr>
          <w:p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273" w:rsidRPr="003334E8" w:rsidTr="003B6165">
        <w:tc>
          <w:tcPr>
            <w:tcW w:w="2143" w:type="pct"/>
          </w:tcPr>
          <w:p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32B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632B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9D2047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624D65" w:rsidRDefault="00435975" w:rsidP="0005179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9D2047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D935F5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2B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5975"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435975"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435975"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632B7E" w:rsidP="0005179A">
            <w:pPr>
              <w:pStyle w:val="BodyText"/>
              <w:tabs>
                <w:tab w:val="decimal" w:pos="52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9D2047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35975"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5975"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32B7E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5975"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4D7DBC" w:rsidRDefault="004665B6" w:rsidP="00632B7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632B7E" w:rsidRPr="003334E8" w:rsidTr="003B6165">
        <w:tc>
          <w:tcPr>
            <w:tcW w:w="2143" w:type="pct"/>
          </w:tcPr>
          <w:p w:rsidR="00632B7E" w:rsidRPr="004D7DBC" w:rsidRDefault="00632B7E" w:rsidP="00632B7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:rsidR="00632B7E" w:rsidRPr="00C5058F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32B7E" w:rsidRPr="004D7DBC" w:rsidRDefault="00632B7E" w:rsidP="00632B7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32B7E" w:rsidRPr="004D7DBC" w:rsidRDefault="00632B7E" w:rsidP="00632B7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32B7E" w:rsidRPr="00435975" w:rsidRDefault="004665B6" w:rsidP="006767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7679F" w:rsidRPr="00676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144" w:type="pct"/>
          </w:tcPr>
          <w:p w:rsidR="00632B7E" w:rsidRPr="004D7DBC" w:rsidRDefault="00632B7E" w:rsidP="00632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32B7E" w:rsidRPr="00C52AC4" w:rsidRDefault="00632B7E" w:rsidP="00170DCE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2A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74D4" w:rsidRPr="003334E8" w:rsidTr="002074D4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074D4" w:rsidRPr="003334E8" w:rsidTr="002074D4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D935F5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Pr="00FD42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2074D4" w:rsidRPr="001B45C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Pr="000D4AD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  <w:r w:rsidRPr="0067679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 w:rsidRPr="004D115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142" w:type="pct"/>
          </w:tcPr>
          <w:p w:rsidR="002074D4" w:rsidRPr="004D1159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67679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vAlign w:val="center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:rsidR="002074D4" w:rsidRPr="004D1159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:rsidR="002074D4" w:rsidRPr="000D4AD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vAlign w:val="center"/>
          </w:tcPr>
          <w:p w:rsidR="002074D4" w:rsidRPr="008C41BE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C41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2074D4" w:rsidRPr="000D4AD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D4AD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:rsidR="002074D4" w:rsidRPr="00871628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59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3597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871628" w:rsidRDefault="002074D4" w:rsidP="002074D4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A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35975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170D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604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35CBD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2074D4" w:rsidRPr="000464CB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:rsidR="002074D4" w:rsidRPr="000464CB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D42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B4E9A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2074D4" w:rsidRPr="003334E8" w:rsidTr="003B6165">
        <w:tc>
          <w:tcPr>
            <w:tcW w:w="2143" w:type="pct"/>
            <w:shd w:val="clear" w:color="auto" w:fill="FFFFFF"/>
          </w:tcPr>
          <w:p w:rsidR="002074D4" w:rsidRPr="003334E8" w:rsidRDefault="002074D4" w:rsidP="002074D4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8A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2074D4" w:rsidRPr="00624D6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Pr="008A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2074D4" w:rsidRPr="008061C1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</w:t>
            </w:r>
          </w:p>
        </w:tc>
      </w:tr>
      <w:tr w:rsidR="002074D4" w:rsidRPr="003334E8" w:rsidTr="003B6165">
        <w:trPr>
          <w:trHeight w:val="314"/>
        </w:trPr>
        <w:tc>
          <w:tcPr>
            <w:tcW w:w="2143" w:type="pct"/>
          </w:tcPr>
          <w:p w:rsidR="002074D4" w:rsidRPr="00435CBD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2074D4" w:rsidRPr="008061C1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2074D4" w:rsidRPr="008061C1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8061C1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2074D4" w:rsidRPr="008061C1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2074D4" w:rsidRPr="000464CB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:rsidR="002074D4" w:rsidRPr="008061C1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27499A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27499A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665B6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4D4" w:rsidRPr="003334E8" w:rsidTr="002C7511">
        <w:trPr>
          <w:trHeight w:val="371"/>
        </w:trPr>
        <w:tc>
          <w:tcPr>
            <w:tcW w:w="2143" w:type="pct"/>
          </w:tcPr>
          <w:p w:rsidR="002074D4" w:rsidRPr="003334E8" w:rsidRDefault="002074D4" w:rsidP="002074D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:rsidR="002074D4" w:rsidRPr="004665B6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:rsidR="002074D4" w:rsidRPr="004665B6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:rsidR="002074D4" w:rsidRPr="003334E8" w:rsidRDefault="002074D4" w:rsidP="002074D4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11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Pr="004D11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9D2047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624D65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6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9D2047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9D2047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5975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20" w:type="pct"/>
          </w:tcPr>
          <w:p w:rsidR="002074D4" w:rsidRPr="007676F3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7676F3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624D65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6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24115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59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76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F13E8E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:rsidR="002074D4" w:rsidRPr="00C5058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67679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6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F13E8E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2074D4" w:rsidRPr="003334E8" w:rsidTr="003B6165">
        <w:trPr>
          <w:trHeight w:val="167"/>
        </w:trPr>
        <w:tc>
          <w:tcPr>
            <w:tcW w:w="2143" w:type="pct"/>
          </w:tcPr>
          <w:p w:rsidR="002074D4" w:rsidRPr="00F21AB7" w:rsidRDefault="002074D4" w:rsidP="002074D4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 w:rsidRPr="00C50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</w:tr>
      <w:tr w:rsidR="002074D4" w:rsidRPr="008C29D1" w:rsidTr="003B6165">
        <w:tc>
          <w:tcPr>
            <w:tcW w:w="2143" w:type="pct"/>
          </w:tcPr>
          <w:p w:rsidR="002074D4" w:rsidRPr="008C29D1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C5058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Pr="00C5058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  <w:r w:rsidRPr="004D115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Pr="0067679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144" w:type="pct"/>
          </w:tcPr>
          <w:p w:rsidR="002074D4" w:rsidRPr="0067679F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Pr="00676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44" w:type="pct"/>
          </w:tcPr>
          <w:p w:rsidR="002074D4" w:rsidRPr="0067679F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D1159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4D11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67679F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676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67679F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67679F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67679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C5058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D115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142" w:type="pct"/>
          </w:tcPr>
          <w:p w:rsidR="002074D4" w:rsidRPr="00A674E3" w:rsidRDefault="002074D4" w:rsidP="002074D4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2074D4" w:rsidRPr="00A674E3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4D7DBC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074D4" w:rsidRPr="004D1159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42" w:type="pct"/>
          </w:tcPr>
          <w:p w:rsidR="002074D4" w:rsidRPr="004D7DBC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44" w:type="pct"/>
          </w:tcPr>
          <w:p w:rsidR="002074D4" w:rsidRPr="004D7DBC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4D7DBC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2074D4" w:rsidRPr="00113C64" w:rsidTr="003B6165">
        <w:tc>
          <w:tcPr>
            <w:tcW w:w="2143" w:type="pct"/>
          </w:tcPr>
          <w:p w:rsidR="002074D4" w:rsidRPr="00113C64" w:rsidRDefault="002074D4" w:rsidP="002074D4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:rsidR="002074D4" w:rsidRPr="00113C64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074D4" w:rsidRPr="00113C64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</w:tcPr>
          <w:p w:rsidR="002074D4" w:rsidRPr="00113C64" w:rsidRDefault="002074D4" w:rsidP="002074D4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074D4" w:rsidRPr="00113C64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:rsidR="002074D4" w:rsidRPr="00113C64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2074D4" w:rsidRPr="00113C64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2074D4" w:rsidRPr="00113C64" w:rsidRDefault="002074D4" w:rsidP="002074D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R="002074D4" w:rsidRPr="003334E8" w:rsidTr="003B6165">
        <w:tc>
          <w:tcPr>
            <w:tcW w:w="2143" w:type="pct"/>
          </w:tcPr>
          <w:p w:rsidR="002074D4" w:rsidRPr="003334E8" w:rsidRDefault="002074D4" w:rsidP="002074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074D4" w:rsidRPr="003334E8" w:rsidRDefault="002074D4" w:rsidP="002074D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42" w:type="pct"/>
          </w:tcPr>
          <w:p w:rsidR="002074D4" w:rsidRPr="003334E8" w:rsidRDefault="002074D4" w:rsidP="002074D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074D4" w:rsidRPr="003334E8" w:rsidRDefault="002074D4" w:rsidP="002074D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074D4" w:rsidRPr="003334E8" w:rsidRDefault="002074D4" w:rsidP="002074D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3334E8" w:rsidTr="002C7511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:rsidR="002C7511" w:rsidRPr="004665B6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:rsidR="002C7511" w:rsidRPr="004665B6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2C7511" w:rsidRPr="003334E8" w:rsidRDefault="002C7511" w:rsidP="002C751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C7511" w:rsidRPr="003334E8" w:rsidTr="002C7511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:rsidR="002C7511" w:rsidRPr="003334E8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C7511" w:rsidRPr="003334E8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3334E8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505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3334E8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D42F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3334E8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D3B3A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2C7511" w:rsidRPr="002762F3" w:rsidTr="003B6165">
        <w:tc>
          <w:tcPr>
            <w:tcW w:w="2143" w:type="pct"/>
            <w:shd w:val="clear" w:color="auto" w:fill="FFFFFF"/>
          </w:tcPr>
          <w:p w:rsidR="002C7511" w:rsidRPr="002762F3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56FE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:rsidR="002C7511" w:rsidRPr="002762F3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2762F3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142" w:type="pct"/>
          </w:tcPr>
          <w:p w:rsidR="002C7511" w:rsidRPr="00F738D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F738DF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2C7511" w:rsidRPr="00F738D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003A1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3334E8" w:rsidRDefault="002C7511" w:rsidP="002C751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3334E8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3334E8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3334E8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C7511" w:rsidRPr="00AE06C6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123A0A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AE06C6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A40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123A0A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2C7511" w:rsidRPr="003334E8" w:rsidTr="003B6165">
        <w:tc>
          <w:tcPr>
            <w:tcW w:w="2143" w:type="pct"/>
            <w:shd w:val="clear" w:color="auto" w:fill="FFFFFF"/>
          </w:tcPr>
          <w:p w:rsidR="002C7511" w:rsidRPr="003334E8" w:rsidRDefault="002C7511" w:rsidP="002C751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  <w:r w:rsidRPr="008A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C7511" w:rsidRPr="00AE06C6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42" w:type="pct"/>
          </w:tcPr>
          <w:p w:rsidR="002C7511" w:rsidRPr="008061C1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2C7511" w:rsidRPr="00624D65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</w:t>
            </w:r>
            <w:r w:rsidRPr="008A4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144" w:type="pct"/>
          </w:tcPr>
          <w:p w:rsidR="002C7511" w:rsidRPr="003334E8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2C7511" w:rsidRPr="00123A0A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Pr="00123A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2C7511" w:rsidRPr="00113C64" w:rsidTr="003B6165">
        <w:trPr>
          <w:trHeight w:val="314"/>
        </w:trPr>
        <w:tc>
          <w:tcPr>
            <w:tcW w:w="2143" w:type="pct"/>
          </w:tcPr>
          <w:p w:rsidR="002C7511" w:rsidRPr="00113C64" w:rsidRDefault="002C7511" w:rsidP="002C751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2C7511" w:rsidRPr="00113C64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C7511" w:rsidRPr="00113C64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2C7511" w:rsidRPr="00113C64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C7511" w:rsidRPr="00113C64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:rsidR="002C7511" w:rsidRPr="00113C64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2C7511" w:rsidRPr="00113C64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2C7511" w:rsidRPr="00113C64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C7511" w:rsidRPr="005B4E9A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5058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4D1159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11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:rsidR="002C7511" w:rsidRPr="005B5A24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4D1159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11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27499A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4D7DBC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4D7DBC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4D7DBC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8F31B9" w:rsidTr="003B6165">
        <w:trPr>
          <w:trHeight w:val="253"/>
        </w:trPr>
        <w:tc>
          <w:tcPr>
            <w:tcW w:w="2143" w:type="pct"/>
          </w:tcPr>
          <w:p w:rsidR="002C7511" w:rsidRPr="008F31B9" w:rsidRDefault="002C7511" w:rsidP="002C7511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8F31B9" w:rsidTr="003B6165">
        <w:tc>
          <w:tcPr>
            <w:tcW w:w="2143" w:type="pct"/>
          </w:tcPr>
          <w:p w:rsidR="002C7511" w:rsidRPr="008F31B9" w:rsidRDefault="002C7511" w:rsidP="002C7511">
            <w:pPr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7511" w:rsidRPr="003334E8" w:rsidTr="003B6165">
        <w:tc>
          <w:tcPr>
            <w:tcW w:w="2143" w:type="pct"/>
          </w:tcPr>
          <w:p w:rsidR="002C7511" w:rsidRPr="004D7DBC" w:rsidRDefault="002C7511" w:rsidP="002C7511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5058F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42" w:type="pct"/>
          </w:tcPr>
          <w:p w:rsidR="002C7511" w:rsidRPr="00C5058F" w:rsidRDefault="002C7511" w:rsidP="002C751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2C7511" w:rsidRPr="00C5058F" w:rsidRDefault="002C7511" w:rsidP="002C751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C7511" w:rsidRPr="00C5058F" w:rsidRDefault="002C7511" w:rsidP="002C7511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:rsidR="002C7511" w:rsidRPr="00C5058F" w:rsidRDefault="002C7511" w:rsidP="002C7511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505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21AB7" w:rsidRDefault="005B5A24" w:rsidP="008C29D1">
      <w:pPr>
        <w:pStyle w:val="BodyText2"/>
        <w:tabs>
          <w:tab w:val="left" w:pos="540"/>
        </w:tabs>
        <w:spacing w:before="240"/>
        <w:ind w:right="18"/>
      </w:pPr>
      <w:r>
        <w:rPr>
          <w:cs/>
        </w:rPr>
        <w:tab/>
      </w:r>
    </w:p>
    <w:p w:rsidR="00B67D8D" w:rsidRDefault="00F21AB7" w:rsidP="008C29D1">
      <w:pPr>
        <w:pStyle w:val="BodyText2"/>
        <w:tabs>
          <w:tab w:val="left" w:pos="540"/>
        </w:tabs>
        <w:spacing w:before="240"/>
        <w:ind w:right="18"/>
      </w:pPr>
      <w:r>
        <w:rPr>
          <w:cs/>
        </w:rPr>
        <w:lastRenderedPageBreak/>
        <w:tab/>
      </w:r>
      <w:r w:rsidR="00B67D8D" w:rsidRPr="003334E8">
        <w:rPr>
          <w:cs/>
        </w:rPr>
        <w:t>ยอดคงเหลือกับ</w:t>
      </w:r>
      <w:r w:rsidR="00922D88">
        <w:rPr>
          <w:rFonts w:hint="cs"/>
          <w:cs/>
        </w:rPr>
        <w:t>บุคคลหรือ</w:t>
      </w:r>
      <w:r w:rsidR="00B67D8D" w:rsidRPr="003334E8">
        <w:rPr>
          <w:cs/>
        </w:rPr>
        <w:t xml:space="preserve">กิจการที่เกี่ยวข้องกัน ณ </w:t>
      </w:r>
      <w:r w:rsidR="00E64E02" w:rsidRPr="003334E8">
        <w:rPr>
          <w:cs/>
        </w:rPr>
        <w:t>วันที่</w:t>
      </w:r>
      <w:r w:rsidR="00E64E02" w:rsidRPr="003334E8">
        <w:t xml:space="preserve"> </w:t>
      </w:r>
      <w:r w:rsidR="004665B6" w:rsidRPr="004665B6">
        <w:rPr>
          <w:lang w:val="en-US"/>
        </w:rPr>
        <w:t>30</w:t>
      </w:r>
      <w:r w:rsidR="00E64E02">
        <w:rPr>
          <w:lang w:val="en-US"/>
        </w:rPr>
        <w:t xml:space="preserve"> </w:t>
      </w:r>
      <w:r w:rsidR="00E64E02">
        <w:rPr>
          <w:rFonts w:hint="cs"/>
          <w:cs/>
          <w:lang w:val="en-US"/>
        </w:rPr>
        <w:t>มิถุนายน</w:t>
      </w:r>
      <w:r w:rsidR="00E64E02" w:rsidRPr="003334E8">
        <w:rPr>
          <w:cs/>
        </w:rPr>
        <w:t xml:space="preserve"> </w:t>
      </w:r>
      <w:r w:rsidR="004665B6" w:rsidRPr="004665B6">
        <w:rPr>
          <w:lang w:val="en-US"/>
        </w:rPr>
        <w:t>2562</w:t>
      </w:r>
      <w:r w:rsidR="00E64E02">
        <w:t xml:space="preserve"> </w:t>
      </w:r>
      <w:r w:rsidR="00F51EBA" w:rsidRPr="003334E8">
        <w:rPr>
          <w:cs/>
        </w:rPr>
        <w:t>และ</w:t>
      </w:r>
      <w:r w:rsidR="00F51EBA" w:rsidRPr="003334E8">
        <w:t xml:space="preserve"> </w:t>
      </w:r>
      <w:r w:rsidR="004665B6" w:rsidRPr="004665B6">
        <w:rPr>
          <w:lang w:val="en-US"/>
        </w:rPr>
        <w:t>31</w:t>
      </w:r>
      <w:r w:rsidR="00F51EBA" w:rsidRPr="003334E8">
        <w:t xml:space="preserve"> </w:t>
      </w:r>
      <w:r w:rsidR="00F51EBA" w:rsidRPr="003334E8">
        <w:rPr>
          <w:cs/>
        </w:rPr>
        <w:t xml:space="preserve">ธันวาคม </w:t>
      </w:r>
      <w:r w:rsidR="004665B6" w:rsidRPr="004665B6">
        <w:rPr>
          <w:lang w:val="en-US"/>
        </w:rPr>
        <w:t>2561</w:t>
      </w:r>
      <w:r w:rsidR="00CF709A">
        <w:t xml:space="preserve"> </w:t>
      </w:r>
      <w:r w:rsidR="00B67D8D" w:rsidRPr="003334E8">
        <w:rPr>
          <w:cs/>
        </w:rPr>
        <w:t>มีดังนี้</w:t>
      </w:r>
    </w:p>
    <w:p w:rsidR="00A56FEF" w:rsidRPr="00113C64" w:rsidRDefault="00A56FEF" w:rsidP="00F8469A">
      <w:pPr>
        <w:pStyle w:val="BodyText2"/>
        <w:tabs>
          <w:tab w:val="left" w:pos="540"/>
        </w:tabs>
        <w:ind w:right="18"/>
        <w:rPr>
          <w:sz w:val="20"/>
          <w:szCs w:val="20"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7"/>
        <w:gridCol w:w="819"/>
        <w:gridCol w:w="273"/>
        <w:gridCol w:w="651"/>
        <w:gridCol w:w="187"/>
        <w:gridCol w:w="271"/>
        <w:gridCol w:w="668"/>
        <w:gridCol w:w="9"/>
        <w:gridCol w:w="261"/>
        <w:gridCol w:w="9"/>
        <w:gridCol w:w="44"/>
        <w:gridCol w:w="271"/>
        <w:gridCol w:w="865"/>
        <w:gridCol w:w="15"/>
        <w:gridCol w:w="114"/>
        <w:gridCol w:w="134"/>
        <w:gridCol w:w="28"/>
        <w:gridCol w:w="89"/>
        <w:gridCol w:w="25"/>
        <w:gridCol w:w="984"/>
        <w:gridCol w:w="53"/>
        <w:gridCol w:w="242"/>
        <w:gridCol w:w="21"/>
        <w:gridCol w:w="1083"/>
      </w:tblGrid>
      <w:tr w:rsidR="000549AA" w:rsidRPr="00290CDC" w:rsidTr="00B1171C">
        <w:tc>
          <w:tcPr>
            <w:tcW w:w="2161" w:type="pct"/>
            <w:gridSpan w:val="4"/>
          </w:tcPr>
          <w:p w:rsidR="000549AA" w:rsidRPr="004D7DBC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OLE_LINK7"/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6" w:type="pct"/>
            <w:gridSpan w:val="9"/>
          </w:tcPr>
          <w:p w:rsidR="000549AA" w:rsidRPr="004D7DB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gridSpan w:val="3"/>
          </w:tcPr>
          <w:p w:rsidR="000549AA" w:rsidRPr="00290CD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pct"/>
            <w:gridSpan w:val="8"/>
          </w:tcPr>
          <w:p w:rsidR="000549AA" w:rsidRPr="00290CDC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6A" w:rsidRPr="00290CDC" w:rsidTr="00B1171C">
        <w:tc>
          <w:tcPr>
            <w:tcW w:w="2161" w:type="pct"/>
            <w:gridSpan w:val="4"/>
          </w:tcPr>
          <w:p w:rsidR="00ED1460" w:rsidRPr="004D7DBC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4"/>
          </w:tcPr>
          <w:p w:rsidR="00ED1460" w:rsidRPr="004D7DB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3" w:type="pct"/>
            <w:gridSpan w:val="2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ED1460" w:rsidRPr="00290CD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:rsidR="00ED1460" w:rsidRPr="00290CD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1D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ED1460" w:rsidRPr="00290CDC" w:rsidRDefault="004665B6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:rsidTr="00B1171C">
        <w:tc>
          <w:tcPr>
            <w:tcW w:w="2161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4"/>
          </w:tcPr>
          <w:p w:rsidR="00290CDC" w:rsidRPr="004D7DB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  <w:gridSpan w:val="2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290CDC" w:rsidRPr="00290CD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ED1460" w:rsidRPr="00290CDC" w:rsidTr="008F31B9">
        <w:trPr>
          <w:trHeight w:val="170"/>
        </w:trPr>
        <w:tc>
          <w:tcPr>
            <w:tcW w:w="2161" w:type="pct"/>
            <w:gridSpan w:val="4"/>
          </w:tcPr>
          <w:p w:rsidR="00ED1460" w:rsidRPr="00290CDC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20"/>
          </w:tcPr>
          <w:p w:rsidR="00ED1460" w:rsidRPr="00290CDC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1C" w:rsidRPr="00290CDC" w:rsidTr="008148EA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B1171C" w:rsidP="00B1171C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B1171C" w:rsidRPr="00290CDC" w:rsidRDefault="00B1171C" w:rsidP="00B1171C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="00B1171C" w:rsidRPr="00B1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28" w:type="pct"/>
          </w:tcPr>
          <w:p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B1171C" w:rsidRPr="00290CDC" w:rsidTr="008148EA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B1171C" w:rsidRPr="00B1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43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31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  <w:r w:rsidR="00B1171C" w:rsidRPr="00B1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28" w:type="pct"/>
          </w:tcPr>
          <w:p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B1171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B1171C" w:rsidRPr="00290CDC" w:rsidTr="00014657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43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bottom w:val="single" w:sz="4" w:space="0" w:color="auto"/>
            </w:tcBorders>
          </w:tcPr>
          <w:p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1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28" w:type="pct"/>
          </w:tcPr>
          <w:p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:rsidR="00B1171C" w:rsidRPr="00290CD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B1171C" w:rsidRPr="00290CDC" w:rsidTr="00014657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143" w:type="pct"/>
            <w:gridSpan w:val="2"/>
          </w:tcPr>
          <w:p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1" w:type="pct"/>
            <w:gridSpan w:val="2"/>
          </w:tcPr>
          <w:p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28" w:type="pct"/>
          </w:tcPr>
          <w:p w:rsidR="00B1171C" w:rsidRPr="00B1171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B1171C" w:rsidRPr="00290CDC" w:rsidTr="00014657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B1171C" w:rsidP="00B1171C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7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bottom w:val="single" w:sz="4" w:space="0" w:color="auto"/>
            </w:tcBorders>
          </w:tcPr>
          <w:p w:rsidR="00B1171C" w:rsidRPr="00290CDC" w:rsidRDefault="00B1171C" w:rsidP="00B1171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B1171C" w:rsidRPr="00290CD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B1171C" w:rsidP="005F564E">
            <w:pPr>
              <w:pStyle w:val="BodyText"/>
              <w:spacing w:after="0"/>
              <w:ind w:left="-108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11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B1171C" w:rsidRPr="00290CD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:rsidR="00B1171C" w:rsidRPr="00290CDC" w:rsidRDefault="00B1171C" w:rsidP="00792D86">
            <w:pPr>
              <w:pStyle w:val="BodyText"/>
              <w:tabs>
                <w:tab w:val="decimal" w:pos="1244"/>
              </w:tabs>
              <w:spacing w:after="0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171C" w:rsidRPr="00290CDC" w:rsidTr="00014657">
        <w:tc>
          <w:tcPr>
            <w:tcW w:w="2161" w:type="pct"/>
            <w:gridSpan w:val="4"/>
          </w:tcPr>
          <w:p w:rsidR="00B1171C" w:rsidRPr="00290CDC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143" w:type="pct"/>
            <w:gridSpan w:val="2"/>
          </w:tcPr>
          <w:p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1" w:type="pct"/>
            <w:gridSpan w:val="2"/>
          </w:tcPr>
          <w:p w:rsidR="00B1171C" w:rsidRPr="00B1171C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1171C" w:rsidRPr="00B1171C" w:rsidRDefault="004665B6" w:rsidP="00B1171C">
            <w:pPr>
              <w:pStyle w:val="BodyText"/>
              <w:tabs>
                <w:tab w:val="decimal" w:pos="96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128" w:type="pct"/>
          </w:tcPr>
          <w:p w:rsidR="00B1171C" w:rsidRPr="00B1171C" w:rsidRDefault="00B1171C" w:rsidP="00B1171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171C" w:rsidRPr="00B1171C" w:rsidRDefault="004665B6" w:rsidP="00B1171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B1171C" w:rsidRPr="00B11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B1171C" w:rsidRPr="00113C64" w:rsidTr="00014657">
        <w:tc>
          <w:tcPr>
            <w:tcW w:w="2161" w:type="pct"/>
            <w:gridSpan w:val="4"/>
          </w:tcPr>
          <w:p w:rsidR="00B1171C" w:rsidRPr="00113C64" w:rsidRDefault="00B1171C" w:rsidP="00B1171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0" w:type="pct"/>
            <w:gridSpan w:val="4"/>
            <w:tcBorders>
              <w:top w:val="double" w:sz="4" w:space="0" w:color="auto"/>
            </w:tcBorders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gridSpan w:val="2"/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4"/>
            <w:tcBorders>
              <w:top w:val="double" w:sz="4" w:space="0" w:color="auto"/>
            </w:tcBorders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" w:type="pct"/>
            <w:gridSpan w:val="2"/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3" w:type="pct"/>
            <w:gridSpan w:val="5"/>
            <w:tcBorders>
              <w:top w:val="double" w:sz="4" w:space="0" w:color="auto"/>
            </w:tcBorders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gridSpan w:val="2"/>
          </w:tcPr>
          <w:p w:rsidR="00B1171C" w:rsidRPr="00113C64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1171C" w:rsidRPr="00CF709A" w:rsidTr="00B1171C">
        <w:tc>
          <w:tcPr>
            <w:tcW w:w="2161" w:type="pct"/>
            <w:gridSpan w:val="4"/>
          </w:tcPr>
          <w:p w:rsidR="00B1171C" w:rsidRPr="00CF709A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4"/>
          </w:tcPr>
          <w:p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  <w:gridSpan w:val="2"/>
          </w:tcPr>
          <w:p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5"/>
          </w:tcPr>
          <w:p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71C" w:rsidRPr="00CF709A" w:rsidRDefault="004665B6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B1171C" w:rsidRPr="00CF709A" w:rsidTr="008F31B9">
        <w:tc>
          <w:tcPr>
            <w:tcW w:w="2161" w:type="pct"/>
            <w:gridSpan w:val="4"/>
          </w:tcPr>
          <w:p w:rsidR="00B1171C" w:rsidRPr="00CF709A" w:rsidRDefault="00B1171C" w:rsidP="00B1171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20"/>
          </w:tcPr>
          <w:p w:rsidR="00B1171C" w:rsidRPr="00CF709A" w:rsidRDefault="00B1171C" w:rsidP="00B1171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71C" w:rsidRPr="003334E8" w:rsidTr="00B1171C">
        <w:trPr>
          <w:trHeight w:val="269"/>
        </w:trPr>
        <w:tc>
          <w:tcPr>
            <w:tcW w:w="2161" w:type="pct"/>
            <w:gridSpan w:val="4"/>
          </w:tcPr>
          <w:p w:rsidR="00B1171C" w:rsidRPr="003334E8" w:rsidRDefault="00B1171C" w:rsidP="00B1171C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6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00" w:type="pct"/>
            <w:gridSpan w:val="4"/>
          </w:tcPr>
          <w:p w:rsidR="00B1171C" w:rsidRPr="00247F50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:rsidR="00B1171C" w:rsidRPr="003334E8" w:rsidRDefault="00B1171C" w:rsidP="00B1171C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B1171C" w:rsidRPr="00247F50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B1171C" w:rsidRPr="003334E8" w:rsidRDefault="00B1171C" w:rsidP="00B1171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B1171C" w:rsidRPr="003334E8" w:rsidRDefault="00B1171C" w:rsidP="00B1171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629" w:rsidRPr="00B1648D" w:rsidTr="00C93629">
        <w:trPr>
          <w:trHeight w:val="335"/>
        </w:trPr>
        <w:tc>
          <w:tcPr>
            <w:tcW w:w="2161" w:type="pct"/>
            <w:gridSpan w:val="4"/>
          </w:tcPr>
          <w:p w:rsidR="00C93629" w:rsidRPr="00945DAE" w:rsidRDefault="00C93629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00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93629" w:rsidRPr="00B1648D" w:rsidTr="00C93629">
        <w:trPr>
          <w:trHeight w:val="359"/>
        </w:trPr>
        <w:tc>
          <w:tcPr>
            <w:tcW w:w="2161" w:type="pct"/>
            <w:gridSpan w:val="4"/>
          </w:tcPr>
          <w:p w:rsidR="00C93629" w:rsidRPr="00945DAE" w:rsidRDefault="00C93629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00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  <w:vAlign w:val="bottom"/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C93629" w:rsidRPr="00C93629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93629" w:rsidRPr="00B1648D" w:rsidTr="00B1171C">
        <w:trPr>
          <w:trHeight w:val="359"/>
        </w:trPr>
        <w:tc>
          <w:tcPr>
            <w:tcW w:w="2161" w:type="pct"/>
            <w:gridSpan w:val="4"/>
          </w:tcPr>
          <w:p w:rsidR="00C93629" w:rsidRDefault="00C93629" w:rsidP="00C936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4"/>
            <w:vAlign w:val="bottom"/>
          </w:tcPr>
          <w:p w:rsidR="00C93629" w:rsidRPr="00B1648D" w:rsidRDefault="00C93629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4"/>
            <w:vAlign w:val="bottom"/>
          </w:tcPr>
          <w:p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</w:tcPr>
          <w:p w:rsidR="00C93629" w:rsidRPr="00B1648D" w:rsidRDefault="00C93629" w:rsidP="00C9362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C93629" w:rsidRPr="00B1648D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B1648D" w:rsidRDefault="00C93629" w:rsidP="00C9362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3629" w:rsidRPr="00290CDC" w:rsidTr="00B1171C">
        <w:tc>
          <w:tcPr>
            <w:tcW w:w="2161" w:type="pct"/>
            <w:gridSpan w:val="4"/>
            <w:vAlign w:val="center"/>
          </w:tcPr>
          <w:p w:rsidR="00C93629" w:rsidRPr="004D7DBC" w:rsidRDefault="00C93629" w:rsidP="00C9362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4" w:type="pct"/>
            <w:gridSpan w:val="10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pct"/>
            <w:gridSpan w:val="7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629" w:rsidRPr="00290CDC" w:rsidTr="00B1171C">
        <w:tc>
          <w:tcPr>
            <w:tcW w:w="2161" w:type="pct"/>
            <w:gridSpan w:val="4"/>
            <w:vAlign w:val="center"/>
          </w:tcPr>
          <w:p w:rsidR="00C93629" w:rsidRPr="004D7DBC" w:rsidRDefault="00C93629" w:rsidP="00C93629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5" w:type="pct"/>
            <w:gridSpan w:val="3"/>
          </w:tcPr>
          <w:p w:rsidR="00C93629" w:rsidRPr="00CF709A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936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C93629" w:rsidRPr="00CF709A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936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3629" w:rsidRPr="00290CDC" w:rsidTr="00B1171C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4D7DB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C93629" w:rsidRPr="00290CDC" w:rsidTr="008F31B9">
        <w:trPr>
          <w:trHeight w:val="236"/>
        </w:trPr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20"/>
          </w:tcPr>
          <w:p w:rsidR="00C93629" w:rsidRPr="004D7DBC" w:rsidRDefault="00C93629" w:rsidP="00C93629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629" w:rsidRPr="00290CDC" w:rsidTr="008148EA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C93629" w:rsidP="00C93629">
            <w:pPr>
              <w:pStyle w:val="BodyText"/>
              <w:tabs>
                <w:tab w:val="decimal" w:pos="59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40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C93629" w:rsidRPr="004D7DBC" w:rsidRDefault="00C93629" w:rsidP="00C93629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C93629" w:rsidRPr="00F84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C93629" w:rsidRPr="00290CDC" w:rsidTr="008148EA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C93629" w:rsidRPr="00F840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93629" w:rsidRPr="00F84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4D7DB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C93629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C93629" w:rsidRPr="00290CDC" w:rsidTr="00014657">
        <w:tc>
          <w:tcPr>
            <w:tcW w:w="2161" w:type="pct"/>
            <w:gridSpan w:val="4"/>
          </w:tcPr>
          <w:p w:rsidR="00C93629" w:rsidRPr="004D7DBC" w:rsidRDefault="00FF52DD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2DD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C93629" w:rsidRPr="004D7DBC" w:rsidRDefault="00C93629" w:rsidP="00C93629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C93629" w:rsidRPr="004D7DBC" w:rsidRDefault="00C93629" w:rsidP="00C93629">
            <w:pPr>
              <w:pStyle w:val="BodyText"/>
              <w:tabs>
                <w:tab w:val="decimal" w:pos="58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629" w:rsidRPr="00290CDC" w:rsidTr="00014657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</w:p>
        </w:tc>
        <w:tc>
          <w:tcPr>
            <w:tcW w:w="143" w:type="pct"/>
            <w:gridSpan w:val="2"/>
          </w:tcPr>
          <w:p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single" w:sz="4" w:space="0" w:color="auto"/>
            </w:tcBorders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46" w:type="pct"/>
            <w:gridSpan w:val="3"/>
          </w:tcPr>
          <w:p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28" w:type="pct"/>
          </w:tcPr>
          <w:p w:rsidR="00C93629" w:rsidRPr="00F84061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C93629" w:rsidRPr="00290CDC" w:rsidTr="00014657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C93629" w:rsidP="005F564E">
            <w:pPr>
              <w:pStyle w:val="BodyText"/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F840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:rsidR="00C93629" w:rsidRPr="004D7DB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5"/>
            <w:tcBorders>
              <w:bottom w:val="single" w:sz="4" w:space="0" w:color="auto"/>
            </w:tcBorders>
          </w:tcPr>
          <w:p w:rsidR="00C93629" w:rsidRPr="004D7DBC" w:rsidRDefault="00C93629" w:rsidP="005F564E">
            <w:pPr>
              <w:pStyle w:val="BodyText"/>
              <w:tabs>
                <w:tab w:val="decimal" w:pos="1244"/>
              </w:tabs>
              <w:spacing w:after="0"/>
              <w:ind w:left="-108" w:right="-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3"/>
          </w:tcPr>
          <w:p w:rsidR="00C93629" w:rsidRPr="004D7DB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C93629" w:rsidP="005F564E">
            <w:pPr>
              <w:pStyle w:val="BodyText"/>
              <w:spacing w:after="0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84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</w:tcPr>
          <w:p w:rsidR="00C93629" w:rsidRPr="004D7DBC" w:rsidRDefault="00C93629" w:rsidP="00C93629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:rsidR="00C93629" w:rsidRPr="004D7DBC" w:rsidRDefault="00C93629" w:rsidP="005F564E">
            <w:pPr>
              <w:pStyle w:val="BodyText"/>
              <w:tabs>
                <w:tab w:val="decimal" w:pos="1244"/>
              </w:tabs>
              <w:spacing w:after="0"/>
              <w:ind w:left="-108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3629" w:rsidRPr="00290CDC" w:rsidTr="00014657">
        <w:tc>
          <w:tcPr>
            <w:tcW w:w="2161" w:type="pct"/>
            <w:gridSpan w:val="4"/>
          </w:tcPr>
          <w:p w:rsidR="00C93629" w:rsidRPr="004D7DBC" w:rsidRDefault="00C93629" w:rsidP="00C9362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88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143" w:type="pct"/>
            <w:gridSpan w:val="2"/>
          </w:tcPr>
          <w:p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146" w:type="pct"/>
            <w:gridSpan w:val="3"/>
          </w:tcPr>
          <w:p w:rsidR="00C93629" w:rsidRPr="00F84061" w:rsidRDefault="00C93629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128" w:type="pct"/>
          </w:tcPr>
          <w:p w:rsidR="00C93629" w:rsidRPr="00F84061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3629" w:rsidRPr="00F84061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C93629" w:rsidRPr="00F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</w:tr>
      <w:tr w:rsidR="00C93629" w:rsidRPr="00864A7F" w:rsidTr="00014657">
        <w:tc>
          <w:tcPr>
            <w:tcW w:w="2161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  <w:tcBorders>
              <w:top w:val="double" w:sz="4" w:space="0" w:color="auto"/>
            </w:tcBorders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  <w:gridSpan w:val="5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  <w:gridSpan w:val="4"/>
            <w:tcBorders>
              <w:top w:val="double" w:sz="4" w:space="0" w:color="auto"/>
            </w:tcBorders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3629" w:rsidRPr="00864A7F" w:rsidTr="00B1171C">
        <w:tc>
          <w:tcPr>
            <w:tcW w:w="2161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  <w:gridSpan w:val="5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3629" w:rsidRPr="00864A7F" w:rsidTr="00B1171C">
        <w:tc>
          <w:tcPr>
            <w:tcW w:w="2161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  <w:gridSpan w:val="5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93629" w:rsidRPr="00864A7F" w:rsidTr="00B1171C">
        <w:tc>
          <w:tcPr>
            <w:tcW w:w="2161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6" w:type="pct"/>
            <w:gridSpan w:val="5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gridSpan w:val="3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  <w:gridSpan w:val="4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" w:type="pct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gridSpan w:val="2"/>
          </w:tcPr>
          <w:p w:rsidR="00C93629" w:rsidRPr="00864A7F" w:rsidRDefault="00C93629" w:rsidP="00C93629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5CA2" w:rsidRPr="00864A7F" w:rsidTr="007B5CA2">
        <w:tc>
          <w:tcPr>
            <w:tcW w:w="2161" w:type="pct"/>
            <w:gridSpan w:val="4"/>
            <w:vAlign w:val="center"/>
          </w:tcPr>
          <w:p w:rsidR="007B5CA2" w:rsidRPr="004D7DBC" w:rsidRDefault="007B5CA2" w:rsidP="007B5CA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4" w:type="pct"/>
            <w:gridSpan w:val="10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gridSpan w:val="3"/>
            <w:vAlign w:val="center"/>
          </w:tcPr>
          <w:p w:rsidR="007B5CA2" w:rsidRPr="004D7DBC" w:rsidRDefault="007B5CA2" w:rsidP="007B5CA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7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A2" w:rsidRPr="00864A7F" w:rsidTr="00B1171C">
        <w:tc>
          <w:tcPr>
            <w:tcW w:w="2161" w:type="pct"/>
            <w:gridSpan w:val="4"/>
          </w:tcPr>
          <w:p w:rsidR="007B5CA2" w:rsidRPr="00864A7F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</w:tcPr>
          <w:p w:rsidR="007B5CA2" w:rsidRPr="00CF709A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7B5CA2" w:rsidRPr="00CF709A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5CA2" w:rsidRPr="00864A7F" w:rsidTr="00B1171C">
        <w:tc>
          <w:tcPr>
            <w:tcW w:w="2161" w:type="pct"/>
            <w:gridSpan w:val="4"/>
          </w:tcPr>
          <w:p w:rsidR="007B5CA2" w:rsidRPr="00864A7F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" w:type="pct"/>
            <w:gridSpan w:val="3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gridSpan w:val="2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gridSpan w:val="5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3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gridSpan w:val="4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gridSpan w:val="2"/>
          </w:tcPr>
          <w:p w:rsidR="007B5CA2" w:rsidRPr="00864A7F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864A7F" w:rsidTr="008F31B9">
        <w:trPr>
          <w:trHeight w:val="295"/>
        </w:trPr>
        <w:tc>
          <w:tcPr>
            <w:tcW w:w="2161" w:type="pct"/>
            <w:gridSpan w:val="4"/>
          </w:tcPr>
          <w:p w:rsidR="007B5CA2" w:rsidRPr="00864A7F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9" w:type="pct"/>
            <w:gridSpan w:val="20"/>
          </w:tcPr>
          <w:p w:rsidR="007B5CA2" w:rsidRPr="00864A7F" w:rsidRDefault="007B5CA2" w:rsidP="007B5CA2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64A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B5CA2" w:rsidRPr="00F04BF6" w:rsidTr="00B1171C">
        <w:tc>
          <w:tcPr>
            <w:tcW w:w="2161" w:type="pct"/>
            <w:gridSpan w:val="4"/>
          </w:tcPr>
          <w:p w:rsidR="007B5CA2" w:rsidRPr="004D7DBC" w:rsidRDefault="007B5CA2" w:rsidP="007B5CA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2D1C58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595" w:type="pct"/>
            <w:gridSpan w:val="3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5CA2" w:rsidRPr="00F04BF6" w:rsidTr="00B1171C">
        <w:tc>
          <w:tcPr>
            <w:tcW w:w="2161" w:type="pct"/>
            <w:gridSpan w:val="4"/>
          </w:tcPr>
          <w:p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5" w:type="pct"/>
            <w:gridSpan w:val="3"/>
            <w:tcBorders>
              <w:bottom w:val="double" w:sz="4" w:space="0" w:color="auto"/>
            </w:tcBorders>
          </w:tcPr>
          <w:p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bottom w:val="double" w:sz="4" w:space="0" w:color="auto"/>
            </w:tcBorders>
            <w:vAlign w:val="bottom"/>
          </w:tcPr>
          <w:p w:rsidR="007B5CA2" w:rsidRPr="00B1648D" w:rsidRDefault="007B5CA2" w:rsidP="007B5CA2">
            <w:pPr>
              <w:pStyle w:val="BodyText"/>
              <w:tabs>
                <w:tab w:val="decimal" w:pos="61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bottom w:val="double" w:sz="4" w:space="0" w:color="auto"/>
            </w:tcBorders>
          </w:tcPr>
          <w:p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:rsidR="007B5CA2" w:rsidRPr="00B1648D" w:rsidRDefault="007B5CA2" w:rsidP="007B5CA2">
            <w:pPr>
              <w:pStyle w:val="BodyText"/>
              <w:tabs>
                <w:tab w:val="decimal" w:pos="5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B5CA2" w:rsidRPr="00F04BF6" w:rsidTr="00B1171C">
        <w:tc>
          <w:tcPr>
            <w:tcW w:w="2161" w:type="pct"/>
            <w:gridSpan w:val="4"/>
          </w:tcPr>
          <w:p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5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B5CA2" w:rsidRPr="00B1648D" w:rsidRDefault="007B5CA2" w:rsidP="007B5CA2">
            <w:pPr>
              <w:pStyle w:val="BodyText"/>
              <w:tabs>
                <w:tab w:val="decimal" w:pos="61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7B5CA2" w:rsidRPr="00C93629" w:rsidRDefault="007B5CA2" w:rsidP="007B5CA2">
            <w:pPr>
              <w:pStyle w:val="BodyText"/>
              <w:tabs>
                <w:tab w:val="decimal" w:pos="597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B5CA2" w:rsidRPr="00B1648D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B5CA2" w:rsidRPr="00290CDC" w:rsidTr="00B1171C">
        <w:trPr>
          <w:trHeight w:val="441"/>
        </w:trPr>
        <w:tc>
          <w:tcPr>
            <w:tcW w:w="2161" w:type="pct"/>
            <w:gridSpan w:val="4"/>
          </w:tcPr>
          <w:p w:rsidR="007B5CA2" w:rsidRPr="004D7DBC" w:rsidRDefault="007B5CA2" w:rsidP="007B5CA2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5"/>
          </w:tcPr>
          <w:p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4"/>
          </w:tcPr>
          <w:p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7B5CA2" w:rsidRPr="004D7DBC" w:rsidRDefault="007B5CA2" w:rsidP="007B5CA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:rsidR="007B5CA2" w:rsidRPr="004D7DBC" w:rsidRDefault="007B5CA2" w:rsidP="007B5CA2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5CA2" w:rsidRPr="00290CDC" w:rsidTr="00B1171C">
        <w:tblPrEx>
          <w:tblCellMar>
            <w:left w:w="115" w:type="dxa"/>
            <w:right w:w="115" w:type="dxa"/>
          </w:tblCellMar>
        </w:tblPrEx>
        <w:trPr>
          <w:trHeight w:val="317"/>
        </w:trPr>
        <w:tc>
          <w:tcPr>
            <w:tcW w:w="1240" w:type="pct"/>
            <w:shd w:val="clear" w:color="auto" w:fill="auto"/>
          </w:tcPr>
          <w:p w:rsidR="007B5CA2" w:rsidRPr="004D7DBC" w:rsidRDefault="007B5CA2" w:rsidP="007B5CA2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020" w:type="pct"/>
            <w:gridSpan w:val="4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pct"/>
            <w:gridSpan w:val="9"/>
            <w:shd w:val="clear" w:color="auto" w:fill="auto"/>
            <w:vAlign w:val="bottom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3"/>
            <w:vAlign w:val="bottom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6"/>
            <w:vAlign w:val="bottom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A2" w:rsidRPr="00290CDC" w:rsidTr="00B1171C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0" w:type="pct"/>
            <w:gridSpan w:val="4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shd w:val="clear" w:color="auto" w:fill="auto"/>
            <w:vAlign w:val="center"/>
          </w:tcPr>
          <w:p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3" w:type="pct"/>
            <w:shd w:val="clear" w:color="auto" w:fill="auto"/>
          </w:tcPr>
          <w:p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vAlign w:val="center"/>
          </w:tcPr>
          <w:p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7" w:type="pct"/>
            <w:gridSpan w:val="3"/>
          </w:tcPr>
          <w:p w:rsidR="007B5CA2" w:rsidRPr="0067326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5CA2" w:rsidRPr="00290CDC" w:rsidTr="00B1171C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3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3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290CDC" w:rsidTr="008F31B9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7B5CA2" w:rsidRPr="004D7DBC" w:rsidRDefault="007B5CA2" w:rsidP="007B5CA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pct"/>
            <w:gridSpan w:val="4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C67" w:rsidRPr="00290CDC" w:rsidTr="008F31B9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8E1C67" w:rsidRPr="004D7DBC" w:rsidRDefault="008E1C67" w:rsidP="007B5CA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20" w:type="pct"/>
            <w:gridSpan w:val="4"/>
            <w:shd w:val="clear" w:color="auto" w:fill="auto"/>
          </w:tcPr>
          <w:p w:rsidR="008E1C67" w:rsidRPr="004D7DBC" w:rsidRDefault="008E1C67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8E1C67" w:rsidRPr="004D7DBC" w:rsidRDefault="008E1C67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:rsidR="008E1C67" w:rsidRPr="004D7DBC" w:rsidRDefault="008E1C67" w:rsidP="007B5CA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B5CA2" w:rsidRPr="00290CDC" w:rsidTr="008148EA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7B5CA2" w:rsidRPr="004D7DBC" w:rsidRDefault="007B5CA2" w:rsidP="007B5CA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B5CA2" w:rsidRPr="00D57E99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7E9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7E9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7E9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B5CA2" w:rsidRPr="00D57E99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5CA2" w:rsidRPr="008148EA" w:rsidRDefault="007B5CA2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vAlign w:val="bottom"/>
          </w:tcPr>
          <w:p w:rsidR="007B5CA2" w:rsidRPr="004D7DBC" w:rsidRDefault="007B5CA2" w:rsidP="007B5CA2">
            <w:pPr>
              <w:pStyle w:val="BodyText"/>
              <w:tabs>
                <w:tab w:val="decimal" w:pos="4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1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  <w:r w:rsidRPr="0081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167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  <w:tr w:rsidR="007B5CA2" w:rsidRPr="00290CDC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7B5CA2" w:rsidRPr="004D7DBC" w:rsidRDefault="007B5CA2" w:rsidP="007B5CA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B5CA2" w:rsidRPr="00D57E99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7E9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7E9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7B5CA2" w:rsidRPr="00D57E99" w:rsidRDefault="007B5CA2" w:rsidP="007B5CA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761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814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vAlign w:val="center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47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  <w:vAlign w:val="bottom"/>
          </w:tcPr>
          <w:p w:rsidR="007B5CA2" w:rsidRPr="004D7DBC" w:rsidRDefault="007B5CA2" w:rsidP="007B5CA2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CA2" w:rsidRPr="004D7DBC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5CA2" w:rsidRPr="00290CDC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</w:tcPr>
          <w:p w:rsidR="007B5CA2" w:rsidRPr="004D7DB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76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81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center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148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948</w:t>
            </w:r>
            <w:r w:rsidRPr="008148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67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7B5CA2" w:rsidRPr="00290CDC" w:rsidTr="00014657">
        <w:tblPrEx>
          <w:tblCellMar>
            <w:left w:w="115" w:type="dxa"/>
            <w:right w:w="115" w:type="dxa"/>
          </w:tblCellMar>
        </w:tblPrEx>
        <w:tc>
          <w:tcPr>
            <w:tcW w:w="1240" w:type="pct"/>
            <w:shd w:val="clear" w:color="auto" w:fill="auto"/>
            <w:vAlign w:val="center"/>
          </w:tcPr>
          <w:p w:rsidR="007B5CA2" w:rsidRPr="004D7DBC" w:rsidRDefault="007B5CA2" w:rsidP="007B5C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240" w:lineRule="auto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tabs>
                <w:tab w:val="decimal" w:pos="76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814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7B5CA2" w:rsidRPr="004D7DBC" w:rsidRDefault="007B5CA2" w:rsidP="007B5CA2">
            <w:pPr>
              <w:pStyle w:val="BodyText"/>
              <w:spacing w:after="0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single" w:sz="4" w:space="0" w:color="auto"/>
            </w:tcBorders>
            <w:vAlign w:val="center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5CA2" w:rsidRPr="008148EA" w:rsidRDefault="007B5CA2" w:rsidP="007B5CA2">
            <w:pPr>
              <w:pStyle w:val="BodyText"/>
              <w:spacing w:after="0"/>
              <w:ind w:left="-108" w:right="-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81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7" w:type="pct"/>
            <w:gridSpan w:val="3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4D7DB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5CA2" w:rsidRPr="00290CDC" w:rsidTr="00B1171C">
        <w:tblPrEx>
          <w:tblCellMar>
            <w:left w:w="115" w:type="dxa"/>
            <w:right w:w="115" w:type="dxa"/>
          </w:tblCellMar>
        </w:tblPrEx>
        <w:tc>
          <w:tcPr>
            <w:tcW w:w="2260" w:type="pct"/>
            <w:gridSpan w:val="5"/>
            <w:shd w:val="clear" w:color="auto" w:fill="auto"/>
          </w:tcPr>
          <w:p w:rsidR="007B5CA2" w:rsidRPr="00290CDC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</w:tcPr>
          <w:p w:rsidR="007B5CA2" w:rsidRPr="00290CDC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5CA2" w:rsidRPr="00535207" w:rsidRDefault="007B5CA2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7B5CA2" w:rsidRPr="008148EA" w:rsidRDefault="007B5CA2" w:rsidP="007B5CA2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2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  <w:vAlign w:val="bottom"/>
          </w:tcPr>
          <w:p w:rsidR="007B5CA2" w:rsidRPr="00290CDC" w:rsidRDefault="007B5CA2" w:rsidP="007B5CA2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5CA2" w:rsidRPr="00290CDC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67" w:type="pct"/>
            <w:gridSpan w:val="3"/>
          </w:tcPr>
          <w:p w:rsidR="007B5CA2" w:rsidRPr="00290CDC" w:rsidRDefault="007B5CA2" w:rsidP="007B5CA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5CA2" w:rsidRPr="00290CDC" w:rsidRDefault="007B5CA2" w:rsidP="007B5CA2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7B5CA2" w:rsidRPr="00D935F5" w:rsidTr="00B1171C">
        <w:tblPrEx>
          <w:tblCellMar>
            <w:left w:w="115" w:type="dxa"/>
            <w:right w:w="115" w:type="dxa"/>
          </w:tblCellMar>
        </w:tblPrEx>
        <w:trPr>
          <w:trHeight w:val="183"/>
        </w:trPr>
        <w:tc>
          <w:tcPr>
            <w:tcW w:w="2260" w:type="pct"/>
            <w:gridSpan w:val="5"/>
            <w:shd w:val="clear" w:color="auto" w:fill="auto"/>
          </w:tcPr>
          <w:p w:rsidR="007B5CA2" w:rsidRPr="00D935F5" w:rsidRDefault="007B5CA2" w:rsidP="007B5CA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7B5CA2" w:rsidRPr="00D935F5" w:rsidRDefault="007B5CA2" w:rsidP="007B5CA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7B5CA2" w:rsidRPr="00D935F5" w:rsidRDefault="007B5CA2" w:rsidP="007B5CA2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7B5CA2" w:rsidRPr="00D935F5" w:rsidRDefault="007B5CA2" w:rsidP="007B5CA2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bottom"/>
          </w:tcPr>
          <w:p w:rsidR="007B5CA2" w:rsidRPr="00D935F5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33" w:type="pct"/>
            <w:gridSpan w:val="3"/>
            <w:vAlign w:val="bottom"/>
          </w:tcPr>
          <w:p w:rsidR="007B5CA2" w:rsidRPr="00D935F5" w:rsidRDefault="007B5CA2" w:rsidP="007B5CA2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</w:tcBorders>
          </w:tcPr>
          <w:p w:rsidR="007B5CA2" w:rsidRPr="00D935F5" w:rsidRDefault="007B5CA2" w:rsidP="007B5CA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pct"/>
            <w:gridSpan w:val="3"/>
          </w:tcPr>
          <w:p w:rsidR="007B5CA2" w:rsidRPr="00D935F5" w:rsidRDefault="007B5CA2" w:rsidP="007B5CA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:rsidR="007B5CA2" w:rsidRPr="00D935F5" w:rsidRDefault="007B5CA2" w:rsidP="007B5CA2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B5CA2" w:rsidRPr="00290CDC" w:rsidTr="00B1171C">
        <w:tc>
          <w:tcPr>
            <w:tcW w:w="2403" w:type="pct"/>
            <w:gridSpan w:val="6"/>
            <w:shd w:val="clear" w:color="auto" w:fill="auto"/>
          </w:tcPr>
          <w:p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6" w:type="pct"/>
            <w:gridSpan w:val="4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3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7B5CA2" w:rsidRPr="00864A7F" w:rsidTr="008F31B9">
        <w:trPr>
          <w:trHeight w:val="323"/>
        </w:trPr>
        <w:tc>
          <w:tcPr>
            <w:tcW w:w="2403" w:type="pct"/>
            <w:gridSpan w:val="6"/>
            <w:shd w:val="clear" w:color="auto" w:fill="auto"/>
          </w:tcPr>
          <w:p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8"/>
            <w:shd w:val="clear" w:color="auto" w:fill="auto"/>
          </w:tcPr>
          <w:p w:rsidR="007B5CA2" w:rsidRPr="00864A7F" w:rsidRDefault="007B5CA2" w:rsidP="007B5CA2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A2" w:rsidRPr="00290CDC" w:rsidTr="00B1171C">
        <w:tc>
          <w:tcPr>
            <w:tcW w:w="2403" w:type="pct"/>
            <w:gridSpan w:val="6"/>
            <w:shd w:val="clear" w:color="auto" w:fill="auto"/>
          </w:tcPr>
          <w:p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4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7" w:type="pct"/>
            <w:gridSpan w:val="3"/>
          </w:tcPr>
          <w:p w:rsidR="007B5CA2" w:rsidRPr="00290CDC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7B5CA2" w:rsidRPr="00AF3B20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5CA2" w:rsidRPr="00290CDC" w:rsidTr="00B1171C">
        <w:tc>
          <w:tcPr>
            <w:tcW w:w="2403" w:type="pct"/>
            <w:gridSpan w:val="6"/>
            <w:shd w:val="clear" w:color="auto" w:fill="auto"/>
          </w:tcPr>
          <w:p w:rsidR="007B5CA2" w:rsidRPr="00290CDC" w:rsidRDefault="007B5CA2" w:rsidP="007B5CA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24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double" w:sz="4" w:space="0" w:color="auto"/>
            </w:tcBorders>
          </w:tcPr>
          <w:p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4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:rsidR="007B5CA2" w:rsidRPr="00535207" w:rsidRDefault="007B5CA2" w:rsidP="007B5CA2">
            <w:pPr>
              <w:pStyle w:val="BodyText"/>
              <w:tabs>
                <w:tab w:val="decimal" w:pos="46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7B5CA2" w:rsidRPr="00535207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B5CA2" w:rsidRPr="00290CDC" w:rsidTr="00B1171C">
        <w:tc>
          <w:tcPr>
            <w:tcW w:w="2403" w:type="pct"/>
            <w:gridSpan w:val="6"/>
            <w:shd w:val="clear" w:color="auto" w:fill="auto"/>
          </w:tcPr>
          <w:p w:rsidR="007B5CA2" w:rsidRPr="00945DAE" w:rsidRDefault="007B5CA2" w:rsidP="007B5CA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24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bottom w:val="double" w:sz="4" w:space="0" w:color="auto"/>
            </w:tcBorders>
          </w:tcPr>
          <w:p w:rsidR="007B5CA2" w:rsidRPr="00535207" w:rsidRDefault="007B5CA2" w:rsidP="007B5CA2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4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:rsidR="007B5CA2" w:rsidRPr="00535207" w:rsidRDefault="007B5CA2" w:rsidP="007B5CA2">
            <w:pPr>
              <w:pStyle w:val="BodyText"/>
              <w:tabs>
                <w:tab w:val="decimal" w:pos="46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  <w:gridSpan w:val="3"/>
          </w:tcPr>
          <w:p w:rsidR="007B5CA2" w:rsidRPr="00535207" w:rsidRDefault="007B5CA2" w:rsidP="007B5CA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7B5CA2" w:rsidRPr="00535207" w:rsidRDefault="007B5CA2" w:rsidP="007B5CA2">
            <w:pPr>
              <w:pStyle w:val="BodyText"/>
              <w:tabs>
                <w:tab w:val="decimal" w:pos="5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2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0"/>
    </w:tbl>
    <w:p w:rsidR="008F31B9" w:rsidRDefault="008F31B9" w:rsidP="00F21AB7">
      <w:pPr>
        <w:spacing w:before="240"/>
        <w:ind w:left="540"/>
        <w:rPr>
          <w:rFonts w:ascii="Angsana New" w:hAnsi="Angsana New"/>
          <w:sz w:val="30"/>
          <w:szCs w:val="30"/>
          <w:cs/>
        </w:rPr>
      </w:pPr>
    </w:p>
    <w:p w:rsidR="008F31B9" w:rsidRPr="00366A5A" w:rsidRDefault="008F31B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C7CF4" w:rsidRPr="00637586" w:rsidRDefault="008B6E2A" w:rsidP="00637586">
      <w:pPr>
        <w:spacing w:before="240"/>
        <w:ind w:left="540"/>
        <w:rPr>
          <w:rFonts w:ascii="Angsana New" w:hAnsi="Angsana New"/>
          <w:spacing w:val="-8"/>
          <w:sz w:val="30"/>
          <w:szCs w:val="30"/>
          <w:cs/>
        </w:rPr>
      </w:pPr>
      <w:r w:rsidRPr="00637586">
        <w:rPr>
          <w:rFonts w:ascii="Angsana New" w:hAnsi="Angsana New"/>
          <w:spacing w:val="-8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637586">
        <w:rPr>
          <w:rFonts w:ascii="Angsana New" w:hAnsi="Angsana New" w:hint="cs"/>
          <w:spacing w:val="-8"/>
          <w:sz w:val="30"/>
          <w:szCs w:val="30"/>
          <w:cs/>
        </w:rPr>
        <w:t>ระยะสั้น</w:t>
      </w:r>
      <w:r w:rsidRPr="00637586">
        <w:rPr>
          <w:rFonts w:ascii="Angsana New" w:hAnsi="Angsana New"/>
          <w:spacing w:val="-8"/>
          <w:sz w:val="30"/>
          <w:szCs w:val="30"/>
          <w:cs/>
        </w:rPr>
        <w:t>แก่กิจการที่เกี่ยวข้องกันสำหรับงวด</w:t>
      </w:r>
      <w:r w:rsidRPr="00637586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Pr="00637586">
        <w:rPr>
          <w:rFonts w:ascii="Angsana New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4665B6" w:rsidRPr="00637586">
        <w:rPr>
          <w:rFonts w:ascii="Angsana New" w:hAnsi="Angsana New"/>
          <w:spacing w:val="-8"/>
          <w:sz w:val="30"/>
          <w:szCs w:val="30"/>
          <w:lang w:val="en-US"/>
        </w:rPr>
        <w:t>30</w:t>
      </w:r>
      <w:r w:rsidRPr="00637586">
        <w:rPr>
          <w:rFonts w:ascii="Angsana New" w:hAnsi="Angsana New"/>
          <w:spacing w:val="-8"/>
          <w:sz w:val="30"/>
          <w:szCs w:val="30"/>
        </w:rPr>
        <w:t xml:space="preserve"> </w:t>
      </w:r>
      <w:r w:rsidRPr="00637586">
        <w:rPr>
          <w:rFonts w:ascii="Angsana New" w:hAnsi="Angsana New"/>
          <w:spacing w:val="-8"/>
          <w:sz w:val="30"/>
          <w:szCs w:val="30"/>
          <w:cs/>
        </w:rPr>
        <w:t>มิถุนายน</w:t>
      </w:r>
      <w:r w:rsidRPr="0063758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637586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:rsidR="004C6B6A" w:rsidRDefault="004C6B6A" w:rsidP="00B77EA1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4"/>
        <w:gridCol w:w="1137"/>
        <w:gridCol w:w="87"/>
        <w:gridCol w:w="181"/>
        <w:gridCol w:w="55"/>
        <w:gridCol w:w="1080"/>
        <w:gridCol w:w="124"/>
        <w:gridCol w:w="115"/>
        <w:gridCol w:w="124"/>
        <w:gridCol w:w="1107"/>
        <w:gridCol w:w="72"/>
        <w:gridCol w:w="165"/>
        <w:gridCol w:w="72"/>
        <w:gridCol w:w="1133"/>
        <w:gridCol w:w="68"/>
      </w:tblGrid>
      <w:tr w:rsidR="00FB3B0E" w:rsidRPr="003334E8" w:rsidTr="00FB3B0E">
        <w:trPr>
          <w:trHeight w:val="191"/>
        </w:trPr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6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7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</w:tcPr>
          <w:p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4665B6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15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</w:tr>
      <w:tr w:rsidR="00FB3B0E" w:rsidRPr="003334E8" w:rsidTr="00FB3B0E">
        <w:tc>
          <w:tcPr>
            <w:tcW w:w="1947" w:type="pct"/>
            <w:shd w:val="clear" w:color="auto" w:fill="auto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014657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B3B0E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FB3B0E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FB3B0E" w:rsidRPr="003334E8" w:rsidTr="00FB3B0E">
        <w:tc>
          <w:tcPr>
            <w:tcW w:w="1947" w:type="pct"/>
            <w:shd w:val="clear" w:color="auto" w:fill="auto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014657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FA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02FA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Pr="00A02FA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 w:rsidRPr="00A02F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FB3B0E" w:rsidRPr="007A2E3A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FB3B0E" w:rsidRPr="007A2E3A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:rsidR="00FB3B0E" w:rsidRPr="007A2E3A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FB3B0E" w:rsidRPr="007A2E3A" w:rsidRDefault="004665B6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7A2E3A" w:rsidRDefault="004665B6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FB3B0E" w:rsidP="00E94F4D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0E" w:rsidRPr="00C917E9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FB3B0E" w:rsidRPr="00864A7F" w:rsidRDefault="004665B6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FB3B0E" w:rsidRPr="00C917E9" w:rsidRDefault="00FB3B0E" w:rsidP="00534537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C917E9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FB3B0E" w:rsidRPr="00E94F4D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FB3B0E" w:rsidRPr="007A2E3A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FB3B0E" w:rsidRPr="007A2E3A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00FB3B0E" w:rsidRPr="00D6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:rsidR="00FB3B0E" w:rsidRPr="00E94F4D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4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B3B0E" w:rsidRPr="00C917E9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01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D660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Pr="00D6601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FB3B0E" w:rsidRPr="00C917E9" w:rsidRDefault="00FB3B0E" w:rsidP="00534537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C917E9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:rsidR="00FB3B0E" w:rsidRPr="00E94F4D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534537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B0E" w:rsidRPr="00E94F4D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4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FB3B0E" w:rsidRPr="00BC71B3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45" w:type="pct"/>
            <w:gridSpan w:val="2"/>
          </w:tcPr>
          <w:p w:rsidR="00FB3B0E" w:rsidRPr="00BC71B3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4665B6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FB3B0E" w:rsidRP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FB3B0E" w:rsidRPr="00014657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="00FB3B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B3B0E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FB3B0E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FB3B0E" w:rsidRPr="003334E8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FB3B0E" w:rsidRPr="00014657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FA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02FA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Pr="00A02FA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 w:rsidRPr="00A02FA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3B0E" w:rsidRPr="00B33574" w:rsidTr="00FB3B0E">
        <w:tc>
          <w:tcPr>
            <w:tcW w:w="1947" w:type="pct"/>
          </w:tcPr>
          <w:p w:rsidR="00FB3B0E" w:rsidRPr="003334E8" w:rsidRDefault="00FB3B0E" w:rsidP="00142F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000000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000000"/>
            </w:tcBorders>
          </w:tcPr>
          <w:p w:rsidR="00FB3B0E" w:rsidRPr="00740BF5" w:rsidRDefault="004665B6" w:rsidP="00142FBE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tabs>
                <w:tab w:val="decimal" w:pos="1331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FB3B0E" w:rsidRPr="00B33574" w:rsidRDefault="00FB3B0E" w:rsidP="00534537">
            <w:pPr>
              <w:pStyle w:val="BodyText"/>
              <w:tabs>
                <w:tab w:val="decimal" w:pos="8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FB3B0E" w:rsidRPr="00B33574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FB3B0E" w:rsidRPr="00B33574" w:rsidRDefault="00FB3B0E" w:rsidP="00E94F4D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5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000000"/>
            </w:tcBorders>
          </w:tcPr>
          <w:p w:rsidR="00FB3B0E" w:rsidRPr="00BC71B3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45" w:type="pct"/>
            <w:gridSpan w:val="2"/>
          </w:tcPr>
          <w:p w:rsidR="00FB3B0E" w:rsidRPr="00BC71B3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000000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FB3B0E" w:rsidRPr="00810560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FB3B0E" w:rsidRPr="003334E8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FB3B0E" w:rsidRPr="00BC71B3" w:rsidRDefault="00FB3B0E" w:rsidP="00142FBE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FB3B0E" w:rsidRPr="009D2047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FB3B0E" w:rsidRPr="007A2E3A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FB3B0E" w:rsidRPr="00810560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B3B0E" w:rsidRPr="003334E8" w:rsidTr="00FB3B0E">
        <w:tc>
          <w:tcPr>
            <w:tcW w:w="1947" w:type="pct"/>
          </w:tcPr>
          <w:p w:rsidR="00FB3B0E" w:rsidRPr="003334E8" w:rsidRDefault="00FB3B0E" w:rsidP="00142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3B0E" w:rsidRPr="009D2047" w:rsidRDefault="00FB3B0E" w:rsidP="00534537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3B0E" w:rsidRPr="00534537" w:rsidRDefault="00FB3B0E" w:rsidP="00534537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45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  <w:r w:rsidR="00FB3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FB3B0E" w:rsidRPr="003334E8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  <w:r w:rsidR="00FB3B0E"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FB3B0E" w:rsidTr="008402DD">
        <w:tc>
          <w:tcPr>
            <w:tcW w:w="1947" w:type="pct"/>
          </w:tcPr>
          <w:p w:rsidR="00FB3B0E" w:rsidRDefault="00FB3B0E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double" w:sz="4" w:space="0" w:color="auto"/>
            </w:tcBorders>
          </w:tcPr>
          <w:p w:rsidR="00FB3B0E" w:rsidRDefault="00FB3B0E" w:rsidP="00142FBE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</w:tcPr>
          <w:p w:rsidR="00FB3B0E" w:rsidRDefault="00FB3B0E" w:rsidP="00142FBE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double" w:sz="4" w:space="0" w:color="000000"/>
            </w:tcBorders>
          </w:tcPr>
          <w:p w:rsidR="00FB3B0E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gridSpan w:val="2"/>
          </w:tcPr>
          <w:p w:rsidR="00FB3B0E" w:rsidRPr="003334E8" w:rsidRDefault="00FB3B0E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000000"/>
            </w:tcBorders>
          </w:tcPr>
          <w:p w:rsidR="00FB3B0E" w:rsidRDefault="00FB3B0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02DD" w:rsidTr="008402DD">
        <w:tc>
          <w:tcPr>
            <w:tcW w:w="1947" w:type="pct"/>
          </w:tcPr>
          <w:p w:rsidR="008402DD" w:rsidRDefault="008402DD" w:rsidP="00142F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</w:tcPr>
          <w:p w:rsidR="008402DD" w:rsidRDefault="008402DD" w:rsidP="00142FBE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8402DD" w:rsidRPr="003334E8" w:rsidRDefault="008402DD" w:rsidP="00142FBE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8402DD" w:rsidRDefault="008402DD" w:rsidP="00142FBE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8402DD" w:rsidRPr="003334E8" w:rsidRDefault="008402DD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8402DD" w:rsidRDefault="008402DD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gridSpan w:val="2"/>
          </w:tcPr>
          <w:p w:rsidR="008402DD" w:rsidRPr="003334E8" w:rsidRDefault="008402DD" w:rsidP="00142F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:rsidR="008402DD" w:rsidRDefault="008402DD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57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1" w:type="pct"/>
            <w:gridSpan w:val="6"/>
            <w:vAlign w:val="bottom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vAlign w:val="bottom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5"/>
            <w:vAlign w:val="bottom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:rsidR="00C93629" w:rsidRPr="00290CDC" w:rsidRDefault="004665B6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9362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93629" w:rsidRPr="00290CDC" w:rsidRDefault="004665B6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93629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:rsidR="00C93629" w:rsidRPr="00290CD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:rsidR="00C93629" w:rsidRPr="00290CD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C93629" w:rsidRPr="00290CD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13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2" w:type="pct"/>
            <w:gridSpan w:val="2"/>
          </w:tcPr>
          <w:p w:rsidR="00C93629" w:rsidRPr="009B6809" w:rsidRDefault="00C93629" w:rsidP="00354FA3">
            <w:pPr>
              <w:pStyle w:val="BodyText"/>
              <w:tabs>
                <w:tab w:val="decimal" w:pos="7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C93629" w:rsidP="00354FA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="00C93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gridSpan w:val="2"/>
          </w:tcPr>
          <w:p w:rsidR="00C93629" w:rsidRPr="009D2047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3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C9362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C93629" w:rsidRPr="00290CDC" w:rsidTr="00FB3B0E">
        <w:trPr>
          <w:gridAfter w:val="1"/>
          <w:wAfter w:w="37" w:type="pct"/>
        </w:trPr>
        <w:tc>
          <w:tcPr>
            <w:tcW w:w="2014" w:type="pct"/>
            <w:gridSpan w:val="2"/>
          </w:tcPr>
          <w:p w:rsidR="00C93629" w:rsidRPr="00290CDC" w:rsidRDefault="00C93629" w:rsidP="00C936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3629" w:rsidRPr="009D2047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="00C936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3629" w:rsidRPr="00290CDC" w:rsidRDefault="004665B6" w:rsidP="00C936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  <w:r w:rsidR="00C93629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739</w:t>
            </w:r>
            <w:r w:rsidR="00C93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28" w:type="pct"/>
            <w:gridSpan w:val="2"/>
          </w:tcPr>
          <w:p w:rsidR="00C93629" w:rsidRPr="00290CDC" w:rsidRDefault="00C93629" w:rsidP="00C936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3629" w:rsidRPr="00290CDC" w:rsidRDefault="004665B6" w:rsidP="00C9362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="00C93629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</w:tbl>
    <w:p w:rsidR="0013608A" w:rsidRPr="001674E3" w:rsidRDefault="0013608A">
      <w:pPr>
        <w:rPr>
          <w:sz w:val="30"/>
          <w:szCs w:val="30"/>
          <w:cs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290CDC" w:rsidTr="00CA2F4A">
        <w:tc>
          <w:tcPr>
            <w:tcW w:w="2037" w:type="pct"/>
          </w:tcPr>
          <w:p w:rsidR="00823573" w:rsidRPr="00290CDC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94B31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54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3E19D5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1448" w:type="pct"/>
            <w:gridSpan w:val="3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290CDC" w:rsidTr="00CA2F4A">
        <w:tc>
          <w:tcPr>
            <w:tcW w:w="2037" w:type="pct"/>
          </w:tcPr>
          <w:p w:rsidR="00823573" w:rsidRPr="00290CDC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32F68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6" w:type="pct"/>
          </w:tcPr>
          <w:p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F0CD6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F0CD6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823573" w:rsidRPr="00290CDC" w:rsidRDefault="004665B6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4C6B6A" w:rsidTr="004C6B6A">
        <w:trPr>
          <w:trHeight w:val="235"/>
        </w:trPr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</w:tcPr>
          <w:p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290CDC" w:rsidRPr="004C6B6A" w:rsidRDefault="00290CDC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4C6B6A" w:rsidRDefault="004665B6" w:rsidP="004C6B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90CDC" w:rsidRPr="00290CDC" w:rsidTr="007B356A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290CDC" w:rsidRPr="00290CDC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823573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:rsidR="00290CDC" w:rsidRPr="009B6809" w:rsidRDefault="00183D83" w:rsidP="00354FA3">
            <w:pPr>
              <w:pStyle w:val="BodyText"/>
              <w:tabs>
                <w:tab w:val="decimal" w:pos="7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290CDC" w:rsidRDefault="00290CDC" w:rsidP="00354FA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83D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290CD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290CDC" w:rsidRPr="00290CDC" w:rsidTr="00823573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:rsidR="00290CDC" w:rsidRPr="00354FA3" w:rsidRDefault="00183D83" w:rsidP="00354FA3">
            <w:pPr>
              <w:pStyle w:val="BodyText"/>
              <w:tabs>
                <w:tab w:val="decimal" w:pos="7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4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290CD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183D83" w:rsidP="00183D83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290CD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83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4665B6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29" w:type="pct"/>
            <w:tcBorders>
              <w:bottom w:val="nil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183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129" w:type="pct"/>
            <w:tcBorders>
              <w:bottom w:val="nil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</w:tr>
    </w:tbl>
    <w:p w:rsidR="00FF10B4" w:rsidRPr="004D7DBC" w:rsidRDefault="00FF10B4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3"/>
        <w:gridCol w:w="897"/>
        <w:gridCol w:w="271"/>
        <w:gridCol w:w="722"/>
        <w:gridCol w:w="273"/>
        <w:gridCol w:w="1096"/>
        <w:gridCol w:w="255"/>
        <w:gridCol w:w="1064"/>
        <w:gridCol w:w="255"/>
        <w:gridCol w:w="1037"/>
        <w:gridCol w:w="255"/>
        <w:gridCol w:w="1041"/>
      </w:tblGrid>
      <w:tr w:rsidR="002C124E" w:rsidRPr="004D7DBC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C124E" w:rsidRPr="004D7DBC" w:rsidRDefault="002C124E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83" w:type="pct"/>
            <w:gridSpan w:val="3"/>
            <w:shd w:val="clear" w:color="auto" w:fill="auto"/>
            <w:vAlign w:val="center"/>
          </w:tcPr>
          <w:p w:rsidR="002C124E" w:rsidRPr="004D7DBC" w:rsidRDefault="002C124E" w:rsidP="00FB555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24E" w:rsidRPr="004D7DBC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C124E" w:rsidRPr="004D7DBC" w:rsidRDefault="00FB5553" w:rsidP="00A22ED6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3" w:type="pct"/>
            <w:gridSpan w:val="3"/>
            <w:shd w:val="clear" w:color="auto" w:fill="auto"/>
          </w:tcPr>
          <w:p w:rsidR="002C124E" w:rsidRPr="00C93629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3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  <w:shd w:val="clear" w:color="auto" w:fill="auto"/>
          </w:tcPr>
          <w:p w:rsidR="002C124E" w:rsidRPr="00C93629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C124E" w:rsidRPr="00C93629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0BF5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0BF5" w:rsidRPr="00C9362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:rsidR="002C124E" w:rsidRPr="00C93629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C124E" w:rsidRPr="00C93629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C936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C9362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:rsidR="002C124E" w:rsidRPr="00C93629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2C124E" w:rsidRPr="00C93629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0BF5" w:rsidRPr="00C936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3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C124E" w:rsidRPr="004D7DBC" w:rsidRDefault="004665B6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67" w:type="pct"/>
            <w:shd w:val="clear" w:color="auto" w:fill="auto"/>
          </w:tcPr>
          <w:p w:rsidR="00290CDC" w:rsidRPr="00C93629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" w:type="pct"/>
            <w:shd w:val="clear" w:color="auto" w:fill="auto"/>
          </w:tcPr>
          <w:p w:rsidR="00290CDC" w:rsidRPr="00C93629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C93629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C93629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:rsidR="00290CDC" w:rsidRPr="00C93629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90CDC" w:rsidRPr="004D7DBC" w:rsidRDefault="004665B6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4D7DBC" w:rsidTr="004D7DBC">
        <w:trPr>
          <w:trHeight w:val="446"/>
        </w:trPr>
        <w:tc>
          <w:tcPr>
            <w:tcW w:w="1268" w:type="pct"/>
            <w:shd w:val="clear" w:color="auto" w:fill="auto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pct"/>
            <w:gridSpan w:val="3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pct"/>
            <w:gridSpan w:val="7"/>
            <w:shd w:val="clear" w:color="auto" w:fill="auto"/>
          </w:tcPr>
          <w:p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3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90CDC" w:rsidRPr="004D7DBC" w:rsidRDefault="00290CDC" w:rsidP="00290CD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:rsidR="00290CDC" w:rsidRPr="00C93629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90CDC" w:rsidRPr="004D7DBC" w:rsidRDefault="00290CDC" w:rsidP="00290CD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90CDC" w:rsidRPr="00C93629" w:rsidRDefault="004665B6" w:rsidP="00290C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40BF5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740BF5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0BF5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90CDC" w:rsidRPr="00C93629" w:rsidRDefault="00290CDC" w:rsidP="00183D83">
            <w:pPr>
              <w:pStyle w:val="BodyText"/>
              <w:tabs>
                <w:tab w:val="decimal" w:pos="509"/>
              </w:tabs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290CDC" w:rsidRPr="00C93629" w:rsidRDefault="004665B6" w:rsidP="00C93629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:rsidR="00290CDC" w:rsidRPr="00C93629" w:rsidRDefault="00290CDC" w:rsidP="00C93629">
            <w:pPr>
              <w:pStyle w:val="BodyText"/>
              <w:tabs>
                <w:tab w:val="decimal" w:pos="576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C93629" w:rsidRDefault="00183D83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90CDC" w:rsidRPr="00C93629" w:rsidRDefault="00290CDC" w:rsidP="00183D83">
            <w:pPr>
              <w:pStyle w:val="BodyText"/>
              <w:tabs>
                <w:tab w:val="decimal" w:pos="576"/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C93629" w:rsidRDefault="00290CDC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3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290CDC" w:rsidRPr="00C93629" w:rsidRDefault="00290CDC" w:rsidP="00183D83">
            <w:pPr>
              <w:pStyle w:val="BodyText"/>
              <w:tabs>
                <w:tab w:val="decimal" w:pos="651"/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:rsidR="00290CDC" w:rsidRPr="00C93629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83D83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183D83" w:rsidRPr="00C936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33" w:type="pct"/>
          </w:tcPr>
          <w:p w:rsidR="00290CDC" w:rsidRPr="004D7DBC" w:rsidRDefault="00290CDC" w:rsidP="00183D83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:rsidR="00290CDC" w:rsidRPr="004D7DBC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</w:tr>
      <w:tr w:rsidR="004D7DBC" w:rsidRPr="00290CDC" w:rsidTr="004D7DBC">
        <w:trPr>
          <w:trHeight w:val="446"/>
        </w:trPr>
        <w:tc>
          <w:tcPr>
            <w:tcW w:w="2251" w:type="pct"/>
            <w:gridSpan w:val="4"/>
            <w:shd w:val="clear" w:color="auto" w:fill="auto"/>
            <w:vAlign w:val="center"/>
          </w:tcPr>
          <w:p w:rsidR="004D7DBC" w:rsidRPr="004D7DBC" w:rsidRDefault="004D7DBC" w:rsidP="00183D83">
            <w:pPr>
              <w:pStyle w:val="BodyText"/>
              <w:tabs>
                <w:tab w:val="decimal" w:pos="509"/>
              </w:tabs>
              <w:spacing w:after="0" w:line="240" w:lineRule="auto"/>
              <w:ind w:left="-18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" w:type="pct"/>
            <w:shd w:val="clear" w:color="auto" w:fill="auto"/>
          </w:tcPr>
          <w:p w:rsidR="004D7DBC" w:rsidRPr="004D7DBC" w:rsidRDefault="004D7DBC" w:rsidP="00183D83">
            <w:pPr>
              <w:pStyle w:val="BodyText"/>
              <w:tabs>
                <w:tab w:val="decimal" w:pos="576"/>
              </w:tabs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7DBC" w:rsidRPr="00183D83" w:rsidRDefault="00183D83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4D7DBC" w:rsidRPr="00183D83" w:rsidRDefault="004D7DBC" w:rsidP="00183D83">
            <w:pPr>
              <w:pStyle w:val="BodyText"/>
              <w:tabs>
                <w:tab w:val="decimal" w:pos="576"/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7DBC" w:rsidRPr="00183D83" w:rsidRDefault="004D7DBC" w:rsidP="00183D83">
            <w:pPr>
              <w:pStyle w:val="BodyText"/>
              <w:tabs>
                <w:tab w:val="decimal" w:pos="57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83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4D7DBC" w:rsidRPr="00183D83" w:rsidRDefault="004D7DBC" w:rsidP="00183D83">
            <w:pPr>
              <w:pStyle w:val="BodyText"/>
              <w:tabs>
                <w:tab w:val="decimal" w:pos="65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4D7DBC" w:rsidRPr="00183D83" w:rsidRDefault="004665B6" w:rsidP="00183D83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 w:rsid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133" w:type="pct"/>
            <w:vAlign w:val="center"/>
          </w:tcPr>
          <w:p w:rsidR="004D7DBC" w:rsidRPr="00183D83" w:rsidRDefault="004D7DBC" w:rsidP="00183D83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4D7DBC" w:rsidRPr="00183D83" w:rsidRDefault="004665B6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</w:t>
            </w:r>
            <w:r w:rsidR="004D7DBC" w:rsidRP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</w:p>
        </w:tc>
      </w:tr>
    </w:tbl>
    <w:p w:rsidR="0013608A" w:rsidRDefault="0013608A" w:rsidP="0013608A">
      <w:pPr>
        <w:ind w:firstLine="432"/>
        <w:rPr>
          <w:rFonts w:ascii="Angsana New" w:hAnsi="Angsana New"/>
          <w:sz w:val="30"/>
          <w:szCs w:val="30"/>
        </w:rPr>
      </w:pPr>
    </w:p>
    <w:p w:rsidR="00A715BE" w:rsidRDefault="00A715BE" w:rsidP="0013608A">
      <w:pPr>
        <w:ind w:firstLine="432"/>
        <w:rPr>
          <w:rFonts w:ascii="Angsana New" w:hAnsi="Angsana New"/>
          <w:sz w:val="30"/>
          <w:szCs w:val="30"/>
        </w:rPr>
      </w:pPr>
    </w:p>
    <w:p w:rsidR="00137135" w:rsidRPr="003334E8" w:rsidRDefault="00137135" w:rsidP="0013608A">
      <w:pPr>
        <w:ind w:firstLine="432"/>
        <w:rPr>
          <w:rFonts w:ascii="Angsana New" w:hAnsi="Angsana New"/>
          <w:sz w:val="30"/>
          <w:szCs w:val="30"/>
        </w:rPr>
      </w:pPr>
    </w:p>
    <w:p w:rsidR="00FB5553" w:rsidRDefault="00FB555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B44FC" w:rsidRPr="00740BF5" w:rsidRDefault="00EB44FC" w:rsidP="00E155D9">
      <w:pPr>
        <w:ind w:left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Pr="003334E8">
        <w:rPr>
          <w:rFonts w:ascii="Angsana New" w:hAnsi="Angsana New" w:hint="cs"/>
          <w:sz w:val="30"/>
          <w:szCs w:val="30"/>
          <w:cs/>
        </w:rPr>
        <w:t>ระยะสั้น</w:t>
      </w:r>
      <w:r w:rsidRPr="00740BF5">
        <w:rPr>
          <w:rFonts w:ascii="Angsana New" w:hAnsi="Angsana New" w:hint="cs"/>
          <w:sz w:val="30"/>
          <w:szCs w:val="30"/>
          <w:cs/>
        </w:rPr>
        <w:t>จาก</w:t>
      </w:r>
      <w:r w:rsidRPr="003334E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/>
          <w:sz w:val="30"/>
          <w:szCs w:val="30"/>
          <w:cs/>
        </w:rPr>
        <w:t>สำหรับงวดหก</w:t>
      </w:r>
      <w:r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Pr="003334E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334E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3608A" w:rsidRPr="003334E8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0"/>
        <w:gridCol w:w="1175"/>
        <w:gridCol w:w="272"/>
        <w:gridCol w:w="1258"/>
        <w:gridCol w:w="236"/>
        <w:gridCol w:w="1180"/>
        <w:gridCol w:w="13"/>
      </w:tblGrid>
      <w:tr w:rsidR="00E44DDD" w:rsidRPr="003334E8" w:rsidTr="00791B19">
        <w:trPr>
          <w:gridAfter w:val="1"/>
          <w:wAfter w:w="7" w:type="pct"/>
          <w:tblHeader/>
        </w:trPr>
        <w:tc>
          <w:tcPr>
            <w:tcW w:w="1992" w:type="pct"/>
          </w:tcPr>
          <w:p w:rsidR="00E44DDD" w:rsidRPr="003334E8" w:rsidRDefault="00E44DDD" w:rsidP="00E44D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1" w:type="pct"/>
            <w:gridSpan w:val="3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3334E8" w:rsidTr="00791B19">
        <w:trPr>
          <w:tblHeader/>
        </w:trPr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290CDC" w:rsidRPr="00673260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290CDC" w:rsidRPr="00673260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290CDC" w:rsidRPr="00673260" w:rsidRDefault="004665B6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290CDC" w:rsidRPr="00673260" w:rsidRDefault="004665B6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3334E8" w:rsidTr="00DE18A0">
        <w:trPr>
          <w:gridAfter w:val="1"/>
          <w:wAfter w:w="7" w:type="pct"/>
          <w:trHeight w:val="80"/>
          <w:tblHeader/>
        </w:trPr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1" w:type="pct"/>
            <w:gridSpan w:val="7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3334E8" w:rsidTr="00791B19"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1" w:type="pct"/>
            <w:gridSpan w:val="3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183D83" w:rsidRPr="003334E8" w:rsidTr="00791B19">
        <w:tc>
          <w:tcPr>
            <w:tcW w:w="1992" w:type="pct"/>
          </w:tcPr>
          <w:p w:rsidR="00183D83" w:rsidRPr="00B11BBC" w:rsidRDefault="00183D83" w:rsidP="00183D83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auto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83D83" w:rsidRPr="003334E8" w:rsidRDefault="00183D83" w:rsidP="00183D8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183D83" w:rsidRPr="003334E8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  <w:r w:rsidR="00183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12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183D83" w:rsidRPr="003334E8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  <w:r w:rsidR="00183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</w:tr>
      <w:tr w:rsidR="00183D83" w:rsidRPr="003334E8" w:rsidTr="00791B19">
        <w:tc>
          <w:tcPr>
            <w:tcW w:w="1992" w:type="pct"/>
          </w:tcPr>
          <w:p w:rsidR="00183D83" w:rsidRPr="003334E8" w:rsidRDefault="00183D83" w:rsidP="00183D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shd w:val="clear" w:color="auto" w:fill="auto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83D83" w:rsidRPr="003334E8" w:rsidRDefault="00183D83" w:rsidP="00183D8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183D83" w:rsidRPr="00014657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936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  <w:r w:rsidR="00C936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2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183D83" w:rsidRPr="009D395E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83D83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  <w:r w:rsidR="00183D83"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183D83" w:rsidRPr="003334E8" w:rsidTr="00673260">
        <w:trPr>
          <w:trHeight w:val="81"/>
        </w:trPr>
        <w:tc>
          <w:tcPr>
            <w:tcW w:w="1992" w:type="pct"/>
          </w:tcPr>
          <w:p w:rsidR="00183D83" w:rsidRPr="003334E8" w:rsidRDefault="00183D83" w:rsidP="00183D8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shd w:val="clear" w:color="auto" w:fill="auto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83D83" w:rsidRPr="003334E8" w:rsidRDefault="00183D83" w:rsidP="00183D8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183D83" w:rsidRPr="00014657" w:rsidRDefault="00A774EC" w:rsidP="00356C27">
            <w:pPr>
              <w:pStyle w:val="BodyText"/>
              <w:tabs>
                <w:tab w:val="decimal" w:pos="1244"/>
              </w:tabs>
              <w:spacing w:after="0"/>
              <w:ind w:left="-108" w:right="-69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  <w:r w:rsidR="00C9362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183D83" w:rsidRPr="003334E8" w:rsidRDefault="00183D83" w:rsidP="00356C27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930</w:t>
            </w: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83D83" w:rsidRPr="003334E8" w:rsidTr="00791B19">
        <w:tc>
          <w:tcPr>
            <w:tcW w:w="1992" w:type="pct"/>
          </w:tcPr>
          <w:p w:rsidR="00183D83" w:rsidRPr="003334E8" w:rsidRDefault="00183D83" w:rsidP="00183D8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83D83" w:rsidRPr="003334E8" w:rsidRDefault="00183D83" w:rsidP="00183D8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183D83" w:rsidRPr="003334E8" w:rsidRDefault="00183D83" w:rsidP="00183D83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183D83" w:rsidRPr="003334E8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3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 w:rsidR="00183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127" w:type="pct"/>
          </w:tcPr>
          <w:p w:rsidR="00183D83" w:rsidRPr="003334E8" w:rsidRDefault="00183D83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3D83" w:rsidRPr="003334E8" w:rsidRDefault="004665B6" w:rsidP="00183D8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183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</w:tbl>
    <w:p w:rsidR="0013608A" w:rsidRDefault="0013608A" w:rsidP="001360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4"/>
        <w:gridCol w:w="1137"/>
        <w:gridCol w:w="250"/>
        <w:gridCol w:w="1190"/>
        <w:gridCol w:w="260"/>
        <w:gridCol w:w="1268"/>
        <w:gridCol w:w="236"/>
        <w:gridCol w:w="1214"/>
      </w:tblGrid>
      <w:tr w:rsidR="008061C1" w:rsidRPr="00673260" w:rsidTr="00C51195">
        <w:tc>
          <w:tcPr>
            <w:tcW w:w="2007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89" w:type="pct"/>
            <w:gridSpan w:val="3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4" w:type="pct"/>
            <w:gridSpan w:val="3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673260" w:rsidTr="00C51195">
        <w:tc>
          <w:tcPr>
            <w:tcW w:w="2007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64A4C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5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64A4C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8061C1" w:rsidRPr="00673260" w:rsidRDefault="004665B6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73260" w:rsidTr="00C51195">
        <w:tc>
          <w:tcPr>
            <w:tcW w:w="2007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6E7855" w:rsidRPr="00673260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73260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0" w:type="pct"/>
          </w:tcPr>
          <w:p w:rsidR="006E7855" w:rsidRPr="003334E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6E7855" w:rsidRPr="00673260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6E7855" w:rsidRPr="00673260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73260" w:rsidTr="00C51195">
        <w:tc>
          <w:tcPr>
            <w:tcW w:w="2007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73260" w:rsidTr="00C51195">
        <w:tc>
          <w:tcPr>
            <w:tcW w:w="2007" w:type="pct"/>
          </w:tcPr>
          <w:p w:rsidR="006E7855" w:rsidRPr="00C463A9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3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6E7855" w:rsidRPr="002D6FE3" w:rsidRDefault="00183D83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6E7855" w:rsidRPr="00673260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6E7855" w:rsidRPr="00792085" w:rsidRDefault="004665B6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83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27" w:type="pct"/>
          </w:tcPr>
          <w:p w:rsidR="006E7855" w:rsidRPr="00673260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:rsidR="006E7855" w:rsidRPr="00673260" w:rsidRDefault="004665B6" w:rsidP="007A3F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C463A9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</w:tbl>
    <w:p w:rsidR="008061C1" w:rsidRPr="003334E8" w:rsidRDefault="008061C1" w:rsidP="0013608A">
      <w:pPr>
        <w:rPr>
          <w:rFonts w:asciiTheme="majorBidi" w:hAnsiTheme="majorBidi" w:cstheme="majorBidi"/>
          <w:sz w:val="30"/>
          <w:szCs w:val="30"/>
        </w:rPr>
      </w:pPr>
    </w:p>
    <w:p w:rsidR="006D2747" w:rsidRPr="003334E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</w:rPr>
      </w:pPr>
      <w:r w:rsidRPr="003334E8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:rsidR="006D2747" w:rsidRPr="00E53D4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B668B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และบริษัทตกลงที่จะจ่ายค่าบริการเดือน</w:t>
      </w:r>
      <w:r w:rsidRPr="004709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ละ 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F24CF" w:rsidRPr="00470977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:rsidR="00137135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F8469A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366A5A">
        <w:rPr>
          <w:rFonts w:asciiTheme="majorBidi" w:hAnsiTheme="majorBidi" w:hint="cs"/>
          <w:spacing w:val="4"/>
          <w:sz w:val="30"/>
          <w:szCs w:val="30"/>
          <w:cs/>
        </w:rPr>
        <w:t>กับ</w:t>
      </w: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บริษัทย่อยหลายแห่ง ดอกเบี้ยรับและดอกเบี้ยจ่ายที่เกิดจาก</w:t>
      </w:r>
      <w:r w:rsidRPr="00366A5A">
        <w:rPr>
          <w:rFonts w:asciiTheme="majorBidi" w:hAnsiTheme="majorBidi"/>
          <w:sz w:val="30"/>
          <w:szCs w:val="30"/>
          <w:cs/>
        </w:rPr>
        <w:t>การ</w:t>
      </w:r>
      <w:r w:rsidR="00C463A9" w:rsidRPr="00366A5A">
        <w:rPr>
          <w:rFonts w:asciiTheme="majorBidi" w:hAnsiTheme="majorBidi"/>
          <w:sz w:val="30"/>
          <w:szCs w:val="30"/>
          <w:cs/>
        </w:rPr>
        <w:t>บริหารคำนวณจากอัตราดอกเบี้ย</w:t>
      </w:r>
      <w:r w:rsidR="00C463A9"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="00C463A9" w:rsidRPr="00366A5A">
        <w:rPr>
          <w:rFonts w:asciiTheme="majorBidi" w:hAnsiTheme="majorBidi"/>
          <w:sz w:val="30"/>
          <w:szCs w:val="30"/>
        </w:rPr>
        <w:t xml:space="preserve"> </w:t>
      </w:r>
      <w:r w:rsidR="00C463A9" w:rsidRPr="00366A5A">
        <w:rPr>
          <w:rFonts w:asciiTheme="majorBidi" w:hAnsiTheme="majorBidi" w:hint="cs"/>
          <w:sz w:val="30"/>
          <w:szCs w:val="30"/>
          <w:cs/>
        </w:rPr>
        <w:t>ปี</w:t>
      </w:r>
      <w:r w:rsidR="00C463A9" w:rsidRPr="00366A5A">
        <w:rPr>
          <w:rFonts w:asciiTheme="majorBidi" w:hAnsiTheme="majorBidi"/>
          <w:sz w:val="30"/>
          <w:szCs w:val="30"/>
          <w:cs/>
        </w:rPr>
        <w:t xml:space="preserve">จากธนาคารพาณิชย์เฉลี่ยบวกร้อยละ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C463A9" w:rsidRPr="00366A5A">
        <w:rPr>
          <w:rFonts w:asciiTheme="majorBidi" w:hAnsiTheme="majorBidi" w:cstheme="majorBidi"/>
          <w:sz w:val="30"/>
          <w:szCs w:val="30"/>
        </w:rPr>
        <w:t>.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463A9" w:rsidRPr="00366A5A">
        <w:rPr>
          <w:rFonts w:asciiTheme="majorBidi" w:hAnsiTheme="majorBidi" w:cstheme="majorBidi"/>
          <w:sz w:val="30"/>
          <w:szCs w:val="30"/>
        </w:rPr>
        <w:t xml:space="preserve"> </w:t>
      </w:r>
      <w:r w:rsidRPr="00366A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66A5A">
        <w:rPr>
          <w:rFonts w:asciiTheme="majorBidi" w:hAnsiTheme="majorBidi"/>
          <w:sz w:val="30"/>
          <w:szCs w:val="30"/>
          <w:cs/>
        </w:rPr>
        <w:t>อัตราดอกเบี้ย</w:t>
      </w:r>
      <w:r w:rsidR="00364AF4"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="00364AF4" w:rsidRPr="00366A5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364AF4" w:rsidRPr="00366A5A">
        <w:rPr>
          <w:rFonts w:asciiTheme="majorBidi" w:hAnsiTheme="majorBidi" w:hint="cs"/>
          <w:sz w:val="30"/>
          <w:szCs w:val="30"/>
          <w:cs/>
          <w:lang w:val="en-US"/>
        </w:rPr>
        <w:t>เดือนจากธนาคารพาณิชย์</w:t>
      </w:r>
      <w:r w:rsidR="00364AF4" w:rsidRPr="00366A5A">
        <w:rPr>
          <w:rFonts w:asciiTheme="majorBidi" w:hAnsiTheme="majorBidi" w:hint="cs"/>
          <w:sz w:val="30"/>
          <w:szCs w:val="30"/>
          <w:cs/>
        </w:rPr>
        <w:t xml:space="preserve"> </w:t>
      </w:r>
      <w:r w:rsidRPr="00366A5A">
        <w:rPr>
          <w:rFonts w:asciiTheme="majorBidi" w:hAnsiTheme="majorBidi"/>
          <w:sz w:val="30"/>
          <w:szCs w:val="30"/>
          <w:cs/>
        </w:rPr>
        <w:t xml:space="preserve">ตามลำดับ ยอดเงินต้นคงเหลือ ณ วันที่รายงานที่เกิดจากระบบการบริหารดังกล่าวแสดงเป็น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 xml:space="preserve">และ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>ตามลำดับในงบแสดงฐานะการเงิน</w:t>
      </w:r>
    </w:p>
    <w:p w:rsidR="004C6B6A" w:rsidRPr="00714CF7" w:rsidRDefault="004C6B6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</w:p>
    <w:p w:rsidR="00B36D3F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320A81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:rsidR="006E7855" w:rsidRPr="006E7855" w:rsidRDefault="006E7855" w:rsidP="006E7855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C87" w:rsidRPr="006E7855" w:rsidTr="006E7855">
        <w:trPr>
          <w:tblHeader/>
        </w:trPr>
        <w:tc>
          <w:tcPr>
            <w:tcW w:w="2120" w:type="pct"/>
          </w:tcPr>
          <w:p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420C87" w:rsidRPr="00673260" w:rsidRDefault="004665B6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20C87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4" w:type="pct"/>
          </w:tcPr>
          <w:p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420C87" w:rsidRPr="00673260" w:rsidRDefault="004665B6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20C87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4" w:type="pct"/>
          </w:tcPr>
          <w:p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C87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20C87" w:rsidRPr="006E7855" w:rsidTr="006E7855">
        <w:trPr>
          <w:tblHeader/>
        </w:trPr>
        <w:tc>
          <w:tcPr>
            <w:tcW w:w="2120" w:type="pct"/>
          </w:tcPr>
          <w:p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:rsidR="00420C87" w:rsidRPr="003334E8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:rsidR="00420C87" w:rsidRPr="00673260" w:rsidRDefault="00420C87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420C87" w:rsidRPr="00673260" w:rsidRDefault="004665B6" w:rsidP="00420C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420C87" w:rsidRPr="006E7855" w:rsidTr="006E7855">
        <w:trPr>
          <w:tblHeader/>
        </w:trPr>
        <w:tc>
          <w:tcPr>
            <w:tcW w:w="2120" w:type="pct"/>
          </w:tcPr>
          <w:p w:rsidR="00420C87" w:rsidRPr="006E7855" w:rsidRDefault="00420C87" w:rsidP="00420C8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C87" w:rsidRPr="006E7855" w:rsidTr="006E7855">
        <w:trPr>
          <w:tblHeader/>
        </w:trPr>
        <w:tc>
          <w:tcPr>
            <w:tcW w:w="2120" w:type="pct"/>
          </w:tcPr>
          <w:p w:rsidR="00420C87" w:rsidRPr="006E7855" w:rsidRDefault="00420C87" w:rsidP="00420C8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420C87" w:rsidRPr="006E7855" w:rsidRDefault="00420C87" w:rsidP="00420C8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420C87" w:rsidRPr="006E7855" w:rsidRDefault="00420C87" w:rsidP="00420C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:rsidR="00A774EC" w:rsidRPr="006E7855" w:rsidRDefault="00A774EC" w:rsidP="00A774EC">
            <w:pPr>
              <w:spacing w:line="240" w:lineRule="auto"/>
              <w:ind w:left="435" w:right="-43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:rsidR="00A774EC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74EC" w:rsidRPr="006E7855" w:rsidRDefault="004665B6" w:rsidP="00D72FE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  <w:r w:rsid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A774EC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74EC" w:rsidRPr="006E7855" w:rsidRDefault="004665B6" w:rsidP="00D72FE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2FEE" w:rsidRPr="00D72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  <w:r w:rsidR="00D72FEE" w:rsidRPr="00D72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2FEE" w:rsidRPr="00D7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  <w:r w:rsidR="00D72FEE" w:rsidRPr="00D7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D72FE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2FEE" w:rsidRPr="00D7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  <w:r w:rsidR="00D72FEE" w:rsidRPr="00D7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  <w:tr w:rsidR="00A774EC" w:rsidRPr="006E7855" w:rsidTr="00D95196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0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630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A774EC" w:rsidRPr="006E7855" w:rsidRDefault="00A774EC" w:rsidP="00A774EC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:rsidR="00A774EC" w:rsidRPr="006E7855" w:rsidRDefault="00A774EC" w:rsidP="00A774EC">
            <w:pPr>
              <w:spacing w:line="240" w:lineRule="auto"/>
              <w:ind w:right="-43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:rsidR="00A774EC" w:rsidRPr="006E7855" w:rsidRDefault="004665B6" w:rsidP="00D72FEE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="00D72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24" w:type="pct"/>
            <w:vAlign w:val="bottom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141" w:type="pct"/>
            <w:vAlign w:val="bottom"/>
          </w:tcPr>
          <w:p w:rsidR="00A774EC" w:rsidRPr="006E7855" w:rsidRDefault="00A774EC" w:rsidP="00A774EC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A774EC" w:rsidRPr="00A774EC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72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="00D72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24" w:type="pct"/>
            <w:vAlign w:val="bottom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774EC" w:rsidRP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:rsidR="00A774EC" w:rsidRPr="006E7855" w:rsidRDefault="00A774EC" w:rsidP="00A774EC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774EC" w:rsidRP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  <w:vAlign w:val="bottom"/>
          </w:tcPr>
          <w:p w:rsidR="00A774EC" w:rsidRPr="006E7855" w:rsidRDefault="00A774EC" w:rsidP="00A774EC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774E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4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774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4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774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A774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A774EC" w:rsidRPr="006E7855" w:rsidRDefault="00A774EC" w:rsidP="00A774EC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74EC" w:rsidRPr="006E7855" w:rsidTr="006E7855">
        <w:trPr>
          <w:tblHeader/>
        </w:trPr>
        <w:tc>
          <w:tcPr>
            <w:tcW w:w="2120" w:type="pct"/>
          </w:tcPr>
          <w:p w:rsidR="00A774EC" w:rsidRPr="006E7855" w:rsidRDefault="00A774EC" w:rsidP="00A774E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A774EC" w:rsidRDefault="004665B6" w:rsidP="00D72FE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A774EC" w:rsidRPr="00A77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258</w:t>
            </w:r>
            <w:r w:rsidR="00A774EC" w:rsidRPr="00A77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41" w:type="pct"/>
          </w:tcPr>
          <w:p w:rsidR="00A774EC" w:rsidRPr="006E7855" w:rsidRDefault="00A774EC" w:rsidP="00A774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A774EC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D72FEE" w:rsidRPr="00A77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258</w:t>
            </w:r>
            <w:r w:rsidR="00D72FEE" w:rsidRPr="00A77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124" w:type="pct"/>
          </w:tcPr>
          <w:p w:rsidR="00A774EC" w:rsidRPr="006E7855" w:rsidRDefault="00A774EC" w:rsidP="00A774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774EC" w:rsidRPr="006E7855" w:rsidRDefault="004665B6" w:rsidP="00A774E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="00A774E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:rsidR="00320A81" w:rsidRDefault="00320A81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6A5147" w:rsidRDefault="006A5147" w:rsidP="006A5147">
      <w:pPr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ตราสารหนี้ที่เป็นหลักทรัพย์เผื่อขาย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>ในกองทุนส่วนบุคคล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สำหรับงวดหก</w:t>
      </w:r>
      <w:r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Pr="003334E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334E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A0F47" w:rsidRPr="008A0F47" w:rsidRDefault="008A0F47" w:rsidP="006A5147">
      <w:pPr>
        <w:ind w:left="45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7"/>
        <w:gridCol w:w="1606"/>
        <w:gridCol w:w="373"/>
        <w:gridCol w:w="1454"/>
      </w:tblGrid>
      <w:tr w:rsidR="008A0F47" w:rsidRPr="003334E8" w:rsidTr="00241CE7">
        <w:trPr>
          <w:trHeight w:val="366"/>
          <w:tblHeader/>
        </w:trPr>
        <w:tc>
          <w:tcPr>
            <w:tcW w:w="3093" w:type="pct"/>
          </w:tcPr>
          <w:p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907" w:type="pct"/>
            <w:gridSpan w:val="3"/>
          </w:tcPr>
          <w:p w:rsidR="008A0F47" w:rsidRPr="008A0F47" w:rsidRDefault="008A0F47" w:rsidP="00F22E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A0F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8A0F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F47" w:rsidRPr="00673260" w:rsidTr="00241CE7">
        <w:trPr>
          <w:trHeight w:val="374"/>
          <w:tblHeader/>
        </w:trPr>
        <w:tc>
          <w:tcPr>
            <w:tcW w:w="3093" w:type="pct"/>
          </w:tcPr>
          <w:p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5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892" w:type="pct"/>
          </w:tcPr>
          <w:p w:rsidR="008A0F47" w:rsidRPr="00673260" w:rsidRDefault="004665B6" w:rsidP="00F22E6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07" w:type="pct"/>
          </w:tcPr>
          <w:p w:rsidR="008A0F47" w:rsidRPr="00673260" w:rsidRDefault="008A0F47" w:rsidP="00F22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pct"/>
          </w:tcPr>
          <w:p w:rsidR="008A0F47" w:rsidRPr="00673260" w:rsidRDefault="004665B6" w:rsidP="00F22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8A0F47" w:rsidRPr="003334E8" w:rsidTr="00241CE7">
        <w:trPr>
          <w:trHeight w:val="69"/>
          <w:tblHeader/>
        </w:trPr>
        <w:tc>
          <w:tcPr>
            <w:tcW w:w="3093" w:type="pct"/>
          </w:tcPr>
          <w:p w:rsidR="008A0F47" w:rsidRPr="003334E8" w:rsidRDefault="008A0F47" w:rsidP="00F22E6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7" w:type="pct"/>
            <w:gridSpan w:val="3"/>
          </w:tcPr>
          <w:p w:rsidR="008A0F47" w:rsidRPr="003334E8" w:rsidRDefault="008A0F47" w:rsidP="00F22E6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8FF" w:rsidRPr="003334E8" w:rsidTr="00241CE7">
        <w:trPr>
          <w:trHeight w:val="347"/>
        </w:trPr>
        <w:tc>
          <w:tcPr>
            <w:tcW w:w="3093" w:type="pct"/>
          </w:tcPr>
          <w:p w:rsidR="00C618FF" w:rsidRPr="003334E8" w:rsidRDefault="00C618FF" w:rsidP="00C618F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2" w:type="pct"/>
            <w:shd w:val="clear" w:color="auto" w:fill="auto"/>
          </w:tcPr>
          <w:p w:rsidR="00C618FF" w:rsidRPr="00FB5660" w:rsidRDefault="00C618FF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F68B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3F68B9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07" w:type="pct"/>
          </w:tcPr>
          <w:p w:rsidR="00C618FF" w:rsidRPr="00FB5660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08" w:type="pct"/>
          </w:tcPr>
          <w:p w:rsidR="00C618FF" w:rsidRPr="003334E8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F47" w:rsidRPr="009D395E" w:rsidTr="00241CE7">
        <w:trPr>
          <w:trHeight w:val="360"/>
        </w:trPr>
        <w:tc>
          <w:tcPr>
            <w:tcW w:w="3093" w:type="pct"/>
          </w:tcPr>
          <w:p w:rsidR="008A0F47" w:rsidRPr="003334E8" w:rsidRDefault="008A0F47" w:rsidP="006A51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92" w:type="pct"/>
            <w:shd w:val="clear" w:color="auto" w:fill="auto"/>
          </w:tcPr>
          <w:p w:rsidR="008A0F47" w:rsidRPr="003F68B9" w:rsidRDefault="004665B6" w:rsidP="003F68B9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F68B9" w:rsidRPr="003F68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3F68B9" w:rsidRPr="003F68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</w:p>
        </w:tc>
        <w:tc>
          <w:tcPr>
            <w:tcW w:w="207" w:type="pct"/>
          </w:tcPr>
          <w:p w:rsidR="008A0F47" w:rsidRPr="003334E8" w:rsidRDefault="008A0F47" w:rsidP="006A51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:rsidR="008A0F47" w:rsidRPr="003334E8" w:rsidRDefault="008A0F47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3334E8" w:rsidTr="00241CE7">
        <w:trPr>
          <w:trHeight w:val="70"/>
        </w:trPr>
        <w:tc>
          <w:tcPr>
            <w:tcW w:w="3093" w:type="pct"/>
          </w:tcPr>
          <w:p w:rsidR="00C618FF" w:rsidRPr="003334E8" w:rsidRDefault="00C618FF" w:rsidP="00C618F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892" w:type="pct"/>
            <w:shd w:val="clear" w:color="auto" w:fill="auto"/>
          </w:tcPr>
          <w:p w:rsidR="00C618FF" w:rsidRPr="003F68B9" w:rsidRDefault="00C618FF" w:rsidP="00C618FF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68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3F68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3F68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  <w:r w:rsidRPr="003F68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" w:type="pct"/>
          </w:tcPr>
          <w:p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3334E8" w:rsidTr="00241CE7">
        <w:trPr>
          <w:trHeight w:val="70"/>
        </w:trPr>
        <w:tc>
          <w:tcPr>
            <w:tcW w:w="3093" w:type="pct"/>
          </w:tcPr>
          <w:p w:rsidR="00C618FF" w:rsidRPr="003334E8" w:rsidRDefault="00C618FF" w:rsidP="00C618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ปรับปรุงมูลค่ายุติธรรมแล</w:t>
            </w:r>
            <w:r w:rsidRPr="008614BD">
              <w:rPr>
                <w:rFonts w:ascii="Angsana New" w:hAnsi="Angsana New" w:hint="cs"/>
                <w:sz w:val="30"/>
                <w:szCs w:val="30"/>
                <w:cs/>
              </w:rPr>
              <w:t>ะอื่นๆ</w:t>
            </w:r>
          </w:p>
        </w:tc>
        <w:tc>
          <w:tcPr>
            <w:tcW w:w="892" w:type="pct"/>
            <w:shd w:val="clear" w:color="auto" w:fill="auto"/>
          </w:tcPr>
          <w:p w:rsidR="00C618FF" w:rsidRPr="003F68B9" w:rsidRDefault="00C618FF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3F68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207" w:type="pct"/>
          </w:tcPr>
          <w:p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8FF" w:rsidRPr="00C618FF" w:rsidTr="00241CE7">
        <w:trPr>
          <w:trHeight w:val="347"/>
        </w:trPr>
        <w:tc>
          <w:tcPr>
            <w:tcW w:w="3093" w:type="pct"/>
          </w:tcPr>
          <w:p w:rsidR="00C618FF" w:rsidRPr="00FB5660" w:rsidRDefault="00C618FF" w:rsidP="00C618F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8FF" w:rsidRPr="003F68B9" w:rsidRDefault="00C618FF" w:rsidP="00C618FF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3F6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Pr="003F68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07" w:type="pct"/>
          </w:tcPr>
          <w:p w:rsidR="00C618FF" w:rsidRPr="003334E8" w:rsidRDefault="00C618FF" w:rsidP="00C618F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:rsidR="00C618FF" w:rsidRPr="00C618FF" w:rsidRDefault="00C618FF" w:rsidP="00C618FF">
            <w:pPr>
              <w:pStyle w:val="BodyText"/>
              <w:tabs>
                <w:tab w:val="decimal" w:pos="89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8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A0F47" w:rsidRPr="008A0F47" w:rsidRDefault="008A0F47" w:rsidP="008A0F4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320A81" w:rsidRDefault="00320A81" w:rsidP="00236AD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6A5147" w:rsidRPr="00AC4A94" w:rsidRDefault="006A5147" w:rsidP="006A5147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6E7855" w:rsidTr="00673260">
        <w:trPr>
          <w:tblHeader/>
        </w:trPr>
        <w:tc>
          <w:tcPr>
            <w:tcW w:w="1488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2"/>
          </w:p>
        </w:tc>
        <w:tc>
          <w:tcPr>
            <w:tcW w:w="527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0710C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0710C"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4665B6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E7855" w:rsidTr="00673260">
        <w:tc>
          <w:tcPr>
            <w:tcW w:w="1488" w:type="pct"/>
          </w:tcPr>
          <w:p w:rsidR="006E7855" w:rsidRPr="004D7DBC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:rsidR="006E7855" w:rsidRPr="006E7855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6E7855" w:rsidRPr="006E7855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DAC" w:rsidRPr="006E7855" w:rsidTr="00673260">
        <w:tc>
          <w:tcPr>
            <w:tcW w:w="1488" w:type="pct"/>
          </w:tcPr>
          <w:p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D06DAC" w:rsidRDefault="004665B6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142F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4665B6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4665B6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="00142F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4665B6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D06DAC" w:rsidRPr="00D06DAC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142FBE" w:rsidP="00142FBE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6E7855" w:rsidRDefault="00142FBE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142F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4665B6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6E7855" w:rsidRDefault="00142FBE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142F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4665B6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6E7855" w:rsidRDefault="00142FBE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42F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142FBE" w:rsidRPr="006E7855" w:rsidRDefault="00142FBE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42F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6E785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142FBE" w:rsidRPr="00D06DAC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142F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  <w:r w:rsidR="00142F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142FBE" w:rsidP="00142FB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142FBE" w:rsidRPr="00D06DAC" w:rsidRDefault="00142FBE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656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BF407B" w:rsidRDefault="00142FBE" w:rsidP="00142FBE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6E7855" w:rsidRDefault="00142FBE" w:rsidP="00142FBE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2FBE" w:rsidRPr="006E7855" w:rsidTr="00673260">
        <w:tc>
          <w:tcPr>
            <w:tcW w:w="1488" w:type="pct"/>
          </w:tcPr>
          <w:p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142FBE" w:rsidRPr="00D06DAC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142F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42FBE" w:rsidRPr="00BE5CC5" w:rsidRDefault="004665B6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  <w:r w:rsidR="00142F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142FBE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142FBE" w:rsidRPr="006E7855" w:rsidTr="00673260">
        <w:tc>
          <w:tcPr>
            <w:tcW w:w="1488" w:type="pct"/>
            <w:vAlign w:val="bottom"/>
          </w:tcPr>
          <w:p w:rsidR="00142FBE" w:rsidRPr="006E7855" w:rsidRDefault="00142FBE" w:rsidP="00142F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6E7855" w:rsidRDefault="00142FBE" w:rsidP="00142FB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142FB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142FBE" w:rsidRPr="006E7855" w:rsidRDefault="00142FBE" w:rsidP="00142FB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142FBE" w:rsidRPr="006E7855" w:rsidRDefault="00142FBE" w:rsidP="00142FBE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142FBE" w:rsidP="00142FB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0023A1" w:rsidRDefault="004665B6" w:rsidP="00806B0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6B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  <w:r w:rsidR="007C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7C62CA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  <w:r w:rsidR="007C62CA" w:rsidRPr="007C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142FBE" w:rsidP="00142FB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0023A1" w:rsidRDefault="00142FB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142FBE" w:rsidRPr="006E7855" w:rsidRDefault="00142FBE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7C62CA" w:rsidRDefault="00142FBE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0023A1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806B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7C62CA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7C62CA" w:rsidRPr="007C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4665B6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0023A1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7C62CA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4665B6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142FBE" w:rsidRPr="000023A1" w:rsidRDefault="007C62CA" w:rsidP="008614BD">
            <w:pPr>
              <w:pStyle w:val="BodyText"/>
              <w:tabs>
                <w:tab w:val="decimal" w:pos="7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664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7C62CA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142FBE" w:rsidRPr="006E7855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FBE" w:rsidRPr="006E7855" w:rsidTr="006B38DA">
        <w:tc>
          <w:tcPr>
            <w:tcW w:w="1488" w:type="pct"/>
          </w:tcPr>
          <w:p w:rsidR="00142FBE" w:rsidRPr="006E7855" w:rsidRDefault="00142FBE" w:rsidP="00142FBE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142FBE" w:rsidRPr="006E7855" w:rsidRDefault="00142FBE" w:rsidP="00142FB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142FBE" w:rsidRPr="000023A1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="007C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142FBE" w:rsidRPr="006E7855" w:rsidRDefault="004665B6" w:rsidP="00142FB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="00142FBE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7C62CA" w:rsidRDefault="00142FBE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42FBE" w:rsidRPr="006E7855" w:rsidRDefault="00142FBE" w:rsidP="00142F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42FBE" w:rsidRPr="006E7855" w:rsidRDefault="004665B6" w:rsidP="00142FBE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1B056B" w:rsidRPr="006E7855" w:rsidTr="00673260">
        <w:tc>
          <w:tcPr>
            <w:tcW w:w="1488" w:type="pct"/>
          </w:tcPr>
          <w:p w:rsidR="001B056B" w:rsidRPr="006E7855" w:rsidRDefault="001B056B" w:rsidP="001B056B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:rsidR="001B056B" w:rsidRPr="006E7855" w:rsidRDefault="001B056B" w:rsidP="001B056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1B056B" w:rsidRPr="000023A1" w:rsidRDefault="004665B6" w:rsidP="001B05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1B056B" w:rsidRPr="001B056B" w:rsidRDefault="004665B6" w:rsidP="001B056B">
            <w:pPr>
              <w:pStyle w:val="BodyText"/>
              <w:tabs>
                <w:tab w:val="decimal" w:pos="65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1B056B" w:rsidRPr="001B0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  <w:tr w:rsidR="001B056B" w:rsidRPr="006E7855" w:rsidTr="00673260">
        <w:tc>
          <w:tcPr>
            <w:tcW w:w="1488" w:type="pct"/>
          </w:tcPr>
          <w:p w:rsidR="001B056B" w:rsidRPr="006E7855" w:rsidRDefault="001B056B" w:rsidP="001B05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1B056B" w:rsidRPr="006E7855" w:rsidRDefault="001B056B" w:rsidP="001B056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1B056B" w:rsidRPr="00CD3C3F" w:rsidRDefault="001B056B" w:rsidP="001B056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B056B" w:rsidRPr="006E7855" w:rsidRDefault="001B056B" w:rsidP="001B056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B056B" w:rsidRPr="007C62CA" w:rsidRDefault="001B056B" w:rsidP="008614BD">
            <w:pPr>
              <w:pStyle w:val="BodyText"/>
              <w:tabs>
                <w:tab w:val="decimal" w:pos="73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1B056B" w:rsidRPr="006E7855" w:rsidRDefault="001B056B" w:rsidP="001B056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056B" w:rsidRPr="006E7855" w:rsidTr="00673260">
        <w:tc>
          <w:tcPr>
            <w:tcW w:w="1488" w:type="pct"/>
          </w:tcPr>
          <w:p w:rsidR="001B056B" w:rsidRPr="006E7855" w:rsidRDefault="001B056B" w:rsidP="001B056B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1B056B" w:rsidRPr="006E7855" w:rsidRDefault="001B056B" w:rsidP="001B056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1B056B" w:rsidRPr="000023A1" w:rsidRDefault="004665B6" w:rsidP="001B05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B056B" w:rsidRPr="00BE5CC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26" w:type="pct"/>
          </w:tcPr>
          <w:p w:rsidR="001B056B" w:rsidRPr="006B51EA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</w:tr>
      <w:tr w:rsidR="001B056B" w:rsidRPr="006E7855" w:rsidTr="00673260">
        <w:tc>
          <w:tcPr>
            <w:tcW w:w="1488" w:type="pct"/>
          </w:tcPr>
          <w:p w:rsidR="001B056B" w:rsidRPr="006E7855" w:rsidRDefault="001B056B" w:rsidP="001B05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:rsidR="001B056B" w:rsidRPr="006E7855" w:rsidRDefault="001B056B" w:rsidP="001B056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1B056B" w:rsidRPr="000023A1" w:rsidRDefault="004665B6" w:rsidP="001B05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1B056B" w:rsidRPr="00BE5CC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  <w:r w:rsidR="001B05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085</w:t>
            </w:r>
          </w:p>
        </w:tc>
        <w:tc>
          <w:tcPr>
            <w:tcW w:w="126" w:type="pct"/>
          </w:tcPr>
          <w:p w:rsidR="001B056B" w:rsidRPr="006E7855" w:rsidRDefault="001B056B" w:rsidP="001B056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1B056B" w:rsidRPr="006E7855" w:rsidRDefault="004665B6" w:rsidP="001B056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  <w:r w:rsidR="001B056B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</w:tr>
      <w:bookmarkEnd w:id="1"/>
    </w:tbl>
    <w:p w:rsidR="00376804" w:rsidRPr="001B3763" w:rsidRDefault="00376804" w:rsidP="00376804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:rsidR="00F41B62" w:rsidRPr="00742177" w:rsidRDefault="00697F53" w:rsidP="00742177">
      <w:pPr>
        <w:ind w:left="540" w:right="-3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42177">
        <w:rPr>
          <w:rFonts w:ascii="Angsana New" w:hAnsi="Angsana New"/>
          <w:spacing w:val="-4"/>
          <w:sz w:val="30"/>
          <w:szCs w:val="30"/>
          <w:cs/>
          <w:lang w:val="en-US"/>
        </w:rPr>
        <w:t>โดย</w:t>
      </w:r>
      <w:r w:rsidRPr="003334E8">
        <w:rPr>
          <w:rFonts w:ascii="Angsana New" w:hAnsi="Angsana New"/>
          <w:sz w:val="30"/>
          <w:szCs w:val="30"/>
          <w:cs/>
        </w:rPr>
        <w:t>ปกติระยะเวลาการให้สินเชื่อแก่ลูกค้าของกลุ่มบริษัทมี</w:t>
      </w:r>
      <w:r w:rsidRPr="004D7DBC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7</w:t>
      </w:r>
      <w:r w:rsidRPr="004D7DBC">
        <w:rPr>
          <w:rFonts w:ascii="Angsana New" w:hAnsi="Angsana New"/>
          <w:sz w:val="30"/>
          <w:szCs w:val="30"/>
          <w:cs/>
        </w:rPr>
        <w:t xml:space="preserve"> วัน ถึง </w:t>
      </w:r>
      <w:r w:rsidR="004665B6" w:rsidRPr="004665B6">
        <w:rPr>
          <w:rFonts w:ascii="Angsana New" w:hAnsi="Angsana New"/>
          <w:sz w:val="30"/>
          <w:szCs w:val="30"/>
          <w:lang w:val="en-US"/>
        </w:rPr>
        <w:t>100</w:t>
      </w:r>
      <w:r w:rsidRPr="004D7DBC">
        <w:rPr>
          <w:rFonts w:ascii="Angsana New" w:hAnsi="Angsana New"/>
          <w:sz w:val="30"/>
          <w:szCs w:val="30"/>
          <w:cs/>
        </w:rPr>
        <w:t xml:space="preserve"> วัน</w:t>
      </w:r>
    </w:p>
    <w:p w:rsidR="008266EC" w:rsidRPr="001B3763" w:rsidRDefault="008266EC" w:rsidP="00CD161B">
      <w:pPr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B3763" w:rsidRDefault="001B3763">
      <w:pPr>
        <w:rPr>
          <w:strike/>
          <w:color w:val="FF0000"/>
          <w:highlight w:val="yellow"/>
        </w:rPr>
      </w:pPr>
      <w:r w:rsidRPr="00742177">
        <w:rPr>
          <w:strike/>
          <w:color w:val="FF0000"/>
          <w:highlight w:val="yellow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1254"/>
        <w:gridCol w:w="1100"/>
        <w:gridCol w:w="262"/>
        <w:gridCol w:w="1072"/>
        <w:gridCol w:w="245"/>
        <w:gridCol w:w="1142"/>
        <w:gridCol w:w="295"/>
        <w:gridCol w:w="1131"/>
      </w:tblGrid>
      <w:tr w:rsidR="00C443B2" w:rsidRPr="00130DB8" w:rsidTr="009E69CB">
        <w:trPr>
          <w:tblHeader/>
        </w:trPr>
        <w:tc>
          <w:tcPr>
            <w:tcW w:w="1500" w:type="pct"/>
          </w:tcPr>
          <w:p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3B2" w:rsidRPr="00130DB8" w:rsidTr="009E69CB">
        <w:trPr>
          <w:tblHeader/>
        </w:trPr>
        <w:tc>
          <w:tcPr>
            <w:tcW w:w="1500" w:type="pct"/>
          </w:tcPr>
          <w:p w:rsidR="00C443B2" w:rsidRPr="001A4582" w:rsidRDefault="00C443B2" w:rsidP="00C443B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C443B2" w:rsidRPr="001A4582" w:rsidRDefault="00C443B2" w:rsidP="00C443B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2" w:type="pct"/>
          </w:tcPr>
          <w:p w:rsidR="00C443B2" w:rsidRPr="001A4582" w:rsidRDefault="00C443B2" w:rsidP="00C443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9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:rsidR="00C443B2" w:rsidRPr="001A4582" w:rsidRDefault="00C443B2" w:rsidP="00C443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5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C443B2" w:rsidRPr="00130DB8" w:rsidTr="009E69CB">
        <w:trPr>
          <w:tblHeader/>
        </w:trPr>
        <w:tc>
          <w:tcPr>
            <w:tcW w:w="1500" w:type="pct"/>
          </w:tcPr>
          <w:p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C443B2" w:rsidRPr="001A4582" w:rsidRDefault="00C443B2" w:rsidP="00A718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:rsidR="00C443B2" w:rsidRPr="001A4582" w:rsidRDefault="00C443B2" w:rsidP="00A718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43B2" w:rsidRPr="00130DB8" w:rsidTr="009E69CB">
        <w:tc>
          <w:tcPr>
            <w:tcW w:w="2175" w:type="pct"/>
            <w:gridSpan w:val="2"/>
          </w:tcPr>
          <w:p w:rsidR="00C443B2" w:rsidRPr="008241F3" w:rsidRDefault="00C443B2" w:rsidP="00A71805">
            <w:pPr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458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157AB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157ABF" w:rsidRPr="001A4582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57AB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A458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สำหรับ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2" w:type="pct"/>
          </w:tcPr>
          <w:p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C443B2" w:rsidRPr="001A4582" w:rsidRDefault="00C443B2" w:rsidP="00A7180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C443B2" w:rsidRPr="001A4582" w:rsidRDefault="00C443B2" w:rsidP="00A71805">
            <w:pPr>
              <w:pStyle w:val="BodyText"/>
              <w:tabs>
                <w:tab w:val="decimal" w:pos="9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:rsidR="00C443B2" w:rsidRPr="001A4582" w:rsidRDefault="00C443B2" w:rsidP="00A7180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" w:type="pct"/>
          </w:tcPr>
          <w:p w:rsidR="00C443B2" w:rsidRPr="001A4582" w:rsidRDefault="00C443B2" w:rsidP="00A7180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:rsidR="00C443B2" w:rsidRPr="001A4582" w:rsidRDefault="00C443B2" w:rsidP="00A71805">
            <w:pPr>
              <w:pStyle w:val="BodyText"/>
              <w:tabs>
                <w:tab w:val="decimal" w:pos="1027"/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E4" w:rsidRPr="00130DB8" w:rsidTr="009E69CB">
        <w:tc>
          <w:tcPr>
            <w:tcW w:w="2175" w:type="pct"/>
            <w:gridSpan w:val="2"/>
          </w:tcPr>
          <w:p w:rsidR="00295BE4" w:rsidRPr="001A4582" w:rsidRDefault="00295BE4" w:rsidP="00295BE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295BE4" w:rsidRPr="00C54875" w:rsidRDefault="008259FA" w:rsidP="009E69C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9,810</w:t>
            </w:r>
          </w:p>
        </w:tc>
        <w:tc>
          <w:tcPr>
            <w:tcW w:w="141" w:type="pct"/>
          </w:tcPr>
          <w:p w:rsidR="00295BE4" w:rsidRPr="00C54875" w:rsidRDefault="00295BE4" w:rsidP="00295BE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295BE4" w:rsidRPr="00C54875" w:rsidRDefault="00AB56FD" w:rsidP="009E69CB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(1,219)</w:t>
            </w:r>
          </w:p>
        </w:tc>
        <w:tc>
          <w:tcPr>
            <w:tcW w:w="132" w:type="pct"/>
          </w:tcPr>
          <w:p w:rsidR="00295BE4" w:rsidRPr="00C54875" w:rsidRDefault="00295BE4" w:rsidP="00295BE4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295BE4" w:rsidRPr="00C54875" w:rsidRDefault="006B51EA" w:rsidP="009E69CB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48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C548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9" w:type="pct"/>
          </w:tcPr>
          <w:p w:rsidR="00295BE4" w:rsidRPr="00C54875" w:rsidRDefault="00295BE4" w:rsidP="009E69CB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295BE4" w:rsidRPr="00C54875" w:rsidRDefault="00AB56FD" w:rsidP="009E69CB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(1,125)</w:t>
            </w:r>
          </w:p>
        </w:tc>
      </w:tr>
      <w:tr w:rsidR="00AB56FD" w:rsidRPr="00673260" w:rsidTr="009E69CB">
        <w:tc>
          <w:tcPr>
            <w:tcW w:w="2175" w:type="pct"/>
            <w:gridSpan w:val="2"/>
          </w:tcPr>
          <w:p w:rsidR="00AB56FD" w:rsidRPr="001A4582" w:rsidRDefault="00AB56FD" w:rsidP="00AB56F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 w:rsidRPr="001A458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A45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AB56FD" w:rsidRPr="00C54875" w:rsidRDefault="00AB56FD" w:rsidP="009E69C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</w:t>
            </w:r>
            <w:r w:rsidR="004E7DEE"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141" w:type="pct"/>
          </w:tcPr>
          <w:p w:rsidR="00AB56FD" w:rsidRPr="00C54875" w:rsidRDefault="00AB56FD" w:rsidP="00AB56F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AB56FD" w:rsidRPr="00C54875" w:rsidRDefault="00AB56FD" w:rsidP="009E69CB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(1,254)</w:t>
            </w:r>
          </w:p>
        </w:tc>
        <w:tc>
          <w:tcPr>
            <w:tcW w:w="132" w:type="pct"/>
          </w:tcPr>
          <w:p w:rsidR="00AB56FD" w:rsidRPr="00C54875" w:rsidRDefault="00AB56FD" w:rsidP="00AB56FD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AB56FD" w:rsidRPr="00C54875" w:rsidRDefault="00AB56FD" w:rsidP="009E69CB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48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C548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9" w:type="pct"/>
          </w:tcPr>
          <w:p w:rsidR="00AB56FD" w:rsidRPr="00C54875" w:rsidRDefault="00AB56FD" w:rsidP="009E69CB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:rsidR="00AB56FD" w:rsidRPr="00C54875" w:rsidRDefault="00AB56FD" w:rsidP="009E69CB">
            <w:pPr>
              <w:pStyle w:val="BodyText"/>
              <w:tabs>
                <w:tab w:val="decimal" w:pos="1518"/>
              </w:tabs>
              <w:spacing w:after="0"/>
              <w:ind w:left="-108" w:right="-5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8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(93)</w:t>
            </w:r>
          </w:p>
        </w:tc>
      </w:tr>
    </w:tbl>
    <w:p w:rsidR="00C443B2" w:rsidRPr="00742177" w:rsidRDefault="00C443B2">
      <w:pPr>
        <w:rPr>
          <w:strike/>
          <w:color w:val="FF0000"/>
          <w:highlight w:val="yellow"/>
        </w:rPr>
      </w:pPr>
    </w:p>
    <w:p w:rsidR="000A2CC0" w:rsidRPr="003334E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A30680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:rsidR="002C0F04" w:rsidRPr="00347B95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5"/>
        <w:gridCol w:w="382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6"/>
      </w:tblGrid>
      <w:tr w:rsidR="008E6872" w:rsidRPr="003334E8" w:rsidTr="00B062A4">
        <w:trPr>
          <w:trHeight w:val="313"/>
          <w:tblHeader/>
        </w:trPr>
        <w:tc>
          <w:tcPr>
            <w:tcW w:w="1975" w:type="pct"/>
          </w:tcPr>
          <w:p w:rsidR="008E6872" w:rsidRPr="003334E8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" w:type="pct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3334E8" w:rsidTr="002231B5">
        <w:trPr>
          <w:trHeight w:val="398"/>
          <w:tblHeader/>
        </w:trPr>
        <w:tc>
          <w:tcPr>
            <w:tcW w:w="1975" w:type="pct"/>
          </w:tcPr>
          <w:p w:rsidR="001B3763" w:rsidRPr="003334E8" w:rsidRDefault="002231B5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06" w:type="pct"/>
            <w:vAlign w:val="bottom"/>
          </w:tcPr>
          <w:p w:rsidR="001B3763" w:rsidRPr="008E6872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" w:type="pct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gridSpan w:val="2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vAlign w:val="bottom"/>
          </w:tcPr>
          <w:p w:rsidR="001B3763" w:rsidRPr="003334E8" w:rsidRDefault="004665B6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B3763" w:rsidRPr="003334E8" w:rsidTr="00B062A4">
        <w:trPr>
          <w:trHeight w:val="313"/>
          <w:tblHeader/>
        </w:trPr>
        <w:tc>
          <w:tcPr>
            <w:tcW w:w="1975" w:type="pct"/>
          </w:tcPr>
          <w:p w:rsidR="001B3763" w:rsidRPr="003334E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3334E8" w:rsidTr="00B062A4">
        <w:trPr>
          <w:trHeight w:val="313"/>
        </w:trPr>
        <w:tc>
          <w:tcPr>
            <w:tcW w:w="1975" w:type="pct"/>
          </w:tcPr>
          <w:p w:rsidR="001B3763" w:rsidRPr="003334E8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6" w:type="pct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B3763" w:rsidRPr="003334E8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B3763" w:rsidRPr="003334E8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2A4" w:rsidRPr="003334E8" w:rsidTr="008F31B9">
        <w:trPr>
          <w:trHeight w:val="300"/>
        </w:trPr>
        <w:tc>
          <w:tcPr>
            <w:tcW w:w="1975" w:type="pct"/>
          </w:tcPr>
          <w:p w:rsidR="00B062A4" w:rsidRPr="004D7DBC" w:rsidRDefault="00B062A4" w:rsidP="00B062A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B062A4" w:rsidRPr="00A774EC" w:rsidRDefault="004665B6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8F31B9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7" w:type="pct"/>
          </w:tcPr>
          <w:p w:rsidR="00B062A4" w:rsidRPr="00A774EC" w:rsidRDefault="00B062A4" w:rsidP="00B062A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B062A4" w:rsidRPr="00A774EC" w:rsidRDefault="004665B6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="00B062A4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7" w:type="pct"/>
          </w:tcPr>
          <w:p w:rsidR="00B062A4" w:rsidRPr="00A774EC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B062A4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7071E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B062A4" w:rsidRPr="0037071E" w:rsidRDefault="004665B6" w:rsidP="00B062A4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B062A4" w:rsidRPr="0037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</w:tr>
      <w:tr w:rsidR="000803A0" w:rsidRPr="003334E8" w:rsidTr="008F31B9">
        <w:trPr>
          <w:trHeight w:val="300"/>
        </w:trPr>
        <w:tc>
          <w:tcPr>
            <w:tcW w:w="1975" w:type="pct"/>
          </w:tcPr>
          <w:p w:rsidR="000803A0" w:rsidRPr="004D7DBC" w:rsidRDefault="000803A0" w:rsidP="000803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6" w:type="pct"/>
          </w:tcPr>
          <w:p w:rsidR="000803A0" w:rsidRPr="004D7DBC" w:rsidRDefault="000803A0" w:rsidP="000803A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0803A0" w:rsidRPr="00A774EC" w:rsidRDefault="004665B6" w:rsidP="000803A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2F735B" w:rsidRPr="001266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147" w:type="pct"/>
          </w:tcPr>
          <w:p w:rsidR="000803A0" w:rsidRPr="00A774EC" w:rsidRDefault="000803A0" w:rsidP="000803A0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0803A0" w:rsidRPr="00A774EC" w:rsidRDefault="000803A0" w:rsidP="000803A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0803A0" w:rsidRPr="00A774EC" w:rsidRDefault="000803A0" w:rsidP="000803A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0803A0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0803A0" w:rsidRPr="0037071E" w:rsidRDefault="000803A0" w:rsidP="000803A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0803A0" w:rsidRPr="0037071E" w:rsidRDefault="000803A0" w:rsidP="000803A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2A4" w:rsidRPr="003334E8" w:rsidTr="008F31B9">
        <w:trPr>
          <w:trHeight w:val="613"/>
        </w:trPr>
        <w:tc>
          <w:tcPr>
            <w:tcW w:w="1975" w:type="pct"/>
          </w:tcPr>
          <w:p w:rsidR="00B062A4" w:rsidRPr="004D7DBC" w:rsidRDefault="00B062A4" w:rsidP="00B062A4">
            <w:pPr>
              <w:pStyle w:val="BodyText"/>
              <w:tabs>
                <w:tab w:val="decimal" w:pos="342"/>
              </w:tabs>
              <w:spacing w:after="0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9E481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                          ในบริษัทร่วมจากการดำเนินงานต่อเนื่อง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B062A4" w:rsidRPr="00A774EC" w:rsidRDefault="001266FF" w:rsidP="00806B0C">
            <w:pPr>
              <w:pStyle w:val="BodyText"/>
              <w:tabs>
                <w:tab w:val="decimal" w:pos="1089"/>
              </w:tabs>
              <w:spacing w:after="0"/>
              <w:ind w:left="-108" w:right="-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="005A695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:rsidR="00B062A4" w:rsidRPr="00A774EC" w:rsidRDefault="00B062A4" w:rsidP="00B062A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062A4" w:rsidRPr="00A774EC" w:rsidRDefault="004665B6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E2A5C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27" w:type="pct"/>
          </w:tcPr>
          <w:p w:rsidR="00B062A4" w:rsidRPr="00A774EC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B062A4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7071E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37071E" w:rsidRPr="0037071E" w:rsidRDefault="0037071E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062A4" w:rsidRPr="0037071E" w:rsidRDefault="0037071E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:rsidTr="008F31B9">
        <w:trPr>
          <w:trHeight w:val="613"/>
        </w:trPr>
        <w:tc>
          <w:tcPr>
            <w:tcW w:w="1975" w:type="pct"/>
          </w:tcPr>
          <w:p w:rsidR="005A6950" w:rsidRPr="004D7DBC" w:rsidRDefault="005A6950" w:rsidP="005A695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</w:t>
            </w:r>
            <w:r w:rsidRPr="004D7DBC">
              <w:rPr>
                <w:rFonts w:hint="cs"/>
                <w:sz w:val="30"/>
                <w:szCs w:val="30"/>
                <w:cs/>
              </w:rPr>
              <w:t>ขาดทุนสุทธิจากเงินลงทุน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ในบริษัทร่วมจากการดำเนินงานที่ยกเลิก</w:t>
            </w:r>
          </w:p>
        </w:tc>
        <w:tc>
          <w:tcPr>
            <w:tcW w:w="206" w:type="pct"/>
          </w:tcPr>
          <w:p w:rsidR="005A6950" w:rsidRPr="004D7DBC" w:rsidRDefault="005A6950" w:rsidP="005A695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A6950" w:rsidRPr="00806B0C" w:rsidRDefault="005A6950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B0C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806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5A6950" w:rsidRPr="00A774EC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5A6950" w:rsidRPr="0037071E" w:rsidRDefault="005A6950" w:rsidP="005A6950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7071E" w:rsidTr="008F31B9">
        <w:trPr>
          <w:trHeight w:val="380"/>
        </w:trPr>
        <w:tc>
          <w:tcPr>
            <w:tcW w:w="1975" w:type="pct"/>
          </w:tcPr>
          <w:p w:rsidR="005A6950" w:rsidRPr="0037071E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071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6" w:type="pct"/>
          </w:tcPr>
          <w:p w:rsidR="005A6950" w:rsidRPr="004D7DB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A6950" w:rsidRPr="00A774E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A6950" w:rsidRPr="00A774EC" w:rsidRDefault="005A6950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  <w:r w:rsidRPr="00A774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5A6950" w:rsidRPr="00A774EC" w:rsidRDefault="005A6950" w:rsidP="005A69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:rsidTr="009B2984">
        <w:trPr>
          <w:trHeight w:val="392"/>
        </w:trPr>
        <w:tc>
          <w:tcPr>
            <w:tcW w:w="1975" w:type="pct"/>
          </w:tcPr>
          <w:p w:rsidR="005A6950" w:rsidRPr="003334E8" w:rsidRDefault="005A6950" w:rsidP="005A6950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06" w:type="pct"/>
          </w:tcPr>
          <w:p w:rsidR="005A6950" w:rsidRPr="00545ECD" w:rsidRDefault="005A6950" w:rsidP="005A6950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5A6950" w:rsidRPr="00A774EC" w:rsidRDefault="009B2984" w:rsidP="00806B0C">
            <w:pPr>
              <w:pStyle w:val="BodyText"/>
              <w:tabs>
                <w:tab w:val="decimal" w:pos="555"/>
              </w:tabs>
              <w:spacing w:after="0"/>
              <w:ind w:left="-108"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A6950" w:rsidRPr="00A774EC" w:rsidRDefault="005A6950" w:rsidP="002E3BA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6950" w:rsidRPr="00A774EC" w:rsidRDefault="005A6950" w:rsidP="005A6950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950" w:rsidRPr="003334E8" w:rsidTr="00296AB5">
        <w:trPr>
          <w:trHeight w:val="601"/>
        </w:trPr>
        <w:tc>
          <w:tcPr>
            <w:tcW w:w="1975" w:type="pct"/>
          </w:tcPr>
          <w:p w:rsidR="005A6950" w:rsidRPr="004D7DBC" w:rsidRDefault="005A6950" w:rsidP="005A6950">
            <w:pPr>
              <w:pStyle w:val="BodyText"/>
              <w:spacing w:after="0"/>
              <w:ind w:left="9" w:right="2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 w:rsidRPr="004D7DBC">
              <w:rPr>
                <w:sz w:val="30"/>
                <w:szCs w:val="30"/>
                <w:cs/>
              </w:rPr>
              <w:br/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ที่ถือไว้เพื่อขาย</w:t>
            </w:r>
          </w:p>
        </w:tc>
        <w:tc>
          <w:tcPr>
            <w:tcW w:w="206" w:type="pct"/>
          </w:tcPr>
          <w:p w:rsidR="005A6950" w:rsidRPr="004D7DBC" w:rsidRDefault="005A6950" w:rsidP="005A6950">
            <w:pPr>
              <w:pStyle w:val="BodyText"/>
              <w:spacing w:after="0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5A6950" w:rsidRPr="00A774EC" w:rsidRDefault="005A6950" w:rsidP="005A695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:rsidR="005A6950" w:rsidRPr="00A774EC" w:rsidRDefault="004665B6" w:rsidP="005A695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27" w:type="pct"/>
          </w:tcPr>
          <w:p w:rsidR="005A6950" w:rsidRPr="00A774EC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bottom"/>
          </w:tcPr>
          <w:p w:rsidR="005A6950" w:rsidRPr="00A774EC" w:rsidRDefault="005A6950" w:rsidP="005A6950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5A6950" w:rsidRPr="0037071E" w:rsidRDefault="005A6950" w:rsidP="005A695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A6950" w:rsidRPr="0037071E" w:rsidRDefault="005A6950" w:rsidP="005A6950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0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1B9" w:rsidRPr="0037071E" w:rsidTr="00296AB5">
        <w:trPr>
          <w:trHeight w:val="313"/>
        </w:trPr>
        <w:tc>
          <w:tcPr>
            <w:tcW w:w="1975" w:type="pct"/>
          </w:tcPr>
          <w:p w:rsidR="008F31B9" w:rsidRPr="004D7DBC" w:rsidRDefault="008F31B9" w:rsidP="008F31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06" w:type="pct"/>
          </w:tcPr>
          <w:p w:rsidR="008F31B9" w:rsidRPr="004D7DBC" w:rsidRDefault="008F31B9" w:rsidP="008F31B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31B9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="009B2984" w:rsidRPr="009B29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8F31B9" w:rsidRPr="00A774EC" w:rsidRDefault="004665B6" w:rsidP="008F31B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  <w:r w:rsidR="008F31B9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1B9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31B9" w:rsidRPr="0037071E" w:rsidRDefault="004665B6" w:rsidP="008F31B9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="008F31B9" w:rsidRPr="00370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  <w:tr w:rsidR="008F31B9" w:rsidRPr="003334E8" w:rsidTr="00296AB5">
        <w:trPr>
          <w:trHeight w:val="288"/>
        </w:trPr>
        <w:tc>
          <w:tcPr>
            <w:tcW w:w="1975" w:type="pct"/>
          </w:tcPr>
          <w:p w:rsidR="008F31B9" w:rsidRPr="004D7DBC" w:rsidRDefault="008F31B9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F31B9" w:rsidRPr="004D7DB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:rsidR="008F31B9" w:rsidRPr="00A774E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8F31B9" w:rsidRPr="00A774E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:rsidR="008F31B9" w:rsidRPr="00A774EC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1F3" w:rsidRPr="003334E8" w:rsidTr="00296AB5">
        <w:trPr>
          <w:trHeight w:val="288"/>
        </w:trPr>
        <w:tc>
          <w:tcPr>
            <w:tcW w:w="1975" w:type="pct"/>
          </w:tcPr>
          <w:p w:rsidR="008241F3" w:rsidRPr="004D7DBC" w:rsidRDefault="008241F3" w:rsidP="008F31B9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8241F3" w:rsidRPr="004D7DB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241F3" w:rsidRPr="00A774EC" w:rsidRDefault="008241F3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241F3" w:rsidRPr="00A774EC" w:rsidRDefault="008241F3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8241F3" w:rsidRPr="00A774EC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8241F3" w:rsidRPr="0037071E" w:rsidRDefault="008241F3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1B9" w:rsidRPr="003334E8" w:rsidTr="00B062A4">
        <w:trPr>
          <w:gridAfter w:val="1"/>
          <w:wAfter w:w="3" w:type="pct"/>
          <w:trHeight w:val="418"/>
        </w:trPr>
        <w:tc>
          <w:tcPr>
            <w:tcW w:w="1975" w:type="pct"/>
          </w:tcPr>
          <w:p w:rsidR="008F31B9" w:rsidRPr="004D7DBC" w:rsidRDefault="008F31B9" w:rsidP="008F31B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210" w:type="pct"/>
            <w:gridSpan w:val="2"/>
          </w:tcPr>
          <w:p w:rsidR="008F31B9" w:rsidRPr="00A774E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8F31B9" w:rsidRPr="00A774E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8F31B9" w:rsidRPr="00A774EC" w:rsidRDefault="008F31B9" w:rsidP="008F31B9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8F31B9" w:rsidRPr="00A774EC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1B9" w:rsidRPr="003334E8" w:rsidTr="008F31B9">
        <w:trPr>
          <w:gridAfter w:val="1"/>
          <w:wAfter w:w="3" w:type="pct"/>
          <w:trHeight w:val="401"/>
        </w:trPr>
        <w:tc>
          <w:tcPr>
            <w:tcW w:w="1975" w:type="pct"/>
          </w:tcPr>
          <w:p w:rsidR="008F31B9" w:rsidRPr="004D7DBC" w:rsidRDefault="008F31B9" w:rsidP="008F31B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10" w:type="pct"/>
            <w:gridSpan w:val="2"/>
          </w:tcPr>
          <w:p w:rsidR="008F31B9" w:rsidRPr="00A774EC" w:rsidRDefault="008F31B9" w:rsidP="008F31B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8F31B9" w:rsidRPr="00A774EC" w:rsidRDefault="004665B6" w:rsidP="008F31B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8F31B9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8F31B9" w:rsidRPr="00A774EC" w:rsidRDefault="004665B6" w:rsidP="008F31B9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="008F31B9" w:rsidRPr="00A774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:rsidR="008F31B9" w:rsidRPr="00A774EC" w:rsidRDefault="004665B6" w:rsidP="008F31B9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8F31B9"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8F31B9" w:rsidRPr="0037071E" w:rsidRDefault="004665B6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8F31B9" w:rsidRPr="0037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8F31B9" w:rsidRPr="003334E8" w:rsidTr="008F31B9">
        <w:trPr>
          <w:gridAfter w:val="1"/>
          <w:wAfter w:w="3" w:type="pct"/>
          <w:trHeight w:val="818"/>
        </w:trPr>
        <w:tc>
          <w:tcPr>
            <w:tcW w:w="1975" w:type="pct"/>
          </w:tcPr>
          <w:p w:rsidR="008F31B9" w:rsidRPr="004D7DBC" w:rsidRDefault="008F31B9" w:rsidP="008F31B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4D7DBC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               ในการร่วมค้าจากการดำเนินงานต่อเนื่อง</w:t>
            </w:r>
          </w:p>
        </w:tc>
        <w:tc>
          <w:tcPr>
            <w:tcW w:w="210" w:type="pct"/>
            <w:gridSpan w:val="2"/>
          </w:tcPr>
          <w:p w:rsidR="008F31B9" w:rsidRPr="00A774EC" w:rsidRDefault="008F31B9" w:rsidP="008F31B9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8F31B9" w:rsidRPr="00A774EC" w:rsidRDefault="004665B6" w:rsidP="005A695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5A6950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8F31B9" w:rsidRPr="00A774EC" w:rsidRDefault="004665B6" w:rsidP="008F31B9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8F31B9"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8F31B9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4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8F31B9" w:rsidRDefault="008F31B9" w:rsidP="008F31B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8F31B9" w:rsidRPr="0037071E" w:rsidRDefault="008F31B9" w:rsidP="008F31B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1B9" w:rsidRPr="003334E8" w:rsidTr="002F735B">
        <w:trPr>
          <w:gridAfter w:val="1"/>
          <w:wAfter w:w="3" w:type="pct"/>
          <w:trHeight w:val="818"/>
        </w:trPr>
        <w:tc>
          <w:tcPr>
            <w:tcW w:w="1975" w:type="pct"/>
          </w:tcPr>
          <w:p w:rsidR="008F31B9" w:rsidRPr="004D7DBC" w:rsidRDefault="008F31B9" w:rsidP="008F31B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ส่วนแบ่งขาดทุน</w:t>
            </w:r>
            <w:r w:rsidRPr="004D7DBC">
              <w:rPr>
                <w:rFonts w:hint="cs"/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ในการร่วมค้าจากการดำเนินงานที่ยกเลิก</w:t>
            </w:r>
          </w:p>
        </w:tc>
        <w:tc>
          <w:tcPr>
            <w:tcW w:w="210" w:type="pct"/>
            <w:gridSpan w:val="2"/>
          </w:tcPr>
          <w:p w:rsidR="008F31B9" w:rsidRPr="00A774EC" w:rsidRDefault="008F31B9" w:rsidP="008F31B9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8F31B9" w:rsidRPr="00A774EC" w:rsidRDefault="002F735B" w:rsidP="002F735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8F31B9" w:rsidRPr="00BA450F" w:rsidRDefault="008F31B9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8F31B9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8F31B9" w:rsidRDefault="008F31B9" w:rsidP="008F31B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F31B9" w:rsidRPr="0037071E" w:rsidRDefault="008F31B9" w:rsidP="008F31B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31B9" w:rsidRPr="003334E8" w:rsidTr="002F735B">
        <w:trPr>
          <w:gridAfter w:val="1"/>
          <w:wAfter w:w="3" w:type="pct"/>
          <w:trHeight w:val="263"/>
        </w:trPr>
        <w:tc>
          <w:tcPr>
            <w:tcW w:w="1975" w:type="pct"/>
          </w:tcPr>
          <w:p w:rsidR="008F31B9" w:rsidRPr="003334E8" w:rsidRDefault="008F31B9" w:rsidP="008F31B9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0" w:type="pct"/>
            <w:gridSpan w:val="2"/>
          </w:tcPr>
          <w:p w:rsidR="008F31B9" w:rsidRPr="00A774EC" w:rsidRDefault="008F31B9" w:rsidP="008F31B9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:rsidR="008F31B9" w:rsidRPr="00A774EC" w:rsidRDefault="002F735B" w:rsidP="002F735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F31B9" w:rsidRPr="00A774EC" w:rsidRDefault="008F31B9" w:rsidP="008F31B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8F31B9" w:rsidRPr="00BA450F" w:rsidRDefault="008F31B9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8F31B9" w:rsidRPr="00A774EC" w:rsidRDefault="008F31B9" w:rsidP="008F31B9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:rsidR="008F31B9" w:rsidRPr="00A774EC" w:rsidRDefault="008F31B9" w:rsidP="008F31B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8F31B9" w:rsidRPr="0037071E" w:rsidRDefault="008F31B9" w:rsidP="008F31B9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984" w:rsidRPr="003334E8" w:rsidTr="002F735B">
        <w:trPr>
          <w:gridAfter w:val="1"/>
          <w:wAfter w:w="3" w:type="pct"/>
          <w:trHeight w:val="263"/>
        </w:trPr>
        <w:tc>
          <w:tcPr>
            <w:tcW w:w="1975" w:type="pct"/>
          </w:tcPr>
          <w:p w:rsidR="009B2984" w:rsidRPr="003334E8" w:rsidRDefault="009B2984" w:rsidP="009B2984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10" w:type="pct"/>
            <w:gridSpan w:val="2"/>
          </w:tcPr>
          <w:p w:rsidR="009B2984" w:rsidRPr="00A774EC" w:rsidRDefault="009B2984" w:rsidP="009B2984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9B2984" w:rsidRPr="00BA450F" w:rsidRDefault="009B2984" w:rsidP="00BA450F">
            <w:pPr>
              <w:pStyle w:val="BodyText"/>
              <w:tabs>
                <w:tab w:val="decimal" w:pos="1089"/>
              </w:tabs>
              <w:spacing w:after="0"/>
              <w:ind w:left="-108" w:right="-5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BA45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984" w:rsidRPr="003334E8" w:rsidTr="002F735B">
        <w:trPr>
          <w:gridAfter w:val="1"/>
          <w:wAfter w:w="3" w:type="pct"/>
          <w:trHeight w:val="802"/>
        </w:trPr>
        <w:tc>
          <w:tcPr>
            <w:tcW w:w="1975" w:type="pct"/>
          </w:tcPr>
          <w:p w:rsidR="009B2984" w:rsidRPr="00694BEC" w:rsidRDefault="009B2984" w:rsidP="009B29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>
              <w:rPr>
                <w:sz w:val="30"/>
                <w:szCs w:val="30"/>
              </w:rPr>
              <w:br/>
              <w:t xml:space="preserve">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10" w:type="pct"/>
            <w:gridSpan w:val="2"/>
            <w:vAlign w:val="bottom"/>
          </w:tcPr>
          <w:p w:rsidR="009B2984" w:rsidRPr="00A774EC" w:rsidRDefault="009B2984" w:rsidP="009B2984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B2984" w:rsidRPr="00A774E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4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9B2984" w:rsidRDefault="009B2984" w:rsidP="009B298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B2984" w:rsidRPr="0037071E" w:rsidRDefault="009B2984" w:rsidP="009B2984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984" w:rsidRPr="003334E8" w:rsidTr="000B1EBB">
        <w:trPr>
          <w:gridAfter w:val="1"/>
          <w:wAfter w:w="3" w:type="pct"/>
          <w:trHeight w:val="401"/>
        </w:trPr>
        <w:tc>
          <w:tcPr>
            <w:tcW w:w="1975" w:type="pct"/>
          </w:tcPr>
          <w:p w:rsidR="009B2984" w:rsidRPr="003334E8" w:rsidRDefault="009B2984" w:rsidP="009B298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10" w:type="pct"/>
            <w:gridSpan w:val="2"/>
          </w:tcPr>
          <w:p w:rsidR="009B2984" w:rsidRPr="00A774EC" w:rsidRDefault="009B2984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2984" w:rsidRPr="0037071E" w:rsidRDefault="004665B6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9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9B2984" w:rsidRPr="00347B95" w:rsidTr="000B1EBB">
        <w:trPr>
          <w:gridAfter w:val="1"/>
          <w:wAfter w:w="3" w:type="pct"/>
          <w:trHeight w:val="401"/>
        </w:trPr>
        <w:tc>
          <w:tcPr>
            <w:tcW w:w="1975" w:type="pct"/>
          </w:tcPr>
          <w:p w:rsidR="009B2984" w:rsidRPr="00347B95" w:rsidRDefault="009B2984" w:rsidP="009B298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0" w:type="pct"/>
            <w:gridSpan w:val="2"/>
          </w:tcPr>
          <w:p w:rsidR="009B2984" w:rsidRPr="00A774EC" w:rsidRDefault="009B2984" w:rsidP="009B2984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9B2984" w:rsidRPr="00A774EC" w:rsidRDefault="009B2984" w:rsidP="009B2984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9B2984" w:rsidRPr="00A774EC" w:rsidRDefault="009B2984" w:rsidP="009B2984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2984" w:rsidRPr="003334E8" w:rsidTr="008F31B9">
        <w:trPr>
          <w:gridAfter w:val="1"/>
          <w:wAfter w:w="3" w:type="pct"/>
          <w:trHeight w:val="321"/>
        </w:trPr>
        <w:tc>
          <w:tcPr>
            <w:tcW w:w="1975" w:type="pct"/>
          </w:tcPr>
          <w:p w:rsidR="009B2984" w:rsidRPr="003334E8" w:rsidRDefault="009B2984" w:rsidP="009B29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210" w:type="pct"/>
            <w:gridSpan w:val="2"/>
          </w:tcPr>
          <w:p w:rsidR="009B2984" w:rsidRPr="00A774EC" w:rsidRDefault="009B2984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  <w:r w:rsidR="009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:rsidR="009B2984" w:rsidRPr="00A774EC" w:rsidRDefault="004665B6" w:rsidP="009B298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9B2984" w:rsidRPr="00A774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:rsidR="009B2984" w:rsidRPr="0037071E" w:rsidRDefault="004665B6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 w:rsidR="009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  <w:tr w:rsidR="009B2984" w:rsidRPr="003334E8" w:rsidTr="00C364D2">
        <w:trPr>
          <w:gridAfter w:val="1"/>
          <w:wAfter w:w="3" w:type="pct"/>
          <w:trHeight w:val="321"/>
        </w:trPr>
        <w:tc>
          <w:tcPr>
            <w:tcW w:w="1975" w:type="pct"/>
          </w:tcPr>
          <w:p w:rsidR="009B2984" w:rsidRPr="003334E8" w:rsidRDefault="009B2984" w:rsidP="009B29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" w:type="pct"/>
            <w:gridSpan w:val="2"/>
          </w:tcPr>
          <w:p w:rsidR="009B2984" w:rsidRPr="00A774EC" w:rsidRDefault="009B2984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B2984" w:rsidRPr="00A774EC" w:rsidRDefault="009B2984" w:rsidP="009B29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:rsidR="009B2984" w:rsidRPr="00A774EC" w:rsidRDefault="009B2984" w:rsidP="009B298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:rsidR="009B2984" w:rsidRPr="00A774EC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9B2984" w:rsidRPr="0037071E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double" w:sz="4" w:space="0" w:color="auto"/>
            </w:tcBorders>
          </w:tcPr>
          <w:p w:rsidR="009B2984" w:rsidRPr="00F70468" w:rsidRDefault="009B2984" w:rsidP="009B298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792025" w:rsidRPr="003334E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3334E8" w:rsidSect="0096340A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aperSrc w:first="7" w:other="7"/>
          <w:pgNumType w:start="16"/>
          <w:cols w:space="737"/>
          <w:docGrid w:linePitch="299"/>
        </w:sectPr>
      </w:pPr>
    </w:p>
    <w:p w:rsidR="00792025" w:rsidRPr="003334E8" w:rsidRDefault="00F74DD0" w:rsidP="00F74DD0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3334E8">
        <w:rPr>
          <w:rFonts w:ascii="Angsana New" w:hAnsi="Angsana New" w:cs="Angsana New"/>
          <w:cs/>
        </w:rPr>
        <w:lastRenderedPageBreak/>
        <w:t>เงินลงทุนใน</w:t>
      </w:r>
      <w:r w:rsidRPr="003334E8">
        <w:rPr>
          <w:rFonts w:ascii="Angsana New" w:hAnsi="Angsana New" w:cs="Angsana New" w:hint="cs"/>
          <w:cs/>
        </w:rPr>
        <w:t>บริษัทร่วมและการร่วมค้า</w:t>
      </w:r>
      <w:r w:rsidRPr="003334E8">
        <w:rPr>
          <w:rFonts w:ascii="Angsana New" w:hAnsi="Angsana New" w:cs="Angsana New"/>
          <w:spacing w:val="-6"/>
          <w:cs/>
        </w:rPr>
        <w:t xml:space="preserve"> </w:t>
      </w:r>
      <w:r w:rsidRPr="003334E8">
        <w:rPr>
          <w:rFonts w:ascii="Angsana New" w:hAnsi="Angsana New" w:cs="Angsana New"/>
          <w:cs/>
        </w:rPr>
        <w:t>ณ</w:t>
      </w:r>
      <w:r w:rsidRPr="003334E8">
        <w:rPr>
          <w:rFonts w:ascii="Angsana New" w:hAnsi="Angsana New" w:cs="Angsana New"/>
          <w:rtl/>
          <w:cs/>
        </w:rPr>
        <w:t xml:space="preserve"> </w:t>
      </w:r>
      <w:r w:rsidRPr="003334E8">
        <w:rPr>
          <w:rFonts w:ascii="Angsana New" w:hAnsi="Angsana New" w:cs="Angsana New"/>
          <w:cs/>
        </w:rPr>
        <w:t>วันที่</w:t>
      </w:r>
      <w:r w:rsidRPr="003334E8">
        <w:rPr>
          <w:rFonts w:ascii="Angsana New" w:hAnsi="Angsana New" w:cs="Angsana New"/>
          <w:rtl/>
          <w:cs/>
        </w:rPr>
        <w:t xml:space="preserve"> </w:t>
      </w:r>
      <w:r w:rsidR="004665B6" w:rsidRPr="004665B6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</w:t>
      </w:r>
      <w:r>
        <w:rPr>
          <w:rFonts w:ascii="Angsana New" w:hAnsi="Angsana New" w:cs="Angsana New"/>
          <w:cs/>
        </w:rPr>
        <w:t xml:space="preserve"> </w:t>
      </w:r>
      <w:r w:rsidR="004665B6" w:rsidRPr="004665B6">
        <w:rPr>
          <w:rFonts w:ascii="Angsana New" w:hAnsi="Angsana New" w:cs="Angsana New"/>
          <w:lang w:val="en-US"/>
        </w:rPr>
        <w:t>2562</w:t>
      </w:r>
      <w:r>
        <w:rPr>
          <w:rFonts w:ascii="Angsana New" w:hAnsi="Angsana New" w:cs="Angsana New" w:hint="cs"/>
          <w:cs/>
        </w:rPr>
        <w:t xml:space="preserve"> </w:t>
      </w:r>
      <w:r w:rsidRPr="003334E8">
        <w:rPr>
          <w:rFonts w:ascii="Angsana New" w:hAnsi="Angsana New" w:cs="Angsana New"/>
          <w:cs/>
        </w:rPr>
        <w:t>และ</w:t>
      </w:r>
      <w:r>
        <w:rPr>
          <w:rFonts w:ascii="Angsana New" w:hAnsi="Angsana New" w:cs="Angsana New"/>
          <w:rtl/>
          <w:cs/>
        </w:rPr>
        <w:t xml:space="preserve"> </w:t>
      </w:r>
      <w:r w:rsidR="004665B6" w:rsidRPr="004665B6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ธั</w:t>
      </w:r>
      <w:r w:rsidRPr="003334E8">
        <w:rPr>
          <w:rFonts w:ascii="Angsana New" w:hAnsi="Angsana New" w:cs="Angsana New"/>
          <w:cs/>
        </w:rPr>
        <w:t xml:space="preserve">นวาคม </w:t>
      </w:r>
      <w:r w:rsidR="004665B6" w:rsidRPr="004665B6">
        <w:rPr>
          <w:rFonts w:ascii="Angsana New" w:hAnsi="Angsana New" w:cs="Angsana New" w:hint="cs"/>
          <w:lang w:val="en-US"/>
        </w:rPr>
        <w:t>2561</w:t>
      </w:r>
      <w:r>
        <w:rPr>
          <w:rFonts w:ascii="Angsana New" w:hAnsi="Angsana New" w:cs="Angsana New" w:hint="cs"/>
          <w:cs/>
        </w:rPr>
        <w:t xml:space="preserve"> </w:t>
      </w:r>
      <w:r w:rsidRPr="00AF349C">
        <w:rPr>
          <w:rFonts w:ascii="Angsana New" w:hAnsi="Angsana New" w:cs="Angsana New"/>
          <w:color w:val="000000" w:themeColor="text1"/>
          <w:cs/>
        </w:rPr>
        <w:t>และเงินปันผลรับสำหรับงว</w:t>
      </w:r>
      <w:r w:rsidRPr="00AF349C">
        <w:rPr>
          <w:rFonts w:ascii="Angsana New" w:hAnsi="Angsana New" w:cs="Angsana New" w:hint="cs"/>
          <w:color w:val="000000" w:themeColor="text1"/>
          <w:cs/>
        </w:rPr>
        <w:t>ดหก</w:t>
      </w:r>
      <w:r w:rsidRPr="00AF349C">
        <w:rPr>
          <w:rFonts w:ascii="Angsana New" w:hAnsi="Angsana New" w:cs="Angsana New"/>
          <w:color w:val="000000" w:themeColor="text1"/>
          <w:cs/>
        </w:rPr>
        <w:t>เดือนสิ้นสุดวันที่</w:t>
      </w:r>
      <w:r w:rsidRPr="00AF349C">
        <w:rPr>
          <w:rFonts w:ascii="Angsana New" w:hAnsi="Angsana New" w:cs="Angsana New"/>
          <w:color w:val="000000" w:themeColor="text1"/>
          <w:rtl/>
          <w:cs/>
        </w:rPr>
        <w:t xml:space="preserve"> </w:t>
      </w:r>
      <w:r w:rsidR="004665B6" w:rsidRPr="004665B6">
        <w:rPr>
          <w:rFonts w:ascii="Angsana New" w:hAnsi="Angsana New" w:cs="Angsana New"/>
          <w:color w:val="000000" w:themeColor="text1"/>
          <w:lang w:val="en-US"/>
        </w:rPr>
        <w:t>30</w:t>
      </w:r>
      <w:r w:rsidRPr="00AF349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AF349C">
        <w:rPr>
          <w:rFonts w:ascii="Angsana New" w:hAnsi="Angsana New" w:cs="Angsana New" w:hint="cs"/>
          <w:color w:val="000000" w:themeColor="text1"/>
          <w:cs/>
          <w:lang w:val="en-US"/>
        </w:rPr>
        <w:t>มิถุนายน</w:t>
      </w:r>
      <w:r w:rsidRPr="00AF349C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3334E8">
        <w:rPr>
          <w:rFonts w:ascii="Angsana New" w:hAnsi="Angsana New" w:cs="Angsana New"/>
          <w:cs/>
        </w:rPr>
        <w:t>มีดังนี้</w:t>
      </w:r>
    </w:p>
    <w:p w:rsidR="00347B95" w:rsidRPr="00347B95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tbl>
      <w:tblPr>
        <w:tblW w:w="14884" w:type="dxa"/>
        <w:tblInd w:w="-142" w:type="dxa"/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2619"/>
        <w:gridCol w:w="1776"/>
        <w:gridCol w:w="992"/>
        <w:gridCol w:w="851"/>
        <w:gridCol w:w="866"/>
        <w:gridCol w:w="9"/>
        <w:gridCol w:w="932"/>
        <w:gridCol w:w="48"/>
        <w:gridCol w:w="860"/>
        <w:gridCol w:w="21"/>
        <w:gridCol w:w="149"/>
        <w:gridCol w:w="22"/>
        <w:gridCol w:w="794"/>
        <w:gridCol w:w="20"/>
        <w:gridCol w:w="150"/>
        <w:gridCol w:w="26"/>
        <w:gridCol w:w="790"/>
        <w:gridCol w:w="26"/>
        <w:gridCol w:w="7"/>
        <w:gridCol w:w="138"/>
        <w:gridCol w:w="32"/>
        <w:gridCol w:w="784"/>
        <w:gridCol w:w="32"/>
        <w:gridCol w:w="139"/>
        <w:gridCol w:w="34"/>
        <w:gridCol w:w="782"/>
        <w:gridCol w:w="36"/>
        <w:gridCol w:w="7"/>
        <w:gridCol w:w="127"/>
        <w:gridCol w:w="8"/>
        <w:gridCol w:w="36"/>
        <w:gridCol w:w="779"/>
        <w:gridCol w:w="37"/>
        <w:gridCol w:w="126"/>
        <w:gridCol w:w="8"/>
        <w:gridCol w:w="8"/>
        <w:gridCol w:w="813"/>
      </w:tblGrid>
      <w:tr w:rsidR="00824F55" w:rsidRPr="00DE4B55" w:rsidTr="007632EF">
        <w:trPr>
          <w:trHeight w:val="177"/>
          <w:tblHeader/>
        </w:trPr>
        <w:tc>
          <w:tcPr>
            <w:tcW w:w="14884" w:type="dxa"/>
            <w:gridSpan w:val="37"/>
          </w:tcPr>
          <w:p w:rsidR="00824F55" w:rsidRPr="00DE4B55" w:rsidRDefault="00824F55" w:rsidP="00E915A5">
            <w:pP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CC7" w:rsidRPr="00DE4B55" w:rsidTr="007632EF">
        <w:trPr>
          <w:trHeight w:val="424"/>
          <w:tblHeader/>
        </w:trPr>
        <w:tc>
          <w:tcPr>
            <w:tcW w:w="2619" w:type="dxa"/>
          </w:tcPr>
          <w:p w:rsidR="00E12F47" w:rsidRPr="00A774EC" w:rsidRDefault="00E12F47" w:rsidP="00E915A5">
            <w:pPr>
              <w:spacing w:line="330" w:lineRule="exact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717" w:type="dxa"/>
            <w:gridSpan w:val="2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70" w:type="dxa"/>
            <w:gridSpan w:val="5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12F47" w:rsidRPr="00A774EC" w:rsidRDefault="00E12F47" w:rsidP="00E915A5">
            <w:pPr>
              <w:spacing w:line="330" w:lineRule="exact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" w:type="dxa"/>
            <w:gridSpan w:val="2"/>
            <w:vAlign w:val="bottom"/>
          </w:tcPr>
          <w:p w:rsidR="00E12F47" w:rsidRPr="00A774EC" w:rsidRDefault="00E12F47" w:rsidP="00E915A5">
            <w:pPr>
              <w:spacing w:line="33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3" w:type="dxa"/>
            <w:gridSpan w:val="7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" w:type="dxa"/>
            <w:gridSpan w:val="2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4" w:type="dxa"/>
            <w:gridSpan w:val="7"/>
            <w:vAlign w:val="bottom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171" w:type="dxa"/>
            <w:gridSpan w:val="3"/>
          </w:tcPr>
          <w:p w:rsidR="00E12F47" w:rsidRPr="00A774EC" w:rsidRDefault="00E12F47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1" w:type="dxa"/>
            <w:gridSpan w:val="6"/>
          </w:tcPr>
          <w:p w:rsidR="00E70569" w:rsidRPr="00A774EC" w:rsidRDefault="00E70569" w:rsidP="00E705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/>
                <w:sz w:val="26"/>
                <w:szCs w:val="26"/>
                <w:cs/>
              </w:rPr>
              <w:t>เงินปันผลสำหรับงวด</w:t>
            </w:r>
          </w:p>
          <w:p w:rsidR="00E12F47" w:rsidRPr="00A774EC" w:rsidRDefault="00E70569" w:rsidP="00E705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/>
                <w:sz w:val="26"/>
                <w:szCs w:val="26"/>
                <w:cs/>
              </w:rPr>
              <w:t>หกเดือนสิ้นสุดวันที่</w:t>
            </w:r>
          </w:p>
        </w:tc>
      </w:tr>
      <w:tr w:rsidR="000C552F" w:rsidRPr="003334E8" w:rsidTr="007632E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5387" w:type="dxa"/>
            <w:gridSpan w:val="3"/>
          </w:tcPr>
          <w:p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12F47" w:rsidRPr="00A774E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75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932" w:type="dxa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  <w:p w:rsidR="00E12F47" w:rsidRPr="00A774EC" w:rsidRDefault="004665B6" w:rsidP="00AE1669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29" w:type="dxa"/>
            <w:gridSpan w:val="3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:rsidR="00E12F47" w:rsidRPr="00A774EC" w:rsidRDefault="00E12F47" w:rsidP="00AF349C">
            <w:pPr>
              <w:pStyle w:val="acctmergecolhdg"/>
              <w:spacing w:line="330" w:lineRule="exact"/>
              <w:jc w:val="left"/>
              <w:rPr>
                <w:rFonts w:cstheme="minorBidi"/>
                <w:b w:val="0"/>
                <w:bCs/>
                <w:sz w:val="24"/>
                <w:szCs w:val="30"/>
                <w:cs/>
                <w:lang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12F47" w:rsidRPr="00A774E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6" w:type="dxa"/>
            <w:gridSpan w:val="2"/>
            <w:vAlign w:val="bottom"/>
          </w:tcPr>
          <w:p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7" w:type="dxa"/>
            <w:gridSpan w:val="3"/>
          </w:tcPr>
          <w:p w:rsidR="00E12F47" w:rsidRPr="00A774EC" w:rsidRDefault="00E12F47" w:rsidP="00AF349C">
            <w:pPr>
              <w:pStyle w:val="acctmergecolhdg"/>
              <w:spacing w:line="330" w:lineRule="exac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12F47" w:rsidRPr="00A774E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3" w:type="dxa"/>
            <w:gridSpan w:val="2"/>
            <w:vAlign w:val="bottom"/>
          </w:tcPr>
          <w:p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12F47"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4"/>
            <w:vAlign w:val="bottom"/>
          </w:tcPr>
          <w:p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12F47" w:rsidRPr="00A774E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12F47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2" w:type="dxa"/>
            <w:gridSpan w:val="3"/>
            <w:vAlign w:val="bottom"/>
          </w:tcPr>
          <w:p w:rsidR="00E12F47" w:rsidRPr="00A774EC" w:rsidRDefault="00E12F47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E12F47" w:rsidRPr="00A774EC" w:rsidRDefault="004665B6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70569" w:rsidRPr="00A774E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70569" w:rsidRPr="00A774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0C552F" w:rsidRPr="00DE4B55" w:rsidTr="007632EF">
        <w:trPr>
          <w:trHeight w:val="74"/>
          <w:tblHeader/>
        </w:trPr>
        <w:tc>
          <w:tcPr>
            <w:tcW w:w="2619" w:type="dxa"/>
          </w:tcPr>
          <w:p w:rsidR="00AF349C" w:rsidRPr="00A774EC" w:rsidRDefault="00AF349C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6" w:type="dxa"/>
          </w:tcPr>
          <w:p w:rsidR="00AF349C" w:rsidRPr="00A774EC" w:rsidRDefault="00AF349C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AF349C" w:rsidRPr="00A774EC" w:rsidRDefault="00AF349C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7" w:type="dxa"/>
            <w:gridSpan w:val="2"/>
          </w:tcPr>
          <w:p w:rsidR="00AF349C" w:rsidRPr="00A774EC" w:rsidRDefault="00AF349C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7780" w:type="dxa"/>
            <w:gridSpan w:val="32"/>
          </w:tcPr>
          <w:p w:rsidR="00AF349C" w:rsidRPr="00A774EC" w:rsidRDefault="00AF349C" w:rsidP="00E915A5">
            <w:pPr>
              <w:tabs>
                <w:tab w:val="decimal" w:pos="684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3CC7" w:rsidRPr="00DE4B55" w:rsidTr="007632EF">
        <w:trPr>
          <w:trHeight w:val="57"/>
        </w:trPr>
        <w:tc>
          <w:tcPr>
            <w:tcW w:w="2619" w:type="dxa"/>
          </w:tcPr>
          <w:p w:rsidR="00E70569" w:rsidRPr="00A774EC" w:rsidRDefault="00E70569" w:rsidP="00AF349C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76" w:type="dxa"/>
            <w:vAlign w:val="bottom"/>
          </w:tcPr>
          <w:p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70569" w:rsidRPr="00A774EC" w:rsidRDefault="00E70569" w:rsidP="00AF349C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70569" w:rsidRPr="00A774EC" w:rsidRDefault="00E70569" w:rsidP="00AF349C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:rsidR="00E70569" w:rsidRPr="00A774EC" w:rsidRDefault="00E70569" w:rsidP="00AF349C">
            <w:pPr>
              <w:tabs>
                <w:tab w:val="decimal" w:pos="52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0" w:type="dxa"/>
          </w:tcPr>
          <w:p w:rsidR="00E70569" w:rsidRPr="00A774EC" w:rsidRDefault="00E70569" w:rsidP="00AF349C">
            <w:pPr>
              <w:tabs>
                <w:tab w:val="decimal" w:pos="-108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</w:tcPr>
          <w:p w:rsidR="00E70569" w:rsidRPr="00A774EC" w:rsidRDefault="00E70569" w:rsidP="00AF349C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</w:tcPr>
          <w:p w:rsidR="00E70569" w:rsidRPr="00A774EC" w:rsidRDefault="00E70569" w:rsidP="00AF349C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" w:type="dxa"/>
            <w:gridSpan w:val="3"/>
          </w:tcPr>
          <w:p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</w:tcPr>
          <w:p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" w:type="dxa"/>
            <w:gridSpan w:val="2"/>
          </w:tcPr>
          <w:p w:rsidR="00E70569" w:rsidRPr="00A774EC" w:rsidRDefault="00E70569" w:rsidP="00AF349C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</w:tcPr>
          <w:p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4"/>
          </w:tcPr>
          <w:p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</w:tcPr>
          <w:p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  <w:gridSpan w:val="3"/>
            <w:vAlign w:val="bottom"/>
          </w:tcPr>
          <w:p w:rsidR="00E70569" w:rsidRPr="00A774EC" w:rsidRDefault="00E70569" w:rsidP="00AF349C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E70569" w:rsidRPr="00A774EC" w:rsidRDefault="00E70569" w:rsidP="00AF349C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83CC7" w:rsidRPr="00FA3E3A" w:rsidTr="007632EF">
        <w:trPr>
          <w:trHeight w:val="57"/>
        </w:trPr>
        <w:tc>
          <w:tcPr>
            <w:tcW w:w="2619" w:type="dxa"/>
          </w:tcPr>
          <w:p w:rsidR="00FA3E3A" w:rsidRPr="00A774EC" w:rsidRDefault="00FA3E3A" w:rsidP="00FA3E3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1776" w:type="dxa"/>
          </w:tcPr>
          <w:p w:rsidR="00FA3E3A" w:rsidRPr="00A774EC" w:rsidRDefault="00FA3E3A" w:rsidP="00FA3E3A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992" w:type="dxa"/>
            <w:vAlign w:val="bottom"/>
          </w:tcPr>
          <w:p w:rsidR="00FA3E3A" w:rsidRPr="00A774EC" w:rsidRDefault="00FA3E3A" w:rsidP="00FA3E3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A3E3A" w:rsidRPr="00A774EC" w:rsidRDefault="00FA3E3A" w:rsidP="00DC4E4E">
            <w:pPr>
              <w:tabs>
                <w:tab w:val="decimal" w:pos="443"/>
              </w:tabs>
              <w:spacing w:line="240" w:lineRule="auto"/>
              <w:ind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A3E3A" w:rsidRPr="00A774EC" w:rsidRDefault="00FA3E3A" w:rsidP="00DC4E4E">
            <w:pPr>
              <w:tabs>
                <w:tab w:val="decimal" w:pos="47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FA3E3A" w:rsidRPr="00A774EC" w:rsidRDefault="00FA3E3A" w:rsidP="00DC4E4E">
            <w:pPr>
              <w:tabs>
                <w:tab w:val="decimal" w:pos="63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0" w:type="dxa"/>
            <w:vAlign w:val="bottom"/>
          </w:tcPr>
          <w:p w:rsidR="00FA3E3A" w:rsidRPr="00A774EC" w:rsidRDefault="00FA3E3A" w:rsidP="00DC4E4E">
            <w:pPr>
              <w:tabs>
                <w:tab w:val="decimal" w:pos="49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2"/>
          </w:tcPr>
          <w:p w:rsidR="00FA3E3A" w:rsidRPr="00A774EC" w:rsidRDefault="00FA3E3A" w:rsidP="00DC4E4E">
            <w:pPr>
              <w:tabs>
                <w:tab w:val="decimal" w:pos="684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FA3E3A" w:rsidRPr="00A774EC" w:rsidRDefault="00FA3E3A" w:rsidP="00DC4E4E">
            <w:pPr>
              <w:tabs>
                <w:tab w:val="decimal" w:pos="487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2"/>
          </w:tcPr>
          <w:p w:rsidR="00FA3E3A" w:rsidRPr="00A774EC" w:rsidRDefault="00FA3E3A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  <w:vAlign w:val="bottom"/>
          </w:tcPr>
          <w:p w:rsidR="00FA3E3A" w:rsidRPr="00A774EC" w:rsidRDefault="00FA3E3A" w:rsidP="00DC4E4E">
            <w:pPr>
              <w:tabs>
                <w:tab w:val="decimal" w:pos="46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:rsidR="00FA3E3A" w:rsidRPr="00A774EC" w:rsidRDefault="00FA3E3A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FA3E3A" w:rsidRPr="00A774EC" w:rsidRDefault="00FA3E3A" w:rsidP="00DC4E4E">
            <w:pPr>
              <w:tabs>
                <w:tab w:val="decimal" w:pos="471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2"/>
          </w:tcPr>
          <w:p w:rsidR="00FA3E3A" w:rsidRPr="00A774EC" w:rsidRDefault="00FA3E3A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FA3E3A" w:rsidRPr="00A774EC" w:rsidRDefault="00FA3E3A" w:rsidP="00DC4E4E">
            <w:pPr>
              <w:tabs>
                <w:tab w:val="decimal" w:pos="476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4"/>
          </w:tcPr>
          <w:p w:rsidR="00FA3E3A" w:rsidRPr="00A774EC" w:rsidRDefault="00FA3E3A" w:rsidP="00DC4E4E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FA3E3A" w:rsidRPr="00A774EC" w:rsidRDefault="00FA3E3A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FA3E3A" w:rsidRPr="00A774EC" w:rsidRDefault="00FA3E3A" w:rsidP="00DC4E4E">
            <w:pPr>
              <w:spacing w:line="33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FA3E3A" w:rsidRPr="00A774EC" w:rsidRDefault="00FA3E3A" w:rsidP="00FA3E3A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A3E3A" w:rsidRPr="00A774EC" w:rsidRDefault="00FA3E3A" w:rsidP="00FA3E3A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DC4E4E" w:rsidRPr="00DE4B55" w:rsidTr="007632EF">
        <w:trPr>
          <w:trHeight w:val="57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76" w:type="dxa"/>
          </w:tcPr>
          <w:p w:rsidR="00DC4E4E" w:rsidRPr="00A774EC" w:rsidRDefault="00DC4E4E" w:rsidP="00DC4E4E">
            <w:pPr>
              <w:spacing w:line="330" w:lineRule="exact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511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FA1E29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341,935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:rsidR="00DC4E4E" w:rsidRPr="001266FF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  <w:r w:rsidR="00DC4E4E" w:rsidRPr="001266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002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:rsidR="00DC4E4E" w:rsidRPr="00DC4E4E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DC4E4E" w:rsidRPr="00A774EC" w:rsidRDefault="00DC4E4E" w:rsidP="00DC4E4E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E4E" w:rsidRPr="00DE4B55" w:rsidTr="00DC526A">
        <w:trPr>
          <w:trHeight w:val="57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:rsidR="00DC4E4E" w:rsidRPr="00A774EC" w:rsidRDefault="00DC4E4E" w:rsidP="00DC4E4E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:rsidR="00DC4E4E" w:rsidRPr="00A774EC" w:rsidRDefault="00DC4E4E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C4E4E" w:rsidRPr="00A774EC" w:rsidRDefault="00EA2B2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341,935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E4E" w:rsidRPr="001266FF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332</w:t>
            </w:r>
            <w:r w:rsidR="00DC4E4E" w:rsidRPr="001266F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0029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E4E" w:rsidRPr="00DC4E4E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DC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DC4E4E" w:rsidRPr="00A774EC" w:rsidRDefault="00DC4E4E" w:rsidP="00DC4E4E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DC4E4E" w:rsidRPr="00DC4E4E" w:rsidTr="007645C5">
        <w:trPr>
          <w:gridAfter w:val="6"/>
          <w:wAfter w:w="1771" w:type="dxa"/>
          <w:trHeight w:val="70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DC4E4E" w:rsidRPr="00A774EC" w:rsidRDefault="00DC4E4E" w:rsidP="00DC4E4E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DC4E4E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:rsidR="00DC4E4E" w:rsidRPr="00A774EC" w:rsidRDefault="00DC4E4E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E4E" w:rsidRPr="00DE4B55" w:rsidTr="007632EF">
        <w:trPr>
          <w:trHeight w:val="245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776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E4E" w:rsidRPr="00DE4B55" w:rsidTr="007632EF">
        <w:trPr>
          <w:trHeight w:val="74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76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E4E" w:rsidRPr="00DE4B55" w:rsidTr="007632EF">
        <w:trPr>
          <w:trHeight w:val="672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1776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381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vAlign w:val="bottom"/>
          </w:tcPr>
          <w:p w:rsidR="00DC4E4E" w:rsidRPr="00A774EC" w:rsidRDefault="004665B6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</w:p>
        </w:tc>
        <w:tc>
          <w:tcPr>
            <w:tcW w:w="178" w:type="dxa"/>
            <w:gridSpan w:val="4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439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DC4E4E" w:rsidRPr="00A774EC" w:rsidRDefault="00DC4E4E" w:rsidP="00DC4E4E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C4E4E" w:rsidRPr="00DE4B55" w:rsidTr="007645C5">
        <w:trPr>
          <w:trHeight w:val="74"/>
        </w:trPr>
        <w:tc>
          <w:tcPr>
            <w:tcW w:w="2619" w:type="dxa"/>
          </w:tcPr>
          <w:p w:rsidR="00DC4E4E" w:rsidRPr="00A774EC" w:rsidRDefault="00DC4E4E" w:rsidP="00DC4E4E">
            <w:pPr>
              <w:spacing w:line="34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ยามามูระ อินเตอร์เนชั่นแนล (ประเทศไทย) จำกัด</w:t>
            </w:r>
          </w:p>
        </w:tc>
        <w:tc>
          <w:tcPr>
            <w:tcW w:w="1776" w:type="dxa"/>
            <w:shd w:val="clear" w:color="auto" w:fill="auto"/>
          </w:tcPr>
          <w:p w:rsidR="00DC4E4E" w:rsidRPr="00A774EC" w:rsidRDefault="00DC4E4E" w:rsidP="00DC4E4E">
            <w:pPr>
              <w:spacing w:line="34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 และอุปกรณ์ต่างๆ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968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178" w:type="dxa"/>
            <w:gridSpan w:val="4"/>
            <w:vAlign w:val="bottom"/>
          </w:tcPr>
          <w:p w:rsidR="00DC4E4E" w:rsidRPr="00A774EC" w:rsidRDefault="00DC4E4E" w:rsidP="00DC4E4E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:rsidR="00DC4E4E" w:rsidRPr="00A774EC" w:rsidRDefault="00DC4E4E" w:rsidP="00DC4E4E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E4E" w:rsidRPr="00DE4B55" w:rsidTr="007645C5">
        <w:trPr>
          <w:trHeight w:val="74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A774E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1776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51" w:type="dxa"/>
            <w:shd w:val="clear" w:color="auto" w:fill="auto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C4E4E" w:rsidRPr="00A774EC" w:rsidRDefault="004665B6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89" w:type="dxa"/>
            <w:gridSpan w:val="3"/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60" w:type="dxa"/>
            <w:vAlign w:val="bottom"/>
          </w:tcPr>
          <w:p w:rsidR="00DC4E4E" w:rsidRPr="00A774EC" w:rsidRDefault="004665B6" w:rsidP="00DC4E4E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DC4E4E"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20"/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FFFFFF"/>
            <w:vAlign w:val="bottom"/>
          </w:tcPr>
          <w:p w:rsidR="00DC4E4E" w:rsidRPr="00A774EC" w:rsidRDefault="00DC4E4E" w:rsidP="00DC4E4E">
            <w:pPr>
              <w:tabs>
                <w:tab w:val="decimal" w:pos="471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  <w:gridSpan w:val="3"/>
          </w:tcPr>
          <w:p w:rsidR="00DC4E4E" w:rsidRPr="00A774EC" w:rsidRDefault="00DC4E4E" w:rsidP="00DC4E4E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3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:rsidR="00DC4E4E" w:rsidRPr="00A774EC" w:rsidRDefault="00DC4E4E" w:rsidP="00DC4E4E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bottom"/>
          </w:tcPr>
          <w:p w:rsidR="00DC4E4E" w:rsidRPr="00A774EC" w:rsidRDefault="00DC4E4E" w:rsidP="00DC4E4E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E4E" w:rsidRPr="00DE4B55" w:rsidTr="007645C5">
        <w:trPr>
          <w:trHeight w:val="74"/>
        </w:trPr>
        <w:tc>
          <w:tcPr>
            <w:tcW w:w="2619" w:type="dxa"/>
          </w:tcPr>
          <w:p w:rsidR="00DC4E4E" w:rsidRPr="00A774EC" w:rsidRDefault="00DC4E4E" w:rsidP="00DC4E4E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6" w:type="dxa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DC4E4E" w:rsidRPr="00A774EC" w:rsidRDefault="00DC4E4E" w:rsidP="00DC4E4E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DC4E4E" w:rsidRPr="00A774EC" w:rsidRDefault="00DC4E4E" w:rsidP="00DC4E4E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auto"/>
          </w:tcPr>
          <w:p w:rsidR="00DC4E4E" w:rsidRPr="00A774EC" w:rsidRDefault="00DC4E4E" w:rsidP="00DC4E4E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:rsidR="00DC4E4E" w:rsidRPr="00A774EC" w:rsidRDefault="00DC4E4E" w:rsidP="00DC4E4E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DC4E4E" w:rsidRPr="00A774EC" w:rsidRDefault="00DC4E4E" w:rsidP="00DC4E4E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170" w:type="dxa"/>
            <w:gridSpan w:val="2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171" w:type="dxa"/>
            <w:gridSpan w:val="3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4E4E" w:rsidRPr="00A774EC" w:rsidRDefault="004665B6" w:rsidP="00DC4E4E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686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245</w:t>
            </w:r>
          </w:p>
        </w:tc>
        <w:tc>
          <w:tcPr>
            <w:tcW w:w="171" w:type="dxa"/>
            <w:gridSpan w:val="2"/>
          </w:tcPr>
          <w:p w:rsidR="00DC4E4E" w:rsidRPr="00A774EC" w:rsidRDefault="00DC4E4E" w:rsidP="00DC4E4E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588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70" w:type="dxa"/>
            <w:gridSpan w:val="3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4E4E" w:rsidRPr="00A774EC" w:rsidRDefault="00DC4E4E" w:rsidP="00DC4E4E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" w:type="dxa"/>
            <w:gridSpan w:val="3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DC4E4E" w:rsidRPr="00DE4B55" w:rsidTr="007645C5">
        <w:trPr>
          <w:trHeight w:val="65"/>
        </w:trPr>
        <w:tc>
          <w:tcPr>
            <w:tcW w:w="4395" w:type="dxa"/>
            <w:gridSpan w:val="2"/>
          </w:tcPr>
          <w:p w:rsidR="00DC4E4E" w:rsidRPr="00A774EC" w:rsidRDefault="00DC4E4E" w:rsidP="00DC4E4E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A774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2" w:type="dxa"/>
          </w:tcPr>
          <w:p w:rsidR="00DC4E4E" w:rsidRPr="00A774EC" w:rsidRDefault="00DC4E4E" w:rsidP="00DC4E4E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DC4E4E" w:rsidRPr="00A774EC" w:rsidRDefault="00DC4E4E" w:rsidP="00DC4E4E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DC4E4E" w:rsidRPr="00A774EC" w:rsidRDefault="00DC4E4E" w:rsidP="00DC4E4E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3"/>
          </w:tcPr>
          <w:p w:rsidR="00DC4E4E" w:rsidRPr="00A774EC" w:rsidRDefault="00DC4E4E" w:rsidP="00DC4E4E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" w:type="dxa"/>
            <w:gridSpan w:val="2"/>
          </w:tcPr>
          <w:p w:rsidR="00DC4E4E" w:rsidRPr="00A774EC" w:rsidRDefault="00DC4E4E" w:rsidP="00DC4E4E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C4E4E" w:rsidRPr="00A774EC" w:rsidRDefault="00611FED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757,873</w:t>
            </w:r>
          </w:p>
        </w:tc>
        <w:tc>
          <w:tcPr>
            <w:tcW w:w="170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623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840</w:t>
            </w:r>
          </w:p>
        </w:tc>
        <w:tc>
          <w:tcPr>
            <w:tcW w:w="171" w:type="dxa"/>
            <w:gridSpan w:val="3"/>
            <w:vAlign w:val="bottom"/>
          </w:tcPr>
          <w:p w:rsidR="00DC4E4E" w:rsidRPr="00A774EC" w:rsidRDefault="00DC4E4E" w:rsidP="00DC4E4E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C4E4E" w:rsidRPr="00A774EC" w:rsidRDefault="004665B6" w:rsidP="00DC4E4E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C4E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018</w:t>
            </w:r>
            <w:r w:rsidR="00DC4E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619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</w:t>
            </w:r>
          </w:p>
        </w:tc>
        <w:tc>
          <w:tcPr>
            <w:tcW w:w="171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84"/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vAlign w:val="bottom"/>
          </w:tcPr>
          <w:p w:rsidR="00DC4E4E" w:rsidRPr="00A774EC" w:rsidRDefault="004665B6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796</w:t>
            </w:r>
            <w:r w:rsidR="00DC4E4E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634</w:t>
            </w:r>
          </w:p>
        </w:tc>
        <w:tc>
          <w:tcPr>
            <w:tcW w:w="170" w:type="dxa"/>
            <w:gridSpan w:val="3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3" w:type="dxa"/>
            <w:gridSpan w:val="3"/>
            <w:tcBorders>
              <w:bottom w:val="double" w:sz="4" w:space="0" w:color="auto"/>
            </w:tcBorders>
            <w:vAlign w:val="bottom"/>
          </w:tcPr>
          <w:p w:rsidR="00DC4E4E" w:rsidRPr="00A774EC" w:rsidRDefault="00DC4E4E" w:rsidP="00DC4E4E">
            <w:pPr>
              <w:tabs>
                <w:tab w:val="decimal" w:pos="476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" w:type="dxa"/>
            <w:gridSpan w:val="2"/>
            <w:vAlign w:val="bottom"/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dxa"/>
            <w:gridSpan w:val="3"/>
            <w:tcBorders>
              <w:bottom w:val="double" w:sz="4" w:space="0" w:color="auto"/>
            </w:tcBorders>
          </w:tcPr>
          <w:p w:rsidR="00DC4E4E" w:rsidRPr="00A774EC" w:rsidRDefault="00DC4E4E" w:rsidP="00DC4E4E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:rsidR="003A2466" w:rsidRDefault="003A2466">
      <w:pPr>
        <w:spacing w:line="240" w:lineRule="auto"/>
        <w:rPr>
          <w:rFonts w:ascii="Angsana New" w:hAnsi="Angsana New"/>
          <w:cs/>
        </w:rPr>
      </w:pPr>
    </w:p>
    <w:p w:rsidR="004B165F" w:rsidRDefault="004B165F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72DE2" w:rsidRDefault="00072DE2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pPr w:leftFromText="180" w:rightFromText="180" w:vertAnchor="text" w:horzAnchor="margin" w:tblpX="-142" w:tblpY="237"/>
        <w:tblW w:w="14814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6"/>
        <w:gridCol w:w="826"/>
        <w:gridCol w:w="178"/>
        <w:gridCol w:w="843"/>
        <w:gridCol w:w="200"/>
        <w:gridCol w:w="850"/>
        <w:gridCol w:w="203"/>
        <w:gridCol w:w="850"/>
        <w:gridCol w:w="203"/>
        <w:gridCol w:w="853"/>
        <w:gridCol w:w="205"/>
        <w:gridCol w:w="841"/>
        <w:gridCol w:w="9"/>
        <w:gridCol w:w="169"/>
        <w:gridCol w:w="9"/>
        <w:gridCol w:w="27"/>
        <w:gridCol w:w="823"/>
        <w:gridCol w:w="27"/>
        <w:gridCol w:w="176"/>
        <w:gridCol w:w="33"/>
        <w:gridCol w:w="804"/>
        <w:gridCol w:w="13"/>
        <w:gridCol w:w="33"/>
        <w:gridCol w:w="164"/>
        <w:gridCol w:w="6"/>
        <w:gridCol w:w="39"/>
        <w:gridCol w:w="815"/>
        <w:gridCol w:w="35"/>
        <w:gridCol w:w="143"/>
        <w:gridCol w:w="35"/>
        <w:gridCol w:w="818"/>
        <w:gridCol w:w="8"/>
        <w:gridCol w:w="24"/>
        <w:gridCol w:w="146"/>
        <w:gridCol w:w="8"/>
        <w:gridCol w:w="24"/>
        <w:gridCol w:w="818"/>
        <w:gridCol w:w="32"/>
        <w:gridCol w:w="146"/>
        <w:gridCol w:w="32"/>
        <w:gridCol w:w="818"/>
        <w:gridCol w:w="32"/>
      </w:tblGrid>
      <w:tr w:rsidR="004B165F" w:rsidRPr="003334E8" w:rsidTr="00072DE2">
        <w:trPr>
          <w:gridAfter w:val="1"/>
          <w:wAfter w:w="32" w:type="dxa"/>
          <w:cantSplit/>
          <w:trHeight w:val="281"/>
          <w:tblHeader/>
        </w:trPr>
        <w:tc>
          <w:tcPr>
            <w:tcW w:w="14782" w:type="dxa"/>
            <w:gridSpan w:val="41"/>
          </w:tcPr>
          <w:p w:rsidR="004B165F" w:rsidRPr="003334E8" w:rsidRDefault="004B165F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BB28E8" w:rsidRPr="003334E8" w:rsidTr="00FC0382">
        <w:trPr>
          <w:gridAfter w:val="1"/>
          <w:wAfter w:w="32" w:type="dxa"/>
          <w:cantSplit/>
          <w:trHeight w:val="529"/>
          <w:tblHeader/>
        </w:trPr>
        <w:tc>
          <w:tcPr>
            <w:tcW w:w="2496" w:type="dxa"/>
          </w:tcPr>
          <w:p w:rsidR="004B165F" w:rsidRPr="003334E8" w:rsidRDefault="004B165F" w:rsidP="00072DE2">
            <w:pPr>
              <w:rPr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Align w:val="bottom"/>
          </w:tcPr>
          <w:p w:rsidR="004B165F" w:rsidRPr="003334E8" w:rsidRDefault="004B165F" w:rsidP="00072DE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00" w:type="dxa"/>
            <w:vAlign w:val="bottom"/>
          </w:tcPr>
          <w:p w:rsidR="004B165F" w:rsidRPr="003334E8" w:rsidRDefault="004B165F" w:rsidP="00072DE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3"/>
            <w:vAlign w:val="bottom"/>
          </w:tcPr>
          <w:p w:rsidR="004B165F" w:rsidRPr="003334E8" w:rsidRDefault="004B165F" w:rsidP="00072DE2">
            <w:pPr>
              <w:jc w:val="center"/>
              <w:rPr>
                <w:sz w:val="26"/>
                <w:szCs w:val="26"/>
              </w:rPr>
            </w:pPr>
            <w:r w:rsidRPr="003334E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3" w:type="dxa"/>
            <w:vAlign w:val="bottom"/>
          </w:tcPr>
          <w:p w:rsidR="004B165F" w:rsidRPr="003334E8" w:rsidRDefault="004B165F" w:rsidP="00072D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  <w:gridSpan w:val="3"/>
            <w:vAlign w:val="bottom"/>
          </w:tcPr>
          <w:p w:rsidR="004B165F" w:rsidRPr="00D3362D" w:rsidRDefault="004B165F" w:rsidP="00072DE2">
            <w:pPr>
              <w:pStyle w:val="acctmergecolhdg"/>
              <w:spacing w:line="240" w:lineRule="atLeast"/>
              <w:rPr>
                <w:rFonts w:cstheme="minorBidi"/>
                <w:b w:val="0"/>
                <w:bCs/>
                <w:sz w:val="26"/>
                <w:szCs w:val="33"/>
                <w:cs/>
                <w:lang w:bidi="th-TH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  <w:vAlign w:val="bottom"/>
          </w:tcPr>
          <w:p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99" w:type="dxa"/>
            <w:gridSpan w:val="7"/>
            <w:vAlign w:val="bottom"/>
          </w:tcPr>
          <w:p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10" w:type="dxa"/>
            <w:gridSpan w:val="3"/>
            <w:vAlign w:val="bottom"/>
          </w:tcPr>
          <w:p w:rsidR="004B165F" w:rsidRPr="003334E8" w:rsidRDefault="004B165F" w:rsidP="00072D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9" w:type="dxa"/>
            <w:gridSpan w:val="8"/>
            <w:vAlign w:val="bottom"/>
          </w:tcPr>
          <w:p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78" w:type="dxa"/>
            <w:gridSpan w:val="3"/>
            <w:vAlign w:val="bottom"/>
          </w:tcPr>
          <w:p w:rsidR="004B165F" w:rsidRPr="003334E8" w:rsidRDefault="004B165F" w:rsidP="00072DE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70" w:type="dxa"/>
            <w:gridSpan w:val="6"/>
          </w:tcPr>
          <w:p w:rsidR="00072DE2" w:rsidRPr="00072DE2" w:rsidRDefault="00072DE2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72D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เงินปันผลสำหรับงวด</w:t>
            </w:r>
          </w:p>
          <w:p w:rsidR="004B165F" w:rsidRPr="003334E8" w:rsidRDefault="00072DE2" w:rsidP="00072DE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72D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หกเดือนสิ้นสุดวันที่</w:t>
            </w:r>
          </w:p>
        </w:tc>
      </w:tr>
      <w:tr w:rsidR="00072DE2" w:rsidRPr="005A27E4" w:rsidTr="00FC0382">
        <w:trPr>
          <w:gridAfter w:val="1"/>
          <w:wAfter w:w="32" w:type="dxa"/>
          <w:cantSplit/>
          <w:trHeight w:val="636"/>
          <w:tblHeader/>
        </w:trPr>
        <w:tc>
          <w:tcPr>
            <w:tcW w:w="2496" w:type="dxa"/>
          </w:tcPr>
          <w:p w:rsidR="00072DE2" w:rsidRPr="004B165F" w:rsidRDefault="00072DE2" w:rsidP="00072DE2">
            <w:pPr>
              <w:pStyle w:val="acctfourfigures"/>
              <w:spacing w:line="240" w:lineRule="atLeast"/>
              <w:jc w:val="center"/>
              <w:rPr>
                <w:rFonts w:cstheme="minorBidi"/>
                <w:sz w:val="24"/>
                <w:szCs w:val="3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:rsidR="00072DE2" w:rsidRPr="004E5F72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bottom"/>
          </w:tcPr>
          <w:p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0" w:type="dxa"/>
          </w:tcPr>
          <w:p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72DE2" w:rsidRPr="004E5F72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3" w:type="dxa"/>
            <w:vAlign w:val="bottom"/>
          </w:tcPr>
          <w:p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3" w:type="dxa"/>
          </w:tcPr>
          <w:p w:rsidR="00072DE2" w:rsidRPr="004D7DBC" w:rsidRDefault="00072DE2" w:rsidP="00072DE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:rsidR="00072DE2" w:rsidRPr="004E5F72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5" w:type="dxa"/>
            <w:vAlign w:val="bottom"/>
          </w:tcPr>
          <w:p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2"/>
          </w:tcPr>
          <w:p w:rsidR="00072DE2" w:rsidRPr="004D7DBC" w:rsidRDefault="00072DE2" w:rsidP="00072DE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72DE2" w:rsidRPr="004E5F72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3" w:type="dxa"/>
            <w:gridSpan w:val="2"/>
            <w:vAlign w:val="bottom"/>
          </w:tcPr>
          <w:p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03" w:type="dxa"/>
            <w:gridSpan w:val="3"/>
          </w:tcPr>
          <w:p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072DE2" w:rsidRPr="004E5F72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:rsidR="00072DE2" w:rsidRPr="004D7DBC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vAlign w:val="bottom"/>
          </w:tcPr>
          <w:p w:rsidR="00072DE2" w:rsidRPr="004D7DBC" w:rsidRDefault="004665B6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72DE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2DE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78" w:type="dxa"/>
            <w:gridSpan w:val="3"/>
          </w:tcPr>
          <w:p w:rsidR="00072DE2" w:rsidRPr="00AF3B20" w:rsidRDefault="00072DE2" w:rsidP="00072DE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072DE2" w:rsidRPr="004D7DBC" w:rsidRDefault="004665B6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275DE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:rsidR="00072DE2" w:rsidRPr="004D7DBC" w:rsidRDefault="00072DE2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072DE2" w:rsidRPr="00E70569" w:rsidRDefault="004665B6" w:rsidP="00072DE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072DE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72DE2" w:rsidRPr="00275DE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072DE2" w:rsidRPr="003334E8" w:rsidTr="00FC0382">
        <w:trPr>
          <w:gridAfter w:val="1"/>
          <w:wAfter w:w="32" w:type="dxa"/>
          <w:cantSplit/>
          <w:trHeight w:val="210"/>
          <w:tblHeader/>
        </w:trPr>
        <w:tc>
          <w:tcPr>
            <w:tcW w:w="2496" w:type="dxa"/>
          </w:tcPr>
          <w:p w:rsidR="00072DE2" w:rsidRPr="004D7DBC" w:rsidRDefault="00072DE2" w:rsidP="00072DE2">
            <w:pPr>
              <w:pStyle w:val="acctfourfigures"/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200" w:type="dxa"/>
          </w:tcPr>
          <w:p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39" w:type="dxa"/>
            <w:gridSpan w:val="36"/>
            <w:vAlign w:val="center"/>
          </w:tcPr>
          <w:p w:rsidR="00072DE2" w:rsidRPr="004D7DBC" w:rsidRDefault="00072DE2" w:rsidP="00072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72DE2" w:rsidRPr="003334E8" w:rsidTr="00072DE2">
        <w:trPr>
          <w:cantSplit/>
          <w:trHeight w:val="227"/>
        </w:trPr>
        <w:tc>
          <w:tcPr>
            <w:tcW w:w="14814" w:type="dxa"/>
            <w:gridSpan w:val="42"/>
          </w:tcPr>
          <w:p w:rsidR="00072DE2" w:rsidRPr="004D7DBC" w:rsidRDefault="00072DE2" w:rsidP="00072DE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072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826" w:type="dxa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FC0382" w:rsidRPr="00A774EC" w:rsidRDefault="00FC0382" w:rsidP="00FC0382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center"/>
          </w:tcPr>
          <w:p w:rsidR="00FC0382" w:rsidRPr="00A774EC" w:rsidRDefault="00FC0382" w:rsidP="00FC0382">
            <w:pPr>
              <w:tabs>
                <w:tab w:val="decimal" w:pos="395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</w:tcPr>
          <w:p w:rsidR="00FC0382" w:rsidRPr="00A774EC" w:rsidRDefault="00FC0382" w:rsidP="00FC0382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281"/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</w:tcPr>
          <w:p w:rsidR="00FC0382" w:rsidRPr="00A774EC" w:rsidRDefault="00FC0382" w:rsidP="00FC0382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</w:tcPr>
          <w:p w:rsidR="00FC0382" w:rsidRPr="00A774EC" w:rsidRDefault="00FC0382" w:rsidP="00FC0382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39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decimal" w:pos="395"/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:rsidR="00FC0382" w:rsidRPr="00A774EC" w:rsidRDefault="00FC0382" w:rsidP="00FC0382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26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395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center"/>
          </w:tcPr>
          <w:p w:rsidR="00FC0382" w:rsidRPr="00A774EC" w:rsidRDefault="00FC0382" w:rsidP="00FC0382">
            <w:pPr>
              <w:tabs>
                <w:tab w:val="decimal" w:pos="395"/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395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" w:type="dxa"/>
            <w:vAlign w:val="center"/>
          </w:tcPr>
          <w:p w:rsidR="00FC0382" w:rsidRPr="00A774EC" w:rsidRDefault="00FC0382" w:rsidP="00FC0382">
            <w:pPr>
              <w:tabs>
                <w:tab w:val="decimal" w:pos="395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395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395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281"/>
                <w:tab w:val="decimal" w:pos="395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39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pStyle w:val="acctfourfigures"/>
              <w:tabs>
                <w:tab w:val="decimal" w:pos="395"/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</w:tabs>
              <w:spacing w:line="240" w:lineRule="atLeast"/>
              <w:ind w:right="-7"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A774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26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center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" w:type="dxa"/>
            <w:vAlign w:val="center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5" w:type="dxa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5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9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9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826" w:type="dxa"/>
            <w:vAlign w:val="center"/>
          </w:tcPr>
          <w:p w:rsidR="00FC0382" w:rsidRPr="00A774EC" w:rsidRDefault="004665B6" w:rsidP="00FC03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center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:rsidR="00FC0382" w:rsidRPr="00A774EC" w:rsidRDefault="004665B6" w:rsidP="00FC03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center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center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209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209" w:type="dxa"/>
            <w:gridSpan w:val="3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8" w:type="dxa"/>
            <w:gridSpan w:val="2"/>
            <w:vAlign w:val="center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0382" w:rsidRPr="003334E8" w:rsidTr="00FC0382">
        <w:trPr>
          <w:cantSplit/>
          <w:trHeight w:val="336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26" w:type="dxa"/>
            <w:vAlign w:val="center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center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center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center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05" w:type="dxa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05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78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826" w:type="dxa"/>
            <w:vAlign w:val="bottom"/>
          </w:tcPr>
          <w:p w:rsidR="00FC0382" w:rsidRPr="00B352F1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bottom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00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5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9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8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A774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A774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74EC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826" w:type="dxa"/>
            <w:vAlign w:val="bottom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78" w:type="dxa"/>
            <w:vAlign w:val="bottom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200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05" w:type="dxa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05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09" w:type="dxa"/>
            <w:gridSpan w:val="3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78" w:type="dxa"/>
            <w:gridSpan w:val="2"/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FC0382" w:rsidRPr="00A774EC" w:rsidRDefault="004665B6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C0382" w:rsidRPr="00A774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0382" w:rsidRPr="003334E8" w:rsidTr="00FC0382">
        <w:trPr>
          <w:cantSplit/>
          <w:trHeight w:val="227"/>
        </w:trPr>
        <w:tc>
          <w:tcPr>
            <w:tcW w:w="2496" w:type="dxa"/>
          </w:tcPr>
          <w:p w:rsidR="00FC0382" w:rsidRPr="00A774EC" w:rsidRDefault="00FC0382" w:rsidP="00FC0382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6" w:type="dxa"/>
            <w:vAlign w:val="bottom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FC0382" w:rsidRPr="00A774EC" w:rsidRDefault="00FC0382" w:rsidP="00FC03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vAlign w:val="bottom"/>
          </w:tcPr>
          <w:p w:rsidR="00FC0382" w:rsidRPr="00A774EC" w:rsidRDefault="00FC0382" w:rsidP="00FC03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  <w:gridSpan w:val="3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2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3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000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C0382" w:rsidRPr="003334E8" w:rsidTr="00871628">
        <w:trPr>
          <w:cantSplit/>
          <w:trHeight w:val="227"/>
        </w:trPr>
        <w:tc>
          <w:tcPr>
            <w:tcW w:w="6446" w:type="dxa"/>
            <w:gridSpan w:val="8"/>
            <w:vAlign w:val="bottom"/>
          </w:tcPr>
          <w:p w:rsidR="00FC0382" w:rsidRPr="00A774EC" w:rsidRDefault="00FC0382" w:rsidP="00FC0382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A774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03" w:type="dxa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05" w:type="dxa"/>
            <w:gridSpan w:val="3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2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9" w:type="dxa"/>
            <w:gridSpan w:val="3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4665B6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FC0382" w:rsidRPr="00A774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78" w:type="dxa"/>
            <w:gridSpan w:val="3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382" w:rsidRPr="00A774EC" w:rsidRDefault="00FC0382" w:rsidP="00FC0382">
            <w:pPr>
              <w:tabs>
                <w:tab w:val="decimal" w:pos="395"/>
              </w:tabs>
              <w:spacing w:line="240" w:lineRule="auto"/>
              <w:ind w:left="-108" w:right="-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74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382" w:rsidRPr="00A774EC" w:rsidRDefault="00FC0382" w:rsidP="00FC03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138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770</w:t>
            </w:r>
            <w:r w:rsidRPr="00A774EC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FC0382" w:rsidRPr="003334E8" w:rsidTr="007772AD">
        <w:trPr>
          <w:gridAfter w:val="1"/>
          <w:wAfter w:w="32" w:type="dxa"/>
          <w:cantSplit/>
          <w:trHeight w:val="472"/>
        </w:trPr>
        <w:tc>
          <w:tcPr>
            <w:tcW w:w="14782" w:type="dxa"/>
            <w:gridSpan w:val="41"/>
          </w:tcPr>
          <w:p w:rsidR="00FC0382" w:rsidRPr="00782E64" w:rsidRDefault="00FC0382" w:rsidP="00FC038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C0382" w:rsidRPr="004B165F" w:rsidRDefault="00FC0382" w:rsidP="00FC0382">
            <w:pPr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FC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:rsid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A2466" w:rsidRP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3A2466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DB719A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Pr="00DB719A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</w:p>
    <w:p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cs/>
          <w:lang w:bidi="th-TH"/>
        </w:rPr>
      </w:pPr>
    </w:p>
    <w:p w:rsidR="009700CB" w:rsidRPr="001835A1" w:rsidRDefault="002803FD" w:rsidP="00823573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ในเดือนมกราคม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1835A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00CB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บริษัทย่อยแห่งหนึ่งได้</w:t>
      </w:r>
      <w:r w:rsidR="009700CB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รับโอนหุ้น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ในบริษัท </w:t>
      </w:r>
      <w:r w:rsidR="006D7658" w:rsidRPr="001835A1">
        <w:rPr>
          <w:rFonts w:ascii="Angsana New" w:hAnsi="Angsana New"/>
          <w:spacing w:val="-2"/>
          <w:sz w:val="30"/>
          <w:szCs w:val="30"/>
          <w:lang w:val="en-US"/>
        </w:rPr>
        <w:t>Basecamp Brews Ltd</w:t>
      </w:r>
      <w:r w:rsidR="006D7658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6D7658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6D7658" w:rsidRPr="001835A1">
        <w:rPr>
          <w:rFonts w:ascii="Angsana New" w:hAnsi="Angsana New"/>
          <w:spacing w:val="-2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6D7658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ล้านปอนด์</w:t>
      </w:r>
      <w:r w:rsidR="001D4C74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>ส</w:t>
      </w:r>
      <w:r w:rsidR="006D7658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เตอร์ลิง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D7658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ซึ่งคิดเป็นร้อยละ </w:t>
      </w:r>
      <w:r w:rsidR="004665B6" w:rsidRPr="004665B6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D7658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ของทุนที่ออกและชำระแล้ว</w:t>
      </w:r>
      <w:r w:rsidR="006D7658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D86960" w:rsidRPr="001835A1">
        <w:rPr>
          <w:rFonts w:ascii="Angsana New" w:hAnsi="Angsana New"/>
          <w:spacing w:val="-4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1835A1">
        <w:rPr>
          <w:rFonts w:ascii="Angsana New" w:hAnsi="Angsana New" w:hint="cs"/>
          <w:spacing w:val="-4"/>
          <w:sz w:val="30"/>
          <w:szCs w:val="30"/>
          <w:cs/>
          <w:lang w:val="en-US"/>
        </w:rPr>
        <w:t>ในบริษัท</w:t>
      </w:r>
      <w:r w:rsidR="00804120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 Basecamp Brews </w:t>
      </w:r>
      <w:r w:rsidR="00D86960" w:rsidRPr="001835A1">
        <w:rPr>
          <w:rFonts w:ascii="Angsana New" w:hAnsi="Angsana New"/>
          <w:spacing w:val="-4"/>
          <w:sz w:val="30"/>
          <w:szCs w:val="30"/>
          <w:lang w:val="en-US"/>
        </w:rPr>
        <w:t xml:space="preserve">Ltd </w:t>
      </w:r>
      <w:r w:rsidR="00D86960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เป็นร้อยละ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D86960" w:rsidRPr="001835A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CA5459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โดย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บริษัทย่อย</w:t>
      </w:r>
      <w:r w:rsidR="0090305D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>ได้จ่ายชำระค่าหุ้น</w:t>
      </w:r>
      <w:r w:rsidR="0090305D" w:rsidRPr="001835A1">
        <w:rPr>
          <w:rFonts w:ascii="Angsana New" w:hAnsi="Angsana New" w:hint="cs"/>
          <w:spacing w:val="-2"/>
          <w:sz w:val="30"/>
          <w:szCs w:val="30"/>
          <w:cs/>
          <w:lang w:val="en-US"/>
        </w:rPr>
        <w:t>ดังกล่าว</w:t>
      </w:r>
      <w:r w:rsidR="0090305D" w:rsidRPr="001835A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4665B6" w:rsidRPr="004665B6">
        <w:rPr>
          <w:rFonts w:ascii="Angsana New" w:hAnsi="Angsana New"/>
          <w:spacing w:val="-2"/>
          <w:sz w:val="30"/>
          <w:szCs w:val="30"/>
          <w:lang w:val="en-US"/>
        </w:rPr>
        <w:t>2561</w:t>
      </w:r>
    </w:p>
    <w:p w:rsidR="00804120" w:rsidRDefault="00804120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04120" w:rsidRPr="0090305D" w:rsidRDefault="00804120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ในเดือน</w:t>
      </w:r>
      <w:r w:rsidR="005C4E4D"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พฤษภาคม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4665B6" w:rsidRPr="00993558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</w:t>
      </w:r>
      <w:r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ได้</w:t>
      </w:r>
      <w:r w:rsidR="00736994" w:rsidRPr="00993558">
        <w:rPr>
          <w:rFonts w:ascii="Angsana New" w:hAnsi="Angsana New" w:hint="cs"/>
          <w:spacing w:val="-2"/>
          <w:sz w:val="30"/>
          <w:szCs w:val="30"/>
          <w:cs/>
          <w:lang w:val="en-US"/>
        </w:rPr>
        <w:t>เพิ่มเงินลงทุน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ในบริษัท 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Basecamp Brews Ltd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4665B6" w:rsidRPr="00993558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9935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pacing w:val="-2"/>
          <w:sz w:val="30"/>
          <w:szCs w:val="30"/>
          <w:cs/>
          <w:lang w:val="en-US"/>
        </w:rPr>
        <w:t>ล้านปอนด์</w:t>
      </w:r>
      <w:r w:rsidRPr="0099355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สเตอร์ลิง ซึ่งคิดเป็นร้อยละ </w:t>
      </w:r>
      <w:r w:rsidR="004665B6" w:rsidRPr="00993558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99355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ของทุนที่ออกและชำระแล้ว ทำให้กลุ่มบริษัทมีส่วนได้เสียในบริษัท </w:t>
      </w:r>
      <w:r w:rsidRPr="00993558">
        <w:rPr>
          <w:rFonts w:ascii="Angsana New" w:hAnsi="Angsana New"/>
          <w:spacing w:val="-4"/>
          <w:sz w:val="30"/>
          <w:szCs w:val="30"/>
          <w:lang w:val="en-US"/>
        </w:rPr>
        <w:t>Basecamp Brews Ltd</w:t>
      </w:r>
      <w:r w:rsidRPr="00993558">
        <w:rPr>
          <w:rFonts w:ascii="Angsana New" w:hAnsi="Angsana New"/>
          <w:sz w:val="30"/>
          <w:szCs w:val="30"/>
          <w:lang w:val="en-US"/>
        </w:rPr>
        <w:t xml:space="preserve"> </w:t>
      </w:r>
      <w:r w:rsidRPr="00993558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4665B6" w:rsidRPr="00993558">
        <w:rPr>
          <w:rFonts w:ascii="Angsana New" w:hAnsi="Angsana New"/>
          <w:sz w:val="30"/>
          <w:szCs w:val="30"/>
          <w:lang w:val="en-US"/>
        </w:rPr>
        <w:t>22</w:t>
      </w:r>
    </w:p>
    <w:p w:rsidR="00F40635" w:rsidRPr="00A348CB" w:rsidRDefault="00F40635" w:rsidP="00F4063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en-US"/>
        </w:rPr>
      </w:pPr>
    </w:p>
    <w:p w:rsidR="00B46AB2" w:rsidRPr="00981612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8161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B46AB2" w:rsidRPr="003334E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3334E8" w:rsidTr="00CC1CA8">
        <w:tc>
          <w:tcPr>
            <w:tcW w:w="2797" w:type="pct"/>
          </w:tcPr>
          <w:p w:rsidR="00B46AB2" w:rsidRPr="003334E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B46AB2" w:rsidRPr="003334E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3334E8" w:rsidTr="00CC1CA8">
        <w:tc>
          <w:tcPr>
            <w:tcW w:w="2797" w:type="pct"/>
          </w:tcPr>
          <w:p w:rsidR="00B46AB2" w:rsidRPr="003334E8" w:rsidRDefault="002E2088" w:rsidP="001D4C7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B46AB2" w:rsidRPr="003218B6" w:rsidRDefault="004665B6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:rsidR="00B46AB2" w:rsidRPr="003218B6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B46AB2" w:rsidRPr="003218B6" w:rsidRDefault="004665B6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20DC9" w:rsidRPr="003334E8" w:rsidTr="00CC1CA8">
        <w:tc>
          <w:tcPr>
            <w:tcW w:w="2797" w:type="pct"/>
          </w:tcPr>
          <w:p w:rsidR="00C20DC9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C20DC9" w:rsidRPr="003334E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C20DC9" w:rsidRPr="003334E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612" w:rsidRPr="003334E8" w:rsidTr="00CC1CA8">
        <w:tc>
          <w:tcPr>
            <w:tcW w:w="2797" w:type="pct"/>
          </w:tcPr>
          <w:p w:rsidR="00981612" w:rsidRPr="003334E8" w:rsidRDefault="00981612" w:rsidP="009816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:rsidR="00981612" w:rsidRPr="003334E8" w:rsidRDefault="00981612" w:rsidP="009816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981612" w:rsidRPr="003334E8" w:rsidRDefault="004665B6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D4C74" w:rsidRPr="002B7E0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="001D4C74" w:rsidRPr="002B7E0C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47" w:type="pct"/>
          </w:tcPr>
          <w:p w:rsidR="00981612" w:rsidRPr="003334E8" w:rsidRDefault="00981612" w:rsidP="0098161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981612" w:rsidRPr="003334E8" w:rsidRDefault="004665B6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</w:tr>
      <w:tr w:rsidR="00AD3BE3" w:rsidRPr="003334E8" w:rsidTr="00CC1CA8">
        <w:tc>
          <w:tcPr>
            <w:tcW w:w="2797" w:type="pct"/>
          </w:tcPr>
          <w:p w:rsidR="00AD3BE3" w:rsidRPr="003334E8" w:rsidRDefault="00AD3BE3" w:rsidP="009816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:rsidR="00AD3BE3" w:rsidRPr="003334E8" w:rsidRDefault="00AD3BE3" w:rsidP="009816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AD3BE3" w:rsidRPr="003334E8" w:rsidRDefault="004665B6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9F3E1A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7" w:type="pct"/>
          </w:tcPr>
          <w:p w:rsidR="00AD3BE3" w:rsidRPr="003334E8" w:rsidRDefault="00AD3BE3" w:rsidP="0098161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AD3BE3" w:rsidRPr="00AD3BE3" w:rsidRDefault="004665B6" w:rsidP="002B552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2B5521">
              <w:rPr>
                <w:rFonts w:ascii="Angsana New" w:hAnsi="Angsana New"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9268C" w:rsidRPr="003334E8" w:rsidTr="00CC1CA8">
        <w:tc>
          <w:tcPr>
            <w:tcW w:w="2797" w:type="pct"/>
          </w:tcPr>
          <w:p w:rsidR="0009268C" w:rsidRPr="003334E8" w:rsidRDefault="0009268C" w:rsidP="0009268C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09268C" w:rsidRPr="00621437" w:rsidRDefault="002B7E0C" w:rsidP="00C10A66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09268C" w:rsidRPr="00621437" w:rsidRDefault="0001315E" w:rsidP="0001315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B55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9268C" w:rsidRPr="003334E8" w:rsidTr="00993F02">
        <w:tc>
          <w:tcPr>
            <w:tcW w:w="2797" w:type="pct"/>
            <w:shd w:val="clear" w:color="auto" w:fill="auto"/>
          </w:tcPr>
          <w:p w:rsidR="0009268C" w:rsidRPr="003334E8" w:rsidRDefault="0009268C" w:rsidP="0009268C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09268C" w:rsidRPr="00BB5EE7" w:rsidRDefault="002B7E0C" w:rsidP="00C10A66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09268C" w:rsidRPr="003334E8" w:rsidRDefault="004665B6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B55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09268C" w:rsidRPr="003334E8" w:rsidTr="00CC1CA8">
        <w:tc>
          <w:tcPr>
            <w:tcW w:w="2797" w:type="pct"/>
          </w:tcPr>
          <w:p w:rsidR="0009268C" w:rsidRPr="003334E8" w:rsidRDefault="00833B9B" w:rsidP="000926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:rsidR="0009268C" w:rsidRPr="002B7E0C" w:rsidRDefault="004665B6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B7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2B7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09268C" w:rsidRPr="003334E8" w:rsidRDefault="004665B6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B55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</w:t>
            </w:r>
            <w:r w:rsidR="002B55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:rsidR="003A2466" w:rsidRDefault="003A2466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:rsidR="003A2466" w:rsidRDefault="003A2466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120E1C" w:rsidRPr="004C29FE" w:rsidRDefault="00120E1C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="00EA3C25" w:rsidRPr="00EA3C25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2A7C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7C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CA5459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4665B6" w:rsidRPr="004665B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:rsidR="00120E1C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77"/>
        <w:tblW w:w="935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747"/>
        <w:gridCol w:w="940"/>
        <w:gridCol w:w="856"/>
      </w:tblGrid>
      <w:tr w:rsidR="00117021" w:rsidRPr="00A348CB" w:rsidTr="00EE45AE">
        <w:trPr>
          <w:cantSplit/>
          <w:trHeight w:val="704"/>
          <w:tblHeader/>
        </w:trPr>
        <w:tc>
          <w:tcPr>
            <w:tcW w:w="3230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47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6" w:type="dxa"/>
            <w:gridSpan w:val="2"/>
          </w:tcPr>
          <w:p w:rsidR="00117021" w:rsidRPr="00A348CB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:rsidR="00117021" w:rsidRPr="00A348CB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348CB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348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117021" w:rsidRPr="00A348CB" w:rsidTr="00EE45AE">
        <w:trPr>
          <w:cantSplit/>
          <w:trHeight w:val="163"/>
        </w:trPr>
        <w:tc>
          <w:tcPr>
            <w:tcW w:w="3230" w:type="dxa"/>
          </w:tcPr>
          <w:p w:rsidR="00117021" w:rsidRPr="00A348CB" w:rsidRDefault="00117021" w:rsidP="005E04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:rsidR="00117021" w:rsidRPr="00A348CB" w:rsidRDefault="004665B6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F310C" w:rsidRPr="00A348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F310C" w:rsidRPr="00A348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56" w:type="dxa"/>
            <w:vAlign w:val="bottom"/>
          </w:tcPr>
          <w:p w:rsidR="00117021" w:rsidRPr="00A348CB" w:rsidRDefault="004665B6" w:rsidP="00117021">
            <w:pPr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="00117021" w:rsidRPr="00A348CB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="00117021" w:rsidRPr="00A348CB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7021" w:rsidRPr="00A348CB" w:rsidTr="00EE45AE">
        <w:trPr>
          <w:cantSplit/>
          <w:trHeight w:val="163"/>
        </w:trPr>
        <w:tc>
          <w:tcPr>
            <w:tcW w:w="3230" w:type="dxa"/>
          </w:tcPr>
          <w:p w:rsidR="00117021" w:rsidRPr="00A348CB" w:rsidRDefault="00117021" w:rsidP="005E04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117021" w:rsidRPr="00A348CB" w:rsidRDefault="00117021" w:rsidP="005E04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:rsidR="00117021" w:rsidRPr="00A348CB" w:rsidRDefault="004665B6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6" w:type="dxa"/>
            <w:vAlign w:val="bottom"/>
          </w:tcPr>
          <w:p w:rsidR="00117021" w:rsidRPr="00A348CB" w:rsidRDefault="004665B6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ผลิตและจำหน่ายผลิตภัณฑ์ส่วนบุคคล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2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647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:rsidR="00CB6302" w:rsidRPr="002B7E0C" w:rsidRDefault="00CB6302" w:rsidP="00CB6302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15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เอฟซี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2017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:rsidR="00CB6302" w:rsidRPr="002B7E0C" w:rsidRDefault="00CB6302" w:rsidP="00CB6302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704"/>
          <w:tblHeader/>
        </w:trPr>
        <w:tc>
          <w:tcPr>
            <w:tcW w:w="3230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6" w:type="dxa"/>
            <w:gridSpan w:val="2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:rsidR="00CB6302" w:rsidRPr="002B7E0C" w:rsidRDefault="00CB6302" w:rsidP="00CB630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2B7E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CB6302" w:rsidRPr="002B7E0C" w:rsidTr="00EE45AE">
        <w:trPr>
          <w:cantSplit/>
          <w:trHeight w:val="163"/>
        </w:trPr>
        <w:tc>
          <w:tcPr>
            <w:tcW w:w="3230" w:type="dxa"/>
          </w:tcPr>
          <w:p w:rsidR="00CB6302" w:rsidRPr="002B7E0C" w:rsidRDefault="00CB6302" w:rsidP="00CB630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56" w:type="dxa"/>
            <w:vAlign w:val="bottom"/>
          </w:tcPr>
          <w:p w:rsidR="00CB6302" w:rsidRPr="002B7E0C" w:rsidRDefault="00CB6302" w:rsidP="00CB6302">
            <w:pPr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665B6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Pr="002B7E0C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Pr="002B7E0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B6302" w:rsidRPr="002B7E0C" w:rsidTr="00EE45AE">
        <w:trPr>
          <w:cantSplit/>
          <w:trHeight w:val="163"/>
        </w:trPr>
        <w:tc>
          <w:tcPr>
            <w:tcW w:w="3230" w:type="dxa"/>
          </w:tcPr>
          <w:p w:rsidR="00CB6302" w:rsidRPr="002B7E0C" w:rsidRDefault="00CB6302" w:rsidP="00CB630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6" w:type="dxa"/>
            <w:vAlign w:val="bottom"/>
          </w:tcPr>
          <w:p w:rsidR="00CB6302" w:rsidRPr="002B7E0C" w:rsidRDefault="00CB6302" w:rsidP="00CB63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เอ็ม-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ind w:left="204" w:hanging="2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5E0499">
        <w:trPr>
          <w:cantSplit/>
          <w:trHeight w:val="330"/>
        </w:trPr>
        <w:tc>
          <w:tcPr>
            <w:tcW w:w="9356" w:type="dxa"/>
            <w:gridSpan w:val="5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6302" w:rsidRPr="002B7E0C" w:rsidTr="005E0499">
        <w:trPr>
          <w:cantSplit/>
          <w:trHeight w:val="330"/>
        </w:trPr>
        <w:tc>
          <w:tcPr>
            <w:tcW w:w="9356" w:type="dxa"/>
            <w:gridSpan w:val="5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DA6746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:rsidR="00CB6302" w:rsidRPr="002B7E0C" w:rsidRDefault="00CB6302" w:rsidP="00CB6302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2B7E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665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</w:tr>
      <w:tr w:rsidR="00CB6302" w:rsidRPr="002B7E0C" w:rsidTr="00EE45AE">
        <w:trPr>
          <w:cantSplit/>
          <w:trHeight w:val="330"/>
        </w:trPr>
        <w:tc>
          <w:tcPr>
            <w:tcW w:w="3230" w:type="dxa"/>
          </w:tcPr>
          <w:p w:rsidR="00CB6302" w:rsidRPr="002B7E0C" w:rsidRDefault="00CB6302" w:rsidP="00CB630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:rsidR="00CB6302" w:rsidRPr="002B7E0C" w:rsidRDefault="00CB6302" w:rsidP="00CB630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:rsidR="00CB6302" w:rsidRPr="002B7E0C" w:rsidRDefault="00CB6302" w:rsidP="00CB630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:rsidR="00CB6302" w:rsidRPr="002B7E0C" w:rsidRDefault="00CB6302" w:rsidP="00CB6302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17021" w:rsidRPr="002B7E0C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117021" w:rsidRPr="002B7E0C" w:rsidSect="00981612">
          <w:head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981612" w:rsidRPr="009B363A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2B7E0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 w:hint="cs"/>
          <w:sz w:val="30"/>
          <w:szCs w:val="30"/>
          <w:cs/>
        </w:rPr>
        <w:t>ม</w:t>
      </w:r>
      <w:r w:rsidR="00B30CEE" w:rsidRPr="002B7E0C">
        <w:rPr>
          <w:rFonts w:ascii="Angsana New" w:hAnsi="Angsana New" w:hint="cs"/>
          <w:sz w:val="30"/>
          <w:szCs w:val="30"/>
          <w:cs/>
        </w:rPr>
        <w:t>ิถุนายน</w:t>
      </w:r>
      <w:r w:rsidRPr="002B7E0C">
        <w:rPr>
          <w:rFonts w:ascii="Angsana New" w:hAnsi="Angsana New" w:hint="cs"/>
          <w:sz w:val="30"/>
          <w:szCs w:val="30"/>
          <w:cs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="00673260"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 xml:space="preserve">และ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31</w:t>
      </w:r>
      <w:r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2561</w:t>
      </w:r>
      <w:r w:rsidR="00673260" w:rsidRPr="002B7E0C">
        <w:rPr>
          <w:rFonts w:ascii="Angsana New" w:hAnsi="Angsana New"/>
          <w:sz w:val="30"/>
          <w:szCs w:val="30"/>
        </w:rPr>
        <w:t xml:space="preserve"> </w:t>
      </w:r>
      <w:r w:rsidRPr="002B7E0C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2A7CD8" w:rsidRPr="002B7E0C">
        <w:rPr>
          <w:rFonts w:ascii="Angsana New" w:hAnsi="Angsana New" w:hint="cs"/>
          <w:sz w:val="30"/>
          <w:szCs w:val="30"/>
          <w:cs/>
        </w:rPr>
        <w:t>หก</w:t>
      </w:r>
      <w:r w:rsidRPr="002B7E0C">
        <w:rPr>
          <w:rFonts w:ascii="Angsana New" w:hAnsi="Angsana New"/>
          <w:sz w:val="30"/>
          <w:szCs w:val="30"/>
          <w:cs/>
        </w:rPr>
        <w:t>เดือนสิ้นสุด</w:t>
      </w:r>
      <w:r w:rsidRPr="003334E8">
        <w:rPr>
          <w:rFonts w:ascii="Angsana New" w:hAnsi="Angsana New"/>
          <w:sz w:val="30"/>
          <w:szCs w:val="30"/>
          <w:cs/>
        </w:rPr>
        <w:t>วันที่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="00BC05B7" w:rsidRPr="003334E8">
        <w:rPr>
          <w:rFonts w:ascii="Angsana New" w:hAnsi="Angsana New"/>
          <w:sz w:val="30"/>
          <w:szCs w:val="30"/>
        </w:rPr>
        <w:t xml:space="preserve"> </w:t>
      </w:r>
      <w:r w:rsidR="00BC05B7" w:rsidRPr="003334E8">
        <w:rPr>
          <w:rFonts w:ascii="Angsana New" w:hAnsi="Angsana New" w:hint="cs"/>
          <w:sz w:val="30"/>
          <w:szCs w:val="30"/>
          <w:cs/>
        </w:rPr>
        <w:t>ม</w:t>
      </w:r>
      <w:r w:rsidR="00BC05B7">
        <w:rPr>
          <w:rFonts w:ascii="Angsana New" w:hAnsi="Angsana New" w:hint="cs"/>
          <w:sz w:val="30"/>
          <w:szCs w:val="30"/>
          <w:cs/>
        </w:rPr>
        <w:t>ิถุนายน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57" w:rightFromText="57" w:vertAnchor="text" w:horzAnchor="margin" w:tblpX="233" w:tblpY="86"/>
        <w:tblW w:w="14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4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8"/>
        <w:gridCol w:w="20"/>
        <w:gridCol w:w="910"/>
        <w:gridCol w:w="184"/>
        <w:gridCol w:w="916"/>
        <w:gridCol w:w="12"/>
      </w:tblGrid>
      <w:tr w:rsidR="00B83FF9" w:rsidRPr="00BE5BF6" w:rsidTr="00B83FF9">
        <w:trPr>
          <w:cantSplit/>
          <w:trHeight w:val="289"/>
          <w:tblHeader/>
        </w:trPr>
        <w:tc>
          <w:tcPr>
            <w:tcW w:w="1161" w:type="pct"/>
          </w:tcPr>
          <w:p w:rsidR="00981612" w:rsidRPr="00BE5BF6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981612" w:rsidRPr="00BE5BF6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3" w:type="pct"/>
            <w:gridSpan w:val="4"/>
            <w:vAlign w:val="bottom"/>
          </w:tcPr>
          <w:p w:rsidR="00DC526A" w:rsidRPr="002B7E0C" w:rsidRDefault="00981612" w:rsidP="00DC526A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DC526A"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:rsidR="00981612" w:rsidRPr="002B7E0C" w:rsidRDefault="00DC526A" w:rsidP="00DC52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EF6D67" w:rsidRPr="004D7DBC" w:rsidRDefault="00EF6D67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EF6D67" w:rsidRPr="002B7E0C" w:rsidRDefault="004665B6" w:rsidP="008240E8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56564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56564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2" w:type="pct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56564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56564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56564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56564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56564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56564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5" w:type="pct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EF6D67"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:rsidR="00EF6D67" w:rsidRPr="002B7E0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EF6D67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C56564"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56564"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EF6D67" w:rsidRPr="004D7DB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4E57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4E57D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981612" w:rsidRPr="004D7DBC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981612" w:rsidRPr="002B7E0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981612" w:rsidRPr="004D7DBC" w:rsidRDefault="004665B6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B83FF9" w:rsidRPr="00BE5BF6" w:rsidTr="00B83FF9">
        <w:trPr>
          <w:cantSplit/>
          <w:trHeight w:val="227"/>
          <w:tblHeader/>
        </w:trPr>
        <w:tc>
          <w:tcPr>
            <w:tcW w:w="1161" w:type="pct"/>
          </w:tcPr>
          <w:p w:rsidR="00981612" w:rsidRPr="004D7DBC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:rsidR="00981612" w:rsidRPr="002B7E0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6B55" w:rsidRPr="00BE5BF6" w:rsidTr="00D17EF7">
        <w:trPr>
          <w:cantSplit/>
          <w:trHeight w:val="267"/>
        </w:trPr>
        <w:tc>
          <w:tcPr>
            <w:tcW w:w="1161" w:type="pct"/>
            <w:vAlign w:val="bottom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  <w:r w:rsidRPr="0074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</w:t>
            </w:r>
          </w:p>
        </w:tc>
      </w:tr>
      <w:tr w:rsidR="00516B55" w:rsidRPr="00BE5BF6" w:rsidTr="00290EFD">
        <w:trPr>
          <w:cantSplit/>
          <w:trHeight w:val="267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</w:t>
            </w:r>
            <w:r w:rsidRPr="0074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735</w:t>
            </w:r>
          </w:p>
        </w:tc>
      </w:tr>
      <w:tr w:rsidR="00516B55" w:rsidRPr="00BE5BF6" w:rsidTr="00290EFD">
        <w:trPr>
          <w:cantSplit/>
          <w:trHeight w:val="267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  <w:r w:rsidRPr="0074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999</w:t>
            </w:r>
          </w:p>
        </w:tc>
      </w:tr>
      <w:tr w:rsidR="00516B55" w:rsidRPr="00BE5BF6" w:rsidTr="00871628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516B55" w:rsidRPr="007476B4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651</w:t>
            </w:r>
            <w:r w:rsidRPr="0074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74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387</w:t>
            </w:r>
          </w:p>
        </w:tc>
      </w:tr>
      <w:tr w:rsidR="00516B55" w:rsidRPr="00BE5BF6" w:rsidTr="00871628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  <w:r w:rsidRPr="0074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516B55" w:rsidRPr="007476B4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Pr="007476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896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  <w:vAlign w:val="bottom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026BE6" w:rsidP="00026BE6">
            <w:pPr>
              <w:pStyle w:val="acctfourfigures"/>
              <w:tabs>
                <w:tab w:val="clear" w:pos="765"/>
                <w:tab w:val="decimal" w:pos="128"/>
                <w:tab w:val="left" w:pos="56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751073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026BE6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026BE6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516B55" w:rsidRPr="00BE5BF6" w:rsidTr="00D17EF7">
        <w:trPr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516B55" w:rsidRPr="004665B6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4665B6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4665B6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4665B6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E6359" w:rsidRPr="00BE5BF6" w:rsidTr="00D17EF7">
        <w:trPr>
          <w:cantSplit/>
          <w:trHeight w:val="251"/>
        </w:trPr>
        <w:tc>
          <w:tcPr>
            <w:tcW w:w="1161" w:type="pct"/>
          </w:tcPr>
          <w:p w:rsidR="002E6359" w:rsidRPr="004D7DBC" w:rsidRDefault="002E6359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2E6359" w:rsidRPr="007476B4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E6359" w:rsidRPr="00BE5BF6" w:rsidTr="00D17EF7">
        <w:trPr>
          <w:cantSplit/>
          <w:trHeight w:val="251"/>
        </w:trPr>
        <w:tc>
          <w:tcPr>
            <w:tcW w:w="1161" w:type="pct"/>
          </w:tcPr>
          <w:p w:rsidR="002E6359" w:rsidRPr="004D7DBC" w:rsidRDefault="002E6359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2E6359" w:rsidRPr="007476B4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E6359" w:rsidRPr="00BE5BF6" w:rsidTr="00D17EF7">
        <w:trPr>
          <w:cantSplit/>
          <w:trHeight w:val="251"/>
        </w:trPr>
        <w:tc>
          <w:tcPr>
            <w:tcW w:w="1161" w:type="pct"/>
          </w:tcPr>
          <w:p w:rsidR="002E6359" w:rsidRPr="004D7DBC" w:rsidRDefault="002E6359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2E6359" w:rsidRPr="004665B6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2E6359" w:rsidRPr="002B7E0C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2E6359" w:rsidRPr="007476B4" w:rsidRDefault="002E6359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516B55" w:rsidRPr="00BE5BF6" w:rsidTr="00B83FF9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6B55" w:rsidRPr="00BE5BF6" w:rsidTr="00B83FF9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6" w:type="pct"/>
            <w:gridSpan w:val="4"/>
            <w:vAlign w:val="bottom"/>
          </w:tcPr>
          <w:p w:rsidR="00516B55" w:rsidRPr="002B7E0C" w:rsidRDefault="00516B55" w:rsidP="00516B5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516B55" w:rsidRPr="00BE5BF6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B7E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16B55" w:rsidRPr="00BE5BF6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516B55" w:rsidRPr="009B363A" w:rsidTr="00B83FF9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Pr="007476B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787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4D7DB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516B55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516B55" w:rsidRPr="004D7DBC" w:rsidRDefault="00516B55" w:rsidP="00516B55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76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16B55" w:rsidRPr="00BE5BF6" w:rsidTr="00DC526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:rsidR="00516B55" w:rsidRPr="004D7DBC" w:rsidRDefault="00516B55" w:rsidP="00516B55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915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077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839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807</w:t>
            </w:r>
          </w:p>
        </w:tc>
        <w:tc>
          <w:tcPr>
            <w:tcW w:w="68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078</w:t>
            </w:r>
          </w:p>
        </w:tc>
        <w:tc>
          <w:tcPr>
            <w:tcW w:w="65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033</w:t>
            </w:r>
            <w:r w:rsidRPr="002B7E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808</w:t>
            </w:r>
          </w:p>
        </w:tc>
        <w:tc>
          <w:tcPr>
            <w:tcW w:w="99" w:type="pct"/>
            <w:gridSpan w:val="2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516B55" w:rsidRPr="002B7E0C" w:rsidRDefault="00516B55" w:rsidP="00516B55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6B55" w:rsidRPr="007476B4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</w:tr>
      <w:tr w:rsidR="00516B55" w:rsidRPr="00BE5BF6" w:rsidTr="00DC526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:rsidR="00516B55" w:rsidRPr="00DC526A" w:rsidRDefault="00516B55" w:rsidP="00516B55">
            <w:pPr>
              <w:pStyle w:val="acctfourfigures"/>
              <w:tabs>
                <w:tab w:val="clear" w:pos="765"/>
                <w:tab w:val="decimal" w:pos="771"/>
              </w:tabs>
              <w:spacing w:line="27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  <w:p w:rsidR="00516B55" w:rsidRPr="00DC526A" w:rsidRDefault="00516B55" w:rsidP="00516B55">
            <w:pPr>
              <w:pStyle w:val="block"/>
              <w:spacing w:after="0"/>
              <w:ind w:left="0"/>
              <w:jc w:val="thaiDistribute"/>
              <w:rPr>
                <w:rFonts w:ascii="Angsana New" w:hAnsi="Angsana New" w:cstheme="min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:rsidR="00392F58" w:rsidRPr="00AF1C12" w:rsidRDefault="00392F58" w:rsidP="00AF1C12">
      <w:pPr>
        <w:rPr>
          <w:lang w:val="en-US"/>
        </w:rPr>
        <w:sectPr w:rsidR="00392F58" w:rsidRPr="00AF1C12" w:rsidSect="00392F58">
          <w:footerReference w:type="default" r:id="rId13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:rsidR="00C825EE" w:rsidRDefault="008E043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AC423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การซื้อ</w:t>
      </w:r>
      <w:r w:rsidRPr="004D7DB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และจำหน่ายเงินลงทุน</w:t>
      </w:r>
      <w:r w:rsidR="00D50B1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ในบริษัทย่อ</w:t>
      </w:r>
      <w:r w:rsidR="00F74A0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ย</w:t>
      </w:r>
    </w:p>
    <w:p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6F0A23" w:rsidRPr="00D50B12" w:rsidRDefault="006F0A23" w:rsidP="006F0A23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4665B6" w:rsidRPr="004665B6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</w:p>
    <w:p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E1177" w:rsidRPr="00D50B12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เงินลงทุนในบริษัท </w:t>
      </w:r>
      <w:r w:rsidRPr="007E117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อินโนเวชั่น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D50B1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เซ็นเตอร์ จำกั</w:t>
      </w:r>
      <w:r w:rsidR="00D50B1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:rsidR="007E1177" w:rsidRPr="004D7DBC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:rsidR="00A97F44" w:rsidRDefault="006F0A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เมื่อ</w:t>
      </w:r>
      <w:r w:rsidR="009E481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9E48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9E48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E48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9E481B">
        <w:rPr>
          <w:rFonts w:ascii="Angsana New" w:hAnsi="Angsana New" w:cs="Angsana New"/>
          <w:sz w:val="30"/>
          <w:szCs w:val="30"/>
        </w:rPr>
        <w:t xml:space="preserve">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9E481B">
        <w:rPr>
          <w:rFonts w:ascii="Angsana New" w:hAnsi="Angsana New" w:cs="Angsana New"/>
          <w:sz w:val="30"/>
          <w:szCs w:val="30"/>
        </w:rPr>
        <w:t xml:space="preserve"> </w:t>
      </w:r>
      <w:r w:rsidRPr="009E481B">
        <w:rPr>
          <w:rFonts w:ascii="Angsana New" w:hAnsi="Angsana New" w:cs="Angsana New"/>
          <w:sz w:val="30"/>
          <w:szCs w:val="30"/>
          <w:cs/>
          <w:lang w:bidi="th-TH"/>
        </w:rPr>
        <w:t>ที่ประชุมคณะกรรมการของ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บริษัท โอสถสภา อินโนเวชั่น</w:t>
      </w:r>
      <w:r w:rsidR="00D8696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 xml:space="preserve">เซ็นเตอร์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30</w:t>
      </w:r>
      <w:r>
        <w:rPr>
          <w:rFonts w:ascii="Angsana New" w:hAnsi="Angsana New" w:cs="Angsana New"/>
          <w:sz w:val="30"/>
          <w:szCs w:val="30"/>
          <w:lang w:bidi="th-TH"/>
        </w:rPr>
        <w:t>.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6F0A23">
        <w:rPr>
          <w:rFonts w:ascii="Angsana New" w:hAnsi="Angsana New" w:cs="Angsana New"/>
          <w:sz w:val="30"/>
          <w:szCs w:val="30"/>
        </w:rPr>
        <w:t xml:space="preserve"> 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ล้านบาทโดยเ</w:t>
      </w:r>
      <w:r>
        <w:rPr>
          <w:rFonts w:ascii="Angsana New" w:hAnsi="Angsana New" w:cs="Angsana New"/>
          <w:sz w:val="30"/>
          <w:szCs w:val="30"/>
          <w:cs/>
          <w:lang w:bidi="th-TH"/>
        </w:rPr>
        <w:t>รียกชำระค่าหุ้นเพิ่มเติม</w:t>
      </w:r>
      <w:r w:rsidR="00CB630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ได้รั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บชำระค่าหุ้น</w:t>
      </w:r>
      <w:r w:rsidR="00D8696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F70BD6" w:rsidRDefault="00F70BD6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F70BD6" w:rsidRPr="001B5E18" w:rsidRDefault="00F70BD6" w:rsidP="00F70BD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1B5E1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1B5E1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:rsidR="00F70BD6" w:rsidRPr="001B5E18" w:rsidRDefault="00F70BD6" w:rsidP="00F70BD6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:rsidR="00E04923" w:rsidRPr="001B5E18" w:rsidRDefault="00E049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เมื่อวันที่</w:t>
      </w:r>
      <w:r w:rsidR="00D50B12" w:rsidRPr="001B5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50B12" w:rsidRPr="001B5E1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50B12"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D50B12" w:rsidRPr="001B5E1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713B5" w:rsidRPr="001B5E18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="00C713B5" w:rsidRPr="001B5E1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44</w:t>
      </w:r>
      <w:r w:rsidR="00C713B5" w:rsidRPr="001B5E1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97</w:t>
      </w:r>
      <w:r w:rsidR="00C713B5" w:rsidRPr="001B5E1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ล้านบาทโดยเรียกชำระค่าหุ้นเพิ่มเติม</w:t>
      </w:r>
      <w:r w:rsidR="00CB6302"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 w:rsidR="00C713B5" w:rsidRPr="001B5E1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ได้รับชำระค่าหุ้นดังกล่าวในเดือนพฤษภาคม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D50B12" w:rsidRPr="001B5E18" w:rsidRDefault="00D50B12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24BF4" w:rsidRPr="001B5E18" w:rsidRDefault="00224BF4" w:rsidP="00224BF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1B5E18">
        <w:rPr>
          <w:i/>
          <w:iCs/>
        </w:rPr>
        <w:t xml:space="preserve">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Oventure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โดย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</w:t>
      </w:r>
      <w:r w:rsidRPr="001B5E1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1B5E1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:rsidR="00224BF4" w:rsidRPr="001B5E18" w:rsidRDefault="00224BF4" w:rsidP="00224BF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:rsidR="00224BF4" w:rsidRDefault="00224BF4" w:rsidP="00224BF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5E1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ใน</w:t>
      </w:r>
      <w:r w:rsidR="00CB6302" w:rsidRPr="001B5E1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เดือน</w:t>
      </w:r>
      <w:r w:rsidR="00F0554A" w:rsidRPr="001B5E18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มิถุนายน</w:t>
      </w:r>
      <w:r w:rsidRPr="001B5E18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="004665B6" w:rsidRPr="001B5E18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  <w:r w:rsidRPr="001B5E18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1B5E18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1B5E1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ค่าหุ้นเพิ่มทุนใน </w:t>
      </w:r>
      <w:proofErr w:type="spellStart"/>
      <w:r w:rsidRPr="001B5E18">
        <w:rPr>
          <w:rFonts w:ascii="Angsana New" w:hAnsi="Angsana New" w:cs="Angsana New"/>
          <w:sz w:val="30"/>
          <w:szCs w:val="30"/>
          <w:lang w:val="en-US" w:bidi="th-TH"/>
        </w:rPr>
        <w:t>Oventure</w:t>
      </w:r>
      <w:proofErr w:type="spellEnd"/>
      <w:r w:rsidRPr="001B5E18">
        <w:rPr>
          <w:rFonts w:ascii="Angsana New" w:hAnsi="Angsana New" w:cs="Angsana New"/>
          <w:sz w:val="30"/>
          <w:szCs w:val="30"/>
          <w:lang w:val="en-US" w:bidi="th-TH"/>
        </w:rPr>
        <w:t xml:space="preserve"> Pte. Ltd. </w:t>
      </w:r>
      <w:r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5C4E4D" w:rsidRPr="001B5E18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27</w:t>
      </w:r>
      <w:r w:rsidRPr="001B5E1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C4E4D"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เหรียญสหรัฐอเมริกา ทั้งนี้เป็นไปตาม</w:t>
      </w:r>
      <w:r w:rsidRPr="001B5E18">
        <w:rPr>
          <w:rFonts w:ascii="Angsana New" w:hAnsi="Angsana New" w:cs="Angsana New"/>
          <w:sz w:val="30"/>
          <w:szCs w:val="30"/>
          <w:cs/>
          <w:lang w:val="en-US" w:bidi="th-TH"/>
        </w:rPr>
        <w:t>มติ</w:t>
      </w:r>
      <w:r w:rsidRPr="001B5E1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ที่ประชุมผู้ถือหุ้นของบริษัทย่อยดังกล่าว </w:t>
      </w:r>
    </w:p>
    <w:p w:rsidR="0061634F" w:rsidRDefault="0061634F" w:rsidP="00224BF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0554A" w:rsidRDefault="00F0554A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F490D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 xml:space="preserve">ปี </w:t>
      </w:r>
      <w:r w:rsidR="004665B6" w:rsidRPr="004665B6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</w:p>
    <w:p w:rsidR="007E1177" w:rsidRDefault="007E1177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E1177" w:rsidRPr="00BF407B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BF407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:rsidR="007E1177" w:rsidRPr="004D7DBC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7E1177" w:rsidRPr="001B5E18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</w:t>
      </w:r>
      <w:r w:rsidRPr="001B5E18">
        <w:rPr>
          <w:rFonts w:ascii="Angsana New" w:hAnsi="Angsana New" w:cs="Angsana New"/>
          <w:sz w:val="30"/>
          <w:szCs w:val="30"/>
          <w:cs/>
          <w:lang w:bidi="th-TH"/>
        </w:rPr>
        <w:t xml:space="preserve">อนุมัติเรียกชำระค่าหุ้นเพิ่มเติมจากบริษัทเป็นจำนวนเงินทั้งสิ้น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300</w:t>
      </w:r>
      <w:r w:rsidRPr="001B5E1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ทั้งนี้ </w:t>
      </w:r>
      <w:r w:rsidRPr="001B5E18">
        <w:rPr>
          <w:rFonts w:cs="Angsana New" w:hint="cs"/>
          <w:sz w:val="30"/>
          <w:szCs w:val="30"/>
          <w:cs/>
          <w:lang w:bidi="th-TH"/>
        </w:rPr>
        <w:t xml:space="preserve">บริษัท สยามกลาสอยุธยา จำกัด 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>ได้เรียกชำระค่าหุ้นเพิ่มเติม และ</w:t>
      </w:r>
      <w:r w:rsidRPr="001B5E18">
        <w:rPr>
          <w:rFonts w:cs="Angsana New" w:hint="cs"/>
          <w:sz w:val="30"/>
          <w:szCs w:val="30"/>
          <w:cs/>
          <w:lang w:bidi="th-TH"/>
        </w:rPr>
        <w:t>ได้รับชำระค่าหุ้นทั้งหมดในเดือน</w:t>
      </w:r>
      <w:r w:rsidRPr="001B5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="004665B6" w:rsidRPr="001B5E18"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:rsidR="00A97F44" w:rsidRPr="001B5E18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D46ACB" w:rsidRPr="001B5E18" w:rsidRDefault="00D46ACB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1B5E18">
        <w:rPr>
          <w:i/>
          <w:iCs/>
        </w:rPr>
        <w:t xml:space="preserve">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Osotspa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Enterprises Singapore </w:t>
      </w:r>
      <w:proofErr w:type="spellStart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1B5E18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</w:t>
      </w:r>
      <w:r w:rsidRPr="001B5E18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D73268"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และ </w:t>
      </w:r>
      <w:proofErr w:type="spellStart"/>
      <w:r w:rsidR="00DA6746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Osotspa</w:t>
      </w:r>
      <w:proofErr w:type="spellEnd"/>
      <w:r w:rsidR="00DA6746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Myanmar Company Limited</w:t>
      </w:r>
      <w:r w:rsidR="00D73268" w:rsidRPr="001B5E1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D73268" w:rsidRPr="001B5E1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โดยบริษัท</w:t>
      </w:r>
      <w:r w:rsidR="00CE3E1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ย่อย</w:t>
      </w:r>
    </w:p>
    <w:p w:rsidR="00D46ACB" w:rsidRPr="001B5E18" w:rsidRDefault="00D46ACB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:rsidR="00D46ACB" w:rsidRPr="00BC6D44" w:rsidRDefault="00BC6D44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ในเดือนมิถุนายน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2561 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โอสถสภา เอ็นเตอร์ไพรซ์ จำกัด ซึ่งเป็นบริษัทย่อยของบริษัทได้ชำระค่าหุ้นเพิ่มทุนใน </w:t>
      </w:r>
      <w:proofErr w:type="spellStart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Osotspa</w:t>
      </w:r>
      <w:proofErr w:type="spellEnd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 Enterprises Singapore Pte. Ltd. 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30.6 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ล้านเหรียญสหรัฐอเมริกา เพื่อลงทุนต่อไปยัง </w:t>
      </w:r>
      <w:proofErr w:type="spellStart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Osotspa</w:t>
      </w:r>
      <w:proofErr w:type="spellEnd"/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 xml:space="preserve"> Myanmar Company Limited 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ซึ่งเป็นบริษัทย่อยในสาธารณรัฐแห่งสหภาพเมียนมาร์ ร้อยละ </w:t>
      </w:r>
      <w:r w:rsidRPr="00BC6D44">
        <w:rPr>
          <w:rFonts w:ascii="Angsana New" w:hAnsi="Angsana New" w:cs="Angsana New" w:hint="cs"/>
          <w:sz w:val="30"/>
          <w:szCs w:val="30"/>
          <w:lang w:val="en-US" w:bidi="th-TH"/>
        </w:rPr>
        <w:t>85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ของทุนที่ออกและชำระแล้ว เป็นจำนวนเงิน </w:t>
      </w:r>
      <w:r w:rsidRPr="00BC6D44">
        <w:rPr>
          <w:rFonts w:ascii="Angsana New" w:hAnsi="Angsana New" w:cs="Angsana New" w:hint="cs"/>
          <w:sz w:val="30"/>
          <w:szCs w:val="30"/>
          <w:lang w:val="en-US"/>
        </w:rPr>
        <w:t>30.6</w:t>
      </w:r>
      <w:r w:rsidRPr="00BC6D4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ล้านเหรียญสหรัฐอเมริกา ทั้งนี้เป็นไปตามมติที่ประชุมผู้ถือหุ้นของบริษัทย่อยดังกล่าว</w:t>
      </w:r>
    </w:p>
    <w:p w:rsidR="00BC6D44" w:rsidRPr="00250102" w:rsidRDefault="00BC6D44" w:rsidP="00D46ACB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97F44" w:rsidRPr="004D7DBC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จำหน่ายเงินลงทุนในบริษัท ฟิวเจอร์ มาร์เก็ตติ้ง คอมมิวนิเคชั่นส์ กรุ๊ป จำกัด</w:t>
      </w:r>
    </w:p>
    <w:p w:rsidR="00A321E4" w:rsidRPr="002104D4" w:rsidRDefault="00A321E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24"/>
          <w:szCs w:val="24"/>
          <w:lang w:bidi="th-TH"/>
        </w:rPr>
      </w:pPr>
    </w:p>
    <w:p w:rsidR="00F70BD6" w:rsidRDefault="00E86729" w:rsidP="00E86729">
      <w:pPr>
        <w:pStyle w:val="block"/>
        <w:spacing w:after="0"/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บริษัทได้จำหน่า</w:t>
      </w:r>
      <w:r w:rsidR="005E0499">
        <w:rPr>
          <w:rFonts w:ascii="Angsana New" w:hAnsi="Angsana New" w:cs="Angsana New" w:hint="cs"/>
          <w:sz w:val="30"/>
          <w:szCs w:val="30"/>
          <w:cs/>
          <w:lang w:val="en-US" w:bidi="th-TH"/>
        </w:rPr>
        <w:t>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 แปซิฟิค จำกัด โดยตกลงราคาซื้อขายเบื้องต้นเป็นจำนวนเงิน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947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19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:rsidR="00F0554A" w:rsidRDefault="00F0554A">
      <w:pPr>
        <w:spacing w:line="240" w:lineRule="auto"/>
        <w:rPr>
          <w:rFonts w:ascii="Angsana New" w:hAnsi="Angsana New" w:cs="Times New Roman"/>
          <w:sz w:val="30"/>
          <w:szCs w:val="30"/>
          <w:lang w:val="en-US" w:bidi="ar-SA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:rsidR="00B47328" w:rsidRPr="00F70BD6" w:rsidRDefault="00B47328" w:rsidP="002104D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D7D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มูลค่าตามบัญชีของสินทรัพย์และหนี้สินสุทธิของ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บริษัท ฟิวเจอร์ มาร์เก็ตติ้ง คอมมิวนิเคชั่นส์ กรุ๊ป จำกัดและบริษัทย่อย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สูญเสียการควบคุม</w:t>
      </w:r>
      <w:r w:rsidR="005D423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D42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ประกอบด้วยรายการต่อไปนี้</w:t>
      </w:r>
    </w:p>
    <w:tbl>
      <w:tblPr>
        <w:tblpPr w:leftFromText="180" w:rightFromText="180" w:vertAnchor="text" w:horzAnchor="margin" w:tblpX="486" w:tblpY="46"/>
        <w:tblW w:w="9072" w:type="dxa"/>
        <w:tblLayout w:type="fixed"/>
        <w:tblLook w:val="01E0" w:firstRow="1" w:lastRow="1" w:firstColumn="1" w:lastColumn="1" w:noHBand="0" w:noVBand="0"/>
      </w:tblPr>
      <w:tblGrid>
        <w:gridCol w:w="4268"/>
        <w:gridCol w:w="977"/>
        <w:gridCol w:w="1843"/>
        <w:gridCol w:w="285"/>
        <w:gridCol w:w="1699"/>
      </w:tblGrid>
      <w:tr w:rsidR="002104D4" w:rsidRPr="004D7DBC" w:rsidTr="001E7DF5">
        <w:trPr>
          <w:trHeight w:val="19"/>
          <w:tblHeader/>
        </w:trPr>
        <w:tc>
          <w:tcPr>
            <w:tcW w:w="4268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2104D4" w:rsidP="001E7DF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vAlign w:val="bottom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4D4" w:rsidRPr="004D7DBC" w:rsidTr="005C4E4D">
        <w:trPr>
          <w:trHeight w:val="289"/>
          <w:tblHeader/>
        </w:trPr>
        <w:tc>
          <w:tcPr>
            <w:tcW w:w="4268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vAlign w:val="bottom"/>
          </w:tcPr>
          <w:p w:rsidR="002104D4" w:rsidRPr="001E7DF5" w:rsidRDefault="002104D4" w:rsidP="002104D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E7DF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2104D4" w:rsidP="005C4E4D">
            <w:pPr>
              <w:pStyle w:val="BodyText"/>
              <w:tabs>
                <w:tab w:val="decimal" w:pos="1310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5C4E4D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2104D4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2104D4" w:rsidRPr="004D7DBC" w:rsidTr="005C4E4D">
        <w:trPr>
          <w:trHeight w:val="57"/>
        </w:trPr>
        <w:tc>
          <w:tcPr>
            <w:tcW w:w="4268" w:type="dxa"/>
          </w:tcPr>
          <w:p w:rsidR="002104D4" w:rsidRPr="002104D4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2104D4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2104D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2104D4" w:rsidRPr="004D7DBC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4D4" w:rsidRPr="004D7DBC" w:rsidTr="005C4E4D">
        <w:trPr>
          <w:trHeight w:val="19"/>
        </w:trPr>
        <w:tc>
          <w:tcPr>
            <w:tcW w:w="4268" w:type="dxa"/>
          </w:tcPr>
          <w:p w:rsidR="002104D4" w:rsidRPr="004D7DBC" w:rsidRDefault="002104D4" w:rsidP="002104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77" w:type="dxa"/>
          </w:tcPr>
          <w:p w:rsidR="002104D4" w:rsidRPr="004D7DBC" w:rsidRDefault="002104D4" w:rsidP="002104D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4D4" w:rsidRPr="004D7DBC" w:rsidRDefault="004665B6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  <w:r w:rsidR="002104D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85" w:type="dxa"/>
          </w:tcPr>
          <w:p w:rsidR="002104D4" w:rsidRPr="004D7DBC" w:rsidRDefault="002104D4" w:rsidP="002104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:rsidR="002104D4" w:rsidRPr="00E949B6" w:rsidRDefault="002104D4" w:rsidP="005C4E4D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C4E4D" w:rsidRDefault="005C4E4D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C4E4D" w:rsidRDefault="005C4E4D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C4E4D" w:rsidRDefault="005C4E4D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C4E4D" w:rsidRDefault="005C4E4D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C4E4D" w:rsidRDefault="005C4E4D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47328" w:rsidRPr="004D7DBC" w:rsidRDefault="00B47328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กลุ่มบริษัทและบริษัทรับรู้กำไรจากการขายเงินลงทุนเป็นจำนวนเงิน </w:t>
      </w:r>
      <w:r w:rsidR="004665B6" w:rsidRPr="004665B6">
        <w:rPr>
          <w:rFonts w:ascii="Angsana New" w:hAnsi="Angsana New"/>
          <w:sz w:val="30"/>
          <w:szCs w:val="30"/>
          <w:lang w:val="en-US"/>
        </w:rPr>
        <w:t>61</w:t>
      </w:r>
      <w:r w:rsidR="0037071E">
        <w:rPr>
          <w:rFonts w:ascii="Angsana New" w:hAnsi="Angsana New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z w:val="30"/>
          <w:szCs w:val="30"/>
          <w:lang w:val="en-US"/>
        </w:rPr>
        <w:t>6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665B6" w:rsidRPr="004665B6">
        <w:rPr>
          <w:rFonts w:ascii="Angsana New" w:hAnsi="Angsana New"/>
          <w:sz w:val="30"/>
          <w:szCs w:val="30"/>
          <w:lang w:val="en-US"/>
        </w:rPr>
        <w:t>725</w:t>
      </w:r>
      <w:r w:rsidR="0037071E">
        <w:rPr>
          <w:rFonts w:ascii="Angsana New" w:hAnsi="Angsana New"/>
          <w:sz w:val="30"/>
          <w:szCs w:val="30"/>
          <w:lang w:val="en-US"/>
        </w:rPr>
        <w:t>.</w:t>
      </w:r>
      <w:r w:rsidR="004665B6" w:rsidRPr="004665B6">
        <w:rPr>
          <w:rFonts w:ascii="Angsana New" w:hAnsi="Angsana New"/>
          <w:sz w:val="30"/>
          <w:szCs w:val="30"/>
          <w:lang w:val="en-US"/>
        </w:rPr>
        <w:t>2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:rsidR="00B47328" w:rsidRPr="004D7DBC" w:rsidRDefault="00B47328" w:rsidP="00B47328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486" w:tblpY="46"/>
        <w:tblW w:w="9072" w:type="dxa"/>
        <w:tblLook w:val="01E0" w:firstRow="1" w:lastRow="1" w:firstColumn="1" w:lastColumn="1" w:noHBand="0" w:noVBand="0"/>
      </w:tblPr>
      <w:tblGrid>
        <w:gridCol w:w="3913"/>
        <w:gridCol w:w="637"/>
        <w:gridCol w:w="695"/>
        <w:gridCol w:w="1843"/>
        <w:gridCol w:w="284"/>
        <w:gridCol w:w="1700"/>
      </w:tblGrid>
      <w:tr w:rsidR="00B47328" w:rsidRPr="004D7DBC" w:rsidTr="005C4E4D">
        <w:trPr>
          <w:trHeight w:val="432"/>
        </w:trPr>
        <w:tc>
          <w:tcPr>
            <w:tcW w:w="3913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D7DB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328" w:rsidRPr="004D7DBC" w:rsidTr="005C4E4D">
        <w:trPr>
          <w:trHeight w:val="282"/>
        </w:trPr>
        <w:tc>
          <w:tcPr>
            <w:tcW w:w="3913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7328" w:rsidRPr="004D7DBC" w:rsidTr="005C4E4D">
        <w:trPr>
          <w:trHeight w:val="320"/>
        </w:trPr>
        <w:tc>
          <w:tcPr>
            <w:tcW w:w="5245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ราคาซื้อขายเบื้องต้นตามสัญญา</w:t>
            </w:r>
          </w:p>
        </w:tc>
        <w:tc>
          <w:tcPr>
            <w:tcW w:w="1843" w:type="dxa"/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B47328" w:rsidRPr="004D7DBC" w:rsidTr="005C4E4D">
        <w:trPr>
          <w:trHeight w:val="653"/>
        </w:trPr>
        <w:tc>
          <w:tcPr>
            <w:tcW w:w="5245" w:type="dxa"/>
            <w:gridSpan w:val="3"/>
            <w:vAlign w:val="center"/>
          </w:tcPr>
          <w:p w:rsidR="00B47328" w:rsidRPr="004D7DBC" w:rsidRDefault="00B47328" w:rsidP="005C4E4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ปรับปรุงมูลค่าที่จะได้รับตามสัญญาและค่าใช้จ่าย</w:t>
            </w:r>
            <w:r w:rsidR="00B376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ในการจำหน่ายเงินลงทุนในบริษัทย่อย</w:t>
            </w:r>
          </w:p>
        </w:tc>
        <w:tc>
          <w:tcPr>
            <w:tcW w:w="1843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47328" w:rsidRPr="004D7DBC" w:rsidRDefault="00A97F44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47328" w:rsidRPr="004D7DBC" w:rsidRDefault="00A97F44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:rsidTr="005C4E4D">
        <w:trPr>
          <w:trHeight w:val="307"/>
        </w:trPr>
        <w:tc>
          <w:tcPr>
            <w:tcW w:w="5245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  <w:r w:rsidR="00370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</w:tr>
      <w:tr w:rsidR="00B47328" w:rsidRPr="004D7DBC" w:rsidTr="005C4E4D">
        <w:trPr>
          <w:trHeight w:val="334"/>
        </w:trPr>
        <w:tc>
          <w:tcPr>
            <w:tcW w:w="5245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43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:rsidR="00B47328" w:rsidRPr="004D7DBC" w:rsidRDefault="009972A6" w:rsidP="009972A6">
            <w:pPr>
              <w:pStyle w:val="acctfourfigures"/>
              <w:tabs>
                <w:tab w:val="clear" w:pos="765"/>
                <w:tab w:val="left" w:pos="210"/>
                <w:tab w:val="right" w:pos="1412"/>
                <w:tab w:val="center" w:pos="4536"/>
                <w:tab w:val="right" w:pos="9072"/>
              </w:tabs>
              <w:spacing w:line="240" w:lineRule="atLeast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:rsidTr="005C4E4D">
        <w:trPr>
          <w:trHeight w:val="320"/>
        </w:trPr>
        <w:tc>
          <w:tcPr>
            <w:tcW w:w="5245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7328" w:rsidRPr="004D7DBC" w:rsidTr="005C4E4D">
        <w:trPr>
          <w:trHeight w:val="307"/>
        </w:trPr>
        <w:tc>
          <w:tcPr>
            <w:tcW w:w="5245" w:type="dxa"/>
            <w:gridSpan w:val="3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370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B47328" w:rsidRPr="004D7DBC" w:rsidRDefault="004665B6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</w:t>
            </w:r>
            <w:r w:rsidR="00370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</w:p>
        </w:tc>
      </w:tr>
    </w:tbl>
    <w:p w:rsidR="00B47328" w:rsidRPr="004D7DBC" w:rsidRDefault="00B47328" w:rsidP="00B248A7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DE6B8D" w:rsidRDefault="00DE6B8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D2074" w:rsidRPr="004D7DBC" w:rsidRDefault="00CD207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การจำหน่ายบริษัทย่อยและการดำเนินงานที่ยกเลิก</w:t>
      </w:r>
    </w:p>
    <w:p w:rsidR="00CD2074" w:rsidRPr="004D7DBC" w:rsidRDefault="00CD2074" w:rsidP="00CD207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D2074" w:rsidRPr="00A95156" w:rsidRDefault="00CD2074" w:rsidP="00515521">
      <w:pPr>
        <w:pStyle w:val="block"/>
        <w:spacing w:after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จากการที่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ได้จำหน่าย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ธุรกิจ</w:t>
      </w: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ที่ให้บริการทางด้านสื่อโฆษณา</w:t>
      </w:r>
      <w:r w:rsidR="00530B61" w:rsidRPr="00A95156">
        <w:rPr>
          <w:rFonts w:ascii="Angsana New" w:hAnsi="Angsana New" w:cs="Angsana New"/>
          <w:sz w:val="30"/>
          <w:szCs w:val="30"/>
          <w:cs/>
          <w:lang w:bidi="th-TH"/>
        </w:rPr>
        <w:t>ทั้งหมด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ในเดือนกันยายน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530B61" w:rsidRPr="00A951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นี้ไม่ได้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ถูกจัดประเภท</w:t>
      </w:r>
      <w:r w:rsidR="00530B61" w:rsidRPr="00A95156">
        <w:rPr>
          <w:rFonts w:ascii="Angsana New" w:hAnsi="Angsana New" w:cs="Angsana New"/>
          <w:sz w:val="30"/>
          <w:szCs w:val="30"/>
          <w:cs/>
          <w:lang w:bidi="th-TH"/>
        </w:rPr>
        <w:t>เป็นการดำเนินงานที่ยกเลิก</w:t>
      </w:r>
      <w:r w:rsidR="00A95156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A5077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2A58B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A58B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A95156" w:rsidRPr="00A9515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95156" w:rsidRPr="00A9515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ในงบกำไรขาดทุนสำหรับ</w:t>
      </w:r>
      <w:r w:rsidR="00D512DF">
        <w:rPr>
          <w:rFonts w:ascii="Angsana New" w:hAnsi="Angsana New" w:cs="Angsana New"/>
          <w:sz w:val="30"/>
          <w:szCs w:val="30"/>
          <w:lang w:bidi="th-TH"/>
        </w:rPr>
        <w:br/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งวดสามเดือน</w:t>
      </w:r>
      <w:r w:rsidR="004A3C4D">
        <w:rPr>
          <w:rFonts w:ascii="Angsana New" w:hAnsi="Angsana New" w:cs="Angsana New" w:hint="cs"/>
          <w:sz w:val="30"/>
          <w:szCs w:val="30"/>
          <w:cs/>
          <w:lang w:bidi="th-TH"/>
        </w:rPr>
        <w:t>และงวดหกเดือน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A95156">
        <w:rPr>
          <w:rFonts w:ascii="Angsana New" w:hAnsi="Angsana New" w:cs="Angsana New"/>
          <w:sz w:val="30"/>
          <w:szCs w:val="30"/>
        </w:rPr>
        <w:t xml:space="preserve"> </w:t>
      </w:r>
      <w:r w:rsidR="00D8167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4665B6" w:rsidRPr="004665B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95156">
        <w:rPr>
          <w:rFonts w:ascii="Angsana New" w:hAnsi="Angsana New" w:cs="Angsana New"/>
          <w:sz w:val="30"/>
          <w:szCs w:val="30"/>
        </w:rPr>
        <w:t xml:space="preserve"> 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จึง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ดังนี้</w:t>
      </w:r>
    </w:p>
    <w:p w:rsidR="00CD2074" w:rsidRPr="00AC2993" w:rsidRDefault="00CD2074" w:rsidP="00CD2074">
      <w:pPr>
        <w:ind w:left="432" w:right="198" w:hanging="6"/>
        <w:jc w:val="thaiDistribute"/>
        <w:rPr>
          <w:rFonts w:asciiTheme="majorBidi" w:hAnsiTheme="majorBidi"/>
          <w:highlight w:val="cyan"/>
          <w:lang w:val="en-US"/>
        </w:rPr>
      </w:pPr>
    </w:p>
    <w:tbl>
      <w:tblPr>
        <w:tblW w:w="8764" w:type="dxa"/>
        <w:tblInd w:w="450" w:type="dxa"/>
        <w:tblLook w:val="01E0" w:firstRow="1" w:lastRow="1" w:firstColumn="1" w:lastColumn="1" w:noHBand="0" w:noVBand="0"/>
      </w:tblPr>
      <w:tblGrid>
        <w:gridCol w:w="6496"/>
        <w:gridCol w:w="567"/>
        <w:gridCol w:w="1701"/>
      </w:tblGrid>
      <w:tr w:rsidR="00CD2074" w:rsidRPr="00AE6824" w:rsidTr="004A3C4D">
        <w:tc>
          <w:tcPr>
            <w:tcW w:w="6496" w:type="dxa"/>
          </w:tcPr>
          <w:p w:rsidR="00CD2074" w:rsidRPr="00656A4E" w:rsidRDefault="00B1022F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r w:rsidRPr="00656A4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</w:t>
            </w:r>
            <w:r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56A4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4E6DD6" w:rsidRPr="00656A4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E6DD6"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656A4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2074" w:rsidRPr="00AE6824" w:rsidTr="004A3C4D">
        <w:tc>
          <w:tcPr>
            <w:tcW w:w="6496" w:type="dxa"/>
          </w:tcPr>
          <w:p w:rsidR="00CD2074" w:rsidRPr="00656A4E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2074" w:rsidRPr="00AE6824" w:rsidTr="004A3C4D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CF7855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A6CEB" w:rsidRPr="009F3E1A" w:rsidTr="00656A4E">
        <w:tc>
          <w:tcPr>
            <w:tcW w:w="6496" w:type="dxa"/>
            <w:vAlign w:val="bottom"/>
          </w:tcPr>
          <w:p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67" w:type="dxa"/>
          </w:tcPr>
          <w:p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A6CEB" w:rsidRPr="009F3E1A" w:rsidRDefault="00CA6CEB" w:rsidP="00656A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A6CEB" w:rsidRPr="009F3E1A" w:rsidTr="00656A4E">
        <w:tc>
          <w:tcPr>
            <w:tcW w:w="6496" w:type="dxa"/>
            <w:vAlign w:val="bottom"/>
          </w:tcPr>
          <w:p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dxa"/>
          </w:tcPr>
          <w:p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6CEB" w:rsidRPr="009F3E1A" w:rsidRDefault="00CA6CEB" w:rsidP="00656A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A6CEB" w:rsidRPr="009F3E1A" w:rsidTr="00656A4E">
        <w:tc>
          <w:tcPr>
            <w:tcW w:w="6496" w:type="dxa"/>
            <w:vAlign w:val="bottom"/>
          </w:tcPr>
          <w:p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7" w:type="dxa"/>
          </w:tcPr>
          <w:p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6CEB" w:rsidRPr="009F3E1A" w:rsidRDefault="00CA6CEB" w:rsidP="00656A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:rsidTr="00656A4E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9F3E1A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656A4E" w:rsidRPr="009F3E1A" w:rsidRDefault="00656A4E" w:rsidP="00656A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656A4E" w:rsidRPr="009F3E1A" w:rsidRDefault="00BE46B0" w:rsidP="00656A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 w:rsidR="00656A4E"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6A4E" w:rsidRPr="009F3E1A" w:rsidRDefault="004665B6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656A4E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  <w:tr w:rsidR="00CD2074" w:rsidRPr="009F3E1A" w:rsidTr="00AC37A7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9F3E1A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2074" w:rsidRPr="009F3E1A" w:rsidTr="00AC37A7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9F3E1A" w:rsidRDefault="004665B6" w:rsidP="00BE46B0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CA6CEB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  <w:tr w:rsidR="00CA6CEB" w:rsidRPr="009F3E1A" w:rsidTr="00656A4E">
        <w:tc>
          <w:tcPr>
            <w:tcW w:w="6496" w:type="dxa"/>
            <w:vAlign w:val="bottom"/>
          </w:tcPr>
          <w:p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6CEB" w:rsidRPr="009972A6" w:rsidRDefault="00CA6CEB" w:rsidP="00C20945">
            <w:pPr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2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972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  <w:r w:rsidRPr="009972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6CEB" w:rsidRPr="009F3E1A" w:rsidTr="00656A4E">
        <w:tc>
          <w:tcPr>
            <w:tcW w:w="6496" w:type="dxa"/>
            <w:vAlign w:val="bottom"/>
          </w:tcPr>
          <w:p w:rsidR="00CA6CEB" w:rsidRPr="004D7DBC" w:rsidRDefault="00CA6CEB" w:rsidP="00CA6CE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A6CEB" w:rsidRPr="004D7DBC" w:rsidRDefault="00CA6CEB" w:rsidP="00CA6CE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CEB" w:rsidRPr="009F3E1A" w:rsidRDefault="00CA6CEB" w:rsidP="00BE46B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:rsidTr="00656A4E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9F3E1A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9F3E1A" w:rsidTr="00656A4E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9F3E1A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656A4E" w:rsidRPr="009F3E1A" w:rsidRDefault="00656A4E" w:rsidP="00BE46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56A4E" w:rsidRPr="009F3E1A" w:rsidRDefault="00656A4E" w:rsidP="001E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6A4E" w:rsidRPr="009F3E1A" w:rsidTr="00656A4E">
        <w:tc>
          <w:tcPr>
            <w:tcW w:w="6496" w:type="dxa"/>
            <w:vAlign w:val="bottom"/>
          </w:tcPr>
          <w:p w:rsidR="00656A4E" w:rsidRPr="004D7DBC" w:rsidRDefault="00656A4E" w:rsidP="00656A4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กำไรสุทธิ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</w:tcPr>
          <w:p w:rsidR="00656A4E" w:rsidRPr="004D7DBC" w:rsidRDefault="00656A4E" w:rsidP="00656A4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A4E" w:rsidRPr="009F3E1A" w:rsidRDefault="00656A4E" w:rsidP="00BE46B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2074" w:rsidRPr="009F3E1A" w:rsidTr="00656A4E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CD2074" w:rsidRPr="009F3E1A" w:rsidRDefault="00CD2074" w:rsidP="00656A4E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2074" w:rsidRPr="009F3E1A" w:rsidTr="00656A4E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D2074" w:rsidRPr="009F3E1A" w:rsidRDefault="00AC37A7" w:rsidP="001E7DF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30B61" w:rsidRPr="009F3E1A" w:rsidTr="00656A4E">
        <w:tc>
          <w:tcPr>
            <w:tcW w:w="7063" w:type="dxa"/>
            <w:gridSpan w:val="2"/>
            <w:vAlign w:val="bottom"/>
          </w:tcPr>
          <w:p w:rsidR="00530B61" w:rsidRPr="004D7DBC" w:rsidRDefault="00530B61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530B61" w:rsidRPr="009F3E1A" w:rsidRDefault="00530B61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7A7" w:rsidRPr="009F3E1A" w:rsidTr="00656A4E">
        <w:tc>
          <w:tcPr>
            <w:tcW w:w="7063" w:type="dxa"/>
            <w:gridSpan w:val="2"/>
            <w:vAlign w:val="bottom"/>
          </w:tcPr>
          <w:p w:rsidR="00AC37A7" w:rsidRPr="004D7DBC" w:rsidRDefault="00AC37A7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C37A7" w:rsidRPr="009F3E1A" w:rsidRDefault="00AC37A7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7A7" w:rsidRPr="009F3E1A" w:rsidTr="00656A4E">
        <w:tc>
          <w:tcPr>
            <w:tcW w:w="7063" w:type="dxa"/>
            <w:gridSpan w:val="2"/>
            <w:vAlign w:val="bottom"/>
          </w:tcPr>
          <w:p w:rsidR="00AC37A7" w:rsidRPr="004D7DBC" w:rsidRDefault="00AC37A7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C37A7" w:rsidRPr="009F3E1A" w:rsidRDefault="00AC37A7" w:rsidP="00656A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3C4D" w:rsidRPr="009F3E1A" w:rsidTr="00F22E6C">
        <w:tc>
          <w:tcPr>
            <w:tcW w:w="6496" w:type="dxa"/>
          </w:tcPr>
          <w:p w:rsidR="004A3C4D" w:rsidRPr="00B1022F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lang w:val="en-US"/>
              </w:rPr>
            </w:pPr>
            <w:r w:rsidRPr="004D7D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4D7D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9520B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</w:t>
            </w:r>
            <w:r w:rsidRPr="009520B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9520BA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520B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4665B6" w:rsidRPr="004665B6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A3C4D" w:rsidRPr="009F3E1A" w:rsidRDefault="004A3C4D" w:rsidP="00F22E6C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3C4D" w:rsidRPr="009F3E1A" w:rsidTr="00F22E6C">
        <w:tc>
          <w:tcPr>
            <w:tcW w:w="6496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A3C4D" w:rsidRPr="009F3E1A" w:rsidTr="00F22E6C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9F3E1A" w:rsidTr="008363EA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A3C4D" w:rsidRPr="009F3E1A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363EA" w:rsidRPr="009F3E1A" w:rsidRDefault="00BE46B0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8363EA"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3EA" w:rsidRPr="009F3E1A" w:rsidRDefault="008363EA" w:rsidP="00BE46B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9F3E1A" w:rsidTr="008363EA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A3C4D" w:rsidRPr="009F3E1A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8363EA" w:rsidRPr="009F3E1A" w:rsidRDefault="008363EA" w:rsidP="00B02014">
            <w:pPr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363EA" w:rsidRPr="009F3E1A" w:rsidRDefault="00BE46B0" w:rsidP="008363E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  <w:r w:rsidR="008363EA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363EA" w:rsidRPr="009F3E1A" w:rsidRDefault="008363EA" w:rsidP="00B02014">
            <w:pPr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665B6" w:rsidRPr="00B020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B02014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BE46B0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9F3E1A" w:rsidTr="008363EA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A3C4D" w:rsidRPr="009F3E1A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3C4D" w:rsidRPr="009F3E1A" w:rsidTr="008363EA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4A3C4D" w:rsidRPr="009F3E1A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363EA" w:rsidRPr="009F3E1A" w:rsidRDefault="00BE46B0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  <w:r w:rsidR="008363EA"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363EA" w:rsidRPr="009F3E1A" w:rsidRDefault="008363EA" w:rsidP="008363E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63EA" w:rsidRPr="009F3E1A" w:rsidTr="008363EA">
        <w:tc>
          <w:tcPr>
            <w:tcW w:w="6496" w:type="dxa"/>
            <w:vAlign w:val="bottom"/>
          </w:tcPr>
          <w:p w:rsidR="008363EA" w:rsidRPr="004D7DBC" w:rsidRDefault="008363EA" w:rsidP="008363E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กำไรสุทธิ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</w:tcPr>
          <w:p w:rsidR="008363EA" w:rsidRPr="004D7DBC" w:rsidRDefault="008363EA" w:rsidP="008363E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63EA" w:rsidRPr="009F3E1A" w:rsidRDefault="00BE46B0" w:rsidP="008363E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  <w:r w:rsidR="008363EA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3C4D" w:rsidRPr="009F3E1A" w:rsidTr="008363EA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4A3C4D" w:rsidRPr="009F3E1A" w:rsidRDefault="004A3C4D" w:rsidP="008363EA">
            <w:pPr>
              <w:pStyle w:val="BodyText"/>
              <w:tabs>
                <w:tab w:val="decimal" w:pos="140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3C4D" w:rsidRPr="009F3E1A" w:rsidTr="00F22E6C">
        <w:tc>
          <w:tcPr>
            <w:tcW w:w="6496" w:type="dxa"/>
            <w:vAlign w:val="bottom"/>
          </w:tcPr>
          <w:p w:rsidR="004A3C4D" w:rsidRPr="004D7DBC" w:rsidRDefault="004A3C4D" w:rsidP="00F22E6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7" w:type="dxa"/>
          </w:tcPr>
          <w:p w:rsidR="004A3C4D" w:rsidRPr="004D7DBC" w:rsidRDefault="004A3C4D" w:rsidP="00F22E6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A3C4D" w:rsidRPr="009F3E1A" w:rsidRDefault="004665B6" w:rsidP="00CF78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363EA"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  <w:tr w:rsidR="004A3C4D" w:rsidRPr="009F3E1A" w:rsidTr="00F22E6C">
        <w:tc>
          <w:tcPr>
            <w:tcW w:w="7063" w:type="dxa"/>
            <w:gridSpan w:val="2"/>
            <w:vAlign w:val="bottom"/>
          </w:tcPr>
          <w:p w:rsidR="004A3C4D" w:rsidRPr="004D7DBC" w:rsidRDefault="004A3C4D" w:rsidP="00F22E6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4A3C4D" w:rsidRPr="009F3E1A" w:rsidRDefault="004A3C4D" w:rsidP="00F22E6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CD2074" w:rsidRPr="004A3C4D" w:rsidRDefault="00CD2074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tbl>
      <w:tblPr>
        <w:tblW w:w="8764" w:type="dxa"/>
        <w:tblInd w:w="450" w:type="dxa"/>
        <w:tblLook w:val="01E0" w:firstRow="1" w:lastRow="1" w:firstColumn="1" w:lastColumn="1" w:noHBand="0" w:noVBand="0"/>
      </w:tblPr>
      <w:tblGrid>
        <w:gridCol w:w="6496"/>
        <w:gridCol w:w="567"/>
        <w:gridCol w:w="1701"/>
      </w:tblGrid>
      <w:tr w:rsidR="004A3C4D" w:rsidRPr="004D7DBC" w:rsidTr="00F22E6C">
        <w:tc>
          <w:tcPr>
            <w:tcW w:w="7063" w:type="dxa"/>
            <w:gridSpan w:val="2"/>
            <w:vAlign w:val="bottom"/>
          </w:tcPr>
          <w:p w:rsidR="004A3C4D" w:rsidRPr="004A3C4D" w:rsidRDefault="004A3C4D" w:rsidP="004A3C4D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สำหรับงวดหกเดือนสิ้นสุดวันที่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A3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A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4A3C4D" w:rsidRPr="004D7DBC" w:rsidRDefault="004A3C4D" w:rsidP="004A3C4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3C4D" w:rsidRPr="004D7DBC" w:rsidTr="00F22E6C">
        <w:tc>
          <w:tcPr>
            <w:tcW w:w="7063" w:type="dxa"/>
            <w:gridSpan w:val="2"/>
            <w:vAlign w:val="bottom"/>
          </w:tcPr>
          <w:p w:rsidR="004A3C4D" w:rsidRPr="004D7DBC" w:rsidRDefault="004A3C4D" w:rsidP="004A3C4D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4A3C4D" w:rsidRPr="004D7DBC" w:rsidRDefault="004A3C4D" w:rsidP="004A3C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A3C4D" w:rsidRPr="004D7DBC" w:rsidTr="00F22E6C">
        <w:tc>
          <w:tcPr>
            <w:tcW w:w="7063" w:type="dxa"/>
            <w:gridSpan w:val="2"/>
            <w:vAlign w:val="bottom"/>
          </w:tcPr>
          <w:p w:rsidR="004A3C4D" w:rsidRPr="004D7DBC" w:rsidRDefault="004A3C4D" w:rsidP="004A3C4D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01" w:type="dxa"/>
            <w:vAlign w:val="bottom"/>
          </w:tcPr>
          <w:p w:rsidR="004A3C4D" w:rsidRPr="004D7DBC" w:rsidRDefault="004A3C4D" w:rsidP="004A3C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6C7A" w:rsidRPr="0009268C" w:rsidTr="00AC6C7A">
        <w:tc>
          <w:tcPr>
            <w:tcW w:w="6496" w:type="dxa"/>
            <w:vAlign w:val="bottom"/>
          </w:tcPr>
          <w:p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567" w:type="dxa"/>
          </w:tcPr>
          <w:p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C7A" w:rsidRPr="009F3E1A" w:rsidRDefault="00AC6C7A" w:rsidP="00AC6C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6C7A" w:rsidRPr="00AE1C2D" w:rsidTr="00AC6C7A">
        <w:tc>
          <w:tcPr>
            <w:tcW w:w="6496" w:type="dxa"/>
            <w:vAlign w:val="bottom"/>
          </w:tcPr>
          <w:p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567" w:type="dxa"/>
          </w:tcPr>
          <w:p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C7A" w:rsidRPr="009F3E1A" w:rsidRDefault="00AC6C7A" w:rsidP="00AC6C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6C7A" w:rsidRPr="0009268C" w:rsidTr="00AC6C7A">
        <w:tc>
          <w:tcPr>
            <w:tcW w:w="6496" w:type="dxa"/>
            <w:vAlign w:val="bottom"/>
          </w:tcPr>
          <w:p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567" w:type="dxa"/>
          </w:tcPr>
          <w:p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C7A" w:rsidRPr="009F3E1A" w:rsidRDefault="00AC6C7A" w:rsidP="00C10DB5">
            <w:pPr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9F3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6C7A" w:rsidRPr="00AE1C2D" w:rsidTr="00AC6C7A">
        <w:tc>
          <w:tcPr>
            <w:tcW w:w="6496" w:type="dxa"/>
            <w:vAlign w:val="bottom"/>
          </w:tcPr>
          <w:p w:rsidR="00AC6C7A" w:rsidRPr="004D7DBC" w:rsidRDefault="00AC6C7A" w:rsidP="00AC6C7A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567" w:type="dxa"/>
          </w:tcPr>
          <w:p w:rsidR="00AC6C7A" w:rsidRPr="004D7DBC" w:rsidRDefault="00AC6C7A" w:rsidP="00AC6C7A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6C7A" w:rsidRPr="009F3E1A" w:rsidRDefault="00AC6C7A" w:rsidP="00AC6C7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  <w:r w:rsidRPr="009F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4A3C4D" w:rsidRPr="004A3C4D" w:rsidRDefault="004A3C4D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C15961" w:rsidRPr="00CD65AA" w:rsidRDefault="00B24FE8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660361" w:rsidRPr="00232755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060BE9" w:rsidRPr="003334E8" w:rsidRDefault="00060BE9" w:rsidP="00060BE9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b/>
          <w:sz w:val="30"/>
          <w:szCs w:val="30"/>
          <w:cs/>
        </w:rPr>
        <w:t>ก</w:t>
      </w:r>
      <w:r w:rsidRPr="003334E8">
        <w:rPr>
          <w:rFonts w:ascii="Angsana New" w:hAnsi="Angsana New"/>
          <w:sz w:val="30"/>
          <w:szCs w:val="30"/>
          <w:cs/>
        </w:rPr>
        <w:t>ารซื้อ จำหน่าย และโอนที่</w:t>
      </w:r>
      <w:r>
        <w:rPr>
          <w:rFonts w:ascii="Angsana New" w:hAnsi="Angsana New"/>
          <w:sz w:val="30"/>
          <w:szCs w:val="30"/>
          <w:cs/>
        </w:rPr>
        <w:t xml:space="preserve">ดิน อาคารและอุปกรณ์ระหว่างงวดหกเดือนสิ้นสุดวันที่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7E126D" w:rsidRPr="00A22ED6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5"/>
        <w:gridCol w:w="1132"/>
        <w:gridCol w:w="288"/>
        <w:gridCol w:w="1308"/>
        <w:gridCol w:w="236"/>
        <w:gridCol w:w="1151"/>
        <w:gridCol w:w="236"/>
        <w:gridCol w:w="1338"/>
      </w:tblGrid>
      <w:tr w:rsidR="006717E6" w:rsidRPr="00232755" w:rsidTr="00A50873">
        <w:trPr>
          <w:tblHeader/>
        </w:trPr>
        <w:tc>
          <w:tcPr>
            <w:tcW w:w="1956" w:type="pct"/>
          </w:tcPr>
          <w:p w:rsidR="006717E6" w:rsidRPr="00232755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4" w:type="pct"/>
            <w:gridSpan w:val="7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4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7E6" w:rsidRPr="00232755" w:rsidTr="00A50873">
        <w:trPr>
          <w:tblHeader/>
        </w:trPr>
        <w:tc>
          <w:tcPr>
            <w:tcW w:w="1956" w:type="pct"/>
          </w:tcPr>
          <w:p w:rsidR="006717E6" w:rsidRPr="00232755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23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23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0" w:type="pct"/>
            <w:gridSpan w:val="3"/>
          </w:tcPr>
          <w:p w:rsidR="006717E6" w:rsidRPr="00232755" w:rsidRDefault="004665B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:rsidR="006717E6" w:rsidRPr="00232755" w:rsidRDefault="004665B6" w:rsidP="00AC423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717E6" w:rsidRPr="00232755" w:rsidTr="00A50873">
        <w:tc>
          <w:tcPr>
            <w:tcW w:w="1956" w:type="pct"/>
          </w:tcPr>
          <w:p w:rsidR="006717E6" w:rsidRPr="00232755" w:rsidRDefault="006717E6" w:rsidP="00AC42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F3E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A50873" w:rsidRPr="009F3E1A" w:rsidRDefault="00A50873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F3E1A">
              <w:rPr>
                <w:rFonts w:ascii="Angsana New" w:hAnsi="Angsana New"/>
                <w:sz w:val="30"/>
                <w:szCs w:val="30"/>
              </w:rPr>
              <w:t>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F3E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A50873" w:rsidRPr="009F3E1A" w:rsidRDefault="00A50873" w:rsidP="00A508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:rsidR="006717E6" w:rsidRPr="009F3E1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F3E1A">
              <w:rPr>
                <w:rFonts w:ascii="Angsana New" w:hAnsi="Angsana New"/>
                <w:sz w:val="30"/>
                <w:szCs w:val="30"/>
              </w:rPr>
              <w:t>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717E6" w:rsidRPr="00232755" w:rsidTr="00A50873">
        <w:tc>
          <w:tcPr>
            <w:tcW w:w="1956" w:type="pct"/>
          </w:tcPr>
          <w:p w:rsidR="006717E6" w:rsidRPr="00232755" w:rsidRDefault="006717E6" w:rsidP="00AC423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4" w:type="pct"/>
            <w:gridSpan w:val="7"/>
          </w:tcPr>
          <w:p w:rsidR="006717E6" w:rsidRPr="00232755" w:rsidRDefault="006717E6" w:rsidP="00AC423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27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60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9C4691" w:rsidRPr="0013018D" w:rsidRDefault="009C4691" w:rsidP="009C4691">
            <w:pPr>
              <w:tabs>
                <w:tab w:val="decimal" w:pos="1091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74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EC34E3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16" w:type="pct"/>
          </w:tcPr>
          <w:p w:rsidR="009C4691" w:rsidRPr="006717E6" w:rsidRDefault="009C4691" w:rsidP="009C4691">
            <w:pPr>
              <w:pStyle w:val="BodyText"/>
              <w:tabs>
                <w:tab w:val="decimal" w:pos="62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EC34E3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16" w:type="pct"/>
          </w:tcPr>
          <w:p w:rsidR="009C4691" w:rsidRPr="006717E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13368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74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EC34E3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16" w:type="pct"/>
          </w:tcPr>
          <w:p w:rsidR="009C4691" w:rsidRPr="00166DE9" w:rsidRDefault="004665B6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792"/>
              </w:tabs>
              <w:spacing w:after="0"/>
              <w:ind w:right="-2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A50873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873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  <w:r w:rsidRPr="00A508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A50873" w:rsidRDefault="009C4691" w:rsidP="009C4691">
            <w:pPr>
              <w:pStyle w:val="BodyText"/>
              <w:tabs>
                <w:tab w:val="decimal" w:pos="792"/>
              </w:tabs>
              <w:spacing w:after="0"/>
              <w:ind w:right="-2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9B6E9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  <w:r w:rsidRPr="009B6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9B6E9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  <w:r w:rsidRPr="009B6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 w:rsidRPr="009B6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rPr>
          <w:trHeight w:val="434"/>
        </w:trPr>
        <w:tc>
          <w:tcPr>
            <w:tcW w:w="1956" w:type="pct"/>
          </w:tcPr>
          <w:p w:rsidR="009C4691" w:rsidRPr="00232755" w:rsidRDefault="009C4691" w:rsidP="009C469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4665B6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9C4691"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9B6E9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  <w:r w:rsidRPr="009B6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rPr>
          <w:trHeight w:val="434"/>
        </w:trPr>
        <w:tc>
          <w:tcPr>
            <w:tcW w:w="1956" w:type="pct"/>
          </w:tcPr>
          <w:p w:rsidR="009C4691" w:rsidRPr="00232755" w:rsidRDefault="009C4691" w:rsidP="009C469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06" w:type="pct"/>
          </w:tcPr>
          <w:p w:rsidR="009C4691" w:rsidRPr="009C4691" w:rsidRDefault="004665B6" w:rsidP="009C4691">
            <w:pPr>
              <w:pStyle w:val="BodyText"/>
              <w:tabs>
                <w:tab w:val="decimal" w:pos="102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C4691"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  <w:r w:rsidR="009C4691"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  <w:r w:rsidR="009C4691"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80" w:lineRule="exac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166DE9" w:rsidRDefault="009C4691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  <w:r w:rsidRPr="00166D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9B6E9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6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B6E9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 w:rsidRPr="009B6E9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9B6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334FEB" w:rsidRDefault="009C4691" w:rsidP="009C46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334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34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9C4691" w:rsidRDefault="004665B6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C4691" w:rsidRPr="009C46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  <w:r w:rsidR="009C4691" w:rsidRPr="009C46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154" w:type="pct"/>
          </w:tcPr>
          <w:p w:rsidR="009C4691" w:rsidRPr="009C4691" w:rsidRDefault="009C4691" w:rsidP="009C4691">
            <w:pPr>
              <w:tabs>
                <w:tab w:val="decimal" w:pos="1091"/>
              </w:tabs>
              <w:spacing w:line="280" w:lineRule="exact"/>
              <w:rPr>
                <w:rFonts w:cs="Times New Roman"/>
                <w:b/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</w:t>
            </w: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166DE9" w:rsidRDefault="004665B6" w:rsidP="009C4691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C4691" w:rsidRPr="00166D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006</w:t>
            </w:r>
            <w:r w:rsidR="009C4691" w:rsidRPr="00166D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126" w:type="pct"/>
          </w:tcPr>
          <w:p w:rsidR="009C4691" w:rsidRPr="00166DE9" w:rsidRDefault="009C4691" w:rsidP="009C469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A50873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087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483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232755" w:rsidRPr="00166DE9" w:rsidRDefault="00232755" w:rsidP="006E4657">
      <w:pPr>
        <w:ind w:left="540" w:right="28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5"/>
        <w:gridCol w:w="1132"/>
        <w:gridCol w:w="288"/>
        <w:gridCol w:w="1308"/>
        <w:gridCol w:w="236"/>
        <w:gridCol w:w="1151"/>
        <w:gridCol w:w="236"/>
        <w:gridCol w:w="1338"/>
      </w:tblGrid>
      <w:tr w:rsidR="00B24FE8" w:rsidRPr="00232755" w:rsidTr="00A50873">
        <w:trPr>
          <w:tblHeader/>
        </w:trPr>
        <w:tc>
          <w:tcPr>
            <w:tcW w:w="1956" w:type="pct"/>
          </w:tcPr>
          <w:p w:rsidR="00B24FE8" w:rsidRPr="00515521" w:rsidRDefault="00B24FE8" w:rsidP="009763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44" w:type="pct"/>
            <w:gridSpan w:val="7"/>
          </w:tcPr>
          <w:p w:rsidR="00B24FE8" w:rsidRPr="00232755" w:rsidRDefault="00B24FE8" w:rsidP="00B24FE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232755" w:rsidTr="00A50873">
        <w:trPr>
          <w:tblHeader/>
        </w:trPr>
        <w:tc>
          <w:tcPr>
            <w:tcW w:w="1956" w:type="pct"/>
          </w:tcPr>
          <w:p w:rsidR="001000FB" w:rsidRPr="00E06CAB" w:rsidRDefault="00E06CAB" w:rsidP="001000F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C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06C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65B6" w:rsidRPr="004665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E06C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C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0" w:type="pct"/>
            <w:gridSpan w:val="3"/>
          </w:tcPr>
          <w:p w:rsidR="001000FB" w:rsidRPr="00232755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:rsidR="001000FB" w:rsidRPr="00232755" w:rsidRDefault="004665B6" w:rsidP="001000FB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000FB" w:rsidRPr="009F3E1A" w:rsidTr="00A50873">
        <w:tc>
          <w:tcPr>
            <w:tcW w:w="1956" w:type="pct"/>
          </w:tcPr>
          <w:p w:rsidR="001000FB" w:rsidRPr="00232755" w:rsidRDefault="001000FB" w:rsidP="001000F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3275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A50873" w:rsidRPr="009F3E1A" w:rsidRDefault="00A50873" w:rsidP="00A508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F3E1A">
              <w:rPr>
                <w:rFonts w:ascii="Angsana New" w:hAnsi="Angsana New"/>
                <w:sz w:val="30"/>
                <w:szCs w:val="30"/>
              </w:rPr>
              <w:t>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F3E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A50873" w:rsidRPr="009F3E1A" w:rsidRDefault="00A50873" w:rsidP="00A508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การตัดจำหน่าย</w:t>
            </w:r>
          </w:p>
          <w:p w:rsidR="001000FB" w:rsidRPr="009F3E1A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E1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F3E1A">
              <w:rPr>
                <w:rFonts w:ascii="Angsana New" w:hAnsi="Angsana New"/>
                <w:sz w:val="30"/>
                <w:szCs w:val="30"/>
              </w:rPr>
              <w:t>-</w:t>
            </w:r>
            <w:r w:rsidRPr="009F3E1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000FB" w:rsidRPr="00232755" w:rsidTr="00A50873">
        <w:tc>
          <w:tcPr>
            <w:tcW w:w="1956" w:type="pct"/>
          </w:tcPr>
          <w:p w:rsidR="001000FB" w:rsidRPr="00232755" w:rsidRDefault="001000FB" w:rsidP="001000FB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44" w:type="pct"/>
            <w:gridSpan w:val="7"/>
          </w:tcPr>
          <w:p w:rsidR="001000FB" w:rsidRPr="00232755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27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691" w:rsidRPr="00A13368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:rsidR="009C4691" w:rsidRPr="009C4691" w:rsidRDefault="009C4691" w:rsidP="003F6742">
            <w:pPr>
              <w:pStyle w:val="BodyText"/>
              <w:tabs>
                <w:tab w:val="decimal" w:pos="65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9C4691" w:rsidRPr="00892930" w:rsidRDefault="009C4691" w:rsidP="009C4691">
            <w:pPr>
              <w:spacing w:line="240" w:lineRule="atLeast"/>
              <w:ind w:right="452"/>
              <w:jc w:val="righ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3F6742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873356" w:rsidRDefault="009C4691" w:rsidP="003F6742">
            <w:pPr>
              <w:pStyle w:val="BodyText"/>
              <w:tabs>
                <w:tab w:val="decimal" w:pos="6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:rsidR="009C4691" w:rsidRPr="0087335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73356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 w:rsidRPr="008733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A13368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3F6742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3F6742" w:rsidP="003F6742">
            <w:pPr>
              <w:pStyle w:val="BodyText"/>
              <w:tabs>
                <w:tab w:val="left" w:pos="885"/>
              </w:tabs>
              <w:spacing w:after="0"/>
              <w:ind w:left="-108" w:right="-28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4691" w:rsidRPr="00232755" w:rsidTr="00A50873">
        <w:tc>
          <w:tcPr>
            <w:tcW w:w="1956" w:type="pct"/>
          </w:tcPr>
          <w:p w:rsidR="009C4691" w:rsidRPr="00873356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3F6742" w:rsidP="003F6742">
            <w:pPr>
              <w:pStyle w:val="BodyText"/>
              <w:tabs>
                <w:tab w:val="left" w:pos="795"/>
              </w:tabs>
              <w:spacing w:after="0"/>
              <w:ind w:left="-108" w:right="-28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4691" w:rsidRPr="00232755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3F6742" w:rsidP="003F6742">
            <w:pPr>
              <w:pStyle w:val="BodyText"/>
              <w:tabs>
                <w:tab w:val="left" w:pos="795"/>
              </w:tabs>
              <w:spacing w:after="0"/>
              <w:ind w:left="-108" w:right="-28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4691" w:rsidRPr="00232755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6769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266769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Pr="002667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691" w:rsidRPr="00232755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3F6742">
            <w:pPr>
              <w:pStyle w:val="BodyText"/>
              <w:tabs>
                <w:tab w:val="decimal" w:pos="7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9C4691" w:rsidRPr="00873356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C4691" w:rsidRPr="00232755" w:rsidTr="00A50873">
        <w:tc>
          <w:tcPr>
            <w:tcW w:w="1956" w:type="pct"/>
          </w:tcPr>
          <w:p w:rsidR="009C4691" w:rsidRPr="00232755" w:rsidRDefault="009C4691" w:rsidP="009C469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C4691" w:rsidRPr="00232755" w:rsidTr="00A50873">
        <w:trPr>
          <w:trHeight w:val="434"/>
        </w:trPr>
        <w:tc>
          <w:tcPr>
            <w:tcW w:w="1956" w:type="pct"/>
          </w:tcPr>
          <w:p w:rsidR="009C4691" w:rsidRPr="00232755" w:rsidRDefault="009C4691" w:rsidP="009C469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6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  <w:r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C4691" w:rsidRPr="00232755" w:rsidTr="00A50873">
        <w:trPr>
          <w:trHeight w:val="434"/>
        </w:trPr>
        <w:tc>
          <w:tcPr>
            <w:tcW w:w="1956" w:type="pct"/>
          </w:tcPr>
          <w:p w:rsidR="009C4691" w:rsidRPr="00232755" w:rsidRDefault="009C4691" w:rsidP="009C469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06" w:type="pct"/>
          </w:tcPr>
          <w:p w:rsidR="009C4691" w:rsidRPr="009C4691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9C4691" w:rsidRPr="009C4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="009C4691" w:rsidRPr="009C469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" w:type="pct"/>
          </w:tcPr>
          <w:p w:rsidR="009C4691" w:rsidRPr="00CB5C80" w:rsidRDefault="009C4691" w:rsidP="009C4691">
            <w:pPr>
              <w:tabs>
                <w:tab w:val="decimal" w:pos="110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00" w:type="pct"/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4691">
              <w:rPr>
                <w:rFonts w:ascii="Angsana New" w:hAnsi="Angsana New"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9C4691">
              <w:rPr>
                <w:rFonts w:ascii="Angsana New" w:hAnsi="Angsana New"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  <w:r w:rsidRPr="009C46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="009C4691"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:rsidR="009C4691" w:rsidRPr="00266769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  <w:r w:rsidRPr="002667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C4691" w:rsidRPr="00A50873" w:rsidTr="00A50873">
        <w:tc>
          <w:tcPr>
            <w:tcW w:w="1956" w:type="pct"/>
          </w:tcPr>
          <w:p w:rsidR="009C4691" w:rsidRPr="004F4637" w:rsidRDefault="009C4691" w:rsidP="009C46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6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F46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F46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9C4691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9C4691" w:rsidRPr="009C46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854</w:t>
            </w:r>
          </w:p>
        </w:tc>
        <w:tc>
          <w:tcPr>
            <w:tcW w:w="154" w:type="pct"/>
          </w:tcPr>
          <w:p w:rsidR="009C4691" w:rsidRPr="009C4691" w:rsidRDefault="009C4691" w:rsidP="009C4691">
            <w:pPr>
              <w:tabs>
                <w:tab w:val="decimal" w:pos="1091"/>
              </w:tabs>
              <w:spacing w:line="280" w:lineRule="exact"/>
              <w:rPr>
                <w:rFonts w:cs="Times New Roman"/>
                <w:b/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9C4691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944</w:t>
            </w:r>
            <w:r w:rsidRPr="009C469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9C4691" w:rsidRPr="00232755" w:rsidRDefault="009C4691" w:rsidP="009C469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266769" w:rsidRDefault="004665B6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C4691" w:rsidRPr="002667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  <w:r w:rsidR="009C4691" w:rsidRPr="002667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126" w:type="pct"/>
          </w:tcPr>
          <w:p w:rsidR="009C4691" w:rsidRPr="00266769" w:rsidRDefault="009C4691" w:rsidP="009C469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:rsidR="009C4691" w:rsidRPr="00A50873" w:rsidRDefault="009C4691" w:rsidP="009C469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08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665B6" w:rsidRPr="004665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  <w:r w:rsidRPr="00A508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553337" w:rsidRPr="00553337" w:rsidRDefault="00553337" w:rsidP="0055333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AF4BFD" w:rsidRPr="00B420F9" w:rsidRDefault="00AF4BFD" w:rsidP="00AF4BF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lang w:val="th-TH"/>
        </w:rPr>
      </w:pPr>
      <w:r w:rsidRPr="00AF4BF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:rsidR="00B420F9" w:rsidRPr="00002967" w:rsidRDefault="00B420F9" w:rsidP="00B420F9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AF4BFD">
        <w:rPr>
          <w:rFonts w:asciiTheme="majorBidi" w:hAnsiTheme="majorBidi"/>
          <w:spacing w:val="-6"/>
          <w:sz w:val="30"/>
          <w:szCs w:val="30"/>
          <w:cs/>
        </w:rPr>
        <w:t>เมื่อวันที่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5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เมษายน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F4BFD">
        <w:rPr>
          <w:rFonts w:asciiTheme="majorBidi" w:hAnsiTheme="majorBidi" w:hint="cs"/>
          <w:spacing w:val="-6"/>
          <w:sz w:val="30"/>
          <w:szCs w:val="30"/>
          <w:cs/>
        </w:rPr>
        <w:t>และกำหนด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ให้นายจ้างต้องจ่ายค่าชดเชยให้ลูกจ้างที่ถูกเลิกจ้างเพิ่มเติม หาก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 xml:space="preserve">ลูกจ้างทำงานติดต่อกันครบ </w:t>
      </w:r>
      <w:r w:rsidR="004665B6" w:rsidRPr="007A3F90">
        <w:rPr>
          <w:rFonts w:asciiTheme="majorBidi" w:hAnsiTheme="majorBidi"/>
          <w:spacing w:val="-6"/>
          <w:sz w:val="30"/>
          <w:szCs w:val="30"/>
          <w:lang w:val="en-US"/>
        </w:rPr>
        <w:t>20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4665B6" w:rsidRPr="007A3F90">
        <w:rPr>
          <w:rFonts w:asciiTheme="majorBidi" w:hAnsiTheme="majorBidi"/>
          <w:spacing w:val="-6"/>
          <w:sz w:val="30"/>
          <w:szCs w:val="30"/>
          <w:lang w:val="en-US"/>
        </w:rPr>
        <w:t>400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 xml:space="preserve"> วัน</w:t>
      </w:r>
      <w:r w:rsidRPr="007A3F90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>กลุ่มบริษัทจึง</w:t>
      </w:r>
      <w:r w:rsidRPr="007A3F90">
        <w:rPr>
          <w:rFonts w:asciiTheme="majorBidi" w:hAnsiTheme="majorBidi" w:hint="cs"/>
          <w:spacing w:val="-6"/>
          <w:sz w:val="30"/>
          <w:szCs w:val="30"/>
          <w:cs/>
        </w:rPr>
        <w:t>ถือปฏิบัติตาม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พระราชบัญญัติคุ้มครองแรงงานฉบับปรับปรุงในไตรมาสสอง</w:t>
      </w:r>
      <w:r w:rsidRPr="007A3F90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 xml:space="preserve">ปี </w:t>
      </w:r>
      <w:r w:rsidR="004665B6" w:rsidRPr="007A3F90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7A3F90">
        <w:rPr>
          <w:rFonts w:asciiTheme="majorBidi" w:hAnsiTheme="majorBidi"/>
          <w:spacing w:val="-6"/>
          <w:sz w:val="30"/>
          <w:szCs w:val="30"/>
          <w:cs/>
        </w:rPr>
        <w:t xml:space="preserve"> ทำให้กลุ่มบริษัทรับรู้ประมาณการหนี้สินผลประโยชน์เมื่อเกษียณอายุ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 xml:space="preserve"> ณ วันที่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30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 xml:space="preserve">มิถุนายน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2562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96</w:t>
      </w:r>
      <w:r w:rsidR="00A32927">
        <w:rPr>
          <w:rFonts w:asciiTheme="majorBidi" w:hAnsiTheme="majorBidi"/>
          <w:spacing w:val="-6"/>
          <w:sz w:val="30"/>
          <w:szCs w:val="30"/>
          <w:lang w:val="en-US" w:bidi="ar-SA"/>
        </w:rPr>
        <w:t>.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8</w:t>
      </w:r>
      <w:r>
        <w:rPr>
          <w:rFonts w:asciiTheme="majorBidi" w:hAnsiTheme="majorBidi"/>
          <w:spacing w:val="-6"/>
          <w:sz w:val="30"/>
          <w:szCs w:val="30"/>
          <w:lang w:val="en-US" w:bidi="ar-SA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Pr="00AF4BFD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 xml:space="preserve">และ 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59</w:t>
      </w:r>
      <w:r w:rsidR="00EB78BD">
        <w:rPr>
          <w:rFonts w:asciiTheme="majorBidi" w:hAnsiTheme="majorBidi"/>
          <w:spacing w:val="-6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/>
          <w:spacing w:val="-6"/>
          <w:sz w:val="30"/>
          <w:szCs w:val="30"/>
          <w:lang w:val="en-US"/>
        </w:rPr>
        <w:t>3</w:t>
      </w:r>
      <w:r w:rsidRPr="00AF4BF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F4BFD">
        <w:rPr>
          <w:rFonts w:asciiTheme="majorBidi" w:hAnsiTheme="majorBidi"/>
          <w:spacing w:val="-6"/>
          <w:sz w:val="30"/>
          <w:szCs w:val="30"/>
          <w:cs/>
        </w:rPr>
        <w:t>ล้านบาท ตามลำดับ</w:t>
      </w:r>
    </w:p>
    <w:p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AF4BFD" w:rsidRDefault="00AF4BFD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8135D2" w:rsidRDefault="008135D2" w:rsidP="00AF4BF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AF4BFD" w:rsidRPr="00AF4BFD" w:rsidRDefault="00AF4BFD" w:rsidP="00255B74">
      <w:pPr>
        <w:spacing w:line="240" w:lineRule="auto"/>
        <w:ind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553337" w:rsidRPr="00CD65AA" w:rsidRDefault="00553337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8679EE" w:rsidRPr="008135D2" w:rsidRDefault="008679EE" w:rsidP="008679EE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:rsidR="00402287" w:rsidRPr="008135D2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  <w:cs/>
        </w:rPr>
      </w:pPr>
    </w:p>
    <w:p w:rsidR="00FA754D" w:rsidRPr="003F6968" w:rsidRDefault="00FA754D" w:rsidP="00F176E2">
      <w:pPr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22</w:t>
      </w:r>
      <w:r w:rsidRPr="003F6968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2561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 w:rsidR="005B3ECA"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ุ้นละ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100</w:t>
      </w:r>
      <w:r w:rsidR="005B3ECA"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บาท เป็นมูลค่าหุ้นละ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1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231</w:t>
      </w:r>
      <w:r w:rsidR="005B3ECA" w:rsidRPr="003F6968">
        <w:rPr>
          <w:rFonts w:asciiTheme="majorBidi" w:hAnsiTheme="majorBidi"/>
          <w:spacing w:val="2"/>
          <w:sz w:val="30"/>
          <w:szCs w:val="30"/>
        </w:rPr>
        <w:t>,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000</w:t>
      </w:r>
      <w:r w:rsidR="005B3ECA" w:rsidRPr="003F6968">
        <w:rPr>
          <w:rFonts w:asciiTheme="majorBidi" w:hAnsiTheme="majorBidi"/>
          <w:spacing w:val="2"/>
          <w:sz w:val="30"/>
          <w:szCs w:val="30"/>
        </w:rPr>
        <w:t>,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000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</w:t>
      </w:r>
      <w:r w:rsidRPr="003F6968">
        <w:rPr>
          <w:rFonts w:asciiTheme="majorBidi" w:hAnsiTheme="majorBidi" w:hint="cs"/>
          <w:spacing w:val="2"/>
          <w:sz w:val="30"/>
          <w:szCs w:val="30"/>
          <w:cs/>
        </w:rPr>
        <w:t xml:space="preserve"> เมษายน </w:t>
      </w:r>
      <w:r w:rsidR="004665B6" w:rsidRPr="003F6968">
        <w:rPr>
          <w:rFonts w:asciiTheme="majorBidi" w:hAnsiTheme="majorBidi"/>
          <w:spacing w:val="2"/>
          <w:sz w:val="30"/>
          <w:szCs w:val="30"/>
        </w:rPr>
        <w:t>2561</w:t>
      </w:r>
    </w:p>
    <w:p w:rsidR="00FA754D" w:rsidRPr="008135D2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</w:rPr>
      </w:pPr>
    </w:p>
    <w:p w:rsidR="00FA754D" w:rsidRPr="00402287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การออกหุ้นสามัญ</w:t>
      </w:r>
    </w:p>
    <w:p w:rsidR="00402287" w:rsidRPr="008135D2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4"/>
          <w:szCs w:val="24"/>
        </w:rPr>
      </w:pPr>
    </w:p>
    <w:p w:rsidR="00E71C6E" w:rsidRPr="009972A6" w:rsidRDefault="00FA754D" w:rsidP="00F176E2">
      <w:pPr>
        <w:spacing w:line="240" w:lineRule="auto"/>
        <w:ind w:left="540" w:right="-45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22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ผู้ถือหุ้นมีมติอนุมัต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>ิการเพิ่มทุน</w:t>
      </w:r>
      <w:r w:rsidR="009972A6">
        <w:rPr>
          <w:rFonts w:asciiTheme="majorBidi" w:hAnsiTheme="majorBidi"/>
          <w:spacing w:val="2"/>
          <w:sz w:val="30"/>
          <w:szCs w:val="30"/>
          <w:cs/>
        </w:rPr>
        <w:br/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จดทะเบียนจำนวนเงิน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772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750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>บาท โดยกา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รออกหุ้นใหม่เป็นหุ้นสามัญจำนวน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772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750</w:t>
      </w:r>
      <w:r w:rsidRPr="009972A6">
        <w:rPr>
          <w:rFonts w:asciiTheme="majorBidi" w:hAnsiTheme="majorBidi"/>
          <w:spacing w:val="2"/>
          <w:sz w:val="30"/>
          <w:szCs w:val="30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หุ้น </w:t>
      </w:r>
      <w:r w:rsidR="009972A6">
        <w:rPr>
          <w:rFonts w:asciiTheme="majorBidi" w:hAnsiTheme="majorBidi"/>
          <w:spacing w:val="2"/>
          <w:sz w:val="30"/>
          <w:szCs w:val="30"/>
          <w:cs/>
        </w:rPr>
        <w:br/>
      </w:r>
      <w:r w:rsidR="00673112"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มูลค่าหุ้นละ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9972A6">
        <w:rPr>
          <w:rFonts w:asciiTheme="majorBidi" w:hAnsiTheme="majorBidi"/>
          <w:spacing w:val="2"/>
          <w:sz w:val="30"/>
          <w:szCs w:val="30"/>
        </w:rPr>
        <w:t xml:space="preserve">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เมษายน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  <w:r w:rsidRPr="009972A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และบริษัทได้เรียกชำระเงินค่าหุ้นเพิ่มทุนจากผู้ถือหุ้นเดิมของบริษัทแล้วเป็นจำนวน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266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>,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000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บาท เมื่อวันที่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4</w:t>
      </w:r>
      <w:r w:rsidR="00AC6C7A" w:rsidRPr="009972A6">
        <w:rPr>
          <w:rFonts w:asciiTheme="majorBidi" w:hAnsiTheme="majorBidi"/>
          <w:spacing w:val="2"/>
          <w:sz w:val="30"/>
          <w:szCs w:val="30"/>
          <w:lang w:val="en-US"/>
        </w:rPr>
        <w:t xml:space="preserve"> </w:t>
      </w:r>
      <w:r w:rsidR="00AC6C7A" w:rsidRPr="009972A6">
        <w:rPr>
          <w:rFonts w:asciiTheme="majorBidi" w:hAnsiTheme="majorBidi"/>
          <w:spacing w:val="2"/>
          <w:sz w:val="30"/>
          <w:szCs w:val="30"/>
          <w:cs/>
          <w:lang w:val="en-US"/>
        </w:rPr>
        <w:t xml:space="preserve">เมษายน </w:t>
      </w:r>
      <w:r w:rsidR="004665B6" w:rsidRPr="004665B6">
        <w:rPr>
          <w:rFonts w:asciiTheme="majorBidi" w:hAnsiTheme="majorBidi"/>
          <w:spacing w:val="2"/>
          <w:sz w:val="30"/>
          <w:szCs w:val="30"/>
          <w:lang w:val="en-US"/>
        </w:rPr>
        <w:t>2561</w:t>
      </w:r>
    </w:p>
    <w:p w:rsidR="00207BC4" w:rsidRDefault="00207BC4" w:rsidP="00CE53E0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A47F31" w:rsidRPr="00553337" w:rsidRDefault="00554098" w:rsidP="008135D2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33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</w:t>
      </w:r>
      <w:r w:rsidR="008135D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ะ</w:t>
      </w:r>
      <w:r w:rsidR="008135D2" w:rsidRPr="008135D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:rsidR="00A47F31" w:rsidRPr="008135D2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B4D41" w:rsidRPr="00E02AB4" w:rsidRDefault="00047338" w:rsidP="00E02AB4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F62A73">
        <w:rPr>
          <w:rFonts w:asciiTheme="majorBidi" w:hAnsiTheme="majorBidi" w:cstheme="majorBidi"/>
          <w:sz w:val="30"/>
          <w:szCs w:val="30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2562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ผู้มีอำนาจตัดสินใจสูงสุดด้าน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การดำเนินงานของกลุ่มบริษัท ได้เปลี่ยนส่วนงานที่รายงานเพื่อ</w:t>
      </w:r>
      <w:r w:rsidR="00577A86">
        <w:rPr>
          <w:rFonts w:asciiTheme="majorBidi" w:hAnsiTheme="majorBidi" w:cstheme="majorBidi"/>
          <w:sz w:val="30"/>
          <w:szCs w:val="30"/>
          <w:lang w:val="en-US"/>
        </w:rPr>
        <w:br/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ความเหมาะสมมากขึ้นจาก</w:t>
      </w:r>
      <w:r w:rsidR="00E02A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02AB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ส่วนงานที่รายงานเป็น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B4D41" w:rsidRPr="003334E8">
        <w:rPr>
          <w:rFonts w:asciiTheme="majorBidi" w:hAnsiTheme="majorBidi" w:cstheme="majorBidi"/>
          <w:sz w:val="30"/>
          <w:szCs w:val="30"/>
        </w:rPr>
        <w:t xml:space="preserve"> 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การดำเนินงานของแต่ละส่วนงานที่รายงานของกลุ่มบริษัทสรุปมีดังนี้ </w:t>
      </w:r>
    </w:p>
    <w:p w:rsidR="00B659E9" w:rsidRPr="003334E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1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4D7DBC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2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4D7DBC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4665B6" w:rsidRPr="004665B6">
        <w:rPr>
          <w:rFonts w:asciiTheme="majorBidi" w:hAnsiTheme="majorBidi"/>
          <w:b w:val="0"/>
          <w:bCs w:val="0"/>
          <w:lang w:val="en-US"/>
        </w:rPr>
        <w:t>3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4D7DBC">
        <w:rPr>
          <w:rFonts w:asciiTheme="majorBidi" w:hAnsiTheme="majorBidi" w:cstheme="majorBidi"/>
          <w:b w:val="0"/>
          <w:bCs w:val="0"/>
          <w:cs/>
        </w:rPr>
        <w:t>อื่นๆ</w:t>
      </w:r>
    </w:p>
    <w:p w:rsidR="007B4D41" w:rsidRPr="003334E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7B4D41" w:rsidRPr="00CB59D6" w:rsidRDefault="007B4D41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CB59D6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ใช้กำไรก่อน</w:t>
      </w:r>
      <w:r w:rsidR="003C707F" w:rsidRPr="00CB59D6">
        <w:rPr>
          <w:rFonts w:asciiTheme="majorBidi" w:hAnsiTheme="majorBidi"/>
          <w:spacing w:val="4"/>
          <w:sz w:val="30"/>
          <w:szCs w:val="30"/>
          <w:cs/>
        </w:rPr>
        <w:t>รายได้และค่าใช้จ่ายที่ไม่ได้ปันส่วน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CB59D6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CB59D6">
        <w:rPr>
          <w:rFonts w:asciiTheme="majorBidi" w:hAnsiTheme="majorBidi"/>
          <w:spacing w:val="4"/>
          <w:sz w:val="30"/>
          <w:szCs w:val="30"/>
          <w:cs/>
        </w:rPr>
        <w:t>รายได้และค่าใช้จ่ายที่ไม่ได้ปันส่วน</w:t>
      </w:r>
      <w:r w:rsidRPr="00CB59D6">
        <w:rPr>
          <w:rFonts w:asciiTheme="majorBidi" w:hAnsiTheme="majorBidi" w:cstheme="majorBidi"/>
          <w:spacing w:val="4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E71D3" w:rsidRPr="00CB59D6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  <w:sectPr w:rsidR="007E71D3" w:rsidRPr="00CB59D6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AB7A6F" w:rsidRPr="003334E8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B659E9" w:rsidRPr="00C23973" w:rsidRDefault="00B659E9" w:rsidP="00B659E9">
      <w:pPr>
        <w:ind w:right="-45"/>
        <w:contextualSpacing/>
        <w:jc w:val="thaiDistribute"/>
        <w:rPr>
          <w:sz w:val="2"/>
          <w:szCs w:val="2"/>
          <w:lang w:val="en-US"/>
        </w:rPr>
      </w:pPr>
      <w:r w:rsidRPr="003334E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7A4784" w:rsidRPr="0017075B" w:rsidTr="00046879">
        <w:trPr>
          <w:cantSplit/>
          <w:tblHeader/>
        </w:trPr>
        <w:tc>
          <w:tcPr>
            <w:tcW w:w="885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2" w:name="OLE_LINK3"/>
            <w:r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34" w:type="pct"/>
            <w:gridSpan w:val="3"/>
            <w:shd w:val="clear" w:color="auto" w:fill="auto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:rsidR="00515521" w:rsidRPr="0017075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:rsidR="00515521" w:rsidRPr="0017075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707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7A4784" w:rsidRPr="0017075B" w:rsidTr="00046879">
        <w:trPr>
          <w:cantSplit/>
          <w:tblHeader/>
        </w:trPr>
        <w:tc>
          <w:tcPr>
            <w:tcW w:w="885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4665B6" w:rsidRPr="004665B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77406E" w:rsidRPr="0017075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77406E" w:rsidRPr="001707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280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59" w:type="pct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15521" w:rsidRPr="0017075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515521" w:rsidRPr="0017075B" w:rsidRDefault="004665B6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</w:tr>
      <w:tr w:rsidR="00423834" w:rsidRPr="0017075B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:rsidR="00423834" w:rsidRPr="0017075B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:rsidR="00423834" w:rsidRPr="0017075B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17075B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3D63AD" w:rsidRPr="0017075B" w:rsidTr="00046879">
        <w:trPr>
          <w:cantSplit/>
        </w:trPr>
        <w:tc>
          <w:tcPr>
            <w:tcW w:w="885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295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655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</w:t>
            </w:r>
            <w:r w:rsidR="003D63AD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028</w:t>
            </w:r>
            <w:r w:rsidR="003D63AD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088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690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023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570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828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309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184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353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942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294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862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952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85</w:t>
            </w:r>
            <w:r w:rsidR="00F63F3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8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3D63AD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3D63AD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294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862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3D63AD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952</w:t>
            </w:r>
            <w:r w:rsidR="003D63AD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858</w:t>
            </w:r>
          </w:p>
        </w:tc>
      </w:tr>
      <w:tr w:rsidR="003D63AD" w:rsidRPr="003D63AD" w:rsidTr="00046879">
        <w:trPr>
          <w:cantSplit/>
        </w:trPr>
        <w:tc>
          <w:tcPr>
            <w:tcW w:w="885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645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510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3D63AD" w:rsidRPr="00EB78BD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4665B6" w:rsidP="00EB78B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663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left" w:pos="359"/>
                <w:tab w:val="left" w:pos="569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308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510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EB78B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308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510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3D63AD" w:rsidRPr="00EB78BD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BodyText"/>
              <w:tabs>
                <w:tab w:val="decimal" w:pos="54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-   </w:t>
            </w:r>
          </w:p>
        </w:tc>
      </w:tr>
      <w:tr w:rsidR="003D63AD" w:rsidRPr="00577627" w:rsidTr="00046879">
        <w:trPr>
          <w:cantSplit/>
        </w:trPr>
        <w:tc>
          <w:tcPr>
            <w:tcW w:w="885" w:type="pct"/>
            <w:shd w:val="clear" w:color="auto" w:fill="auto"/>
          </w:tcPr>
          <w:p w:rsidR="003D63AD" w:rsidRPr="0017290C" w:rsidRDefault="003D63AD" w:rsidP="003D63A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317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300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032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598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690</w:t>
            </w:r>
            <w:r w:rsidR="00EB78BD" w:rsidRPr="00EB78BD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023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570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828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344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847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353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942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352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170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957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36</w:t>
            </w:r>
            <w:r w:rsidR="00F63F3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EB78BD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57</w:t>
            </w:r>
            <w:r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308</w:t>
            </w:r>
            <w:r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510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</w:t>
            </w:r>
            <w:r w:rsidR="00EB78BD" w:rsidRPr="00EB78BD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294</w:t>
            </w:r>
            <w:r w:rsidR="00EB78BD" w:rsidRPr="00EB78BD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862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952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858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792191" w:rsidRPr="00A15FCB" w:rsidTr="00046879">
        <w:trPr>
          <w:cantSplit/>
        </w:trPr>
        <w:tc>
          <w:tcPr>
            <w:tcW w:w="885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792191" w:rsidRPr="0017290C" w:rsidRDefault="00EB78BD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4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187</w:t>
            </w:r>
            <w:r w:rsidRPr="00EB78B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5D46F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709</w:t>
            </w:r>
            <w:r w:rsidRPr="00EB78BD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209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940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:rsidR="00792191" w:rsidRPr="0017290C" w:rsidRDefault="00EB78BD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56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18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661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17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632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792191" w:rsidRPr="0017290C" w:rsidRDefault="00EB78B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</w:t>
            </w:r>
            <w:r w:rsidR="005D46F4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5,947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33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494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792191" w:rsidRPr="0017290C" w:rsidRDefault="00EB78B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232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317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261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066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792191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792191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:rsidR="00792191" w:rsidRPr="0017290C" w:rsidRDefault="00EB78BD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40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232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317</w:t>
            </w:r>
            <w:r w:rsidRPr="00EB78BD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2191" w:rsidRPr="0017290C" w:rsidRDefault="00792191" w:rsidP="0079219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792191" w:rsidRPr="0017290C" w:rsidRDefault="00792191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261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066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3D63AD" w:rsidRPr="00577627" w:rsidTr="00046879">
        <w:trPr>
          <w:cantSplit/>
        </w:trPr>
        <w:tc>
          <w:tcPr>
            <w:tcW w:w="885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75</w:t>
            </w:r>
            <w:r w:rsidR="005D46F4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5D46F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581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574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84</w:t>
            </w:r>
            <w:r w:rsidR="00EB78BD" w:rsidRPr="00EB78BD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243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130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328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5D46F4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683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54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498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840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201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766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400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255B74" w:rsidP="00255B74">
            <w:pPr>
              <w:pStyle w:val="acctfourfigures"/>
              <w:tabs>
                <w:tab w:val="clear" w:pos="765"/>
              </w:tabs>
              <w:spacing w:line="280" w:lineRule="exact"/>
              <w:ind w:left="-72" w:right="-75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 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383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31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334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79219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3D63AD" w:rsidRPr="0017290C" w:rsidRDefault="004665B6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830</w:t>
            </w:r>
            <w:r w:rsidR="00EB78BD" w:rsidRPr="00EB78BD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818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3D63AD" w:rsidRPr="0017290C" w:rsidRDefault="003D63AD" w:rsidP="003D63A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3D63AD" w:rsidRPr="0017290C" w:rsidRDefault="003D63AD" w:rsidP="003D63A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735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066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046879" w:rsidRPr="0017075B" w:rsidTr="00046879">
        <w:trPr>
          <w:cantSplit/>
        </w:trPr>
        <w:tc>
          <w:tcPr>
            <w:tcW w:w="885" w:type="pct"/>
            <w:shd w:val="clear" w:color="auto" w:fill="auto"/>
          </w:tcPr>
          <w:p w:rsidR="00046879" w:rsidRPr="0017290C" w:rsidRDefault="00046879" w:rsidP="0004687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6879" w:rsidRPr="0017075B" w:rsidTr="00046879">
        <w:trPr>
          <w:cantSplit/>
        </w:trPr>
        <w:tc>
          <w:tcPr>
            <w:tcW w:w="885" w:type="pct"/>
            <w:shd w:val="clear" w:color="auto" w:fill="auto"/>
          </w:tcPr>
          <w:p w:rsidR="00046879" w:rsidRPr="0017290C" w:rsidRDefault="00046879" w:rsidP="00046879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46879" w:rsidRPr="0017075B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4665B6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41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877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4665B6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="00794077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370</w:t>
            </w:r>
          </w:p>
        </w:tc>
      </w:tr>
      <w:tr w:rsidR="00046879" w:rsidRPr="0017075B" w:rsidTr="00046879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</w:t>
            </w:r>
            <w:r w:rsidR="00EB78BD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 xml:space="preserve"> (ขาดทุน) </w:t>
            </w: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EB78BD" w:rsidP="00EB78B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390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4665B6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794077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446</w:t>
            </w:r>
          </w:p>
        </w:tc>
      </w:tr>
      <w:tr w:rsidR="00794077" w:rsidRPr="00794077" w:rsidTr="00B3026D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794077" w:rsidRPr="0017290C" w:rsidRDefault="008D1D61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กำไรจากการจำหน่ายสินทรัพย์ไม่มีตัวตน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4665B6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794077" w:rsidRPr="0017290C" w:rsidRDefault="009C4691" w:rsidP="009C4691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  <w:r w:rsidR="00794077"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</w:tr>
      <w:tr w:rsidR="009C4691" w:rsidRPr="00794077" w:rsidTr="00B3026D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9C4691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</w:t>
            </w: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จากการด้อยค่าของ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9C4691" w:rsidRPr="00EB78BD" w:rsidRDefault="009C4691" w:rsidP="009C4691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314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794077" w:rsidRPr="00794077" w:rsidTr="00B3026D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:rsidR="00794077" w:rsidRPr="0017290C" w:rsidRDefault="009C4691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</w:t>
            </w:r>
            <w:r w:rsidR="00794077"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จากการด้อยค่าของที่ดิน อาคาร 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4665B6" w:rsidP="00EB78BD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117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510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046879" w:rsidRPr="00A15FCB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046879" w:rsidRPr="0017290C" w:rsidRDefault="0017075B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</w:t>
            </w:r>
            <w:r w:rsidR="00046879"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) </w:t>
            </w:r>
            <w:r w:rsidR="00046879"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EB78BD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112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4665B6" w:rsidP="00A15FC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</w:t>
            </w:r>
            <w:r w:rsidR="00794077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056</w:t>
            </w:r>
          </w:p>
        </w:tc>
      </w:tr>
      <w:tr w:rsidR="00046879" w:rsidRPr="0017075B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046879" w:rsidRPr="0017290C" w:rsidRDefault="004665B6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="00EB78BD"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290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046879" w:rsidRPr="0017290C" w:rsidRDefault="00046879" w:rsidP="0004687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046879" w:rsidRPr="0017290C" w:rsidRDefault="004665B6" w:rsidP="0004687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33</w:t>
            </w:r>
            <w:r w:rsidR="00794077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433</w:t>
            </w:r>
          </w:p>
        </w:tc>
      </w:tr>
      <w:tr w:rsidR="00794077" w:rsidRPr="0017075B" w:rsidTr="00046879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794077" w:rsidRPr="0017290C" w:rsidRDefault="00EB78BD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354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157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794077" w:rsidRPr="0017075B" w:rsidTr="00B3026D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077" w:rsidRPr="0017290C" w:rsidRDefault="00EB78BD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165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626</w:t>
            </w:r>
            <w:r w:rsidRPr="00EB78B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125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948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794077" w:rsidRPr="00577627" w:rsidTr="00B3026D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กำไรสุทธิจากการดำเนินงานต่อเนื่อง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077" w:rsidRPr="0017290C" w:rsidRDefault="004665B6" w:rsidP="0079407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720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669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665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090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794077" w:rsidRPr="00136FA8" w:rsidTr="00B3026D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กำไรสุทธิจากการดำเนินงานที่ยกเลิก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)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EB78BD" w:rsidP="00EB78BD">
            <w:pPr>
              <w:pStyle w:val="BodyText"/>
              <w:tabs>
                <w:tab w:val="decimal" w:pos="46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794077" w:rsidRPr="00136FA8" w:rsidTr="0092004A">
        <w:trPr>
          <w:cantSplit/>
        </w:trPr>
        <w:tc>
          <w:tcPr>
            <w:tcW w:w="885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4077" w:rsidRPr="0017290C" w:rsidRDefault="00EB78BD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B78BD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EB78B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  <w:r w:rsidRPr="00EB78BD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149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794077" w:rsidRPr="00577627" w:rsidTr="0092004A">
        <w:trPr>
          <w:cantSplit/>
        </w:trPr>
        <w:tc>
          <w:tcPr>
            <w:tcW w:w="885" w:type="pct"/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94077" w:rsidRPr="0017290C" w:rsidRDefault="004665B6" w:rsidP="0079407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710</w:t>
            </w:r>
            <w:r w:rsidR="00EB78BD" w:rsidRPr="00EB78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396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94077" w:rsidRPr="0017290C" w:rsidRDefault="00794077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4077" w:rsidRPr="0017290C" w:rsidRDefault="00794077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661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067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92004A" w:rsidRPr="00577627" w:rsidTr="0092004A">
        <w:trPr>
          <w:cantSplit/>
        </w:trPr>
        <w:tc>
          <w:tcPr>
            <w:tcW w:w="885" w:type="pct"/>
            <w:shd w:val="clear" w:color="auto" w:fill="auto"/>
          </w:tcPr>
          <w:p w:rsidR="0092004A" w:rsidRPr="0017075B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2004A" w:rsidRPr="00577627" w:rsidRDefault="0092004A" w:rsidP="0079407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2004A" w:rsidRPr="002860A3" w:rsidRDefault="0092004A" w:rsidP="0079407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</w:tcPr>
          <w:p w:rsidR="0092004A" w:rsidRPr="002860A3" w:rsidRDefault="0092004A" w:rsidP="0079407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  <w:lang w:val="en-US" w:bidi="th-TH"/>
              </w:rPr>
            </w:pPr>
          </w:p>
        </w:tc>
      </w:tr>
    </w:tbl>
    <w:p w:rsidR="00046139" w:rsidRPr="00CD65AA" w:rsidRDefault="00046139" w:rsidP="00046139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vertAlign w:val="superscript"/>
        </w:rPr>
        <w:t>(</w:t>
      </w:r>
      <w:r w:rsidR="004665B6" w:rsidRPr="004665B6">
        <w:rPr>
          <w:rFonts w:asciiTheme="majorBidi" w:hAnsiTheme="majorBidi" w:cstheme="majorBidi"/>
          <w:vertAlign w:val="superscript"/>
          <w:lang w:val="en-US"/>
        </w:rPr>
        <w:t>1</w:t>
      </w:r>
      <w:r w:rsidRPr="002A5689">
        <w:rPr>
          <w:rFonts w:asciiTheme="majorBidi" w:hAnsiTheme="majorBidi" w:cstheme="majorBidi"/>
          <w:vertAlign w:val="superscript"/>
        </w:rPr>
        <w:t>)</w:t>
      </w:r>
      <w:r w:rsidRPr="002A5689">
        <w:rPr>
          <w:rFonts w:asciiTheme="majorBidi" w:hAnsiTheme="majorBidi" w:cstheme="majorBidi"/>
        </w:rPr>
        <w:t xml:space="preserve"> </w:t>
      </w:r>
      <w:r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Pr="0097170D">
        <w:rPr>
          <w:rFonts w:asciiTheme="majorBidi" w:hAnsiTheme="majorBidi"/>
          <w:sz w:val="21"/>
          <w:szCs w:val="21"/>
        </w:rPr>
        <w:t xml:space="preserve"> </w:t>
      </w:r>
      <w:r w:rsidR="004665B6" w:rsidRPr="004665B6">
        <w:rPr>
          <w:rFonts w:asciiTheme="majorBidi" w:hAnsiTheme="majorBidi"/>
          <w:sz w:val="21"/>
          <w:szCs w:val="21"/>
          <w:lang w:val="en-US"/>
        </w:rPr>
        <w:t>8</w:t>
      </w:r>
    </w:p>
    <w:p w:rsidR="0057438E" w:rsidRDefault="0057438E" w:rsidP="0091383C">
      <w:pPr>
        <w:ind w:right="-45"/>
        <w:contextualSpacing/>
        <w:jc w:val="thaiDistribute"/>
        <w:rPr>
          <w:b/>
          <w:bCs/>
          <w:i/>
          <w:iCs/>
          <w:sz w:val="30"/>
          <w:szCs w:val="30"/>
          <w:lang w:val="en-US"/>
        </w:rPr>
      </w:pPr>
    </w:p>
    <w:p w:rsidR="0091383C" w:rsidRDefault="0091383C" w:rsidP="0091383C">
      <w:pPr>
        <w:ind w:right="-45"/>
        <w:contextualSpacing/>
        <w:jc w:val="thaiDistribute"/>
        <w:rPr>
          <w:b/>
          <w:bCs/>
          <w:i/>
          <w:iCs/>
          <w:sz w:val="30"/>
          <w:szCs w:val="30"/>
          <w:lang w:val="en-US"/>
        </w:rPr>
      </w:pPr>
    </w:p>
    <w:p w:rsidR="0057438E" w:rsidRPr="003334E8" w:rsidRDefault="0057438E" w:rsidP="0057438E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57438E" w:rsidRPr="003334E8" w:rsidRDefault="0057438E" w:rsidP="0057438E">
      <w:pPr>
        <w:ind w:right="-45"/>
        <w:contextualSpacing/>
        <w:jc w:val="thaiDistribute"/>
        <w:rPr>
          <w:sz w:val="2"/>
          <w:szCs w:val="2"/>
        </w:rPr>
      </w:pPr>
      <w:r w:rsidRPr="003334E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57438E" w:rsidRPr="0062312A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หก</w:t>
            </w: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34" w:type="pct"/>
            <w:gridSpan w:val="3"/>
            <w:shd w:val="clear" w:color="auto" w:fill="auto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:rsidR="0057438E" w:rsidRPr="0062312A" w:rsidRDefault="0057438E" w:rsidP="00634F0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:rsidR="0057438E" w:rsidRPr="0062312A" w:rsidRDefault="0057438E" w:rsidP="00634F0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57438E" w:rsidRPr="0062312A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4665B6" w:rsidRPr="004665B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280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59" w:type="pct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7438E" w:rsidRPr="0062312A" w:rsidRDefault="0057438E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57438E" w:rsidRPr="0062312A" w:rsidRDefault="004665B6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</w:tr>
      <w:tr w:rsidR="00136FA8" w:rsidRPr="0062312A" w:rsidTr="00634F0B">
        <w:trPr>
          <w:cantSplit/>
          <w:tblHeader/>
        </w:trPr>
        <w:tc>
          <w:tcPr>
            <w:tcW w:w="885" w:type="pct"/>
            <w:shd w:val="clear" w:color="auto" w:fill="auto"/>
          </w:tcPr>
          <w:p w:rsidR="00136FA8" w:rsidRPr="0017075B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:rsidR="00136FA8" w:rsidRPr="00423834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423834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10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616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612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195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338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139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180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706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687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192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661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062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</w:t>
            </w:r>
            <w:r w:rsidR="00860D3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F51E5A" w:rsidP="00400DC6">
            <w:pPr>
              <w:pStyle w:val="BodyText"/>
              <w:tabs>
                <w:tab w:val="decimal" w:pos="49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136FA8" w:rsidRPr="0017290C" w:rsidRDefault="00136FA8" w:rsidP="00400DC6">
            <w:pPr>
              <w:pStyle w:val="BodyText"/>
              <w:tabs>
                <w:tab w:val="decimal" w:pos="53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661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062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894</w:t>
            </w:r>
          </w:p>
        </w:tc>
      </w:tr>
      <w:tr w:rsidR="002860A3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4665B6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703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F51E5A" w:rsidP="00400DC6">
            <w:pPr>
              <w:pStyle w:val="BodyText"/>
              <w:tabs>
                <w:tab w:val="decimal" w:pos="56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400DC6">
            <w:pPr>
              <w:pStyle w:val="BodyText"/>
              <w:tabs>
                <w:tab w:val="decimal" w:pos="492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4665B6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149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400DC6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4665B6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113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852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F51E5A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113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852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2860A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</w:t>
            </w:r>
            <w:r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406</w:t>
            </w:r>
            <w:r w:rsidRPr="0017290C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F51E5A" w:rsidP="00400DC6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2860A3" w:rsidRPr="0017290C" w:rsidRDefault="002860A3" w:rsidP="002860A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2860A3" w:rsidRPr="0017290C" w:rsidRDefault="002860A3" w:rsidP="00400DC6">
            <w:pPr>
              <w:pStyle w:val="BodyText"/>
              <w:tabs>
                <w:tab w:val="decimal" w:pos="48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10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671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315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201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952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338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139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180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156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765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654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687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192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775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108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069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30</w:t>
            </w:r>
            <w:r w:rsidR="00860D3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113</w:t>
            </w:r>
            <w:r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852</w:t>
            </w:r>
            <w:r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406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661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062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894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372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50A33">
              <w:rPr>
                <w:rFonts w:asciiTheme="majorBidi" w:hAnsiTheme="majorBidi" w:cstheme="majorBidi"/>
                <w:sz w:val="21"/>
                <w:szCs w:val="21"/>
              </w:rPr>
              <w:t>455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426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397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37</w:t>
            </w: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640</w:t>
            </w: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35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490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</w:t>
            </w:r>
            <w:r w:rsidR="00D50A33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</w:t>
            </w: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D50A33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655</w:t>
            </w:r>
            <w:r w:rsidRPr="00F51E5A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62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704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472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750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524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591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F51E5A" w:rsidP="00400DC6">
            <w:pPr>
              <w:pStyle w:val="BodyText"/>
              <w:tabs>
                <w:tab w:val="decimal" w:pos="49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136FA8" w:rsidRPr="0017290C" w:rsidRDefault="00136FA8" w:rsidP="00400DC6">
            <w:pPr>
              <w:pStyle w:val="BodyText"/>
              <w:tabs>
                <w:tab w:val="decimal" w:pos="539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7290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472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750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524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591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57</w:t>
            </w:r>
            <w:r w:rsidR="00D50A3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5,117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206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946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196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713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230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609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D50A3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1,209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166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520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823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039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604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075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27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953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34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702</w:t>
            </w:r>
            <w:r w:rsidRPr="0017290C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850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992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569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373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441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800</w:t>
            </w:r>
          </w:p>
        </w:tc>
      </w:tr>
      <w:tr w:rsidR="00136FA8" w:rsidRPr="0062312A" w:rsidTr="00634F0B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F51E5A" w:rsidP="00400DC6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597</w:t>
            </w:r>
          </w:p>
        </w:tc>
      </w:tr>
      <w:tr w:rsidR="00136FA8" w:rsidRPr="0062312A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</w:t>
            </w:r>
            <w:r w:rsid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152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93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681</w:t>
            </w:r>
          </w:p>
        </w:tc>
      </w:tr>
      <w:tr w:rsidR="00136FA8" w:rsidRPr="0062312A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F51E5A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กำไรจากการจำหน่ายสินทรัพย์ไม่มีตัวตน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9C4691" w:rsidP="00DE0EC9">
            <w:pPr>
              <w:pStyle w:val="BodyText"/>
              <w:tabs>
                <w:tab w:val="decimal" w:pos="48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9C4691" w:rsidRPr="0062312A" w:rsidTr="00634F0B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9C4691" w:rsidRPr="00F51E5A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</w:t>
            </w: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จากการด้อยค่าของ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9C4691" w:rsidRDefault="009C4691" w:rsidP="00400DC6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9C4691" w:rsidRPr="0017290C" w:rsidRDefault="009C4691" w:rsidP="009C469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9C4691" w:rsidRPr="0017290C" w:rsidRDefault="004665B6" w:rsidP="009C469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="009C4691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314</w:t>
            </w:r>
          </w:p>
        </w:tc>
      </w:tr>
      <w:tr w:rsidR="00136FA8" w:rsidRPr="0062312A" w:rsidTr="00634F0B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 (ขาดทุน) จากการด้อยค่าของที่ดิน อาคาร 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568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889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153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785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  <w:r w:rsidR="00F51E5A"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110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62</w:t>
            </w:r>
            <w:r w:rsidR="00136FA8" w:rsidRPr="0017290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628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833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253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364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357</w:t>
            </w:r>
            <w:r w:rsidRPr="00F51E5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285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747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136FA8" w:rsidRPr="0062312A" w:rsidTr="00634F0B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กำไรสุทธิจากการดำเนินงานต่อเนื่อง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617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833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136FA8"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452</w:t>
            </w:r>
            <w:r w:rsidR="00136FA8"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067</w:t>
            </w:r>
          </w:p>
        </w:tc>
      </w:tr>
      <w:tr w:rsidR="00136FA8" w:rsidRPr="0062312A" w:rsidTr="00B3026D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กำไรสุทธิจากการดำเนินงานที่ยกเลิก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1</w:t>
            </w:r>
            <w:r w:rsidRPr="0017290C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)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F51E5A" w:rsidP="00400DC6">
            <w:pPr>
              <w:pStyle w:val="BodyText"/>
              <w:tabs>
                <w:tab w:val="decimal" w:pos="525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19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830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</w:t>
            </w:r>
          </w:p>
        </w:tc>
      </w:tr>
      <w:tr w:rsidR="00136FA8" w:rsidRPr="0062312A" w:rsidTr="00871628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17290C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17290C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6FA8" w:rsidRPr="0017290C" w:rsidRDefault="00F51E5A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51E5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177</w:t>
            </w:r>
            <w:r w:rsidRPr="00F51E5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</w:pP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 xml:space="preserve"> (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27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4665B6" w:rsidRPr="004665B6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506</w:t>
            </w:r>
            <w:r w:rsidRPr="0017290C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136FA8" w:rsidRPr="0062312A" w:rsidTr="00871628">
        <w:trPr>
          <w:cantSplit/>
        </w:trPr>
        <w:tc>
          <w:tcPr>
            <w:tcW w:w="885" w:type="pct"/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17290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6FA8" w:rsidRPr="0017290C" w:rsidRDefault="004665B6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598</w:t>
            </w:r>
            <w:r w:rsidR="00F51E5A" w:rsidRPr="00F51E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656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136FA8" w:rsidRPr="0017290C" w:rsidRDefault="00136FA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6FA8" w:rsidRPr="0017290C" w:rsidRDefault="00136FA8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444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4665B6" w:rsidRPr="004665B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391</w:t>
            </w:r>
            <w:r w:rsidRPr="0017290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871628" w:rsidRPr="0062312A" w:rsidTr="00871628">
        <w:trPr>
          <w:cantSplit/>
        </w:trPr>
        <w:tc>
          <w:tcPr>
            <w:tcW w:w="885" w:type="pct"/>
            <w:shd w:val="clear" w:color="auto" w:fill="auto"/>
          </w:tcPr>
          <w:p w:rsidR="00871628" w:rsidRPr="0017075B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871628" w:rsidRPr="0062312A" w:rsidRDefault="0087162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71628" w:rsidRPr="00871628" w:rsidRDefault="00871628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871628" w:rsidRPr="00871628" w:rsidRDefault="00871628" w:rsidP="00136F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</w:tcPr>
          <w:p w:rsidR="00871628" w:rsidRPr="002860A3" w:rsidRDefault="00871628" w:rsidP="00136F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highlight w:val="cyan"/>
              </w:rPr>
            </w:pPr>
          </w:p>
        </w:tc>
      </w:tr>
    </w:tbl>
    <w:p w:rsidR="0057438E" w:rsidRPr="00CD65AA" w:rsidRDefault="0057438E" w:rsidP="0057438E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vertAlign w:val="superscript"/>
        </w:rPr>
        <w:t>(</w:t>
      </w:r>
      <w:r w:rsidR="004665B6" w:rsidRPr="004665B6">
        <w:rPr>
          <w:rFonts w:asciiTheme="majorBidi" w:hAnsiTheme="majorBidi" w:cstheme="majorBidi"/>
          <w:vertAlign w:val="superscript"/>
          <w:lang w:val="en-US"/>
        </w:rPr>
        <w:t>1</w:t>
      </w:r>
      <w:r w:rsidRPr="002A5689">
        <w:rPr>
          <w:rFonts w:asciiTheme="majorBidi" w:hAnsiTheme="majorBidi" w:cstheme="majorBidi"/>
          <w:vertAlign w:val="superscript"/>
        </w:rPr>
        <w:t>)</w:t>
      </w:r>
      <w:r w:rsidRPr="002A5689">
        <w:rPr>
          <w:rFonts w:asciiTheme="majorBidi" w:hAnsiTheme="majorBidi" w:cstheme="majorBidi"/>
        </w:rPr>
        <w:t xml:space="preserve"> </w:t>
      </w:r>
      <w:r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Pr="0097170D">
        <w:rPr>
          <w:rFonts w:asciiTheme="majorBidi" w:hAnsiTheme="majorBidi"/>
          <w:sz w:val="21"/>
          <w:szCs w:val="21"/>
        </w:rPr>
        <w:t xml:space="preserve"> </w:t>
      </w:r>
      <w:r w:rsidR="004665B6" w:rsidRPr="004665B6">
        <w:rPr>
          <w:rFonts w:asciiTheme="majorBidi" w:hAnsiTheme="majorBidi"/>
          <w:sz w:val="21"/>
          <w:szCs w:val="21"/>
          <w:lang w:val="en-US"/>
        </w:rPr>
        <w:t>8</w:t>
      </w:r>
    </w:p>
    <w:p w:rsidR="00640236" w:rsidRPr="00871628" w:rsidRDefault="00640236" w:rsidP="0057438E">
      <w:pPr>
        <w:spacing w:before="240"/>
        <w:rPr>
          <w:b/>
          <w:bCs/>
          <w:i/>
          <w:iCs/>
          <w:sz w:val="30"/>
          <w:szCs w:val="30"/>
          <w:cs/>
          <w:lang w:val="en-US"/>
        </w:rPr>
        <w:sectPr w:rsidR="00640236" w:rsidRPr="00871628" w:rsidSect="00423834">
          <w:headerReference w:type="default" r:id="rId14"/>
          <w:footerReference w:type="default" r:id="rId15"/>
          <w:pgSz w:w="16840" w:h="11907" w:orient="landscape" w:code="9"/>
          <w:pgMar w:top="720" w:right="1151" w:bottom="726" w:left="1151" w:header="720" w:footer="720" w:gutter="0"/>
          <w:cols w:space="720"/>
          <w:docGrid w:linePitch="326"/>
        </w:sectPr>
      </w:pPr>
    </w:p>
    <w:bookmarkEnd w:id="2"/>
    <w:p w:rsidR="0057438E" w:rsidRPr="000261B3" w:rsidRDefault="0057438E" w:rsidP="000261B3">
      <w:pPr>
        <w:spacing w:after="120"/>
        <w:ind w:left="539" w:right="448"/>
        <w:jc w:val="thaiDistribute"/>
        <w:rPr>
          <w:b/>
          <w:bCs/>
          <w:i/>
          <w:iCs/>
          <w:sz w:val="30"/>
          <w:szCs w:val="30"/>
        </w:rPr>
      </w:pPr>
      <w:r w:rsidRPr="00DE6065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:rsidR="0057438E" w:rsidRPr="000261B3" w:rsidRDefault="0057438E" w:rsidP="000261B3">
      <w:pPr>
        <w:tabs>
          <w:tab w:val="left" w:pos="540"/>
        </w:tabs>
        <w:spacing w:after="240" w:line="240" w:lineRule="auto"/>
        <w:ind w:left="539" w:right="-45"/>
        <w:jc w:val="thaiDistribute"/>
        <w:rPr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DE6065">
        <w:rPr>
          <w:rFonts w:asciiTheme="majorBidi" w:hAnsiTheme="majorBidi" w:cstheme="majorBidi"/>
          <w:sz w:val="30"/>
          <w:szCs w:val="30"/>
          <w:cs/>
        </w:rPr>
        <w:t>ร</w:t>
      </w:r>
      <w:r w:rsidRPr="00DE6065">
        <w:rPr>
          <w:sz w:val="30"/>
          <w:szCs w:val="30"/>
          <w:cs/>
        </w:rPr>
        <w:t>ายได้หลักของกลุ่มบริษัท</w:t>
      </w:r>
      <w:r w:rsidRPr="00DE6065">
        <w:rPr>
          <w:rFonts w:hint="cs"/>
          <w:sz w:val="30"/>
          <w:szCs w:val="30"/>
          <w:cs/>
        </w:rPr>
        <w:t>และ</w:t>
      </w:r>
      <w:r w:rsidRPr="00DE6065">
        <w:rPr>
          <w:sz w:val="30"/>
          <w:szCs w:val="30"/>
          <w:cs/>
        </w:rPr>
        <w:t>บริษัทได้มาจากสัญญาที่ทำกับลูกค้า</w:t>
      </w:r>
      <w:r w:rsidRPr="00DE6065">
        <w:rPr>
          <w:rFonts w:hint="cs"/>
          <w:sz w:val="30"/>
          <w:szCs w:val="30"/>
          <w:cs/>
        </w:rPr>
        <w:t xml:space="preserve"> </w:t>
      </w:r>
      <w:r w:rsidRPr="00DE6065">
        <w:rPr>
          <w:sz w:val="30"/>
          <w:szCs w:val="30"/>
          <w:cs/>
        </w:rPr>
        <w:t>สำหรับการดำเนินงาน</w:t>
      </w:r>
      <w:r>
        <w:rPr>
          <w:sz w:val="30"/>
          <w:szCs w:val="30"/>
          <w:cs/>
        </w:rPr>
        <w:br/>
      </w:r>
      <w:r w:rsidRPr="00DE6065">
        <w:rPr>
          <w:sz w:val="30"/>
          <w:szCs w:val="30"/>
          <w:cs/>
        </w:rPr>
        <w:t>ที่ถูกยกเลิกในระหว่างงวด ดูหมายเหตุข้อ</w:t>
      </w:r>
      <w:r w:rsidRPr="00DE6065">
        <w:rPr>
          <w:sz w:val="30"/>
          <w:szCs w:val="30"/>
        </w:rPr>
        <w:t> 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E6065">
        <w:rPr>
          <w:rFonts w:asciiTheme="majorBidi" w:hAnsiTheme="majorBidi" w:cstheme="majorBidi"/>
          <w:sz w:val="30"/>
          <w:szCs w:val="30"/>
        </w:rPr>
        <w:t> </w:t>
      </w:r>
    </w:p>
    <w:p w:rsidR="0057438E" w:rsidRPr="000261B3" w:rsidRDefault="0057438E" w:rsidP="000261B3">
      <w:pPr>
        <w:tabs>
          <w:tab w:val="left" w:pos="540"/>
        </w:tabs>
        <w:spacing w:after="200" w:line="240" w:lineRule="auto"/>
        <w:ind w:left="539" w:right="-45"/>
        <w:jc w:val="thaiDistribute"/>
        <w:rPr>
          <w:sz w:val="30"/>
          <w:szCs w:val="30"/>
        </w:rPr>
      </w:pPr>
      <w:r w:rsidRPr="00DE6065">
        <w:rPr>
          <w:sz w:val="30"/>
          <w:szCs w:val="30"/>
          <w:cs/>
        </w:rPr>
        <w:t>ตารางต่อไปนี้</w:t>
      </w:r>
      <w:r w:rsidRPr="001B725C">
        <w:rPr>
          <w:rFonts w:asciiTheme="majorBidi" w:hAnsiTheme="majorBidi" w:cstheme="majorBidi"/>
          <w:sz w:val="30"/>
          <w:szCs w:val="30"/>
          <w:cs/>
        </w:rPr>
        <w:t>แสดง</w:t>
      </w:r>
      <w:r w:rsidRPr="00DE6065">
        <w:rPr>
          <w:sz w:val="30"/>
          <w:szCs w:val="30"/>
          <w:cs/>
        </w:rPr>
        <w:t>ข้อมูลรายได้ที่ถูก</w:t>
      </w:r>
      <w:r w:rsidRPr="00B54ED2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DE6065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tbl>
      <w:tblPr>
        <w:tblW w:w="4825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240"/>
        <w:gridCol w:w="1389"/>
        <w:gridCol w:w="262"/>
        <w:gridCol w:w="1393"/>
      </w:tblGrid>
      <w:tr w:rsidR="000261B3" w:rsidRPr="00DE6065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0" w:type="pct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2" w:type="pct"/>
            <w:gridSpan w:val="3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0261B3" w:rsidRPr="00DE6065" w:rsidTr="00FF5A27">
        <w:trPr>
          <w:cantSplit/>
          <w:trHeight w:val="196"/>
          <w:tblHeader/>
        </w:trPr>
        <w:tc>
          <w:tcPr>
            <w:tcW w:w="3218" w:type="pct"/>
            <w:shd w:val="clear" w:color="auto" w:fill="auto"/>
          </w:tcPr>
          <w:p w:rsidR="000261B3" w:rsidRPr="00DE6065" w:rsidRDefault="000261B3" w:rsidP="00026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0261B3" w:rsidRPr="00DE6065" w:rsidRDefault="000261B3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:rsidR="000261B3" w:rsidRPr="00DE6065" w:rsidRDefault="004665B6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0261B3" w:rsidRPr="00DE6065" w:rsidRDefault="000261B3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:rsidR="000261B3" w:rsidRPr="00DE6065" w:rsidRDefault="004665B6" w:rsidP="000261B3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0261B3" w:rsidRPr="00DE6065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0" w:type="pct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52" w:type="pct"/>
            <w:gridSpan w:val="3"/>
          </w:tcPr>
          <w:p w:rsidR="000261B3" w:rsidRPr="00DE6065" w:rsidRDefault="000261B3" w:rsidP="00634F0B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261B3" w:rsidRPr="00DE6065" w:rsidTr="00FF5A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DE60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30" w:type="pct"/>
          </w:tcPr>
          <w:p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" w:type="pct"/>
          </w:tcPr>
          <w:p w:rsidR="000261B3" w:rsidRPr="00DE6065" w:rsidRDefault="000261B3" w:rsidP="00634F0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:rsidR="000261B3" w:rsidRPr="00DE6065" w:rsidRDefault="004665B6" w:rsidP="00634F0B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61B3" w:rsidRPr="000F618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</w:tr>
      <w:tr w:rsidR="000261B3" w:rsidRPr="00FF5A27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  <w:shd w:val="clear" w:color="auto" w:fill="auto"/>
          </w:tcPr>
          <w:p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auto"/>
          </w:tcPr>
          <w:p w:rsidR="000261B3" w:rsidRPr="00FF5A27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261B3" w:rsidRPr="00DE6065" w:rsidTr="00FF5A27">
        <w:trPr>
          <w:cantSplit/>
          <w:trHeight w:val="180"/>
          <w:tblHeader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" w:type="pct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0261B3" w:rsidRPr="00DE6065" w:rsidTr="00FF5A27">
        <w:trPr>
          <w:cantSplit/>
          <w:trHeight w:val="57"/>
        </w:trPr>
        <w:tc>
          <w:tcPr>
            <w:tcW w:w="3218" w:type="pct"/>
            <w:shd w:val="clear" w:color="auto" w:fill="auto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261B3" w:rsidRPr="00DE6065" w:rsidRDefault="000261B3" w:rsidP="00634F0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0261B3" w:rsidRPr="00DE6065" w:rsidRDefault="000261B3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261B3" w:rsidRPr="00DE6065" w:rsidRDefault="004665B6" w:rsidP="00634F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938</w:t>
            </w:r>
          </w:p>
        </w:tc>
      </w:tr>
    </w:tbl>
    <w:p w:rsidR="00634F0B" w:rsidRPr="000261B3" w:rsidRDefault="00634F0B" w:rsidP="0057438E">
      <w:pPr>
        <w:tabs>
          <w:tab w:val="left" w:pos="540"/>
        </w:tabs>
        <w:spacing w:line="240" w:lineRule="auto"/>
        <w:ind w:left="539" w:right="-45"/>
        <w:jc w:val="thaiDistribute"/>
        <w:rPr>
          <w:sz w:val="24"/>
          <w:szCs w:val="24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890FA9" w:rsidRPr="00DE6065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890FA9" w:rsidRPr="00DE6065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890FA9" w:rsidRPr="00DE6065" w:rsidRDefault="004665B6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9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890FA9" w:rsidRPr="00DE6065" w:rsidRDefault="004665B6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890FA9" w:rsidRPr="00DE6065" w:rsidTr="00FF5A27">
        <w:trPr>
          <w:cantSplit/>
          <w:trHeight w:val="292"/>
          <w:tblHeader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:rsidR="00890FA9" w:rsidRPr="00DE6065" w:rsidRDefault="00890FA9" w:rsidP="00F22E6C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90FA9" w:rsidRPr="00DE6065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DE60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:rsidR="00890FA9" w:rsidRPr="00DE6065" w:rsidRDefault="00890FA9" w:rsidP="00F22E6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890FA9" w:rsidRPr="00DE6065" w:rsidRDefault="004665B6" w:rsidP="00F22E6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</w:p>
        </w:tc>
      </w:tr>
      <w:tr w:rsidR="00890FA9" w:rsidRPr="00FF5A27" w:rsidTr="00FF5A27">
        <w:trPr>
          <w:cantSplit/>
          <w:trHeight w:val="242"/>
        </w:trPr>
        <w:tc>
          <w:tcPr>
            <w:tcW w:w="3235" w:type="pct"/>
            <w:shd w:val="clear" w:color="auto" w:fill="auto"/>
            <w:vAlign w:val="center"/>
          </w:tcPr>
          <w:p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90FA9" w:rsidRPr="00FF5A27" w:rsidRDefault="00890FA9" w:rsidP="00FF5A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FF5A27" w:rsidRDefault="00890FA9" w:rsidP="00FF5A27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90FA9" w:rsidRPr="00FF5A27" w:rsidRDefault="00890FA9" w:rsidP="00FF5A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890FA9" w:rsidRPr="00DE6065" w:rsidTr="00F22E6C">
        <w:trPr>
          <w:cantSplit/>
          <w:tblHeader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810C81" w:rsidRPr="00810C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</w:tr>
      <w:tr w:rsidR="00890FA9" w:rsidRPr="00DE6065" w:rsidTr="00F22E6C">
        <w:trPr>
          <w:cantSplit/>
        </w:trPr>
        <w:tc>
          <w:tcPr>
            <w:tcW w:w="3235" w:type="pct"/>
            <w:shd w:val="clear" w:color="auto" w:fill="auto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890FA9" w:rsidRPr="00DE6065" w:rsidRDefault="00890FA9" w:rsidP="00F22E6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0FA9" w:rsidRPr="00DE6065" w:rsidRDefault="004665B6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890FA9" w:rsidRPr="00DE6065" w:rsidRDefault="00890FA9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0FA9" w:rsidRPr="00810C81" w:rsidRDefault="004665B6" w:rsidP="00F22E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  <w:r w:rsidR="00810C81" w:rsidRPr="00810C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</w:tr>
    </w:tbl>
    <w:p w:rsidR="0057438E" w:rsidRDefault="0057438E" w:rsidP="00FF5A27">
      <w:pPr>
        <w:tabs>
          <w:tab w:val="left" w:pos="540"/>
        </w:tabs>
        <w:spacing w:before="120"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E6065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>
        <w:rPr>
          <w:sz w:val="30"/>
          <w:szCs w:val="30"/>
          <w:cs/>
        </w:rPr>
        <w:br/>
      </w:r>
      <w:r w:rsidRPr="00DE6065">
        <w:rPr>
          <w:rFonts w:hint="cs"/>
          <w:sz w:val="30"/>
          <w:szCs w:val="30"/>
          <w:cs/>
        </w:rPr>
        <w:t>เวลาหนึ่ง</w:t>
      </w:r>
    </w:p>
    <w:p w:rsidR="0062312A" w:rsidRPr="0062312A" w:rsidRDefault="0062312A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312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62312A" w:rsidRPr="005C2D3F" w:rsidRDefault="0062312A" w:rsidP="0062312A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:rsidR="0046268B" w:rsidRPr="004E3A0D" w:rsidRDefault="001B1B56" w:rsidP="004E3A0D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กำไรต่อหุ้นขั้นพื้นฐานสำหรับงวดสามเดือน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และหกเดือน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สิ้นสุดวันที่</w:t>
      </w:r>
      <w:r w:rsidRPr="003334E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30</w:t>
      </w:r>
      <w:r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มิถุนายน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วิธีถัวเฉลี่ยถ่วงน้ำหนัก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แสดงการคำนวณดังนี้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</w:p>
    <w:tbl>
      <w:tblPr>
        <w:tblW w:w="95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5"/>
        <w:gridCol w:w="871"/>
        <w:gridCol w:w="236"/>
        <w:gridCol w:w="899"/>
        <w:gridCol w:w="259"/>
        <w:gridCol w:w="878"/>
        <w:gridCol w:w="260"/>
        <w:gridCol w:w="876"/>
        <w:gridCol w:w="236"/>
        <w:gridCol w:w="898"/>
        <w:gridCol w:w="258"/>
        <w:gridCol w:w="876"/>
      </w:tblGrid>
      <w:tr w:rsidR="00487037" w:rsidRPr="00F70468" w:rsidTr="00D17EC1">
        <w:trPr>
          <w:trHeight w:val="252"/>
        </w:trPr>
        <w:tc>
          <w:tcPr>
            <w:tcW w:w="2975" w:type="dxa"/>
          </w:tcPr>
          <w:p w:rsidR="0062312A" w:rsidRPr="00F70468" w:rsidRDefault="0062312A" w:rsidP="00FB471C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70468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7037" w:rsidRPr="00F70468" w:rsidTr="00D17EC1">
        <w:tc>
          <w:tcPr>
            <w:tcW w:w="2975" w:type="dxa"/>
          </w:tcPr>
          <w:p w:rsidR="0062312A" w:rsidRPr="00F70468" w:rsidRDefault="0076537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62312A" w:rsidRPr="00F70468" w:rsidRDefault="004665B6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62312A" w:rsidRPr="00F70468" w:rsidRDefault="004665B6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487037" w:rsidRPr="00F70468" w:rsidTr="00D17EC1">
        <w:tc>
          <w:tcPr>
            <w:tcW w:w="2975" w:type="dxa"/>
          </w:tcPr>
          <w:p w:rsidR="0062312A" w:rsidRPr="00F70468" w:rsidRDefault="0076537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="004665B6"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87037" w:rsidRPr="00F70468" w:rsidTr="00D17EC1">
        <w:tc>
          <w:tcPr>
            <w:tcW w:w="2975" w:type="dxa"/>
          </w:tcPr>
          <w:p w:rsidR="0062312A" w:rsidRPr="00F70468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F70468" w:rsidRDefault="0062312A" w:rsidP="00FB471C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70468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487037" w:rsidRPr="00F70468" w:rsidTr="00D17EC1">
        <w:tc>
          <w:tcPr>
            <w:tcW w:w="2975" w:type="dxa"/>
          </w:tcPr>
          <w:p w:rsidR="0062312A" w:rsidRPr="00F70468" w:rsidRDefault="00D94478" w:rsidP="00FB471C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="0062312A"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="00154446"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="0062312A"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="0062312A"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="0062312A"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="0062312A"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="0062312A"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62312A" w:rsidRPr="0017290C" w:rsidRDefault="004665B6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710</w:t>
            </w:r>
            <w:r w:rsidR="00631F7F"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396</w:t>
            </w:r>
          </w:p>
        </w:tc>
        <w:tc>
          <w:tcPr>
            <w:tcW w:w="236" w:type="dxa"/>
            <w:vAlign w:val="bottom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:rsidR="0062312A" w:rsidRPr="0017290C" w:rsidRDefault="00631F7F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:rsidR="0062312A" w:rsidRPr="0017290C" w:rsidRDefault="004665B6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710</w:t>
            </w:r>
            <w:r w:rsidR="00631F7F"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396</w:t>
            </w:r>
          </w:p>
        </w:tc>
        <w:tc>
          <w:tcPr>
            <w:tcW w:w="260" w:type="dxa"/>
            <w:vAlign w:val="bottom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62312A" w:rsidRPr="0017290C" w:rsidRDefault="004665B6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652</w:t>
            </w:r>
            <w:r w:rsidR="006B789F"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236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577627" w:rsidRPr="0017290C" w:rsidRDefault="00577627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17290C" w:rsidRDefault="004665B6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577627"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58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577627" w:rsidRPr="0017290C" w:rsidRDefault="00577627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17290C" w:rsidRDefault="004665B6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661</w:t>
            </w:r>
            <w:r w:rsidR="006B789F"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067</w:t>
            </w:r>
          </w:p>
        </w:tc>
      </w:tr>
      <w:tr w:rsidR="00487037" w:rsidRPr="00F70468" w:rsidTr="00D17EC1">
        <w:tc>
          <w:tcPr>
            <w:tcW w:w="2975" w:type="dxa"/>
          </w:tcPr>
          <w:p w:rsidR="0062312A" w:rsidRPr="00F70468" w:rsidRDefault="0062312A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62312A" w:rsidRPr="0017290C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62312A" w:rsidRPr="0017290C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</w:t>
            </w:r>
          </w:p>
        </w:tc>
        <w:tc>
          <w:tcPr>
            <w:tcW w:w="871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190414" w:rsidRPr="00F70468" w:rsidTr="00B0293F">
        <w:tc>
          <w:tcPr>
            <w:tcW w:w="2975" w:type="dxa"/>
          </w:tcPr>
          <w:p w:rsidR="00190414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</w:p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มูลค่าหุ้นที่ตราไว้</w:t>
            </w:r>
          </w:p>
        </w:tc>
        <w:tc>
          <w:tcPr>
            <w:tcW w:w="871" w:type="dxa"/>
            <w:vAlign w:val="bottom"/>
          </w:tcPr>
          <w:p w:rsidR="00190414" w:rsidRPr="004665B6" w:rsidRDefault="00B0293F" w:rsidP="00B0293F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90414" w:rsidRPr="00B0293F" w:rsidRDefault="00190414" w:rsidP="00B0293F">
            <w:pPr>
              <w:pStyle w:val="31"/>
              <w:tabs>
                <w:tab w:val="clear" w:pos="360"/>
                <w:tab w:val="clear" w:pos="720"/>
                <w:tab w:val="decimal" w:pos="487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:rsidR="00190414" w:rsidRPr="0017290C" w:rsidRDefault="00B0293F" w:rsidP="00B0293F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190414" w:rsidRPr="00B0293F" w:rsidRDefault="00190414" w:rsidP="00B029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vAlign w:val="bottom"/>
          </w:tcPr>
          <w:p w:rsidR="00190414" w:rsidRPr="004665B6" w:rsidRDefault="00B0293F" w:rsidP="00B0293F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190414" w:rsidRPr="004665B6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36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190414" w:rsidRPr="004665B6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58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190414" w:rsidRPr="004665B6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</w:tr>
      <w:tr w:rsidR="00190414" w:rsidRPr="00F70468" w:rsidTr="00B3026D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871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F7046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297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297</w:t>
            </w: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297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7046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36" w:type="dxa"/>
            <w:tcBorders>
              <w:bottom w:val="nil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0414" w:rsidRPr="00F70468" w:rsidTr="00D17EC1">
        <w:trPr>
          <w:trHeight w:val="252"/>
        </w:trPr>
        <w:tc>
          <w:tcPr>
            <w:tcW w:w="2975" w:type="dxa"/>
          </w:tcPr>
          <w:p w:rsidR="00190414" w:rsidRPr="00F70468" w:rsidRDefault="00190414" w:rsidP="00190414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70468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F70468">
              <w:rPr>
                <w:rFonts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F70468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70468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F70468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b/>
                <w:sz w:val="24"/>
                <w:szCs w:val="24"/>
                <w:cs/>
              </w:rPr>
              <w:t>การดำเนินงาน</w:t>
            </w:r>
            <w:r w:rsidRPr="00F70468">
              <w:rPr>
                <w:b/>
                <w:sz w:val="24"/>
                <w:szCs w:val="24"/>
                <w:cs/>
              </w:rPr>
              <w:br/>
            </w:r>
            <w:r w:rsidRPr="00F70468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70468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190414" w:rsidRPr="00F70468" w:rsidRDefault="00190414" w:rsidP="00190414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70468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378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762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190414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190414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378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762</w:t>
            </w:r>
          </w:p>
        </w:tc>
        <w:tc>
          <w:tcPr>
            <w:tcW w:w="260" w:type="dxa"/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720</w:t>
            </w:r>
          </w:p>
        </w:tc>
      </w:tr>
      <w:tr w:rsidR="00190414" w:rsidRPr="00F70468" w:rsidTr="00D17EC1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90414" w:rsidRPr="00F70468" w:rsidTr="00B3026D">
        <w:tc>
          <w:tcPr>
            <w:tcW w:w="2975" w:type="dxa"/>
          </w:tcPr>
          <w:p w:rsidR="00190414" w:rsidRPr="00F70468" w:rsidRDefault="00190414" w:rsidP="0019041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</w:t>
            </w:r>
          </w:p>
        </w:tc>
        <w:tc>
          <w:tcPr>
            <w:tcW w:w="871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E3A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190414" w:rsidRPr="0017290C" w:rsidRDefault="00190414" w:rsidP="0019041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E3A0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BA6873" w:rsidRPr="00F70468" w:rsidTr="00BA6873">
        <w:tc>
          <w:tcPr>
            <w:tcW w:w="2975" w:type="dxa"/>
          </w:tcPr>
          <w:p w:rsidR="00BA6873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</w:p>
          <w:p w:rsidR="00BA6873" w:rsidRPr="00F70468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มูลค่าหุ้นที่ตราไว้</w:t>
            </w:r>
          </w:p>
        </w:tc>
        <w:tc>
          <w:tcPr>
            <w:tcW w:w="871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BA6873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BA6873" w:rsidRPr="00BA6873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BA6873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4665B6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  <w:tc>
          <w:tcPr>
            <w:tcW w:w="23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4665B6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228,690</w:t>
            </w:r>
          </w:p>
        </w:tc>
      </w:tr>
      <w:tr w:rsidR="00BA6873" w:rsidRPr="00F70468" w:rsidTr="00B3026D">
        <w:tc>
          <w:tcPr>
            <w:tcW w:w="2975" w:type="dxa"/>
          </w:tcPr>
          <w:p w:rsidR="00BA6873" w:rsidRPr="00F70468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</w:tr>
      <w:tr w:rsidR="00BA6873" w:rsidRPr="00F70468" w:rsidTr="00D17EC1">
        <w:tc>
          <w:tcPr>
            <w:tcW w:w="2975" w:type="dxa"/>
          </w:tcPr>
          <w:p w:rsidR="00BA6873" w:rsidRPr="00F70468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F7046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F70468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297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297</w:t>
            </w:r>
          </w:p>
        </w:tc>
      </w:tr>
      <w:tr w:rsidR="00BA6873" w:rsidRPr="00F70468" w:rsidTr="00DB26C8">
        <w:tc>
          <w:tcPr>
            <w:tcW w:w="2975" w:type="dxa"/>
          </w:tcPr>
          <w:p w:rsidR="00BA6873" w:rsidRPr="00F70468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6873" w:rsidRPr="00F70468" w:rsidTr="007B044C">
        <w:trPr>
          <w:trHeight w:val="323"/>
        </w:trPr>
        <w:tc>
          <w:tcPr>
            <w:tcW w:w="2975" w:type="dxa"/>
          </w:tcPr>
          <w:p w:rsidR="00BA6873" w:rsidRPr="00F70468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F7046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F7046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7046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</w:t>
            </w:r>
          </w:p>
        </w:tc>
      </w:tr>
      <w:tr w:rsidR="00BA6873" w:rsidRPr="00487037" w:rsidTr="00F22E6C">
        <w:trPr>
          <w:trHeight w:val="252"/>
        </w:trPr>
        <w:tc>
          <w:tcPr>
            <w:tcW w:w="2975" w:type="dxa"/>
          </w:tcPr>
          <w:p w:rsidR="00BA6873" w:rsidRPr="00487037" w:rsidRDefault="00BA6873" w:rsidP="00BA6873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76537A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หก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76537A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6873" w:rsidRPr="009207E6" w:rsidRDefault="00BA6873" w:rsidP="00BA687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A6873" w:rsidRPr="009207E6" w:rsidRDefault="00BA6873" w:rsidP="00BA687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598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3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598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656</w:t>
            </w:r>
          </w:p>
        </w:tc>
        <w:tc>
          <w:tcPr>
            <w:tcW w:w="260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426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43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444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391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BA6873" w:rsidRPr="00487037" w:rsidTr="00B3026D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</w:tr>
      <w:tr w:rsidR="00BA6873" w:rsidRPr="00487037" w:rsidTr="00B3026D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631F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</w:t>
            </w:r>
          </w:p>
        </w:tc>
        <w:tc>
          <w:tcPr>
            <w:tcW w:w="236" w:type="dxa"/>
            <w:tcBorders>
              <w:bottom w:val="nil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258" w:type="dxa"/>
            <w:tcBorders>
              <w:bottom w:val="nil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6873" w:rsidRPr="00487037" w:rsidTr="00F22E6C">
        <w:trPr>
          <w:trHeight w:val="252"/>
        </w:trPr>
        <w:tc>
          <w:tcPr>
            <w:tcW w:w="2975" w:type="dxa"/>
          </w:tcPr>
          <w:p w:rsidR="00BA6873" w:rsidRPr="00487037" w:rsidRDefault="00BA6873" w:rsidP="00BA6873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487037">
              <w:rPr>
                <w:rFonts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76537A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</w:t>
            </w:r>
            <w:r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หก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เดือนสิ้นสุด</w:t>
            </w: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Pr="004665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76537A"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6537A">
              <w:rPr>
                <w:rFonts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6873" w:rsidRPr="00D17EC1" w:rsidRDefault="00BA6873" w:rsidP="00BA687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A6873" w:rsidRPr="00D17EC1" w:rsidRDefault="00BA6873" w:rsidP="00BA6873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BA6873" w:rsidRPr="00487037" w:rsidRDefault="00BA6873" w:rsidP="00BA6873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814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BA6873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BA6873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814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260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066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619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066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619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6873" w:rsidRPr="00487037" w:rsidTr="00B3026D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BA6873" w:rsidRPr="00487037" w:rsidTr="00B3026D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</w:tr>
      <w:tr w:rsidR="00BA6873" w:rsidRPr="00487037" w:rsidTr="00253075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หุ้นที่ออกจำหน่าย</w:t>
            </w:r>
          </w:p>
        </w:tc>
        <w:tc>
          <w:tcPr>
            <w:tcW w:w="871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1729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6268B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6873" w:rsidRPr="00487037" w:rsidTr="00F22E6C">
        <w:tc>
          <w:tcPr>
            <w:tcW w:w="2975" w:type="dxa"/>
          </w:tcPr>
          <w:p w:rsidR="00BA6873" w:rsidRPr="00487037" w:rsidRDefault="00BA6873" w:rsidP="00BA68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60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236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BA6873" w:rsidRPr="0017290C" w:rsidRDefault="00BA6873" w:rsidP="00BA6873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17290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4665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</w:p>
        </w:tc>
      </w:tr>
    </w:tbl>
    <w:p w:rsidR="0076537A" w:rsidRPr="0076537A" w:rsidRDefault="0076537A" w:rsidP="0076537A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6537A" w:rsidRDefault="0076537A" w:rsidP="0076537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927FFE" w:rsidRPr="003334E8" w:rsidRDefault="00927FF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:rsidR="00927FFE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:rsidR="007A457A" w:rsidRPr="001B5E18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B5E1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1B5E18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:rsidR="007A457A" w:rsidRPr="001B5E18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:rsidR="007A457A" w:rsidRDefault="007A457A" w:rsidP="007A457A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1B5E18">
        <w:rPr>
          <w:rFonts w:asciiTheme="majorBidi" w:hAnsiTheme="majorBidi" w:hint="cs"/>
          <w:sz w:val="30"/>
          <w:szCs w:val="30"/>
          <w:cs/>
        </w:rPr>
        <w:t>ในการ</w:t>
      </w:r>
      <w:r w:rsidRPr="001B5E18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  <w:r w:rsidRPr="001B5E18">
        <w:rPr>
          <w:rFonts w:asciiTheme="majorBidi" w:hAnsiTheme="majorBidi"/>
          <w:sz w:val="30"/>
          <w:szCs w:val="30"/>
        </w:rPr>
        <w:t xml:space="preserve"> </w:t>
      </w:r>
      <w:r w:rsidRPr="001B5E1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1B5E18">
        <w:rPr>
          <w:rFonts w:asciiTheme="majorBidi" w:hAnsiTheme="majorBidi"/>
          <w:sz w:val="30"/>
          <w:szCs w:val="30"/>
          <w:lang w:val="en-US"/>
        </w:rPr>
        <w:t>24</w:t>
      </w:r>
      <w:r w:rsidRPr="001B5E18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  <w:r w:rsidRPr="001B5E18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Pr="001B5E18">
        <w:rPr>
          <w:rFonts w:asciiTheme="majorBidi" w:hAnsiTheme="majorBidi"/>
          <w:sz w:val="30"/>
          <w:szCs w:val="30"/>
          <w:lang w:val="en-US"/>
        </w:rPr>
        <w:t>2561</w:t>
      </w:r>
      <w:r w:rsidRPr="001B5E18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69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Pr="001B5E18">
        <w:rPr>
          <w:rFonts w:asciiTheme="majorBidi" w:hAnsiTheme="majorBidi"/>
          <w:sz w:val="30"/>
          <w:szCs w:val="30"/>
          <w:lang w:val="en-US"/>
        </w:rPr>
        <w:t>2,072.58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โดยบริษัทได้จ่ายเงินปันผลระหว่างกาลจากกำไรสะสม ณ วันที่ </w:t>
      </w:r>
      <w:r w:rsidRPr="001B5E18">
        <w:rPr>
          <w:rFonts w:asciiTheme="majorBidi" w:hAnsiTheme="majorBidi"/>
          <w:sz w:val="30"/>
          <w:szCs w:val="30"/>
          <w:lang w:val="en-US"/>
        </w:rPr>
        <w:t>30</w:t>
      </w:r>
      <w:r w:rsidRPr="001B5E1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1B5E18">
        <w:rPr>
          <w:rFonts w:asciiTheme="majorBidi" w:hAnsiTheme="majorBidi"/>
          <w:sz w:val="30"/>
          <w:szCs w:val="30"/>
          <w:lang w:val="en-US"/>
        </w:rPr>
        <w:t xml:space="preserve">2561 </w:t>
      </w:r>
      <w:r w:rsidRPr="001B5E18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30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B5E18">
        <w:rPr>
          <w:rFonts w:asciiTheme="majorBidi" w:hAnsiTheme="majorBidi" w:hint="cs"/>
          <w:sz w:val="30"/>
          <w:szCs w:val="30"/>
          <w:cs/>
        </w:rPr>
        <w:t>ิ</w:t>
      </w:r>
      <w:r w:rsidRPr="001B5E18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1B5E18">
        <w:rPr>
          <w:rFonts w:asciiTheme="majorBidi" w:hAnsiTheme="majorBidi" w:hint="cs"/>
          <w:sz w:val="30"/>
          <w:szCs w:val="30"/>
          <w:cs/>
        </w:rPr>
        <w:t>เงิน</w:t>
      </w:r>
      <w:r w:rsidRPr="001B5E18">
        <w:rPr>
          <w:rFonts w:asciiTheme="majorBidi" w:hAnsiTheme="majorBidi"/>
          <w:sz w:val="30"/>
          <w:szCs w:val="30"/>
          <w:cs/>
        </w:rPr>
        <w:t xml:space="preserve"> </w:t>
      </w:r>
      <w:r w:rsidRPr="001B5E18">
        <w:rPr>
          <w:rFonts w:asciiTheme="majorBidi" w:hAnsiTheme="majorBidi"/>
          <w:sz w:val="30"/>
          <w:szCs w:val="30"/>
          <w:lang w:val="en-US"/>
        </w:rPr>
        <w:t>901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12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B5E18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Pr="001B5E18">
        <w:rPr>
          <w:rFonts w:asciiTheme="majorBidi" w:hAnsiTheme="majorBidi"/>
          <w:sz w:val="30"/>
          <w:szCs w:val="30"/>
          <w:lang w:val="en-US"/>
        </w:rPr>
        <w:t xml:space="preserve">2562 </w:t>
      </w:r>
      <w:r w:rsidRPr="001B5E18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1B5E18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Pr="001B5E18">
        <w:rPr>
          <w:rFonts w:asciiTheme="majorBidi" w:hAnsiTheme="majorBidi"/>
          <w:sz w:val="30"/>
          <w:szCs w:val="30"/>
          <w:lang w:val="en-US"/>
        </w:rPr>
        <w:t>0</w:t>
      </w:r>
      <w:r w:rsidRPr="001B5E18">
        <w:rPr>
          <w:rFonts w:asciiTheme="majorBidi" w:hAnsiTheme="majorBidi"/>
          <w:sz w:val="30"/>
          <w:szCs w:val="30"/>
        </w:rPr>
        <w:t>.</w:t>
      </w:r>
      <w:r w:rsidRPr="001B5E18">
        <w:rPr>
          <w:rFonts w:asciiTheme="majorBidi" w:hAnsiTheme="majorBidi"/>
          <w:sz w:val="30"/>
          <w:szCs w:val="30"/>
          <w:lang w:val="en-US"/>
        </w:rPr>
        <w:t>39</w:t>
      </w:r>
      <w:r w:rsidRPr="001B5E1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B5E18">
        <w:rPr>
          <w:rFonts w:asciiTheme="majorBidi" w:hAnsiTheme="majorBidi" w:hint="cs"/>
          <w:sz w:val="30"/>
          <w:szCs w:val="30"/>
          <w:cs/>
        </w:rPr>
        <w:t>ิ</w:t>
      </w:r>
      <w:r w:rsidRPr="001B5E18">
        <w:rPr>
          <w:rFonts w:asciiTheme="majorBidi" w:hAnsiTheme="majorBidi"/>
          <w:sz w:val="30"/>
          <w:szCs w:val="30"/>
          <w:cs/>
        </w:rPr>
        <w:t>รับเงินปันผล</w:t>
      </w:r>
      <w:r w:rsidRPr="001B5E18">
        <w:rPr>
          <w:rFonts w:asciiTheme="majorBidi" w:hAnsiTheme="majorBidi" w:hint="cs"/>
          <w:sz w:val="30"/>
          <w:szCs w:val="30"/>
          <w:cs/>
        </w:rPr>
        <w:t xml:space="preserve"> </w:t>
      </w:r>
      <w:r w:rsidRPr="001B5E18">
        <w:rPr>
          <w:rFonts w:asciiTheme="majorBidi" w:hAnsiTheme="majorBidi"/>
          <w:sz w:val="30"/>
          <w:szCs w:val="30"/>
          <w:cs/>
        </w:rPr>
        <w:t>เป็น</w:t>
      </w:r>
      <w:r w:rsidRPr="001B5E18">
        <w:rPr>
          <w:rFonts w:asciiTheme="majorBidi" w:hAnsiTheme="majorBidi" w:hint="cs"/>
          <w:sz w:val="30"/>
          <w:szCs w:val="30"/>
          <w:cs/>
        </w:rPr>
        <w:t>จำนวน</w:t>
      </w:r>
      <w:r w:rsidRPr="001B5E18">
        <w:rPr>
          <w:rFonts w:asciiTheme="majorBidi" w:hAnsiTheme="majorBidi"/>
          <w:sz w:val="30"/>
          <w:szCs w:val="30"/>
          <w:cs/>
        </w:rPr>
        <w:t xml:space="preserve">เงิน </w:t>
      </w:r>
      <w:r w:rsidRPr="001B5E18">
        <w:rPr>
          <w:rFonts w:asciiTheme="majorBidi" w:hAnsiTheme="majorBidi"/>
          <w:sz w:val="30"/>
          <w:szCs w:val="30"/>
          <w:lang w:val="en-US"/>
        </w:rPr>
        <w:t>1,171.46</w:t>
      </w:r>
      <w:r w:rsidRPr="001B5E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B5E18">
        <w:rPr>
          <w:rFonts w:asciiTheme="majorBidi" w:hAnsiTheme="majorBidi" w:hint="cs"/>
          <w:sz w:val="30"/>
          <w:szCs w:val="30"/>
          <w:cs/>
        </w:rPr>
        <w:t>ในเดือน</w:t>
      </w:r>
      <w:r w:rsidRPr="001B5E18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1B5E18">
        <w:rPr>
          <w:rFonts w:asciiTheme="majorBidi" w:hAnsiTheme="majorBidi"/>
          <w:sz w:val="30"/>
          <w:szCs w:val="30"/>
          <w:lang w:val="en-US"/>
        </w:rPr>
        <w:t>2562</w:t>
      </w:r>
    </w:p>
    <w:p w:rsidR="007A457A" w:rsidRPr="00E3784E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A457A" w:rsidRPr="004D7DBC" w:rsidRDefault="007A457A" w:rsidP="007A457A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871628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</w:p>
    <w:p w:rsidR="007A457A" w:rsidRPr="004D7DBC" w:rsidRDefault="007A457A" w:rsidP="007A457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A457A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4D7DBC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025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367</w:t>
      </w:r>
      <w:r w:rsidRPr="004D7DBC">
        <w:rPr>
          <w:rFonts w:asciiTheme="majorBidi" w:hAnsiTheme="majorBidi" w:cstheme="majorBidi"/>
          <w:sz w:val="30"/>
          <w:szCs w:val="30"/>
        </w:rPr>
        <w:t>.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4D7DB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7A457A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A457A" w:rsidRPr="00AE0CB1" w:rsidRDefault="007A457A" w:rsidP="007A457A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Pr="00871628">
        <w:rPr>
          <w:rFonts w:asciiTheme="majorBidi" w:hAnsiTheme="majorBidi"/>
          <w:sz w:val="30"/>
          <w:szCs w:val="30"/>
          <w:lang w:val="en-US"/>
        </w:rPr>
        <w:t>7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มิถุนายน </w:t>
      </w:r>
      <w:r w:rsidRPr="0087162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คณะกรรมการของบริษัทมีมติอนุมัติการจัดสรรกำไรเป็นเงินปันผลระหว่างกาลจากกำไรสะสม ณ วันที่ </w:t>
      </w:r>
      <w:r w:rsidRPr="00871628">
        <w:rPr>
          <w:rFonts w:asciiTheme="majorBidi" w:hAnsiTheme="majorBidi"/>
          <w:sz w:val="30"/>
          <w:szCs w:val="30"/>
          <w:lang w:val="en-US"/>
        </w:rPr>
        <w:t>31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 w:rsidRPr="00871628">
        <w:rPr>
          <w:rFonts w:asciiTheme="majorBidi" w:hAnsiTheme="majorBidi"/>
          <w:sz w:val="30"/>
          <w:szCs w:val="30"/>
          <w:lang w:val="en-US"/>
        </w:rPr>
        <w:t>2561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Pr="00871628">
        <w:rPr>
          <w:rFonts w:asciiTheme="majorBidi" w:hAnsiTheme="majorBidi"/>
          <w:sz w:val="30"/>
          <w:szCs w:val="30"/>
          <w:lang w:val="en-US"/>
        </w:rPr>
        <w:t>0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/>
          <w:sz w:val="30"/>
          <w:szCs w:val="30"/>
          <w:lang w:val="en-US"/>
        </w:rPr>
        <w:t>15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 บาท รวมเป็นจำนวนเงินทั้งสิ้น </w:t>
      </w:r>
      <w:r w:rsidRPr="00871628">
        <w:rPr>
          <w:rFonts w:asciiTheme="majorBidi" w:hAnsiTheme="majorBidi"/>
          <w:sz w:val="30"/>
          <w:szCs w:val="30"/>
          <w:lang w:val="en-US"/>
        </w:rPr>
        <w:t>374</w:t>
      </w:r>
      <w:r>
        <w:rPr>
          <w:rFonts w:asciiTheme="majorBidi" w:hAnsiTheme="majorBidi"/>
          <w:sz w:val="30"/>
          <w:szCs w:val="30"/>
          <w:lang w:val="en-US"/>
        </w:rPr>
        <w:t>.</w:t>
      </w:r>
      <w:r w:rsidRPr="00871628">
        <w:rPr>
          <w:rFonts w:asciiTheme="majorBidi" w:hAnsiTheme="majorBidi"/>
          <w:sz w:val="30"/>
          <w:szCs w:val="30"/>
          <w:lang w:val="en-US"/>
        </w:rPr>
        <w:t>55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F11B9">
        <w:rPr>
          <w:rFonts w:asciiTheme="majorBidi" w:hAnsiTheme="majorBidi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เงินปันผลดังกล่าวได้จ่ายให้แก่ผู้ถือหุ้นแล้วในเดือนมิถุนายน </w:t>
      </w:r>
      <w:r w:rsidRPr="00871628">
        <w:rPr>
          <w:rFonts w:asciiTheme="majorBidi" w:hAnsiTheme="majorBidi"/>
          <w:sz w:val="30"/>
          <w:szCs w:val="30"/>
          <w:lang w:val="en-US"/>
        </w:rPr>
        <w:t>2561</w:t>
      </w:r>
    </w:p>
    <w:p w:rsidR="007A457A" w:rsidRDefault="007A457A" w:rsidP="007A457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962B9E" w:rsidRPr="00553337" w:rsidRDefault="00962B9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962B9E" w:rsidRPr="003334E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6329" w:rsidRPr="003334E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334E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76329" w:rsidRPr="003334E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76329" w:rsidRPr="003334E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976329" w:rsidRDefault="00976329" w:rsidP="00DB26C8">
      <w:pPr>
        <w:spacing w:line="240" w:lineRule="auto"/>
        <w:rPr>
          <w:sz w:val="24"/>
          <w:szCs w:val="24"/>
        </w:rPr>
      </w:pPr>
    </w:p>
    <w:p w:rsidR="00782E64" w:rsidRDefault="00782E64" w:rsidP="00DB26C8">
      <w:pPr>
        <w:spacing w:line="240" w:lineRule="auto"/>
        <w:rPr>
          <w:sz w:val="24"/>
          <w:szCs w:val="24"/>
        </w:rPr>
      </w:pPr>
    </w:p>
    <w:p w:rsidR="00782E64" w:rsidRDefault="00782E64" w:rsidP="00DB26C8">
      <w:pPr>
        <w:spacing w:line="240" w:lineRule="auto"/>
        <w:rPr>
          <w:sz w:val="24"/>
          <w:szCs w:val="24"/>
        </w:rPr>
      </w:pPr>
    </w:p>
    <w:p w:rsidR="00782E64" w:rsidRDefault="00782E64" w:rsidP="00DB26C8">
      <w:pPr>
        <w:spacing w:line="240" w:lineRule="auto"/>
        <w:rPr>
          <w:sz w:val="24"/>
          <w:szCs w:val="24"/>
        </w:rPr>
      </w:pPr>
    </w:p>
    <w:p w:rsidR="00B21D54" w:rsidRDefault="00B21D54" w:rsidP="00DB26C8">
      <w:pPr>
        <w:spacing w:line="240" w:lineRule="auto"/>
        <w:rPr>
          <w:sz w:val="24"/>
          <w:szCs w:val="24"/>
        </w:rPr>
      </w:pPr>
    </w:p>
    <w:p w:rsidR="00782E64" w:rsidRDefault="00782E64" w:rsidP="00DB26C8">
      <w:pPr>
        <w:spacing w:line="240" w:lineRule="auto"/>
        <w:rPr>
          <w:sz w:val="24"/>
          <w:szCs w:val="24"/>
        </w:rPr>
      </w:pPr>
    </w:p>
    <w:p w:rsidR="00782E64" w:rsidRDefault="00782E64" w:rsidP="00DB26C8">
      <w:pPr>
        <w:spacing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X="417" w:tblpY="183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1044"/>
      </w:tblGrid>
      <w:tr w:rsidR="00976329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846" w:type="dxa"/>
            <w:gridSpan w:val="9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65B6"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70F6E" w:rsidRPr="003334E8" w:rsidTr="00EF1542">
        <w:tc>
          <w:tcPr>
            <w:tcW w:w="3510" w:type="dxa"/>
            <w:shd w:val="clear" w:color="auto" w:fill="auto"/>
          </w:tcPr>
          <w:p w:rsidR="00670F6E" w:rsidRPr="003334E8" w:rsidRDefault="00670F6E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846" w:type="dxa"/>
            <w:gridSpan w:val="9"/>
          </w:tcPr>
          <w:p w:rsidR="00670F6E" w:rsidRPr="003334E8" w:rsidRDefault="00670F6E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976329" w:rsidRPr="0076537A" w:rsidRDefault="004665B6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="003A27F5"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3A27F5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  <w:r w:rsidR="003A27F5"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4665B6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329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C1085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C108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857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C10857" w:rsidRPr="003334E8" w:rsidRDefault="00C10857" w:rsidP="001000F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:rsidR="00C10857" w:rsidRPr="008E0C8B" w:rsidRDefault="004665B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290C" w:rsidRPr="001729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 w:rsidR="0017290C" w:rsidRPr="001729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  <w:vAlign w:val="bottom"/>
          </w:tcPr>
          <w:p w:rsidR="00C10857" w:rsidRPr="003334E8" w:rsidRDefault="00C10857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0857" w:rsidRPr="00290EFD" w:rsidRDefault="0017290C" w:rsidP="00290EF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10857" w:rsidRPr="003334E8" w:rsidRDefault="00C10857" w:rsidP="001000F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C10857" w:rsidRPr="003334E8" w:rsidRDefault="004665B6" w:rsidP="001000F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729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1729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0857" w:rsidRPr="003334E8" w:rsidRDefault="00C10857" w:rsidP="001000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C10857" w:rsidRPr="003334E8" w:rsidRDefault="0017290C" w:rsidP="001000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10857" w:rsidRPr="003334E8" w:rsidRDefault="00C10857" w:rsidP="001000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C10857" w:rsidRPr="00530B61" w:rsidRDefault="004665B6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290C" w:rsidRPr="001729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 w:rsidR="0017290C" w:rsidRPr="001729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</w:tr>
      <w:tr w:rsidR="0062312A" w:rsidRPr="003334E8" w:rsidTr="00FB471C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834" w:rsidRPr="003334E8" w:rsidTr="00FB471C">
        <w:trPr>
          <w:cantSplit/>
        </w:trPr>
        <w:tc>
          <w:tcPr>
            <w:tcW w:w="3510" w:type="dxa"/>
            <w:shd w:val="clear" w:color="auto" w:fill="auto"/>
          </w:tcPr>
          <w:p w:rsidR="00423834" w:rsidRPr="00423834" w:rsidRDefault="004665B6" w:rsidP="0042383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23834" w:rsidRPr="004238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23834" w:rsidRPr="004238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4" w:type="dxa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2312A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12A" w:rsidRPr="00C10857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:rsidR="0062312A" w:rsidRPr="00C108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62312A" w:rsidRPr="00C10857" w:rsidRDefault="0062312A" w:rsidP="0062312A">
            <w:pPr>
              <w:tabs>
                <w:tab w:val="decimal" w:pos="652"/>
                <w:tab w:val="decimal" w:pos="765"/>
                <w:tab w:val="decimal" w:pos="881"/>
              </w:tabs>
              <w:spacing w:line="240" w:lineRule="atLeast"/>
              <w:ind w:left="-199" w:right="-288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2312A" w:rsidRPr="003334E8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62312A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A1D69" w:rsidRDefault="0062312A" w:rsidP="0062312A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:rsidR="0062312A" w:rsidRPr="00C10857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2312A" w:rsidRPr="00A520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2312A" w:rsidRPr="003218B6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2312A" w:rsidRPr="003334E8" w:rsidRDefault="0062312A" w:rsidP="006231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62312A" w:rsidRPr="003334E8" w:rsidRDefault="004665B6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</w:tbl>
    <w:p w:rsidR="0046268B" w:rsidRDefault="004626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4D34FC" w:rsidRPr="00553337" w:rsidRDefault="004D34FC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5533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:rsidR="001000FB" w:rsidRPr="001000FB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88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1"/>
        <w:gridCol w:w="1166"/>
        <w:gridCol w:w="236"/>
        <w:gridCol w:w="1125"/>
        <w:gridCol w:w="236"/>
        <w:gridCol w:w="1257"/>
        <w:gridCol w:w="236"/>
        <w:gridCol w:w="1247"/>
      </w:tblGrid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6" w:type="pct"/>
            <w:gridSpan w:val="3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1000FB" w:rsidRPr="005C2D3F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50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000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5C2D3F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50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000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Pr="001000FB" w:rsidRDefault="004665B6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pct"/>
            <w:gridSpan w:val="7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5C2D3F" w:rsidTr="00930063">
        <w:tc>
          <w:tcPr>
            <w:tcW w:w="1875" w:type="pct"/>
          </w:tcPr>
          <w:p w:rsidR="001000FB" w:rsidRPr="005C2D3F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62" w:type="pct"/>
          </w:tcPr>
          <w:p w:rsidR="001000FB" w:rsidRPr="005C2D3F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Pr="005C2D3F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Pr="005C2D3F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2" w:type="pct"/>
          </w:tcPr>
          <w:p w:rsidR="006B38DA" w:rsidRPr="00697883" w:rsidRDefault="00F87545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519,472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A3390"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2" w:type="pct"/>
          </w:tcPr>
          <w:p w:rsidR="006B38DA" w:rsidRPr="00697883" w:rsidRDefault="00F87545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457,189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A3390"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6B38DA" w:rsidRPr="00697883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A3390" w:rsidRPr="006978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6B38DA" w:rsidRPr="00697883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3390"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F87545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982,742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DA3390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6B38DA" w:rsidRPr="005C2D3F" w:rsidTr="00930063">
        <w:trPr>
          <w:trHeight w:val="427"/>
        </w:trPr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165" w:rsidRPr="005C2D3F" w:rsidTr="00930063">
        <w:trPr>
          <w:trHeight w:val="427"/>
        </w:trPr>
        <w:tc>
          <w:tcPr>
            <w:tcW w:w="1875" w:type="pct"/>
          </w:tcPr>
          <w:p w:rsidR="003B6165" w:rsidRPr="005C2D3F" w:rsidRDefault="003B6165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165" w:rsidRPr="005C2D3F" w:rsidTr="00930063">
        <w:trPr>
          <w:trHeight w:val="427"/>
        </w:trPr>
        <w:tc>
          <w:tcPr>
            <w:tcW w:w="1875" w:type="pct"/>
          </w:tcPr>
          <w:p w:rsidR="003B6165" w:rsidRPr="005C2D3F" w:rsidRDefault="003B6165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3B6165" w:rsidRPr="00697883" w:rsidRDefault="003B616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62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62" w:type="pct"/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54,057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45,759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62" w:type="pct"/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28,873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22,063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82,930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67,822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2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2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12293B"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DA3390" w:rsidP="00DA3390">
            <w:pPr>
              <w:pStyle w:val="BodyText"/>
              <w:tabs>
                <w:tab w:val="decimal" w:pos="7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6B38DA" w:rsidP="00B664F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8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62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F87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,829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97883" w:rsidRDefault="004665B6" w:rsidP="00F8754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DA3390" w:rsidRPr="006978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87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B38DA" w:rsidRPr="00697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F87545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198,471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DA3390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87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134" w:type="pct"/>
          </w:tcPr>
          <w:p w:rsidR="006B38DA" w:rsidRPr="00697883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97883" w:rsidRDefault="004665B6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6B38DA" w:rsidRPr="00697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5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:rsidR="001000FB" w:rsidRDefault="001000FB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11244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65B6" w:rsidRPr="004665B6">
        <w:rPr>
          <w:rFonts w:ascii="Angsana New" w:hAnsi="Angsana New"/>
          <w:sz w:val="30"/>
          <w:szCs w:val="30"/>
          <w:lang w:val="en-US"/>
        </w:rPr>
        <w:t>30</w:t>
      </w:r>
      <w:r w:rsidR="0060557A">
        <w:rPr>
          <w:rFonts w:ascii="Angsana New" w:hAnsi="Angsana New"/>
          <w:sz w:val="30"/>
          <w:szCs w:val="30"/>
          <w:lang w:val="en-US"/>
        </w:rPr>
        <w:t xml:space="preserve"> </w:t>
      </w:r>
      <w:r w:rsidR="0060557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D7DBC">
        <w:rPr>
          <w:rFonts w:ascii="Angsana New" w:hAnsi="Angsana New"/>
          <w:sz w:val="30"/>
          <w:szCs w:val="30"/>
          <w:lang w:val="en-US"/>
        </w:rPr>
        <w:t xml:space="preserve"> </w:t>
      </w:r>
      <w:r w:rsidR="004665B6" w:rsidRPr="004665B6">
        <w:rPr>
          <w:rFonts w:ascii="Angsana New" w:hAnsi="Angsana New"/>
          <w:sz w:val="30"/>
          <w:szCs w:val="30"/>
          <w:lang w:val="en-US"/>
        </w:rPr>
        <w:t>2562</w:t>
      </w:r>
      <w:r w:rsidRPr="004D7DBC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</w:t>
      </w:r>
      <w:r w:rsidRPr="00697883">
        <w:rPr>
          <w:rFonts w:ascii="Angsana New" w:hAnsi="Angsana New"/>
          <w:sz w:val="30"/>
          <w:szCs w:val="30"/>
          <w:cs/>
        </w:rPr>
        <w:t>การเงินรวมจำนวน</w:t>
      </w:r>
      <w:r w:rsidR="006B38DA" w:rsidRPr="006978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97</w:t>
      </w:r>
      <w:r w:rsidR="0012293B" w:rsidRPr="0069788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B38DA" w:rsidRPr="006978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9788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97883">
        <w:rPr>
          <w:rFonts w:ascii="Angsana New" w:hAnsi="Angsana New"/>
          <w:i/>
          <w:iCs/>
          <w:sz w:val="30"/>
          <w:szCs w:val="30"/>
          <w:cs/>
        </w:rPr>
        <w:t>(</w:t>
      </w:r>
      <w:r w:rsidR="004665B6" w:rsidRPr="004665B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69788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665B6" w:rsidRPr="004665B6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Pr="0069788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665B6" w:rsidRPr="004665B6">
        <w:rPr>
          <w:rFonts w:ascii="Angsana New" w:hAnsi="Angsana New"/>
          <w:i/>
          <w:iCs/>
          <w:sz w:val="30"/>
          <w:szCs w:val="30"/>
          <w:lang w:val="en-US"/>
        </w:rPr>
        <w:t>877</w:t>
      </w:r>
      <w:r w:rsidRPr="00697883">
        <w:rPr>
          <w:rFonts w:ascii="Angsana New" w:hAnsi="Angsana New"/>
          <w:i/>
          <w:iCs/>
          <w:sz w:val="30"/>
          <w:szCs w:val="30"/>
          <w:cs/>
        </w:rPr>
        <w:t>.</w:t>
      </w:r>
      <w:r w:rsidR="004665B6" w:rsidRPr="004665B6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69788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B38DA" w:rsidRPr="00697883">
        <w:rPr>
          <w:rFonts w:ascii="Angsana New" w:hAnsi="Angsana New"/>
          <w:sz w:val="30"/>
          <w:szCs w:val="30"/>
          <w:cs/>
        </w:rPr>
        <w:t xml:space="preserve"> </w:t>
      </w:r>
      <w:r w:rsidR="006B38DA" w:rsidRPr="00697883">
        <w:rPr>
          <w:rFonts w:ascii="Angsana New" w:hAnsi="Angsana New" w:hint="cs"/>
          <w:sz w:val="30"/>
          <w:szCs w:val="30"/>
          <w:cs/>
        </w:rPr>
        <w:t>และ</w:t>
      </w:r>
      <w:r w:rsidRPr="00697883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</w:t>
      </w:r>
      <w:r w:rsidRPr="004D7DBC">
        <w:rPr>
          <w:rFonts w:ascii="Angsana New" w:hAnsi="Angsana New"/>
          <w:sz w:val="30"/>
          <w:szCs w:val="30"/>
          <w:cs/>
        </w:rPr>
        <w:t>รายจ่ายฝ่ายทุนด้วยเช่นกัน</w:t>
      </w:r>
    </w:p>
    <w:p w:rsidR="003B6165" w:rsidRDefault="003B6165" w:rsidP="000A1E2D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4D34FC" w:rsidRPr="003334E8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:rsidR="004D34FC" w:rsidRPr="005032CB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875220" w:rsidRPr="004D7DBC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334E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5B3ECA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</w:t>
      </w:r>
      <w:r w:rsidR="00265ADA" w:rsidRPr="00730A95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65ADA" w:rsidRPr="00730A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65ADA"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420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0A420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ยอด</w:t>
      </w:r>
      <w:r w:rsidRPr="00810C81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ภาระผูกพันคงเหลือจำนวน</w:t>
      </w:r>
      <w:r w:rsidR="00AE055A" w:rsidRPr="00810C8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87545">
        <w:rPr>
          <w:rFonts w:asciiTheme="majorBidi" w:hAnsiTheme="majorBidi" w:cstheme="majorBidi"/>
          <w:sz w:val="30"/>
          <w:szCs w:val="30"/>
          <w:lang w:val="en-US"/>
        </w:rPr>
        <w:t>,381.6</w:t>
      </w:r>
      <w:r w:rsidR="001E4BFB" w:rsidRPr="00810C81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810C8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810C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10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10C8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810C81">
        <w:rPr>
          <w:rFonts w:asciiTheme="majorBidi" w:hAnsiTheme="majorBidi" w:cstheme="majorBidi"/>
          <w:sz w:val="30"/>
          <w:szCs w:val="30"/>
        </w:rPr>
        <w:t>:</w:t>
      </w:r>
      <w:r w:rsidR="00AE055A" w:rsidRPr="00810C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63057A" w:rsidRPr="00810C81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169</w:t>
      </w:r>
      <w:r w:rsidR="0063057A" w:rsidRPr="00810C8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63057A" w:rsidRPr="00810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10C8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810C8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810C81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810C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810C8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E055A" w:rsidRPr="00810C81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2293B" w:rsidRPr="00810C8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87545">
        <w:rPr>
          <w:rFonts w:asciiTheme="majorBidi" w:hAnsiTheme="majorBidi" w:cstheme="majorBidi"/>
          <w:sz w:val="30"/>
          <w:szCs w:val="30"/>
          <w:lang w:val="en-US"/>
        </w:rPr>
        <w:t>192.8</w:t>
      </w:r>
      <w:r w:rsidR="001E4BFB" w:rsidRPr="00810C81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810C8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810C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810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810C81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665B6" w:rsidRPr="004665B6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4D7DB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65B6" w:rsidRPr="004665B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>,</w:t>
      </w:r>
      <w:r w:rsidR="004665B6" w:rsidRPr="004665B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415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4665B6" w:rsidRPr="004665B6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4D7DB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:rsidR="008C4B9F" w:rsidRDefault="008C4B9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3B6165" w:rsidRDefault="003B616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D34FC" w:rsidRPr="004D7DBC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4D7D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Pr="004D7DBC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4D7DBC">
        <w:rPr>
          <w:rFonts w:asciiTheme="majorBidi" w:hAnsiTheme="majorBidi" w:cstheme="majorBidi"/>
          <w:sz w:val="30"/>
          <w:szCs w:val="30"/>
          <w:cs/>
        </w:rPr>
        <w:br/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4D7DBC">
        <w:rPr>
          <w:rFonts w:asciiTheme="majorBidi" w:hAnsiTheme="majorBidi" w:cstheme="majorBidi"/>
          <w:sz w:val="30"/>
          <w:szCs w:val="30"/>
        </w:rPr>
        <w:t xml:space="preserve"> -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7A39A6" w:rsidRPr="004D7DBC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5032CB" w:rsidRPr="00CD65AA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4665B6" w:rsidRPr="004665B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4D7DB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4665B6" w:rsidRPr="004665B6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4D7DBC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4D7DBC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ที่ระบุในสัญญา</w:t>
      </w:r>
    </w:p>
    <w:p w:rsidR="00930063" w:rsidRPr="00930063" w:rsidRDefault="00930063" w:rsidP="0093006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:rsidR="00E6387C" w:rsidRPr="003218B6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006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930063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3218B6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แห่งหนึ่ง ซึ่งเป็นสัญญาระยะยาว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ปีสัญญามีผลบังคับใช้และ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</w:t>
      </w:r>
      <w:r w:rsidR="00793516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ที่ระบุในสัญญา</w:t>
      </w:r>
    </w:p>
    <w:p w:rsidR="005727ED" w:rsidRDefault="005727ED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727E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:rsidR="005727E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:rsidR="00F67D6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4665B6" w:rsidRPr="004665B6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:rsidR="008C4B9F" w:rsidRDefault="008C4B9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D1934" w:rsidRPr="00CD65AA" w:rsidRDefault="002D193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:rsidR="005A5157" w:rsidRPr="0022354B" w:rsidRDefault="005A5157" w:rsidP="005727ED">
      <w:pPr>
        <w:spacing w:line="240" w:lineRule="auto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28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</w:rPr>
        <w:t>กรกฎาคม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2560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2561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15444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11</w:t>
      </w:r>
      <w:r w:rsidRPr="00154446">
        <w:rPr>
          <w:rFonts w:asciiTheme="majorBidi" w:hAnsiTheme="majorBidi"/>
          <w:sz w:val="30"/>
          <w:szCs w:val="30"/>
        </w:rPr>
        <w:t>.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1</w:t>
      </w:r>
      <w:r w:rsidRPr="00154446">
        <w:rPr>
          <w:rFonts w:asciiTheme="majorBidi" w:hAnsiTheme="majorBidi"/>
          <w:sz w:val="30"/>
          <w:szCs w:val="30"/>
          <w:lang w:val="en-US"/>
        </w:rPr>
        <w:t>.</w:t>
      </w:r>
      <w:r w:rsidR="004665B6" w:rsidRPr="004665B6">
        <w:rPr>
          <w:rFonts w:asciiTheme="majorBidi" w:hAnsiTheme="majorBidi"/>
          <w:sz w:val="30"/>
          <w:szCs w:val="30"/>
          <w:lang w:val="en-US"/>
        </w:rPr>
        <w:t>5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49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4665B6" w:rsidRPr="004665B6">
        <w:rPr>
          <w:rFonts w:asciiTheme="majorBidi" w:hAnsiTheme="majorBidi" w:hint="cs"/>
          <w:sz w:val="30"/>
          <w:szCs w:val="30"/>
          <w:lang w:val="en-US"/>
        </w:rPr>
        <w:t>3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="007C31DE">
        <w:rPr>
          <w:rFonts w:asciiTheme="majorBidi" w:hAnsiTheme="majorBidi"/>
          <w:sz w:val="30"/>
          <w:szCs w:val="30"/>
          <w:cs/>
          <w:lang w:val="th-TH"/>
        </w:rPr>
        <w:br/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154446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154446">
        <w:rPr>
          <w:rFonts w:asciiTheme="majorBidi" w:hAnsiTheme="majorBidi"/>
          <w:spacing w:val="-4"/>
          <w:sz w:val="30"/>
          <w:szCs w:val="30"/>
        </w:rPr>
        <w:t>.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54446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:rsidR="00013655" w:rsidRDefault="0062312A" w:rsidP="005727ED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ในเดือนสิงหาคม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บริษัทแห่งหนึ่งในประเทศไทยที่เคยซื้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อสินค้าจากบริษัท เอ็ม-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150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 ชดใช้ค่าเสียหายใ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นฐานละเมิดและผิดสัญญาเป็นจำนวน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ต่อเดือนนับแต่เดือนมิถุนายน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เป็นต้นมา หากบริษัทไม่สามารถดำเนินการตามที่ร้องขอได้ ก็ขอให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้บริษัทชดใช้ค่าเสียหายประมาณ </w:t>
      </w:r>
      <w:r w:rsidR="004665B6" w:rsidRPr="004665B6">
        <w:rPr>
          <w:rFonts w:asciiTheme="majorBidi" w:hAnsiTheme="majorBidi"/>
          <w:spacing w:val="-4"/>
          <w:sz w:val="30"/>
          <w:szCs w:val="30"/>
          <w:lang w:val="en-US"/>
        </w:rPr>
        <w:t>228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ทั้งนี้ บริษัทเชื่อว่าบริษัทมิได้ละเมิดหรือผิดสัญญากับผู้ฟ้องคดี และขณะนี้บริษัทอยู่ระหว่างการดำเนินการที่เกี่ยวข้อง รวมถึงจัดเตรียมคำให้การเกี่ยวกับคดีดังกล่าว ฝ่ายบริหารของบริษัท เชื่อว่าจะไม่ได้รับ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p w:rsidR="00742A90" w:rsidRDefault="00742A90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:rsidR="00F11B94" w:rsidRPr="00BC3D4F" w:rsidRDefault="00E35DB9" w:rsidP="00BC3D4F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697883" w:rsidRDefault="00697883" w:rsidP="00492723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:rsidR="00A60EA8" w:rsidRPr="00A60EA8" w:rsidRDefault="00BF1FD5" w:rsidP="00A60EA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ในเดือน</w:t>
      </w:r>
      <w:r w:rsidR="00A60EA8" w:rsidRPr="00A60EA8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กรกฎาคม </w:t>
      </w:r>
      <w:r w:rsidR="00A60EA8" w:rsidRPr="00A60EA8">
        <w:rPr>
          <w:rFonts w:asciiTheme="majorBidi" w:hAnsiTheme="majorBidi"/>
          <w:spacing w:val="-4"/>
          <w:sz w:val="30"/>
          <w:szCs w:val="30"/>
          <w:lang w:val="th-TH"/>
        </w:rPr>
        <w:t>2562</w:t>
      </w:r>
      <w:r w:rsidR="00A60EA8" w:rsidRPr="00A60EA8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 </w:t>
      </w:r>
      <w:r w:rsidR="00A60EA8" w:rsidRPr="00A60EA8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บริษัท โอสถสภา เอ็นเตอร์ไพรซ์ จำกัด </w:t>
      </w:r>
      <w:r w:rsidR="00A60EA8" w:rsidRPr="00A60EA8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ได้จดทะเบียนจัดตั้งบริษัทย่อย ชื่อ</w:t>
      </w:r>
      <w:r w:rsidR="00A60EA8" w:rsidRPr="00A60EA8">
        <w:rPr>
          <w:rFonts w:asciiTheme="majorBidi" w:hAnsiTheme="majorBidi"/>
          <w:spacing w:val="-4"/>
          <w:sz w:val="30"/>
          <w:szCs w:val="30"/>
          <w:cs/>
          <w:lang w:val="th-TH"/>
        </w:rPr>
        <w:t>บริษัท โอเมจิน</w:t>
      </w:r>
      <w:r w:rsidR="00A60EA8" w:rsidRPr="00A60EA8">
        <w:rPr>
          <w:rFonts w:asciiTheme="majorBidi" w:hAnsiTheme="majorBidi"/>
          <w:sz w:val="30"/>
          <w:szCs w:val="30"/>
          <w:cs/>
          <w:lang w:val="th-TH"/>
        </w:rPr>
        <w:t xml:space="preserve"> จำกัด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 เพื่อประกอบธุรกิจพาณิชย์</w:t>
      </w:r>
      <w:r w:rsidR="00A60EA8" w:rsidRPr="00A60EA8">
        <w:rPr>
          <w:rFonts w:asciiTheme="majorBidi" w:hAnsiTheme="majorBidi"/>
          <w:sz w:val="30"/>
          <w:szCs w:val="30"/>
          <w:cs/>
          <w:lang w:val="th-TH"/>
        </w:rPr>
        <w:t xml:space="preserve">อิเล็คทรอนิคส์ 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โดยมีทุนจดทะเบียน 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 xml:space="preserve">50.0 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และมีทุนที่ออกและเรียกชำระแล้วจำนวน 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>12.5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 ล้านบาท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 xml:space="preserve"> 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คิดเป็นอัตราร้อยละ 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 xml:space="preserve">100 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>ของทุนที่ออกและเรียกชำระแล้ว ทั้งนี้เป็นไปตามมติที่ประชุม</w:t>
      </w:r>
      <w:r w:rsidR="00A60EA8" w:rsidRPr="00A60EA8">
        <w:rPr>
          <w:rFonts w:asciiTheme="majorBidi" w:hAnsiTheme="majorBidi"/>
          <w:sz w:val="30"/>
          <w:szCs w:val="30"/>
          <w:cs/>
          <w:lang w:val="th-TH"/>
        </w:rPr>
        <w:t>คณะกรรมการของบริษัท</w:t>
      </w:r>
      <w:r w:rsidR="00A60EA8" w:rsidRPr="00A60EA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60EA8" w:rsidRPr="00A60EA8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>14</w:t>
      </w:r>
      <w:r w:rsidR="00A60EA8" w:rsidRPr="00A60EA8">
        <w:rPr>
          <w:rFonts w:asciiTheme="majorBidi" w:hAnsiTheme="majorBidi"/>
          <w:sz w:val="30"/>
          <w:szCs w:val="30"/>
          <w:cs/>
          <w:lang w:val="th-TH"/>
        </w:rPr>
        <w:t xml:space="preserve"> พฤษภาคม </w:t>
      </w:r>
      <w:r w:rsidR="00A60EA8" w:rsidRPr="00A60EA8">
        <w:rPr>
          <w:rFonts w:asciiTheme="majorBidi" w:hAnsiTheme="majorBidi"/>
          <w:sz w:val="30"/>
          <w:szCs w:val="30"/>
          <w:lang w:val="th-TH"/>
        </w:rPr>
        <w:t>2562</w:t>
      </w:r>
    </w:p>
    <w:p w:rsidR="00A60EA8" w:rsidRDefault="00A60EA8" w:rsidP="00492723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:rsidR="00754A73" w:rsidRDefault="00A60EA8" w:rsidP="00754A73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754A7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ในเดือนสิงหาคม </w:t>
      </w:r>
      <w:r w:rsidRPr="00754A73">
        <w:rPr>
          <w:rFonts w:asciiTheme="majorBidi" w:hAnsiTheme="majorBidi"/>
          <w:spacing w:val="-4"/>
          <w:sz w:val="30"/>
          <w:szCs w:val="30"/>
          <w:lang w:val="en-US"/>
        </w:rPr>
        <w:t xml:space="preserve">2562 </w:t>
      </w:r>
      <w:r w:rsidRPr="00754A7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กลุ่มบริษัทได้ลงทุนในบริษัทย่อยและทำสัญญาซื้อเงินลงทุน ดังนี้ </w:t>
      </w:r>
    </w:p>
    <w:p w:rsidR="00754A73" w:rsidRDefault="00754A73" w:rsidP="00754A73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:rsidR="00754A73" w:rsidRPr="00754A73" w:rsidRDefault="00754A73" w:rsidP="00E019FA">
      <w:pPr>
        <w:pStyle w:val="ListParagraph"/>
        <w:numPr>
          <w:ilvl w:val="2"/>
          <w:numId w:val="18"/>
        </w:numPr>
        <w:tabs>
          <w:tab w:val="clear" w:pos="1020"/>
          <w:tab w:val="num" w:pos="900"/>
        </w:tabs>
        <w:ind w:left="900" w:hanging="390"/>
        <w:rPr>
          <w:rFonts w:asciiTheme="majorBidi" w:hAnsiTheme="majorBidi"/>
          <w:b w:val="0"/>
          <w:bCs w:val="0"/>
          <w:i w:val="0"/>
          <w:iCs w:val="0"/>
          <w:spacing w:val="-4"/>
        </w:rPr>
      </w:pPr>
      <w:r w:rsidRPr="00BF1FD5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บริษัท โอเมจิน จำกัด ได้จดทะเบียนจัดตั้งบริษัทย่อย ชื่อบริษัท โอยูระ จำกัด</w:t>
      </w:r>
      <w:r w:rsidRPr="00BF1FD5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 </w:t>
      </w:r>
      <w:r w:rsidRPr="00BF1FD5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>เพื่อ</w:t>
      </w:r>
      <w:r w:rsidR="00F75055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ให้ความรู้และขายสินค้าที่มีส่วนผสมของสมุนไพร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 </w:t>
      </w:r>
      <w:r w:rsidRPr="00754A73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โดยมีทุนจดทะเบียน 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30.0 </w:t>
      </w:r>
      <w:r w:rsidRPr="00754A73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ล้านบาท และมีทุนที่ออกและเรียกชำระแล้ว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จำนวน 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</w:rPr>
        <w:t>7.5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 ล้านบาท คิดเป็นอัตราร้อยละ 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</w:rPr>
        <w:t>100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 ของทุนที่ออกและเรียกชำระแล้ว </w:t>
      </w:r>
      <w:r w:rsidRPr="00754A73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ทั้งนี้เป็นไปตามมติที่ประชุม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>คณะกรรมการของบริษัท</w:t>
      </w:r>
      <w:r w:rsidRPr="00754A73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 </w:t>
      </w:r>
      <w:r w:rsidRPr="00754A7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เมื่อวันที่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>14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 พฤษภาคม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>2562</w:t>
      </w:r>
    </w:p>
    <w:p w:rsidR="00754A73" w:rsidRPr="00754A73" w:rsidRDefault="00754A73" w:rsidP="00754A73">
      <w:pPr>
        <w:rPr>
          <w:rFonts w:asciiTheme="majorBidi" w:hAnsiTheme="majorBidi"/>
          <w:spacing w:val="-4"/>
          <w:lang w:val="en-US"/>
        </w:rPr>
      </w:pPr>
    </w:p>
    <w:p w:rsidR="00850EB9" w:rsidRPr="00DD6133" w:rsidRDefault="00850EB9" w:rsidP="00850EB9">
      <w:pPr>
        <w:pStyle w:val="ListParagraph"/>
        <w:numPr>
          <w:ilvl w:val="2"/>
          <w:numId w:val="18"/>
        </w:numPr>
        <w:tabs>
          <w:tab w:val="clear" w:pos="1020"/>
          <w:tab w:val="num" w:pos="900"/>
        </w:tabs>
        <w:ind w:left="900" w:hanging="390"/>
        <w:rPr>
          <w:rFonts w:asciiTheme="majorBidi" w:hAnsiTheme="majorBidi"/>
          <w:b w:val="0"/>
          <w:bCs w:val="0"/>
          <w:i w:val="0"/>
          <w:iCs w:val="0"/>
        </w:rPr>
      </w:pP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บริษัทได้ชำระค่าหุ้นเพิ่มทุนในบริษัท โอสถสภา เอ็นเตอร์ไพรซ์ จำกัด จำนวน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>430.0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 ล้านบาท เพื่อเพิ่มทุนต่อไปยัง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 xml:space="preserve">Osotspa Enterprises Singapore Pte. Ltd. 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จำนวน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 xml:space="preserve">13.5 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ล้านเหรียญสหรัฐอเมริกา </w:t>
      </w:r>
      <w:r w:rsidR="00357A89">
        <w:rPr>
          <w:rFonts w:asciiTheme="majorBidi" w:hAnsiTheme="majorBidi" w:hint="cs"/>
          <w:b w:val="0"/>
          <w:bCs w:val="0"/>
          <w:i w:val="0"/>
          <w:iCs w:val="0"/>
          <w:cs/>
        </w:rPr>
        <w:t>โ</w:t>
      </w:r>
      <w:r w:rsidR="00357A89" w:rsidRPr="00357A89">
        <w:rPr>
          <w:rFonts w:asciiTheme="majorBidi" w:hAnsiTheme="majorBidi" w:hint="cs"/>
          <w:b w:val="0"/>
          <w:bCs w:val="0"/>
          <w:i w:val="0"/>
          <w:iCs w:val="0"/>
          <w:cs/>
        </w:rPr>
        <w:t>ดยมีวัตถุประสงค์หลักเพื่อลงทุนใน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 xml:space="preserve">OSOTSPA LOI HEIN COMPANY LIMITED 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>ซึ่งเป็นบริษัทย่อยในสาธารณรัฐแห่งสหภาพเมียนมาร์ หลังจาก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การลงทุนเพิ่มใน 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OSOTSPA LOI HEIN COMPANY LIMITED 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ส่งผลให้สัดส่วนเงินลงทุนของกลุ่มบริษัทที่ถือในบริษัทย่อยดังกล่าว เปลี่ยนจากร้อยละ 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51 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เป็นร้อยละ 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</w:rPr>
        <w:t>85</w:t>
      </w:r>
      <w:r w:rsidRPr="00DD6133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 xml:space="preserve"> ทั้งนี้เป็นไปตามมติที่ประชุม</w:t>
      </w:r>
      <w:r w:rsidRPr="00357A89">
        <w:rPr>
          <w:rFonts w:asciiTheme="majorBidi" w:hAnsiTheme="majorBidi"/>
          <w:b w:val="0"/>
          <w:bCs w:val="0"/>
          <w:i w:val="0"/>
          <w:iCs w:val="0"/>
          <w:cs/>
        </w:rPr>
        <w:t>คณะกรรมการของบริษัท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 เมื่อวันที่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 xml:space="preserve">17 </w:t>
      </w:r>
      <w:r w:rsidRPr="00DD6133">
        <w:rPr>
          <w:rFonts w:asciiTheme="majorBidi" w:hAnsiTheme="majorBidi"/>
          <w:b w:val="0"/>
          <w:bCs w:val="0"/>
          <w:i w:val="0"/>
          <w:iCs w:val="0"/>
          <w:cs/>
        </w:rPr>
        <w:t xml:space="preserve">กรกฎาคม </w:t>
      </w:r>
      <w:r w:rsidRPr="00DD6133">
        <w:rPr>
          <w:rFonts w:asciiTheme="majorBidi" w:hAnsiTheme="majorBidi"/>
          <w:b w:val="0"/>
          <w:bCs w:val="0"/>
          <w:i w:val="0"/>
          <w:iCs w:val="0"/>
        </w:rPr>
        <w:t>2562</w:t>
      </w:r>
    </w:p>
    <w:p w:rsidR="00754A73" w:rsidRPr="00754A73" w:rsidRDefault="00754A73" w:rsidP="00754A73">
      <w:pPr>
        <w:rPr>
          <w:rFonts w:asciiTheme="majorBidi" w:hAnsiTheme="majorBidi"/>
          <w:spacing w:val="-4"/>
          <w:lang w:val="en-US"/>
        </w:rPr>
      </w:pPr>
    </w:p>
    <w:p w:rsidR="00A60EA8" w:rsidRPr="002A73EC" w:rsidRDefault="00754A73" w:rsidP="00E019FA">
      <w:pPr>
        <w:pStyle w:val="ListParagraph"/>
        <w:numPr>
          <w:ilvl w:val="2"/>
          <w:numId w:val="18"/>
        </w:numPr>
        <w:tabs>
          <w:tab w:val="clear" w:pos="1020"/>
          <w:tab w:val="num" w:pos="900"/>
        </w:tabs>
        <w:ind w:left="900" w:hanging="390"/>
        <w:rPr>
          <w:rFonts w:asciiTheme="majorBidi" w:hAnsiTheme="majorBidi"/>
          <w:b w:val="0"/>
          <w:bCs w:val="0"/>
          <w:i w:val="0"/>
          <w:iCs w:val="0"/>
          <w:spacing w:val="-4"/>
        </w:rPr>
      </w:pP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กลุ่มบริษัทได้เข้าทำสัญญาซื้อเงินลงทุนใน บริษัท เอเ</w:t>
      </w:r>
      <w:r w:rsidR="00B57076"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ชี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ย เวนดิ้ง แมชชีน โอเปอร์เรชั่น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 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จำกัด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 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ในสัดส่วนร้อยละ 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51 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คิดเป็นจำนวนเงิน 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>25.5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 ล้านบาท โดยสัญญาจะมีผลในวันที่ 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1 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 xml:space="preserve">กันยายน 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</w:rPr>
        <w:t xml:space="preserve">2562 </w:t>
      </w:r>
      <w:r w:rsidRPr="002A73EC">
        <w:rPr>
          <w:rFonts w:asciiTheme="majorBidi" w:hAnsiTheme="majorBidi"/>
          <w:b w:val="0"/>
          <w:bCs w:val="0"/>
          <w:i w:val="0"/>
          <w:iCs w:val="0"/>
          <w:spacing w:val="-4"/>
          <w:cs/>
        </w:rPr>
        <w:t>ทั้งนี้เป็นไปตามมติที่ประชุมคณะกรรมการของบริษัท</w:t>
      </w:r>
      <w:r w:rsidRPr="002A73EC">
        <w:rPr>
          <w:rFonts w:asciiTheme="majorBidi" w:hAnsiTheme="majorBidi" w:hint="cs"/>
          <w:b w:val="0"/>
          <w:bCs w:val="0"/>
          <w:i w:val="0"/>
          <w:iCs w:val="0"/>
          <w:spacing w:val="-4"/>
          <w:cs/>
        </w:rPr>
        <w:t>สำหรับเรื่องดังกล่าว</w:t>
      </w:r>
    </w:p>
    <w:p w:rsidR="00754A73" w:rsidRPr="00754A73" w:rsidRDefault="00754A73" w:rsidP="00754A73">
      <w:pPr>
        <w:pStyle w:val="ListParagraph"/>
        <w:ind w:left="1020" w:firstLine="0"/>
        <w:rPr>
          <w:rFonts w:asciiTheme="majorBidi" w:hAnsiTheme="majorBidi"/>
          <w:b w:val="0"/>
          <w:bCs w:val="0"/>
          <w:i w:val="0"/>
          <w:iCs w:val="0"/>
          <w:spacing w:val="-4"/>
          <w:highlight w:val="yellow"/>
          <w:lang w:val="en-US"/>
        </w:rPr>
      </w:pPr>
    </w:p>
    <w:p w:rsidR="00A60EA8" w:rsidRPr="002A73EC" w:rsidRDefault="00A60EA8" w:rsidP="006846E2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DD6133">
        <w:rPr>
          <w:rFonts w:asciiTheme="majorBidi" w:hAnsiTheme="majorBidi"/>
          <w:sz w:val="30"/>
          <w:szCs w:val="30"/>
          <w:cs/>
          <w:lang w:val="th-TH"/>
        </w:rPr>
        <w:t xml:space="preserve">ในการประชุมคณะกรรมการของบริษัท เมื่อวันที่ </w:t>
      </w:r>
      <w:r w:rsidRPr="00DD6133">
        <w:rPr>
          <w:rFonts w:asciiTheme="majorBidi" w:hAnsiTheme="majorBidi"/>
          <w:sz w:val="30"/>
          <w:szCs w:val="30"/>
          <w:lang w:val="th-TH"/>
        </w:rPr>
        <w:t xml:space="preserve">14 </w:t>
      </w:r>
      <w:r w:rsidRPr="00DD6133">
        <w:rPr>
          <w:rFonts w:asciiTheme="majorBidi" w:hAnsiTheme="majorBidi" w:hint="cs"/>
          <w:sz w:val="30"/>
          <w:szCs w:val="30"/>
          <w:cs/>
          <w:lang w:val="th-TH"/>
        </w:rPr>
        <w:t xml:space="preserve">สิงหาคม </w:t>
      </w:r>
      <w:r w:rsidRPr="00DD6133">
        <w:rPr>
          <w:rFonts w:asciiTheme="majorBidi" w:hAnsiTheme="majorBidi"/>
          <w:sz w:val="30"/>
          <w:szCs w:val="30"/>
          <w:lang w:val="th-TH"/>
        </w:rPr>
        <w:t xml:space="preserve">2562 </w:t>
      </w:r>
      <w:r w:rsidRPr="00DD6133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DD6133">
        <w:rPr>
          <w:rFonts w:asciiTheme="majorBidi" w:hAnsiTheme="majorBidi"/>
          <w:sz w:val="30"/>
          <w:szCs w:val="30"/>
          <w:cs/>
          <w:lang w:val="th-TH"/>
        </w:rPr>
        <w:t>มีมติอนุมัติ</w:t>
      </w:r>
      <w:r w:rsidRPr="00DD6133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DD6133">
        <w:rPr>
          <w:rFonts w:asciiTheme="majorBidi" w:hAnsiTheme="majorBidi"/>
          <w:sz w:val="30"/>
          <w:szCs w:val="30"/>
          <w:cs/>
          <w:lang w:val="th-TH"/>
        </w:rPr>
        <w:t>จัดสรรกำไรเป็นเงินปันผล</w:t>
      </w:r>
      <w:r w:rsidRPr="002A73EC">
        <w:rPr>
          <w:rFonts w:asciiTheme="majorBidi" w:hAnsiTheme="majorBidi"/>
          <w:sz w:val="30"/>
          <w:szCs w:val="30"/>
          <w:cs/>
          <w:lang w:val="th-TH"/>
        </w:rPr>
        <w:t>ระหว่างกาล</w:t>
      </w:r>
      <w:r w:rsidR="002A73EC" w:rsidRPr="002A73E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A73EC">
        <w:rPr>
          <w:rFonts w:asciiTheme="majorBidi" w:hAnsiTheme="majorBidi"/>
          <w:sz w:val="30"/>
          <w:szCs w:val="30"/>
          <w:cs/>
          <w:lang w:val="th-TH"/>
        </w:rPr>
        <w:t xml:space="preserve">ในอัตราหุ้นละ </w:t>
      </w:r>
      <w:r w:rsidR="00DC7ED2" w:rsidRPr="002A73EC">
        <w:rPr>
          <w:rFonts w:asciiTheme="majorBidi" w:hAnsiTheme="majorBidi"/>
          <w:sz w:val="30"/>
          <w:szCs w:val="30"/>
          <w:lang w:val="th-TH"/>
        </w:rPr>
        <w:t>0.3</w:t>
      </w:r>
      <w:bookmarkStart w:id="3" w:name="_GoBack"/>
      <w:bookmarkEnd w:id="3"/>
      <w:r w:rsidR="00DC7ED2" w:rsidRPr="002A73EC">
        <w:rPr>
          <w:rFonts w:asciiTheme="majorBidi" w:hAnsiTheme="majorBidi"/>
          <w:sz w:val="30"/>
          <w:szCs w:val="30"/>
          <w:lang w:val="th-TH"/>
        </w:rPr>
        <w:t>5</w:t>
      </w:r>
      <w:r w:rsidRPr="002A73EC">
        <w:rPr>
          <w:rFonts w:asciiTheme="majorBidi" w:hAnsiTheme="majorBidi"/>
          <w:sz w:val="30"/>
          <w:szCs w:val="30"/>
          <w:cs/>
          <w:lang w:val="th-TH"/>
        </w:rPr>
        <w:t xml:space="preserve"> บาท คิดเป็นจำนวนเงิน</w:t>
      </w:r>
      <w:r w:rsidR="00B57076" w:rsidRPr="002A73EC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2A73E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C7ED2" w:rsidRPr="002A73EC">
        <w:rPr>
          <w:rFonts w:asciiTheme="majorBidi" w:hAnsiTheme="majorBidi"/>
          <w:sz w:val="30"/>
          <w:szCs w:val="30"/>
          <w:lang w:val="th-TH"/>
        </w:rPr>
        <w:t>1</w:t>
      </w:r>
      <w:r w:rsidR="00CB1453" w:rsidRPr="002A73EC">
        <w:rPr>
          <w:rFonts w:asciiTheme="majorBidi" w:hAnsiTheme="majorBidi"/>
          <w:sz w:val="30"/>
          <w:szCs w:val="30"/>
          <w:lang w:val="th-TH"/>
        </w:rPr>
        <w:t>,</w:t>
      </w:r>
      <w:r w:rsidR="00DC7ED2" w:rsidRPr="002A73EC">
        <w:rPr>
          <w:rFonts w:asciiTheme="majorBidi" w:hAnsiTheme="majorBidi"/>
          <w:sz w:val="30"/>
          <w:szCs w:val="30"/>
          <w:lang w:val="th-TH"/>
        </w:rPr>
        <w:t>051.31</w:t>
      </w:r>
      <w:r w:rsidRPr="002A73EC">
        <w:rPr>
          <w:rFonts w:asciiTheme="majorBidi" w:hAnsiTheme="majorBidi"/>
          <w:sz w:val="30"/>
          <w:szCs w:val="30"/>
          <w:cs/>
          <w:lang w:val="th-TH"/>
        </w:rPr>
        <w:t xml:space="preserve"> ล้านบาท</w:t>
      </w:r>
      <w:r w:rsidRPr="00DD613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A73EC">
        <w:rPr>
          <w:rFonts w:asciiTheme="majorBidi" w:hAnsiTheme="majorBidi" w:hint="cs"/>
          <w:sz w:val="30"/>
          <w:szCs w:val="30"/>
          <w:cs/>
          <w:lang w:val="th-TH"/>
        </w:rPr>
        <w:t xml:space="preserve">โดยจะจ่ายให้แก่ผู้ถือหุ้นในวันที่ </w:t>
      </w:r>
      <w:r w:rsidR="002A73EC" w:rsidRPr="002A73EC">
        <w:rPr>
          <w:rFonts w:asciiTheme="majorBidi" w:hAnsiTheme="majorBidi"/>
          <w:sz w:val="30"/>
          <w:szCs w:val="30"/>
          <w:lang w:val="th-TH"/>
        </w:rPr>
        <w:t xml:space="preserve">13 </w:t>
      </w:r>
      <w:r w:rsidR="002A73EC" w:rsidRPr="002A73EC">
        <w:rPr>
          <w:rFonts w:asciiTheme="majorBidi" w:hAnsiTheme="majorBidi" w:hint="cs"/>
          <w:sz w:val="30"/>
          <w:szCs w:val="30"/>
          <w:cs/>
          <w:lang w:val="th-TH"/>
        </w:rPr>
        <w:t xml:space="preserve">กันยายน </w:t>
      </w:r>
      <w:r w:rsidR="002A73EC" w:rsidRPr="002A73EC">
        <w:rPr>
          <w:rFonts w:asciiTheme="majorBidi" w:hAnsiTheme="majorBidi"/>
          <w:sz w:val="30"/>
          <w:szCs w:val="30"/>
          <w:lang w:val="th-TH"/>
        </w:rPr>
        <w:t xml:space="preserve">2562 </w:t>
      </w:r>
      <w:r w:rsidRPr="00DD6133">
        <w:rPr>
          <w:rFonts w:asciiTheme="majorBidi" w:hAnsiTheme="majorBidi"/>
          <w:sz w:val="30"/>
          <w:szCs w:val="30"/>
          <w:cs/>
          <w:lang w:val="th-TH"/>
        </w:rPr>
        <w:t>เงินปันผลดังกล่าว</w:t>
      </w:r>
      <w:r w:rsidR="002A73EC">
        <w:rPr>
          <w:rFonts w:asciiTheme="majorBidi" w:hAnsiTheme="majorBidi" w:hint="cs"/>
          <w:sz w:val="30"/>
          <w:szCs w:val="30"/>
          <w:cs/>
          <w:lang w:val="th-TH"/>
        </w:rPr>
        <w:t xml:space="preserve">จ่ายจากผลการดำเนินงานงวดครึ่งปีแรกของปี </w:t>
      </w:r>
      <w:r w:rsidR="002A73EC" w:rsidRPr="002A73EC">
        <w:rPr>
          <w:rFonts w:asciiTheme="majorBidi" w:hAnsiTheme="majorBidi"/>
          <w:sz w:val="30"/>
          <w:szCs w:val="30"/>
          <w:lang w:val="th-TH"/>
        </w:rPr>
        <w:t xml:space="preserve">2562 </w:t>
      </w:r>
      <w:r w:rsidR="002A73EC" w:rsidRPr="002A73EC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="006846E2" w:rsidRPr="006846E2">
        <w:rPr>
          <w:rFonts w:asciiTheme="majorBidi" w:hAnsiTheme="majorBidi"/>
          <w:sz w:val="30"/>
          <w:szCs w:val="30"/>
          <w:cs/>
          <w:lang w:val="th-TH"/>
        </w:rPr>
        <w:t>ตาม</w:t>
      </w:r>
      <w:r w:rsidR="006846E2">
        <w:rPr>
          <w:rFonts w:asciiTheme="majorBidi" w:hAnsiTheme="majorBidi"/>
          <w:sz w:val="30"/>
          <w:szCs w:val="30"/>
          <w:cs/>
          <w:lang w:val="th-TH"/>
        </w:rPr>
        <w:br/>
      </w:r>
      <w:r w:rsidR="006846E2" w:rsidRPr="006846E2">
        <w:rPr>
          <w:rFonts w:asciiTheme="majorBidi" w:hAnsiTheme="majorBidi"/>
          <w:sz w:val="30"/>
          <w:szCs w:val="30"/>
          <w:cs/>
          <w:lang w:val="th-TH"/>
        </w:rPr>
        <w:t>งบการเงินเฉพาะกิจกา</w:t>
      </w:r>
      <w:r w:rsidR="006846E2">
        <w:rPr>
          <w:rFonts w:asciiTheme="majorBidi" w:hAnsiTheme="majorBidi" w:hint="cs"/>
          <w:sz w:val="30"/>
          <w:szCs w:val="30"/>
          <w:cs/>
          <w:lang w:val="th-TH"/>
        </w:rPr>
        <w:t>ร</w:t>
      </w:r>
      <w:r w:rsidR="002A73EC" w:rsidRPr="002A73EC">
        <w:rPr>
          <w:rFonts w:asciiTheme="majorBidi" w:hAnsiTheme="majorBidi" w:hint="cs"/>
          <w:sz w:val="30"/>
          <w:szCs w:val="30"/>
          <w:cs/>
          <w:lang w:val="th-TH"/>
        </w:rPr>
        <w:t xml:space="preserve">และเงินปันผลระหว่างกาลที่ได้รับจากบริษัทย่อย ซึ่งได้รับอนุมัติจากคณะกรรมการบริษัทย่อยในเดือนกรกฎาคม </w:t>
      </w:r>
      <w:r w:rsidR="002A73EC" w:rsidRPr="002A73EC">
        <w:rPr>
          <w:rFonts w:asciiTheme="majorBidi" w:hAnsiTheme="majorBidi"/>
          <w:sz w:val="30"/>
          <w:szCs w:val="30"/>
          <w:lang w:val="th-TH"/>
        </w:rPr>
        <w:t>2562</w:t>
      </w:r>
    </w:p>
    <w:p w:rsidR="00FA42F6" w:rsidRPr="00FA42F6" w:rsidRDefault="00FA42F6" w:rsidP="00742A90">
      <w:pPr>
        <w:ind w:left="680"/>
        <w:rPr>
          <w:rFonts w:asciiTheme="majorBidi" w:hAnsiTheme="majorBidi"/>
          <w:spacing w:val="-4"/>
          <w:lang w:val="en-US"/>
        </w:rPr>
      </w:pPr>
    </w:p>
    <w:p w:rsidR="00DB26C8" w:rsidRDefault="00DB26C8">
      <w:pPr>
        <w:spacing w:line="240" w:lineRule="auto"/>
        <w:rPr>
          <w:rFonts w:asciiTheme="majorBidi" w:hAnsiTheme="majorBidi"/>
          <w:spacing w:val="-6"/>
          <w:sz w:val="30"/>
          <w:szCs w:val="30"/>
          <w:lang w:val="en-US"/>
        </w:rPr>
      </w:pPr>
      <w:r>
        <w:rPr>
          <w:rFonts w:asciiTheme="majorBidi" w:hAnsiTheme="majorBidi"/>
          <w:spacing w:val="-6"/>
          <w:sz w:val="30"/>
          <w:szCs w:val="30"/>
          <w:lang w:val="en-US"/>
        </w:rPr>
        <w:br w:type="page"/>
      </w:r>
    </w:p>
    <w:p w:rsidR="00530B61" w:rsidRPr="00530B61" w:rsidRDefault="00530B61" w:rsidP="00530B61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30B6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:rsidR="00530B61" w:rsidRPr="00530B61" w:rsidRDefault="00530B61" w:rsidP="00530B61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9D1321" w:rsidRPr="003E13FA" w:rsidRDefault="009D1321" w:rsidP="009D132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pacing w:val="2"/>
          <w:sz w:val="30"/>
          <w:szCs w:val="30"/>
          <w:shd w:val="clear" w:color="auto" w:fill="E0E0E0"/>
          <w:lang w:val="en-US"/>
        </w:rPr>
      </w:pP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มาตรฐานการรายงานทางการเงิน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งบการเงินรวมและงบการเงินเฉพาะกิจการเมื่อนำมาถือปฏิบัติเป็นครั้งแรก</w:t>
      </w:r>
      <w:r w:rsidRPr="003E13FA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="003E13FA">
        <w:rPr>
          <w:rFonts w:ascii="Angsana New" w:hAnsi="Angsana New" w:cs="Angsana New"/>
          <w:spacing w:val="2"/>
          <w:sz w:val="30"/>
          <w:szCs w:val="30"/>
          <w:lang w:val="en-US" w:bidi="th-TH"/>
        </w:rPr>
        <w:br/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โดย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="004665B6" w:rsidRPr="004665B6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3E13FA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มกราคม </w:t>
      </w:r>
      <w:r w:rsidR="004665B6" w:rsidRPr="004665B6">
        <w:rPr>
          <w:rFonts w:ascii="Angsana New" w:hAnsi="Angsana New" w:cs="Angsana New"/>
          <w:spacing w:val="2"/>
          <w:sz w:val="30"/>
          <w:szCs w:val="30"/>
          <w:lang w:val="en-US" w:bidi="th-TH"/>
        </w:rPr>
        <w:t>2563</w:t>
      </w:r>
      <w:r w:rsidRPr="003E13FA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ซึ่งมี</w:t>
      </w:r>
      <w:r w:rsidRPr="003E13FA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ดังต่อไปนี้</w:t>
      </w:r>
      <w:r w:rsidRPr="003E13FA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</w:p>
    <w:p w:rsidR="009D1321" w:rsidRPr="00530B61" w:rsidRDefault="009D1321" w:rsidP="009D132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9D1321" w:rsidRPr="00530B61" w:rsidTr="0067679F">
        <w:trPr>
          <w:tblHeader/>
        </w:trPr>
        <w:tc>
          <w:tcPr>
            <w:tcW w:w="3960" w:type="dxa"/>
            <w:vAlign w:val="bottom"/>
          </w:tcPr>
          <w:p w:rsidR="009D1321" w:rsidRPr="00530B61" w:rsidRDefault="009D1321" w:rsidP="006767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9D1321" w:rsidRPr="00530B61" w:rsidRDefault="009D1321" w:rsidP="0067679F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4665B6" w:rsidRPr="004665B6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4665B6" w:rsidRPr="004665B6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30B6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1321" w:rsidRPr="00530B61" w:rsidTr="0067679F">
        <w:tc>
          <w:tcPr>
            <w:tcW w:w="3960" w:type="dxa"/>
          </w:tcPr>
          <w:p w:rsidR="009D1321" w:rsidRPr="00530B61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9D1321" w:rsidRPr="00530B61" w:rsidRDefault="009D1321" w:rsidP="0067679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D1321" w:rsidRPr="00530B61" w:rsidRDefault="009D1321" w:rsidP="0067679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D1321" w:rsidRPr="00530B61" w:rsidRDefault="009D1321" w:rsidP="009D1321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9D1321" w:rsidRDefault="009D1321" w:rsidP="009D1321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30B61">
        <w:rPr>
          <w:rFonts w:ascii="Angsana New" w:hAnsi="Angsana New"/>
          <w:i/>
          <w:iCs/>
          <w:sz w:val="30"/>
          <w:szCs w:val="30"/>
        </w:rPr>
        <w:t xml:space="preserve">* </w:t>
      </w:r>
      <w:r w:rsidRPr="00530B6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F4B1C" w:rsidRPr="00AF4B1C" w:rsidRDefault="00AF4B1C" w:rsidP="009D1321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9D1321" w:rsidRPr="00530B61" w:rsidRDefault="009D1321" w:rsidP="009D1321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530B61">
        <w:rPr>
          <w:rFonts w:hint="cs"/>
          <w:color w:val="00000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D1321" w:rsidRPr="00530B61" w:rsidRDefault="009D1321" w:rsidP="009D1321">
      <w:pPr>
        <w:pStyle w:val="ListParagraph"/>
        <w:autoSpaceDE w:val="0"/>
        <w:autoSpaceDN w:val="0"/>
        <w:adjustRightInd w:val="0"/>
        <w:ind w:left="907"/>
        <w:rPr>
          <w:i w:val="0"/>
          <w:iCs w:val="0"/>
          <w:color w:val="000000"/>
          <w:sz w:val="24"/>
          <w:szCs w:val="24"/>
          <w:cs/>
        </w:rPr>
      </w:pP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530B61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การบัญชีป้องกันความเสี่ยง </w:t>
      </w:r>
      <w:r w:rsidRPr="00AF4B1C">
        <w:rPr>
          <w:b w:val="0"/>
          <w:bCs w:val="0"/>
          <w:i w:val="0"/>
          <w:iCs w:val="0"/>
          <w:cs/>
        </w:rPr>
        <w:t>มาตรฐานการรายงานทางการเงินเหล่านี้นำมาใช้แทนมาตรฐานการบัญชีดังต่อไปนี้</w:t>
      </w:r>
    </w:p>
    <w:p w:rsidR="009D1321" w:rsidRPr="00AF4B1C" w:rsidRDefault="009D1321" w:rsidP="009D132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580"/>
      </w:tblGrid>
      <w:tr w:rsidR="009D1321" w:rsidRPr="00AF4B1C" w:rsidTr="0067679F">
        <w:tc>
          <w:tcPr>
            <w:tcW w:w="297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AF4B1C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558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9D1321" w:rsidRPr="00AF4B1C" w:rsidTr="0067679F">
        <w:tc>
          <w:tcPr>
            <w:tcW w:w="297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D1321" w:rsidRPr="00AF4B1C" w:rsidTr="0067679F">
        <w:tc>
          <w:tcPr>
            <w:tcW w:w="297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D1321" w:rsidRPr="00AF4B1C" w:rsidTr="0067679F">
        <w:tc>
          <w:tcPr>
            <w:tcW w:w="297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:rsidR="009D1321" w:rsidRPr="00AF4B1C" w:rsidRDefault="009D1321" w:rsidP="0067679F">
            <w:pPr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9D1321" w:rsidRPr="00AF4B1C" w:rsidTr="0067679F">
        <w:tc>
          <w:tcPr>
            <w:tcW w:w="297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Pr="00AF4B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580" w:type="dxa"/>
          </w:tcPr>
          <w:p w:rsidR="009D1321" w:rsidRPr="00AF4B1C" w:rsidRDefault="009D1321" w:rsidP="0067679F">
            <w:pPr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9D1321" w:rsidRDefault="009D1321" w:rsidP="009D132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AF4B1C" w:rsidRDefault="00AF4B1C" w:rsidP="009D132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AF4B1C" w:rsidRPr="00AF4B1C" w:rsidRDefault="00AF4B1C" w:rsidP="009D132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9D1321" w:rsidRPr="00AF4B1C" w:rsidRDefault="009D1321" w:rsidP="009D1321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lastRenderedPageBreak/>
        <w:t>การจัดประเภทรายการของสินทรัพย์ทางการเงิน</w:t>
      </w:r>
    </w:p>
    <w:p w:rsidR="009D1321" w:rsidRDefault="009D1321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จัดประเภทสินทรัพย์ทางการเงินเป็น </w:t>
      </w:r>
      <w:r w:rsidR="004665B6" w:rsidRPr="004665B6">
        <w:rPr>
          <w:b w:val="0"/>
          <w:bCs w:val="0"/>
          <w:i w:val="0"/>
          <w:iCs w:val="0"/>
          <w:lang w:val="en-US"/>
        </w:rPr>
        <w:t>3</w:t>
      </w:r>
      <w:r w:rsidRPr="00AF4B1C">
        <w:rPr>
          <w:b w:val="0"/>
          <w:bCs w:val="0"/>
          <w:i w:val="0"/>
          <w:iCs w:val="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</w:t>
      </w:r>
      <w:r w:rsidR="004665B6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ทั้งนี้</w:t>
      </w:r>
      <w:r w:rsidR="004665B6"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105</w:t>
      </w:r>
      <w:r w:rsidRPr="00AF4B1C">
        <w:rPr>
          <w:b w:val="0"/>
          <w:bCs w:val="0"/>
          <w:i w:val="0"/>
          <w:iCs w:val="0"/>
          <w:cs/>
        </w:rPr>
        <w:t xml:space="preserve"> การจัดประเภท</w:t>
      </w:r>
      <w:r w:rsidRPr="00AF4B1C">
        <w:rPr>
          <w:rFonts w:hint="cs"/>
          <w:b w:val="0"/>
          <w:bCs w:val="0"/>
          <w:i w:val="0"/>
          <w:iCs w:val="0"/>
          <w:cs/>
        </w:rPr>
        <w:t>ใหม่</w:t>
      </w:r>
      <w:r w:rsidRPr="00AF4B1C">
        <w:rPr>
          <w:b w:val="0"/>
          <w:bCs w:val="0"/>
          <w:i w:val="0"/>
          <w:iCs w:val="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AF4B1C">
        <w:rPr>
          <w:rFonts w:hint="cs"/>
          <w:b w:val="0"/>
          <w:bCs w:val="0"/>
          <w:i w:val="0"/>
          <w:iCs w:val="0"/>
          <w:cs/>
        </w:rPr>
        <w:t>บริหาร</w:t>
      </w:r>
      <w:r w:rsidRPr="00AF4B1C">
        <w:rPr>
          <w:b w:val="0"/>
          <w:bCs w:val="0"/>
          <w:i w:val="0"/>
          <w:iCs w:val="0"/>
          <w:cs/>
        </w:rPr>
        <w:t>จัดการสินทรัพย์ทางการเงินนั้น</w:t>
      </w:r>
    </w:p>
    <w:p w:rsidR="00DB02FF" w:rsidRDefault="00DB02FF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:rsidR="00DB02FF" w:rsidRPr="00AF4B1C" w:rsidRDefault="00DB02FF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DB02FF">
        <w:rPr>
          <w:b w:val="0"/>
          <w:bCs w:val="0"/>
          <w:i w:val="0"/>
          <w:iCs w:val="0"/>
          <w:cs/>
        </w:rPr>
        <w:t>อนุพันธ์จะวัดมูลค่าด้วยมูลค่ายุติธรรมผ่านกำไรหรือขาดทุนตามมาตรฐาน</w:t>
      </w:r>
      <w:r>
        <w:rPr>
          <w:b w:val="0"/>
          <w:bCs w:val="0"/>
          <w:i w:val="0"/>
          <w:iCs w:val="0"/>
          <w:cs/>
        </w:rPr>
        <w:t xml:space="preserve">การรายงานทางการเงิน </w:t>
      </w:r>
      <w:r>
        <w:rPr>
          <w:rFonts w:hint="cs"/>
          <w:b w:val="0"/>
          <w:bCs w:val="0"/>
          <w:i w:val="0"/>
          <w:iCs w:val="0"/>
          <w:cs/>
        </w:rPr>
        <w:t xml:space="preserve">          </w:t>
      </w:r>
      <w:r>
        <w:rPr>
          <w:b w:val="0"/>
          <w:bCs w:val="0"/>
          <w:i w:val="0"/>
          <w:iCs w:val="0"/>
          <w:cs/>
        </w:rPr>
        <w:t xml:space="preserve">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>
        <w:rPr>
          <w:b w:val="0"/>
          <w:bCs w:val="0"/>
          <w:i w:val="0"/>
          <w:iCs w:val="0"/>
          <w:cs/>
        </w:rPr>
        <w:t xml:space="preserve"> </w:t>
      </w:r>
      <w:r w:rsidRPr="00DB02FF">
        <w:rPr>
          <w:b w:val="0"/>
          <w:bCs w:val="0"/>
          <w:i w:val="0"/>
          <w:iCs w:val="0"/>
          <w:cs/>
        </w:rPr>
        <w:t>โ</w:t>
      </w:r>
      <w:r>
        <w:rPr>
          <w:b w:val="0"/>
          <w:bCs w:val="0"/>
          <w:i w:val="0"/>
          <w:iCs w:val="0"/>
          <w:cs/>
        </w:rPr>
        <w:t>ดยจะนำมาใช้แทนนโยบายการบัญชีของกลุ่มบริษัท</w:t>
      </w:r>
      <w:r w:rsidRPr="00DB02FF">
        <w:rPr>
          <w:b w:val="0"/>
          <w:bCs w:val="0"/>
          <w:i w:val="0"/>
          <w:iCs w:val="0"/>
          <w:cs/>
        </w:rPr>
        <w:t>ในปัจจุบันที่รับรู้รายการ</w:t>
      </w:r>
      <w:r>
        <w:rPr>
          <w:b w:val="0"/>
          <w:bCs w:val="0"/>
          <w:i w:val="0"/>
          <w:iCs w:val="0"/>
          <w:cs/>
        </w:rPr>
        <w:t>เมื่ออนุพันธ์ดังกล่าวถูกนำมาใช้</w:t>
      </w:r>
    </w:p>
    <w:p w:rsidR="009D1321" w:rsidRPr="00DB02FF" w:rsidRDefault="009D1321" w:rsidP="009D1321">
      <w:pPr>
        <w:pStyle w:val="ListParagraph"/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:rsidR="009D1321" w:rsidRPr="00AF4B1C" w:rsidRDefault="009D1321" w:rsidP="009D1321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การวัดมูลค่าด้วยวิธีราคาทุนตัดจำหน่าย</w:t>
      </w: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ภายใต้มาตรฐานการรายงานทางการเงิน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สินทรัพย์และหนี้สินทางการเงินที่วัดมูลค่าด้วย</w:t>
      </w:r>
      <w:r w:rsidR="004665B6">
        <w:rPr>
          <w:b w:val="0"/>
          <w:bCs w:val="0"/>
          <w:i w:val="0"/>
          <w:iCs w:val="0"/>
          <w:cs/>
        </w:rPr>
        <w:br/>
      </w:r>
      <w:r w:rsidRPr="00AF4B1C">
        <w:rPr>
          <w:b w:val="0"/>
          <w:bCs w:val="0"/>
          <w:i w:val="0"/>
          <w:iCs w:val="0"/>
          <w:cs/>
        </w:rPr>
        <w:t>วิธีราคาทุนตัดจำหน่ายจะรับรู้ดอกเบี้ย</w:t>
      </w:r>
      <w:r w:rsidRPr="00AF4B1C">
        <w:rPr>
          <w:rFonts w:hint="cs"/>
          <w:b w:val="0"/>
          <w:bCs w:val="0"/>
          <w:i w:val="0"/>
          <w:iCs w:val="0"/>
          <w:cs/>
        </w:rPr>
        <w:t>รับ</w:t>
      </w:r>
      <w:r w:rsidRPr="00AF4B1C">
        <w:rPr>
          <w:b w:val="0"/>
          <w:bCs w:val="0"/>
          <w:i w:val="0"/>
          <w:iCs w:val="0"/>
          <w:cs/>
        </w:rPr>
        <w:t>และดอกเบี้ย</w:t>
      </w:r>
      <w:r w:rsidRPr="00AF4B1C">
        <w:rPr>
          <w:rFonts w:hint="cs"/>
          <w:b w:val="0"/>
          <w:bCs w:val="0"/>
          <w:i w:val="0"/>
          <w:iCs w:val="0"/>
          <w:cs/>
        </w:rPr>
        <w:t>จ่าย</w:t>
      </w:r>
      <w:r w:rsidRPr="00AF4B1C">
        <w:rPr>
          <w:b w:val="0"/>
          <w:bCs w:val="0"/>
          <w:i w:val="0"/>
          <w:iCs w:val="0"/>
          <w:cs/>
        </w:rPr>
        <w:t xml:space="preserve">ด้วยอัตราดอกเบี้ยที่แท้จริง </w:t>
      </w:r>
      <w:r w:rsidR="00DB02FF" w:rsidRPr="00DB02FF">
        <w:rPr>
          <w:b w:val="0"/>
          <w:bCs w:val="0"/>
          <w:i w:val="0"/>
          <w:iCs w:val="0"/>
          <w:cs/>
        </w:rPr>
        <w:t>มาตรฐานการ</w:t>
      </w:r>
      <w:r w:rsidR="004665B6">
        <w:rPr>
          <w:b w:val="0"/>
          <w:bCs w:val="0"/>
          <w:i w:val="0"/>
          <w:iCs w:val="0"/>
          <w:cs/>
        </w:rPr>
        <w:br/>
      </w:r>
      <w:r w:rsidR="00DB02FF" w:rsidRPr="00DB02FF">
        <w:rPr>
          <w:b w:val="0"/>
          <w:bCs w:val="0"/>
          <w:i w:val="0"/>
          <w:iCs w:val="0"/>
          <w:cs/>
        </w:rPr>
        <w:t xml:space="preserve">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="00DB02FF">
        <w:rPr>
          <w:b w:val="0"/>
          <w:bCs w:val="0"/>
          <w:i w:val="0"/>
          <w:iCs w:val="0"/>
          <w:cs/>
        </w:rPr>
        <w:t xml:space="preserve"> จะนำมาใช้แทนนโยบายการบัญชีของกลุ่มบริษัท</w:t>
      </w:r>
      <w:r w:rsidR="00DB02FF" w:rsidRPr="00DB02FF">
        <w:rPr>
          <w:b w:val="0"/>
          <w:bCs w:val="0"/>
          <w:i w:val="0"/>
          <w:iCs w:val="0"/>
          <w:cs/>
        </w:rPr>
        <w:t>ในปัจจุบันที่รับรู้ดอกเบี้ยรับและดอกเบี</w:t>
      </w:r>
      <w:r w:rsidR="00DB02FF">
        <w:rPr>
          <w:b w:val="0"/>
          <w:bCs w:val="0"/>
          <w:i w:val="0"/>
          <w:iCs w:val="0"/>
          <w:cs/>
        </w:rPr>
        <w:t>้ยจ่ายด้วยอัตราดอกเบี้ยตามสัญญา</w:t>
      </w:r>
    </w:p>
    <w:p w:rsidR="009D1321" w:rsidRPr="00DB02FF" w:rsidRDefault="009D1321" w:rsidP="009D1321">
      <w:pPr>
        <w:pStyle w:val="ListParagraph"/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:rsidR="009D1321" w:rsidRPr="00AF4B1C" w:rsidRDefault="009D1321" w:rsidP="009D1321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การด้อยค่าของสินทรัพย์ทางการเงินและสินทรัพย์ที่เกิดจากสัญญา</w:t>
      </w: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</w:t>
      </w:r>
      <w:r w:rsidRPr="00AF4B1C">
        <w:rPr>
          <w:rFonts w:hint="cs"/>
          <w:b w:val="0"/>
          <w:bCs w:val="0"/>
          <w:i w:val="0"/>
          <w:iCs w:val="0"/>
          <w:cs/>
        </w:rPr>
        <w:t>นั้น</w:t>
      </w:r>
      <w:r w:rsidRPr="00AF4B1C">
        <w:rPr>
          <w:b w:val="0"/>
          <w:bCs w:val="0"/>
          <w:i w:val="0"/>
          <w:iCs w:val="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(ไม่รวม</w:t>
      </w:r>
      <w:r w:rsidRPr="00AF4B1C">
        <w:rPr>
          <w:b w:val="0"/>
          <w:bCs w:val="0"/>
          <w:i w:val="0"/>
          <w:iCs w:val="0"/>
          <w:cs/>
        </w:rPr>
        <w:t>เงินลงทุนในตราสารทุน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) </w:t>
      </w:r>
      <w:r w:rsidRPr="00AF4B1C">
        <w:rPr>
          <w:b w:val="0"/>
          <w:bCs w:val="0"/>
          <w:i w:val="0"/>
          <w:iCs w:val="0"/>
          <w:cs/>
        </w:rPr>
        <w:t>และสินทรัพย์ที่เกิดจากสัญญา</w:t>
      </w:r>
    </w:p>
    <w:p w:rsidR="001D4FC7" w:rsidRDefault="001D4FC7">
      <w:pPr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  <w:r>
        <w:rPr>
          <w:b/>
          <w:bCs/>
          <w:i/>
          <w:iCs/>
          <w:sz w:val="24"/>
          <w:szCs w:val="24"/>
          <w:cs/>
        </w:rPr>
        <w:br w:type="page"/>
      </w:r>
    </w:p>
    <w:p w:rsidR="009D1321" w:rsidRPr="00AF4B1C" w:rsidRDefault="009D1321" w:rsidP="009D1321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lastRenderedPageBreak/>
        <w:t>การจัดประเภทรายการหนี้สินทางการเงิน</w:t>
      </w: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4665B6" w:rsidRPr="004665B6">
        <w:rPr>
          <w:b w:val="0"/>
          <w:bCs w:val="0"/>
          <w:i w:val="0"/>
          <w:iCs w:val="0"/>
          <w:lang w:val="en-US"/>
        </w:rPr>
        <w:t>2</w:t>
      </w:r>
      <w:r w:rsidRPr="00AF4B1C">
        <w:rPr>
          <w:b w:val="0"/>
          <w:bCs w:val="0"/>
          <w:i w:val="0"/>
          <w:iCs w:val="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9D1321" w:rsidRPr="00AF4B1C" w:rsidRDefault="009D1321" w:rsidP="009D1321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sz w:val="24"/>
          <w:szCs w:val="24"/>
          <w:cs/>
        </w:rPr>
      </w:pPr>
    </w:p>
    <w:p w:rsidR="009D1321" w:rsidRPr="00AF4B1C" w:rsidRDefault="009D1321" w:rsidP="009D1321">
      <w:pPr>
        <w:pStyle w:val="ListParagraph"/>
        <w:tabs>
          <w:tab w:val="left" w:pos="126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ภายใต้มาตรฐานการรายงานทางการเงิน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:rsidR="009D1321" w:rsidRPr="00AF4B1C" w:rsidRDefault="009D1321" w:rsidP="009D1321">
      <w:pPr>
        <w:pStyle w:val="ListParagraph"/>
        <w:numPr>
          <w:ilvl w:val="0"/>
          <w:numId w:val="37"/>
        </w:numPr>
        <w:tabs>
          <w:tab w:val="clear" w:pos="540"/>
          <w:tab w:val="left" w:pos="1260"/>
        </w:tabs>
        <w:autoSpaceDE w:val="0"/>
        <w:autoSpaceDN w:val="0"/>
        <w:adjustRightInd w:val="0"/>
        <w:spacing w:after="160"/>
        <w:ind w:left="1620"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จำนวน</w:t>
      </w:r>
      <w:r w:rsidRPr="00AF4B1C">
        <w:rPr>
          <w:rFonts w:hint="cs"/>
          <w:b w:val="0"/>
          <w:bCs w:val="0"/>
          <w:i w:val="0"/>
          <w:iCs w:val="0"/>
          <w:cs/>
        </w:rPr>
        <w:t>เงินของ</w:t>
      </w:r>
      <w:r w:rsidRPr="00AF4B1C">
        <w:rPr>
          <w:b w:val="0"/>
          <w:bCs w:val="0"/>
          <w:i w:val="0"/>
          <w:iCs w:val="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:rsidR="009D1321" w:rsidRPr="00AF4B1C" w:rsidRDefault="009D1321" w:rsidP="009D1321">
      <w:pPr>
        <w:pStyle w:val="ListParagraph"/>
        <w:numPr>
          <w:ilvl w:val="0"/>
          <w:numId w:val="37"/>
        </w:numPr>
        <w:tabs>
          <w:tab w:val="clear" w:pos="540"/>
          <w:tab w:val="left" w:pos="1260"/>
        </w:tabs>
        <w:autoSpaceDE w:val="0"/>
        <w:autoSpaceDN w:val="0"/>
        <w:adjustRightInd w:val="0"/>
        <w:spacing w:after="160"/>
        <w:ind w:left="1620"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จำนวน</w:t>
      </w:r>
      <w:r w:rsidRPr="00AF4B1C">
        <w:rPr>
          <w:rFonts w:hint="cs"/>
          <w:b w:val="0"/>
          <w:bCs w:val="0"/>
          <w:i w:val="0"/>
          <w:iCs w:val="0"/>
          <w:cs/>
        </w:rPr>
        <w:t>เงินของ</w:t>
      </w:r>
      <w:r w:rsidRPr="00AF4B1C">
        <w:rPr>
          <w:b w:val="0"/>
          <w:bCs w:val="0"/>
          <w:i w:val="0"/>
          <w:iCs w:val="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/>
        <w:rPr>
          <w:b w:val="0"/>
          <w:bCs w:val="0"/>
          <w:i w:val="0"/>
          <w:iCs w:val="0"/>
          <w:sz w:val="24"/>
          <w:szCs w:val="24"/>
          <w:cs/>
        </w:rPr>
      </w:pPr>
    </w:p>
    <w:p w:rsidR="009D1321" w:rsidRPr="00AF4B1C" w:rsidRDefault="009D1321" w:rsidP="009D1321">
      <w:pPr>
        <w:pStyle w:val="ListParagraph"/>
        <w:numPr>
          <w:ilvl w:val="0"/>
          <w:numId w:val="36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>การบัญชีป้องกันความเสี่ยง</w:t>
      </w: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แนะนำแนวปฏิบัติ</w:t>
      </w:r>
      <w:r w:rsidRPr="00AF4B1C">
        <w:rPr>
          <w:rFonts w:hint="cs"/>
          <w:b w:val="0"/>
          <w:bCs w:val="0"/>
          <w:i w:val="0"/>
          <w:iCs w:val="0"/>
          <w:cs/>
        </w:rPr>
        <w:t>เกี่ยวกับ</w:t>
      </w:r>
      <w:r w:rsidRPr="00AF4B1C">
        <w:rPr>
          <w:b w:val="0"/>
          <w:bCs w:val="0"/>
          <w:i w:val="0"/>
          <w:iCs w:val="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AF4B1C">
        <w:rPr>
          <w:rFonts w:hint="cs"/>
          <w:b w:val="0"/>
          <w:bCs w:val="0"/>
          <w:i w:val="0"/>
          <w:iCs w:val="0"/>
          <w:cs/>
        </w:rPr>
        <w:t>โดย</w:t>
      </w:r>
      <w:r w:rsidRPr="00AF4B1C">
        <w:rPr>
          <w:b w:val="0"/>
          <w:bCs w:val="0"/>
          <w:i w:val="0"/>
          <w:iCs w:val="0"/>
          <w:cs/>
        </w:rPr>
        <w:t xml:space="preserve">การบัญชีป้องกันความเสี่ยงมี </w:t>
      </w:r>
      <w:r w:rsidR="004665B6" w:rsidRPr="004665B6">
        <w:rPr>
          <w:b w:val="0"/>
          <w:bCs w:val="0"/>
          <w:i w:val="0"/>
          <w:iCs w:val="0"/>
          <w:lang w:val="en-US"/>
        </w:rPr>
        <w:t>3</w:t>
      </w:r>
      <w:r w:rsidRPr="00AF4B1C">
        <w:rPr>
          <w:b w:val="0"/>
          <w:bCs w:val="0"/>
          <w:i w:val="0"/>
          <w:iCs w:val="0"/>
          <w:cs/>
        </w:rPr>
        <w:t xml:space="preserve"> ประเภทและการ</w:t>
      </w:r>
      <w:r w:rsidRPr="00AF4B1C">
        <w:rPr>
          <w:rFonts w:hint="cs"/>
          <w:b w:val="0"/>
          <w:bCs w:val="0"/>
          <w:i w:val="0"/>
          <w:iCs w:val="0"/>
          <w:cs/>
        </w:rPr>
        <w:t>ถือ</w:t>
      </w:r>
      <w:r w:rsidRPr="00AF4B1C">
        <w:rPr>
          <w:b w:val="0"/>
          <w:bCs w:val="0"/>
          <w:i w:val="0"/>
          <w:iCs w:val="0"/>
          <w:cs/>
        </w:rPr>
        <w:t>ปฏิบัติ</w:t>
      </w:r>
      <w:r w:rsidRPr="00AF4B1C">
        <w:rPr>
          <w:rFonts w:hint="cs"/>
          <w:b w:val="0"/>
          <w:bCs w:val="0"/>
          <w:i w:val="0"/>
          <w:iCs w:val="0"/>
          <w:cs/>
        </w:rPr>
        <w:t>ในแต่ละประเภท</w:t>
      </w:r>
      <w:r w:rsidRPr="00AF4B1C">
        <w:rPr>
          <w:b w:val="0"/>
          <w:bCs w:val="0"/>
          <w:i w:val="0"/>
          <w:iCs w:val="0"/>
          <w:cs/>
        </w:rPr>
        <w:t>นั้นขึ้นอยู่กับ</w:t>
      </w:r>
      <w:r w:rsidRPr="00AF4B1C">
        <w:rPr>
          <w:rFonts w:hint="cs"/>
          <w:b w:val="0"/>
          <w:bCs w:val="0"/>
          <w:i w:val="0"/>
          <w:iCs w:val="0"/>
          <w:cs/>
        </w:rPr>
        <w:t>ลักษณะของ</w:t>
      </w:r>
      <w:r w:rsidRPr="00AF4B1C">
        <w:rPr>
          <w:b w:val="0"/>
          <w:bCs w:val="0"/>
          <w:i w:val="0"/>
          <w:iCs w:val="0"/>
          <w:cs/>
        </w:rPr>
        <w:t>ความเสี่ยง</w:t>
      </w:r>
      <w:r w:rsidRPr="00AF4B1C">
        <w:rPr>
          <w:rFonts w:hint="cs"/>
          <w:b w:val="0"/>
          <w:bCs w:val="0"/>
          <w:i w:val="0"/>
          <w:iCs w:val="0"/>
          <w:cs/>
        </w:rPr>
        <w:t>ที่ทำการป้องกัน</w:t>
      </w:r>
      <w:r w:rsidRPr="00AF4B1C">
        <w:rPr>
          <w:b w:val="0"/>
          <w:bCs w:val="0"/>
          <w:i w:val="0"/>
          <w:iCs w:val="0"/>
          <w:cs/>
        </w:rPr>
        <w:t xml:space="preserve"> 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ได้แก่ </w:t>
      </w:r>
      <w:r w:rsidRPr="00AF4B1C">
        <w:rPr>
          <w:b w:val="0"/>
          <w:bCs w:val="0"/>
          <w:i w:val="0"/>
          <w:iCs w:val="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</w:t>
      </w:r>
      <w:r w:rsidR="00AF4B1C" w:rsidRPr="00AF4B1C"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  <w:r w:rsidRPr="00AF4B1C">
        <w:rPr>
          <w:b w:val="0"/>
          <w:bCs w:val="0"/>
          <w:i w:val="0"/>
          <w:iCs w:val="0"/>
          <w:cs/>
        </w:rPr>
        <w:t xml:space="preserve">ปัจจุบันกลุ่มบริษัทใช้อนุพันธ์ในการป้องกันความเสี่ยงจากอัตราแลกเปลี่ยน </w:t>
      </w:r>
      <w:r w:rsidRPr="00AF4B1C">
        <w:rPr>
          <w:rFonts w:hint="cs"/>
          <w:b w:val="0"/>
          <w:bCs w:val="0"/>
          <w:i w:val="0"/>
          <w:iCs w:val="0"/>
          <w:cs/>
        </w:rPr>
        <w:t>โดย</w:t>
      </w:r>
      <w:r w:rsidRPr="00AF4B1C">
        <w:rPr>
          <w:b w:val="0"/>
          <w:bCs w:val="0"/>
          <w:i w:val="0"/>
          <w:iCs w:val="0"/>
          <w:cs/>
        </w:rPr>
        <w:t xml:space="preserve">จะรับรู้รายการเมื่ออนุพันธ์ดังกล่าวถูกนำมาใช้  ทั้งนี้ 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ภายใต้มาตรฐานการรายงานทางการเงิน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9</w:t>
      </w:r>
      <w:r w:rsidRPr="00AF4B1C">
        <w:rPr>
          <w:b w:val="0"/>
          <w:bCs w:val="0"/>
          <w:i w:val="0"/>
          <w:iCs w:val="0"/>
          <w:cs/>
        </w:rPr>
        <w:t xml:space="preserve"> ณ วันที่ถือปฏิบัติเป็นครั้งแรก</w:t>
      </w:r>
    </w:p>
    <w:p w:rsidR="009D1321" w:rsidRPr="00AF4B1C" w:rsidRDefault="009D1321" w:rsidP="00AF4B1C">
      <w:pPr>
        <w:pStyle w:val="ListParagraph"/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:rsidR="009D1321" w:rsidRPr="00AF4B1C" w:rsidRDefault="009D1321" w:rsidP="009D1321">
      <w:pPr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AF4B1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F4B1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F4B1C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AF4B1C">
        <w:rPr>
          <w:rFonts w:ascii="Angsana New" w:hAnsi="Angsana New" w:hint="cs"/>
          <w:sz w:val="30"/>
          <w:szCs w:val="30"/>
          <w:cs/>
        </w:rPr>
        <w:t>และ</w:t>
      </w:r>
      <w:r w:rsidRPr="00AF4B1C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1D4FC7" w:rsidRDefault="001D4FC7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:rsidR="009D1321" w:rsidRPr="00AF4B1C" w:rsidRDefault="009D1321" w:rsidP="009D1321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 w:rsidRPr="00AF4B1C">
        <w:rPr>
          <w:rFonts w:asciiTheme="majorBidi" w:hAnsiTheme="majorBidi" w:cstheme="majorBidi"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="004665B6" w:rsidRPr="004665B6">
        <w:rPr>
          <w:rFonts w:asciiTheme="majorBidi" w:hAnsiTheme="majorBidi"/>
          <w:color w:val="000000"/>
          <w:lang w:val="en-US"/>
        </w:rPr>
        <w:t>16</w:t>
      </w:r>
      <w:r w:rsidRPr="00AF4B1C">
        <w:rPr>
          <w:rFonts w:asciiTheme="majorBidi" w:hAnsiTheme="majorBidi" w:cstheme="majorBidi"/>
          <w:color w:val="000000"/>
          <w:cs/>
        </w:rPr>
        <w:t xml:space="preserve"> เรื่อง สัญญาเช่า</w:t>
      </w:r>
    </w:p>
    <w:p w:rsidR="009D1321" w:rsidRPr="00AF4B1C" w:rsidRDefault="009D1321" w:rsidP="009D132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  <w:r w:rsidRPr="00AF4B1C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4665B6" w:rsidRPr="004665B6">
        <w:rPr>
          <w:rFonts w:asciiTheme="majorBidi" w:hAnsiTheme="majorBidi"/>
          <w:b w:val="0"/>
          <w:bCs w:val="0"/>
          <w:i w:val="0"/>
          <w:iCs w:val="0"/>
          <w:lang w:val="en-US"/>
        </w:rPr>
        <w:t>16</w:t>
      </w:r>
      <w:r w:rsidRPr="00AF4B1C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ได้นำเสนอวิธีการ</w:t>
      </w:r>
      <w:r w:rsidRPr="00AF4B1C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บัญชีเดียวสำหรับผู้เช่า (</w:t>
      </w:r>
      <w:r w:rsidRPr="00AF4B1C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Single lessee accounting model) </w:t>
      </w:r>
      <w:r w:rsidRPr="00AF4B1C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AF4B1C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ไม่แตกต่างจาก</w:t>
      </w:r>
      <w:r w:rsidRPr="00AF4B1C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AF4B1C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</w:t>
      </w: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590"/>
      </w:tblGrid>
      <w:tr w:rsidR="009D1321" w:rsidRPr="00AF4B1C" w:rsidTr="0067679F">
        <w:tc>
          <w:tcPr>
            <w:tcW w:w="396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AF4B1C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AF4B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9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F4B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9D1321" w:rsidRPr="00AF4B1C" w:rsidTr="0067679F">
        <w:tc>
          <w:tcPr>
            <w:tcW w:w="396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4665B6" w:rsidRPr="004665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459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D1321" w:rsidRPr="00AF4B1C" w:rsidTr="0067679F">
        <w:tc>
          <w:tcPr>
            <w:tcW w:w="396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AF4B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90" w:type="dxa"/>
          </w:tcPr>
          <w:p w:rsidR="009D1321" w:rsidRPr="00AF4B1C" w:rsidRDefault="009D1321" w:rsidP="0067679F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AF4B1C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AF4B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9D1321" w:rsidRPr="00AF4B1C" w:rsidTr="0067679F">
        <w:tc>
          <w:tcPr>
            <w:tcW w:w="3960" w:type="dxa"/>
          </w:tcPr>
          <w:p w:rsidR="009D1321" w:rsidRPr="00AF4B1C" w:rsidRDefault="009D1321" w:rsidP="0067679F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="004665B6" w:rsidRPr="004665B6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AF4B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:rsidR="009D1321" w:rsidRPr="00AF4B1C" w:rsidRDefault="009D1321" w:rsidP="0067679F">
            <w:pPr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B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p w:rsidR="009D1321" w:rsidRPr="00AF4B1C" w:rsidRDefault="00AF4B1C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>
        <w:rPr>
          <w:rFonts w:eastAsia="Calibri"/>
          <w:b w:val="0"/>
          <w:bCs w:val="0"/>
          <w:i w:val="0"/>
          <w:iCs w:val="0"/>
          <w:cs/>
        </w:rPr>
        <w:t>ปัจจุบัน</w:t>
      </w:r>
      <w:r w:rsidR="009D1321" w:rsidRPr="00AF4B1C">
        <w:rPr>
          <w:rFonts w:eastAsia="Calibri"/>
          <w:b w:val="0"/>
          <w:bCs w:val="0"/>
          <w:i w:val="0"/>
          <w:iCs w:val="0"/>
          <w:cs/>
        </w:rPr>
        <w:t>กลุ่มบริษัทบันทึกร</w:t>
      </w:r>
      <w:r>
        <w:rPr>
          <w:rFonts w:eastAsia="Calibri"/>
          <w:b w:val="0"/>
          <w:bCs w:val="0"/>
          <w:i w:val="0"/>
          <w:iCs w:val="0"/>
          <w:cs/>
        </w:rPr>
        <w:t>ายจ่ายภายใต้สัญญาเช่าดำเนินงาน</w:t>
      </w:r>
      <w:r w:rsidR="009D1321" w:rsidRPr="00AF4B1C">
        <w:rPr>
          <w:rFonts w:eastAsia="Calibri"/>
          <w:b w:val="0"/>
          <w:bCs w:val="0"/>
          <w:i w:val="0"/>
          <w:iCs w:val="0"/>
          <w:cs/>
        </w:rPr>
        <w:t>และประโยชน์ที่</w:t>
      </w:r>
      <w:r>
        <w:rPr>
          <w:rFonts w:eastAsia="Calibri"/>
          <w:b w:val="0"/>
          <w:bCs w:val="0"/>
          <w:i w:val="0"/>
          <w:iCs w:val="0"/>
          <w:cs/>
        </w:rPr>
        <w:t>ได้รับที่เกี่ยวข้องกับสัญญาเช่า</w:t>
      </w:r>
      <w:r w:rsidR="009D1321" w:rsidRPr="00AF4B1C">
        <w:rPr>
          <w:rFonts w:eastAsia="Calibri"/>
          <w:b w:val="0"/>
          <w:bCs w:val="0"/>
          <w:i w:val="0"/>
          <w:iCs w:val="0"/>
          <w:cs/>
        </w:rPr>
        <w:t>ในกำไรหรือขาดทุนโดยวิธีเส้นตรงตลอดอายุสัญญาเช่า</w:t>
      </w:r>
    </w:p>
    <w:p w:rsidR="009D1321" w:rsidRPr="00AF4B1C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p w:rsidR="009D1321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AF4B1C">
        <w:rPr>
          <w:rFonts w:hint="cs"/>
          <w:b w:val="0"/>
          <w:bCs w:val="0"/>
          <w:i w:val="0"/>
          <w:iCs w:val="0"/>
          <w:cs/>
        </w:rPr>
        <w:t>ข</w:t>
      </w:r>
      <w:r w:rsidRPr="00AF4B1C">
        <w:rPr>
          <w:b w:val="0"/>
          <w:bCs w:val="0"/>
          <w:i w:val="0"/>
          <w:iCs w:val="0"/>
          <w:cs/>
        </w:rPr>
        <w:t>ณะนี้</w:t>
      </w:r>
      <w:r w:rsidRPr="00AF4B1C">
        <w:rPr>
          <w:b w:val="0"/>
          <w:bCs w:val="0"/>
          <w:i w:val="0"/>
          <w:iCs w:val="0"/>
          <w:cs/>
          <w:lang w:val="en-GB"/>
        </w:rPr>
        <w:t>ผู้บริหารกำลัง</w:t>
      </w:r>
      <w:r w:rsidRPr="00AF4B1C">
        <w:rPr>
          <w:b w:val="0"/>
          <w:bCs w:val="0"/>
          <w:i w:val="0"/>
          <w:iCs w:val="0"/>
          <w:cs/>
        </w:rPr>
        <w:t>พิจารณาถึงผลกระทบที่อาจเกิดขึ้นจากการถือปฏิบัติตามมาตรฐานการรายงานทางการเงิน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ฉบับที่ </w:t>
      </w:r>
      <w:r w:rsidR="004665B6" w:rsidRPr="004665B6">
        <w:rPr>
          <w:b w:val="0"/>
          <w:bCs w:val="0"/>
          <w:i w:val="0"/>
          <w:iCs w:val="0"/>
          <w:lang w:val="en-US"/>
        </w:rPr>
        <w:t>16</w:t>
      </w:r>
      <w:r w:rsidRPr="00AF4B1C">
        <w:rPr>
          <w:rFonts w:hint="cs"/>
          <w:b w:val="0"/>
          <w:bCs w:val="0"/>
          <w:i w:val="0"/>
          <w:iCs w:val="0"/>
          <w:cs/>
        </w:rPr>
        <w:t xml:space="preserve"> </w:t>
      </w:r>
      <w:r w:rsidRPr="00AF4B1C">
        <w:rPr>
          <w:b w:val="0"/>
          <w:bCs w:val="0"/>
          <w:i w:val="0"/>
          <w:iCs w:val="0"/>
          <w:cs/>
        </w:rPr>
        <w:t>เป็นครั้งแรกต่องบการเงินรวม</w:t>
      </w:r>
      <w:r w:rsidRPr="00AF4B1C">
        <w:rPr>
          <w:rFonts w:hint="cs"/>
          <w:b w:val="0"/>
          <w:bCs w:val="0"/>
          <w:i w:val="0"/>
          <w:iCs w:val="0"/>
          <w:cs/>
        </w:rPr>
        <w:t>และ</w:t>
      </w:r>
      <w:r w:rsidRPr="00AF4B1C">
        <w:rPr>
          <w:b w:val="0"/>
          <w:bCs w:val="0"/>
          <w:i w:val="0"/>
          <w:iCs w:val="0"/>
          <w:cs/>
        </w:rPr>
        <w:t>งบการเงินเฉพาะกิจการ</w:t>
      </w:r>
    </w:p>
    <w:p w:rsidR="009D1321" w:rsidRPr="00EA78A7" w:rsidRDefault="009D1321" w:rsidP="009D132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  <w:lang w:val="en-US"/>
        </w:rPr>
      </w:pPr>
    </w:p>
    <w:sectPr w:rsidR="009D1321" w:rsidRPr="00EA78A7" w:rsidSect="00423834">
      <w:footerReference w:type="default" r:id="rId16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41D" w:rsidRDefault="006B241D">
      <w:r>
        <w:separator/>
      </w:r>
    </w:p>
  </w:endnote>
  <w:endnote w:type="continuationSeparator" w:id="0">
    <w:p w:rsidR="006B241D" w:rsidRDefault="006B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CC0AE9" w:rsidRDefault="00F75055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37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F75055" w:rsidRDefault="00F7505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FB5D89" w:rsidRDefault="00F75055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75055" w:rsidRPr="00960645" w:rsidRDefault="00F75055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D5525E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:rsidR="00F75055" w:rsidRPr="004E4BE4" w:rsidRDefault="00F75055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:rsidR="00F75055" w:rsidRPr="00B248A7" w:rsidRDefault="00F7505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48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DE7037" w:rsidRDefault="00F75055" w:rsidP="007D6C10">
    <w:pPr>
      <w:pStyle w:val="Footer"/>
      <w:framePr w:wrap="around" w:vAnchor="text" w:hAnchor="page" w:x="8716" w:y="17"/>
      <w:rPr>
        <w:rStyle w:val="PageNumber"/>
        <w:rFonts w:asciiTheme="majorBidi" w:hAnsiTheme="majorBidi" w:cstheme="majorBidi"/>
        <w:sz w:val="30"/>
        <w:szCs w:val="30"/>
        <w:cs/>
      </w:rPr>
    </w:pP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instrText xml:space="preserve">PAGE  </w:instrText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50</w:t>
    </w:r>
    <w:r w:rsidRPr="00DE7037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:rsidR="00F75055" w:rsidRPr="00DE7037" w:rsidRDefault="00F75055" w:rsidP="007D6C10">
    <w:pPr>
      <w:pStyle w:val="Footer"/>
      <w:ind w:right="360"/>
      <w:rPr>
        <w:rFonts w:asciiTheme="majorBidi" w:hAnsiTheme="majorBidi" w:cstheme="majorBidi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173BD7" w:rsidRDefault="00F7505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75055" w:rsidRPr="00175C2C" w:rsidRDefault="00F7505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41D" w:rsidRDefault="006B241D">
      <w:r>
        <w:separator/>
      </w:r>
    </w:p>
  </w:footnote>
  <w:footnote w:type="continuationSeparator" w:id="0">
    <w:p w:rsidR="006B241D" w:rsidRDefault="006B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:rsidR="00F75055" w:rsidRDefault="00F75055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D69CF">
      <w:rPr>
        <w:rFonts w:ascii="Angsana New" w:hAnsi="Angsana New"/>
        <w:b/>
        <w:bCs/>
        <w:sz w:val="32"/>
        <w:szCs w:val="32"/>
        <w:cs/>
      </w:rPr>
      <w:t>แบบย่อ</w:t>
    </w:r>
  </w:p>
  <w:p w:rsidR="00F75055" w:rsidRPr="002E7AE7" w:rsidRDefault="00F75055" w:rsidP="00542BC6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สำหรับงวดสา</w:t>
    </w:r>
    <w:r>
      <w:rPr>
        <w:rFonts w:ascii="Angsana New" w:hAnsi="Angsana New"/>
        <w:b/>
        <w:bCs/>
        <w:sz w:val="32"/>
        <w:szCs w:val="32"/>
        <w:cs/>
      </w:rPr>
      <w:t xml:space="preserve">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8F19FA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F75055" w:rsidRPr="008266EC" w:rsidRDefault="00F75055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Pr="003C763B" w:rsidRDefault="00F7505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:rsidR="00F75055" w:rsidRPr="003C763B" w:rsidRDefault="00F7505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F75055" w:rsidRDefault="00F7505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F75055" w:rsidRDefault="00F750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055" w:rsidRDefault="00F75055" w:rsidP="00046139">
    <w:pPr>
      <w:ind w:firstLine="1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F75055" w:rsidRPr="0089001F" w:rsidRDefault="00F75055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89001F">
      <w:rPr>
        <w:rFonts w:ascii="Angsana New" w:hAnsi="Angsana New"/>
        <w:b/>
        <w:bCs/>
        <w:sz w:val="32"/>
        <w:szCs w:val="32"/>
        <w:cs/>
        <w:lang w:val="en-US"/>
      </w:rPr>
      <w:t>แบบย่อ</w:t>
    </w:r>
  </w:p>
  <w:p w:rsidR="00F75055" w:rsidRPr="002E7AE7" w:rsidRDefault="00F75055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</w:t>
    </w:r>
    <w:r>
      <w:rPr>
        <w:rFonts w:ascii="Angsana New" w:hAnsi="Angsana New"/>
        <w:b/>
        <w:bCs/>
        <w:sz w:val="32"/>
        <w:szCs w:val="32"/>
        <w:cs/>
      </w:rPr>
      <w:t xml:space="preserve">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8F19FA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F75055" w:rsidRPr="00046139" w:rsidRDefault="00F75055" w:rsidP="0004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3D00A458"/>
    <w:lvl w:ilvl="0" w:tplc="71AA03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166B9"/>
    <w:multiLevelType w:val="multilevel"/>
    <w:tmpl w:val="370414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D81E0B"/>
    <w:multiLevelType w:val="multilevel"/>
    <w:tmpl w:val="F8D6D7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4E082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7"/>
  </w:num>
  <w:num w:numId="5">
    <w:abstractNumId w:val="38"/>
  </w:num>
  <w:num w:numId="6">
    <w:abstractNumId w:val="18"/>
  </w:num>
  <w:num w:numId="7">
    <w:abstractNumId w:val="8"/>
  </w:num>
  <w:num w:numId="8">
    <w:abstractNumId w:val="15"/>
  </w:num>
  <w:num w:numId="9">
    <w:abstractNumId w:val="31"/>
  </w:num>
  <w:num w:numId="10">
    <w:abstractNumId w:val="25"/>
  </w:num>
  <w:num w:numId="11">
    <w:abstractNumId w:val="30"/>
  </w:num>
  <w:num w:numId="12">
    <w:abstractNumId w:val="17"/>
  </w:num>
  <w:num w:numId="13">
    <w:abstractNumId w:val="24"/>
  </w:num>
  <w:num w:numId="14">
    <w:abstractNumId w:val="33"/>
  </w:num>
  <w:num w:numId="15">
    <w:abstractNumId w:val="34"/>
  </w:num>
  <w:num w:numId="16">
    <w:abstractNumId w:val="22"/>
  </w:num>
  <w:num w:numId="17">
    <w:abstractNumId w:val="2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9"/>
  </w:num>
  <w:num w:numId="22">
    <w:abstractNumId w:val="13"/>
  </w:num>
  <w:num w:numId="23">
    <w:abstractNumId w:val="4"/>
  </w:num>
  <w:num w:numId="24">
    <w:abstractNumId w:val="9"/>
  </w:num>
  <w:num w:numId="25">
    <w:abstractNumId w:val="32"/>
  </w:num>
  <w:num w:numId="26">
    <w:abstractNumId w:val="16"/>
  </w:num>
  <w:num w:numId="27">
    <w:abstractNumId w:val="21"/>
  </w:num>
  <w:num w:numId="28">
    <w:abstractNumId w:val="37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0"/>
  </w:num>
  <w:num w:numId="32">
    <w:abstractNumId w:val="12"/>
  </w:num>
  <w:num w:numId="33">
    <w:abstractNumId w:val="10"/>
  </w:num>
  <w:num w:numId="34">
    <w:abstractNumId w:val="35"/>
  </w:num>
  <w:num w:numId="35">
    <w:abstractNumId w:val="3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5"/>
  </w:num>
  <w:num w:numId="4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967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6FF3"/>
    <w:rsid w:val="000079CB"/>
    <w:rsid w:val="00007EA1"/>
    <w:rsid w:val="00011788"/>
    <w:rsid w:val="00012928"/>
    <w:rsid w:val="00012ED5"/>
    <w:rsid w:val="00013080"/>
    <w:rsid w:val="0001315E"/>
    <w:rsid w:val="000135DF"/>
    <w:rsid w:val="00013655"/>
    <w:rsid w:val="00013885"/>
    <w:rsid w:val="000142B2"/>
    <w:rsid w:val="00014657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0B1"/>
    <w:rsid w:val="0002112B"/>
    <w:rsid w:val="000218A5"/>
    <w:rsid w:val="00021C38"/>
    <w:rsid w:val="00021EB4"/>
    <w:rsid w:val="000220BC"/>
    <w:rsid w:val="000227A0"/>
    <w:rsid w:val="000232DC"/>
    <w:rsid w:val="00023A36"/>
    <w:rsid w:val="000248AC"/>
    <w:rsid w:val="00024DB0"/>
    <w:rsid w:val="000258A9"/>
    <w:rsid w:val="000261B3"/>
    <w:rsid w:val="00026202"/>
    <w:rsid w:val="00026210"/>
    <w:rsid w:val="00026272"/>
    <w:rsid w:val="00026BE6"/>
    <w:rsid w:val="00026D9A"/>
    <w:rsid w:val="0002751B"/>
    <w:rsid w:val="000277D8"/>
    <w:rsid w:val="00027A5B"/>
    <w:rsid w:val="0003043C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5DD"/>
    <w:rsid w:val="00044619"/>
    <w:rsid w:val="00044809"/>
    <w:rsid w:val="000454E1"/>
    <w:rsid w:val="00046139"/>
    <w:rsid w:val="000464CB"/>
    <w:rsid w:val="00046879"/>
    <w:rsid w:val="0004699B"/>
    <w:rsid w:val="000470C8"/>
    <w:rsid w:val="00047232"/>
    <w:rsid w:val="00047338"/>
    <w:rsid w:val="000474F7"/>
    <w:rsid w:val="00047913"/>
    <w:rsid w:val="000479EE"/>
    <w:rsid w:val="000504F2"/>
    <w:rsid w:val="00050643"/>
    <w:rsid w:val="0005074E"/>
    <w:rsid w:val="00050971"/>
    <w:rsid w:val="000513F6"/>
    <w:rsid w:val="0005179A"/>
    <w:rsid w:val="00051894"/>
    <w:rsid w:val="00051895"/>
    <w:rsid w:val="00051B18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0BE9"/>
    <w:rsid w:val="000618AB"/>
    <w:rsid w:val="000625ED"/>
    <w:rsid w:val="00063625"/>
    <w:rsid w:val="00063951"/>
    <w:rsid w:val="00064138"/>
    <w:rsid w:val="0006419B"/>
    <w:rsid w:val="00064564"/>
    <w:rsid w:val="0006601B"/>
    <w:rsid w:val="000660DD"/>
    <w:rsid w:val="000664BF"/>
    <w:rsid w:val="00066560"/>
    <w:rsid w:val="0006684F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2DE2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3A0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877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3269"/>
    <w:rsid w:val="00093317"/>
    <w:rsid w:val="0009369D"/>
    <w:rsid w:val="00093F67"/>
    <w:rsid w:val="0009417A"/>
    <w:rsid w:val="0009420B"/>
    <w:rsid w:val="000952E6"/>
    <w:rsid w:val="00095AFE"/>
    <w:rsid w:val="00095DC5"/>
    <w:rsid w:val="00097044"/>
    <w:rsid w:val="00097A97"/>
    <w:rsid w:val="00097D62"/>
    <w:rsid w:val="000A04D4"/>
    <w:rsid w:val="000A0878"/>
    <w:rsid w:val="000A0896"/>
    <w:rsid w:val="000A0AD0"/>
    <w:rsid w:val="000A19A7"/>
    <w:rsid w:val="000A1D3C"/>
    <w:rsid w:val="000A1E2D"/>
    <w:rsid w:val="000A251A"/>
    <w:rsid w:val="000A275E"/>
    <w:rsid w:val="000A2871"/>
    <w:rsid w:val="000A2CC0"/>
    <w:rsid w:val="000A2EDA"/>
    <w:rsid w:val="000A3897"/>
    <w:rsid w:val="000A420C"/>
    <w:rsid w:val="000A4494"/>
    <w:rsid w:val="000A44EF"/>
    <w:rsid w:val="000A5420"/>
    <w:rsid w:val="000A5D3B"/>
    <w:rsid w:val="000A676A"/>
    <w:rsid w:val="000A6AA2"/>
    <w:rsid w:val="000A72A6"/>
    <w:rsid w:val="000A7BE8"/>
    <w:rsid w:val="000A7C96"/>
    <w:rsid w:val="000A7D08"/>
    <w:rsid w:val="000B0DA9"/>
    <w:rsid w:val="000B1379"/>
    <w:rsid w:val="000B1A39"/>
    <w:rsid w:val="000B1EBB"/>
    <w:rsid w:val="000B225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B7FA9"/>
    <w:rsid w:val="000C0635"/>
    <w:rsid w:val="000C0CAE"/>
    <w:rsid w:val="000C1987"/>
    <w:rsid w:val="000C198A"/>
    <w:rsid w:val="000C2059"/>
    <w:rsid w:val="000C28A5"/>
    <w:rsid w:val="000C2DF2"/>
    <w:rsid w:val="000C32E0"/>
    <w:rsid w:val="000C3524"/>
    <w:rsid w:val="000C3A91"/>
    <w:rsid w:val="000C3C78"/>
    <w:rsid w:val="000C3FCC"/>
    <w:rsid w:val="000C4376"/>
    <w:rsid w:val="000C4934"/>
    <w:rsid w:val="000C4AC8"/>
    <w:rsid w:val="000C51CF"/>
    <w:rsid w:val="000C552F"/>
    <w:rsid w:val="000C62BA"/>
    <w:rsid w:val="000C6D03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C09"/>
    <w:rsid w:val="000D3F72"/>
    <w:rsid w:val="000D4AD5"/>
    <w:rsid w:val="000D4E83"/>
    <w:rsid w:val="000D51A9"/>
    <w:rsid w:val="000D5366"/>
    <w:rsid w:val="000D5DB8"/>
    <w:rsid w:val="000D6790"/>
    <w:rsid w:val="000D67D6"/>
    <w:rsid w:val="000D685E"/>
    <w:rsid w:val="000D69E8"/>
    <w:rsid w:val="000D6DC5"/>
    <w:rsid w:val="000D7151"/>
    <w:rsid w:val="000D7770"/>
    <w:rsid w:val="000D77E2"/>
    <w:rsid w:val="000D7AC8"/>
    <w:rsid w:val="000D7E18"/>
    <w:rsid w:val="000E0A77"/>
    <w:rsid w:val="000E1E53"/>
    <w:rsid w:val="000E20DA"/>
    <w:rsid w:val="000E22FC"/>
    <w:rsid w:val="000E2329"/>
    <w:rsid w:val="000E3B9F"/>
    <w:rsid w:val="000E3BD1"/>
    <w:rsid w:val="000E4A14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4C2"/>
    <w:rsid w:val="000E7C3D"/>
    <w:rsid w:val="000F0CD6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5A28"/>
    <w:rsid w:val="000F5F61"/>
    <w:rsid w:val="000F613D"/>
    <w:rsid w:val="000F6185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5CD"/>
    <w:rsid w:val="00113C64"/>
    <w:rsid w:val="00113C7E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293B"/>
    <w:rsid w:val="00124CF0"/>
    <w:rsid w:val="001251E6"/>
    <w:rsid w:val="00125A2D"/>
    <w:rsid w:val="00125D44"/>
    <w:rsid w:val="00125E57"/>
    <w:rsid w:val="0012624C"/>
    <w:rsid w:val="001262DF"/>
    <w:rsid w:val="001266FF"/>
    <w:rsid w:val="00126735"/>
    <w:rsid w:val="001268D0"/>
    <w:rsid w:val="00126C4C"/>
    <w:rsid w:val="001271BA"/>
    <w:rsid w:val="00127C3B"/>
    <w:rsid w:val="00130844"/>
    <w:rsid w:val="00130DB8"/>
    <w:rsid w:val="00131E71"/>
    <w:rsid w:val="001322DF"/>
    <w:rsid w:val="001325CD"/>
    <w:rsid w:val="00133658"/>
    <w:rsid w:val="001338CF"/>
    <w:rsid w:val="001347C8"/>
    <w:rsid w:val="00134EBE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6FA8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2FBE"/>
    <w:rsid w:val="001439F9"/>
    <w:rsid w:val="00143C7E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011"/>
    <w:rsid w:val="00154136"/>
    <w:rsid w:val="00154345"/>
    <w:rsid w:val="00154446"/>
    <w:rsid w:val="0015640F"/>
    <w:rsid w:val="001566D2"/>
    <w:rsid w:val="00156C6A"/>
    <w:rsid w:val="001570A7"/>
    <w:rsid w:val="00157ABF"/>
    <w:rsid w:val="001605DA"/>
    <w:rsid w:val="001606CB"/>
    <w:rsid w:val="001620DE"/>
    <w:rsid w:val="00162555"/>
    <w:rsid w:val="00162958"/>
    <w:rsid w:val="00162C18"/>
    <w:rsid w:val="00163145"/>
    <w:rsid w:val="0016318A"/>
    <w:rsid w:val="00163439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6DE9"/>
    <w:rsid w:val="00166FDD"/>
    <w:rsid w:val="00167244"/>
    <w:rsid w:val="001674E3"/>
    <w:rsid w:val="00167541"/>
    <w:rsid w:val="00167A56"/>
    <w:rsid w:val="00170019"/>
    <w:rsid w:val="00170569"/>
    <w:rsid w:val="001705CA"/>
    <w:rsid w:val="0017075B"/>
    <w:rsid w:val="00170BB6"/>
    <w:rsid w:val="00170C38"/>
    <w:rsid w:val="00170DCE"/>
    <w:rsid w:val="001711D0"/>
    <w:rsid w:val="0017168A"/>
    <w:rsid w:val="001719D8"/>
    <w:rsid w:val="00171C5E"/>
    <w:rsid w:val="00172515"/>
    <w:rsid w:val="00172742"/>
    <w:rsid w:val="001727EB"/>
    <w:rsid w:val="0017290C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35A1"/>
    <w:rsid w:val="00183D83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859"/>
    <w:rsid w:val="00187ED7"/>
    <w:rsid w:val="001900B7"/>
    <w:rsid w:val="00190145"/>
    <w:rsid w:val="00190414"/>
    <w:rsid w:val="00190A07"/>
    <w:rsid w:val="001910D2"/>
    <w:rsid w:val="00191602"/>
    <w:rsid w:val="00191929"/>
    <w:rsid w:val="00192998"/>
    <w:rsid w:val="00192CA6"/>
    <w:rsid w:val="0019331B"/>
    <w:rsid w:val="001934F2"/>
    <w:rsid w:val="00193B3F"/>
    <w:rsid w:val="00193F89"/>
    <w:rsid w:val="00194358"/>
    <w:rsid w:val="0019472D"/>
    <w:rsid w:val="00194DEE"/>
    <w:rsid w:val="00194EAF"/>
    <w:rsid w:val="001958DD"/>
    <w:rsid w:val="00196AB8"/>
    <w:rsid w:val="0019761C"/>
    <w:rsid w:val="00197807"/>
    <w:rsid w:val="00197877"/>
    <w:rsid w:val="00197E9F"/>
    <w:rsid w:val="001A00DC"/>
    <w:rsid w:val="001A02EB"/>
    <w:rsid w:val="001A0541"/>
    <w:rsid w:val="001A0D9F"/>
    <w:rsid w:val="001A1305"/>
    <w:rsid w:val="001A1DA9"/>
    <w:rsid w:val="001A26AB"/>
    <w:rsid w:val="001A2817"/>
    <w:rsid w:val="001A2D26"/>
    <w:rsid w:val="001A3DC1"/>
    <w:rsid w:val="001A3F22"/>
    <w:rsid w:val="001A4517"/>
    <w:rsid w:val="001A4582"/>
    <w:rsid w:val="001A4A21"/>
    <w:rsid w:val="001A4D0C"/>
    <w:rsid w:val="001A5118"/>
    <w:rsid w:val="001A5563"/>
    <w:rsid w:val="001A6734"/>
    <w:rsid w:val="001A6E0A"/>
    <w:rsid w:val="001A7027"/>
    <w:rsid w:val="001A727A"/>
    <w:rsid w:val="001A794B"/>
    <w:rsid w:val="001A7CEE"/>
    <w:rsid w:val="001B00CC"/>
    <w:rsid w:val="001B02B6"/>
    <w:rsid w:val="001B056B"/>
    <w:rsid w:val="001B065A"/>
    <w:rsid w:val="001B0F66"/>
    <w:rsid w:val="001B0FA7"/>
    <w:rsid w:val="001B17D9"/>
    <w:rsid w:val="001B1B56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B6A"/>
    <w:rsid w:val="001B3FF7"/>
    <w:rsid w:val="001B41A6"/>
    <w:rsid w:val="001B4A79"/>
    <w:rsid w:val="001B5E18"/>
    <w:rsid w:val="001B6D7B"/>
    <w:rsid w:val="001B7ACD"/>
    <w:rsid w:val="001C0EBD"/>
    <w:rsid w:val="001C0EC5"/>
    <w:rsid w:val="001C1178"/>
    <w:rsid w:val="001C16E1"/>
    <w:rsid w:val="001C2344"/>
    <w:rsid w:val="001C2529"/>
    <w:rsid w:val="001C29B3"/>
    <w:rsid w:val="001C32AC"/>
    <w:rsid w:val="001C3FCA"/>
    <w:rsid w:val="001C4A28"/>
    <w:rsid w:val="001C5199"/>
    <w:rsid w:val="001C66E6"/>
    <w:rsid w:val="001C6C81"/>
    <w:rsid w:val="001C6F6B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4C74"/>
    <w:rsid w:val="001D4FC7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3FA1"/>
    <w:rsid w:val="001E4833"/>
    <w:rsid w:val="001E4BFB"/>
    <w:rsid w:val="001E5D3F"/>
    <w:rsid w:val="001E66F1"/>
    <w:rsid w:val="001E72AE"/>
    <w:rsid w:val="001E776E"/>
    <w:rsid w:val="001E7DF5"/>
    <w:rsid w:val="001F0CFC"/>
    <w:rsid w:val="001F0EF7"/>
    <w:rsid w:val="001F11C1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35"/>
    <w:rsid w:val="001F4F43"/>
    <w:rsid w:val="001F5069"/>
    <w:rsid w:val="001F58A6"/>
    <w:rsid w:val="001F5C13"/>
    <w:rsid w:val="001F5F9F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A3E"/>
    <w:rsid w:val="00202DA9"/>
    <w:rsid w:val="00204A4B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74D4"/>
    <w:rsid w:val="00207BC4"/>
    <w:rsid w:val="0021005B"/>
    <w:rsid w:val="002104D4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3B92"/>
    <w:rsid w:val="002149A5"/>
    <w:rsid w:val="002156F9"/>
    <w:rsid w:val="00215BED"/>
    <w:rsid w:val="0021634C"/>
    <w:rsid w:val="00216C24"/>
    <w:rsid w:val="00216DF1"/>
    <w:rsid w:val="00217CC2"/>
    <w:rsid w:val="00220AC8"/>
    <w:rsid w:val="00221454"/>
    <w:rsid w:val="002220F3"/>
    <w:rsid w:val="00222AE2"/>
    <w:rsid w:val="00222DE5"/>
    <w:rsid w:val="002231B5"/>
    <w:rsid w:val="002231ED"/>
    <w:rsid w:val="002233A4"/>
    <w:rsid w:val="0022354B"/>
    <w:rsid w:val="00224485"/>
    <w:rsid w:val="00224BF4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731"/>
    <w:rsid w:val="00236AD7"/>
    <w:rsid w:val="00236B72"/>
    <w:rsid w:val="0023735A"/>
    <w:rsid w:val="0023772D"/>
    <w:rsid w:val="00237937"/>
    <w:rsid w:val="00240335"/>
    <w:rsid w:val="00240B71"/>
    <w:rsid w:val="0024112A"/>
    <w:rsid w:val="00241134"/>
    <w:rsid w:val="00241256"/>
    <w:rsid w:val="00241877"/>
    <w:rsid w:val="00241CE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26"/>
    <w:rsid w:val="002472A4"/>
    <w:rsid w:val="00247AF4"/>
    <w:rsid w:val="00247EE8"/>
    <w:rsid w:val="00247F50"/>
    <w:rsid w:val="00250102"/>
    <w:rsid w:val="0025071B"/>
    <w:rsid w:val="00250C1C"/>
    <w:rsid w:val="00250E42"/>
    <w:rsid w:val="00251765"/>
    <w:rsid w:val="00251830"/>
    <w:rsid w:val="00251EC4"/>
    <w:rsid w:val="00252239"/>
    <w:rsid w:val="00252809"/>
    <w:rsid w:val="00252AF4"/>
    <w:rsid w:val="00252EB3"/>
    <w:rsid w:val="00253075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5B74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5ADA"/>
    <w:rsid w:val="00266769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5DE0"/>
    <w:rsid w:val="00275E5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831"/>
    <w:rsid w:val="00284B37"/>
    <w:rsid w:val="002853B5"/>
    <w:rsid w:val="0028597E"/>
    <w:rsid w:val="00285D63"/>
    <w:rsid w:val="00285EFC"/>
    <w:rsid w:val="002860A3"/>
    <w:rsid w:val="002863F3"/>
    <w:rsid w:val="00286B7F"/>
    <w:rsid w:val="002873E6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5BE4"/>
    <w:rsid w:val="002966EA"/>
    <w:rsid w:val="002968C7"/>
    <w:rsid w:val="00296AB5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2D5F"/>
    <w:rsid w:val="002A2F5F"/>
    <w:rsid w:val="002A30B3"/>
    <w:rsid w:val="002A343D"/>
    <w:rsid w:val="002A3F13"/>
    <w:rsid w:val="002A40F5"/>
    <w:rsid w:val="002A451D"/>
    <w:rsid w:val="002A455A"/>
    <w:rsid w:val="002A553C"/>
    <w:rsid w:val="002A581A"/>
    <w:rsid w:val="002A58BB"/>
    <w:rsid w:val="002A601E"/>
    <w:rsid w:val="002A63B5"/>
    <w:rsid w:val="002A65B3"/>
    <w:rsid w:val="002A694A"/>
    <w:rsid w:val="002A73EC"/>
    <w:rsid w:val="002A740C"/>
    <w:rsid w:val="002A7CD8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521"/>
    <w:rsid w:val="002B56A1"/>
    <w:rsid w:val="002B5C76"/>
    <w:rsid w:val="002B5FB0"/>
    <w:rsid w:val="002B60D3"/>
    <w:rsid w:val="002B63AD"/>
    <w:rsid w:val="002B6741"/>
    <w:rsid w:val="002B69B0"/>
    <w:rsid w:val="002B6C0B"/>
    <w:rsid w:val="002B753A"/>
    <w:rsid w:val="002B77D7"/>
    <w:rsid w:val="002B7E0C"/>
    <w:rsid w:val="002C04F0"/>
    <w:rsid w:val="002C0D06"/>
    <w:rsid w:val="002C0DC6"/>
    <w:rsid w:val="002C0EC1"/>
    <w:rsid w:val="002C0F04"/>
    <w:rsid w:val="002C10D3"/>
    <w:rsid w:val="002C124E"/>
    <w:rsid w:val="002C1AD6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511"/>
    <w:rsid w:val="002D078E"/>
    <w:rsid w:val="002D0D99"/>
    <w:rsid w:val="002D0E23"/>
    <w:rsid w:val="002D149A"/>
    <w:rsid w:val="002D16CC"/>
    <w:rsid w:val="002D1934"/>
    <w:rsid w:val="002D1A52"/>
    <w:rsid w:val="002D1AE6"/>
    <w:rsid w:val="002D1C58"/>
    <w:rsid w:val="002D20C4"/>
    <w:rsid w:val="002D23C7"/>
    <w:rsid w:val="002D3DA1"/>
    <w:rsid w:val="002D3EBF"/>
    <w:rsid w:val="002D4BFE"/>
    <w:rsid w:val="002D56DB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088"/>
    <w:rsid w:val="002E2783"/>
    <w:rsid w:val="002E2B51"/>
    <w:rsid w:val="002E2E99"/>
    <w:rsid w:val="002E3BA6"/>
    <w:rsid w:val="002E493D"/>
    <w:rsid w:val="002E4DAA"/>
    <w:rsid w:val="002E56F1"/>
    <w:rsid w:val="002E571C"/>
    <w:rsid w:val="002E58A8"/>
    <w:rsid w:val="002E6359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0D3"/>
    <w:rsid w:val="002F1138"/>
    <w:rsid w:val="002F11F8"/>
    <w:rsid w:val="002F16A2"/>
    <w:rsid w:val="002F1BAC"/>
    <w:rsid w:val="002F2271"/>
    <w:rsid w:val="002F24D3"/>
    <w:rsid w:val="002F2B73"/>
    <w:rsid w:val="002F3398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35B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0419"/>
    <w:rsid w:val="00312076"/>
    <w:rsid w:val="00313566"/>
    <w:rsid w:val="00314348"/>
    <w:rsid w:val="003144D8"/>
    <w:rsid w:val="0031469B"/>
    <w:rsid w:val="00314D04"/>
    <w:rsid w:val="00315044"/>
    <w:rsid w:val="0031557C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591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75E"/>
    <w:rsid w:val="00330B90"/>
    <w:rsid w:val="00330F8A"/>
    <w:rsid w:val="003313DB"/>
    <w:rsid w:val="00331BBA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4FEB"/>
    <w:rsid w:val="003352B3"/>
    <w:rsid w:val="003357A0"/>
    <w:rsid w:val="0033718C"/>
    <w:rsid w:val="0033764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4A81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9F2"/>
    <w:rsid w:val="00351A51"/>
    <w:rsid w:val="00352134"/>
    <w:rsid w:val="003524E9"/>
    <w:rsid w:val="003530C8"/>
    <w:rsid w:val="00353281"/>
    <w:rsid w:val="00354FA3"/>
    <w:rsid w:val="00355BC0"/>
    <w:rsid w:val="00356107"/>
    <w:rsid w:val="00356910"/>
    <w:rsid w:val="00356966"/>
    <w:rsid w:val="00356C27"/>
    <w:rsid w:val="00356E9C"/>
    <w:rsid w:val="0035706A"/>
    <w:rsid w:val="00357A89"/>
    <w:rsid w:val="00357BBA"/>
    <w:rsid w:val="003602F2"/>
    <w:rsid w:val="00360924"/>
    <w:rsid w:val="00360B56"/>
    <w:rsid w:val="00361A91"/>
    <w:rsid w:val="003624AE"/>
    <w:rsid w:val="00363483"/>
    <w:rsid w:val="00364AF4"/>
    <w:rsid w:val="00364FC7"/>
    <w:rsid w:val="00365073"/>
    <w:rsid w:val="003666B2"/>
    <w:rsid w:val="00366977"/>
    <w:rsid w:val="00366A5A"/>
    <w:rsid w:val="00367959"/>
    <w:rsid w:val="00367A16"/>
    <w:rsid w:val="00367F3A"/>
    <w:rsid w:val="003701AE"/>
    <w:rsid w:val="003702D8"/>
    <w:rsid w:val="0037071E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3C2"/>
    <w:rsid w:val="003747C7"/>
    <w:rsid w:val="003763A7"/>
    <w:rsid w:val="003767D8"/>
    <w:rsid w:val="00376804"/>
    <w:rsid w:val="00376829"/>
    <w:rsid w:val="003769BF"/>
    <w:rsid w:val="00376B47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0B"/>
    <w:rsid w:val="00397856"/>
    <w:rsid w:val="003A022A"/>
    <w:rsid w:val="003A0683"/>
    <w:rsid w:val="003A0983"/>
    <w:rsid w:val="003A0A2E"/>
    <w:rsid w:val="003A1353"/>
    <w:rsid w:val="003A1986"/>
    <w:rsid w:val="003A230C"/>
    <w:rsid w:val="003A2466"/>
    <w:rsid w:val="003A27F5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448A"/>
    <w:rsid w:val="003B575C"/>
    <w:rsid w:val="003B576C"/>
    <w:rsid w:val="003B583C"/>
    <w:rsid w:val="003B5B6B"/>
    <w:rsid w:val="003B6165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79E"/>
    <w:rsid w:val="003C4947"/>
    <w:rsid w:val="003C541E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5F44"/>
    <w:rsid w:val="003D63AD"/>
    <w:rsid w:val="003D63E2"/>
    <w:rsid w:val="003D6442"/>
    <w:rsid w:val="003D6680"/>
    <w:rsid w:val="003D71B1"/>
    <w:rsid w:val="003D7827"/>
    <w:rsid w:val="003D7DD3"/>
    <w:rsid w:val="003D7E72"/>
    <w:rsid w:val="003E0152"/>
    <w:rsid w:val="003E13FA"/>
    <w:rsid w:val="003E17D3"/>
    <w:rsid w:val="003E19D5"/>
    <w:rsid w:val="003E1F9A"/>
    <w:rsid w:val="003E2DE1"/>
    <w:rsid w:val="003E3752"/>
    <w:rsid w:val="003E3AA4"/>
    <w:rsid w:val="003E509D"/>
    <w:rsid w:val="003E6F9B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742"/>
    <w:rsid w:val="003F68B9"/>
    <w:rsid w:val="003F6968"/>
    <w:rsid w:val="003F6B63"/>
    <w:rsid w:val="003F79D4"/>
    <w:rsid w:val="004003A1"/>
    <w:rsid w:val="00400C07"/>
    <w:rsid w:val="00400C8A"/>
    <w:rsid w:val="00400DC6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27B1"/>
    <w:rsid w:val="00413833"/>
    <w:rsid w:val="00414DF2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0C87"/>
    <w:rsid w:val="00421B39"/>
    <w:rsid w:val="00421C07"/>
    <w:rsid w:val="004234FE"/>
    <w:rsid w:val="00423834"/>
    <w:rsid w:val="004245FE"/>
    <w:rsid w:val="004248E3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975"/>
    <w:rsid w:val="00435CBD"/>
    <w:rsid w:val="00435CD3"/>
    <w:rsid w:val="00436673"/>
    <w:rsid w:val="00436BAC"/>
    <w:rsid w:val="00436BDB"/>
    <w:rsid w:val="004373C7"/>
    <w:rsid w:val="004374FC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7C8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6D8"/>
    <w:rsid w:val="00453A52"/>
    <w:rsid w:val="00454C4A"/>
    <w:rsid w:val="00455330"/>
    <w:rsid w:val="00455FE4"/>
    <w:rsid w:val="0045609C"/>
    <w:rsid w:val="00456312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25B"/>
    <w:rsid w:val="00463A46"/>
    <w:rsid w:val="00463DF0"/>
    <w:rsid w:val="004640A7"/>
    <w:rsid w:val="004642B8"/>
    <w:rsid w:val="004652A3"/>
    <w:rsid w:val="004664E7"/>
    <w:rsid w:val="004665B6"/>
    <w:rsid w:val="00466EA8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D44"/>
    <w:rsid w:val="00472EE2"/>
    <w:rsid w:val="00473589"/>
    <w:rsid w:val="00474450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6807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723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FF"/>
    <w:rsid w:val="004A3C4D"/>
    <w:rsid w:val="004A4296"/>
    <w:rsid w:val="004A45D1"/>
    <w:rsid w:val="004A46E3"/>
    <w:rsid w:val="004A5173"/>
    <w:rsid w:val="004A52A3"/>
    <w:rsid w:val="004A5772"/>
    <w:rsid w:val="004A6117"/>
    <w:rsid w:val="004A6AF0"/>
    <w:rsid w:val="004A7064"/>
    <w:rsid w:val="004A722E"/>
    <w:rsid w:val="004A7D1F"/>
    <w:rsid w:val="004A7D34"/>
    <w:rsid w:val="004B017F"/>
    <w:rsid w:val="004B09D2"/>
    <w:rsid w:val="004B0ABB"/>
    <w:rsid w:val="004B165D"/>
    <w:rsid w:val="004B165F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D75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EA"/>
    <w:rsid w:val="004C455E"/>
    <w:rsid w:val="004C533F"/>
    <w:rsid w:val="004C6011"/>
    <w:rsid w:val="004C6233"/>
    <w:rsid w:val="004C6284"/>
    <w:rsid w:val="004C63E8"/>
    <w:rsid w:val="004C6B6A"/>
    <w:rsid w:val="004C6CCA"/>
    <w:rsid w:val="004C6E64"/>
    <w:rsid w:val="004C7620"/>
    <w:rsid w:val="004D02E7"/>
    <w:rsid w:val="004D09F2"/>
    <w:rsid w:val="004D10A2"/>
    <w:rsid w:val="004D1159"/>
    <w:rsid w:val="004D1A13"/>
    <w:rsid w:val="004D1BDD"/>
    <w:rsid w:val="004D24B9"/>
    <w:rsid w:val="004D2837"/>
    <w:rsid w:val="004D2846"/>
    <w:rsid w:val="004D34FC"/>
    <w:rsid w:val="004D38BB"/>
    <w:rsid w:val="004D3DBF"/>
    <w:rsid w:val="004D5055"/>
    <w:rsid w:val="004D5603"/>
    <w:rsid w:val="004D5910"/>
    <w:rsid w:val="004D5BBC"/>
    <w:rsid w:val="004D60B2"/>
    <w:rsid w:val="004D69CF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E1"/>
    <w:rsid w:val="004E2A5C"/>
    <w:rsid w:val="004E2C94"/>
    <w:rsid w:val="004E35AA"/>
    <w:rsid w:val="004E3660"/>
    <w:rsid w:val="004E3A0D"/>
    <w:rsid w:val="004E3C34"/>
    <w:rsid w:val="004E3F71"/>
    <w:rsid w:val="004E4204"/>
    <w:rsid w:val="004E4381"/>
    <w:rsid w:val="004E4B4B"/>
    <w:rsid w:val="004E4ED8"/>
    <w:rsid w:val="004E5227"/>
    <w:rsid w:val="004E57D1"/>
    <w:rsid w:val="004E6BDE"/>
    <w:rsid w:val="004E6DD6"/>
    <w:rsid w:val="004E7DEE"/>
    <w:rsid w:val="004F0128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A88"/>
    <w:rsid w:val="004F3C0D"/>
    <w:rsid w:val="004F403D"/>
    <w:rsid w:val="004F4637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48A4"/>
    <w:rsid w:val="0050638C"/>
    <w:rsid w:val="005074C9"/>
    <w:rsid w:val="005078C2"/>
    <w:rsid w:val="0050790E"/>
    <w:rsid w:val="0051076F"/>
    <w:rsid w:val="00510D34"/>
    <w:rsid w:val="00511453"/>
    <w:rsid w:val="00511793"/>
    <w:rsid w:val="00511A00"/>
    <w:rsid w:val="00511F12"/>
    <w:rsid w:val="00511FFE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16B5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537"/>
    <w:rsid w:val="005349F8"/>
    <w:rsid w:val="00534D8E"/>
    <w:rsid w:val="00534F69"/>
    <w:rsid w:val="00535063"/>
    <w:rsid w:val="00535207"/>
    <w:rsid w:val="005354EF"/>
    <w:rsid w:val="00535F35"/>
    <w:rsid w:val="00536899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2BC6"/>
    <w:rsid w:val="005431F9"/>
    <w:rsid w:val="005434CD"/>
    <w:rsid w:val="0054367F"/>
    <w:rsid w:val="00543EFE"/>
    <w:rsid w:val="0054439E"/>
    <w:rsid w:val="0054485C"/>
    <w:rsid w:val="0054499B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C15"/>
    <w:rsid w:val="00546F39"/>
    <w:rsid w:val="00547A83"/>
    <w:rsid w:val="005501A5"/>
    <w:rsid w:val="005505DE"/>
    <w:rsid w:val="00550673"/>
    <w:rsid w:val="00550A5E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6BB"/>
    <w:rsid w:val="00560B86"/>
    <w:rsid w:val="00560F24"/>
    <w:rsid w:val="0056191F"/>
    <w:rsid w:val="00561D5A"/>
    <w:rsid w:val="005627A9"/>
    <w:rsid w:val="005627B9"/>
    <w:rsid w:val="005636EF"/>
    <w:rsid w:val="00563CCA"/>
    <w:rsid w:val="00563E4D"/>
    <w:rsid w:val="00564BF2"/>
    <w:rsid w:val="00565B9E"/>
    <w:rsid w:val="00566CA1"/>
    <w:rsid w:val="00567493"/>
    <w:rsid w:val="005679CC"/>
    <w:rsid w:val="005679E2"/>
    <w:rsid w:val="00567BAF"/>
    <w:rsid w:val="00567E80"/>
    <w:rsid w:val="00570BDA"/>
    <w:rsid w:val="005727ED"/>
    <w:rsid w:val="00572AE2"/>
    <w:rsid w:val="0057327B"/>
    <w:rsid w:val="0057384D"/>
    <w:rsid w:val="0057438E"/>
    <w:rsid w:val="00574521"/>
    <w:rsid w:val="00574794"/>
    <w:rsid w:val="00574B4D"/>
    <w:rsid w:val="005757B3"/>
    <w:rsid w:val="0057582F"/>
    <w:rsid w:val="005764DE"/>
    <w:rsid w:val="00576ABD"/>
    <w:rsid w:val="00576BC3"/>
    <w:rsid w:val="005772C4"/>
    <w:rsid w:val="0057739D"/>
    <w:rsid w:val="00577627"/>
    <w:rsid w:val="00577A86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3CC7"/>
    <w:rsid w:val="00584031"/>
    <w:rsid w:val="00585022"/>
    <w:rsid w:val="00585390"/>
    <w:rsid w:val="00585699"/>
    <w:rsid w:val="00585862"/>
    <w:rsid w:val="0058689F"/>
    <w:rsid w:val="00587092"/>
    <w:rsid w:val="005877B1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428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884"/>
    <w:rsid w:val="00597CF2"/>
    <w:rsid w:val="005A077F"/>
    <w:rsid w:val="005A0924"/>
    <w:rsid w:val="005A1634"/>
    <w:rsid w:val="005A2701"/>
    <w:rsid w:val="005A27E4"/>
    <w:rsid w:val="005A353E"/>
    <w:rsid w:val="005A38F2"/>
    <w:rsid w:val="005A39BB"/>
    <w:rsid w:val="005A3D89"/>
    <w:rsid w:val="005A40E3"/>
    <w:rsid w:val="005A493B"/>
    <w:rsid w:val="005A4B30"/>
    <w:rsid w:val="005A4BA5"/>
    <w:rsid w:val="005A501C"/>
    <w:rsid w:val="005A5157"/>
    <w:rsid w:val="005A6950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22A"/>
    <w:rsid w:val="005B373C"/>
    <w:rsid w:val="005B3E25"/>
    <w:rsid w:val="005B3ECA"/>
    <w:rsid w:val="005B4A7D"/>
    <w:rsid w:val="005B4B92"/>
    <w:rsid w:val="005B4ED7"/>
    <w:rsid w:val="005B547E"/>
    <w:rsid w:val="005B55A5"/>
    <w:rsid w:val="005B580F"/>
    <w:rsid w:val="005B5A24"/>
    <w:rsid w:val="005B5B76"/>
    <w:rsid w:val="005B5DE5"/>
    <w:rsid w:val="005B61E7"/>
    <w:rsid w:val="005B6558"/>
    <w:rsid w:val="005B674C"/>
    <w:rsid w:val="005B6E92"/>
    <w:rsid w:val="005B6F21"/>
    <w:rsid w:val="005B7DD8"/>
    <w:rsid w:val="005C0798"/>
    <w:rsid w:val="005C1434"/>
    <w:rsid w:val="005C18C2"/>
    <w:rsid w:val="005C1BF2"/>
    <w:rsid w:val="005C1E11"/>
    <w:rsid w:val="005C23FD"/>
    <w:rsid w:val="005C3273"/>
    <w:rsid w:val="005C349E"/>
    <w:rsid w:val="005C3926"/>
    <w:rsid w:val="005C398C"/>
    <w:rsid w:val="005C4E4D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6F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64E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7D0"/>
    <w:rsid w:val="00603D61"/>
    <w:rsid w:val="00603F2B"/>
    <w:rsid w:val="006050D3"/>
    <w:rsid w:val="0060557A"/>
    <w:rsid w:val="006059D8"/>
    <w:rsid w:val="00606133"/>
    <w:rsid w:val="006074B6"/>
    <w:rsid w:val="006105EC"/>
    <w:rsid w:val="00611071"/>
    <w:rsid w:val="006118C3"/>
    <w:rsid w:val="00611FED"/>
    <w:rsid w:val="006121BB"/>
    <w:rsid w:val="006122C0"/>
    <w:rsid w:val="00612842"/>
    <w:rsid w:val="00612D9D"/>
    <w:rsid w:val="00613AF6"/>
    <w:rsid w:val="00613DBE"/>
    <w:rsid w:val="00613E20"/>
    <w:rsid w:val="00615028"/>
    <w:rsid w:val="0061538C"/>
    <w:rsid w:val="00615D56"/>
    <w:rsid w:val="0061629F"/>
    <w:rsid w:val="0061634F"/>
    <w:rsid w:val="006164BA"/>
    <w:rsid w:val="00616ABC"/>
    <w:rsid w:val="00616AF0"/>
    <w:rsid w:val="00616EC6"/>
    <w:rsid w:val="00617711"/>
    <w:rsid w:val="00617BFE"/>
    <w:rsid w:val="00620359"/>
    <w:rsid w:val="0062066B"/>
    <w:rsid w:val="006208BB"/>
    <w:rsid w:val="00620AA6"/>
    <w:rsid w:val="00620E36"/>
    <w:rsid w:val="0062120D"/>
    <w:rsid w:val="00621437"/>
    <w:rsid w:val="0062241D"/>
    <w:rsid w:val="00622A62"/>
    <w:rsid w:val="00622D20"/>
    <w:rsid w:val="0062312A"/>
    <w:rsid w:val="006238B0"/>
    <w:rsid w:val="00623933"/>
    <w:rsid w:val="00623AD0"/>
    <w:rsid w:val="00623B2B"/>
    <w:rsid w:val="00623C69"/>
    <w:rsid w:val="00623F98"/>
    <w:rsid w:val="0062485A"/>
    <w:rsid w:val="006248A0"/>
    <w:rsid w:val="00624BE3"/>
    <w:rsid w:val="00624D65"/>
    <w:rsid w:val="006250DC"/>
    <w:rsid w:val="00625572"/>
    <w:rsid w:val="00625F42"/>
    <w:rsid w:val="00626E01"/>
    <w:rsid w:val="006271B8"/>
    <w:rsid w:val="006276BB"/>
    <w:rsid w:val="00627D10"/>
    <w:rsid w:val="006303D2"/>
    <w:rsid w:val="0063057A"/>
    <w:rsid w:val="00630E73"/>
    <w:rsid w:val="00631A04"/>
    <w:rsid w:val="00631F7F"/>
    <w:rsid w:val="00631FCF"/>
    <w:rsid w:val="00632298"/>
    <w:rsid w:val="0063281E"/>
    <w:rsid w:val="00632B7E"/>
    <w:rsid w:val="00632CA3"/>
    <w:rsid w:val="00632CC8"/>
    <w:rsid w:val="00632EAE"/>
    <w:rsid w:val="006336C2"/>
    <w:rsid w:val="00633C3A"/>
    <w:rsid w:val="00633DE1"/>
    <w:rsid w:val="00633E31"/>
    <w:rsid w:val="00634C3F"/>
    <w:rsid w:val="00634F0B"/>
    <w:rsid w:val="006354ED"/>
    <w:rsid w:val="006364D5"/>
    <w:rsid w:val="0063692B"/>
    <w:rsid w:val="00636B0A"/>
    <w:rsid w:val="00637586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45B1"/>
    <w:rsid w:val="00644AA4"/>
    <w:rsid w:val="006451FA"/>
    <w:rsid w:val="006457E6"/>
    <w:rsid w:val="00645F53"/>
    <w:rsid w:val="00646646"/>
    <w:rsid w:val="00646DC6"/>
    <w:rsid w:val="00647640"/>
    <w:rsid w:val="00647DC2"/>
    <w:rsid w:val="006501E4"/>
    <w:rsid w:val="00650BC9"/>
    <w:rsid w:val="0065145A"/>
    <w:rsid w:val="0065150C"/>
    <w:rsid w:val="006518E1"/>
    <w:rsid w:val="006519F2"/>
    <w:rsid w:val="00652D80"/>
    <w:rsid w:val="0065313A"/>
    <w:rsid w:val="00653146"/>
    <w:rsid w:val="00653379"/>
    <w:rsid w:val="006536F4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6A4E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5AC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F6E"/>
    <w:rsid w:val="0067142A"/>
    <w:rsid w:val="006717E6"/>
    <w:rsid w:val="006726AD"/>
    <w:rsid w:val="00673112"/>
    <w:rsid w:val="00673260"/>
    <w:rsid w:val="00674801"/>
    <w:rsid w:val="00674B49"/>
    <w:rsid w:val="00674FD6"/>
    <w:rsid w:val="00675E54"/>
    <w:rsid w:val="006765B0"/>
    <w:rsid w:val="0067679F"/>
    <w:rsid w:val="00676A72"/>
    <w:rsid w:val="00676B8F"/>
    <w:rsid w:val="00676E1D"/>
    <w:rsid w:val="006772A5"/>
    <w:rsid w:val="00677879"/>
    <w:rsid w:val="00677D8F"/>
    <w:rsid w:val="00677DF2"/>
    <w:rsid w:val="00677EA3"/>
    <w:rsid w:val="006800AA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6E2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43A"/>
    <w:rsid w:val="00696D19"/>
    <w:rsid w:val="006971A3"/>
    <w:rsid w:val="00697883"/>
    <w:rsid w:val="00697F53"/>
    <w:rsid w:val="006A0440"/>
    <w:rsid w:val="006A0FF8"/>
    <w:rsid w:val="006A13D6"/>
    <w:rsid w:val="006A274F"/>
    <w:rsid w:val="006A301D"/>
    <w:rsid w:val="006A30F8"/>
    <w:rsid w:val="006A40C9"/>
    <w:rsid w:val="006A4367"/>
    <w:rsid w:val="006A45C1"/>
    <w:rsid w:val="006A492B"/>
    <w:rsid w:val="006A4A1B"/>
    <w:rsid w:val="006A5077"/>
    <w:rsid w:val="006A5147"/>
    <w:rsid w:val="006A517A"/>
    <w:rsid w:val="006A5975"/>
    <w:rsid w:val="006A5AA6"/>
    <w:rsid w:val="006A5CAB"/>
    <w:rsid w:val="006A612C"/>
    <w:rsid w:val="006A6B7F"/>
    <w:rsid w:val="006A6C86"/>
    <w:rsid w:val="006A7172"/>
    <w:rsid w:val="006A76AE"/>
    <w:rsid w:val="006B0120"/>
    <w:rsid w:val="006B04E8"/>
    <w:rsid w:val="006B093B"/>
    <w:rsid w:val="006B1D80"/>
    <w:rsid w:val="006B1E46"/>
    <w:rsid w:val="006B23A0"/>
    <w:rsid w:val="006B241D"/>
    <w:rsid w:val="006B38DA"/>
    <w:rsid w:val="006B3DBC"/>
    <w:rsid w:val="006B3EF8"/>
    <w:rsid w:val="006B4492"/>
    <w:rsid w:val="006B460E"/>
    <w:rsid w:val="006B4EA2"/>
    <w:rsid w:val="006B5194"/>
    <w:rsid w:val="006B51EA"/>
    <w:rsid w:val="006B5C94"/>
    <w:rsid w:val="006B600E"/>
    <w:rsid w:val="006B64D1"/>
    <w:rsid w:val="006B69F1"/>
    <w:rsid w:val="006B6CFF"/>
    <w:rsid w:val="006B7241"/>
    <w:rsid w:val="006B789F"/>
    <w:rsid w:val="006B79F1"/>
    <w:rsid w:val="006C04D5"/>
    <w:rsid w:val="006C1192"/>
    <w:rsid w:val="006C1625"/>
    <w:rsid w:val="006C1FFB"/>
    <w:rsid w:val="006C20D9"/>
    <w:rsid w:val="006C24FB"/>
    <w:rsid w:val="006C253C"/>
    <w:rsid w:val="006C33F1"/>
    <w:rsid w:val="006C3BB0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90B"/>
    <w:rsid w:val="006E0A18"/>
    <w:rsid w:val="006E1148"/>
    <w:rsid w:val="006E2138"/>
    <w:rsid w:val="006E3628"/>
    <w:rsid w:val="006E4657"/>
    <w:rsid w:val="006E4B38"/>
    <w:rsid w:val="006E50E1"/>
    <w:rsid w:val="006E5262"/>
    <w:rsid w:val="006E5786"/>
    <w:rsid w:val="006E6D4A"/>
    <w:rsid w:val="006E7447"/>
    <w:rsid w:val="006E776C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10C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187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44D4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41E7"/>
    <w:rsid w:val="007247A9"/>
    <w:rsid w:val="007252D7"/>
    <w:rsid w:val="0072727E"/>
    <w:rsid w:val="007272D1"/>
    <w:rsid w:val="007278EC"/>
    <w:rsid w:val="00727DEA"/>
    <w:rsid w:val="0073043C"/>
    <w:rsid w:val="007304DD"/>
    <w:rsid w:val="007308DB"/>
    <w:rsid w:val="0073134C"/>
    <w:rsid w:val="007313FC"/>
    <w:rsid w:val="0073144A"/>
    <w:rsid w:val="00731684"/>
    <w:rsid w:val="00731902"/>
    <w:rsid w:val="0073265D"/>
    <w:rsid w:val="00733038"/>
    <w:rsid w:val="007332CC"/>
    <w:rsid w:val="00733329"/>
    <w:rsid w:val="00733A7D"/>
    <w:rsid w:val="00733BDC"/>
    <w:rsid w:val="0073493F"/>
    <w:rsid w:val="0073506F"/>
    <w:rsid w:val="00736994"/>
    <w:rsid w:val="00737714"/>
    <w:rsid w:val="007379DE"/>
    <w:rsid w:val="00740296"/>
    <w:rsid w:val="0074078F"/>
    <w:rsid w:val="00740BF5"/>
    <w:rsid w:val="00740C78"/>
    <w:rsid w:val="00740CF7"/>
    <w:rsid w:val="00741555"/>
    <w:rsid w:val="00741603"/>
    <w:rsid w:val="00742177"/>
    <w:rsid w:val="007423C5"/>
    <w:rsid w:val="0074256E"/>
    <w:rsid w:val="00742A90"/>
    <w:rsid w:val="00742FF0"/>
    <w:rsid w:val="007430CB"/>
    <w:rsid w:val="007431D2"/>
    <w:rsid w:val="00743210"/>
    <w:rsid w:val="00743C89"/>
    <w:rsid w:val="00743D5F"/>
    <w:rsid w:val="00743F80"/>
    <w:rsid w:val="00744214"/>
    <w:rsid w:val="007443BD"/>
    <w:rsid w:val="0074486B"/>
    <w:rsid w:val="007448FE"/>
    <w:rsid w:val="00744E63"/>
    <w:rsid w:val="00744F25"/>
    <w:rsid w:val="00745ED4"/>
    <w:rsid w:val="007460D1"/>
    <w:rsid w:val="007466FC"/>
    <w:rsid w:val="007467D0"/>
    <w:rsid w:val="00747028"/>
    <w:rsid w:val="00747194"/>
    <w:rsid w:val="00747220"/>
    <w:rsid w:val="007476B4"/>
    <w:rsid w:val="007500F2"/>
    <w:rsid w:val="00750112"/>
    <w:rsid w:val="0075077D"/>
    <w:rsid w:val="00750A49"/>
    <w:rsid w:val="00750C28"/>
    <w:rsid w:val="00751073"/>
    <w:rsid w:val="007514EC"/>
    <w:rsid w:val="007517F7"/>
    <w:rsid w:val="00751B74"/>
    <w:rsid w:val="00752286"/>
    <w:rsid w:val="0075229F"/>
    <w:rsid w:val="007522C4"/>
    <w:rsid w:val="007523BF"/>
    <w:rsid w:val="007525E1"/>
    <w:rsid w:val="00753015"/>
    <w:rsid w:val="00753215"/>
    <w:rsid w:val="00753507"/>
    <w:rsid w:val="00753533"/>
    <w:rsid w:val="00753609"/>
    <w:rsid w:val="00753618"/>
    <w:rsid w:val="00753DFC"/>
    <w:rsid w:val="0075434D"/>
    <w:rsid w:val="0075455A"/>
    <w:rsid w:val="0075495E"/>
    <w:rsid w:val="00754A73"/>
    <w:rsid w:val="00754E8F"/>
    <w:rsid w:val="00754EC6"/>
    <w:rsid w:val="00755181"/>
    <w:rsid w:val="00755412"/>
    <w:rsid w:val="00755B81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110"/>
    <w:rsid w:val="007617A2"/>
    <w:rsid w:val="007618C4"/>
    <w:rsid w:val="00762B09"/>
    <w:rsid w:val="00762CAA"/>
    <w:rsid w:val="007632EF"/>
    <w:rsid w:val="00763526"/>
    <w:rsid w:val="0076388E"/>
    <w:rsid w:val="007645C5"/>
    <w:rsid w:val="0076474E"/>
    <w:rsid w:val="0076537A"/>
    <w:rsid w:val="007653F6"/>
    <w:rsid w:val="00765542"/>
    <w:rsid w:val="007656F1"/>
    <w:rsid w:val="0076571B"/>
    <w:rsid w:val="00765A22"/>
    <w:rsid w:val="00766622"/>
    <w:rsid w:val="00767353"/>
    <w:rsid w:val="007676F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06E"/>
    <w:rsid w:val="007743FB"/>
    <w:rsid w:val="007749A4"/>
    <w:rsid w:val="00774A59"/>
    <w:rsid w:val="0077530B"/>
    <w:rsid w:val="00775440"/>
    <w:rsid w:val="00775595"/>
    <w:rsid w:val="007756E2"/>
    <w:rsid w:val="0077580F"/>
    <w:rsid w:val="007761D6"/>
    <w:rsid w:val="007763F0"/>
    <w:rsid w:val="0077673D"/>
    <w:rsid w:val="00776D1E"/>
    <w:rsid w:val="00777047"/>
    <w:rsid w:val="007772AD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2E64"/>
    <w:rsid w:val="007833D9"/>
    <w:rsid w:val="0078347B"/>
    <w:rsid w:val="007834CC"/>
    <w:rsid w:val="007835FE"/>
    <w:rsid w:val="00783C4A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1F3F"/>
    <w:rsid w:val="00792025"/>
    <w:rsid w:val="00792085"/>
    <w:rsid w:val="00792191"/>
    <w:rsid w:val="00792D86"/>
    <w:rsid w:val="0079312E"/>
    <w:rsid w:val="00793181"/>
    <w:rsid w:val="007933A8"/>
    <w:rsid w:val="00793516"/>
    <w:rsid w:val="00793842"/>
    <w:rsid w:val="00793BA8"/>
    <w:rsid w:val="00793EA2"/>
    <w:rsid w:val="00794077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3F90"/>
    <w:rsid w:val="007A457A"/>
    <w:rsid w:val="007A4784"/>
    <w:rsid w:val="007A4989"/>
    <w:rsid w:val="007A4BD2"/>
    <w:rsid w:val="007A4C8C"/>
    <w:rsid w:val="007A4DEC"/>
    <w:rsid w:val="007A560F"/>
    <w:rsid w:val="007A56E8"/>
    <w:rsid w:val="007A5B18"/>
    <w:rsid w:val="007A5E24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44C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11"/>
    <w:rsid w:val="007B4F5A"/>
    <w:rsid w:val="007B531D"/>
    <w:rsid w:val="007B5CA2"/>
    <w:rsid w:val="007B5E27"/>
    <w:rsid w:val="007B65FD"/>
    <w:rsid w:val="007C01B9"/>
    <w:rsid w:val="007C04BB"/>
    <w:rsid w:val="007C1915"/>
    <w:rsid w:val="007C1E96"/>
    <w:rsid w:val="007C2090"/>
    <w:rsid w:val="007C209F"/>
    <w:rsid w:val="007C23E9"/>
    <w:rsid w:val="007C2490"/>
    <w:rsid w:val="007C31DE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CA"/>
    <w:rsid w:val="007C62E5"/>
    <w:rsid w:val="007C62FA"/>
    <w:rsid w:val="007C6499"/>
    <w:rsid w:val="007C6CF7"/>
    <w:rsid w:val="007C7463"/>
    <w:rsid w:val="007C7E91"/>
    <w:rsid w:val="007C7FFE"/>
    <w:rsid w:val="007D075F"/>
    <w:rsid w:val="007D0B38"/>
    <w:rsid w:val="007D1799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78C"/>
    <w:rsid w:val="007D49E3"/>
    <w:rsid w:val="007D5CC5"/>
    <w:rsid w:val="007D5E61"/>
    <w:rsid w:val="007D6C10"/>
    <w:rsid w:val="007D6E7F"/>
    <w:rsid w:val="007D70C6"/>
    <w:rsid w:val="007D7B52"/>
    <w:rsid w:val="007D7FBA"/>
    <w:rsid w:val="007E0BE9"/>
    <w:rsid w:val="007E1167"/>
    <w:rsid w:val="007E117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1834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B37"/>
    <w:rsid w:val="007F7D4B"/>
    <w:rsid w:val="00800845"/>
    <w:rsid w:val="00801B17"/>
    <w:rsid w:val="00801EFE"/>
    <w:rsid w:val="00802585"/>
    <w:rsid w:val="00802709"/>
    <w:rsid w:val="00802CD6"/>
    <w:rsid w:val="00803D2F"/>
    <w:rsid w:val="00803EED"/>
    <w:rsid w:val="00804120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6B0C"/>
    <w:rsid w:val="008075C3"/>
    <w:rsid w:val="0081042D"/>
    <w:rsid w:val="00810546"/>
    <w:rsid w:val="00810560"/>
    <w:rsid w:val="00810824"/>
    <w:rsid w:val="00810C81"/>
    <w:rsid w:val="00811584"/>
    <w:rsid w:val="00811FC9"/>
    <w:rsid w:val="0081288C"/>
    <w:rsid w:val="00812E5A"/>
    <w:rsid w:val="0081335D"/>
    <w:rsid w:val="008135D2"/>
    <w:rsid w:val="008137B4"/>
    <w:rsid w:val="0081388B"/>
    <w:rsid w:val="00813DB6"/>
    <w:rsid w:val="008140F0"/>
    <w:rsid w:val="00814117"/>
    <w:rsid w:val="0081450C"/>
    <w:rsid w:val="008145E3"/>
    <w:rsid w:val="00814621"/>
    <w:rsid w:val="008148EA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0E8"/>
    <w:rsid w:val="008241F3"/>
    <w:rsid w:val="00824ACE"/>
    <w:rsid w:val="00824C6A"/>
    <w:rsid w:val="00824F55"/>
    <w:rsid w:val="008259F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04F"/>
    <w:rsid w:val="0083239B"/>
    <w:rsid w:val="008328E3"/>
    <w:rsid w:val="00832DE3"/>
    <w:rsid w:val="0083346C"/>
    <w:rsid w:val="008338BF"/>
    <w:rsid w:val="00833B9B"/>
    <w:rsid w:val="008340C6"/>
    <w:rsid w:val="008341C0"/>
    <w:rsid w:val="008341E9"/>
    <w:rsid w:val="008346AD"/>
    <w:rsid w:val="00834A37"/>
    <w:rsid w:val="00834B38"/>
    <w:rsid w:val="008363EA"/>
    <w:rsid w:val="00836B4D"/>
    <w:rsid w:val="00836D3A"/>
    <w:rsid w:val="00837154"/>
    <w:rsid w:val="00837226"/>
    <w:rsid w:val="00837644"/>
    <w:rsid w:val="00840169"/>
    <w:rsid w:val="008402DD"/>
    <w:rsid w:val="008404FC"/>
    <w:rsid w:val="00840A83"/>
    <w:rsid w:val="008410CE"/>
    <w:rsid w:val="00841EE1"/>
    <w:rsid w:val="008421A9"/>
    <w:rsid w:val="008428BD"/>
    <w:rsid w:val="008436BE"/>
    <w:rsid w:val="0084426A"/>
    <w:rsid w:val="00844A9E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E4F"/>
    <w:rsid w:val="00850EB9"/>
    <w:rsid w:val="00851010"/>
    <w:rsid w:val="00851BC1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D35"/>
    <w:rsid w:val="00860FEC"/>
    <w:rsid w:val="008614BD"/>
    <w:rsid w:val="0086176C"/>
    <w:rsid w:val="00862B15"/>
    <w:rsid w:val="00862FDE"/>
    <w:rsid w:val="0086335B"/>
    <w:rsid w:val="008633DC"/>
    <w:rsid w:val="00863CED"/>
    <w:rsid w:val="00863D3A"/>
    <w:rsid w:val="00864735"/>
    <w:rsid w:val="00864A7F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1628"/>
    <w:rsid w:val="00873356"/>
    <w:rsid w:val="00873F6A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CAA"/>
    <w:rsid w:val="00880DDD"/>
    <w:rsid w:val="00880DE8"/>
    <w:rsid w:val="008812C3"/>
    <w:rsid w:val="008813A0"/>
    <w:rsid w:val="0088154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366"/>
    <w:rsid w:val="00884415"/>
    <w:rsid w:val="00884E3B"/>
    <w:rsid w:val="0088554C"/>
    <w:rsid w:val="0088554D"/>
    <w:rsid w:val="00885C87"/>
    <w:rsid w:val="00885E35"/>
    <w:rsid w:val="008860C7"/>
    <w:rsid w:val="008860D5"/>
    <w:rsid w:val="008874D8"/>
    <w:rsid w:val="008876A8"/>
    <w:rsid w:val="00887E67"/>
    <w:rsid w:val="00887F29"/>
    <w:rsid w:val="0089001F"/>
    <w:rsid w:val="00890B9E"/>
    <w:rsid w:val="00890D62"/>
    <w:rsid w:val="00890E15"/>
    <w:rsid w:val="00890FA9"/>
    <w:rsid w:val="00891371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315"/>
    <w:rsid w:val="008959F0"/>
    <w:rsid w:val="00895B18"/>
    <w:rsid w:val="00895CA4"/>
    <w:rsid w:val="008974E8"/>
    <w:rsid w:val="00897ADF"/>
    <w:rsid w:val="00897C1E"/>
    <w:rsid w:val="008A0001"/>
    <w:rsid w:val="008A04F1"/>
    <w:rsid w:val="008A0792"/>
    <w:rsid w:val="008A0944"/>
    <w:rsid w:val="008A0F47"/>
    <w:rsid w:val="008A102B"/>
    <w:rsid w:val="008A158D"/>
    <w:rsid w:val="008A22E2"/>
    <w:rsid w:val="008A24EC"/>
    <w:rsid w:val="008A26B7"/>
    <w:rsid w:val="008A2C7D"/>
    <w:rsid w:val="008A2F1B"/>
    <w:rsid w:val="008A4053"/>
    <w:rsid w:val="008A44ED"/>
    <w:rsid w:val="008A45A6"/>
    <w:rsid w:val="008A48EC"/>
    <w:rsid w:val="008A4E88"/>
    <w:rsid w:val="008A537D"/>
    <w:rsid w:val="008A5CAF"/>
    <w:rsid w:val="008A5D44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3B6"/>
    <w:rsid w:val="008B6E2A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2684"/>
    <w:rsid w:val="008C29D1"/>
    <w:rsid w:val="008C30F8"/>
    <w:rsid w:val="008C3B93"/>
    <w:rsid w:val="008C3D3F"/>
    <w:rsid w:val="008C3F7C"/>
    <w:rsid w:val="008C41BE"/>
    <w:rsid w:val="008C41F4"/>
    <w:rsid w:val="008C425A"/>
    <w:rsid w:val="008C4B9F"/>
    <w:rsid w:val="008C53F4"/>
    <w:rsid w:val="008C5693"/>
    <w:rsid w:val="008C5D4A"/>
    <w:rsid w:val="008C60F4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D61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C67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7EB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1B9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20A"/>
    <w:rsid w:val="009014DB"/>
    <w:rsid w:val="00901799"/>
    <w:rsid w:val="00901A1D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326"/>
    <w:rsid w:val="00912A2C"/>
    <w:rsid w:val="009131BE"/>
    <w:rsid w:val="0091383C"/>
    <w:rsid w:val="009138A7"/>
    <w:rsid w:val="009138F6"/>
    <w:rsid w:val="00913994"/>
    <w:rsid w:val="009141F6"/>
    <w:rsid w:val="00915A0F"/>
    <w:rsid w:val="0091612A"/>
    <w:rsid w:val="00916450"/>
    <w:rsid w:val="00916621"/>
    <w:rsid w:val="00917423"/>
    <w:rsid w:val="00917444"/>
    <w:rsid w:val="0092004A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88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5E3F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2F67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838"/>
    <w:rsid w:val="00946D00"/>
    <w:rsid w:val="00946E87"/>
    <w:rsid w:val="00946FF1"/>
    <w:rsid w:val="0094724E"/>
    <w:rsid w:val="00951097"/>
    <w:rsid w:val="009515EE"/>
    <w:rsid w:val="00951867"/>
    <w:rsid w:val="00951BC0"/>
    <w:rsid w:val="009520BA"/>
    <w:rsid w:val="00952A53"/>
    <w:rsid w:val="00952E7D"/>
    <w:rsid w:val="00954621"/>
    <w:rsid w:val="00954D61"/>
    <w:rsid w:val="00955640"/>
    <w:rsid w:val="00956278"/>
    <w:rsid w:val="00956B1E"/>
    <w:rsid w:val="00956D49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40A"/>
    <w:rsid w:val="00963626"/>
    <w:rsid w:val="00963CF0"/>
    <w:rsid w:val="009645A0"/>
    <w:rsid w:val="009648D4"/>
    <w:rsid w:val="00964984"/>
    <w:rsid w:val="00964A4C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7FB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3F41"/>
    <w:rsid w:val="009841C6"/>
    <w:rsid w:val="009845AB"/>
    <w:rsid w:val="00984BBF"/>
    <w:rsid w:val="00985457"/>
    <w:rsid w:val="009856B9"/>
    <w:rsid w:val="00985964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DE9"/>
    <w:rsid w:val="00991EAA"/>
    <w:rsid w:val="00991F42"/>
    <w:rsid w:val="00993558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2A6"/>
    <w:rsid w:val="0099733B"/>
    <w:rsid w:val="00997AC7"/>
    <w:rsid w:val="009A0135"/>
    <w:rsid w:val="009A0185"/>
    <w:rsid w:val="009A04EF"/>
    <w:rsid w:val="009A0534"/>
    <w:rsid w:val="009A0858"/>
    <w:rsid w:val="009A098F"/>
    <w:rsid w:val="009A0CFF"/>
    <w:rsid w:val="009A0DE4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6B"/>
    <w:rsid w:val="009A45F9"/>
    <w:rsid w:val="009A4624"/>
    <w:rsid w:val="009A492F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984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43D"/>
    <w:rsid w:val="009B6809"/>
    <w:rsid w:val="009B69B6"/>
    <w:rsid w:val="009B6A2F"/>
    <w:rsid w:val="009B6E96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691"/>
    <w:rsid w:val="009C4D5D"/>
    <w:rsid w:val="009C4DDD"/>
    <w:rsid w:val="009C5C3E"/>
    <w:rsid w:val="009C66E4"/>
    <w:rsid w:val="009C6736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321"/>
    <w:rsid w:val="009D16EC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9CB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E1A"/>
    <w:rsid w:val="009F4DF0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0C2"/>
    <w:rsid w:val="00A031A9"/>
    <w:rsid w:val="00A0321F"/>
    <w:rsid w:val="00A0327B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5FCB"/>
    <w:rsid w:val="00A16088"/>
    <w:rsid w:val="00A16194"/>
    <w:rsid w:val="00A165FD"/>
    <w:rsid w:val="00A16DBB"/>
    <w:rsid w:val="00A16EC3"/>
    <w:rsid w:val="00A203F5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27017"/>
    <w:rsid w:val="00A3022F"/>
    <w:rsid w:val="00A3028C"/>
    <w:rsid w:val="00A30680"/>
    <w:rsid w:val="00A311B1"/>
    <w:rsid w:val="00A3137E"/>
    <w:rsid w:val="00A321E4"/>
    <w:rsid w:val="00A323F3"/>
    <w:rsid w:val="00A32927"/>
    <w:rsid w:val="00A3296A"/>
    <w:rsid w:val="00A33623"/>
    <w:rsid w:val="00A33E9F"/>
    <w:rsid w:val="00A33EDC"/>
    <w:rsid w:val="00A348CB"/>
    <w:rsid w:val="00A353A3"/>
    <w:rsid w:val="00A3549E"/>
    <w:rsid w:val="00A359BF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AF9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F2E"/>
    <w:rsid w:val="00A4799A"/>
    <w:rsid w:val="00A47F31"/>
    <w:rsid w:val="00A507A0"/>
    <w:rsid w:val="00A50873"/>
    <w:rsid w:val="00A50E7A"/>
    <w:rsid w:val="00A5105C"/>
    <w:rsid w:val="00A516F8"/>
    <w:rsid w:val="00A51B45"/>
    <w:rsid w:val="00A520B2"/>
    <w:rsid w:val="00A52612"/>
    <w:rsid w:val="00A53A65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0EA8"/>
    <w:rsid w:val="00A619E4"/>
    <w:rsid w:val="00A61E35"/>
    <w:rsid w:val="00A627F6"/>
    <w:rsid w:val="00A62D8C"/>
    <w:rsid w:val="00A638BB"/>
    <w:rsid w:val="00A641EA"/>
    <w:rsid w:val="00A6496D"/>
    <w:rsid w:val="00A64BB1"/>
    <w:rsid w:val="00A64E8B"/>
    <w:rsid w:val="00A65055"/>
    <w:rsid w:val="00A65087"/>
    <w:rsid w:val="00A657C3"/>
    <w:rsid w:val="00A66192"/>
    <w:rsid w:val="00A664E5"/>
    <w:rsid w:val="00A674E3"/>
    <w:rsid w:val="00A6784C"/>
    <w:rsid w:val="00A703F0"/>
    <w:rsid w:val="00A70C85"/>
    <w:rsid w:val="00A71468"/>
    <w:rsid w:val="00A715B1"/>
    <w:rsid w:val="00A715BE"/>
    <w:rsid w:val="00A716A1"/>
    <w:rsid w:val="00A71753"/>
    <w:rsid w:val="00A71805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4EC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62E"/>
    <w:rsid w:val="00A8389E"/>
    <w:rsid w:val="00A83D88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415"/>
    <w:rsid w:val="00A974AA"/>
    <w:rsid w:val="00A97F44"/>
    <w:rsid w:val="00AA043E"/>
    <w:rsid w:val="00AA067E"/>
    <w:rsid w:val="00AA1804"/>
    <w:rsid w:val="00AA2BFF"/>
    <w:rsid w:val="00AA3032"/>
    <w:rsid w:val="00AA32A0"/>
    <w:rsid w:val="00AA459D"/>
    <w:rsid w:val="00AA4B54"/>
    <w:rsid w:val="00AA51F3"/>
    <w:rsid w:val="00AA5691"/>
    <w:rsid w:val="00AA5749"/>
    <w:rsid w:val="00AA66B1"/>
    <w:rsid w:val="00AA75F9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6FD"/>
    <w:rsid w:val="00AB5AAF"/>
    <w:rsid w:val="00AB5DB4"/>
    <w:rsid w:val="00AB5E02"/>
    <w:rsid w:val="00AB5EEF"/>
    <w:rsid w:val="00AB5F0F"/>
    <w:rsid w:val="00AB635B"/>
    <w:rsid w:val="00AB6D96"/>
    <w:rsid w:val="00AB771E"/>
    <w:rsid w:val="00AB7A6F"/>
    <w:rsid w:val="00AC0027"/>
    <w:rsid w:val="00AC00A2"/>
    <w:rsid w:val="00AC03D4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7A7"/>
    <w:rsid w:val="00AC3849"/>
    <w:rsid w:val="00AC4233"/>
    <w:rsid w:val="00AC446B"/>
    <w:rsid w:val="00AC4A94"/>
    <w:rsid w:val="00AC4D6E"/>
    <w:rsid w:val="00AC5773"/>
    <w:rsid w:val="00AC6666"/>
    <w:rsid w:val="00AC6C7A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611"/>
    <w:rsid w:val="00AD4706"/>
    <w:rsid w:val="00AD47CC"/>
    <w:rsid w:val="00AD481E"/>
    <w:rsid w:val="00AD5873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669"/>
    <w:rsid w:val="00AE1706"/>
    <w:rsid w:val="00AE1C2D"/>
    <w:rsid w:val="00AE2339"/>
    <w:rsid w:val="00AE2A6C"/>
    <w:rsid w:val="00AE30F6"/>
    <w:rsid w:val="00AE34CF"/>
    <w:rsid w:val="00AE3A8E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F0D0F"/>
    <w:rsid w:val="00AF1340"/>
    <w:rsid w:val="00AF1C12"/>
    <w:rsid w:val="00AF1FEC"/>
    <w:rsid w:val="00AF2783"/>
    <w:rsid w:val="00AF349C"/>
    <w:rsid w:val="00AF3B20"/>
    <w:rsid w:val="00AF40C1"/>
    <w:rsid w:val="00AF41FF"/>
    <w:rsid w:val="00AF465A"/>
    <w:rsid w:val="00AF4833"/>
    <w:rsid w:val="00AF48FB"/>
    <w:rsid w:val="00AF4AFD"/>
    <w:rsid w:val="00AF4B1C"/>
    <w:rsid w:val="00AF4BFD"/>
    <w:rsid w:val="00AF51F8"/>
    <w:rsid w:val="00AF59F5"/>
    <w:rsid w:val="00AF60B2"/>
    <w:rsid w:val="00AF644D"/>
    <w:rsid w:val="00AF6DD9"/>
    <w:rsid w:val="00AF7504"/>
    <w:rsid w:val="00AF7C50"/>
    <w:rsid w:val="00AF7D1E"/>
    <w:rsid w:val="00AF7ED7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14"/>
    <w:rsid w:val="00B020DB"/>
    <w:rsid w:val="00B0237F"/>
    <w:rsid w:val="00B02714"/>
    <w:rsid w:val="00B0293F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683F"/>
    <w:rsid w:val="00B072AD"/>
    <w:rsid w:val="00B1022F"/>
    <w:rsid w:val="00B10897"/>
    <w:rsid w:val="00B109AD"/>
    <w:rsid w:val="00B10B35"/>
    <w:rsid w:val="00B11164"/>
    <w:rsid w:val="00B11322"/>
    <w:rsid w:val="00B1171C"/>
    <w:rsid w:val="00B11BBC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1D54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D8C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6D"/>
    <w:rsid w:val="00B302B5"/>
    <w:rsid w:val="00B304B7"/>
    <w:rsid w:val="00B30705"/>
    <w:rsid w:val="00B30B3C"/>
    <w:rsid w:val="00B30CEE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2F1"/>
    <w:rsid w:val="00B361C2"/>
    <w:rsid w:val="00B367E2"/>
    <w:rsid w:val="00B36928"/>
    <w:rsid w:val="00B36D3F"/>
    <w:rsid w:val="00B36EDC"/>
    <w:rsid w:val="00B37653"/>
    <w:rsid w:val="00B37F91"/>
    <w:rsid w:val="00B4012C"/>
    <w:rsid w:val="00B40E12"/>
    <w:rsid w:val="00B40E38"/>
    <w:rsid w:val="00B41231"/>
    <w:rsid w:val="00B41832"/>
    <w:rsid w:val="00B41AA7"/>
    <w:rsid w:val="00B420F9"/>
    <w:rsid w:val="00B42913"/>
    <w:rsid w:val="00B42DF6"/>
    <w:rsid w:val="00B4374C"/>
    <w:rsid w:val="00B43F19"/>
    <w:rsid w:val="00B4402B"/>
    <w:rsid w:val="00B44796"/>
    <w:rsid w:val="00B45ACB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00E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6153"/>
    <w:rsid w:val="00B57076"/>
    <w:rsid w:val="00B5728D"/>
    <w:rsid w:val="00B5796D"/>
    <w:rsid w:val="00B57A82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C62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3A0"/>
    <w:rsid w:val="00B824AE"/>
    <w:rsid w:val="00B824C4"/>
    <w:rsid w:val="00B827F3"/>
    <w:rsid w:val="00B82A62"/>
    <w:rsid w:val="00B82B71"/>
    <w:rsid w:val="00B82DCE"/>
    <w:rsid w:val="00B83EF5"/>
    <w:rsid w:val="00B83FF9"/>
    <w:rsid w:val="00B8402D"/>
    <w:rsid w:val="00B84B12"/>
    <w:rsid w:val="00B84E18"/>
    <w:rsid w:val="00B85262"/>
    <w:rsid w:val="00B85657"/>
    <w:rsid w:val="00B8573E"/>
    <w:rsid w:val="00B86664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5DA5"/>
    <w:rsid w:val="00B96303"/>
    <w:rsid w:val="00B97CAC"/>
    <w:rsid w:val="00BA01B6"/>
    <w:rsid w:val="00BA03E6"/>
    <w:rsid w:val="00BA0884"/>
    <w:rsid w:val="00BA0BFF"/>
    <w:rsid w:val="00BA0C67"/>
    <w:rsid w:val="00BA147C"/>
    <w:rsid w:val="00BA172D"/>
    <w:rsid w:val="00BA17C1"/>
    <w:rsid w:val="00BA1D89"/>
    <w:rsid w:val="00BA220D"/>
    <w:rsid w:val="00BA2656"/>
    <w:rsid w:val="00BA416B"/>
    <w:rsid w:val="00BA4187"/>
    <w:rsid w:val="00BA450F"/>
    <w:rsid w:val="00BA472D"/>
    <w:rsid w:val="00BA4BA3"/>
    <w:rsid w:val="00BA4BF5"/>
    <w:rsid w:val="00BA4C4A"/>
    <w:rsid w:val="00BA507E"/>
    <w:rsid w:val="00BA5455"/>
    <w:rsid w:val="00BA5D0D"/>
    <w:rsid w:val="00BA67BC"/>
    <w:rsid w:val="00BA6873"/>
    <w:rsid w:val="00BA6EEB"/>
    <w:rsid w:val="00BA7889"/>
    <w:rsid w:val="00BA79FC"/>
    <w:rsid w:val="00BA7CF8"/>
    <w:rsid w:val="00BA7EA6"/>
    <w:rsid w:val="00BB0771"/>
    <w:rsid w:val="00BB0862"/>
    <w:rsid w:val="00BB09A8"/>
    <w:rsid w:val="00BB0EFB"/>
    <w:rsid w:val="00BB19B2"/>
    <w:rsid w:val="00BB1D2F"/>
    <w:rsid w:val="00BB1E58"/>
    <w:rsid w:val="00BB2494"/>
    <w:rsid w:val="00BB28E8"/>
    <w:rsid w:val="00BB2A77"/>
    <w:rsid w:val="00BB2DFB"/>
    <w:rsid w:val="00BB31C9"/>
    <w:rsid w:val="00BB35AA"/>
    <w:rsid w:val="00BB3726"/>
    <w:rsid w:val="00BB479B"/>
    <w:rsid w:val="00BB4A85"/>
    <w:rsid w:val="00BB4B9B"/>
    <w:rsid w:val="00BB53C2"/>
    <w:rsid w:val="00BB5488"/>
    <w:rsid w:val="00BB5EE7"/>
    <w:rsid w:val="00BB608E"/>
    <w:rsid w:val="00BB668B"/>
    <w:rsid w:val="00BB7024"/>
    <w:rsid w:val="00BB72A4"/>
    <w:rsid w:val="00BC0379"/>
    <w:rsid w:val="00BC043D"/>
    <w:rsid w:val="00BC05B7"/>
    <w:rsid w:val="00BC07A3"/>
    <w:rsid w:val="00BC13A7"/>
    <w:rsid w:val="00BC17DA"/>
    <w:rsid w:val="00BC1A1A"/>
    <w:rsid w:val="00BC222A"/>
    <w:rsid w:val="00BC2660"/>
    <w:rsid w:val="00BC26F8"/>
    <w:rsid w:val="00BC27AD"/>
    <w:rsid w:val="00BC297B"/>
    <w:rsid w:val="00BC3B19"/>
    <w:rsid w:val="00BC3D4F"/>
    <w:rsid w:val="00BC4E8D"/>
    <w:rsid w:val="00BC64EA"/>
    <w:rsid w:val="00BC6D44"/>
    <w:rsid w:val="00BC6E1E"/>
    <w:rsid w:val="00BC71B3"/>
    <w:rsid w:val="00BC745F"/>
    <w:rsid w:val="00BC756D"/>
    <w:rsid w:val="00BC771C"/>
    <w:rsid w:val="00BC777F"/>
    <w:rsid w:val="00BD0970"/>
    <w:rsid w:val="00BD1079"/>
    <w:rsid w:val="00BD157C"/>
    <w:rsid w:val="00BD170D"/>
    <w:rsid w:val="00BD1BD5"/>
    <w:rsid w:val="00BD1C49"/>
    <w:rsid w:val="00BD1CB0"/>
    <w:rsid w:val="00BD1DBC"/>
    <w:rsid w:val="00BD2170"/>
    <w:rsid w:val="00BD2CD7"/>
    <w:rsid w:val="00BD3866"/>
    <w:rsid w:val="00BD3E66"/>
    <w:rsid w:val="00BD458E"/>
    <w:rsid w:val="00BD4AF5"/>
    <w:rsid w:val="00BD6032"/>
    <w:rsid w:val="00BD61BF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6B0"/>
    <w:rsid w:val="00BE49AC"/>
    <w:rsid w:val="00BE49FA"/>
    <w:rsid w:val="00BE4D93"/>
    <w:rsid w:val="00BE4E10"/>
    <w:rsid w:val="00BE51B6"/>
    <w:rsid w:val="00BE59C3"/>
    <w:rsid w:val="00BE5BF6"/>
    <w:rsid w:val="00BE5CC5"/>
    <w:rsid w:val="00BE6EEA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1B9"/>
    <w:rsid w:val="00BF1324"/>
    <w:rsid w:val="00BF16BE"/>
    <w:rsid w:val="00BF1FD5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2C7"/>
    <w:rsid w:val="00C005F2"/>
    <w:rsid w:val="00C01779"/>
    <w:rsid w:val="00C03B06"/>
    <w:rsid w:val="00C03B92"/>
    <w:rsid w:val="00C03C2A"/>
    <w:rsid w:val="00C03FEB"/>
    <w:rsid w:val="00C048D7"/>
    <w:rsid w:val="00C04ED5"/>
    <w:rsid w:val="00C050A9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0A66"/>
    <w:rsid w:val="00C10DB5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803"/>
    <w:rsid w:val="00C15961"/>
    <w:rsid w:val="00C15E6D"/>
    <w:rsid w:val="00C16502"/>
    <w:rsid w:val="00C16974"/>
    <w:rsid w:val="00C170A5"/>
    <w:rsid w:val="00C17239"/>
    <w:rsid w:val="00C1768D"/>
    <w:rsid w:val="00C178E2"/>
    <w:rsid w:val="00C20945"/>
    <w:rsid w:val="00C20B34"/>
    <w:rsid w:val="00C20B7F"/>
    <w:rsid w:val="00C20DC0"/>
    <w:rsid w:val="00C20DC9"/>
    <w:rsid w:val="00C21164"/>
    <w:rsid w:val="00C2180C"/>
    <w:rsid w:val="00C23950"/>
    <w:rsid w:val="00C23973"/>
    <w:rsid w:val="00C2397B"/>
    <w:rsid w:val="00C23A26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DF2"/>
    <w:rsid w:val="00C35510"/>
    <w:rsid w:val="00C35955"/>
    <w:rsid w:val="00C364D2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A60"/>
    <w:rsid w:val="00C429B2"/>
    <w:rsid w:val="00C4300C"/>
    <w:rsid w:val="00C443B2"/>
    <w:rsid w:val="00C44D21"/>
    <w:rsid w:val="00C45068"/>
    <w:rsid w:val="00C4541F"/>
    <w:rsid w:val="00C454A1"/>
    <w:rsid w:val="00C45931"/>
    <w:rsid w:val="00C463A9"/>
    <w:rsid w:val="00C469EF"/>
    <w:rsid w:val="00C46F6E"/>
    <w:rsid w:val="00C475A1"/>
    <w:rsid w:val="00C47897"/>
    <w:rsid w:val="00C47989"/>
    <w:rsid w:val="00C5058F"/>
    <w:rsid w:val="00C50A81"/>
    <w:rsid w:val="00C50BD6"/>
    <w:rsid w:val="00C50F3A"/>
    <w:rsid w:val="00C510A4"/>
    <w:rsid w:val="00C51195"/>
    <w:rsid w:val="00C51352"/>
    <w:rsid w:val="00C51FC4"/>
    <w:rsid w:val="00C52305"/>
    <w:rsid w:val="00C52905"/>
    <w:rsid w:val="00C52AA8"/>
    <w:rsid w:val="00C52AC4"/>
    <w:rsid w:val="00C53793"/>
    <w:rsid w:val="00C5387C"/>
    <w:rsid w:val="00C53E21"/>
    <w:rsid w:val="00C53E67"/>
    <w:rsid w:val="00C54168"/>
    <w:rsid w:val="00C541BB"/>
    <w:rsid w:val="00C543F5"/>
    <w:rsid w:val="00C54875"/>
    <w:rsid w:val="00C54E9A"/>
    <w:rsid w:val="00C55689"/>
    <w:rsid w:val="00C55837"/>
    <w:rsid w:val="00C55A68"/>
    <w:rsid w:val="00C55BB4"/>
    <w:rsid w:val="00C55C5B"/>
    <w:rsid w:val="00C55CB3"/>
    <w:rsid w:val="00C56564"/>
    <w:rsid w:val="00C565ED"/>
    <w:rsid w:val="00C56F4D"/>
    <w:rsid w:val="00C574AB"/>
    <w:rsid w:val="00C575AA"/>
    <w:rsid w:val="00C5788D"/>
    <w:rsid w:val="00C601FF"/>
    <w:rsid w:val="00C60FF9"/>
    <w:rsid w:val="00C618FF"/>
    <w:rsid w:val="00C61994"/>
    <w:rsid w:val="00C61D6E"/>
    <w:rsid w:val="00C623E4"/>
    <w:rsid w:val="00C627E0"/>
    <w:rsid w:val="00C633B2"/>
    <w:rsid w:val="00C634A6"/>
    <w:rsid w:val="00C635B7"/>
    <w:rsid w:val="00C635C2"/>
    <w:rsid w:val="00C63C65"/>
    <w:rsid w:val="00C63D4E"/>
    <w:rsid w:val="00C63EA9"/>
    <w:rsid w:val="00C6426B"/>
    <w:rsid w:val="00C6450B"/>
    <w:rsid w:val="00C646EF"/>
    <w:rsid w:val="00C64BD5"/>
    <w:rsid w:val="00C64F6D"/>
    <w:rsid w:val="00C6508B"/>
    <w:rsid w:val="00C650F2"/>
    <w:rsid w:val="00C653C0"/>
    <w:rsid w:val="00C657D9"/>
    <w:rsid w:val="00C663E2"/>
    <w:rsid w:val="00C665D6"/>
    <w:rsid w:val="00C66980"/>
    <w:rsid w:val="00C672CE"/>
    <w:rsid w:val="00C67803"/>
    <w:rsid w:val="00C67875"/>
    <w:rsid w:val="00C6796D"/>
    <w:rsid w:val="00C70BB0"/>
    <w:rsid w:val="00C70F29"/>
    <w:rsid w:val="00C713B5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CB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075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29"/>
    <w:rsid w:val="00C93636"/>
    <w:rsid w:val="00C93E2D"/>
    <w:rsid w:val="00C94AFA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CE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453"/>
    <w:rsid w:val="00CB17C5"/>
    <w:rsid w:val="00CB18A2"/>
    <w:rsid w:val="00CB1901"/>
    <w:rsid w:val="00CB1D6E"/>
    <w:rsid w:val="00CB1DC4"/>
    <w:rsid w:val="00CB2C81"/>
    <w:rsid w:val="00CB335E"/>
    <w:rsid w:val="00CB3454"/>
    <w:rsid w:val="00CB45E7"/>
    <w:rsid w:val="00CB4989"/>
    <w:rsid w:val="00CB4A9A"/>
    <w:rsid w:val="00CB4C85"/>
    <w:rsid w:val="00CB580B"/>
    <w:rsid w:val="00CB59D6"/>
    <w:rsid w:val="00CB6302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6FCF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644"/>
    <w:rsid w:val="00CD4649"/>
    <w:rsid w:val="00CD499F"/>
    <w:rsid w:val="00CD5065"/>
    <w:rsid w:val="00CD5132"/>
    <w:rsid w:val="00CD65AA"/>
    <w:rsid w:val="00CD789A"/>
    <w:rsid w:val="00CD7EA6"/>
    <w:rsid w:val="00CE19AA"/>
    <w:rsid w:val="00CE1B7D"/>
    <w:rsid w:val="00CE30F6"/>
    <w:rsid w:val="00CE3540"/>
    <w:rsid w:val="00CE3A44"/>
    <w:rsid w:val="00CE3E1B"/>
    <w:rsid w:val="00CE3FEC"/>
    <w:rsid w:val="00CE4135"/>
    <w:rsid w:val="00CE448D"/>
    <w:rsid w:val="00CE45AA"/>
    <w:rsid w:val="00CE4909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4D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6CD7"/>
    <w:rsid w:val="00CF703A"/>
    <w:rsid w:val="00CF709A"/>
    <w:rsid w:val="00CF70A5"/>
    <w:rsid w:val="00CF7223"/>
    <w:rsid w:val="00CF7697"/>
    <w:rsid w:val="00CF7855"/>
    <w:rsid w:val="00D0058D"/>
    <w:rsid w:val="00D0209C"/>
    <w:rsid w:val="00D024C3"/>
    <w:rsid w:val="00D02739"/>
    <w:rsid w:val="00D02B64"/>
    <w:rsid w:val="00D03C17"/>
    <w:rsid w:val="00D04010"/>
    <w:rsid w:val="00D0536E"/>
    <w:rsid w:val="00D055CF"/>
    <w:rsid w:val="00D057BC"/>
    <w:rsid w:val="00D0603B"/>
    <w:rsid w:val="00D06046"/>
    <w:rsid w:val="00D06542"/>
    <w:rsid w:val="00D06766"/>
    <w:rsid w:val="00D06DAC"/>
    <w:rsid w:val="00D0710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4D54"/>
    <w:rsid w:val="00D1502E"/>
    <w:rsid w:val="00D157F4"/>
    <w:rsid w:val="00D15C7F"/>
    <w:rsid w:val="00D15DFF"/>
    <w:rsid w:val="00D1643A"/>
    <w:rsid w:val="00D16671"/>
    <w:rsid w:val="00D16901"/>
    <w:rsid w:val="00D176AB"/>
    <w:rsid w:val="00D17EC1"/>
    <w:rsid w:val="00D17EF7"/>
    <w:rsid w:val="00D20309"/>
    <w:rsid w:val="00D20C91"/>
    <w:rsid w:val="00D21105"/>
    <w:rsid w:val="00D222E9"/>
    <w:rsid w:val="00D227D7"/>
    <w:rsid w:val="00D229A7"/>
    <w:rsid w:val="00D22B68"/>
    <w:rsid w:val="00D238E0"/>
    <w:rsid w:val="00D2391D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62D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0B9"/>
    <w:rsid w:val="00D414E2"/>
    <w:rsid w:val="00D418FF"/>
    <w:rsid w:val="00D41CC2"/>
    <w:rsid w:val="00D42844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9"/>
    <w:rsid w:val="00D466AA"/>
    <w:rsid w:val="00D46ACB"/>
    <w:rsid w:val="00D50016"/>
    <w:rsid w:val="00D502D9"/>
    <w:rsid w:val="00D50A33"/>
    <w:rsid w:val="00D50B12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3368"/>
    <w:rsid w:val="00D545A5"/>
    <w:rsid w:val="00D5525E"/>
    <w:rsid w:val="00D55F47"/>
    <w:rsid w:val="00D565D9"/>
    <w:rsid w:val="00D56740"/>
    <w:rsid w:val="00D56A2A"/>
    <w:rsid w:val="00D56BD0"/>
    <w:rsid w:val="00D56D53"/>
    <w:rsid w:val="00D573FF"/>
    <w:rsid w:val="00D57AF2"/>
    <w:rsid w:val="00D57C79"/>
    <w:rsid w:val="00D57E9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33ED"/>
    <w:rsid w:val="00D63A26"/>
    <w:rsid w:val="00D647BE"/>
    <w:rsid w:val="00D64A38"/>
    <w:rsid w:val="00D64D1A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0EA4"/>
    <w:rsid w:val="00D7137B"/>
    <w:rsid w:val="00D7175B"/>
    <w:rsid w:val="00D718D0"/>
    <w:rsid w:val="00D71B4D"/>
    <w:rsid w:val="00D71BCA"/>
    <w:rsid w:val="00D72AFA"/>
    <w:rsid w:val="00D72FEE"/>
    <w:rsid w:val="00D73268"/>
    <w:rsid w:val="00D7340C"/>
    <w:rsid w:val="00D73B64"/>
    <w:rsid w:val="00D73C8B"/>
    <w:rsid w:val="00D7430F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67E"/>
    <w:rsid w:val="00D8196A"/>
    <w:rsid w:val="00D821F6"/>
    <w:rsid w:val="00D834B0"/>
    <w:rsid w:val="00D83E14"/>
    <w:rsid w:val="00D83EE3"/>
    <w:rsid w:val="00D83F46"/>
    <w:rsid w:val="00D842F2"/>
    <w:rsid w:val="00D84437"/>
    <w:rsid w:val="00D84927"/>
    <w:rsid w:val="00D84BF9"/>
    <w:rsid w:val="00D8560B"/>
    <w:rsid w:val="00D85A80"/>
    <w:rsid w:val="00D85DED"/>
    <w:rsid w:val="00D85E24"/>
    <w:rsid w:val="00D862F0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256D"/>
    <w:rsid w:val="00D932DB"/>
    <w:rsid w:val="00D9359F"/>
    <w:rsid w:val="00D935E8"/>
    <w:rsid w:val="00D935F5"/>
    <w:rsid w:val="00D9432E"/>
    <w:rsid w:val="00D94478"/>
    <w:rsid w:val="00D946F5"/>
    <w:rsid w:val="00D95196"/>
    <w:rsid w:val="00D95319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390"/>
    <w:rsid w:val="00DA3C28"/>
    <w:rsid w:val="00DA441A"/>
    <w:rsid w:val="00DA44EE"/>
    <w:rsid w:val="00DA483A"/>
    <w:rsid w:val="00DA4E3A"/>
    <w:rsid w:val="00DA5474"/>
    <w:rsid w:val="00DA58EF"/>
    <w:rsid w:val="00DA6746"/>
    <w:rsid w:val="00DA6884"/>
    <w:rsid w:val="00DA6A56"/>
    <w:rsid w:val="00DA6BA0"/>
    <w:rsid w:val="00DA7268"/>
    <w:rsid w:val="00DA7361"/>
    <w:rsid w:val="00DA7E92"/>
    <w:rsid w:val="00DB00DC"/>
    <w:rsid w:val="00DB0112"/>
    <w:rsid w:val="00DB02FF"/>
    <w:rsid w:val="00DB0A8F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56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4E4E"/>
    <w:rsid w:val="00DC526A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ED2"/>
    <w:rsid w:val="00DD0179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133"/>
    <w:rsid w:val="00DD6C71"/>
    <w:rsid w:val="00DD7CDA"/>
    <w:rsid w:val="00DD7DE5"/>
    <w:rsid w:val="00DE06A0"/>
    <w:rsid w:val="00DE0BD7"/>
    <w:rsid w:val="00DE0CCE"/>
    <w:rsid w:val="00DE0EC9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5298"/>
    <w:rsid w:val="00DE5A64"/>
    <w:rsid w:val="00DE5C13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3C70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19FA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923"/>
    <w:rsid w:val="00E04C48"/>
    <w:rsid w:val="00E04E40"/>
    <w:rsid w:val="00E055A0"/>
    <w:rsid w:val="00E06207"/>
    <w:rsid w:val="00E06535"/>
    <w:rsid w:val="00E066C3"/>
    <w:rsid w:val="00E0688F"/>
    <w:rsid w:val="00E06CAB"/>
    <w:rsid w:val="00E06F4D"/>
    <w:rsid w:val="00E07C7A"/>
    <w:rsid w:val="00E07D83"/>
    <w:rsid w:val="00E07FDB"/>
    <w:rsid w:val="00E10BFE"/>
    <w:rsid w:val="00E1149A"/>
    <w:rsid w:val="00E12F47"/>
    <w:rsid w:val="00E1470C"/>
    <w:rsid w:val="00E14766"/>
    <w:rsid w:val="00E147CC"/>
    <w:rsid w:val="00E14A3C"/>
    <w:rsid w:val="00E14BC4"/>
    <w:rsid w:val="00E151E8"/>
    <w:rsid w:val="00E155A9"/>
    <w:rsid w:val="00E155D9"/>
    <w:rsid w:val="00E1575D"/>
    <w:rsid w:val="00E15C01"/>
    <w:rsid w:val="00E162FF"/>
    <w:rsid w:val="00E17029"/>
    <w:rsid w:val="00E17C1D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98B"/>
    <w:rsid w:val="00E24E7C"/>
    <w:rsid w:val="00E25268"/>
    <w:rsid w:val="00E25D79"/>
    <w:rsid w:val="00E26492"/>
    <w:rsid w:val="00E26577"/>
    <w:rsid w:val="00E267B2"/>
    <w:rsid w:val="00E277A3"/>
    <w:rsid w:val="00E277C7"/>
    <w:rsid w:val="00E27908"/>
    <w:rsid w:val="00E30A7E"/>
    <w:rsid w:val="00E31283"/>
    <w:rsid w:val="00E3166A"/>
    <w:rsid w:val="00E31998"/>
    <w:rsid w:val="00E31C1D"/>
    <w:rsid w:val="00E31D98"/>
    <w:rsid w:val="00E31EE1"/>
    <w:rsid w:val="00E32228"/>
    <w:rsid w:val="00E3236F"/>
    <w:rsid w:val="00E323D0"/>
    <w:rsid w:val="00E32F16"/>
    <w:rsid w:val="00E330A2"/>
    <w:rsid w:val="00E33414"/>
    <w:rsid w:val="00E339E6"/>
    <w:rsid w:val="00E33EBC"/>
    <w:rsid w:val="00E348B4"/>
    <w:rsid w:val="00E34922"/>
    <w:rsid w:val="00E34BF1"/>
    <w:rsid w:val="00E34E05"/>
    <w:rsid w:val="00E3512A"/>
    <w:rsid w:val="00E354B9"/>
    <w:rsid w:val="00E35544"/>
    <w:rsid w:val="00E35852"/>
    <w:rsid w:val="00E35DB9"/>
    <w:rsid w:val="00E35F67"/>
    <w:rsid w:val="00E36AAC"/>
    <w:rsid w:val="00E3784E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0AF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4E02"/>
    <w:rsid w:val="00E6543C"/>
    <w:rsid w:val="00E659DE"/>
    <w:rsid w:val="00E65A8B"/>
    <w:rsid w:val="00E65FAE"/>
    <w:rsid w:val="00E66236"/>
    <w:rsid w:val="00E6667F"/>
    <w:rsid w:val="00E66CDE"/>
    <w:rsid w:val="00E6705C"/>
    <w:rsid w:val="00E67BF3"/>
    <w:rsid w:val="00E67FD1"/>
    <w:rsid w:val="00E7011E"/>
    <w:rsid w:val="00E70569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66D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4F4D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2B2E"/>
    <w:rsid w:val="00EA3183"/>
    <w:rsid w:val="00EA3C25"/>
    <w:rsid w:val="00EA3E4C"/>
    <w:rsid w:val="00EA4A15"/>
    <w:rsid w:val="00EA4BCA"/>
    <w:rsid w:val="00EA5B93"/>
    <w:rsid w:val="00EA6145"/>
    <w:rsid w:val="00EA6FDC"/>
    <w:rsid w:val="00EA78A7"/>
    <w:rsid w:val="00EA7B13"/>
    <w:rsid w:val="00EA7C66"/>
    <w:rsid w:val="00EB0508"/>
    <w:rsid w:val="00EB1330"/>
    <w:rsid w:val="00EB19CC"/>
    <w:rsid w:val="00EB1D04"/>
    <w:rsid w:val="00EB2487"/>
    <w:rsid w:val="00EB25DA"/>
    <w:rsid w:val="00EB44FC"/>
    <w:rsid w:val="00EB46F5"/>
    <w:rsid w:val="00EB4813"/>
    <w:rsid w:val="00EB4EC3"/>
    <w:rsid w:val="00EB59B8"/>
    <w:rsid w:val="00EB7198"/>
    <w:rsid w:val="00EB78BD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1D09"/>
    <w:rsid w:val="00ED25B7"/>
    <w:rsid w:val="00ED3228"/>
    <w:rsid w:val="00ED3570"/>
    <w:rsid w:val="00ED3713"/>
    <w:rsid w:val="00ED4367"/>
    <w:rsid w:val="00ED511E"/>
    <w:rsid w:val="00ED5496"/>
    <w:rsid w:val="00ED5B79"/>
    <w:rsid w:val="00ED6BB4"/>
    <w:rsid w:val="00ED6D02"/>
    <w:rsid w:val="00ED6E71"/>
    <w:rsid w:val="00ED7147"/>
    <w:rsid w:val="00ED73F9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5AE"/>
    <w:rsid w:val="00EE499A"/>
    <w:rsid w:val="00EE5219"/>
    <w:rsid w:val="00EE5693"/>
    <w:rsid w:val="00EE5C55"/>
    <w:rsid w:val="00EE62D3"/>
    <w:rsid w:val="00EF037A"/>
    <w:rsid w:val="00EF07B2"/>
    <w:rsid w:val="00EF10C9"/>
    <w:rsid w:val="00EF13F6"/>
    <w:rsid w:val="00EF1402"/>
    <w:rsid w:val="00EF1542"/>
    <w:rsid w:val="00EF15C9"/>
    <w:rsid w:val="00EF1710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3D11"/>
    <w:rsid w:val="00EF41DF"/>
    <w:rsid w:val="00EF4DB9"/>
    <w:rsid w:val="00EF4FD6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54A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1B94"/>
    <w:rsid w:val="00F12C7F"/>
    <w:rsid w:val="00F14099"/>
    <w:rsid w:val="00F146D7"/>
    <w:rsid w:val="00F15271"/>
    <w:rsid w:val="00F15F0C"/>
    <w:rsid w:val="00F1627B"/>
    <w:rsid w:val="00F169B5"/>
    <w:rsid w:val="00F176E2"/>
    <w:rsid w:val="00F177D6"/>
    <w:rsid w:val="00F200D4"/>
    <w:rsid w:val="00F204FF"/>
    <w:rsid w:val="00F20C4B"/>
    <w:rsid w:val="00F20F5B"/>
    <w:rsid w:val="00F21AB7"/>
    <w:rsid w:val="00F22932"/>
    <w:rsid w:val="00F22E6C"/>
    <w:rsid w:val="00F230A3"/>
    <w:rsid w:val="00F23134"/>
    <w:rsid w:val="00F231F8"/>
    <w:rsid w:val="00F237F4"/>
    <w:rsid w:val="00F23B96"/>
    <w:rsid w:val="00F23D43"/>
    <w:rsid w:val="00F2426B"/>
    <w:rsid w:val="00F24682"/>
    <w:rsid w:val="00F24AC5"/>
    <w:rsid w:val="00F24ADF"/>
    <w:rsid w:val="00F24CD2"/>
    <w:rsid w:val="00F25DE5"/>
    <w:rsid w:val="00F263D6"/>
    <w:rsid w:val="00F264FF"/>
    <w:rsid w:val="00F26DE6"/>
    <w:rsid w:val="00F26FDC"/>
    <w:rsid w:val="00F2731C"/>
    <w:rsid w:val="00F27E80"/>
    <w:rsid w:val="00F302CA"/>
    <w:rsid w:val="00F308F4"/>
    <w:rsid w:val="00F30922"/>
    <w:rsid w:val="00F30A26"/>
    <w:rsid w:val="00F30E32"/>
    <w:rsid w:val="00F3126A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47"/>
    <w:rsid w:val="00F37EFD"/>
    <w:rsid w:val="00F40329"/>
    <w:rsid w:val="00F40635"/>
    <w:rsid w:val="00F40ADA"/>
    <w:rsid w:val="00F40C15"/>
    <w:rsid w:val="00F40C5D"/>
    <w:rsid w:val="00F4192D"/>
    <w:rsid w:val="00F419E9"/>
    <w:rsid w:val="00F41A32"/>
    <w:rsid w:val="00F41B62"/>
    <w:rsid w:val="00F41C9D"/>
    <w:rsid w:val="00F41F19"/>
    <w:rsid w:val="00F42108"/>
    <w:rsid w:val="00F4239B"/>
    <w:rsid w:val="00F42574"/>
    <w:rsid w:val="00F4298D"/>
    <w:rsid w:val="00F42AFC"/>
    <w:rsid w:val="00F42B38"/>
    <w:rsid w:val="00F436C5"/>
    <w:rsid w:val="00F4386B"/>
    <w:rsid w:val="00F43CA7"/>
    <w:rsid w:val="00F441C2"/>
    <w:rsid w:val="00F45C20"/>
    <w:rsid w:val="00F465B6"/>
    <w:rsid w:val="00F4677C"/>
    <w:rsid w:val="00F46D1C"/>
    <w:rsid w:val="00F46F4B"/>
    <w:rsid w:val="00F47479"/>
    <w:rsid w:val="00F475E3"/>
    <w:rsid w:val="00F5002C"/>
    <w:rsid w:val="00F5014F"/>
    <w:rsid w:val="00F50671"/>
    <w:rsid w:val="00F50DE5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5A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3F39"/>
    <w:rsid w:val="00F6517F"/>
    <w:rsid w:val="00F66077"/>
    <w:rsid w:val="00F66AE8"/>
    <w:rsid w:val="00F66CB5"/>
    <w:rsid w:val="00F67B1B"/>
    <w:rsid w:val="00F67D6D"/>
    <w:rsid w:val="00F70468"/>
    <w:rsid w:val="00F70BD6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3A26"/>
    <w:rsid w:val="00F740C0"/>
    <w:rsid w:val="00F74344"/>
    <w:rsid w:val="00F7460F"/>
    <w:rsid w:val="00F74A00"/>
    <w:rsid w:val="00F74C7F"/>
    <w:rsid w:val="00F74DD0"/>
    <w:rsid w:val="00F74F68"/>
    <w:rsid w:val="00F75055"/>
    <w:rsid w:val="00F750C2"/>
    <w:rsid w:val="00F75248"/>
    <w:rsid w:val="00F75A11"/>
    <w:rsid w:val="00F75E66"/>
    <w:rsid w:val="00F768DF"/>
    <w:rsid w:val="00F76F5E"/>
    <w:rsid w:val="00F77510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061"/>
    <w:rsid w:val="00F844A7"/>
    <w:rsid w:val="00F8469A"/>
    <w:rsid w:val="00F85DF7"/>
    <w:rsid w:val="00F86397"/>
    <w:rsid w:val="00F864ED"/>
    <w:rsid w:val="00F86AD6"/>
    <w:rsid w:val="00F86B37"/>
    <w:rsid w:val="00F86D7B"/>
    <w:rsid w:val="00F86E21"/>
    <w:rsid w:val="00F87545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A53"/>
    <w:rsid w:val="00F95EEC"/>
    <w:rsid w:val="00F96979"/>
    <w:rsid w:val="00F96E91"/>
    <w:rsid w:val="00F9766E"/>
    <w:rsid w:val="00FA0173"/>
    <w:rsid w:val="00FA0582"/>
    <w:rsid w:val="00FA1262"/>
    <w:rsid w:val="00FA1A45"/>
    <w:rsid w:val="00FA1E29"/>
    <w:rsid w:val="00FA3A01"/>
    <w:rsid w:val="00FA3E3A"/>
    <w:rsid w:val="00FA4151"/>
    <w:rsid w:val="00FA42F6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2E0"/>
    <w:rsid w:val="00FB3375"/>
    <w:rsid w:val="00FB352D"/>
    <w:rsid w:val="00FB381C"/>
    <w:rsid w:val="00FB3B0E"/>
    <w:rsid w:val="00FB4559"/>
    <w:rsid w:val="00FB471C"/>
    <w:rsid w:val="00FB5553"/>
    <w:rsid w:val="00FB5660"/>
    <w:rsid w:val="00FB584A"/>
    <w:rsid w:val="00FB5BB9"/>
    <w:rsid w:val="00FB62FE"/>
    <w:rsid w:val="00FB6D3F"/>
    <w:rsid w:val="00FB6EFC"/>
    <w:rsid w:val="00FB7704"/>
    <w:rsid w:val="00FC0382"/>
    <w:rsid w:val="00FC061D"/>
    <w:rsid w:val="00FC0A39"/>
    <w:rsid w:val="00FC0D5F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266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2FF"/>
    <w:rsid w:val="00FD4505"/>
    <w:rsid w:val="00FD4891"/>
    <w:rsid w:val="00FD509F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517"/>
    <w:rsid w:val="00FE26F7"/>
    <w:rsid w:val="00FE2BAD"/>
    <w:rsid w:val="00FE310D"/>
    <w:rsid w:val="00FE3249"/>
    <w:rsid w:val="00FE3F95"/>
    <w:rsid w:val="00FE46D9"/>
    <w:rsid w:val="00FE4702"/>
    <w:rsid w:val="00FE4B94"/>
    <w:rsid w:val="00FE4C2A"/>
    <w:rsid w:val="00FE61AA"/>
    <w:rsid w:val="00FE6533"/>
    <w:rsid w:val="00FE73EC"/>
    <w:rsid w:val="00FE7829"/>
    <w:rsid w:val="00FF022A"/>
    <w:rsid w:val="00FF0A5B"/>
    <w:rsid w:val="00FF10B4"/>
    <w:rsid w:val="00FF139F"/>
    <w:rsid w:val="00FF1AC2"/>
    <w:rsid w:val="00FF1FB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2DD"/>
    <w:rsid w:val="00FF5890"/>
    <w:rsid w:val="00FF5A27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F8AF58"/>
  <w15:docId w15:val="{6AEAF348-479F-4946-8E67-60716BC9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56F91-210F-4CC9-BD0D-DBE1675D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48</Pages>
  <Words>9222</Words>
  <Characters>52571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4</cp:revision>
  <cp:lastPrinted>2019-08-02T04:34:00Z</cp:lastPrinted>
  <dcterms:created xsi:type="dcterms:W3CDTF">2019-08-09T14:29:00Z</dcterms:created>
  <dcterms:modified xsi:type="dcterms:W3CDTF">2019-08-14T07:30:00Z</dcterms:modified>
</cp:coreProperties>
</file>