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7" w:rsidRPr="004C4A95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4C4A9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4C4A9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9839E6" w:rsidRPr="004C4A95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</w:rPr>
      </w:pPr>
    </w:p>
    <w:p w:rsidR="005A1A67" w:rsidRPr="004C4A95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:rsidR="005A1A67" w:rsidRPr="004C4A95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:rsidR="005A1A67" w:rsidRPr="004C4A95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2A7352" w:rsidRPr="004C4A95" w:rsidRDefault="002A735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เงินลงทุนชั่วคราว</w:t>
      </w:r>
    </w:p>
    <w:p w:rsidR="005A1A67" w:rsidRPr="004C4A95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5A1A67" w:rsidRPr="004C4A95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83109C" w:rsidRPr="004C4A95">
        <w:rPr>
          <w:rFonts w:asciiTheme="majorBidi" w:hAnsiTheme="majorBidi" w:cstheme="majorBidi"/>
          <w:sz w:val="30"/>
          <w:szCs w:val="30"/>
          <w:cs/>
        </w:rPr>
        <w:t>ร่วม</w:t>
      </w:r>
    </w:p>
    <w:p w:rsidR="008E5F42" w:rsidRPr="004C4A95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83109C" w:rsidRPr="004C4A95">
        <w:rPr>
          <w:rFonts w:asciiTheme="majorBidi" w:hAnsiTheme="majorBidi" w:cstheme="majorBidi"/>
          <w:sz w:val="30"/>
          <w:szCs w:val="30"/>
          <w:cs/>
        </w:rPr>
        <w:t>บริษัทย่อย</w:t>
      </w:r>
    </w:p>
    <w:p w:rsidR="00090486" w:rsidRPr="004C4A95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090486" w:rsidRPr="004C4A95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</w:p>
    <w:p w:rsidR="00090486" w:rsidRPr="004C4A95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:rsidR="00BA4157" w:rsidRDefault="00BA415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BA4157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090486" w:rsidRPr="004C4A95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B2406E" w:rsidRPr="004C4A95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:rsidR="00D41CCF" w:rsidRPr="00561977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ค่าใช้จ่ายภาษีเงินได้</w:t>
      </w:r>
    </w:p>
    <w:p w:rsidR="00561977" w:rsidRPr="004C4A95" w:rsidRDefault="00561977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D41CCF" w:rsidRPr="004C4A95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5379A" w:rsidRPr="004C4A95" w:rsidRDefault="00D41CCF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  <w:rtl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0EEB" w:rsidRPr="004C4A95" w:rsidRDefault="00CF0EEB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4C4A9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4C4A9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B21F7D" w:rsidRPr="004C4A95">
        <w:rPr>
          <w:rFonts w:asciiTheme="majorBidi" w:hAnsiTheme="majorBidi" w:cstheme="majorBidi"/>
          <w:sz w:val="30"/>
          <w:szCs w:val="30"/>
          <w:cs/>
        </w:rPr>
        <w:t>นี้</w:t>
      </w:r>
      <w:r w:rsidRPr="004C4A9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8E5F42" w:rsidRPr="004C4A95">
        <w:rPr>
          <w:rFonts w:asciiTheme="majorBidi" w:hAnsiTheme="majorBidi" w:cstheme="majorBidi"/>
          <w:sz w:val="30"/>
          <w:szCs w:val="30"/>
          <w:cs/>
        </w:rPr>
        <w:t>คณะ</w:t>
      </w:r>
      <w:r w:rsidRPr="004C4A95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8F65B5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246086" w:rsidRPr="00246086">
        <w:rPr>
          <w:rFonts w:asciiTheme="majorBidi" w:hAnsiTheme="majorBidi" w:cstheme="majorBidi"/>
          <w:sz w:val="30"/>
          <w:szCs w:val="30"/>
        </w:rPr>
        <w:t>14</w:t>
      </w:r>
      <w:r w:rsidR="00CE5085" w:rsidRPr="00246086">
        <w:rPr>
          <w:rFonts w:asciiTheme="majorBidi" w:hAnsiTheme="majorBidi" w:cstheme="majorBidi"/>
          <w:sz w:val="30"/>
          <w:szCs w:val="30"/>
        </w:rPr>
        <w:t xml:space="preserve"> </w:t>
      </w:r>
      <w:r w:rsidR="00CE5085" w:rsidRPr="00246086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732CF8" w:rsidRPr="00246086">
        <w:rPr>
          <w:rFonts w:asciiTheme="majorBidi" w:hAnsiTheme="majorBidi" w:cstheme="majorBidi"/>
          <w:sz w:val="30"/>
          <w:szCs w:val="30"/>
        </w:rPr>
        <w:t xml:space="preserve"> 256</w:t>
      </w:r>
      <w:r w:rsidR="00FB7840" w:rsidRPr="00246086">
        <w:rPr>
          <w:rFonts w:asciiTheme="majorBidi" w:hAnsiTheme="majorBidi" w:cstheme="majorBidi"/>
          <w:sz w:val="30"/>
          <w:szCs w:val="30"/>
        </w:rPr>
        <w:t>2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บริษัท สุรพลฟู้ดส์ จำกัด (มหาชน)  </w:t>
      </w:r>
      <w:r w:rsidRPr="004C4A95">
        <w:rPr>
          <w:rFonts w:asciiTheme="majorBidi" w:hAnsiTheme="majorBidi" w:cstheme="majorBidi"/>
          <w:sz w:val="30"/>
          <w:szCs w:val="30"/>
        </w:rPr>
        <w:t>“</w:t>
      </w:r>
      <w:r w:rsidRPr="004C4A9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C4A95">
        <w:rPr>
          <w:rFonts w:asciiTheme="majorBidi" w:hAnsiTheme="majorBidi" w:cstheme="majorBidi"/>
          <w:sz w:val="30"/>
          <w:szCs w:val="30"/>
        </w:rPr>
        <w:t>”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CF0EEB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บริษัทมีสถานที่ตั้งปัจจุบัน ดังนี้</w:t>
      </w:r>
    </w:p>
    <w:p w:rsidR="00DF0464" w:rsidRPr="004C4A95" w:rsidRDefault="00DF0464" w:rsidP="00CD1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25"/>
        <w:gridCol w:w="6845"/>
      </w:tblGrid>
      <w:tr w:rsidR="007839BC" w:rsidRPr="004C4A95" w:rsidTr="00166CD4">
        <w:tc>
          <w:tcPr>
            <w:tcW w:w="2425" w:type="dxa"/>
            <w:shd w:val="clear" w:color="auto" w:fill="auto"/>
          </w:tcPr>
          <w:p w:rsidR="007839BC" w:rsidRPr="004C4A95" w:rsidRDefault="007839BC" w:rsidP="00CF19B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4C4A95">
              <w:rPr>
                <w:rFonts w:asciiTheme="majorBidi" w:hAnsiTheme="majorBidi" w:cstheme="majorBidi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7839BC" w:rsidRPr="004C4A95" w:rsidRDefault="007839BC" w:rsidP="00CF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ตั้งอยู่ ณ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เลขที่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247 หมู่ 1 ถนนเทพารักษ์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ตำบล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เทพารักษ์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อำเภอเมือง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7839BC" w:rsidRPr="004C4A95" w:rsidTr="00166CD4">
        <w:tc>
          <w:tcPr>
            <w:tcW w:w="2425" w:type="dxa"/>
            <w:shd w:val="clear" w:color="auto" w:fill="auto"/>
          </w:tcPr>
          <w:p w:rsidR="007839BC" w:rsidRPr="004C4A95" w:rsidRDefault="002C77DA" w:rsidP="00CF19B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4C4A95">
              <w:rPr>
                <w:rFonts w:asciiTheme="majorBidi" w:hAnsiTheme="majorBidi" w:cstheme="majorBidi"/>
                <w:cs/>
              </w:rPr>
              <w:t>(ข) โรงงาน</w:t>
            </w:r>
            <w:r w:rsidR="007839BC" w:rsidRPr="004C4A95">
              <w:rPr>
                <w:rFonts w:asciiTheme="majorBidi" w:hAnsiTheme="majorBidi" w:cstheme="majorBidi"/>
                <w:cs/>
              </w:rPr>
              <w:t xml:space="preserve">       </w:t>
            </w:r>
          </w:p>
        </w:tc>
        <w:tc>
          <w:tcPr>
            <w:tcW w:w="6845" w:type="dxa"/>
            <w:shd w:val="clear" w:color="auto" w:fill="auto"/>
          </w:tcPr>
          <w:p w:rsidR="007839BC" w:rsidRPr="004C4A95" w:rsidRDefault="007839BC" w:rsidP="00CF19B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ตั้งอยู่ ณ เลขที่ 247 หมู่ 1 ถนนเทพารักษ์ ตำบลเทพารักษ์ อำเภอเมือง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:rsidR="00E6383A" w:rsidRPr="004C4A95" w:rsidRDefault="00E6383A" w:rsidP="00E63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</w:t>
      </w:r>
      <w:r w:rsidR="001E4CE6" w:rsidRPr="004C4A95">
        <w:rPr>
          <w:rFonts w:asciiTheme="majorBidi" w:hAnsiTheme="majorBidi" w:cstheme="majorBidi"/>
          <w:sz w:val="30"/>
          <w:szCs w:val="30"/>
          <w:cs/>
        </w:rPr>
        <w:t>าดหลักทรัพย์แห่งประเทศไทยเมื่อ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เดือนกันยายน </w:t>
      </w:r>
      <w:r w:rsidRPr="004C4A95">
        <w:rPr>
          <w:rFonts w:asciiTheme="majorBidi" w:hAnsiTheme="majorBidi" w:cstheme="majorBidi"/>
          <w:sz w:val="30"/>
          <w:szCs w:val="30"/>
        </w:rPr>
        <w:t>2532</w:t>
      </w:r>
    </w:p>
    <w:p w:rsidR="00CF0EEB" w:rsidRPr="004C4A95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C3228" w:rsidRPr="004C4A95" w:rsidRDefault="007C3228" w:rsidP="007C3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ผู้ถือหุ้นรายใหญ่ในระหว่างงวดได้แก่ </w:t>
      </w:r>
    </w:p>
    <w:p w:rsidR="007C3228" w:rsidRPr="004C4A95" w:rsidRDefault="007C3228" w:rsidP="00D33541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โภไคย โฮลดิ้งส์ จำกัด           ถือหุ้นรวมร้อยละ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ขึ้นในประเทศไทย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:rsidR="007C3228" w:rsidRPr="004C4A95" w:rsidRDefault="007C3228" w:rsidP="00D3354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>กลุ่มไกรสิทธิศิรินทร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>13</w:t>
      </w:r>
    </w:p>
    <w:p w:rsidR="007C3228" w:rsidRPr="004C4A95" w:rsidRDefault="007C3228" w:rsidP="00D3354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กลุ่มเจียงวรีวงศ์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          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4C4A95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</w:p>
    <w:p w:rsidR="00397462" w:rsidRPr="004C4A95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F742B7" w:rsidRPr="004C4A95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14A10" w:rsidRPr="004C4A95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4C4A95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ดำเนินธุรกิจหลักเกี่ยวกับการผลิต</w:t>
      </w:r>
      <w:r w:rsidR="00047325" w:rsidRPr="004C4A95">
        <w:rPr>
          <w:rFonts w:asciiTheme="majorBidi" w:hAnsiTheme="majorBidi" w:cstheme="majorBidi"/>
          <w:sz w:val="30"/>
          <w:szCs w:val="30"/>
          <w:cs/>
        </w:rPr>
        <w:t>และจำหน่าย</w:t>
      </w:r>
      <w:r w:rsidRPr="004C4A95">
        <w:rPr>
          <w:rFonts w:asciiTheme="majorBidi" w:hAnsiTheme="majorBidi" w:cstheme="majorBidi"/>
          <w:sz w:val="30"/>
          <w:szCs w:val="30"/>
          <w:cs/>
        </w:rPr>
        <w:t>อาหารทะเล อาหารสำเร็จรูปและอาหาร</w:t>
      </w:r>
      <w:r w:rsidR="00A14A10" w:rsidRPr="004C4A95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="00AC7171" w:rsidRPr="004C4A95">
        <w:rPr>
          <w:rFonts w:asciiTheme="majorBidi" w:hAnsiTheme="majorBidi" w:cstheme="majorBidi"/>
          <w:sz w:val="30"/>
          <w:szCs w:val="30"/>
        </w:rPr>
        <w:t xml:space="preserve">      </w:t>
      </w:r>
      <w:r w:rsidRPr="004C4A95">
        <w:rPr>
          <w:rFonts w:asciiTheme="majorBidi" w:hAnsiTheme="majorBidi" w:cstheme="majorBidi"/>
          <w:sz w:val="30"/>
          <w:szCs w:val="30"/>
          <w:cs/>
        </w:rPr>
        <w:t>กึ่งสำเร็จรูปแช่</w:t>
      </w:r>
      <w:r w:rsidR="00A14A10" w:rsidRPr="004C4A95">
        <w:rPr>
          <w:rFonts w:asciiTheme="majorBidi" w:hAnsiTheme="majorBidi" w:cstheme="majorBidi"/>
          <w:sz w:val="30"/>
          <w:szCs w:val="30"/>
          <w:cs/>
        </w:rPr>
        <w:t xml:space="preserve">แข็ง </w:t>
      </w:r>
      <w:r w:rsidR="005679E2" w:rsidRPr="004C4A95">
        <w:rPr>
          <w:rFonts w:asciiTheme="majorBidi" w:hAnsiTheme="majorBidi" w:cstheme="majorBidi"/>
          <w:sz w:val="30"/>
          <w:szCs w:val="30"/>
          <w:cs/>
        </w:rPr>
        <w:t>และให้บริการรับฝากห้องเย็นและขนส่งห้องเย็น</w:t>
      </w:r>
    </w:p>
    <w:p w:rsidR="006F678E" w:rsidRPr="004C4A95" w:rsidRDefault="006F6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0EEB" w:rsidRPr="004C4A95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เก</w:t>
      </w:r>
      <w:r w:rsidR="008559AE" w:rsidRPr="004C4A9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F0EEB" w:rsidRPr="004C4A9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:rsidR="00A33382" w:rsidRPr="004C4A95" w:rsidRDefault="00A33382" w:rsidP="00D335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2E164A" w:rsidRPr="004C4A95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2"/>
        </w:rPr>
      </w:pPr>
    </w:p>
    <w:p w:rsidR="00403E3F" w:rsidRPr="004C4A95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65DCF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4C4A95">
        <w:rPr>
          <w:rFonts w:asciiTheme="majorBidi" w:hAnsiTheme="majorBidi" w:cstheme="majorBidi"/>
          <w:sz w:val="30"/>
          <w:szCs w:val="30"/>
          <w:cs/>
        </w:rPr>
        <w:t>นี้</w:t>
      </w:r>
      <w:r w:rsidR="001229D0" w:rsidRPr="004C4A9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705A1">
        <w:rPr>
          <w:rFonts w:asciiTheme="majorBidi" w:hAnsiTheme="majorBidi" w:cstheme="majorBidi"/>
          <w:sz w:val="30"/>
          <w:szCs w:val="30"/>
        </w:rPr>
        <w:t xml:space="preserve"> </w:t>
      </w:r>
      <w:r w:rsidR="0064102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C4A95">
        <w:rPr>
          <w:rFonts w:asciiTheme="majorBidi" w:hAnsiTheme="majorBidi" w:cstheme="majorBidi"/>
          <w:sz w:val="30"/>
          <w:szCs w:val="30"/>
          <w:cs/>
        </w:rPr>
        <w:t>จัดทำ</w:t>
      </w:r>
      <w:r w:rsidR="001229D0" w:rsidRPr="004C4A9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</w:t>
      </w:r>
      <w:r w:rsidRPr="004C4A95">
        <w:rPr>
          <w:rFonts w:asciiTheme="majorBidi" w:hAnsiTheme="majorBidi" w:cstheme="majorBidi"/>
          <w:sz w:val="30"/>
          <w:szCs w:val="30"/>
          <w:cs/>
        </w:rPr>
        <w:t>รูปแบบย่อ</w:t>
      </w:r>
      <w:r w:rsidR="00365D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5DCF" w:rsidRPr="00365DCF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4C4A95">
        <w:rPr>
          <w:rFonts w:asciiTheme="majorBidi" w:hAnsiTheme="majorBidi" w:cstheme="majorBidi"/>
          <w:sz w:val="30"/>
          <w:szCs w:val="30"/>
        </w:rPr>
        <w:t xml:space="preserve">34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A3F5C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</w:p>
    <w:p w:rsidR="003318EA" w:rsidRPr="004C4A95" w:rsidRDefault="003318EA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:rsidR="00403E3F" w:rsidRPr="004C4A95" w:rsidRDefault="00403E3F" w:rsidP="0040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318EA" w:rsidRPr="004C4A95">
        <w:rPr>
          <w:rFonts w:asciiTheme="majorBidi" w:hAnsiTheme="majorBidi" w:cstheme="majorBidi"/>
          <w:sz w:val="30"/>
          <w:szCs w:val="30"/>
          <w:cs/>
        </w:rPr>
        <w:t>31 ธันวาคม 25</w:t>
      </w:r>
      <w:r w:rsidR="003318EA" w:rsidRPr="004C4A95">
        <w:rPr>
          <w:rFonts w:asciiTheme="majorBidi" w:hAnsiTheme="majorBidi" w:cstheme="majorBidi"/>
          <w:sz w:val="30"/>
          <w:szCs w:val="30"/>
        </w:rPr>
        <w:t>6</w:t>
      </w:r>
      <w:r w:rsidR="008E12B1" w:rsidRPr="004C4A95">
        <w:rPr>
          <w:rFonts w:asciiTheme="majorBidi" w:hAnsiTheme="majorBidi" w:cstheme="majorBidi"/>
          <w:sz w:val="30"/>
          <w:szCs w:val="30"/>
        </w:rPr>
        <w:t>1</w:t>
      </w:r>
      <w:r w:rsidRPr="004C4A9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FB5615" w:rsidRPr="004C4A95">
        <w:rPr>
          <w:rFonts w:asciiTheme="majorBidi" w:hAnsiTheme="majorBidi" w:cstheme="majorBidi"/>
          <w:sz w:val="30"/>
          <w:szCs w:val="30"/>
        </w:rPr>
        <w:t>31</w:t>
      </w:r>
      <w:r w:rsidR="00FB5615"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B5615" w:rsidRPr="004C4A95">
        <w:rPr>
          <w:rFonts w:asciiTheme="majorBidi" w:hAnsiTheme="majorBidi" w:cstheme="majorBidi"/>
          <w:sz w:val="30"/>
          <w:szCs w:val="30"/>
        </w:rPr>
        <w:t>25</w:t>
      </w:r>
      <w:r w:rsidR="003318EA" w:rsidRPr="004C4A95">
        <w:rPr>
          <w:rFonts w:asciiTheme="majorBidi" w:hAnsiTheme="majorBidi" w:cstheme="majorBidi"/>
          <w:sz w:val="30"/>
          <w:szCs w:val="30"/>
        </w:rPr>
        <w:t>6</w:t>
      </w:r>
      <w:r w:rsidR="008E12B1" w:rsidRPr="004C4A95">
        <w:rPr>
          <w:rFonts w:asciiTheme="majorBidi" w:hAnsiTheme="majorBidi" w:cstheme="majorBidi"/>
          <w:sz w:val="30"/>
          <w:szCs w:val="30"/>
        </w:rPr>
        <w:t>1</w:t>
      </w:r>
    </w:p>
    <w:p w:rsidR="00AC0B92" w:rsidRPr="004C4A95" w:rsidRDefault="00AC0B9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:rsidR="00C5767B" w:rsidRPr="004C4A95" w:rsidRDefault="00C5767B" w:rsidP="00D3354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C5767B" w:rsidRPr="004C4A95" w:rsidRDefault="00C5767B" w:rsidP="00016D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</w:rPr>
      </w:pPr>
    </w:p>
    <w:p w:rsidR="004F2EC2" w:rsidRPr="004C4A95" w:rsidRDefault="00C5767B" w:rsidP="00016D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630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>วิธีการคำนวณ</w:t>
      </w:r>
      <w:r w:rsidR="00275630" w:rsidRPr="004C4A95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และแหล่งข้อมูลสำคัญที่ใช้ในการประมาณการซึ่งอาจมีความไม่แน่นอนนั้นเป็นข้อมูลเ</w:t>
      </w:r>
      <w:r w:rsidR="002C1F80" w:rsidRPr="004C4A95">
        <w:rPr>
          <w:rFonts w:asciiTheme="majorBidi" w:hAnsiTheme="majorBidi" w:cstheme="majorBidi"/>
          <w:sz w:val="30"/>
          <w:szCs w:val="30"/>
          <w:cs/>
        </w:rPr>
        <w:t>ดียวกันกับ</w:t>
      </w:r>
      <w:r w:rsidR="00886131" w:rsidRPr="004C4A95">
        <w:rPr>
          <w:rFonts w:asciiTheme="majorBidi" w:hAnsiTheme="majorBidi" w:cstheme="majorBidi"/>
          <w:sz w:val="30"/>
          <w:szCs w:val="30"/>
          <w:cs/>
        </w:rPr>
        <w:br/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>ที่ใช้ใน</w:t>
      </w:r>
      <w:r w:rsidR="00275630" w:rsidRPr="004C4A95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2A7352" w:rsidRPr="004C4A95">
        <w:rPr>
          <w:rFonts w:asciiTheme="majorBidi" w:hAnsiTheme="majorBidi" w:cstheme="majorBidi"/>
          <w:sz w:val="30"/>
          <w:szCs w:val="30"/>
        </w:rPr>
        <w:t>31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7352" w:rsidRPr="004C4A95">
        <w:rPr>
          <w:rFonts w:asciiTheme="majorBidi" w:hAnsiTheme="majorBidi" w:cstheme="majorBidi"/>
          <w:sz w:val="30"/>
          <w:szCs w:val="30"/>
        </w:rPr>
        <w:t>2561</w:t>
      </w:r>
      <w:r w:rsidR="002A7352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เพื่อประเมินว่าการรับรู้รายได้ ณ เวลาใดเวลาหนึ่ง หรือรับรู้ตลอดช่วงเวลาหนึ่งตาม</w:t>
      </w:r>
      <w:r w:rsidR="007B5CCE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กำหนดของมาตรฐานการรายงานทางการเงิน ฉบับที่ </w:t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15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F2EC2" w:rsidRPr="00122EC2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</w:t>
      </w:r>
      <w:r w:rsidR="004F2EC2" w:rsidRPr="002674BE">
        <w:rPr>
          <w:rFonts w:asciiTheme="majorBidi" w:hAnsiTheme="majorBidi" w:cstheme="majorBidi"/>
          <w:i/>
          <w:iCs/>
          <w:sz w:val="30"/>
          <w:szCs w:val="30"/>
          <w:cs/>
        </w:rPr>
        <w:t>สัญญาที่ทำกับลูกค้า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="004F2EC2" w:rsidRPr="004C4A95">
        <w:rPr>
          <w:rFonts w:asciiTheme="majorBidi" w:hAnsiTheme="majorBidi" w:cstheme="majorBidi"/>
          <w:sz w:val="30"/>
          <w:szCs w:val="30"/>
        </w:rPr>
        <w:t>TFRS 15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>”)</w:t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18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4F2EC2" w:rsidRPr="002674BE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CCE">
        <w:rPr>
          <w:rFonts w:asciiTheme="majorBidi" w:hAnsiTheme="majorBidi" w:cstheme="majorBidi"/>
          <w:sz w:val="30"/>
          <w:szCs w:val="30"/>
        </w:rPr>
        <w:br/>
      </w:r>
      <w:r w:rsidR="004F2EC2" w:rsidRPr="004C4A95">
        <w:rPr>
          <w:rFonts w:asciiTheme="majorBidi" w:hAnsiTheme="majorBidi" w:cstheme="majorBidi"/>
          <w:sz w:val="30"/>
          <w:szCs w:val="30"/>
        </w:rPr>
        <w:t xml:space="preserve">(“TAS 18”) </w:t>
      </w:r>
      <w:r w:rsidR="004F2EC2" w:rsidRPr="004C4A95">
        <w:rPr>
          <w:rFonts w:asciiTheme="majorBidi" w:hAnsiTheme="majorBidi" w:cstheme="majorBidi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 </w:t>
      </w:r>
    </w:p>
    <w:p w:rsidR="001B389E" w:rsidRPr="004C4A95" w:rsidRDefault="001B389E" w:rsidP="002A73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:rsidR="002A7352" w:rsidRPr="004C4A95" w:rsidRDefault="002A7352" w:rsidP="002A735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ตาม</w:t>
      </w:r>
      <w:r w:rsidRPr="004C4A95">
        <w:rPr>
          <w:rFonts w:asciiTheme="majorBidi" w:hAnsiTheme="majorBidi" w:cstheme="majorBidi"/>
          <w:sz w:val="30"/>
          <w:szCs w:val="30"/>
        </w:rPr>
        <w:t xml:space="preserve"> TFRS 15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Pr="004C4A95">
        <w:rPr>
          <w:rFonts w:asciiTheme="majorBidi" w:hAnsiTheme="majorBidi" w:cstheme="majorBidi"/>
          <w:sz w:val="30"/>
          <w:szCs w:val="30"/>
          <w:cs/>
        </w:rPr>
        <w:br/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4C4A95">
        <w:rPr>
          <w:rFonts w:asciiTheme="majorBidi" w:hAnsiTheme="majorBidi" w:cstheme="majorBidi"/>
          <w:sz w:val="30"/>
          <w:szCs w:val="30"/>
        </w:rPr>
        <w:t xml:space="preserve">TAS 18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:rsidR="007B7FF7" w:rsidRPr="004C4A95" w:rsidRDefault="001B389E" w:rsidP="00CE03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นอกจากนี้กลุ่ม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C4A95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มาตรฐานการรายงานทางการเงินที่ออกใหม่ที่เกี่ยว</w:t>
      </w:r>
      <w:r w:rsidR="005A2882">
        <w:rPr>
          <w:rFonts w:asciiTheme="majorBidi" w:hAnsiTheme="majorBidi" w:cstheme="majorBidi" w:hint="cs"/>
          <w:sz w:val="30"/>
          <w:szCs w:val="30"/>
          <w:cs/>
        </w:rPr>
        <w:t>ข้อง</w:t>
      </w:r>
      <w:r w:rsidRPr="004C4A95">
        <w:rPr>
          <w:rFonts w:asciiTheme="majorBidi" w:hAnsiTheme="majorBidi" w:cstheme="majorBidi"/>
          <w:sz w:val="30"/>
          <w:szCs w:val="30"/>
          <w:cs/>
        </w:rPr>
        <w:t>กับการดำเนินงานของกลุ่มบริษัทได้เปิดเผยใน</w:t>
      </w:r>
      <w:r w:rsidRPr="00E36A6C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E36A6C" w:rsidRPr="00E36A6C">
        <w:rPr>
          <w:rFonts w:asciiTheme="majorBidi" w:hAnsiTheme="majorBidi" w:cstheme="majorBidi"/>
          <w:sz w:val="30"/>
          <w:szCs w:val="30"/>
        </w:rPr>
        <w:t>1</w:t>
      </w:r>
      <w:r w:rsidR="00BE6BB5">
        <w:rPr>
          <w:rFonts w:asciiTheme="majorBidi" w:hAnsiTheme="majorBidi" w:cstheme="majorBidi"/>
          <w:sz w:val="30"/>
          <w:szCs w:val="30"/>
        </w:rPr>
        <w:t>8</w:t>
      </w:r>
    </w:p>
    <w:p w:rsidR="00CA6BF5" w:rsidRPr="004C4A95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B907E7" w:rsidRPr="004C4A95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:rsidR="00C8301D" w:rsidRPr="004C4A95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:rsidR="003318EA" w:rsidRDefault="003318EA" w:rsidP="003318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74A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ความสัมพันธ์ที่มีกับบริษัทย่อยและบริษัทร่วมได้เปิดเผยในหมายเหตุประกอบงบการเงินข้อ</w:t>
      </w:r>
      <w:r w:rsidRPr="00C74A8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E03D9" w:rsidRPr="00C74A81">
        <w:rPr>
          <w:rFonts w:asciiTheme="majorBidi" w:hAnsiTheme="majorBidi" w:cstheme="majorBidi"/>
          <w:bCs/>
          <w:sz w:val="30"/>
          <w:szCs w:val="30"/>
        </w:rPr>
        <w:t>6</w:t>
      </w:r>
      <w:r w:rsidRPr="00C74A8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C74A8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E03D9" w:rsidRPr="00C74A81">
        <w:rPr>
          <w:rFonts w:asciiTheme="majorBidi" w:hAnsiTheme="majorBidi" w:cstheme="majorBidi"/>
          <w:bCs/>
          <w:sz w:val="30"/>
          <w:szCs w:val="30"/>
        </w:rPr>
        <w:t>7</w:t>
      </w:r>
      <w:r w:rsidRPr="00C74A81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สำหรับความสัมพันธ์กับผู้บริหารสำคัญ</w:t>
      </w:r>
      <w:r w:rsidR="009456F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66C9C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C74A8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</w:t>
      </w:r>
      <w:r w:rsidR="009A7E86" w:rsidRPr="00C74A81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C74A81" w:rsidRPr="00C74A81">
        <w:rPr>
          <w:rFonts w:asciiTheme="majorBidi" w:hAnsiTheme="majorBidi" w:cstheme="majorBidi" w:hint="cs"/>
          <w:b/>
          <w:sz w:val="30"/>
          <w:szCs w:val="30"/>
          <w:cs/>
        </w:rPr>
        <w:t>ไม่มีการ</w:t>
      </w:r>
      <w:r w:rsidR="00C74A81" w:rsidRPr="00C74A81">
        <w:rPr>
          <w:rFonts w:ascii="Angsana New" w:hAnsi="Angsana New"/>
          <w:b/>
          <w:sz w:val="30"/>
          <w:szCs w:val="30"/>
          <w:cs/>
        </w:rPr>
        <w:t>เปลี่ยนแปลงอย่างมีสาระสำคัญ</w:t>
      </w:r>
      <w:r w:rsidR="00247B3C">
        <w:rPr>
          <w:rFonts w:ascii="Angsana New" w:hAnsi="Angsana New"/>
          <w:b/>
          <w:sz w:val="30"/>
          <w:szCs w:val="30"/>
        </w:rPr>
        <w:br/>
      </w:r>
      <w:r w:rsidR="00C74A81" w:rsidRPr="00C74A81"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</w:p>
    <w:p w:rsidR="00066C9C" w:rsidRDefault="00066C9C" w:rsidP="003318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66C9C" w:rsidRPr="00B339A0" w:rsidRDefault="00066C9C" w:rsidP="00381ECD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339A0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</w:t>
      </w:r>
      <w:r w:rsidRPr="00B339A0">
        <w:rPr>
          <w:rFonts w:asciiTheme="majorBidi" w:hAnsiTheme="majorBidi" w:cstheme="majorBidi" w:hint="cs"/>
          <w:b/>
          <w:sz w:val="30"/>
          <w:szCs w:val="30"/>
          <w:cs/>
        </w:rPr>
        <w:t>สาระ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>สำคัญ</w:t>
      </w:r>
      <w:r w:rsidRPr="00B339A0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 xml:space="preserve">ระหว่างงวดหกเดือนสิ้นสุดวันที่ </w:t>
      </w:r>
      <w:r w:rsidRPr="00B339A0">
        <w:rPr>
          <w:rFonts w:asciiTheme="majorBidi" w:hAnsiTheme="majorBidi" w:cstheme="majorBidi"/>
          <w:sz w:val="30"/>
          <w:szCs w:val="30"/>
        </w:rPr>
        <w:t>30</w:t>
      </w:r>
      <w:r w:rsidRPr="00B339A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Pr="00B339A0">
        <w:rPr>
          <w:rFonts w:asciiTheme="majorBidi" w:hAnsiTheme="majorBidi" w:cstheme="majorBidi"/>
          <w:sz w:val="30"/>
          <w:szCs w:val="30"/>
        </w:rPr>
        <w:t>2562</w:t>
      </w:r>
      <w:r w:rsidRPr="00B339A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339A0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:rsidR="00752FFA" w:rsidRDefault="00752FF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B339A0" w:rsidRPr="00560C4E" w:rsidTr="00FD7A04">
        <w:trPr>
          <w:tblHeader/>
        </w:trPr>
        <w:tc>
          <w:tcPr>
            <w:tcW w:w="3870" w:type="dxa"/>
          </w:tcPr>
          <w:p w:rsidR="00B339A0" w:rsidRPr="00560C4E" w:rsidRDefault="00B339A0" w:rsidP="00FD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B339A0" w:rsidRPr="00560C4E" w:rsidRDefault="00B339A0" w:rsidP="00FD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:rsidR="00B339A0" w:rsidRPr="00560C4E" w:rsidRDefault="00B339A0" w:rsidP="00FD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39A0" w:rsidRPr="00560C4E" w:rsidTr="00FD7A04">
        <w:tc>
          <w:tcPr>
            <w:tcW w:w="3870" w:type="dxa"/>
          </w:tcPr>
          <w:p w:rsidR="00B339A0" w:rsidRPr="00560C4E" w:rsidRDefault="00B339A0" w:rsidP="00FD7A0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70" w:type="dxa"/>
          </w:tcPr>
          <w:p w:rsidR="00B339A0" w:rsidRPr="00560C4E" w:rsidRDefault="00B339A0" w:rsidP="00FD7A0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:rsidR="00B339A0" w:rsidRPr="00560C4E" w:rsidRDefault="00B339A0" w:rsidP="00FD7A04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B339A0" w:rsidRPr="00560C4E" w:rsidTr="00FD7A04">
        <w:tc>
          <w:tcPr>
            <w:tcW w:w="3870" w:type="dxa"/>
          </w:tcPr>
          <w:p w:rsidR="00B339A0" w:rsidRPr="00560C4E" w:rsidRDefault="00B339A0" w:rsidP="00FD7A04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B339A0" w:rsidRPr="00560C4E" w:rsidRDefault="00B339A0" w:rsidP="00FD7A04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</w:tcPr>
          <w:p w:rsidR="00B339A0" w:rsidRPr="00560C4E" w:rsidRDefault="00B339A0" w:rsidP="00FD7A04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:rsidR="00B339A0" w:rsidRPr="004C4A95" w:rsidRDefault="00B339A0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2B7D0A" w:rsidRPr="004C4A95" w:rsidRDefault="002B7D0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4A95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รายการที่สำคัญกับบุคคลหรือกิจการที่เกี่ยวข้องกันสำหรับงวดสามเดือนและหกเดือนสิ้นสุดวันที่</w:t>
      </w:r>
      <w:r w:rsidRPr="004C4A95">
        <w:rPr>
          <w:rFonts w:asciiTheme="majorBidi" w:hAnsiTheme="majorBidi" w:cstheme="majorBidi"/>
          <w:bCs/>
          <w:sz w:val="30"/>
          <w:szCs w:val="30"/>
        </w:rPr>
        <w:t xml:space="preserve"> 30</w:t>
      </w:r>
      <w:r w:rsidRPr="004C4A9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="003318EA" w:rsidRPr="004C4A95">
        <w:rPr>
          <w:rFonts w:asciiTheme="majorBidi" w:hAnsiTheme="majorBidi" w:cstheme="majorBidi"/>
          <w:bCs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bCs/>
          <w:sz w:val="30"/>
          <w:szCs w:val="30"/>
        </w:rPr>
        <w:t>2</w:t>
      </w:r>
      <w:r w:rsidR="00FA2279" w:rsidRPr="004C4A9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7357E0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3318EA" w:rsidRPr="004C4A95">
        <w:rPr>
          <w:rFonts w:asciiTheme="majorBidi" w:hAnsiTheme="majorBidi" w:cstheme="majorBidi"/>
          <w:bCs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bCs/>
          <w:sz w:val="30"/>
          <w:szCs w:val="30"/>
        </w:rPr>
        <w:t>1</w:t>
      </w:r>
      <w:r w:rsidRPr="004C4A95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:rsidR="002B7D0A" w:rsidRPr="004C4A95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4C4A95" w:rsidTr="00A4626C">
        <w:trPr>
          <w:trHeight w:val="353"/>
          <w:tblHeader/>
        </w:trPr>
        <w:tc>
          <w:tcPr>
            <w:tcW w:w="4122" w:type="dxa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4C4A95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317E" w:rsidRPr="004C4A95" w:rsidTr="00A4626C">
        <w:trPr>
          <w:tblHeader/>
        </w:trPr>
        <w:tc>
          <w:tcPr>
            <w:tcW w:w="4122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840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BF317E" w:rsidRPr="004C4A95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B7840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0FE8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317E" w:rsidRPr="004C4A95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BF317E" w:rsidRPr="004C4A95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0FE8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B7D0A" w:rsidRPr="004C4A95" w:rsidTr="00A4626C">
        <w:trPr>
          <w:tblHeader/>
        </w:trPr>
        <w:tc>
          <w:tcPr>
            <w:tcW w:w="4122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CCD" w:rsidRPr="004C4A95" w:rsidTr="003A6BEC">
        <w:trPr>
          <w:trHeight w:val="326"/>
        </w:trPr>
        <w:tc>
          <w:tcPr>
            <w:tcW w:w="4122" w:type="dxa"/>
          </w:tcPr>
          <w:p w:rsidR="002C3CCD" w:rsidRPr="004C4A95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CCD" w:rsidRPr="004C4A95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24F70" w:rsidRPr="004C4A95" w:rsidRDefault="00B207B3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4C4A95" w:rsidRDefault="009054D1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84,600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5A0FE8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98,750</w:t>
            </w:r>
          </w:p>
        </w:tc>
      </w:tr>
      <w:tr w:rsidR="00B207B3" w:rsidRPr="004C4A95" w:rsidTr="003A6BEC">
        <w:tc>
          <w:tcPr>
            <w:tcW w:w="4122" w:type="dxa"/>
          </w:tcPr>
          <w:p w:rsidR="00B207B3" w:rsidRPr="004C4A95" w:rsidRDefault="00B207B3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B207B3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207B3" w:rsidRPr="004C4A95" w:rsidRDefault="00B207B3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B207B3" w:rsidRPr="004C4A95" w:rsidRDefault="00B207B3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07B3" w:rsidRPr="004C4A95" w:rsidRDefault="00B207B3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B207B3" w:rsidRPr="004C4A95" w:rsidRDefault="00B207B3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18,987</w:t>
            </w:r>
          </w:p>
        </w:tc>
        <w:tc>
          <w:tcPr>
            <w:tcW w:w="270" w:type="dxa"/>
          </w:tcPr>
          <w:p w:rsidR="00B207B3" w:rsidRPr="004C4A95" w:rsidRDefault="00B207B3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B207B3" w:rsidRPr="004C4A95" w:rsidRDefault="00B207B3" w:rsidP="00B2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0FE8" w:rsidRPr="004C4A95" w:rsidTr="003A6BEC">
        <w:tc>
          <w:tcPr>
            <w:tcW w:w="4122" w:type="dxa"/>
          </w:tcPr>
          <w:p w:rsidR="005A0FE8" w:rsidRPr="004C4A95" w:rsidRDefault="005A0FE8" w:rsidP="005A0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5A0FE8" w:rsidRPr="004C4A95" w:rsidRDefault="00433E4A" w:rsidP="005A0F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5A0FE8" w:rsidRPr="004C4A95" w:rsidRDefault="005A0FE8" w:rsidP="005A0FE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A0FE8" w:rsidRPr="004C4A95" w:rsidRDefault="009054D1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95E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,126</w:t>
            </w:r>
          </w:p>
        </w:tc>
        <w:tc>
          <w:tcPr>
            <w:tcW w:w="270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A0FE8" w:rsidRPr="004C4A95" w:rsidRDefault="005A0FE8" w:rsidP="005A0F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13,987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9054D1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2,113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27292B" w:rsidRDefault="005A0FE8" w:rsidP="00A72D7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2,166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9054D1" w:rsidP="009054D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27292B" w:rsidRDefault="005B38C5" w:rsidP="002729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="005A0FE8"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1,790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FD5F4C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27292B" w:rsidRDefault="005A0FE8" w:rsidP="002729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</w:tr>
      <w:tr w:rsidR="00F22D7D" w:rsidRPr="004C4A95" w:rsidTr="003A6BEC">
        <w:tc>
          <w:tcPr>
            <w:tcW w:w="4122" w:type="dxa"/>
          </w:tcPr>
          <w:p w:rsidR="00F22D7D" w:rsidRPr="004C4A95" w:rsidRDefault="00F22D7D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F22D7D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F22D7D" w:rsidRPr="004C4A95" w:rsidRDefault="00F22D7D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F22D7D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22D7D" w:rsidRPr="004C4A95" w:rsidRDefault="00F22D7D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2D7D" w:rsidRPr="0027292B" w:rsidRDefault="00FD5F4C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F22D7D" w:rsidRPr="004C4A95" w:rsidRDefault="00F22D7D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22D7D" w:rsidRPr="004C4A95" w:rsidRDefault="00F22D7D" w:rsidP="0054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27292B" w:rsidRDefault="00FD5F4C" w:rsidP="00FD5F4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2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386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0E359F" w:rsidRDefault="005A0FE8" w:rsidP="000E359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852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4C4A95" w:rsidRDefault="00791FFF" w:rsidP="00791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0E359F" w:rsidRDefault="00024F70" w:rsidP="000E359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="005A0FE8" w:rsidRPr="000E3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1,572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4C4A95" w:rsidRDefault="00791FFF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3,368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5A0FE8" w:rsidP="00A72D7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1,507</w:t>
            </w: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024F70" w:rsidRPr="004C4A95" w:rsidRDefault="00433E4A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4C4A95" w:rsidRDefault="00544A58" w:rsidP="00544A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0E359F" w:rsidRDefault="00024F70" w:rsidP="000E359F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="005A0FE8" w:rsidRPr="000E35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</w:tr>
      <w:tr w:rsidR="005E7516" w:rsidRPr="004C4A95" w:rsidTr="003A6BEC">
        <w:tc>
          <w:tcPr>
            <w:tcW w:w="4122" w:type="dxa"/>
          </w:tcPr>
          <w:p w:rsidR="005E7516" w:rsidRPr="004C4A95" w:rsidRDefault="00A4626C" w:rsidP="00C4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:rsidR="005E7516" w:rsidRPr="004C4A95" w:rsidRDefault="00433E4A" w:rsidP="00C40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5E7516" w:rsidRPr="004C4A95" w:rsidRDefault="005E7516" w:rsidP="00C40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5E7516" w:rsidRPr="004C4A95" w:rsidRDefault="00433E4A" w:rsidP="00C40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E7516" w:rsidRPr="004C4A95" w:rsidRDefault="005E7516" w:rsidP="00C4051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E7516" w:rsidRPr="004C4A95" w:rsidRDefault="00544A58" w:rsidP="0027292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:rsidR="005E7516" w:rsidRPr="004C4A95" w:rsidRDefault="005E7516" w:rsidP="00C4051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5E7516" w:rsidRPr="004C4A95" w:rsidRDefault="00544A58" w:rsidP="00544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0F4" w:rsidRPr="00033EA1" w:rsidTr="003A6BEC">
        <w:trPr>
          <w:trHeight w:val="182"/>
        </w:trPr>
        <w:tc>
          <w:tcPr>
            <w:tcW w:w="4122" w:type="dxa"/>
          </w:tcPr>
          <w:p w:rsidR="000730F4" w:rsidRPr="00033EA1" w:rsidRDefault="000730F4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730F4" w:rsidRPr="00033EA1" w:rsidRDefault="000730F4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7A5E" w:rsidRPr="004C4A95" w:rsidTr="003A6BEC">
        <w:tc>
          <w:tcPr>
            <w:tcW w:w="4122" w:type="dxa"/>
          </w:tcPr>
          <w:p w:rsidR="004C7A5E" w:rsidRPr="004C4A9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62" w:type="dxa"/>
          </w:tcPr>
          <w:p w:rsidR="004C7A5E" w:rsidRPr="004C4A95" w:rsidDel="0094669F" w:rsidRDefault="009755FB" w:rsidP="00C014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34D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C7A5E" w:rsidRPr="004C4A95" w:rsidDel="0094669F" w:rsidRDefault="005A0FE8" w:rsidP="000062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C7A5E" w:rsidRPr="004C4A95" w:rsidRDefault="00E5592F" w:rsidP="004C7A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4C4A95" w:rsidRDefault="004C7A5E" w:rsidP="004C7A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A5E" w:rsidRPr="004C4A95" w:rsidTr="003A6BEC">
        <w:tc>
          <w:tcPr>
            <w:tcW w:w="4122" w:type="dxa"/>
          </w:tcPr>
          <w:p w:rsidR="004C7A5E" w:rsidRPr="004C4A9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4C7A5E" w:rsidRPr="004C4A95" w:rsidRDefault="00645379" w:rsidP="006453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43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4C7A5E" w:rsidRPr="0063711F" w:rsidRDefault="00645379" w:rsidP="006453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4C7A5E" w:rsidRPr="00CE6A8C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4C7A5E" w:rsidRPr="004C4A95" w:rsidRDefault="002831DD" w:rsidP="004C7A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4C4A95" w:rsidRDefault="004C7A5E" w:rsidP="004C7A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4F70" w:rsidRPr="004C4A95" w:rsidTr="003A6BEC">
        <w:trPr>
          <w:trHeight w:val="245"/>
        </w:trPr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2" w:type="dxa"/>
          </w:tcPr>
          <w:p w:rsidR="00024F70" w:rsidRPr="004C4A95" w:rsidDel="0094669F" w:rsidRDefault="00024F70" w:rsidP="00024F7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024F70" w:rsidP="00024F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4F70" w:rsidRPr="004C4A95" w:rsidTr="003A6BEC">
        <w:tc>
          <w:tcPr>
            <w:tcW w:w="4122" w:type="dxa"/>
          </w:tcPr>
          <w:p w:rsidR="00024F70" w:rsidRPr="004C4A95" w:rsidRDefault="00024F70" w:rsidP="0002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024F70" w:rsidRPr="004C4A95" w:rsidRDefault="00024F70" w:rsidP="00024F70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7A5E" w:rsidRPr="004C4A95" w:rsidTr="003A6BEC">
        <w:tc>
          <w:tcPr>
            <w:tcW w:w="4122" w:type="dxa"/>
          </w:tcPr>
          <w:p w:rsidR="004C7A5E" w:rsidRPr="004C4A9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4C7A5E" w:rsidRPr="004C4A95" w:rsidRDefault="00433E4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6,506</w:t>
            </w:r>
          </w:p>
        </w:tc>
        <w:tc>
          <w:tcPr>
            <w:tcW w:w="243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7,949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4C4A95" w:rsidRDefault="00540F56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5,897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7,440</w:t>
            </w:r>
          </w:p>
        </w:tc>
      </w:tr>
      <w:tr w:rsidR="004C7A5E" w:rsidRPr="004C4A95" w:rsidTr="003A6BEC">
        <w:tc>
          <w:tcPr>
            <w:tcW w:w="4122" w:type="dxa"/>
          </w:tcPr>
          <w:p w:rsidR="004C7A5E" w:rsidRPr="004C4A9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4C7A5E" w:rsidRPr="004C4A95" w:rsidRDefault="00433E4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43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C7A5E" w:rsidRPr="004C4A95" w:rsidRDefault="00540F56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</w:tr>
      <w:tr w:rsidR="004C7A5E" w:rsidRPr="004C4A95" w:rsidTr="003A6BEC">
        <w:tc>
          <w:tcPr>
            <w:tcW w:w="4122" w:type="dxa"/>
          </w:tcPr>
          <w:p w:rsidR="004C7A5E" w:rsidRPr="004C4A9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4C4A95" w:rsidRDefault="00433E4A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6,609</w:t>
            </w:r>
          </w:p>
        </w:tc>
        <w:tc>
          <w:tcPr>
            <w:tcW w:w="243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8,137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4C4A95" w:rsidRDefault="00540F56" w:rsidP="00D02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6,000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7,628</w:t>
            </w:r>
          </w:p>
        </w:tc>
      </w:tr>
      <w:tr w:rsidR="00A4626C" w:rsidRPr="004C4A95" w:rsidTr="003A6BEC">
        <w:tc>
          <w:tcPr>
            <w:tcW w:w="4122" w:type="dxa"/>
          </w:tcPr>
          <w:p w:rsidR="00A4626C" w:rsidRPr="004C4A95" w:rsidRDefault="00A4626C" w:rsidP="00A4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A4626C" w:rsidRPr="004C4A95" w:rsidRDefault="00A4626C" w:rsidP="00A4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B7D0A" w:rsidRPr="004C4A95" w:rsidTr="003A6BEC">
        <w:tc>
          <w:tcPr>
            <w:tcW w:w="4122" w:type="dxa"/>
          </w:tcPr>
          <w:p w:rsidR="002B7D0A" w:rsidRPr="004C4A95" w:rsidRDefault="004C7A5E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A5E" w:rsidRPr="004C4A95" w:rsidTr="003A6BEC">
        <w:tc>
          <w:tcPr>
            <w:tcW w:w="4122" w:type="dxa"/>
          </w:tcPr>
          <w:p w:rsidR="004C7A5E" w:rsidRPr="004C4A95" w:rsidRDefault="004C7A5E" w:rsidP="004C7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4C7A5E" w:rsidRPr="0039325F" w:rsidRDefault="0039325F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32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C30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44,021</w:t>
            </w:r>
          </w:p>
        </w:tc>
        <w:tc>
          <w:tcPr>
            <w:tcW w:w="243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879,016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C7A5E" w:rsidRPr="004C4A95" w:rsidRDefault="00D269D3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27,482</w:t>
            </w:r>
          </w:p>
        </w:tc>
        <w:tc>
          <w:tcPr>
            <w:tcW w:w="270" w:type="dxa"/>
          </w:tcPr>
          <w:p w:rsidR="004C7A5E" w:rsidRPr="004C4A95" w:rsidRDefault="004C7A5E" w:rsidP="004C7A5E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4C7A5E" w:rsidRPr="004C4A95" w:rsidRDefault="005A0FE8" w:rsidP="004C7A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36,135</w:t>
            </w:r>
          </w:p>
        </w:tc>
      </w:tr>
      <w:tr w:rsidR="00F44EF9" w:rsidRPr="004C4A95" w:rsidTr="003A6BEC">
        <w:tc>
          <w:tcPr>
            <w:tcW w:w="4122" w:type="dxa"/>
          </w:tcPr>
          <w:p w:rsidR="00F44EF9" w:rsidRPr="004C4A95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F44EF9" w:rsidRPr="0039325F" w:rsidRDefault="0039325F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25,222</w:t>
            </w:r>
          </w:p>
        </w:tc>
        <w:tc>
          <w:tcPr>
            <w:tcW w:w="243" w:type="dxa"/>
          </w:tcPr>
          <w:p w:rsidR="00F44EF9" w:rsidRPr="004C4A95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4C4A95" w:rsidRDefault="005A0FE8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10,271</w:t>
            </w:r>
          </w:p>
        </w:tc>
        <w:tc>
          <w:tcPr>
            <w:tcW w:w="270" w:type="dxa"/>
          </w:tcPr>
          <w:p w:rsidR="00F44EF9" w:rsidRPr="004C4A95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4C4A95" w:rsidRDefault="00D269D3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4C4A95" w:rsidRDefault="00F44EF9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4C4A95" w:rsidRDefault="00F44EF9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EF9" w:rsidRPr="004C4A95" w:rsidTr="003A6BEC">
        <w:tc>
          <w:tcPr>
            <w:tcW w:w="4122" w:type="dxa"/>
          </w:tcPr>
          <w:p w:rsidR="00F44EF9" w:rsidRPr="004C4A95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F44EF9" w:rsidRPr="004C4A95" w:rsidRDefault="0039325F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3,97</w:t>
            </w:r>
            <w:r w:rsidR="006E7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</w:tcPr>
          <w:p w:rsidR="00F44EF9" w:rsidRPr="004C4A95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4C4A95" w:rsidRDefault="005A0FE8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3,996</w:t>
            </w:r>
          </w:p>
        </w:tc>
        <w:tc>
          <w:tcPr>
            <w:tcW w:w="270" w:type="dxa"/>
          </w:tcPr>
          <w:p w:rsidR="00F44EF9" w:rsidRPr="004C4A95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4C4A95" w:rsidRDefault="00D269D3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4C4A95" w:rsidRDefault="00F44EF9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4C4A95" w:rsidRDefault="00F44EF9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4EF9" w:rsidRPr="004C4A95" w:rsidTr="003A6BEC">
        <w:tc>
          <w:tcPr>
            <w:tcW w:w="4122" w:type="dxa"/>
          </w:tcPr>
          <w:p w:rsidR="00F44EF9" w:rsidRPr="004C4A95" w:rsidRDefault="00F44EF9" w:rsidP="00F44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F44EF9" w:rsidRPr="004C4A95" w:rsidRDefault="0039325F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1,092</w:t>
            </w:r>
          </w:p>
        </w:tc>
        <w:tc>
          <w:tcPr>
            <w:tcW w:w="243" w:type="dxa"/>
          </w:tcPr>
          <w:p w:rsidR="00F44EF9" w:rsidRPr="004C4A95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F44EF9" w:rsidRPr="004C4A95" w:rsidRDefault="005A0FE8" w:rsidP="00F44EF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1,118</w:t>
            </w:r>
          </w:p>
        </w:tc>
        <w:tc>
          <w:tcPr>
            <w:tcW w:w="270" w:type="dxa"/>
          </w:tcPr>
          <w:p w:rsidR="00F44EF9" w:rsidRPr="004C4A95" w:rsidRDefault="00F44EF9" w:rsidP="00F44EF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4EF9" w:rsidRPr="004C4A95" w:rsidRDefault="00D269D3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4EF9" w:rsidRPr="004C4A95" w:rsidRDefault="00F44EF9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F44EF9" w:rsidRPr="004C4A95" w:rsidRDefault="00F44EF9" w:rsidP="00F44E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49B0" w:rsidRPr="004C4A95" w:rsidTr="003A6BEC"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8D49B0" w:rsidRPr="0063711F" w:rsidRDefault="0039325F" w:rsidP="008D49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71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43" w:type="dxa"/>
          </w:tcPr>
          <w:p w:rsidR="008D49B0" w:rsidRPr="0063711F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8D49B0" w:rsidRPr="0063711F" w:rsidRDefault="000B26E3" w:rsidP="0063711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711F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0" w:type="dxa"/>
          </w:tcPr>
          <w:p w:rsidR="008D49B0" w:rsidRPr="0063711F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49B0" w:rsidRPr="00D16408" w:rsidRDefault="00251BAD" w:rsidP="00D164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4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:rsidR="008D49B0" w:rsidRPr="0063711F" w:rsidRDefault="008D49B0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49B0" w:rsidRPr="0063711F" w:rsidRDefault="008D49B0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71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26C" w:rsidRPr="004C4A95" w:rsidTr="003A6BEC">
        <w:tc>
          <w:tcPr>
            <w:tcW w:w="4122" w:type="dxa"/>
          </w:tcPr>
          <w:p w:rsidR="00A4626C" w:rsidRPr="004C4A95" w:rsidRDefault="00A4626C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A4626C" w:rsidRPr="004C4A95" w:rsidRDefault="00694B20" w:rsidP="008D49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43" w:type="dxa"/>
          </w:tcPr>
          <w:p w:rsidR="00A4626C" w:rsidRPr="004C4A95" w:rsidRDefault="00A4626C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4626C" w:rsidRPr="004C4A95" w:rsidRDefault="004975C8" w:rsidP="004975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A4626C" w:rsidRPr="004C4A95" w:rsidRDefault="00A4626C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26C" w:rsidRPr="004C4A95" w:rsidRDefault="00D269D3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626C" w:rsidRPr="004C4A95" w:rsidRDefault="00A4626C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4626C" w:rsidRPr="004C4A95" w:rsidRDefault="00D269D3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26C" w:rsidRPr="004C4A95" w:rsidTr="003A6BEC">
        <w:tc>
          <w:tcPr>
            <w:tcW w:w="4122" w:type="dxa"/>
          </w:tcPr>
          <w:p w:rsidR="00A4626C" w:rsidRPr="004C4A95" w:rsidRDefault="00A4626C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  <w:shd w:val="clear" w:color="auto" w:fill="auto"/>
          </w:tcPr>
          <w:p w:rsidR="00A4626C" w:rsidRPr="004D4B81" w:rsidRDefault="004D4B81" w:rsidP="004D4B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3" w:type="dxa"/>
          </w:tcPr>
          <w:p w:rsidR="00A4626C" w:rsidRPr="004C4A95" w:rsidRDefault="00A4626C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4626C" w:rsidRPr="001C6B91" w:rsidRDefault="00E113D0" w:rsidP="001C6B9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:rsidR="00A4626C" w:rsidRPr="004C4A95" w:rsidRDefault="00A4626C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26C" w:rsidRPr="004C4A95" w:rsidRDefault="00A33D84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626C" w:rsidRPr="004C4A95" w:rsidRDefault="00A4626C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4626C" w:rsidRPr="004C4A95" w:rsidRDefault="00A33D84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626C" w:rsidRPr="004C4A95" w:rsidTr="003A6BEC">
        <w:tc>
          <w:tcPr>
            <w:tcW w:w="4122" w:type="dxa"/>
          </w:tcPr>
          <w:p w:rsidR="00A4626C" w:rsidRPr="004C4A95" w:rsidRDefault="00A4626C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  <w:shd w:val="clear" w:color="auto" w:fill="auto"/>
          </w:tcPr>
          <w:p w:rsidR="00A4626C" w:rsidRPr="004C4A95" w:rsidRDefault="004D4B81" w:rsidP="004D4B8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A4626C" w:rsidRPr="004C4A95" w:rsidRDefault="00A4626C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A4626C" w:rsidRPr="004C4A95" w:rsidRDefault="00E113D0" w:rsidP="00033E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A4626C" w:rsidRPr="004C4A95" w:rsidRDefault="00A4626C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4626C" w:rsidRPr="004C4A95" w:rsidRDefault="00A33D84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4626C" w:rsidRPr="004C4A95" w:rsidRDefault="00A4626C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A4626C" w:rsidRPr="004C4A95" w:rsidRDefault="00A33D84" w:rsidP="008D49B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752FFA" w:rsidRDefault="00752FFA">
      <w:pPr>
        <w:rPr>
          <w:rFonts w:asciiTheme="majorBidi" w:hAnsiTheme="majorBidi" w:cstheme="majorBidi" w:hint="cs"/>
          <w:sz w:val="30"/>
          <w:szCs w:val="30"/>
        </w:rPr>
      </w:pPr>
    </w:p>
    <w:p w:rsidR="00E9539F" w:rsidRDefault="00E9539F">
      <w:pPr>
        <w:rPr>
          <w:rFonts w:asciiTheme="majorBidi" w:hAnsiTheme="majorBidi" w:cstheme="majorBidi" w:hint="cs"/>
          <w:sz w:val="30"/>
          <w:szCs w:val="30"/>
        </w:rPr>
      </w:pPr>
    </w:p>
    <w:p w:rsidR="00E9539F" w:rsidRDefault="00E9539F">
      <w:pPr>
        <w:rPr>
          <w:rFonts w:asciiTheme="majorBidi" w:hAnsiTheme="majorBidi" w:cstheme="majorBidi" w:hint="cs"/>
          <w:sz w:val="30"/>
          <w:szCs w:val="30"/>
        </w:rPr>
      </w:pPr>
    </w:p>
    <w:p w:rsidR="00E9539F" w:rsidRPr="004C4A95" w:rsidRDefault="00E9539F">
      <w:pPr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8D49B0" w:rsidRPr="004C4A95" w:rsidTr="00A4626C">
        <w:trPr>
          <w:tblHeader/>
        </w:trPr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9B0" w:rsidRPr="004C4A95" w:rsidTr="00A4626C">
        <w:trPr>
          <w:tblHeader/>
        </w:trPr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D49B0" w:rsidRPr="004C4A95" w:rsidTr="00A4626C">
        <w:trPr>
          <w:tblHeader/>
        </w:trPr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49B0" w:rsidRPr="004C4A95" w:rsidTr="003A6BEC">
        <w:tc>
          <w:tcPr>
            <w:tcW w:w="4122" w:type="dxa"/>
          </w:tcPr>
          <w:p w:rsidR="008D49B0" w:rsidRPr="004C4A95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8D49B0" w:rsidRPr="004C4A95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162,260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196,925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2C39BD" w:rsidRPr="004C4A95" w:rsidRDefault="00433E4A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141,083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204,652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รายได้จากการให้ความช่วยเหลือด้านการจัดการ</w:t>
            </w:r>
          </w:p>
        </w:tc>
        <w:tc>
          <w:tcPr>
            <w:tcW w:w="1062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การขาย และการตลาด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20,244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0C472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27,922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4,226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4,328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2,015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3,076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9B2F2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1,111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C038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1,167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C038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3,751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6,408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C038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6,649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C038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C0387C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9B2F2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2C39BD" w:rsidRPr="004C4A95" w:rsidRDefault="00986F3C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6,258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2C39BD" w:rsidRPr="004C4A95" w:rsidRDefault="009755FB" w:rsidP="009755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39BD" w:rsidRPr="004C4A95" w:rsidRDefault="003802CB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39BD" w:rsidRPr="004C4A95" w:rsidRDefault="00B207B3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3767BF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013" w:type="dxa"/>
            <w:gridSpan w:val="7"/>
            <w:shd w:val="clear" w:color="auto" w:fill="auto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2C39BD" w:rsidRPr="004C4A95" w:rsidRDefault="00986F3C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13,795</w:t>
            </w: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14,665</w:t>
            </w: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12,567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13,537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2C39BD" w:rsidRPr="004C4A95" w:rsidRDefault="00986F3C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213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2C39BD" w:rsidRPr="004C4A95" w:rsidTr="003A6BEC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9BD" w:rsidRPr="004C4A95" w:rsidRDefault="00986F3C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14,008</w:t>
            </w:r>
          </w:p>
        </w:tc>
        <w:tc>
          <w:tcPr>
            <w:tcW w:w="243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15,003</w:t>
            </w:r>
          </w:p>
        </w:tc>
        <w:tc>
          <w:tcPr>
            <w:tcW w:w="270" w:type="dxa"/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12,780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13,875</w:t>
            </w:r>
          </w:p>
        </w:tc>
      </w:tr>
      <w:tr w:rsidR="002C39BD" w:rsidRPr="00A368AD" w:rsidTr="00A368AD">
        <w:trPr>
          <w:trHeight w:val="305"/>
        </w:trPr>
        <w:tc>
          <w:tcPr>
            <w:tcW w:w="4122" w:type="dxa"/>
          </w:tcPr>
          <w:p w:rsidR="002C39BD" w:rsidRPr="00A368AD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2C39BD" w:rsidRPr="00A368AD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2C39BD" w:rsidRPr="004C4A95" w:rsidRDefault="0088593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1,999,910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1,758,061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47,779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63,699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2C39BD" w:rsidRPr="004C4A95" w:rsidRDefault="0088593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47,208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23,122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2C39BD" w:rsidRPr="004C4A95" w:rsidRDefault="0088593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8,935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8,295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2C39BD" w:rsidRPr="004C4A95" w:rsidRDefault="0088593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2,178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2,227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2C39BD" w:rsidRPr="004C4A95" w:rsidRDefault="0088593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1A3577" w:rsidP="001A357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2C39BD" w:rsidRPr="004C4A95" w:rsidRDefault="00CE6A8C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3D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762AE6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2C39BD" w:rsidRPr="004C4A95" w:rsidRDefault="004D4B81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E113D0" w:rsidP="004975C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9BD" w:rsidRPr="004C4A95" w:rsidTr="00052C29">
        <w:tc>
          <w:tcPr>
            <w:tcW w:w="4122" w:type="dxa"/>
          </w:tcPr>
          <w:p w:rsidR="002C39BD" w:rsidRPr="004C4A95" w:rsidRDefault="002C39BD" w:rsidP="002C3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2" w:type="dxa"/>
          </w:tcPr>
          <w:p w:rsidR="002C39BD" w:rsidRPr="004C4A95" w:rsidRDefault="004D4B81" w:rsidP="002C39B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43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:rsidR="002C39BD" w:rsidRPr="004C4A95" w:rsidRDefault="00E113D0" w:rsidP="00B10A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:rsidR="002C39BD" w:rsidRPr="004C4A95" w:rsidRDefault="002C39BD" w:rsidP="002C39B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3715F0" w:rsidRPr="00F86C4F" w:rsidRDefault="003715F0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4"/>
          <w:szCs w:val="14"/>
          <w:lang w:eastAsia="ja-JP"/>
        </w:rPr>
      </w:pPr>
    </w:p>
    <w:p w:rsidR="00640D06" w:rsidRPr="004C4A95" w:rsidRDefault="00640D06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>บริษัท สุ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ราษฎร์ซีฟู้ดส์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 xml:space="preserve"> จำกัด)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2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0.0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</w:t>
      </w:r>
      <w:r w:rsidR="005C309F">
        <w:rPr>
          <w:rFonts w:asciiTheme="majorBidi" w:hAnsiTheme="majorBidi" w:cstheme="majorBidi"/>
          <w:sz w:val="30"/>
          <w:szCs w:val="30"/>
          <w:lang w:eastAsia="ja-JP"/>
        </w:rPr>
        <w:t>9.0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</w:t>
      </w:r>
      <w:r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</w:p>
    <w:p w:rsidR="00640D06" w:rsidRPr="00F86C4F" w:rsidRDefault="00640D06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eastAsia="ja-JP"/>
        </w:rPr>
      </w:pPr>
    </w:p>
    <w:p w:rsidR="00CE03D9" w:rsidRPr="004C4A95" w:rsidRDefault="00CE03D9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249.2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122.1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127.1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</w:p>
    <w:p w:rsidR="00A31C9B" w:rsidRPr="00F86C4F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  <w:highlight w:val="yellow"/>
          <w:lang w:eastAsia="ja-JP"/>
        </w:rPr>
      </w:pPr>
    </w:p>
    <w:p w:rsidR="00A31C9B" w:rsidRPr="004C4A95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4C4A95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4C4A9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71BB3" w:rsidRPr="004C4A95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87AE3" w:rsidRPr="004C4A95">
        <w:rPr>
          <w:rFonts w:asciiTheme="majorBidi" w:hAnsiTheme="majorBidi" w:cstheme="majorBidi"/>
          <w:sz w:val="30"/>
          <w:szCs w:val="30"/>
          <w:lang w:eastAsia="ja-JP"/>
        </w:rPr>
        <w:t>417.7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87AE3" w:rsidRPr="004C4A95">
        <w:rPr>
          <w:rFonts w:asciiTheme="majorBidi" w:hAnsiTheme="majorBidi" w:cstheme="majorBidi"/>
          <w:sz w:val="30"/>
          <w:szCs w:val="30"/>
          <w:lang w:eastAsia="ja-JP"/>
        </w:rPr>
        <w:t>204.7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87AE3" w:rsidRPr="004C4A95">
        <w:rPr>
          <w:rFonts w:asciiTheme="majorBidi" w:hAnsiTheme="majorBidi" w:cstheme="majorBidi"/>
          <w:sz w:val="30"/>
          <w:szCs w:val="30"/>
          <w:lang w:eastAsia="ja-JP"/>
        </w:rPr>
        <w:t>213.0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DE51EC" w:rsidRPr="004C4A95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4C4A95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:rsidR="00A31C9B" w:rsidRPr="00F86C4F" w:rsidRDefault="00A31C9B" w:rsidP="00A31C9B">
      <w:pPr>
        <w:tabs>
          <w:tab w:val="left" w:pos="720"/>
        </w:tabs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:rsidR="00A31C9B" w:rsidRPr="004C4A95" w:rsidRDefault="00A31C9B" w:rsidP="00A31C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F1AF1" w:rsidRPr="004C4A95">
        <w:rPr>
          <w:rFonts w:asciiTheme="majorBidi" w:hAnsiTheme="majorBidi" w:cstheme="majorBidi"/>
          <w:sz w:val="30"/>
          <w:szCs w:val="30"/>
        </w:rPr>
        <w:t xml:space="preserve">30 </w:t>
      </w:r>
      <w:r w:rsidR="008F1AF1" w:rsidRPr="004C4A9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</w:rPr>
        <w:t>256</w:t>
      </w:r>
      <w:r w:rsidR="00DE51EC" w:rsidRPr="004C4A95">
        <w:rPr>
          <w:rFonts w:asciiTheme="majorBidi" w:hAnsiTheme="majorBidi" w:cstheme="majorBidi"/>
          <w:sz w:val="30"/>
          <w:szCs w:val="30"/>
        </w:rPr>
        <w:t>2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="00587AE3" w:rsidRPr="004C4A95">
        <w:rPr>
          <w:rFonts w:asciiTheme="majorBidi" w:hAnsiTheme="majorBidi" w:cstheme="majorBidi"/>
          <w:sz w:val="30"/>
          <w:szCs w:val="30"/>
        </w:rPr>
        <w:t>6.8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E51EC" w:rsidRPr="004C4A9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587AE3" w:rsidRPr="004C4A95">
        <w:rPr>
          <w:rFonts w:asciiTheme="majorBidi" w:hAnsiTheme="majorBidi" w:cstheme="majorBidi"/>
          <w:i/>
          <w:iCs/>
          <w:sz w:val="30"/>
          <w:szCs w:val="30"/>
        </w:rPr>
        <w:t>6.8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ab/>
      </w:r>
    </w:p>
    <w:p w:rsidR="00AE5A93" w:rsidRPr="00F86C4F" w:rsidRDefault="00AE5A93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3F7D59" w:rsidRPr="004C4A95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363E3" w:rsidRPr="004C4A9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4135A6" w:rsidRPr="004C4A95">
        <w:rPr>
          <w:rFonts w:asciiTheme="majorBidi" w:hAnsiTheme="majorBidi" w:cstheme="majorBidi"/>
          <w:sz w:val="30"/>
          <w:szCs w:val="30"/>
        </w:rPr>
        <w:t>30</w:t>
      </w:r>
      <w:r w:rsidR="002B7D0A" w:rsidRPr="004C4A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A31C9B" w:rsidRPr="004C4A95">
        <w:rPr>
          <w:rFonts w:asciiTheme="majorBidi" w:hAnsiTheme="majorBidi" w:cstheme="majorBidi"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sz w:val="30"/>
          <w:szCs w:val="30"/>
        </w:rPr>
        <w:t>2</w:t>
      </w:r>
      <w:r w:rsidR="00A20917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A7D5C" w:rsidRPr="004C4A95">
        <w:rPr>
          <w:rFonts w:asciiTheme="majorBidi" w:hAnsiTheme="majorBidi" w:cstheme="majorBidi"/>
          <w:sz w:val="30"/>
          <w:szCs w:val="30"/>
          <w:cs/>
        </w:rPr>
        <w:t>แ</w:t>
      </w:r>
      <w:r w:rsidR="00B21F7D" w:rsidRPr="004C4A95">
        <w:rPr>
          <w:rFonts w:asciiTheme="majorBidi" w:hAnsiTheme="majorBidi" w:cstheme="majorBidi"/>
          <w:sz w:val="30"/>
          <w:szCs w:val="30"/>
          <w:cs/>
        </w:rPr>
        <w:t>ละ</w:t>
      </w:r>
      <w:r w:rsidR="004135A6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35A6" w:rsidRPr="004C4A95">
        <w:rPr>
          <w:rFonts w:asciiTheme="majorBidi" w:hAnsiTheme="majorBidi" w:cstheme="majorBidi"/>
          <w:sz w:val="30"/>
          <w:szCs w:val="30"/>
        </w:rPr>
        <w:t>31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31C9B" w:rsidRPr="004C4A95">
        <w:rPr>
          <w:rFonts w:asciiTheme="majorBidi" w:hAnsiTheme="majorBidi" w:cstheme="majorBidi"/>
          <w:sz w:val="30"/>
          <w:szCs w:val="30"/>
        </w:rPr>
        <w:t>256</w:t>
      </w:r>
      <w:r w:rsidR="00DD4042" w:rsidRPr="004C4A95">
        <w:rPr>
          <w:rFonts w:asciiTheme="majorBidi" w:hAnsiTheme="majorBidi" w:cstheme="majorBidi"/>
          <w:sz w:val="30"/>
          <w:szCs w:val="30"/>
        </w:rPr>
        <w:t>1</w:t>
      </w:r>
      <w:r w:rsidR="00A20917"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A31C9B" w:rsidRPr="00F86C4F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4C4A95" w:rsidTr="00806738">
        <w:trPr>
          <w:trHeight w:val="403"/>
          <w:tblHeader/>
        </w:trPr>
        <w:tc>
          <w:tcPr>
            <w:tcW w:w="4050" w:type="dxa"/>
          </w:tcPr>
          <w:p w:rsidR="00A31C9B" w:rsidRPr="004C4A95" w:rsidRDefault="00A31C9B" w:rsidP="001A4CD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738" w:rsidRPr="004C4A95" w:rsidTr="00806738">
        <w:trPr>
          <w:trHeight w:val="403"/>
          <w:tblHeader/>
        </w:trPr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06738" w:rsidRPr="004C4A95" w:rsidTr="00806738">
        <w:trPr>
          <w:trHeight w:val="403"/>
          <w:tblHeader/>
        </w:trPr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3D34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806738">
        <w:trPr>
          <w:trHeight w:val="403"/>
        </w:trPr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6738" w:rsidRPr="004C4A95" w:rsidTr="00806738">
        <w:trPr>
          <w:trHeight w:val="371"/>
        </w:trPr>
        <w:tc>
          <w:tcPr>
            <w:tcW w:w="4050" w:type="dxa"/>
          </w:tcPr>
          <w:p w:rsidR="00A31C9B" w:rsidRPr="004C4A95" w:rsidRDefault="00A31C9B" w:rsidP="001A4CD5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31C9B" w:rsidRPr="004C4A95" w:rsidRDefault="003D739B" w:rsidP="001A4CD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92200" w:rsidP="001A4CD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3D739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67,299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DE51EC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67,368</w:t>
            </w:r>
          </w:p>
        </w:tc>
      </w:tr>
      <w:tr w:rsidR="00806738" w:rsidRPr="004C4A95" w:rsidTr="00806738">
        <w:trPr>
          <w:trHeight w:val="335"/>
        </w:trPr>
        <w:tc>
          <w:tcPr>
            <w:tcW w:w="4050" w:type="dxa"/>
          </w:tcPr>
          <w:p w:rsidR="00A31C9B" w:rsidRPr="004C4A95" w:rsidRDefault="00A31C9B" w:rsidP="001A4CD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3D739B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192,312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DE51EC" w:rsidP="001A4CD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171278" w:rsidRDefault="00171278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8,552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DE51EC" w:rsidP="001A4CD5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</w:tr>
      <w:tr w:rsidR="00806738" w:rsidRPr="004C4A95" w:rsidTr="00806738">
        <w:trPr>
          <w:trHeight w:val="403"/>
        </w:trPr>
        <w:tc>
          <w:tcPr>
            <w:tcW w:w="4050" w:type="dxa"/>
          </w:tcPr>
          <w:p w:rsidR="00DE51EC" w:rsidRPr="004C4A95" w:rsidRDefault="00DE51EC" w:rsidP="00DE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3D739B" w:rsidP="00DE51E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192,312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340766" w:rsidP="00DE51E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75,851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75,982</w:t>
            </w:r>
          </w:p>
        </w:tc>
      </w:tr>
    </w:tbl>
    <w:p w:rsidR="00F86C4F" w:rsidRPr="00F86C4F" w:rsidRDefault="00F86C4F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A31C9B" w:rsidRPr="004C4A95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4C4A95">
        <w:rPr>
          <w:rFonts w:asciiTheme="majorBidi" w:hAnsiTheme="majorBidi" w:cstheme="majorBidi"/>
          <w:sz w:val="30"/>
          <w:szCs w:val="30"/>
        </w:rPr>
        <w:t xml:space="preserve">30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Pr="004C4A95">
        <w:rPr>
          <w:rFonts w:asciiTheme="majorBidi" w:hAnsiTheme="majorBidi" w:cstheme="majorBidi"/>
          <w:sz w:val="30"/>
          <w:szCs w:val="30"/>
        </w:rPr>
        <w:t xml:space="preserve">75 </w:t>
      </w:r>
      <w:r w:rsidRPr="004C4A95">
        <w:rPr>
          <w:rFonts w:asciiTheme="majorBidi" w:hAnsiTheme="majorBidi" w:cstheme="majorBidi"/>
          <w:sz w:val="30"/>
          <w:szCs w:val="30"/>
          <w:cs/>
        </w:rPr>
        <w:t>วัน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1BB3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806738">
        <w:tc>
          <w:tcPr>
            <w:tcW w:w="405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51EC" w:rsidRPr="004C4A95" w:rsidTr="00806738">
        <w:trPr>
          <w:trHeight w:val="450"/>
        </w:trPr>
        <w:tc>
          <w:tcPr>
            <w:tcW w:w="4050" w:type="dxa"/>
          </w:tcPr>
          <w:p w:rsidR="00DE51EC" w:rsidRPr="004C4A95" w:rsidRDefault="00DE51EC" w:rsidP="00DE51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DE51EC" w:rsidRPr="004C4A95" w:rsidRDefault="006614C1" w:rsidP="00DE51EC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51EC" w:rsidRPr="004C4A95" w:rsidRDefault="003D739B" w:rsidP="0080673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1,586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3,309</w:t>
            </w:r>
          </w:p>
        </w:tc>
      </w:tr>
      <w:tr w:rsidR="00DE51EC" w:rsidRPr="004C4A95" w:rsidTr="00806738">
        <w:trPr>
          <w:trHeight w:val="403"/>
        </w:trPr>
        <w:tc>
          <w:tcPr>
            <w:tcW w:w="4050" w:type="dxa"/>
          </w:tcPr>
          <w:p w:rsidR="00DE51EC" w:rsidRPr="004C4A95" w:rsidRDefault="00DE51EC" w:rsidP="00DE5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6614C1" w:rsidP="00DE51EC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3D739B" w:rsidP="0080673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1,586</w:t>
            </w:r>
          </w:p>
        </w:tc>
        <w:tc>
          <w:tcPr>
            <w:tcW w:w="270" w:type="dxa"/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E51EC" w:rsidRPr="004C4A95" w:rsidRDefault="00DE51EC" w:rsidP="00DE51E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3,309</w:t>
            </w:r>
          </w:p>
        </w:tc>
      </w:tr>
    </w:tbl>
    <w:p w:rsidR="00AE5A93" w:rsidRPr="00AE5A93" w:rsidRDefault="00AE5A93">
      <w:pPr>
        <w:rPr>
          <w:rFonts w:asciiTheme="majorBidi" w:hAnsiTheme="majorBidi" w:cstheme="majorBidi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6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474685" w:rsidRPr="00723710" w:rsidTr="00474685">
        <w:trPr>
          <w:tblHeader/>
        </w:trPr>
        <w:tc>
          <w:tcPr>
            <w:tcW w:w="2146" w:type="dxa"/>
          </w:tcPr>
          <w:p w:rsidR="00474685" w:rsidRPr="004C4A95" w:rsidRDefault="00474685" w:rsidP="004746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46" w:type="dxa"/>
            <w:gridSpan w:val="3"/>
            <w:vAlign w:val="bottom"/>
          </w:tcPr>
          <w:p w:rsidR="00474685" w:rsidRPr="002D05C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74685" w:rsidRPr="00DA395C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474685" w:rsidRPr="004C4A95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4C85" w:rsidRPr="00723710" w:rsidTr="00474685">
        <w:trPr>
          <w:tblHeader/>
        </w:trPr>
        <w:tc>
          <w:tcPr>
            <w:tcW w:w="2146" w:type="dxa"/>
            <w:shd w:val="clear" w:color="auto" w:fill="auto"/>
          </w:tcPr>
          <w:p w:rsidR="00FB4C85" w:rsidRPr="009542AD" w:rsidRDefault="001A7D70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B4C85" w:rsidRPr="00954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8" w:type="dxa"/>
            <w:shd w:val="clear" w:color="auto" w:fill="auto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B4C85" w:rsidRPr="00E73BC9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526E2F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B4C85" w:rsidRPr="00723710" w:rsidTr="00474685">
        <w:trPr>
          <w:tblHeader/>
        </w:trPr>
        <w:tc>
          <w:tcPr>
            <w:tcW w:w="2146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FB4C85" w:rsidRPr="00526E2F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FB4C85" w:rsidRPr="00681634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B4C85" w:rsidRPr="00723710" w:rsidTr="00474685">
        <w:trPr>
          <w:tblHeader/>
        </w:trPr>
        <w:tc>
          <w:tcPr>
            <w:tcW w:w="214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4C85" w:rsidRPr="00723710" w:rsidTr="00474685">
        <w:tc>
          <w:tcPr>
            <w:tcW w:w="2146" w:type="dxa"/>
          </w:tcPr>
          <w:p w:rsidR="00FB4C85" w:rsidRPr="004C4A95" w:rsidRDefault="00FB4C85" w:rsidP="00FB4C8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988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4C85" w:rsidRPr="00723710" w:rsidTr="00474685">
        <w:tc>
          <w:tcPr>
            <w:tcW w:w="2146" w:type="dxa"/>
          </w:tcPr>
          <w:p w:rsidR="00FB4C85" w:rsidRPr="004C4A95" w:rsidRDefault="00FB4C85" w:rsidP="00FB4C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2.05-2.30</w:t>
            </w:r>
          </w:p>
        </w:tc>
        <w:tc>
          <w:tcPr>
            <w:tcW w:w="23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CEC">
              <w:rPr>
                <w:rFonts w:asciiTheme="majorBidi" w:hAnsiTheme="majorBidi" w:cstheme="majorBidi"/>
                <w:sz w:val="30"/>
                <w:szCs w:val="30"/>
              </w:rPr>
              <w:t>1.00-2.40</w:t>
            </w:r>
          </w:p>
        </w:tc>
        <w:tc>
          <w:tcPr>
            <w:tcW w:w="236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FB4C85" w:rsidRPr="002D05C0" w:rsidRDefault="00681634" w:rsidP="0068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FB4C85" w:rsidRPr="002D05C0" w:rsidRDefault="00681634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216,100</w:t>
            </w: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FB4C85" w:rsidRPr="002D05C0" w:rsidRDefault="000F7F4F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81634">
              <w:rPr>
                <w:rFonts w:asciiTheme="majorBidi" w:hAnsiTheme="majorBidi" w:cstheme="majorBidi"/>
                <w:sz w:val="30"/>
                <w:szCs w:val="30"/>
              </w:rPr>
              <w:t>299,600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FB4C85" w:rsidRPr="002D05C0" w:rsidRDefault="00681634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45,200</w:t>
            </w:r>
          </w:p>
        </w:tc>
      </w:tr>
      <w:tr w:rsidR="00FB4C85" w:rsidRPr="00723710" w:rsidTr="00474685">
        <w:tc>
          <w:tcPr>
            <w:tcW w:w="214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B4C85" w:rsidRPr="00DC2C5E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FB4C85" w:rsidRPr="002D05C0" w:rsidRDefault="00681634" w:rsidP="00681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128,700</w:t>
            </w: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FB4C85" w:rsidRPr="002D05C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FB4C85" w:rsidRPr="002D05C0" w:rsidRDefault="00681634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45,200</w:t>
            </w:r>
          </w:p>
        </w:tc>
      </w:tr>
    </w:tbl>
    <w:p w:rsidR="00A31C9B" w:rsidRPr="004C4A95" w:rsidRDefault="00A31C9B" w:rsidP="00A31C9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A31C9B" w:rsidRPr="00AE5A93" w:rsidRDefault="00A31C9B" w:rsidP="00A31C9B">
      <w:pPr>
        <w:spacing w:line="240" w:lineRule="auto"/>
        <w:rPr>
          <w:rFonts w:asciiTheme="majorBidi" w:hAnsiTheme="majorBidi" w:cstheme="majorBidi"/>
        </w:rPr>
      </w:pPr>
    </w:p>
    <w:p w:rsidR="00A31C9B" w:rsidRPr="004C4A95" w:rsidRDefault="00A31C9B" w:rsidP="00A31C9B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4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1EC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4C4A95" w:rsidTr="00474685">
        <w:trPr>
          <w:trHeight w:val="375"/>
        </w:trPr>
        <w:tc>
          <w:tcPr>
            <w:tcW w:w="4410" w:type="dxa"/>
          </w:tcPr>
          <w:p w:rsidR="00A31C9B" w:rsidRPr="004C4A95" w:rsidRDefault="00A31C9B" w:rsidP="001A4CD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31C9B" w:rsidRPr="004C4A95" w:rsidRDefault="0059463E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0F210A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3D739B" w:rsidP="003D739B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31C9B" w:rsidRPr="004C4A95" w:rsidTr="00474685">
        <w:trPr>
          <w:trHeight w:val="406"/>
        </w:trPr>
        <w:tc>
          <w:tcPr>
            <w:tcW w:w="4410" w:type="dxa"/>
          </w:tcPr>
          <w:p w:rsidR="00A31C9B" w:rsidRPr="004C4A95" w:rsidRDefault="00A31C9B" w:rsidP="001A4CD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C9B" w:rsidRPr="004C4A95" w:rsidRDefault="003D73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4,985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4C4A95" w:rsidRDefault="000F210A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451841" w:rsidRDefault="00451841" w:rsidP="00451841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10A" w:rsidRPr="004C4A95" w:rsidTr="00474685">
        <w:tc>
          <w:tcPr>
            <w:tcW w:w="4410" w:type="dxa"/>
          </w:tcPr>
          <w:p w:rsidR="000F210A" w:rsidRPr="004C4A95" w:rsidRDefault="000F210A" w:rsidP="000F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4C4A95" w:rsidRDefault="003D739B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4,985</w:t>
            </w:r>
          </w:p>
        </w:tc>
        <w:tc>
          <w:tcPr>
            <w:tcW w:w="270" w:type="dxa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3D739B" w:rsidRDefault="006F2FCF" w:rsidP="003D739B">
            <w:pPr>
              <w:pStyle w:val="acctfourfigures"/>
              <w:tabs>
                <w:tab w:val="clear" w:pos="765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743"/>
              </w:tabs>
              <w:spacing w:line="400" w:lineRule="exact"/>
              <w:ind w:left="-108" w:right="-36" w:hanging="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</w:t>
            </w:r>
          </w:p>
        </w:tc>
      </w:tr>
    </w:tbl>
    <w:p w:rsidR="00A31C9B" w:rsidRPr="004C4A95" w:rsidRDefault="00A31C9B" w:rsidP="00A31C9B">
      <w:pPr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:rsidR="004E392A" w:rsidRPr="00AE5A93" w:rsidRDefault="004E392A" w:rsidP="00A31C9B">
      <w:pPr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4C4A95" w:rsidTr="00474685">
        <w:trPr>
          <w:trHeight w:hRule="exact" w:val="389"/>
        </w:trPr>
        <w:tc>
          <w:tcPr>
            <w:tcW w:w="4410" w:type="dxa"/>
          </w:tcPr>
          <w:p w:rsidR="00A31C9B" w:rsidRPr="004C4A95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- </w:t>
            </w: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4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4C4A9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A31C9B" w:rsidRPr="004C4A95" w:rsidRDefault="0059463E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A31C9B" w:rsidRPr="004C4A95" w:rsidRDefault="005C5B77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D519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A31C9B" w:rsidRPr="004C4A95" w:rsidRDefault="00A31C9B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:rsidR="00A31C9B" w:rsidRPr="004C4A95" w:rsidRDefault="000F210A" w:rsidP="00B231F1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</w:tr>
      <w:tr w:rsidR="00A31C9B" w:rsidRPr="004C4A95" w:rsidTr="00474685">
        <w:tc>
          <w:tcPr>
            <w:tcW w:w="4410" w:type="dxa"/>
          </w:tcPr>
          <w:p w:rsidR="00A31C9B" w:rsidRPr="004C4A95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A31C9B" w:rsidRPr="004C4A95" w:rsidRDefault="005C5B77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11,317</w:t>
            </w:r>
          </w:p>
        </w:tc>
        <w:tc>
          <w:tcPr>
            <w:tcW w:w="27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0F210A"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1,484</w:t>
            </w:r>
          </w:p>
        </w:tc>
        <w:tc>
          <w:tcPr>
            <w:tcW w:w="27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A31C9B" w:rsidRPr="004C4A95" w:rsidRDefault="005C5B77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A31C9B" w:rsidRPr="004C4A95" w:rsidRDefault="00A31C9B" w:rsidP="001A4CD5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F210A" w:rsidRPr="004C4A95" w:rsidTr="00474685">
        <w:tc>
          <w:tcPr>
            <w:tcW w:w="4410" w:type="dxa"/>
          </w:tcPr>
          <w:p w:rsidR="000F210A" w:rsidRPr="004C4A95" w:rsidRDefault="000F210A" w:rsidP="000F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F210A" w:rsidRPr="004C4A95" w:rsidRDefault="005C5B77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11,317</w:t>
            </w:r>
          </w:p>
        </w:tc>
        <w:tc>
          <w:tcPr>
            <w:tcW w:w="270" w:type="dxa"/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70" w:type="dxa"/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F210A" w:rsidRPr="004C4A95" w:rsidRDefault="005C5B77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="00D519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F210A" w:rsidRPr="004C4A95" w:rsidRDefault="000F210A" w:rsidP="000F210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</w:tbl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6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1A7D70" w:rsidRPr="00723710" w:rsidTr="00F7793D">
        <w:trPr>
          <w:tblHeader/>
        </w:trPr>
        <w:tc>
          <w:tcPr>
            <w:tcW w:w="2146" w:type="dxa"/>
          </w:tcPr>
          <w:p w:rsidR="001A7D70" w:rsidRPr="004C4A95" w:rsidRDefault="001A7D70" w:rsidP="00F779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จากกิจการ - </w:t>
            </w:r>
          </w:p>
        </w:tc>
        <w:tc>
          <w:tcPr>
            <w:tcW w:w="2246" w:type="dxa"/>
            <w:gridSpan w:val="3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1A7D70" w:rsidRPr="00DA395C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A7D70" w:rsidRPr="004C4A95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F1D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A7D70" w:rsidRPr="00723710" w:rsidTr="00F7793D">
        <w:trPr>
          <w:tblHeader/>
        </w:trPr>
        <w:tc>
          <w:tcPr>
            <w:tcW w:w="2146" w:type="dxa"/>
            <w:shd w:val="clear" w:color="auto" w:fill="auto"/>
          </w:tcPr>
          <w:p w:rsidR="001A7D70" w:rsidRPr="009542AD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42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8" w:type="dxa"/>
            <w:shd w:val="clear" w:color="auto" w:fill="auto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7D70" w:rsidRPr="00E73BC9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A7D70" w:rsidRPr="00526E2F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A7D70" w:rsidRPr="00723710" w:rsidTr="00F7793D">
        <w:trPr>
          <w:tblHeader/>
        </w:trPr>
        <w:tc>
          <w:tcPr>
            <w:tcW w:w="2146" w:type="dxa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1A7D70" w:rsidRPr="00DC2C5E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1A7D70" w:rsidRPr="00526E2F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1A7D70" w:rsidRPr="00681634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816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A7D70" w:rsidRPr="00723710" w:rsidTr="00F7793D">
        <w:trPr>
          <w:tblHeader/>
        </w:trPr>
        <w:tc>
          <w:tcPr>
            <w:tcW w:w="2146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1A7D70" w:rsidRPr="00DC2C5E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7D70" w:rsidRPr="00723710" w:rsidTr="00F7793D">
        <w:tc>
          <w:tcPr>
            <w:tcW w:w="2146" w:type="dxa"/>
          </w:tcPr>
          <w:p w:rsidR="001A7D70" w:rsidRPr="004C4A95" w:rsidRDefault="001A7D70" w:rsidP="00F7793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988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7D70" w:rsidRPr="00DC2C5E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1A7D70" w:rsidRPr="002D05C0" w:rsidRDefault="001A7D70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1DDC" w:rsidRPr="00723710" w:rsidTr="00F7793D">
        <w:tc>
          <w:tcPr>
            <w:tcW w:w="2146" w:type="dxa"/>
          </w:tcPr>
          <w:p w:rsidR="003F1DDC" w:rsidRPr="004C4A95" w:rsidRDefault="003F1DDC" w:rsidP="003F1DD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88" w:type="dxa"/>
          </w:tcPr>
          <w:p w:rsidR="003F1DDC" w:rsidRPr="004C4A95" w:rsidRDefault="003F1DDC" w:rsidP="003F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4" w:type="dxa"/>
          </w:tcPr>
          <w:p w:rsidR="003F1DDC" w:rsidRPr="002D05C0" w:rsidRDefault="003F1DDC" w:rsidP="003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F1DDC" w:rsidRPr="004C4A95" w:rsidRDefault="003F1DDC" w:rsidP="003F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:rsidR="003F1DDC" w:rsidRPr="00DC2C5E" w:rsidRDefault="003F1DDC" w:rsidP="003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3F1DDC" w:rsidRPr="004C4A95" w:rsidRDefault="003F1DDC" w:rsidP="003F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5" w:type="dxa"/>
          </w:tcPr>
          <w:p w:rsidR="003F1DDC" w:rsidRPr="002D05C0" w:rsidRDefault="003F1DDC" w:rsidP="003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3F1DDC" w:rsidRPr="002D05C0" w:rsidRDefault="00341927" w:rsidP="0034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3F1DDC" w:rsidRPr="002D05C0" w:rsidRDefault="003F1DDC" w:rsidP="003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3F1DDC" w:rsidRPr="002D05C0" w:rsidRDefault="00341927" w:rsidP="0034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3F1DDC" w:rsidRPr="002D05C0" w:rsidRDefault="003F1DDC" w:rsidP="003F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F1DDC" w:rsidRPr="004C4A95" w:rsidRDefault="003F1DDC" w:rsidP="003F1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69714B" w:rsidRPr="00723710" w:rsidTr="00F7793D">
        <w:tc>
          <w:tcPr>
            <w:tcW w:w="2146" w:type="dxa"/>
          </w:tcPr>
          <w:p w:rsidR="0069714B" w:rsidRPr="004C4A95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</w:t>
            </w:r>
            <w:r w:rsidR="006116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88" w:type="dxa"/>
          </w:tcPr>
          <w:p w:rsidR="0069714B" w:rsidRPr="004C4A95" w:rsidRDefault="0069714B" w:rsidP="0069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34" w:type="dxa"/>
          </w:tcPr>
          <w:p w:rsidR="0069714B" w:rsidRPr="002D05C0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69714B" w:rsidRPr="004C4A95" w:rsidRDefault="0069714B" w:rsidP="0069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36" w:type="dxa"/>
          </w:tcPr>
          <w:p w:rsidR="0069714B" w:rsidRPr="00DC2C5E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</w:tcPr>
          <w:p w:rsidR="0069714B" w:rsidRPr="004C4A95" w:rsidRDefault="0069714B" w:rsidP="0069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  <w:tc>
          <w:tcPr>
            <w:tcW w:w="235" w:type="dxa"/>
          </w:tcPr>
          <w:p w:rsidR="0069714B" w:rsidRPr="002D05C0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:rsidR="0069714B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9714B" w:rsidRPr="002D05C0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</w:tcPr>
          <w:p w:rsidR="0069714B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69714B" w:rsidRPr="002D05C0" w:rsidRDefault="0069714B" w:rsidP="0069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69714B" w:rsidRPr="004C4A95" w:rsidRDefault="0069714B" w:rsidP="0069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</w:tr>
      <w:tr w:rsidR="008A067D" w:rsidRPr="00723710" w:rsidTr="00F7793D">
        <w:tc>
          <w:tcPr>
            <w:tcW w:w="2146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A067D" w:rsidRPr="00DC2C5E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8A067D" w:rsidRPr="004C4A95" w:rsidRDefault="008A067D" w:rsidP="008A0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35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A067D" w:rsidRPr="002D05C0" w:rsidRDefault="008A067D" w:rsidP="008A0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A067D" w:rsidRPr="004C4A95" w:rsidRDefault="008A067D" w:rsidP="008A06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</w:tbl>
    <w:p w:rsidR="00A31C9B" w:rsidRPr="008302CB" w:rsidRDefault="00A31C9B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B90DE1" w:rsidRPr="004C4A95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4C4A95">
        <w:rPr>
          <w:rFonts w:asciiTheme="majorBidi" w:hAnsiTheme="majorBidi" w:cstheme="majorBidi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:rsidR="00B90DE1" w:rsidRPr="008302CB" w:rsidRDefault="00B90DE1" w:rsidP="00B90DE1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B90DE1" w:rsidRPr="004C4A95" w:rsidRDefault="00B90DE1" w:rsidP="00B90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เมื่อวันที่ 7 ตุลาคม 2531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 w:rsidRPr="004C4A95">
        <w:rPr>
          <w:rFonts w:asciiTheme="majorBidi" w:hAnsiTheme="majorBidi" w:cstheme="majorBidi"/>
          <w:sz w:val="30"/>
          <w:szCs w:val="30"/>
        </w:rPr>
        <w:t xml:space="preserve">    </w:t>
      </w:r>
      <w:r w:rsidRPr="004C4A95">
        <w:rPr>
          <w:rFonts w:asciiTheme="majorBidi" w:hAnsiTheme="majorBidi" w:cstheme="majorBidi"/>
          <w:sz w:val="30"/>
          <w:szCs w:val="30"/>
          <w:cs/>
        </w:rPr>
        <w:t>ตกลงกันซึ่งใกล้เคียงกับราคาตลาด</w:t>
      </w:r>
    </w:p>
    <w:p w:rsidR="001F34B3" w:rsidRPr="008302CB" w:rsidRDefault="001F34B3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B90DE1" w:rsidRPr="004C4A95" w:rsidRDefault="00B90DE1" w:rsidP="004953A9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  <w:lang w:val="en-US"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</w:t>
      </w:r>
      <w:r w:rsidRPr="004C4A95">
        <w:rPr>
          <w:rFonts w:asciiTheme="majorBidi" w:hAnsiTheme="majorBidi" w:cstheme="majorBidi"/>
          <w:lang w:val="en-US"/>
        </w:rPr>
        <w:t xml:space="preserve"> </w:t>
      </w:r>
      <w:r w:rsidRPr="004C4A95">
        <w:rPr>
          <w:rFonts w:asciiTheme="majorBidi" w:hAnsiTheme="majorBidi" w:cstheme="majorBidi"/>
          <w:cs/>
          <w:lang w:val="en-US"/>
        </w:rPr>
        <w:t>โดยบริษัท</w:t>
      </w:r>
      <w:r w:rsidRPr="004C4A95">
        <w:rPr>
          <w:rFonts w:asciiTheme="majorBidi" w:hAnsiTheme="majorBidi" w:cstheme="majorBidi"/>
          <w:lang w:val="en-US"/>
        </w:rPr>
        <w:t xml:space="preserve">    </w:t>
      </w:r>
      <w:r w:rsidRPr="004C4A95">
        <w:rPr>
          <w:rFonts w:asciiTheme="majorBidi" w:hAnsiTheme="majorBidi" w:cstheme="majorBidi"/>
          <w:cs/>
          <w:lang w:val="en-US"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สัญญานี้อาจบอกเลิกได้โดยฝ่ายใดฝ่ายหนึ่งด้วยการแจ้งเป็นลายลักษณ์อักษรล่วงหน้า 30 วัน มิฉะนั้นจะถือว่าสัญญานี้ต่ออายุโดยอัตโนมัติครั้งละหนึ่งปี</w:t>
      </w:r>
      <w:r w:rsidRPr="004C4A95">
        <w:rPr>
          <w:rFonts w:asciiTheme="majorBidi" w:hAnsiTheme="majorBidi" w:cstheme="majorBidi"/>
          <w:lang w:val="en-US"/>
        </w:rPr>
        <w:t xml:space="preserve"> </w:t>
      </w:r>
      <w:r w:rsidRPr="004C4A95">
        <w:rPr>
          <w:rFonts w:asciiTheme="majorBidi" w:hAnsiTheme="majorBidi" w:cstheme="majorBidi"/>
          <w:cs/>
          <w:lang w:val="en-US"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1F34B3" w:rsidRPr="008302CB" w:rsidRDefault="001F34B3" w:rsidP="00B90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90DE1" w:rsidRPr="004C4A95" w:rsidRDefault="00B90DE1" w:rsidP="00B90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4C4A95">
        <w:rPr>
          <w:rFonts w:asciiTheme="majorBidi" w:hAnsiTheme="majorBidi" w:cstheme="majorBidi"/>
          <w:sz w:val="30"/>
          <w:szCs w:val="30"/>
        </w:rPr>
        <w:t xml:space="preserve">                 </w:t>
      </w:r>
      <w:r w:rsidR="00446501" w:rsidRPr="004C4A95">
        <w:rPr>
          <w:rFonts w:asciiTheme="majorBidi" w:hAnsiTheme="majorBidi" w:cstheme="majorBidi"/>
          <w:sz w:val="30"/>
          <w:szCs w:val="30"/>
          <w:cs/>
        </w:rPr>
        <w:t>นิชิเร</w:t>
      </w:r>
      <w:r w:rsidR="00446501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ฟู้ดส์ อิงค์ แห่งประเทศญี่ปุ่น โดยบริษัทดังกล่าวจะให้ความรู้และความช่วยเหลือด้านเทคนิค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ตลอดจนให้คำปรึกษาเกี่ยวกับการผลิตสินค้าบางชนิด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บริษัทย่อยตกลงจ่ายค่าบริการเป็นจำนวนร้อยละของมูลค่าขายตามราคาเอฟ โอ บี ณ ท่าเรือกรุงเทพฯ สำหรับสินค้าที่ส่งออกไปประเทศญี่ปุ่น ยกเว้น</w:t>
      </w:r>
      <w:r w:rsidRPr="004C4A95">
        <w:rPr>
          <w:rFonts w:asciiTheme="majorBidi" w:hAnsiTheme="majorBidi" w:cstheme="majorBidi"/>
          <w:sz w:val="30"/>
          <w:szCs w:val="30"/>
        </w:rPr>
        <w:t xml:space="preserve">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>ขนมปังแช่แข็ง กุ้งชุบแป้งแช่แข็งและกุ้งเทมปุระ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4D5E4A" w:rsidRDefault="004D5E4A" w:rsidP="00301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8302CB" w:rsidRDefault="008302CB" w:rsidP="00301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8302CB" w:rsidRPr="008302CB" w:rsidRDefault="008302CB" w:rsidP="00301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8302CB" w:rsidRDefault="00B90DE1" w:rsidP="00B90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 10 กรกฎาคม 2538 บริษัทย่อยแห่งหนึ่ง (บริษัท สุรพลนิชิเรฟู้ดส์ จำกัด) ได้ทำสัญญารับความช่วยเหลือด้านการบริการจัดการกับบริษัท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</w:t>
      </w:r>
      <w:r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</w:t>
      </w:r>
    </w:p>
    <w:p w:rsidR="00B90DE1" w:rsidRPr="004C4A95" w:rsidRDefault="00B90DE1" w:rsidP="00B90DE1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815B83" w:rsidRPr="00815B83" w:rsidRDefault="00815B83" w:rsidP="00B9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B90DE1" w:rsidRPr="004C4A95" w:rsidRDefault="00B90DE1" w:rsidP="00B90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4C4A95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นิชิเร ฟู้ดส์ อิงค์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แห่งประเทศญี่ปุ่น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บริษัทย่อยตกลงจะจ่ายค่าบริการในอัตราร้อยละของมูลค่าการขายตามราคา เอฟ โอ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บี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ณ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2B7D0A" w:rsidRPr="00F35401" w:rsidRDefault="002B7D0A" w:rsidP="00776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E03D9" w:rsidRPr="004C4A95" w:rsidRDefault="00CE03D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เงินลงทุนชั่วคราว</w:t>
      </w:r>
    </w:p>
    <w:p w:rsidR="001D3171" w:rsidRPr="00F35401" w:rsidRDefault="002D3787" w:rsidP="002D3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  <w:r w:rsidRPr="004C4A95">
        <w:rPr>
          <w:rFonts w:asciiTheme="majorBidi" w:hAnsiTheme="majorBidi" w:cstheme="majorBidi"/>
          <w:sz w:val="30"/>
          <w:szCs w:val="30"/>
        </w:rPr>
        <w:tab/>
      </w:r>
    </w:p>
    <w:p w:rsidR="002D3787" w:rsidRPr="004C4A95" w:rsidRDefault="002D3787" w:rsidP="00D637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D6378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6378B">
        <w:rPr>
          <w:rFonts w:asciiTheme="majorBidi" w:hAnsiTheme="majorBidi" w:cstheme="majorBidi"/>
          <w:sz w:val="30"/>
          <w:szCs w:val="30"/>
        </w:rPr>
        <w:t>30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D6378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6378B">
        <w:rPr>
          <w:rFonts w:asciiTheme="majorBidi" w:hAnsiTheme="majorBidi" w:cstheme="majorBidi"/>
          <w:sz w:val="30"/>
          <w:szCs w:val="30"/>
        </w:rPr>
        <w:t>2562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ของหน่วยลงทุนที่เป็นหลักทรัพย์เผื่อขาย มีดังนี้</w:t>
      </w:r>
    </w:p>
    <w:p w:rsidR="002D3787" w:rsidRPr="00F35401" w:rsidRDefault="002D3787" w:rsidP="002D3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4C4A95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6A4ED6" w:rsidRPr="004C4A95" w:rsidTr="000529B5">
        <w:tc>
          <w:tcPr>
            <w:tcW w:w="261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6A4ED6" w:rsidRPr="00277087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</w:p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5267F0" w:rsidRPr="004C4A95" w:rsidRDefault="005267F0" w:rsidP="003A3F5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7F0" w:rsidRPr="004C4A95" w:rsidTr="000529B5">
        <w:tc>
          <w:tcPr>
            <w:tcW w:w="261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</w:t>
            </w:r>
            <w:r w:rsidR="006A4E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267F0" w:rsidRPr="004C4A95" w:rsidRDefault="005267F0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67F0" w:rsidRPr="004C4A95" w:rsidRDefault="005267F0" w:rsidP="003A3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4ED6" w:rsidRPr="004C4A95" w:rsidTr="000529B5">
        <w:tc>
          <w:tcPr>
            <w:tcW w:w="2610" w:type="dxa"/>
          </w:tcPr>
          <w:p w:rsidR="006A4ED6" w:rsidRPr="006A4ED6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4E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815C6E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AC6A1B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283FDD" w:rsidP="003A3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</w:t>
            </w:r>
            <w:r w:rsidR="005753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6A4ED6" w:rsidRPr="004C4A95" w:rsidRDefault="006A4ED6" w:rsidP="003A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575385" w:rsidRDefault="00575385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A4ED6" w:rsidRPr="00575385" w:rsidRDefault="006A4ED6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A4ED6" w:rsidRPr="004C4A95" w:rsidRDefault="00815C6E" w:rsidP="00815C6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E03D9" w:rsidRPr="00F35401" w:rsidRDefault="00CE03D9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1F05C1" w:rsidRPr="004C4A95" w:rsidTr="00B3554D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1F05C1" w:rsidRPr="00277087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1F05C1" w:rsidRPr="004C4A95" w:rsidTr="000529B5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</w:t>
            </w:r>
          </w:p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F05C1" w:rsidRPr="004C4A95" w:rsidTr="000529B5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F05C1" w:rsidRPr="004C4A95" w:rsidTr="00B3554D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:rsidR="001F05C1" w:rsidRPr="004C4A95" w:rsidRDefault="001F05C1" w:rsidP="00844C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5C1" w:rsidRPr="004C4A95" w:rsidTr="000529B5">
        <w:tc>
          <w:tcPr>
            <w:tcW w:w="261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F05C1" w:rsidRPr="004C4A95" w:rsidRDefault="001F05C1" w:rsidP="0084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05C1" w:rsidRPr="004C4A95" w:rsidRDefault="001F05C1" w:rsidP="00844CA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75385" w:rsidRPr="004C4A95" w:rsidTr="000529B5">
        <w:tc>
          <w:tcPr>
            <w:tcW w:w="2610" w:type="dxa"/>
          </w:tcPr>
          <w:p w:rsidR="00575385" w:rsidRPr="006A4ED6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4E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575385" w:rsidP="00575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(100,000)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575385" w:rsidRDefault="00575385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75385" w:rsidRPr="004C4A95" w:rsidRDefault="00575385" w:rsidP="0057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75385" w:rsidRPr="004C4A95" w:rsidRDefault="00575385" w:rsidP="0057538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416484" w:rsidRDefault="00416484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EE73B5" w:rsidRDefault="00EE73B5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EE73B5" w:rsidRDefault="00EE73B5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EE73B5" w:rsidRDefault="00EE73B5" w:rsidP="001F34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BD20C1" w:rsidRPr="004C4A95" w:rsidRDefault="00BD20C1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ลูกหนี้การค้า</w:t>
      </w:r>
    </w:p>
    <w:p w:rsidR="00752FFA" w:rsidRPr="00A35379" w:rsidRDefault="00752FFA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2D7047" w:rsidRPr="004C4A95" w:rsidRDefault="00A660C5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2D7047" w:rsidRPr="00A35379" w:rsidRDefault="002D7047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270"/>
        <w:gridCol w:w="1080"/>
        <w:gridCol w:w="270"/>
        <w:gridCol w:w="1080"/>
        <w:gridCol w:w="270"/>
        <w:gridCol w:w="1062"/>
      </w:tblGrid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:rsidR="00A35379" w:rsidRPr="004C4A95" w:rsidRDefault="00A35379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A35379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353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A35379" w:rsidP="00A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379" w:rsidRPr="004C4A95" w:rsidTr="00A35379">
        <w:trPr>
          <w:tblHeader/>
        </w:trPr>
        <w:tc>
          <w:tcPr>
            <w:tcW w:w="3240" w:type="dxa"/>
          </w:tcPr>
          <w:p w:rsidR="00A35379" w:rsidRPr="004C4A95" w:rsidRDefault="00A35379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:rsidR="00A35379" w:rsidRPr="004C4A95" w:rsidRDefault="00A35379" w:rsidP="002B7D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5379" w:rsidRPr="004C4A95" w:rsidTr="00A35379">
        <w:tc>
          <w:tcPr>
            <w:tcW w:w="3240" w:type="dxa"/>
          </w:tcPr>
          <w:p w:rsidR="00A35379" w:rsidRPr="004C4A95" w:rsidRDefault="00A35379" w:rsidP="004F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A35379" w:rsidRPr="004C4A95" w:rsidRDefault="00A35379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4F126B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192,173</w:t>
            </w:r>
          </w:p>
        </w:tc>
        <w:tc>
          <w:tcPr>
            <w:tcW w:w="27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4F126B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75,851</w:t>
            </w:r>
          </w:p>
        </w:tc>
        <w:tc>
          <w:tcPr>
            <w:tcW w:w="270" w:type="dxa"/>
          </w:tcPr>
          <w:p w:rsidR="00A35379" w:rsidRPr="004C4A95" w:rsidRDefault="00A35379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4F126B" w:rsidP="004F05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75,982</w:t>
            </w:r>
          </w:p>
        </w:tc>
      </w:tr>
      <w:tr w:rsidR="00A35379" w:rsidRPr="004C4A95" w:rsidTr="00A35379">
        <w:tc>
          <w:tcPr>
            <w:tcW w:w="3240" w:type="dxa"/>
          </w:tcPr>
          <w:p w:rsidR="00A35379" w:rsidRPr="004C4A95" w:rsidRDefault="00A35379" w:rsidP="009E3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A35379" w:rsidRPr="004C4A95" w:rsidRDefault="00A35379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EB4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379" w:rsidRPr="004C4A95" w:rsidRDefault="00A35379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379" w:rsidRPr="004C4A95" w:rsidRDefault="00A35379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5379" w:rsidRPr="004C4A95" w:rsidRDefault="00A3537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5379" w:rsidRPr="004C4A95" w:rsidRDefault="00A35379" w:rsidP="009E37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A35379" w:rsidRPr="004C4A95" w:rsidRDefault="00A35379" w:rsidP="009E37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26B" w:rsidRPr="004C4A95" w:rsidTr="00A35379">
        <w:tc>
          <w:tcPr>
            <w:tcW w:w="3240" w:type="dxa"/>
          </w:tcPr>
          <w:p w:rsidR="004F126B" w:rsidRPr="004C4A95" w:rsidRDefault="004F126B" w:rsidP="004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น้อยกว่า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126B" w:rsidRPr="004C4A95" w:rsidTr="00A35379">
        <w:tc>
          <w:tcPr>
            <w:tcW w:w="3240" w:type="dxa"/>
          </w:tcPr>
          <w:p w:rsidR="004F126B" w:rsidRPr="004C4A95" w:rsidRDefault="004F126B" w:rsidP="004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126B" w:rsidRPr="004C4A95" w:rsidTr="00A35379">
        <w:tc>
          <w:tcPr>
            <w:tcW w:w="3240" w:type="dxa"/>
          </w:tcPr>
          <w:p w:rsidR="004F126B" w:rsidRPr="004C4A95" w:rsidRDefault="004F126B" w:rsidP="004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F126B" w:rsidRPr="00574800" w:rsidRDefault="00574800" w:rsidP="0057480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48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192,312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75,851</w:t>
            </w: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75,982</w:t>
            </w:r>
          </w:p>
        </w:tc>
      </w:tr>
      <w:tr w:rsidR="004F126B" w:rsidRPr="00A35379" w:rsidTr="00A35379">
        <w:tc>
          <w:tcPr>
            <w:tcW w:w="3240" w:type="dxa"/>
          </w:tcPr>
          <w:p w:rsidR="004F126B" w:rsidRPr="00A35379" w:rsidRDefault="004F126B" w:rsidP="004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4F126B" w:rsidRPr="00A35379" w:rsidRDefault="004F126B" w:rsidP="004F12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4F126B" w:rsidRPr="00A35379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F126B" w:rsidRPr="004C4A95" w:rsidTr="00A35379">
        <w:tc>
          <w:tcPr>
            <w:tcW w:w="3240" w:type="dxa"/>
          </w:tcPr>
          <w:p w:rsidR="004F126B" w:rsidRPr="004C4A95" w:rsidRDefault="004F126B" w:rsidP="004F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990" w:type="dxa"/>
          </w:tcPr>
          <w:p w:rsidR="004F126B" w:rsidRPr="004C4A95" w:rsidRDefault="004F126B" w:rsidP="004F12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4F126B" w:rsidRPr="004C4A95" w:rsidRDefault="004F126B" w:rsidP="004F126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13A1" w:rsidRPr="004C4A95" w:rsidTr="00A35379">
        <w:tc>
          <w:tcPr>
            <w:tcW w:w="3240" w:type="dxa"/>
          </w:tcPr>
          <w:p w:rsidR="007613A1" w:rsidRPr="004C4A95" w:rsidRDefault="007613A1" w:rsidP="007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990" w:type="dxa"/>
          </w:tcPr>
          <w:p w:rsidR="007613A1" w:rsidRPr="004C4A95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1C44A0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93,845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7613A1">
              <w:rPr>
                <w:rFonts w:asciiTheme="majorBidi" w:hAnsiTheme="majorBidi" w:cstheme="majorBidi"/>
                <w:sz w:val="30"/>
                <w:szCs w:val="30"/>
              </w:rPr>
              <w:t>89,290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BA21C9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8,210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</w:tr>
      <w:tr w:rsidR="007613A1" w:rsidRPr="004C4A95" w:rsidTr="00A35379">
        <w:tc>
          <w:tcPr>
            <w:tcW w:w="3240" w:type="dxa"/>
          </w:tcPr>
          <w:p w:rsidR="007613A1" w:rsidRPr="004C4A95" w:rsidRDefault="007613A1" w:rsidP="007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90" w:type="dxa"/>
          </w:tcPr>
          <w:p w:rsidR="007613A1" w:rsidRPr="004C4A95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3A1" w:rsidRPr="004C4A95" w:rsidTr="00A35379">
        <w:tc>
          <w:tcPr>
            <w:tcW w:w="3240" w:type="dxa"/>
          </w:tcPr>
          <w:p w:rsidR="007613A1" w:rsidRPr="004C4A95" w:rsidRDefault="007613A1" w:rsidP="007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น้อยกว่า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7613A1" w:rsidRPr="004C4A95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1C44A0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27,255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25,035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BA21C9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613A1" w:rsidRPr="004C4A95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3A1" w:rsidRPr="004C4A95" w:rsidTr="00A35379">
        <w:tc>
          <w:tcPr>
            <w:tcW w:w="3240" w:type="dxa"/>
          </w:tcPr>
          <w:p w:rsidR="007613A1" w:rsidRPr="004C4A95" w:rsidRDefault="007613A1" w:rsidP="007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7613A1" w:rsidRPr="004C4A95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1C44A0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BA21C9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7613A1" w:rsidRPr="004C4A95" w:rsidTr="00A35379">
        <w:tc>
          <w:tcPr>
            <w:tcW w:w="3240" w:type="dxa"/>
          </w:tcPr>
          <w:p w:rsidR="007613A1" w:rsidRPr="004C4A95" w:rsidRDefault="007613A1" w:rsidP="007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7613A1" w:rsidRPr="004C4A95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1C44A0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7613A1" w:rsidRPr="004C4A95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3A1" w:rsidRPr="004C4A95" w:rsidTr="00A35379">
        <w:tc>
          <w:tcPr>
            <w:tcW w:w="3240" w:type="dxa"/>
          </w:tcPr>
          <w:p w:rsidR="007613A1" w:rsidRPr="004C4A95" w:rsidRDefault="007613A1" w:rsidP="007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:rsidR="007613A1" w:rsidRPr="004C4A95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13A1" w:rsidRPr="007613A1" w:rsidRDefault="001C44A0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3A1" w:rsidRPr="007613A1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7613A1" w:rsidRPr="004C4A95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13A1" w:rsidRPr="000372BA" w:rsidTr="00A35379">
        <w:tc>
          <w:tcPr>
            <w:tcW w:w="3240" w:type="dxa"/>
          </w:tcPr>
          <w:p w:rsidR="007613A1" w:rsidRPr="000372BA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7613A1" w:rsidRPr="000372BA" w:rsidRDefault="007613A1" w:rsidP="007613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13A1" w:rsidRPr="000372BA" w:rsidRDefault="00EA6EFD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122,033</w:t>
            </w:r>
          </w:p>
        </w:tc>
        <w:tc>
          <w:tcPr>
            <w:tcW w:w="270" w:type="dxa"/>
          </w:tcPr>
          <w:p w:rsidR="007613A1" w:rsidRPr="000372BA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13A1" w:rsidRPr="000372BA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115,871</w:t>
            </w:r>
          </w:p>
        </w:tc>
        <w:tc>
          <w:tcPr>
            <w:tcW w:w="270" w:type="dxa"/>
          </w:tcPr>
          <w:p w:rsidR="007613A1" w:rsidRPr="000372BA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13A1" w:rsidRPr="000372BA" w:rsidRDefault="00BA21C9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8,226</w:t>
            </w:r>
          </w:p>
        </w:tc>
        <w:tc>
          <w:tcPr>
            <w:tcW w:w="270" w:type="dxa"/>
          </w:tcPr>
          <w:p w:rsidR="007613A1" w:rsidRPr="000372BA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613A1" w:rsidRPr="000372BA" w:rsidRDefault="007613A1" w:rsidP="007613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</w:tr>
      <w:tr w:rsidR="00BA21C9" w:rsidRPr="004C4A95" w:rsidTr="00A35379">
        <w:tc>
          <w:tcPr>
            <w:tcW w:w="3240" w:type="dxa"/>
          </w:tcPr>
          <w:p w:rsidR="00BA21C9" w:rsidRPr="004C4A95" w:rsidRDefault="00BA21C9" w:rsidP="00BA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BA21C9" w:rsidRPr="004C4A95" w:rsidRDefault="00BA21C9" w:rsidP="00BA2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21C9" w:rsidRPr="007613A1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7613A1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:rsidR="00BA21C9" w:rsidRPr="007613A1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21C9" w:rsidRPr="007613A1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7613A1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:rsidR="00BA21C9" w:rsidRPr="007613A1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21C9" w:rsidRPr="007613A1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21C9" w:rsidRPr="004C4A95" w:rsidTr="00A35379">
        <w:tc>
          <w:tcPr>
            <w:tcW w:w="3240" w:type="dxa"/>
          </w:tcPr>
          <w:p w:rsidR="00BA21C9" w:rsidRPr="004C4A95" w:rsidRDefault="00BA21C9" w:rsidP="00BA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A21C9" w:rsidRPr="004C4A95" w:rsidRDefault="00BA21C9" w:rsidP="00BA2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A21C9" w:rsidRPr="004C4A95" w:rsidRDefault="00EA6EFD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121,917</w:t>
            </w:r>
          </w:p>
        </w:tc>
        <w:tc>
          <w:tcPr>
            <w:tcW w:w="270" w:type="dxa"/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115,755</w:t>
            </w:r>
          </w:p>
        </w:tc>
        <w:tc>
          <w:tcPr>
            <w:tcW w:w="270" w:type="dxa"/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8,226</w:t>
            </w:r>
          </w:p>
        </w:tc>
        <w:tc>
          <w:tcPr>
            <w:tcW w:w="270" w:type="dxa"/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</w:tr>
      <w:tr w:rsidR="00BA21C9" w:rsidRPr="00A35379" w:rsidTr="00A35379">
        <w:tc>
          <w:tcPr>
            <w:tcW w:w="3240" w:type="dxa"/>
          </w:tcPr>
          <w:p w:rsidR="00BA21C9" w:rsidRPr="00A35379" w:rsidRDefault="00BA21C9" w:rsidP="00BA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BA21C9" w:rsidRPr="00A35379" w:rsidRDefault="00BA21C9" w:rsidP="00BA2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21C9" w:rsidRPr="00A35379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A21C9" w:rsidRPr="004C4A95" w:rsidTr="00A35379">
        <w:tc>
          <w:tcPr>
            <w:tcW w:w="3240" w:type="dxa"/>
          </w:tcPr>
          <w:p w:rsidR="00BA21C9" w:rsidRPr="004C4A95" w:rsidRDefault="00BA21C9" w:rsidP="00BA2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BA21C9" w:rsidRPr="004C4A95" w:rsidRDefault="00BA21C9" w:rsidP="00BA21C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21C9" w:rsidRPr="004C4A95" w:rsidRDefault="00EA6EFD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314,229</w:t>
            </w:r>
          </w:p>
        </w:tc>
        <w:tc>
          <w:tcPr>
            <w:tcW w:w="270" w:type="dxa"/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21C9" w:rsidRPr="004C4A95" w:rsidRDefault="00EA6EFD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225,380</w:t>
            </w:r>
          </w:p>
        </w:tc>
        <w:tc>
          <w:tcPr>
            <w:tcW w:w="270" w:type="dxa"/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84,077</w:t>
            </w:r>
          </w:p>
        </w:tc>
        <w:tc>
          <w:tcPr>
            <w:tcW w:w="270" w:type="dxa"/>
          </w:tcPr>
          <w:p w:rsidR="00BA21C9" w:rsidRPr="004C4A95" w:rsidRDefault="00BA21C9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BA21C9" w:rsidRPr="004C4A95" w:rsidRDefault="00EA6EFD" w:rsidP="00BA21C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91,887</w:t>
            </w:r>
          </w:p>
        </w:tc>
      </w:tr>
    </w:tbl>
    <w:p w:rsidR="00503661" w:rsidRPr="00A35379" w:rsidRDefault="00503661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2"/>
          <w:szCs w:val="22"/>
        </w:rPr>
      </w:pPr>
    </w:p>
    <w:p w:rsidR="00FB6C2F" w:rsidRPr="004C4A95" w:rsidRDefault="00EF5ECE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C4A95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</w:t>
      </w:r>
      <w:r w:rsidR="00616B82" w:rsidRPr="004C4A95">
        <w:rPr>
          <w:rFonts w:asciiTheme="majorBidi" w:hAnsiTheme="majorBidi" w:cstheme="majorBidi"/>
          <w:b/>
          <w:sz w:val="30"/>
          <w:szCs w:val="30"/>
          <w:cs/>
        </w:rPr>
        <w:t>สินเชื่อแก่ลูกค้าของกลุ่มบริษัท</w:t>
      </w:r>
      <w:r w:rsidR="00B67C5D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="00B67C5D" w:rsidRPr="004C4A95">
        <w:rPr>
          <w:rFonts w:asciiTheme="majorBidi" w:hAnsiTheme="majorBidi" w:cstheme="majorBidi"/>
          <w:bCs/>
          <w:sz w:val="30"/>
          <w:szCs w:val="30"/>
        </w:rPr>
        <w:t>30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1E0696" w:rsidRPr="004C4A95">
        <w:rPr>
          <w:rFonts w:asciiTheme="majorBidi" w:hAnsiTheme="majorBidi" w:cstheme="majorBidi"/>
          <w:bCs/>
          <w:sz w:val="30"/>
          <w:szCs w:val="30"/>
        </w:rPr>
        <w:t>7</w:t>
      </w:r>
      <w:r w:rsidR="00B67C5D" w:rsidRPr="004C4A95">
        <w:rPr>
          <w:rFonts w:asciiTheme="majorBidi" w:hAnsiTheme="majorBidi" w:cstheme="majorBidi"/>
          <w:bCs/>
          <w:sz w:val="30"/>
          <w:szCs w:val="30"/>
        </w:rPr>
        <w:t>5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:rsidR="001B772E" w:rsidRPr="004C4A95" w:rsidRDefault="004064A0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95"/>
        </w:tabs>
        <w:ind w:left="540"/>
        <w:rPr>
          <w:rFonts w:asciiTheme="majorBidi" w:hAnsiTheme="majorBidi" w:cstheme="majorBidi"/>
        </w:rPr>
        <w:sectPr w:rsidR="001B772E" w:rsidRPr="004C4A95" w:rsidSect="003318EA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4" w:gutter="0"/>
          <w:pgNumType w:start="16"/>
          <w:cols w:space="708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:rsidR="004064A0" w:rsidRPr="004C4A95" w:rsidRDefault="004064A0" w:rsidP="004064A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เงินลงทุนในบริษัทร่วม</w:t>
      </w:r>
    </w:p>
    <w:p w:rsidR="004064A0" w:rsidRDefault="004064A0" w:rsidP="00D107E5">
      <w:pPr>
        <w:pStyle w:val="block"/>
        <w:spacing w:after="0" w:line="240" w:lineRule="atLeast"/>
        <w:ind w:left="540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FB6C2F" w:rsidRPr="004C4A95" w:rsidRDefault="00FB6C2F" w:rsidP="0073338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 ณ วันที่ </w:t>
      </w:r>
      <w:r w:rsidR="002B6F2F" w:rsidRPr="004C4A95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มิถุนายน </w:t>
      </w:r>
      <w:r w:rsidR="00C91983" w:rsidRPr="004C4A9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6F7608" w:rsidRPr="004C4A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A734FA" w:rsidRPr="004C4A95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="00C91983" w:rsidRPr="004C4A9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6F7608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และเงินปันผลรับจากเงินลงทุน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bidi="th-TH"/>
        </w:rPr>
        <w:t>สำหรับงวดหก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A734FA" w:rsidRPr="004C4A95">
        <w:rPr>
          <w:rFonts w:asciiTheme="majorBidi" w:hAnsiTheme="majorBidi" w:cstheme="majorBidi"/>
          <w:sz w:val="30"/>
          <w:szCs w:val="30"/>
          <w:lang w:eastAsia="ja-JP" w:bidi="th-TH"/>
        </w:rPr>
        <w:t>30</w:t>
      </w:r>
      <w:r w:rsidR="002B7D0A" w:rsidRPr="004C4A95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มิถุนายน</w:t>
      </w:r>
      <w:r w:rsidR="00C91983" w:rsidRPr="004C4A95">
        <w:rPr>
          <w:rFonts w:asciiTheme="majorBidi" w:hAnsiTheme="majorBidi" w:cstheme="majorBidi"/>
          <w:sz w:val="30"/>
          <w:szCs w:val="30"/>
          <w:lang w:val="en-US" w:eastAsia="ja-JP"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E926AA" w:rsidRPr="004C4A95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tbl>
      <w:tblPr>
        <w:tblW w:w="1536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067"/>
        <w:gridCol w:w="1346"/>
        <w:gridCol w:w="809"/>
        <w:gridCol w:w="661"/>
        <w:gridCol w:w="627"/>
        <w:gridCol w:w="645"/>
        <w:gridCol w:w="719"/>
        <w:gridCol w:w="18"/>
        <w:gridCol w:w="644"/>
        <w:gridCol w:w="243"/>
        <w:gridCol w:w="664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636"/>
        <w:gridCol w:w="28"/>
        <w:gridCol w:w="236"/>
        <w:gridCol w:w="6"/>
        <w:gridCol w:w="630"/>
        <w:gridCol w:w="28"/>
        <w:gridCol w:w="239"/>
        <w:gridCol w:w="614"/>
        <w:gridCol w:w="16"/>
        <w:gridCol w:w="257"/>
        <w:gridCol w:w="13"/>
        <w:gridCol w:w="617"/>
        <w:gridCol w:w="13"/>
      </w:tblGrid>
      <w:tr w:rsidR="00FB6C2F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34" w:type="dxa"/>
            <w:gridSpan w:val="3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772E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1B772E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1B772E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1B772E" w:rsidRPr="004C4A95" w:rsidRDefault="001B772E" w:rsidP="001B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1134" w:type="dxa"/>
            <w:gridSpan w:val="32"/>
          </w:tcPr>
          <w:p w:rsidR="001B772E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B6C2F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809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  <w:tc>
          <w:tcPr>
            <w:tcW w:w="1288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9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FB6C2F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809" w:type="dxa"/>
          </w:tcPr>
          <w:p w:rsidR="00FB6C2F" w:rsidRPr="004C4A95" w:rsidRDefault="001B772E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88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9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6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9" w:type="dxa"/>
          </w:tcPr>
          <w:p w:rsidR="00FB6C2F" w:rsidRPr="004C4A95" w:rsidRDefault="00FB6C2F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7" w:type="dxa"/>
            <w:gridSpan w:val="5"/>
          </w:tcPr>
          <w:p w:rsidR="00FB6C2F" w:rsidRPr="004C4A95" w:rsidRDefault="003A45A0" w:rsidP="00532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2B7D0A"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หก</w:t>
            </w:r>
            <w:r w:rsidR="00FB6C2F"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B7D0A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1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627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1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43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3" w:type="dxa"/>
            <w:gridSpan w:val="2"/>
          </w:tcPr>
          <w:p w:rsidR="002B7D0A" w:rsidRPr="004C4A95" w:rsidRDefault="002B7D0A" w:rsidP="002B7D0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91983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1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27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45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62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5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3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4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3" w:type="dxa"/>
            <w:gridSpan w:val="2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40977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B7D0A" w:rsidRPr="004C4A95" w:rsidTr="00640977">
        <w:trPr>
          <w:gridAfter w:val="1"/>
          <w:wAfter w:w="13" w:type="dxa"/>
        </w:trPr>
        <w:tc>
          <w:tcPr>
            <w:tcW w:w="2067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8" w:type="dxa"/>
            <w:gridSpan w:val="2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846" w:type="dxa"/>
            <w:gridSpan w:val="30"/>
          </w:tcPr>
          <w:p w:rsidR="002B7D0A" w:rsidRPr="004C4A95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4C4A95" w:rsidTr="00640977">
        <w:trPr>
          <w:trHeight w:val="452"/>
        </w:trPr>
        <w:tc>
          <w:tcPr>
            <w:tcW w:w="2067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6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5714" w:rsidRPr="004C4A95" w:rsidTr="00640977">
        <w:tc>
          <w:tcPr>
            <w:tcW w:w="2067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6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809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1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gridSpan w:val="2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00C" w:rsidRPr="004C4A95" w:rsidTr="00640977">
        <w:tc>
          <w:tcPr>
            <w:tcW w:w="2067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6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809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61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27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21,600</w:t>
            </w:r>
          </w:p>
        </w:tc>
        <w:tc>
          <w:tcPr>
            <w:tcW w:w="270" w:type="dxa"/>
            <w:gridSpan w:val="2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21,600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67" w:type="dxa"/>
            <w:gridSpan w:val="2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400C" w:rsidRPr="004C4A95" w:rsidTr="00640977">
        <w:tc>
          <w:tcPr>
            <w:tcW w:w="2067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1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D4400C" w:rsidRPr="004C4A95" w:rsidRDefault="00D4400C" w:rsidP="00D4400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21,600</w:t>
            </w:r>
          </w:p>
        </w:tc>
        <w:tc>
          <w:tcPr>
            <w:tcW w:w="270" w:type="dxa"/>
            <w:gridSpan w:val="2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21,600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67" w:type="dxa"/>
            <w:gridSpan w:val="2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4400C" w:rsidRPr="004C4A95" w:rsidRDefault="00D4400C" w:rsidP="00D44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4400C" w:rsidRPr="004C4A95" w:rsidRDefault="00D4400C" w:rsidP="00D440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1F34B3" w:rsidRPr="004C4A95" w:rsidRDefault="001F34B3" w:rsidP="00326531">
      <w:pPr>
        <w:pStyle w:val="block"/>
        <w:spacing w:after="0"/>
        <w:ind w:left="0"/>
        <w:rPr>
          <w:rFonts w:asciiTheme="majorBidi" w:hAnsiTheme="majorBidi" w:cstheme="majorBidi"/>
          <w:sz w:val="30"/>
          <w:szCs w:val="30"/>
          <w:lang w:bidi="th-TH"/>
        </w:rPr>
      </w:pPr>
    </w:p>
    <w:p w:rsidR="00F059A0" w:rsidRPr="004C4A95" w:rsidRDefault="007D34DF" w:rsidP="00733382">
      <w:pPr>
        <w:pStyle w:val="block"/>
        <w:spacing w:after="0"/>
        <w:ind w:left="9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</w:t>
      </w:r>
      <w:r w:rsidRPr="005662F6">
        <w:rPr>
          <w:rFonts w:asciiTheme="majorBidi" w:hAnsiTheme="majorBidi" w:cstheme="majorBidi"/>
          <w:sz w:val="30"/>
          <w:szCs w:val="30"/>
          <w:cs/>
          <w:lang w:bidi="th-TH"/>
        </w:rPr>
        <w:t>สาธารณชน</w:t>
      </w:r>
      <w:r w:rsidR="00F059A0" w:rsidRPr="004C4A95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:rsidR="00300F06" w:rsidRPr="004C4A95" w:rsidRDefault="00300F06" w:rsidP="00326531">
      <w:pPr>
        <w:pStyle w:val="block"/>
        <w:spacing w:after="0"/>
        <w:ind w:left="0"/>
        <w:rPr>
          <w:rFonts w:asciiTheme="majorBidi" w:hAnsiTheme="majorBidi" w:cstheme="majorBidi"/>
          <w:sz w:val="30"/>
          <w:szCs w:val="30"/>
          <w:cs/>
          <w:lang w:bidi="th-TH"/>
        </w:rPr>
        <w:sectPr w:rsidR="00300F06" w:rsidRPr="004C4A95" w:rsidSect="00BC02A7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39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1440"/>
        <w:gridCol w:w="81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F5714" w:rsidRPr="004C4A95" w:rsidTr="00EF5714">
        <w:trPr>
          <w:trHeight w:val="379"/>
        </w:trPr>
        <w:tc>
          <w:tcPr>
            <w:tcW w:w="4860" w:type="dxa"/>
            <w:gridSpan w:val="3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714" w:rsidRPr="004C4A95" w:rsidTr="00EF5714">
        <w:trPr>
          <w:trHeight w:val="379"/>
        </w:trPr>
        <w:tc>
          <w:tcPr>
            <w:tcW w:w="4050" w:type="dxa"/>
            <w:gridSpan w:val="2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0530" w:type="dxa"/>
            <w:gridSpan w:val="22"/>
          </w:tcPr>
          <w:p w:rsidR="00EF5714" w:rsidRPr="004C4A95" w:rsidRDefault="00EF5714" w:rsidP="00EF5714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F5714" w:rsidRPr="004C4A95" w:rsidTr="00EF5714">
        <w:trPr>
          <w:gridBefore w:val="1"/>
          <w:wBefore w:w="2610" w:type="dxa"/>
        </w:trPr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F5714" w:rsidRPr="004C4A95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Del="00685444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งวดหกเดือนสิ้นสุดวันที่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36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0490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C91983" w:rsidRPr="004C4A95" w:rsidTr="00EF5714">
        <w:tc>
          <w:tcPr>
            <w:tcW w:w="26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6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F5714" w:rsidRPr="004C4A95" w:rsidTr="00EF5714">
        <w:tc>
          <w:tcPr>
            <w:tcW w:w="261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1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F5714" w:rsidRPr="004C4A95" w:rsidRDefault="00EF5714" w:rsidP="00EF5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EF5714" w:rsidRPr="004C4A95" w:rsidRDefault="00EF5714" w:rsidP="00EF5714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F5714" w:rsidRPr="004C4A95" w:rsidRDefault="00EF5714" w:rsidP="00EF5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126B" w:rsidRPr="004C4A95" w:rsidTr="00EF5714">
        <w:tc>
          <w:tcPr>
            <w:tcW w:w="261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1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1C126B" w:rsidRPr="004C4A95" w:rsidRDefault="001C126B" w:rsidP="001C1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1C126B" w:rsidRPr="004C4A95" w:rsidRDefault="001C126B" w:rsidP="001C126B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C126B" w:rsidRPr="004C4A95" w:rsidTr="00EF5714">
        <w:tc>
          <w:tcPr>
            <w:tcW w:w="261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C126B" w:rsidRPr="004C4A95" w:rsidRDefault="001C126B" w:rsidP="001C12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1C126B" w:rsidRPr="004C4A95" w:rsidRDefault="001C126B" w:rsidP="001C1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1C126B" w:rsidRPr="004C4A95" w:rsidRDefault="001C126B" w:rsidP="001C126B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C126B" w:rsidRPr="004C4A95" w:rsidRDefault="001C126B" w:rsidP="001C126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4C4A95" w:rsidRDefault="007D34DF" w:rsidP="007D34DF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</w:p>
    <w:p w:rsidR="006F5433" w:rsidRPr="006F5433" w:rsidRDefault="00300F06" w:rsidP="00CC5200">
      <w:pPr>
        <w:spacing w:line="240" w:lineRule="auto"/>
        <w:ind w:right="-108"/>
        <w:rPr>
          <w:rFonts w:asciiTheme="majorBidi" w:hAnsiTheme="majorBidi" w:cstheme="majorBidi"/>
          <w:cs/>
        </w:rPr>
        <w:sectPr w:rsidR="006F5433" w:rsidRPr="006F5433" w:rsidSect="006F5433">
          <w:footerReference w:type="default" r:id="rId18"/>
          <w:type w:val="evenPage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3D0220" w:rsidRPr="000A3E45" w:rsidRDefault="00CC7159" w:rsidP="000A3E4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C715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1D3C41" w:rsidRPr="00560C4E" w:rsidRDefault="001D3C41" w:rsidP="001D3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900"/>
        <w:gridCol w:w="270"/>
        <w:gridCol w:w="900"/>
      </w:tblGrid>
      <w:tr w:rsidR="00B43556" w:rsidRPr="00560C4E" w:rsidTr="00B43556">
        <w:tc>
          <w:tcPr>
            <w:tcW w:w="729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556" w:rsidRPr="00560C4E" w:rsidTr="00B43556">
        <w:tc>
          <w:tcPr>
            <w:tcW w:w="729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B43556" w:rsidRPr="00560C4E" w:rsidTr="00B43556">
        <w:tc>
          <w:tcPr>
            <w:tcW w:w="7290" w:type="dxa"/>
          </w:tcPr>
          <w:p w:rsidR="00B43556" w:rsidRPr="00560C4E" w:rsidRDefault="00B43556" w:rsidP="0081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B43556" w:rsidRPr="00560C4E" w:rsidRDefault="00B43556" w:rsidP="00B43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0C4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1,153,909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1,153,909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00" w:type="dxa"/>
          </w:tcPr>
          <w:p w:rsidR="00AF6124" w:rsidRPr="00560C4E" w:rsidRDefault="00066E4F" w:rsidP="00AF612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113,65</w:t>
            </w:r>
            <w:r w:rsidR="009A5C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ค่าเผื่อการด้อยค่า</w:t>
            </w: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left" w:pos="560"/>
                <w:tab w:val="left" w:pos="670"/>
              </w:tabs>
              <w:spacing w:line="240" w:lineRule="auto"/>
              <w:ind w:left="-108" w:right="-110" w:firstLine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(423,432)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left" w:pos="560"/>
                <w:tab w:val="left" w:pos="670"/>
              </w:tabs>
              <w:spacing w:line="240" w:lineRule="auto"/>
              <w:ind w:left="-108" w:right="-110" w:firstLine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(423,432)</w:t>
            </w:r>
          </w:p>
        </w:tc>
      </w:tr>
      <w:tr w:rsidR="00AF6124" w:rsidRPr="00560C4E" w:rsidTr="00B43556">
        <w:tc>
          <w:tcPr>
            <w:tcW w:w="7290" w:type="dxa"/>
          </w:tcPr>
          <w:p w:rsidR="00AF6124" w:rsidRPr="00560C4E" w:rsidRDefault="00AF6124" w:rsidP="00AF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0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F6124" w:rsidRPr="00560C4E" w:rsidRDefault="0053747E" w:rsidP="00CE063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844,12</w:t>
            </w:r>
            <w:r w:rsidR="009A5C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F6124" w:rsidRPr="00560C4E" w:rsidRDefault="00AF6124" w:rsidP="00AF61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730,477</w:t>
            </w:r>
          </w:p>
        </w:tc>
      </w:tr>
    </w:tbl>
    <w:p w:rsidR="001D3C41" w:rsidRPr="00736A03" w:rsidRDefault="001D3C41" w:rsidP="00736A03">
      <w:pPr>
        <w:rPr>
          <w:rFonts w:asciiTheme="majorBidi" w:hAnsiTheme="majorBidi" w:cstheme="majorBidi"/>
          <w:sz w:val="30"/>
          <w:szCs w:val="30"/>
        </w:rPr>
      </w:pPr>
    </w:p>
    <w:p w:rsidR="00291FE4" w:rsidRDefault="00291FE4" w:rsidP="008302C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บริษัทได้ซื้อเงินลงทุนในหุ้นเพิ่มทุนในบริษัท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 สุรพลซูพรีมฟู้ดส์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113.7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ซึ่งบริษัทย่อยดังกล่าวได้จดทะเบียนเพิ่มทุนจากจำนวน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286.4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736A03">
        <w:rPr>
          <w:rFonts w:asciiTheme="majorBidi" w:hAnsiTheme="majorBidi" w:cstheme="majorBidi"/>
          <w:sz w:val="30"/>
          <w:szCs w:val="30"/>
        </w:rPr>
        <w:t xml:space="preserve">2,863,500 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36A03">
        <w:rPr>
          <w:rFonts w:asciiTheme="majorBidi" w:hAnsiTheme="majorBidi" w:cstheme="majorBidi"/>
          <w:sz w:val="30"/>
          <w:szCs w:val="30"/>
        </w:rPr>
        <w:t xml:space="preserve">100 </w:t>
      </w:r>
      <w:r w:rsidRPr="00736A03">
        <w:rPr>
          <w:rFonts w:asciiTheme="majorBidi" w:hAnsiTheme="majorBidi" w:cstheme="majorBidi"/>
          <w:sz w:val="30"/>
          <w:szCs w:val="30"/>
          <w:cs/>
        </w:rPr>
        <w:t>บาท</w:t>
      </w:r>
      <w:r w:rsidR="009E2076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</w:t>
      </w:r>
      <w:r w:rsidR="009E2076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400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36A03">
        <w:rPr>
          <w:rFonts w:asciiTheme="majorBidi" w:hAnsiTheme="majorBidi" w:cstheme="majorBidi"/>
          <w:sz w:val="30"/>
          <w:szCs w:val="30"/>
        </w:rPr>
        <w:t>(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36A03">
        <w:rPr>
          <w:rFonts w:asciiTheme="majorBidi" w:hAnsiTheme="majorBidi" w:cstheme="majorBidi"/>
          <w:sz w:val="30"/>
          <w:szCs w:val="30"/>
        </w:rPr>
        <w:t xml:space="preserve">4,000,000 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36A03">
        <w:rPr>
          <w:rFonts w:asciiTheme="majorBidi" w:hAnsiTheme="majorBidi" w:cstheme="majorBidi"/>
          <w:sz w:val="30"/>
          <w:szCs w:val="30"/>
        </w:rPr>
        <w:t xml:space="preserve">100 </w:t>
      </w:r>
      <w:r w:rsidRPr="00736A03">
        <w:rPr>
          <w:rFonts w:asciiTheme="majorBidi" w:hAnsiTheme="majorBidi" w:cstheme="majorBidi"/>
          <w:sz w:val="30"/>
          <w:szCs w:val="30"/>
          <w:cs/>
        </w:rPr>
        <w:t>บาท</w:t>
      </w:r>
      <w:r w:rsidRPr="00736A03">
        <w:rPr>
          <w:rFonts w:asciiTheme="majorBidi" w:hAnsiTheme="majorBidi" w:cstheme="majorBidi"/>
          <w:sz w:val="30"/>
          <w:szCs w:val="30"/>
        </w:rPr>
        <w:t>)</w:t>
      </w:r>
    </w:p>
    <w:p w:rsidR="00291FE4" w:rsidRDefault="00291FE4" w:rsidP="00291FE4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291FE4" w:rsidRPr="00736A03" w:rsidRDefault="00291FE4" w:rsidP="00291FE4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  <w:sectPr w:rsidR="00291FE4" w:rsidRPr="00736A03" w:rsidSect="00CC5200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type w:val="evenPage"/>
          <w:pgSz w:w="11907" w:h="16840" w:code="9"/>
          <w:pgMar w:top="1152" w:right="1017" w:bottom="1152" w:left="1170" w:header="720" w:footer="720" w:gutter="0"/>
          <w:pgNumType w:start="31"/>
          <w:cols w:space="708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:rsidR="00E07D86" w:rsidRPr="004C4A95" w:rsidRDefault="00E07D86" w:rsidP="00733382">
      <w:pPr>
        <w:pStyle w:val="block"/>
        <w:spacing w:after="120" w:line="240" w:lineRule="atLeast"/>
        <w:ind w:left="9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087EB3" w:rsidRPr="004C4A9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4540B0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มิถุนายน</w:t>
      </w:r>
      <w:r w:rsidR="0035291C"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256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85652"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4C4A95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="00B21F7D"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5291C" w:rsidRPr="004C4A95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C91983" w:rsidRPr="004C4A95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9635BF" w:rsidRPr="004C4A95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A56284"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D17035" w:rsidRPr="004C4A95">
        <w:rPr>
          <w:rFonts w:asciiTheme="majorBidi" w:hAnsiTheme="majorBidi" w:cstheme="majorBidi"/>
          <w:sz w:val="30"/>
          <w:szCs w:val="30"/>
          <w:cs/>
          <w:lang w:bidi="th-TH"/>
        </w:rPr>
        <w:t>จากเงินลงทุน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bidi="th-TH"/>
        </w:rPr>
        <w:t>สำหรับงวดหก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087EB3" w:rsidRPr="004C4A95">
        <w:rPr>
          <w:rFonts w:asciiTheme="majorBidi" w:hAnsiTheme="majorBidi" w:cstheme="majorBidi"/>
          <w:sz w:val="30"/>
          <w:szCs w:val="30"/>
          <w:lang w:eastAsia="ja-JP" w:bidi="th-TH"/>
        </w:rPr>
        <w:t>30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eastAsia="ja-JP" w:bidi="th-TH"/>
        </w:rPr>
        <w:t xml:space="preserve"> มิถุนายน</w:t>
      </w:r>
      <w:r w:rsidR="0015208D" w:rsidRPr="004C4A95">
        <w:rPr>
          <w:rFonts w:asciiTheme="majorBidi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tbl>
      <w:tblPr>
        <w:tblW w:w="15122" w:type="dxa"/>
        <w:tblLayout w:type="fixed"/>
        <w:tblLook w:val="01E0" w:firstRow="1" w:lastRow="1" w:firstColumn="1" w:lastColumn="1" w:noHBand="0" w:noVBand="0"/>
      </w:tblPr>
      <w:tblGrid>
        <w:gridCol w:w="2268"/>
        <w:gridCol w:w="1647"/>
        <w:gridCol w:w="603"/>
        <w:gridCol w:w="243"/>
        <w:gridCol w:w="639"/>
        <w:gridCol w:w="648"/>
        <w:gridCol w:w="270"/>
        <w:gridCol w:w="630"/>
        <w:gridCol w:w="270"/>
        <w:gridCol w:w="792"/>
        <w:gridCol w:w="252"/>
        <w:gridCol w:w="828"/>
        <w:gridCol w:w="236"/>
        <w:gridCol w:w="810"/>
        <w:gridCol w:w="270"/>
        <w:gridCol w:w="810"/>
        <w:gridCol w:w="264"/>
        <w:gridCol w:w="726"/>
        <w:gridCol w:w="270"/>
        <w:gridCol w:w="720"/>
        <w:gridCol w:w="270"/>
        <w:gridCol w:w="693"/>
        <w:gridCol w:w="270"/>
        <w:gridCol w:w="675"/>
        <w:gridCol w:w="18"/>
      </w:tblGrid>
      <w:tr w:rsidR="00CA4ACA" w:rsidRPr="004C4A95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A4ACA" w:rsidRPr="004C4A95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  <w:p w:rsidR="00A30CFB" w:rsidRPr="004C4A95" w:rsidRDefault="00A30CFB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A4ACA" w:rsidRPr="004C4A95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189" w:type="dxa"/>
            <w:gridSpan w:val="22"/>
          </w:tcPr>
          <w:p w:rsidR="00CA4ACA" w:rsidRPr="004C4A95" w:rsidRDefault="00CA4ACA" w:rsidP="00246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170D" w:rsidRPr="004C4A95" w:rsidTr="00976810">
        <w:trPr>
          <w:trHeight w:hRule="exact" w:val="288"/>
        </w:trPr>
        <w:tc>
          <w:tcPr>
            <w:tcW w:w="2268" w:type="dxa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60170D" w:rsidRPr="004C4A95" w:rsidRDefault="0034647F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485" w:type="dxa"/>
            <w:gridSpan w:val="3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60170D" w:rsidRPr="004C4A95" w:rsidDel="00685444" w:rsidRDefault="0060170D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4C4A95" w:rsidRDefault="0060170D" w:rsidP="0060170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  <w:vAlign w:val="bottom"/>
          </w:tcPr>
          <w:p w:rsidR="0060170D" w:rsidRPr="004C4A95" w:rsidDel="00685444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4" w:type="dxa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  <w:vAlign w:val="bottom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  <w:p w:rsidR="0060170D" w:rsidRPr="004C4A95" w:rsidRDefault="0060170D" w:rsidP="00601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4647F" w:rsidRPr="004C4A95" w:rsidTr="00976810">
        <w:trPr>
          <w:trHeight w:hRule="exact" w:val="288"/>
        </w:trPr>
        <w:tc>
          <w:tcPr>
            <w:tcW w:w="2268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485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548" w:type="dxa"/>
            <w:gridSpan w:val="3"/>
            <w:vAlign w:val="bottom"/>
          </w:tcPr>
          <w:p w:rsidR="0034647F" w:rsidRPr="004C4A95" w:rsidDel="00685444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4647F" w:rsidRPr="004C4A95" w:rsidRDefault="0034647F" w:rsidP="0034647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72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6" w:type="dxa"/>
            <w:gridSpan w:val="3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56" w:type="dxa"/>
            <w:gridSpan w:val="4"/>
          </w:tcPr>
          <w:p w:rsidR="0034647F" w:rsidRPr="004C4A95" w:rsidRDefault="000B64EE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34647F"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หกเดือนสิ้นสุดวันที่</w:t>
            </w:r>
            <w:r w:rsidR="0034647F"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</w:p>
          <w:p w:rsidR="0034647F" w:rsidRPr="004C4A95" w:rsidRDefault="0034647F" w:rsidP="0034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F2521" w:rsidRPr="004C4A95" w:rsidTr="00976810">
        <w:trPr>
          <w:trHeight w:hRule="exact" w:val="288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64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5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64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</w:tr>
      <w:tr w:rsidR="00CF2521" w:rsidRPr="004C4A95" w:rsidTr="00976810">
        <w:trPr>
          <w:trHeight w:hRule="exact" w:val="288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4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4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C91983" w:rsidRPr="004C4A95" w:rsidTr="00976810">
        <w:trPr>
          <w:trHeight w:hRule="exact" w:val="288"/>
        </w:trPr>
        <w:tc>
          <w:tcPr>
            <w:tcW w:w="2268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3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648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52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64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C91983" w:rsidRPr="004C4A95" w:rsidRDefault="00C91983" w:rsidP="00C9198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3" w:type="dxa"/>
            <w:gridSpan w:val="2"/>
          </w:tcPr>
          <w:p w:rsidR="00C91983" w:rsidRPr="004C4A95" w:rsidRDefault="00C91983" w:rsidP="00C91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635BF" w:rsidRPr="004C4A95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F2521" w:rsidRPr="004C4A95" w:rsidTr="00976810">
        <w:trPr>
          <w:gridAfter w:val="1"/>
          <w:wAfter w:w="18" w:type="dxa"/>
          <w:trHeight w:hRule="exact" w:val="288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485" w:type="dxa"/>
            <w:gridSpan w:val="3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9704" w:type="dxa"/>
            <w:gridSpan w:val="19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F2521" w:rsidRPr="004C4A95" w:rsidTr="00976810">
        <w:trPr>
          <w:trHeight w:hRule="exact" w:val="290"/>
        </w:trPr>
        <w:tc>
          <w:tcPr>
            <w:tcW w:w="2268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47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0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9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3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52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</w:tcPr>
          <w:p w:rsidR="00CF2521" w:rsidRPr="004C4A95" w:rsidRDefault="00CF2521" w:rsidP="00CF252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CF2521" w:rsidRPr="004C4A95" w:rsidRDefault="00CF2521" w:rsidP="00CF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สุรพลซูพรีมฟู้ดส์ จำกัด</w:t>
            </w: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675EAF" w:rsidRPr="004C4A95" w:rsidRDefault="00133548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133548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52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286,349</w:t>
            </w: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133548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267,657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อาหารทะเล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อาหารสำเร็จรูป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และอาหารกึ่ง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สำเร็จรูปแช่แข็ง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จำหน่ายอาหาร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  <w:tab w:val="decimal" w:pos="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สำเร็จรูปและอาหาร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  <w:vAlign w:val="center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-108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กึ่งสำเร็จรูปแช่แข็ง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647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79,590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647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40,000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133548" w:rsidP="00133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18,987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ทะเลแช่แข็ง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4C4A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647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64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5EAF" w:rsidRPr="004C4A95" w:rsidTr="00976810">
        <w:trPr>
          <w:trHeight w:hRule="exact" w:val="288"/>
        </w:trPr>
        <w:tc>
          <w:tcPr>
            <w:tcW w:w="226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647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บริการรับฝากห้องเย็นเเเเย็นเย็น</w:t>
            </w:r>
          </w:p>
        </w:tc>
        <w:tc>
          <w:tcPr>
            <w:tcW w:w="60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43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648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52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36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675EAF" w:rsidRPr="004C4A95" w:rsidRDefault="00675EAF" w:rsidP="00675EA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675EAF" w:rsidRPr="004C4A95" w:rsidRDefault="00675EAF" w:rsidP="0067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675EAF" w:rsidRPr="004C4A95" w:rsidRDefault="00675EAF" w:rsidP="00675EA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635BF" w:rsidRPr="004C4A95" w:rsidTr="00976810">
        <w:trPr>
          <w:trHeight w:hRule="exact" w:val="288"/>
        </w:trPr>
        <w:tc>
          <w:tcPr>
            <w:tcW w:w="2268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47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bidi="th-TH"/>
              </w:rPr>
              <w:t>และขนส่งห้องเย็น</w:t>
            </w:r>
          </w:p>
        </w:tc>
        <w:tc>
          <w:tcPr>
            <w:tcW w:w="603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48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2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8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4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6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93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35BF" w:rsidRPr="004C4A95" w:rsidTr="00976810">
        <w:trPr>
          <w:trHeight w:hRule="exact" w:val="288"/>
        </w:trPr>
        <w:tc>
          <w:tcPr>
            <w:tcW w:w="2268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647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Pr="004C4A9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ผู้ส่งออกอาหารแช่แข็ง</w:t>
            </w:r>
          </w:p>
        </w:tc>
        <w:tc>
          <w:tcPr>
            <w:tcW w:w="603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43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648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  <w:r w:rsidRPr="004C4A95">
              <w:rPr>
                <w:rFonts w:asciiTheme="majorBidi" w:hAnsiTheme="majorBidi" w:cstheme="majorBidi"/>
                <w:szCs w:val="22"/>
              </w:rPr>
              <w:t>100,000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52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36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9635BF" w:rsidRPr="004C4A95" w:rsidRDefault="009635BF" w:rsidP="009635BF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15"/>
              <w:rPr>
                <w:rFonts w:asciiTheme="majorBidi" w:hAnsiTheme="majorBidi" w:cstheme="majorBidi"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:rsidR="009635BF" w:rsidRPr="004C4A95" w:rsidRDefault="00133548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122,09</w:t>
            </w:r>
            <w:r w:rsidR="006941FC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  <w:gridSpan w:val="2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204,652</w:t>
            </w:r>
          </w:p>
        </w:tc>
      </w:tr>
      <w:tr w:rsidR="009635BF" w:rsidRPr="004C4A95" w:rsidTr="00976810">
        <w:trPr>
          <w:trHeight w:hRule="exact" w:val="288"/>
        </w:trPr>
        <w:tc>
          <w:tcPr>
            <w:tcW w:w="2268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47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3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9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48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6941FC" w:rsidRDefault="00113BD6" w:rsidP="009635BF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</w:t>
            </w:r>
            <w:r w:rsidR="00837AA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6941F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</w:t>
            </w:r>
          </w:p>
        </w:tc>
        <w:tc>
          <w:tcPr>
            <w:tcW w:w="252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1,153,909</w:t>
            </w:r>
          </w:p>
        </w:tc>
        <w:tc>
          <w:tcPr>
            <w:tcW w:w="236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64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9E4B38" w:rsidRDefault="009E4B38" w:rsidP="009635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844,12</w:t>
            </w:r>
            <w:r w:rsidR="006941FC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4C4A95" w:rsidRDefault="009635BF" w:rsidP="009635B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Cs w:val="22"/>
              </w:rPr>
              <w:t>730,477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:rsidR="009635BF" w:rsidRPr="004C4A95" w:rsidRDefault="00133548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141,08</w:t>
            </w:r>
            <w:r w:rsidR="006941F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35BF" w:rsidRPr="004C4A95" w:rsidRDefault="009635BF" w:rsidP="0096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204,652</w:t>
            </w:r>
          </w:p>
        </w:tc>
      </w:tr>
    </w:tbl>
    <w:p w:rsidR="001B3479" w:rsidRDefault="00227E54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บริษัทย่อยทั้งหมดดำเนินธุรกิจในประเทศไทย</w:t>
      </w:r>
      <w:r w:rsidR="001D0996" w:rsidRPr="004C4A95">
        <w:rPr>
          <w:rFonts w:asciiTheme="majorBidi" w:hAnsiTheme="majorBidi" w:cstheme="majorBidi"/>
          <w:sz w:val="30"/>
          <w:szCs w:val="30"/>
        </w:rPr>
        <w:tab/>
      </w:r>
      <w:r w:rsidR="001B3479">
        <w:rPr>
          <w:rFonts w:asciiTheme="majorBidi" w:hAnsiTheme="majorBidi" w:cstheme="majorBidi"/>
          <w:sz w:val="30"/>
          <w:szCs w:val="30"/>
        </w:rPr>
        <w:br w:type="page"/>
      </w:r>
    </w:p>
    <w:p w:rsidR="00545F2A" w:rsidRPr="004C4A95" w:rsidRDefault="00545F2A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rFonts w:asciiTheme="majorBidi" w:hAnsiTheme="majorBidi" w:cstheme="majorBidi"/>
          <w:sz w:val="30"/>
          <w:szCs w:val="30"/>
        </w:rPr>
        <w:sectPr w:rsidR="00545F2A" w:rsidRPr="004C4A95" w:rsidSect="0016722B">
          <w:headerReference w:type="even" r:id="rId24"/>
          <w:footerReference w:type="default" r:id="rId25"/>
          <w:headerReference w:type="first" r:id="rId26"/>
          <w:pgSz w:w="16840" w:h="11907" w:orient="landscape" w:code="9"/>
          <w:pgMar w:top="691" w:right="1152" w:bottom="576" w:left="1152" w:header="576" w:footer="0" w:gutter="0"/>
          <w:cols w:space="708"/>
          <w:docGrid w:linePitch="360"/>
        </w:sectPr>
      </w:pPr>
    </w:p>
    <w:p w:rsidR="000C6EEE" w:rsidRPr="004C4A95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6D60BF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:rsidR="00A00B2F" w:rsidRPr="004C4A95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อาคารและอุปกรณ์ระหว่างงวดหกเดือนสิ้นสุดวันที่</w:t>
      </w:r>
      <w:r w:rsidRPr="004C4A95">
        <w:rPr>
          <w:rFonts w:asciiTheme="majorBidi" w:hAnsiTheme="majorBidi" w:cstheme="majorBidi"/>
          <w:bCs/>
          <w:spacing w:val="-4"/>
          <w:sz w:val="30"/>
          <w:szCs w:val="30"/>
        </w:rPr>
        <w:t xml:space="preserve"> 30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มิถุนายน </w:t>
      </w:r>
      <w:r w:rsidRPr="004C4A95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9635BF" w:rsidRPr="004C4A95">
        <w:rPr>
          <w:rFonts w:asciiTheme="majorBidi" w:hAnsiTheme="majorBidi" w:cstheme="majorBidi"/>
          <w:bCs/>
          <w:spacing w:val="-4"/>
          <w:sz w:val="30"/>
          <w:szCs w:val="30"/>
        </w:rPr>
        <w:t>2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b/>
          <w:spacing w:val="-4"/>
          <w:sz w:val="30"/>
          <w:szCs w:val="30"/>
          <w:cs/>
        </w:rPr>
        <w:t>มีดังนี้</w:t>
      </w:r>
    </w:p>
    <w:p w:rsidR="00673FD8" w:rsidRPr="006D60BF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6"/>
        <w:gridCol w:w="1183"/>
        <w:gridCol w:w="245"/>
        <w:gridCol w:w="1133"/>
        <w:gridCol w:w="265"/>
        <w:gridCol w:w="1172"/>
        <w:gridCol w:w="269"/>
        <w:gridCol w:w="1168"/>
      </w:tblGrid>
      <w:tr w:rsidR="00673FD8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4C4A95" w:rsidRDefault="00673FD8" w:rsidP="0067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:rsidR="00673FD8" w:rsidRPr="004C4A95" w:rsidRDefault="00246DCB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:rsidR="00673FD8" w:rsidRPr="004C4A95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07" w:type="pct"/>
            <w:gridSpan w:val="3"/>
            <w:shd w:val="clear" w:color="auto" w:fill="auto"/>
          </w:tcPr>
          <w:p w:rsidR="00673FD8" w:rsidRPr="004C4A95" w:rsidRDefault="00246DCB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73FD8" w:rsidRPr="004C4A95" w:rsidTr="00B51190">
        <w:trPr>
          <w:tblHeader/>
        </w:trPr>
        <w:tc>
          <w:tcPr>
            <w:tcW w:w="1941" w:type="pct"/>
            <w:shd w:val="clear" w:color="auto" w:fill="auto"/>
          </w:tcPr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4C4A95" w:rsidRDefault="00673FD8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การซื้อและ</w:t>
            </w:r>
          </w:p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การโอนเข้า</w:t>
            </w:r>
            <w:r w:rsidRPr="004C4A95">
              <w:rPr>
                <w:rFonts w:asciiTheme="majorBidi" w:hAnsiTheme="majorBidi" w:cstheme="majorBidi"/>
                <w:sz w:val="27"/>
                <w:szCs w:val="27"/>
              </w:rPr>
              <w:t xml:space="preserve"> -</w:t>
            </w: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2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การจำหน่าย</w:t>
            </w:r>
          </w:p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และการโอนออก</w:t>
            </w:r>
            <w:r w:rsidRPr="004C4A9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ราคาตามบัญชีสุทธิ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การซื้อและ</w:t>
            </w:r>
          </w:p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การโอนเข้า</w:t>
            </w:r>
            <w:r w:rsidRPr="004C4A95">
              <w:rPr>
                <w:rFonts w:asciiTheme="majorBidi" w:hAnsiTheme="majorBidi" w:cstheme="majorBidi"/>
                <w:sz w:val="27"/>
                <w:szCs w:val="27"/>
              </w:rPr>
              <w:t xml:space="preserve"> -</w:t>
            </w: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การจำหน่าย</w:t>
            </w:r>
          </w:p>
          <w:p w:rsidR="00673FD8" w:rsidRPr="004C4A95" w:rsidRDefault="00673FD8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และการโอนออก</w:t>
            </w:r>
            <w:r w:rsidRPr="004C4A95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ราคาตามบัญชีสุทธิ</w:t>
            </w:r>
          </w:p>
        </w:tc>
      </w:tr>
      <w:tr w:rsidR="00673FD8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673FD8" w:rsidRPr="004C4A95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7" w:type="pct"/>
            <w:shd w:val="clear" w:color="auto" w:fill="auto"/>
          </w:tcPr>
          <w:p w:rsidR="00673FD8" w:rsidRPr="004C4A95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931" w:type="pct"/>
            <w:gridSpan w:val="7"/>
            <w:shd w:val="clear" w:color="auto" w:fill="auto"/>
          </w:tcPr>
          <w:p w:rsidR="00673FD8" w:rsidRPr="004C4A95" w:rsidRDefault="00673FD8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D776A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อาคารและส่วนปรับปรุง</w:t>
            </w:r>
          </w:p>
        </w:tc>
        <w:tc>
          <w:tcPr>
            <w:tcW w:w="127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BD776A" w:rsidRPr="004C4A95" w:rsidRDefault="00305988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6,594</w:t>
            </w:r>
          </w:p>
        </w:tc>
        <w:tc>
          <w:tcPr>
            <w:tcW w:w="132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BD776A" w:rsidRPr="004C4A95" w:rsidRDefault="00183CF9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63</w:t>
            </w:r>
          </w:p>
        </w:tc>
        <w:tc>
          <w:tcPr>
            <w:tcW w:w="143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2,785</w:t>
            </w:r>
          </w:p>
        </w:tc>
        <w:tc>
          <w:tcPr>
            <w:tcW w:w="145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D776A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อาคารห้องเย็นและอุปกรณ์</w:t>
            </w:r>
          </w:p>
        </w:tc>
        <w:tc>
          <w:tcPr>
            <w:tcW w:w="127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BD776A" w:rsidRPr="004C4A95" w:rsidRDefault="00305988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1,35</w:t>
            </w:r>
            <w:r w:rsidR="00304FFA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BD776A" w:rsidRPr="004C4A95" w:rsidRDefault="000D7ED5" w:rsidP="000D7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BD776A" w:rsidRPr="004C4A95" w:rsidRDefault="00BD776A" w:rsidP="00BD77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635BF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เครื่องจักรและอุปกรณ์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9635BF" w:rsidRPr="004C4A95" w:rsidRDefault="0030598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26,402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9635BF" w:rsidRPr="004C4A95" w:rsidRDefault="00183CF9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109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9635BF" w:rsidRPr="004C4A95" w:rsidRDefault="00D028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13,079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9635BF" w:rsidRPr="004C4A95" w:rsidRDefault="00BD776A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</w:tr>
      <w:tr w:rsidR="009635BF" w:rsidRPr="00183CF9" w:rsidTr="00673FD8">
        <w:trPr>
          <w:tblHeader/>
        </w:trPr>
        <w:tc>
          <w:tcPr>
            <w:tcW w:w="1941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ระบบไฟฟ้าและระบบส่งน้ำ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9635BF" w:rsidRPr="004C4A95" w:rsidRDefault="0030598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3,527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9635BF" w:rsidRPr="000D7ED5" w:rsidRDefault="000D7ED5" w:rsidP="000D7E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7ED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9635BF" w:rsidRPr="004C4A95" w:rsidRDefault="00D028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903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9635BF" w:rsidRPr="00183CF9" w:rsidRDefault="00183CF9" w:rsidP="00183C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4C4A9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635BF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9635BF" w:rsidRPr="004C4A95" w:rsidRDefault="0030598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808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9635BF" w:rsidRPr="004C4A95" w:rsidRDefault="000D7E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255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9635BF" w:rsidRPr="004C4A95" w:rsidRDefault="00D028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808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9635BF" w:rsidRPr="004C4A95" w:rsidRDefault="00BD776A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1,19</w:t>
            </w:r>
            <w:r w:rsidR="00304FFA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9635BF" w:rsidRPr="004C4A95" w:rsidTr="00673FD8">
        <w:trPr>
          <w:tblHeader/>
        </w:trPr>
        <w:tc>
          <w:tcPr>
            <w:tcW w:w="1941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shd w:val="clear" w:color="auto" w:fill="auto"/>
          </w:tcPr>
          <w:p w:rsidR="009635BF" w:rsidRPr="004C4A95" w:rsidRDefault="0030598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13,845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shd w:val="clear" w:color="auto" w:fill="auto"/>
          </w:tcPr>
          <w:p w:rsidR="009635BF" w:rsidRPr="004C4A95" w:rsidRDefault="000D7E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shd w:val="clear" w:color="auto" w:fill="auto"/>
          </w:tcPr>
          <w:p w:rsidR="009635BF" w:rsidRPr="004C4A95" w:rsidRDefault="00D028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595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shd w:val="clear" w:color="auto" w:fill="auto"/>
          </w:tcPr>
          <w:p w:rsidR="009635BF" w:rsidRPr="004C4A95" w:rsidRDefault="00BD776A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</w:tr>
      <w:tr w:rsidR="009635BF" w:rsidRPr="004C4A95" w:rsidTr="002C09EE">
        <w:trPr>
          <w:tblHeader/>
        </w:trPr>
        <w:tc>
          <w:tcPr>
            <w:tcW w:w="1941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:rsidR="009635BF" w:rsidRPr="004C4A95" w:rsidRDefault="0030598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01511F">
              <w:rPr>
                <w:rFonts w:asciiTheme="majorBidi" w:hAnsiTheme="majorBidi" w:cstheme="majorBidi"/>
                <w:sz w:val="27"/>
                <w:szCs w:val="27"/>
              </w:rPr>
              <w:t>5,005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:rsidR="009635BF" w:rsidRPr="004C4A95" w:rsidRDefault="000D7E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20,626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:rsidR="009635BF" w:rsidRPr="004C4A95" w:rsidRDefault="00D028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5,409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:rsidR="009635BF" w:rsidRPr="004C4A95" w:rsidRDefault="00BD776A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5,765</w:t>
            </w:r>
          </w:p>
        </w:tc>
      </w:tr>
      <w:tr w:rsidR="009635BF" w:rsidRPr="004C4A95" w:rsidTr="002C09EE">
        <w:trPr>
          <w:tblHeader/>
        </w:trPr>
        <w:tc>
          <w:tcPr>
            <w:tcW w:w="1941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7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5BF" w:rsidRPr="004C4A95" w:rsidRDefault="000E4369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77,53</w:t>
            </w:r>
            <w:r w:rsidR="00304FF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5BF" w:rsidRPr="004C4A95" w:rsidRDefault="000D7ED5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21,074</w:t>
            </w:r>
          </w:p>
        </w:tc>
        <w:tc>
          <w:tcPr>
            <w:tcW w:w="143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5BF" w:rsidRPr="004C4A95" w:rsidRDefault="00144F18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23,579</w:t>
            </w:r>
          </w:p>
        </w:tc>
        <w:tc>
          <w:tcPr>
            <w:tcW w:w="145" w:type="pct"/>
            <w:shd w:val="clear" w:color="auto" w:fill="auto"/>
          </w:tcPr>
          <w:p w:rsidR="009635BF" w:rsidRPr="004C4A95" w:rsidRDefault="009635BF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35BF" w:rsidRPr="004C4A95" w:rsidRDefault="00130802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7,0</w:t>
            </w:r>
            <w:r w:rsidR="00304FF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</w:t>
            </w:r>
          </w:p>
        </w:tc>
      </w:tr>
    </w:tbl>
    <w:p w:rsidR="00673FD8" w:rsidRPr="006D60BF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0"/>
          <w:szCs w:val="20"/>
        </w:rPr>
      </w:pPr>
    </w:p>
    <w:p w:rsidR="003F7D59" w:rsidRPr="004C4A95" w:rsidRDefault="00C457CD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สิ</w:t>
      </w:r>
      <w:r w:rsidR="003F7D59"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นทรัพย์ไม่หมุนเวียนอื่น</w:t>
      </w:r>
    </w:p>
    <w:p w:rsidR="003F7D59" w:rsidRPr="006D60BF" w:rsidRDefault="003F7D59" w:rsidP="00E02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:rsidR="003F7D59" w:rsidRPr="004C4A95" w:rsidRDefault="003F7D59" w:rsidP="00651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="009615F1" w:rsidRPr="004C4A95">
        <w:rPr>
          <w:rFonts w:asciiTheme="majorBidi" w:hAnsiTheme="majorBidi" w:cstheme="majorBidi"/>
          <w:bCs/>
          <w:sz w:val="30"/>
          <w:szCs w:val="30"/>
        </w:rPr>
        <w:t>30</w:t>
      </w:r>
      <w:r w:rsidR="00A23A43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มิถุนายน </w:t>
      </w:r>
      <w:r w:rsidR="001A4CD5" w:rsidRPr="004C4A95">
        <w:rPr>
          <w:rFonts w:asciiTheme="majorBidi" w:hAnsiTheme="majorBidi" w:cstheme="majorBidi"/>
          <w:bCs/>
          <w:sz w:val="30"/>
          <w:szCs w:val="30"/>
        </w:rPr>
        <w:t>256</w:t>
      </w:r>
      <w:r w:rsidR="008D49B0" w:rsidRPr="004C4A95">
        <w:rPr>
          <w:rFonts w:asciiTheme="majorBidi" w:hAnsiTheme="majorBidi" w:cstheme="majorBidi"/>
          <w:bCs/>
          <w:sz w:val="30"/>
          <w:szCs w:val="30"/>
        </w:rPr>
        <w:t>2</w:t>
      </w:r>
      <w:r w:rsidR="00A56284" w:rsidRPr="004C4A9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21F7D" w:rsidRPr="004C4A95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740E8A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615F1" w:rsidRPr="004C4A95">
        <w:rPr>
          <w:rFonts w:asciiTheme="majorBidi" w:hAnsiTheme="majorBidi" w:cstheme="majorBidi"/>
          <w:bCs/>
          <w:sz w:val="30"/>
          <w:szCs w:val="30"/>
        </w:rPr>
        <w:t>31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1A4CD5" w:rsidRPr="004C4A95">
        <w:rPr>
          <w:rFonts w:asciiTheme="majorBidi" w:hAnsiTheme="majorBidi" w:cstheme="majorBidi"/>
          <w:bCs/>
          <w:sz w:val="30"/>
          <w:szCs w:val="30"/>
        </w:rPr>
        <w:t>256</w:t>
      </w:r>
      <w:r w:rsidR="008D49B0" w:rsidRPr="004C4A95">
        <w:rPr>
          <w:rFonts w:asciiTheme="majorBidi" w:hAnsiTheme="majorBidi" w:cstheme="majorBidi"/>
          <w:bCs/>
          <w:sz w:val="30"/>
          <w:szCs w:val="30"/>
        </w:rPr>
        <w:t>1</w:t>
      </w:r>
      <w:r w:rsidR="00A56284" w:rsidRPr="004C4A95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>สินทรัพย์ไม่หมุนเวียนอื่นรวมเงินฝากป</w:t>
      </w:r>
      <w:r w:rsidR="00C62A3E" w:rsidRPr="004C4A95">
        <w:rPr>
          <w:rFonts w:asciiTheme="majorBidi" w:hAnsiTheme="majorBidi" w:cstheme="majorBidi"/>
          <w:b/>
          <w:sz w:val="30"/>
          <w:szCs w:val="30"/>
          <w:cs/>
        </w:rPr>
        <w:t>ระจำสถาบันการเงินของบริษัทย่อย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>กับสถาบันการเงินในประเทศจำนวนเงิน</w:t>
      </w:r>
      <w:r w:rsidR="00B21F7D" w:rsidRPr="004C4A95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07BFA" w:rsidRPr="004C4A95">
        <w:rPr>
          <w:rFonts w:asciiTheme="majorBidi" w:hAnsiTheme="majorBidi" w:cstheme="majorBidi"/>
          <w:bCs/>
          <w:sz w:val="30"/>
          <w:szCs w:val="30"/>
        </w:rPr>
        <w:t>2</w:t>
      </w:r>
      <w:r w:rsidR="00096FB1" w:rsidRPr="004C4A95">
        <w:rPr>
          <w:rFonts w:asciiTheme="majorBidi" w:hAnsiTheme="majorBidi" w:cstheme="majorBidi"/>
          <w:bCs/>
          <w:sz w:val="30"/>
          <w:szCs w:val="30"/>
        </w:rPr>
        <w:t>.0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ซึ่งใช้เป็นหลักทรัพย์ค้ำประกันหนังสือ</w:t>
      </w:r>
      <w:r w:rsidR="002D1D22" w:rsidRPr="004C4A95">
        <w:rPr>
          <w:rFonts w:asciiTheme="majorBidi" w:hAnsiTheme="majorBidi" w:cstheme="majorBidi"/>
          <w:b/>
          <w:sz w:val="30"/>
          <w:szCs w:val="30"/>
        </w:rPr>
        <w:t xml:space="preserve">           </w:t>
      </w:r>
      <w:r w:rsidR="00A23A43" w:rsidRPr="004C4A95">
        <w:rPr>
          <w:rFonts w:asciiTheme="majorBidi" w:hAnsiTheme="majorBidi" w:cstheme="majorBidi"/>
          <w:b/>
          <w:sz w:val="30"/>
          <w:szCs w:val="30"/>
          <w:cs/>
        </w:rPr>
        <w:t xml:space="preserve">   </w:t>
      </w:r>
      <w:r w:rsidRPr="004C4A95">
        <w:rPr>
          <w:rFonts w:asciiTheme="majorBidi" w:hAnsiTheme="majorBidi" w:cstheme="majorBidi"/>
          <w:b/>
          <w:sz w:val="30"/>
          <w:szCs w:val="30"/>
          <w:cs/>
        </w:rPr>
        <w:t>ค้ำประกันที่ออกโดยสถาบันการเงินดังกล่าว</w:t>
      </w:r>
    </w:p>
    <w:p w:rsidR="00726F7E" w:rsidRPr="006D60BF" w:rsidRDefault="00726F7E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3F7D59" w:rsidRPr="004C4A95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D332FD" w:rsidRPr="006D60BF" w:rsidRDefault="00D332FD" w:rsidP="00DE10B7">
      <w:pPr>
        <w:autoSpaceDE w:val="0"/>
        <w:autoSpaceDN w:val="0"/>
        <w:spacing w:before="40" w:after="4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C4A95">
        <w:rPr>
          <w:rFonts w:asciiTheme="majorBidi" w:hAnsiTheme="majorBidi" w:cstheme="majorBidi"/>
          <w:sz w:val="30"/>
          <w:szCs w:val="30"/>
        </w:rPr>
        <w:t>30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4C4A95">
        <w:rPr>
          <w:rFonts w:asciiTheme="majorBidi" w:hAnsiTheme="majorBidi" w:cstheme="majorBidi"/>
          <w:sz w:val="30"/>
          <w:szCs w:val="30"/>
        </w:rPr>
        <w:t>256</w:t>
      </w:r>
      <w:r w:rsidRPr="004C4A95">
        <w:rPr>
          <w:rFonts w:asciiTheme="majorBidi" w:hAnsiTheme="majorBidi" w:cstheme="majorBidi"/>
          <w:sz w:val="30"/>
          <w:szCs w:val="30"/>
          <w:cs/>
        </w:rPr>
        <w:t>2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วงเงินสินเชื่อซึ่งยังมิได้เบิกใช้มีจำนวนเงิน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รวม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4677B8">
        <w:rPr>
          <w:rFonts w:asciiTheme="majorBidi" w:hAnsiTheme="majorBidi" w:cstheme="majorBidi"/>
          <w:sz w:val="30"/>
          <w:szCs w:val="30"/>
          <w:shd w:val="clear" w:color="auto" w:fill="FFFFFF"/>
        </w:rPr>
        <w:t>3,47</w:t>
      </w:r>
      <w:r w:rsidR="00C23DDD">
        <w:rPr>
          <w:rFonts w:asciiTheme="majorBidi" w:hAnsiTheme="majorBidi" w:cstheme="majorBidi"/>
          <w:sz w:val="30"/>
          <w:szCs w:val="30"/>
          <w:shd w:val="clear" w:color="auto" w:fill="FFFFFF"/>
        </w:rPr>
        <w:t>1.9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ล้านบาท และ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4677B8">
        <w:rPr>
          <w:rFonts w:asciiTheme="majorBidi" w:hAnsiTheme="majorBidi" w:cstheme="majorBidi"/>
          <w:sz w:val="30"/>
          <w:szCs w:val="30"/>
          <w:shd w:val="clear" w:color="auto" w:fill="FFFFFF"/>
        </w:rPr>
        <w:t>68</w:t>
      </w:r>
      <w:r w:rsidR="00B9080B">
        <w:rPr>
          <w:rFonts w:asciiTheme="majorBidi" w:hAnsiTheme="majorBidi" w:cstheme="majorBidi"/>
          <w:sz w:val="30"/>
          <w:szCs w:val="30"/>
          <w:shd w:val="clear" w:color="auto" w:fill="FFFFFF"/>
        </w:rPr>
        <w:t>.</w:t>
      </w:r>
      <w:r w:rsidR="00C23DDD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ล้านเหรียญ</w:t>
      </w:r>
      <w:r w:rsidRPr="004C4A95">
        <w:rPr>
          <w:rFonts w:asciiTheme="majorBidi" w:hAnsiTheme="majorBidi" w:cstheme="majorBidi"/>
          <w:sz w:val="30"/>
          <w:szCs w:val="30"/>
          <w:cs/>
        </w:rPr>
        <w:t>สหรัฐอเมริกา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สำหรับกลุ่มบริษัท และ</w:t>
      </w:r>
      <w:r w:rsidRPr="004C4A95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="004677B8">
        <w:rPr>
          <w:rFonts w:asciiTheme="majorBidi" w:hAnsiTheme="majorBidi" w:cstheme="majorBidi"/>
          <w:sz w:val="30"/>
          <w:szCs w:val="30"/>
          <w:shd w:val="clear" w:color="auto" w:fill="FFFFFF"/>
        </w:rPr>
        <w:t>2,17</w:t>
      </w:r>
      <w:r w:rsidR="00386FEC">
        <w:rPr>
          <w:rFonts w:asciiTheme="majorBidi" w:hAnsiTheme="majorBidi" w:cstheme="majorBidi"/>
          <w:sz w:val="30"/>
          <w:szCs w:val="30"/>
          <w:shd w:val="clear" w:color="auto" w:fill="FFFFFF"/>
        </w:rPr>
        <w:t>2.9</w:t>
      </w: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ล้านบาท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="004677B8">
        <w:rPr>
          <w:rFonts w:asciiTheme="majorBidi" w:hAnsiTheme="majorBidi" w:cstheme="majorBidi"/>
          <w:sz w:val="30"/>
          <w:szCs w:val="30"/>
        </w:rPr>
        <w:t>2</w:t>
      </w:r>
      <w:r w:rsidR="005B2FC2">
        <w:rPr>
          <w:rFonts w:asciiTheme="majorBidi" w:hAnsiTheme="majorBidi" w:cstheme="majorBidi"/>
          <w:sz w:val="30"/>
          <w:szCs w:val="30"/>
        </w:rPr>
        <w:t>7.</w:t>
      </w:r>
      <w:r w:rsidR="0030547E">
        <w:rPr>
          <w:rFonts w:asciiTheme="majorBidi" w:hAnsiTheme="majorBidi" w:cstheme="majorBidi"/>
          <w:sz w:val="30"/>
          <w:szCs w:val="30"/>
        </w:rPr>
        <w:t>7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</w:t>
      </w:r>
      <w:r w:rsidRPr="004C4A95">
        <w:rPr>
          <w:rFonts w:asciiTheme="majorBidi" w:hAnsiTheme="majorBidi" w:cstheme="majorBidi"/>
          <w:sz w:val="30"/>
          <w:szCs w:val="30"/>
          <w:cs/>
          <w:lang w:val="th-TH"/>
        </w:rPr>
        <w:t>สำหรับบริษัท</w:t>
      </w:r>
      <w:r w:rsidR="00675EAF"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E776F" w:rsidRPr="004C4A95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1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: 3,490.1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72.4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สำหรับกลุ่มบริษัท และ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 xml:space="preserve">2,174.2 </w:t>
      </w:r>
      <w:r w:rsidR="00CE2B1C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4C4A95">
        <w:rPr>
          <w:rFonts w:asciiTheme="majorBidi" w:hAnsiTheme="majorBidi" w:cstheme="majorBidi"/>
          <w:i/>
          <w:iCs/>
          <w:sz w:val="30"/>
          <w:szCs w:val="30"/>
        </w:rPr>
        <w:t>29.1</w:t>
      </w:r>
      <w:r w:rsidRPr="004C4A9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ล้านเหรียญสหรัฐอเมริกา สำหรับบริษัท)</w:t>
      </w:r>
    </w:p>
    <w:p w:rsidR="00122ED0" w:rsidRPr="006D60BF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22ED0" w:rsidRPr="004C4A95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:rsidR="00D50D19" w:rsidRPr="00904348" w:rsidRDefault="00904348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904348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904348" w:rsidRPr="000F3736" w:rsidRDefault="00904348" w:rsidP="004B3868">
      <w:pPr>
        <w:rPr>
          <w:rFonts w:asciiTheme="majorBidi" w:hAnsiTheme="majorBidi" w:cstheme="majorBidi"/>
          <w:sz w:val="22"/>
          <w:szCs w:val="22"/>
        </w:rPr>
      </w:pPr>
    </w:p>
    <w:p w:rsidR="00D50D19" w:rsidRPr="00904348" w:rsidRDefault="00904348" w:rsidP="009043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434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904348">
        <w:rPr>
          <w:rFonts w:asciiTheme="majorBidi" w:hAnsiTheme="majorBidi"/>
          <w:sz w:val="30"/>
          <w:szCs w:val="30"/>
          <w:cs/>
        </w:rPr>
        <w:t xml:space="preserve"> 5 </w:t>
      </w:r>
      <w:r w:rsidRPr="00904348">
        <w:rPr>
          <w:rFonts w:asciiTheme="majorBidi" w:hAnsiTheme="majorBidi" w:hint="cs"/>
          <w:sz w:val="30"/>
          <w:szCs w:val="30"/>
          <w:cs/>
        </w:rPr>
        <w:t>เมษายน</w:t>
      </w:r>
      <w:r w:rsidRPr="00904348">
        <w:rPr>
          <w:rFonts w:asciiTheme="majorBidi" w:hAnsiTheme="majorBidi"/>
          <w:sz w:val="30"/>
          <w:szCs w:val="30"/>
          <w:cs/>
        </w:rPr>
        <w:t xml:space="preserve"> 2562 </w:t>
      </w:r>
      <w:r w:rsidRPr="00904348">
        <w:rPr>
          <w:rFonts w:asciiTheme="majorBidi" w:hAnsiTheme="majorBidi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หากลูกจ้างทำงานติดต่อกันครบ</w:t>
      </w:r>
      <w:r w:rsidRPr="00904348">
        <w:rPr>
          <w:rFonts w:asciiTheme="majorBidi" w:hAnsiTheme="majorBidi"/>
          <w:sz w:val="30"/>
          <w:szCs w:val="30"/>
          <w:cs/>
        </w:rPr>
        <w:t xml:space="preserve"> 20 </w:t>
      </w:r>
      <w:r w:rsidRPr="00904348">
        <w:rPr>
          <w:rFonts w:asciiTheme="majorBidi" w:hAnsiTheme="majorBidi" w:hint="cs"/>
          <w:sz w:val="30"/>
          <w:szCs w:val="30"/>
          <w:cs/>
        </w:rPr>
        <w:t>ปีขึ้นไป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904348">
        <w:rPr>
          <w:rFonts w:asciiTheme="majorBidi" w:hAnsiTheme="majorBidi"/>
          <w:sz w:val="30"/>
          <w:szCs w:val="30"/>
          <w:cs/>
        </w:rPr>
        <w:t xml:space="preserve"> 400 </w:t>
      </w:r>
      <w:r w:rsidRPr="00904348">
        <w:rPr>
          <w:rFonts w:asciiTheme="majorBidi" w:hAnsiTheme="majorBidi" w:hint="cs"/>
          <w:sz w:val="30"/>
          <w:szCs w:val="30"/>
          <w:cs/>
        </w:rPr>
        <w:t>วัน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ปี</w:t>
      </w:r>
      <w:r w:rsidRPr="00904348">
        <w:rPr>
          <w:rFonts w:asciiTheme="majorBidi" w:hAnsiTheme="majorBidi"/>
          <w:sz w:val="30"/>
          <w:szCs w:val="30"/>
          <w:cs/>
        </w:rPr>
        <w:t xml:space="preserve"> 2562 </w:t>
      </w:r>
      <w:r w:rsidRPr="00904348">
        <w:rPr>
          <w:rFonts w:asciiTheme="majorBidi" w:hAnsiTheme="majorBidi" w:hint="cs"/>
          <w:sz w:val="30"/>
          <w:szCs w:val="30"/>
          <w:cs/>
        </w:rPr>
        <w:t>จากการแก้ไขโครงการดังกล่าวทำให้</w:t>
      </w:r>
      <w:r w:rsidR="000527DB">
        <w:rPr>
          <w:rFonts w:asciiTheme="majorBidi" w:hAnsiTheme="majorBidi"/>
          <w:sz w:val="30"/>
          <w:szCs w:val="30"/>
        </w:rPr>
        <w:br/>
      </w:r>
      <w:r w:rsidR="00BA510C">
        <w:rPr>
          <w:rFonts w:asciiTheme="majorBidi" w:hAnsiTheme="majorBidi" w:hint="cs"/>
          <w:sz w:val="30"/>
          <w:szCs w:val="30"/>
          <w:cs/>
        </w:rPr>
        <w:t>กลุ่มบริษัทรับรู้</w:t>
      </w:r>
      <w:r w:rsidR="00AC27B6">
        <w:rPr>
          <w:rFonts w:asciiTheme="majorBidi" w:hAnsiTheme="majorBidi" w:hint="cs"/>
          <w:sz w:val="30"/>
          <w:szCs w:val="30"/>
          <w:cs/>
        </w:rPr>
        <w:t>ป</w:t>
      </w:r>
      <w:r w:rsidRPr="00904348">
        <w:rPr>
          <w:rFonts w:asciiTheme="majorBidi" w:hAnsiTheme="majorBidi" w:hint="cs"/>
          <w:sz w:val="30"/>
          <w:szCs w:val="30"/>
          <w:cs/>
        </w:rPr>
        <w:t>ระมาณการหนี้สินผลประโยชน์เมื่อเกษียณอายุ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="00BA510C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BA510C">
        <w:rPr>
          <w:rFonts w:asciiTheme="majorBidi" w:hAnsiTheme="majorBidi"/>
          <w:sz w:val="30"/>
          <w:szCs w:val="30"/>
        </w:rPr>
        <w:t xml:space="preserve">30 </w:t>
      </w:r>
      <w:r w:rsidR="00BA510C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BA510C">
        <w:rPr>
          <w:rFonts w:asciiTheme="majorBidi" w:hAnsiTheme="majorBidi"/>
          <w:sz w:val="30"/>
          <w:szCs w:val="30"/>
        </w:rPr>
        <w:t>2562</w:t>
      </w:r>
      <w:r w:rsidR="00BA510C">
        <w:rPr>
          <w:rFonts w:asciiTheme="majorBidi" w:hAnsiTheme="majorBidi" w:hint="cs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และต้นทุนบริการ</w:t>
      </w:r>
      <w:r w:rsidR="000527DB">
        <w:rPr>
          <w:rFonts w:asciiTheme="majorBidi" w:hAnsiTheme="majorBidi"/>
          <w:sz w:val="30"/>
          <w:szCs w:val="30"/>
        </w:rPr>
        <w:br/>
      </w:r>
      <w:r w:rsidRPr="00904348">
        <w:rPr>
          <w:rFonts w:asciiTheme="majorBidi" w:hAnsiTheme="majorBidi" w:hint="cs"/>
          <w:sz w:val="30"/>
          <w:szCs w:val="30"/>
          <w:cs/>
        </w:rPr>
        <w:t>ในอดีต</w:t>
      </w:r>
      <w:r w:rsidR="00BA510C">
        <w:rPr>
          <w:rFonts w:asciiTheme="majorBidi" w:hAnsiTheme="majorBidi" w:hint="cs"/>
          <w:sz w:val="30"/>
          <w:szCs w:val="30"/>
          <w:cs/>
        </w:rPr>
        <w:t>เพิ่มขึ้นสำหรับงวดสามเดือนและหกเดือนสิ้นสุดวันเดียวกันในงบการ</w:t>
      </w:r>
      <w:r w:rsidRPr="00904348">
        <w:rPr>
          <w:rFonts w:asciiTheme="majorBidi" w:hAnsiTheme="majorBidi" w:hint="cs"/>
          <w:sz w:val="30"/>
          <w:szCs w:val="30"/>
          <w:cs/>
        </w:rPr>
        <w:t>เงินรวมและงบการเงินเฉพาะกิจการ</w:t>
      </w:r>
      <w:r w:rsidRPr="000527DB">
        <w:rPr>
          <w:rFonts w:asciiTheme="majorBidi" w:hAnsiTheme="majorBidi" w:hint="cs"/>
          <w:sz w:val="30"/>
          <w:szCs w:val="30"/>
          <w:cs/>
        </w:rPr>
        <w:t>จำนวน</w:t>
      </w:r>
      <w:r w:rsidR="00E6695A" w:rsidRPr="000527DB">
        <w:rPr>
          <w:rFonts w:asciiTheme="majorBidi" w:hAnsiTheme="majorBidi" w:hint="cs"/>
          <w:sz w:val="30"/>
          <w:szCs w:val="30"/>
          <w:cs/>
        </w:rPr>
        <w:t xml:space="preserve"> </w:t>
      </w:r>
      <w:r w:rsidR="00B46EAF">
        <w:rPr>
          <w:rFonts w:asciiTheme="majorBidi" w:hAnsiTheme="majorBidi"/>
          <w:sz w:val="30"/>
          <w:szCs w:val="30"/>
        </w:rPr>
        <w:t>31.7</w:t>
      </w:r>
      <w:r w:rsidR="00AC27B6" w:rsidRPr="000527DB">
        <w:rPr>
          <w:rFonts w:asciiTheme="majorBidi" w:hAnsiTheme="majorBidi"/>
          <w:sz w:val="30"/>
          <w:szCs w:val="30"/>
        </w:rPr>
        <w:t xml:space="preserve"> </w:t>
      </w:r>
      <w:r w:rsidR="00AC27B6" w:rsidRPr="000527DB">
        <w:rPr>
          <w:rFonts w:asciiTheme="majorBidi" w:hAnsiTheme="majorBidi" w:hint="cs"/>
          <w:sz w:val="30"/>
          <w:szCs w:val="30"/>
          <w:cs/>
        </w:rPr>
        <w:t>ล้านบาท</w:t>
      </w:r>
      <w:r w:rsidRPr="000527DB">
        <w:rPr>
          <w:rFonts w:asciiTheme="majorBidi" w:hAnsiTheme="majorBidi" w:hint="cs"/>
          <w:sz w:val="30"/>
          <w:szCs w:val="30"/>
          <w:cs/>
        </w:rPr>
        <w:t>และ</w:t>
      </w:r>
      <w:r w:rsidRPr="000527DB">
        <w:rPr>
          <w:rFonts w:asciiTheme="majorBidi" w:hAnsiTheme="majorBidi"/>
          <w:sz w:val="30"/>
          <w:szCs w:val="30"/>
          <w:cs/>
        </w:rPr>
        <w:t xml:space="preserve"> </w:t>
      </w:r>
      <w:r w:rsidR="00BA510C" w:rsidRPr="000527DB">
        <w:rPr>
          <w:rFonts w:asciiTheme="majorBidi" w:hAnsiTheme="majorBidi" w:cstheme="majorBidi"/>
          <w:sz w:val="30"/>
          <w:szCs w:val="30"/>
        </w:rPr>
        <w:t>9.0</w:t>
      </w:r>
      <w:r w:rsidRPr="000527DB">
        <w:rPr>
          <w:rFonts w:asciiTheme="majorBidi" w:hAnsiTheme="majorBidi" w:cstheme="majorBidi"/>
          <w:sz w:val="30"/>
          <w:szCs w:val="30"/>
        </w:rPr>
        <w:t xml:space="preserve"> </w:t>
      </w:r>
      <w:r w:rsidRPr="000527DB">
        <w:rPr>
          <w:rFonts w:asciiTheme="majorBidi" w:hAnsiTheme="majorBidi" w:hint="cs"/>
          <w:sz w:val="30"/>
          <w:szCs w:val="30"/>
          <w:cs/>
        </w:rPr>
        <w:t>ล้านบาท</w:t>
      </w:r>
      <w:r w:rsidRPr="000527DB">
        <w:rPr>
          <w:rFonts w:asciiTheme="majorBidi" w:hAnsiTheme="majorBidi"/>
          <w:sz w:val="30"/>
          <w:szCs w:val="30"/>
          <w:cs/>
        </w:rPr>
        <w:t xml:space="preserve"> </w:t>
      </w:r>
      <w:r w:rsidRPr="000527DB">
        <w:rPr>
          <w:rFonts w:asciiTheme="majorBidi" w:hAnsiTheme="majorBidi" w:hint="cs"/>
          <w:sz w:val="30"/>
          <w:szCs w:val="30"/>
          <w:cs/>
        </w:rPr>
        <w:t>ตามลำดับ</w:t>
      </w:r>
    </w:p>
    <w:p w:rsidR="00FE776F" w:rsidRPr="004C4A95" w:rsidRDefault="00FE776F">
      <w:pPr>
        <w:rPr>
          <w:rFonts w:asciiTheme="majorBidi" w:hAnsiTheme="majorBidi" w:cstheme="majorBidi"/>
        </w:rPr>
      </w:pPr>
    </w:p>
    <w:p w:rsidR="00F57DEE" w:rsidRPr="004C4A95" w:rsidRDefault="00F57DEE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041346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:rsidR="00F57DEE" w:rsidRPr="004C4A95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:rsidR="00F57DEE" w:rsidRPr="004C4A95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="00864F7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ตาม</w:t>
      </w: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864F7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ดำเนินงาน</w:t>
      </w:r>
    </w:p>
    <w:p w:rsidR="00F57DEE" w:rsidRPr="004C4A95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5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3F030D" w:rsidRPr="009327BF" w:rsidTr="003F030D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3F030D" w:rsidRPr="000F3736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3F030D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pct"/>
            <w:gridSpan w:val="3"/>
          </w:tcPr>
          <w:p w:rsidR="003F030D" w:rsidRPr="000F3736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F57DEE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pct"/>
            <w:gridSpan w:val="3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F57DEE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F5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64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pct"/>
            <w:gridSpan w:val="3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57DEE" w:rsidRPr="009327BF" w:rsidTr="00C3360F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C467C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C2FCF"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3C2FCF"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C467C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3C2FCF"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97" w:type="pct"/>
          </w:tcPr>
          <w:p w:rsidR="00F57DEE" w:rsidRPr="000F3736" w:rsidRDefault="00C467C5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F3736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0F37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2" w:type="pct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6" w:type="pct"/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256</w:t>
            </w:r>
            <w:r w:rsidR="003C2FCF" w:rsidRPr="000F3736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</w:tr>
      <w:tr w:rsidR="00F57DEE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F57DEE" w:rsidRPr="000F3736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3C2FCF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FF69FC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1,308,16</w:t>
            </w:r>
            <w:r w:rsidR="003D2DB0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1,167,383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C2FCF" w:rsidRPr="000F3736" w:rsidRDefault="00FF69FC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26,84</w:t>
            </w:r>
            <w:r w:rsidR="006F12CA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25,524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:rsidR="003C2FCF" w:rsidRPr="000F3736" w:rsidRDefault="00761CBB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1,335,00</w:t>
            </w:r>
            <w:r w:rsidR="00FD7A04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2" w:type="pct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1,192,907</w:t>
            </w:r>
          </w:p>
        </w:tc>
      </w:tr>
      <w:tr w:rsidR="003C2FCF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FF69FC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103,138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118,681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761CBB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8,706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7,356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3C2FCF" w:rsidRPr="000F3736" w:rsidRDefault="00761CBB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111,844</w:t>
            </w:r>
          </w:p>
        </w:tc>
        <w:tc>
          <w:tcPr>
            <w:tcW w:w="122" w:type="pct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126,037</w:t>
            </w:r>
          </w:p>
        </w:tc>
      </w:tr>
      <w:tr w:rsidR="003C2FCF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C2FCF" w:rsidRPr="000F3736" w:rsidRDefault="00FF69FC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1,411,30</w:t>
            </w:r>
            <w:r w:rsidR="003D2DB0"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1,286,064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761CBB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35,55</w:t>
            </w:r>
            <w:r w:rsidR="006F12CA"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32,880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3C2FCF" w:rsidRPr="000F3736" w:rsidRDefault="00761CBB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1,446,85</w:t>
            </w:r>
            <w:r w:rsidR="00252E2C"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22" w:type="pct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1,318,944</w:t>
            </w:r>
          </w:p>
        </w:tc>
      </w:tr>
      <w:tr w:rsidR="00C467C5" w:rsidRPr="000F3736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67C5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C467C5" w:rsidRPr="000F3736" w:rsidRDefault="00C467C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467C5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2" w:type="pct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61CBB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1,411,30</w:t>
            </w:r>
            <w:r w:rsidR="003D2DB0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1,286,064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1,411,30</w:t>
            </w:r>
            <w:r w:rsidR="00A26332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6" w:type="pct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1,286,064</w:t>
            </w:r>
          </w:p>
        </w:tc>
      </w:tr>
      <w:tr w:rsidR="00761CBB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35,55</w:t>
            </w:r>
            <w:r w:rsidR="00493526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32,880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35,55</w:t>
            </w:r>
            <w:r w:rsidR="00A26332"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761CBB" w:rsidRPr="000F3736" w:rsidRDefault="00761CBB" w:rsidP="00761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32,880</w:t>
            </w:r>
          </w:p>
        </w:tc>
      </w:tr>
      <w:tr w:rsidR="00276D9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76D96" w:rsidRPr="000F3736" w:rsidRDefault="00FF69FC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1,411,30</w:t>
            </w:r>
            <w:r w:rsidR="003D2DB0"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1,286,064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76D96" w:rsidRPr="000F3736" w:rsidRDefault="00761CBB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35,55</w:t>
            </w:r>
            <w:r w:rsidR="00493526"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32,880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D96" w:rsidRPr="000F3736" w:rsidRDefault="00761CBB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1,446,85</w:t>
            </w:r>
            <w:r w:rsidR="00A26332"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22" w:type="pct"/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6D96" w:rsidRPr="000F3736" w:rsidRDefault="00276D96" w:rsidP="00276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1,318,944</w:t>
            </w:r>
          </w:p>
        </w:tc>
      </w:tr>
      <w:tr w:rsidR="00C467C5" w:rsidRPr="004A2988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:rsidR="00C467C5" w:rsidRPr="000F3736" w:rsidRDefault="00C467C5" w:rsidP="00C46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C2FCF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กำไร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1856AA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31,305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3B7048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24,307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530FF4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(1,864)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2FCF" w:rsidRPr="000F3736" w:rsidRDefault="00530FF4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(5,336)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2FCF" w:rsidRPr="000F3736" w:rsidRDefault="007F6D8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29,441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3C2FCF" w:rsidRPr="000F3736" w:rsidRDefault="003C2FCF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2FCF" w:rsidRPr="000F3736" w:rsidRDefault="007F6D85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18,971</w:t>
            </w:r>
          </w:p>
        </w:tc>
      </w:tr>
      <w:tr w:rsidR="00464F40" w:rsidRPr="009327BF" w:rsidTr="00464F40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64F40" w:rsidRPr="00C13CDF" w:rsidRDefault="00464F40" w:rsidP="003C2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3637" w:type="pct"/>
            <w:gridSpan w:val="11"/>
            <w:tcBorders>
              <w:left w:val="nil"/>
            </w:tcBorders>
            <w:vAlign w:val="bottom"/>
          </w:tcPr>
          <w:p w:rsidR="00641023" w:rsidRDefault="00641023" w:rsidP="0046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  <w:p w:rsidR="00464F40" w:rsidRPr="00C13CDF" w:rsidRDefault="00464F40" w:rsidP="0046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 w:hint="cs"/>
                <w:b/>
                <w:bCs/>
                <w:color w:val="000000"/>
                <w:sz w:val="27"/>
                <w:szCs w:val="27"/>
                <w:cs/>
              </w:rPr>
              <w:lastRenderedPageBreak/>
              <w:t>งบการเงินรวม</w:t>
            </w:r>
          </w:p>
        </w:tc>
      </w:tr>
      <w:tr w:rsidR="00A81ACB" w:rsidRPr="009327BF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35" w:type="pct"/>
            <w:gridSpan w:val="3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A81ACB" w:rsidRPr="009327BF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35" w:type="pct"/>
            <w:gridSpan w:val="3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</w:p>
        </w:tc>
      </w:tr>
      <w:tr w:rsidR="00A81ACB" w:rsidRPr="009327BF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สำหรับงวด</w:t>
            </w:r>
            <w:r w:rsidRPr="00C13CD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หก</w:t>
            </w: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135" w:type="pct"/>
            <w:gridSpan w:val="3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A81ACB" w:rsidRPr="009327BF" w:rsidTr="003909A1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  <w:t xml:space="preserve">  </w:t>
            </w: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วันที่</w:t>
            </w: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  <w:t xml:space="preserve"> 30 </w:t>
            </w: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13CDF">
              <w:rPr>
                <w:rFonts w:asciiTheme="majorBidi" w:hAnsiTheme="majorBidi" w:cstheme="majorBidi"/>
                <w:sz w:val="27"/>
                <w:szCs w:val="27"/>
                <w:cs/>
              </w:rPr>
              <w:t>6</w:t>
            </w:r>
            <w:r w:rsidRPr="00C13CDF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  <w:r w:rsidRPr="00C13CDF"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  <w:r w:rsidRPr="00C13CD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13CDF">
              <w:rPr>
                <w:rFonts w:asciiTheme="majorBidi" w:hAnsiTheme="majorBidi" w:cstheme="majorBidi"/>
                <w:sz w:val="27"/>
                <w:szCs w:val="27"/>
                <w:cs/>
              </w:rPr>
              <w:t>6</w:t>
            </w:r>
            <w:r w:rsidRPr="00C13CDF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  <w:r w:rsidRPr="00C13CDF"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497" w:type="pct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  <w:r w:rsidRPr="00C13CDF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C13CDF">
              <w:rPr>
                <w:rFonts w:asciiTheme="majorBidi" w:hAnsiTheme="majorBidi" w:cstheme="majorBidi"/>
                <w:sz w:val="27"/>
                <w:szCs w:val="27"/>
                <w:cs/>
              </w:rPr>
              <w:t>6</w:t>
            </w:r>
            <w:r w:rsidRPr="00C13CDF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2" w:type="pct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516" w:type="pct"/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</w:pPr>
            <w:r w:rsidRPr="00C13CDF">
              <w:rPr>
                <w:rFonts w:asciiTheme="majorBidi" w:hAnsiTheme="majorBidi" w:cstheme="majorBidi"/>
                <w:bCs/>
                <w:color w:val="000000"/>
                <w:sz w:val="27"/>
                <w:szCs w:val="27"/>
                <w:lang w:val="en-GB"/>
              </w:rPr>
              <w:t>2561</w:t>
            </w:r>
          </w:p>
        </w:tc>
      </w:tr>
      <w:tr w:rsidR="00A81ACB" w:rsidRPr="009327BF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A81ACB" w:rsidRPr="00C13CDF" w:rsidRDefault="00A81ACB" w:rsidP="00390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C13CDF"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2,693,43</w:t>
            </w:r>
            <w:r w:rsidR="00EB5A37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2,400,717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51,24</w:t>
            </w:r>
            <w:r w:rsidR="00C618D3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42,366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2,744,67</w:t>
            </w:r>
            <w:r w:rsidR="002C0011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2,443,083</w:t>
            </w: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197,369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238,949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17,425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14,362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214,794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253,311</w:t>
            </w: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2,890,80</w:t>
            </w:r>
            <w:r w:rsidR="00EB5A37"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2,639,666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68,66</w:t>
            </w:r>
            <w:r w:rsidR="00C618D3"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56,728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2,959,4</w:t>
            </w:r>
            <w:r w:rsidR="002C0011"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70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2,696,394</w:t>
            </w:r>
          </w:p>
        </w:tc>
      </w:tr>
      <w:tr w:rsidR="00DD1676" w:rsidRPr="00C13CD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2,890,80</w:t>
            </w:r>
            <w:r w:rsidR="00EB5A37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2,639,666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2,890,80</w:t>
            </w:r>
            <w:r w:rsidR="002C0011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2,639,666</w:t>
            </w: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061A46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61A4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68,66</w:t>
            </w:r>
            <w:r w:rsidR="00943230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56,728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68,66</w:t>
            </w:r>
            <w:r w:rsidR="00BE3C74"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56,728</w:t>
            </w: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2,890,80</w:t>
            </w:r>
            <w:r w:rsidR="00EB5A37"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2,639,666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68,66</w:t>
            </w:r>
            <w:r w:rsidR="00943230"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56,728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2,959,4</w:t>
            </w:r>
            <w:r w:rsidR="002C0011"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70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2,696,394</w:t>
            </w:r>
          </w:p>
        </w:tc>
      </w:tr>
      <w:tr w:rsidR="00DD1676" w:rsidRPr="00C13CDF" w:rsidTr="003D617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D1676" w:rsidRPr="009327BF" w:rsidTr="003D617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กำไร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ขาดทุน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)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ตามส่วนงาน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483483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151,108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43,646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(5,416)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(13,504)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676" w:rsidRPr="00C13CDF" w:rsidRDefault="00433E12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145,</w:t>
            </w:r>
            <w:r w:rsidR="0048348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692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30,142</w:t>
            </w:r>
          </w:p>
        </w:tc>
      </w:tr>
      <w:tr w:rsidR="00DD1676" w:rsidRPr="00C13CDF" w:rsidTr="00C3360F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30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มิถุนายน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/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  <w:t xml:space="preserve">31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="0048348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,843,626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3,926,27</w:t>
            </w:r>
            <w:r w:rsidR="00645F7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456,611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464,512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D1676" w:rsidRPr="00C13CDF" w:rsidRDefault="00483483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4,300,237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4,390,78</w:t>
            </w:r>
            <w:r w:rsidR="00803A0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</w:p>
        </w:tc>
      </w:tr>
      <w:tr w:rsidR="00DD1676" w:rsidRPr="00C13CDF" w:rsidTr="00C3360F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D1676" w:rsidRPr="009327BF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30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มิถุนายน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/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br/>
              <w:t xml:space="preserve">31 </w:t>
            </w: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2630BD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2,010,156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1,991,532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237,276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241,437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2,24</w:t>
            </w:r>
            <w:r w:rsidR="0048348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7,432</w:t>
            </w:r>
          </w:p>
        </w:tc>
        <w:tc>
          <w:tcPr>
            <w:tcW w:w="122" w:type="pct"/>
            <w:vAlign w:val="bottom"/>
          </w:tcPr>
          <w:p w:rsidR="00DD1676" w:rsidRPr="00C13CDF" w:rsidRDefault="00DD1676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D1676" w:rsidRPr="00C13CDF" w:rsidRDefault="00DF640B" w:rsidP="00DD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3CD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2,232,969</w:t>
            </w:r>
          </w:p>
        </w:tc>
      </w:tr>
    </w:tbl>
    <w:p w:rsidR="006A3D12" w:rsidRPr="00A771F6" w:rsidRDefault="006A3D12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F57DEE" w:rsidRPr="004C4A95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:rsidR="0071095B" w:rsidRPr="00671BCB" w:rsidRDefault="0071095B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530"/>
        <w:gridCol w:w="247"/>
        <w:gridCol w:w="1463"/>
      </w:tblGrid>
      <w:tr w:rsidR="0071095B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9327B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2FCF" w:rsidRPr="009327B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C2FCF" w:rsidRPr="009327B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095B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A0647" w:rsidP="0071095B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</w:t>
            </w:r>
            <w:r w:rsidR="0071095B" w:rsidRPr="009327B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1095B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71095B" w:rsidRPr="009327BF" w:rsidRDefault="0071095B" w:rsidP="0071095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9327BF" w:rsidRDefault="001856AA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29,441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</w:rPr>
              <w:t>18,971</w:t>
            </w:r>
          </w:p>
        </w:tc>
      </w:tr>
      <w:tr w:rsidR="006A3D12" w:rsidRPr="004A2988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6A3D12" w:rsidRPr="004A2988" w:rsidRDefault="006A3D12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A3D12" w:rsidRPr="004A2988" w:rsidRDefault="006A3D12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6A3D12" w:rsidRPr="004A2988" w:rsidRDefault="006A3D12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6A3D12" w:rsidRPr="004A2988" w:rsidRDefault="006A3D12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ตัดรายการขาดทุนระหว่างส่วนงาน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1856AA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</w:rPr>
              <w:t>6,994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9327BF" w:rsidRDefault="001856AA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FCF" w:rsidRPr="009327BF" w:rsidRDefault="001856AA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FCF" w:rsidRPr="009327B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27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26,083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สำหรับงวดหกเดือนสิ้นสุดวันที่</w:t>
            </w:r>
            <w:r w:rsidRPr="003152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3152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1529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31529F" w:rsidRDefault="00483483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145,692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</w:rPr>
              <w:t>30,142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0F1C77" w:rsidP="003C2FCF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</w:rPr>
              <w:t>(5,3</w:t>
            </w:r>
            <w:r w:rsidR="0048348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3152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</w:rPr>
              <w:t>(1,086)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31529F" w:rsidRDefault="000F1C77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3C2FCF" w:rsidRPr="009327BF" w:rsidTr="00322D0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FCF" w:rsidRPr="0031529F" w:rsidRDefault="00483483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140,616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FCF" w:rsidRPr="0031529F" w:rsidRDefault="003C2FCF" w:rsidP="003C2F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29,295</w:t>
            </w:r>
          </w:p>
        </w:tc>
      </w:tr>
    </w:tbl>
    <w:p w:rsidR="00122ED0" w:rsidRPr="00F8006B" w:rsidRDefault="00122ED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:rsidR="00D44225" w:rsidRPr="004C4A95" w:rsidRDefault="00EA77A3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ค่าใช้จ่าย</w:t>
      </w:r>
      <w:r w:rsidR="00D44225"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ภาษีเงินได้</w:t>
      </w:r>
    </w:p>
    <w:p w:rsidR="00D44225" w:rsidRPr="00F8006B" w:rsidRDefault="00D44225" w:rsidP="00D442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</w:p>
    <w:p w:rsidR="0045302D" w:rsidRPr="004C4A95" w:rsidRDefault="0045302D" w:rsidP="00FC5E70">
      <w:pPr>
        <w:pStyle w:val="a0"/>
        <w:tabs>
          <w:tab w:val="clear" w:pos="1080"/>
          <w:tab w:val="left" w:pos="810"/>
        </w:tabs>
        <w:ind w:left="540" w:right="-117"/>
        <w:jc w:val="thaiDistribute"/>
        <w:rPr>
          <w:rFonts w:asciiTheme="majorBidi" w:hAnsiTheme="majorBidi" w:cstheme="majorBidi"/>
          <w:cs/>
        </w:rPr>
      </w:pPr>
      <w:r w:rsidRPr="004C4A95">
        <w:rPr>
          <w:rFonts w:asciiTheme="majorBidi" w:hAnsiTheme="majorBidi" w:cstheme="majorBidi"/>
          <w:cs/>
        </w:rPr>
        <w:t>จำนวนภาษีเงินได้ที่แท้จริงของบริษัทในการดำเนินงานสำหรับงวด</w:t>
      </w:r>
      <w:r w:rsidR="00CF2521" w:rsidRPr="004C4A95">
        <w:rPr>
          <w:rFonts w:asciiTheme="majorBidi" w:hAnsiTheme="majorBidi" w:cstheme="majorBidi"/>
          <w:cs/>
        </w:rPr>
        <w:t>หก</w:t>
      </w:r>
      <w:r w:rsidRPr="004C4A95">
        <w:rPr>
          <w:rFonts w:asciiTheme="majorBidi" w:hAnsiTheme="majorBidi" w:cstheme="majorBidi"/>
          <w:cs/>
        </w:rPr>
        <w:t xml:space="preserve">เดือนสิ้นสุดวันที่ </w:t>
      </w:r>
      <w:r w:rsidR="00CF2521" w:rsidRPr="004C4A95">
        <w:rPr>
          <w:rFonts w:asciiTheme="majorBidi" w:hAnsiTheme="majorBidi" w:cstheme="majorBidi"/>
          <w:lang w:val="en-US"/>
        </w:rPr>
        <w:t>30</w:t>
      </w:r>
      <w:r w:rsidR="00CF2521" w:rsidRPr="004C4A95">
        <w:rPr>
          <w:rFonts w:asciiTheme="majorBidi" w:hAnsiTheme="majorBidi" w:cstheme="majorBidi"/>
          <w:cs/>
          <w:lang w:val="en-US"/>
        </w:rPr>
        <w:t xml:space="preserve"> มิถุนายน</w:t>
      </w:r>
      <w:r w:rsidRPr="004C4A95">
        <w:rPr>
          <w:rFonts w:asciiTheme="majorBidi" w:hAnsiTheme="majorBidi" w:cstheme="majorBidi"/>
          <w:cs/>
        </w:rPr>
        <w:t xml:space="preserve"> </w:t>
      </w:r>
      <w:r w:rsidR="00294536" w:rsidRPr="004C4A95">
        <w:rPr>
          <w:rFonts w:asciiTheme="majorBidi" w:hAnsiTheme="majorBidi" w:cstheme="majorBidi"/>
          <w:cs/>
        </w:rPr>
        <w:t>25</w:t>
      </w:r>
      <w:r w:rsidR="00294536" w:rsidRPr="004C4A95">
        <w:rPr>
          <w:rFonts w:asciiTheme="majorBidi" w:hAnsiTheme="majorBidi" w:cstheme="majorBidi"/>
          <w:lang w:val="en-US"/>
        </w:rPr>
        <w:t>6</w:t>
      </w:r>
      <w:r w:rsidR="007D00BB" w:rsidRPr="004C4A95">
        <w:rPr>
          <w:rFonts w:asciiTheme="majorBidi" w:hAnsiTheme="majorBidi" w:cstheme="majorBidi"/>
          <w:lang w:val="en-US"/>
        </w:rPr>
        <w:t>2</w:t>
      </w:r>
      <w:r w:rsidRPr="004C4A95">
        <w:rPr>
          <w:rFonts w:asciiTheme="majorBidi" w:hAnsiTheme="majorBidi" w:cstheme="majorBidi"/>
          <w:cs/>
        </w:rPr>
        <w:t xml:space="preserve"> </w:t>
      </w:r>
      <w:r w:rsidR="00326D71" w:rsidRPr="004C4A95">
        <w:rPr>
          <w:rFonts w:asciiTheme="majorBidi" w:hAnsiTheme="majorBidi" w:cstheme="majorBidi"/>
          <w:cs/>
        </w:rPr>
        <w:br/>
      </w:r>
      <w:r w:rsidRPr="004C4A95">
        <w:rPr>
          <w:rFonts w:asciiTheme="majorBidi" w:hAnsiTheme="majorBidi" w:cstheme="majorBidi"/>
          <w:cs/>
        </w:rPr>
        <w:t xml:space="preserve">และ </w:t>
      </w:r>
      <w:r w:rsidR="00294536" w:rsidRPr="004C4A95">
        <w:rPr>
          <w:rFonts w:asciiTheme="majorBidi" w:hAnsiTheme="majorBidi" w:cstheme="majorBidi"/>
          <w:lang w:val="en-US"/>
        </w:rPr>
        <w:t>25</w:t>
      </w:r>
      <w:r w:rsidR="00DB4E02" w:rsidRPr="004C4A95">
        <w:rPr>
          <w:rFonts w:asciiTheme="majorBidi" w:hAnsiTheme="majorBidi" w:cstheme="majorBidi"/>
          <w:lang w:val="en-US"/>
        </w:rPr>
        <w:t>6</w:t>
      </w:r>
      <w:r w:rsidR="007D00BB" w:rsidRPr="004C4A95">
        <w:rPr>
          <w:rFonts w:asciiTheme="majorBidi" w:hAnsiTheme="majorBidi" w:cstheme="majorBidi"/>
          <w:lang w:val="en-US"/>
        </w:rPr>
        <w:t>1</w:t>
      </w:r>
      <w:r w:rsidRPr="004C4A95">
        <w:rPr>
          <w:rFonts w:asciiTheme="majorBidi" w:hAnsiTheme="majorBidi" w:cstheme="majorBidi"/>
          <w:cs/>
        </w:rPr>
        <w:t xml:space="preserve"> 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="00FC5E70" w:rsidRPr="004C4A95">
        <w:rPr>
          <w:rFonts w:asciiTheme="majorBidi" w:hAnsiTheme="majorBidi" w:cstheme="majorBidi"/>
          <w:cs/>
        </w:rPr>
        <w:t xml:space="preserve"> </w:t>
      </w:r>
      <w:r w:rsidRPr="004C4A95">
        <w:rPr>
          <w:rFonts w:asciiTheme="majorBidi" w:hAnsiTheme="majorBidi" w:cstheme="majorBidi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</w:p>
    <w:p w:rsidR="00825C47" w:rsidRPr="00F8006B" w:rsidRDefault="00825C47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03D67" w:rsidRPr="00303D67" w:rsidRDefault="00303D67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03D67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:rsidR="00303D67" w:rsidRPr="00F8006B" w:rsidRDefault="00303D67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2595A" w:rsidRDefault="0012595A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722B">
        <w:rPr>
          <w:rFonts w:ascii="Angsana New" w:hAnsi="Angsana New"/>
          <w:sz w:val="30"/>
          <w:szCs w:val="30"/>
          <w:cs/>
        </w:rPr>
        <w:t>เงินปันผล</w:t>
      </w:r>
      <w:r w:rsidRPr="0016722B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16722B">
        <w:rPr>
          <w:rFonts w:ascii="Angsana New" w:hAnsi="Angsana New"/>
          <w:sz w:val="30"/>
          <w:szCs w:val="30"/>
          <w:cs/>
        </w:rPr>
        <w:t>ดังนี้</w:t>
      </w:r>
      <w:r w:rsidRPr="0016722B">
        <w:rPr>
          <w:rFonts w:ascii="Angsana New" w:hAnsi="Angsana New" w:hint="cs"/>
          <w:sz w:val="30"/>
          <w:szCs w:val="30"/>
          <w:cs/>
        </w:rPr>
        <w:t xml:space="preserve"> </w:t>
      </w:r>
    </w:p>
    <w:p w:rsidR="00671BCB" w:rsidRPr="00F8006B" w:rsidRDefault="00671BCB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620"/>
        <w:gridCol w:w="1620"/>
        <w:gridCol w:w="1278"/>
        <w:gridCol w:w="236"/>
        <w:gridCol w:w="1294"/>
      </w:tblGrid>
      <w:tr w:rsidR="0012595A" w:rsidRPr="005C54CF" w:rsidTr="0055507F">
        <w:trPr>
          <w:tblHeader/>
        </w:trPr>
        <w:tc>
          <w:tcPr>
            <w:tcW w:w="3420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12595A" w:rsidRPr="005C54CF" w:rsidDel="00D43E7A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2595A" w:rsidRPr="005C54CF" w:rsidTr="0055507F">
        <w:trPr>
          <w:tblHeader/>
        </w:trPr>
        <w:tc>
          <w:tcPr>
            <w:tcW w:w="34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595A" w:rsidRPr="005C54CF" w:rsidTr="0055507F">
        <w:tc>
          <w:tcPr>
            <w:tcW w:w="34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54C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95A" w:rsidRPr="005C54CF" w:rsidTr="0055507F">
        <w:tc>
          <w:tcPr>
            <w:tcW w:w="34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0.3704</w:t>
            </w: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12595A" w:rsidRPr="00F8006B" w:rsidTr="0055507F">
        <w:tc>
          <w:tcPr>
            <w:tcW w:w="3420" w:type="dxa"/>
          </w:tcPr>
          <w:p w:rsidR="0012595A" w:rsidRPr="00F8006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12595A" w:rsidRPr="00F8006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F8006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12595A" w:rsidRPr="00F8006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12595A" w:rsidRPr="00F8006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2595A" w:rsidRPr="00F8006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95A" w:rsidRPr="005C54CF" w:rsidTr="0055507F">
        <w:tc>
          <w:tcPr>
            <w:tcW w:w="34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54CF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12595A" w:rsidRPr="005C54CF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95A" w:rsidRPr="005C54CF" w:rsidTr="0055507F">
        <w:tc>
          <w:tcPr>
            <w:tcW w:w="3420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</w:t>
            </w:r>
            <w:r w:rsidR="004B38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0.3729</w:t>
            </w:r>
          </w:p>
        </w:tc>
        <w:tc>
          <w:tcPr>
            <w:tcW w:w="236" w:type="dxa"/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12595A" w:rsidRPr="005C54CF" w:rsidRDefault="0012595A" w:rsidP="0012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100.7</w:t>
            </w:r>
          </w:p>
        </w:tc>
      </w:tr>
    </w:tbl>
    <w:p w:rsidR="00303D67" w:rsidRDefault="00303D67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8006B" w:rsidRDefault="00F8006B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8006B" w:rsidRDefault="00F8006B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1529F" w:rsidRDefault="0031529F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A49A1" w:rsidRPr="004C4A95" w:rsidRDefault="00EA77A3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</w:t>
      </w:r>
    </w:p>
    <w:p w:rsidR="001B2428" w:rsidRPr="00F8006B" w:rsidRDefault="001B2428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  <w:highlight w:val="yellow"/>
        </w:rPr>
      </w:pPr>
    </w:p>
    <w:p w:rsidR="00EA77A3" w:rsidRPr="004C4A95" w:rsidRDefault="00EA77A3" w:rsidP="00EA77A3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4C4A95">
        <w:rPr>
          <w:rFonts w:asciiTheme="majorBidi" w:hAnsiTheme="majorBidi" w:cstheme="majorBidi"/>
          <w:b/>
          <w:bCs/>
          <w:i/>
          <w:iCs/>
          <w:cs/>
        </w:rPr>
        <w:t>มูลค่าตามบัญชีและมูลค่ายุติธรรม</w:t>
      </w:r>
    </w:p>
    <w:p w:rsidR="00EA77A3" w:rsidRPr="00F8006B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A77A3" w:rsidRPr="004C4A95" w:rsidRDefault="00EA77A3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4C4A9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C4A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สำหรับเงินลงทุนในหน่วยลงทุนที่ซื้อขายนอกตลาดหลักทรัพย์ </w:t>
      </w:r>
      <w:r w:rsidRPr="004C4A95">
        <w:rPr>
          <w:rFonts w:asciiTheme="majorBidi" w:hAnsiTheme="majorBidi" w:cstheme="majorBidi"/>
          <w:sz w:val="30"/>
          <w:szCs w:val="30"/>
          <w:cs/>
          <w:lang w:val="en-US" w:bidi="th-TH"/>
        </w:rPr>
        <w:br/>
        <w:t>โดยอ้างอิงราคาจากสินทรัพย์สุทธิต่อหน่วยของบริษัทหลักทรัพย์จัดการกองทุน</w:t>
      </w:r>
    </w:p>
    <w:p w:rsidR="00EA77A3" w:rsidRPr="00F8006B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ซึ่งมูลค่าตามบัญชีใกล้เคียงกับมูลค่ายุติธรรมอย่างสมเหตุสมผล</w:t>
      </w:r>
    </w:p>
    <w:p w:rsidR="00EA77A3" w:rsidRPr="00F8006B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4"/>
        <w:gridCol w:w="184"/>
        <w:gridCol w:w="1284"/>
        <w:gridCol w:w="183"/>
        <w:gridCol w:w="1297"/>
        <w:gridCol w:w="183"/>
        <w:gridCol w:w="1284"/>
      </w:tblGrid>
      <w:tr w:rsidR="00EA77A3" w:rsidRPr="00F8006B" w:rsidTr="003A3F5C">
        <w:trPr>
          <w:trHeight w:val="363"/>
          <w:tblHeader/>
        </w:trPr>
        <w:tc>
          <w:tcPr>
            <w:tcW w:w="3510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169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lang w:val="en-US"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64" w:type="dxa"/>
            <w:gridSpan w:val="3"/>
            <w:vAlign w:val="bottom"/>
            <w:hideMark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A77A3" w:rsidRPr="00F8006B" w:rsidTr="003A3F5C">
        <w:trPr>
          <w:trHeight w:val="363"/>
          <w:tblHeader/>
        </w:trPr>
        <w:tc>
          <w:tcPr>
            <w:tcW w:w="3510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  <w:tc>
          <w:tcPr>
            <w:tcW w:w="184" w:type="dxa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  <w:tc>
          <w:tcPr>
            <w:tcW w:w="183" w:type="dxa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97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</w:t>
            </w:r>
          </w:p>
        </w:tc>
        <w:tc>
          <w:tcPr>
            <w:tcW w:w="183" w:type="dxa"/>
          </w:tcPr>
          <w:p w:rsidR="00EA77A3" w:rsidRPr="00F8006B" w:rsidRDefault="00EA77A3" w:rsidP="003A3F5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84" w:type="dxa"/>
            <w:hideMark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9"/>
                <w:szCs w:val="29"/>
                <w:rtl/>
                <w:cs/>
                <w:lang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มูลค่าตามบัญชี</w:t>
            </w:r>
          </w:p>
        </w:tc>
      </w:tr>
      <w:tr w:rsidR="00EA77A3" w:rsidRPr="00F8006B" w:rsidTr="003A3F5C">
        <w:trPr>
          <w:trHeight w:val="363"/>
          <w:tblHeader/>
        </w:trPr>
        <w:tc>
          <w:tcPr>
            <w:tcW w:w="3510" w:type="dxa"/>
            <w:vAlign w:val="bottom"/>
          </w:tcPr>
          <w:p w:rsidR="00EA77A3" w:rsidRPr="00F8006B" w:rsidRDefault="00EA77A3" w:rsidP="003A3F5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5769" w:type="dxa"/>
            <w:gridSpan w:val="7"/>
          </w:tcPr>
          <w:p w:rsidR="00EA77A3" w:rsidRPr="00F8006B" w:rsidRDefault="00EA77A3" w:rsidP="003A3F5C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F8006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226E42" w:rsidRPr="00F8006B" w:rsidTr="00104C86">
        <w:tc>
          <w:tcPr>
            <w:tcW w:w="3510" w:type="dxa"/>
            <w:vAlign w:val="bottom"/>
          </w:tcPr>
          <w:p w:rsidR="00226E42" w:rsidRPr="00F8006B" w:rsidRDefault="00226E42" w:rsidP="00226E4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30 </w:t>
            </w:r>
            <w:r w:rsidRPr="00F8006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มิถุนายน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35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6E42" w:rsidRPr="00F8006B" w:rsidTr="003A3F5C">
        <w:tc>
          <w:tcPr>
            <w:tcW w:w="3510" w:type="dxa"/>
          </w:tcPr>
          <w:p w:rsidR="00226E42" w:rsidRPr="00F8006B" w:rsidRDefault="00226E42" w:rsidP="00226E42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6E42" w:rsidRPr="00F8006B" w:rsidTr="003A3F5C">
        <w:tc>
          <w:tcPr>
            <w:tcW w:w="3510" w:type="dxa"/>
            <w:vAlign w:val="bottom"/>
            <w:hideMark/>
          </w:tcPr>
          <w:p w:rsidR="00226E42" w:rsidRPr="00F8006B" w:rsidRDefault="00226E42" w:rsidP="00226E42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ลูกหนี้สุทธิจากสัญญาซื้อขายเงินตรา  </w:t>
            </w:r>
          </w:p>
          <w:p w:rsidR="00226E42" w:rsidRPr="00F8006B" w:rsidRDefault="00226E42" w:rsidP="00226E42">
            <w:pPr>
              <w:spacing w:line="240" w:lineRule="auto"/>
              <w:ind w:left="191" w:right="-79" w:hanging="191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ต่างประเทศ (แสดงเป็นส่วนหนึ่ง</w:t>
            </w:r>
          </w:p>
          <w:p w:rsidR="00226E42" w:rsidRPr="00F8006B" w:rsidRDefault="00226E42" w:rsidP="00226E42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ของ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“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35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6,4</w:t>
            </w:r>
            <w:r w:rsidR="00136C2E" w:rsidRPr="00F8006B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91530B" w:rsidRPr="00F8006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4,1</w:t>
            </w:r>
            <w:r w:rsidR="00136C2E"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37</w:t>
            </w: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72</w:t>
            </w:r>
            <w:r w:rsidR="0091530B" w:rsidRPr="00F8006B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83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84" w:type="dxa"/>
          </w:tcPr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226E42" w:rsidRPr="00F8006B" w:rsidRDefault="00226E42" w:rsidP="00226E42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235</w:t>
            </w:r>
          </w:p>
        </w:tc>
      </w:tr>
      <w:tr w:rsidR="00B3498B" w:rsidRPr="00F8006B" w:rsidTr="003A3F5C">
        <w:tc>
          <w:tcPr>
            <w:tcW w:w="3510" w:type="dxa"/>
            <w:vAlign w:val="bottom"/>
          </w:tcPr>
          <w:p w:rsidR="00B3498B" w:rsidRPr="00F8006B" w:rsidRDefault="00B3498B" w:rsidP="00B3498B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45,200</w:t>
            </w:r>
          </w:p>
        </w:tc>
        <w:tc>
          <w:tcPr>
            <w:tcW w:w="183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B3498B" w:rsidRPr="00F8006B" w:rsidRDefault="00B3498B" w:rsidP="00B3498B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45,200</w:t>
            </w:r>
          </w:p>
        </w:tc>
      </w:tr>
      <w:tr w:rsidR="00C952F9" w:rsidRPr="00F8006B" w:rsidTr="00FF1397">
        <w:tc>
          <w:tcPr>
            <w:tcW w:w="3510" w:type="dxa"/>
            <w:vAlign w:val="bottom"/>
          </w:tcPr>
          <w:p w:rsidR="00C952F9" w:rsidRPr="00F8006B" w:rsidRDefault="00C952F9" w:rsidP="00FF1397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หนี้สุทธิจากสัญญาซื้อขายเงินตรา  </w:t>
            </w:r>
          </w:p>
          <w:p w:rsidR="00C952F9" w:rsidRPr="00F8006B" w:rsidRDefault="00C952F9" w:rsidP="00FF1397">
            <w:pPr>
              <w:spacing w:line="240" w:lineRule="auto"/>
              <w:ind w:left="191" w:right="-79" w:hanging="191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ต่างประเทศ (แสดงเป็นส่วนหนึ่ง</w:t>
            </w:r>
          </w:p>
          <w:p w:rsidR="00C952F9" w:rsidRPr="00F8006B" w:rsidRDefault="00C952F9" w:rsidP="00FF1397">
            <w:pPr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ของ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“</w:t>
            </w:r>
            <w:r w:rsidRPr="00F8006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เจ้า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หนี้อื่น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354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(82)</w:t>
            </w:r>
          </w:p>
        </w:tc>
        <w:tc>
          <w:tcPr>
            <w:tcW w:w="184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(19)</w:t>
            </w:r>
          </w:p>
        </w:tc>
        <w:tc>
          <w:tcPr>
            <w:tcW w:w="183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3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</w:p>
        </w:tc>
        <w:tc>
          <w:tcPr>
            <w:tcW w:w="1284" w:type="dxa"/>
          </w:tcPr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C952F9" w:rsidRPr="00F8006B" w:rsidRDefault="00C952F9" w:rsidP="00FF139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F19D6" w:rsidRPr="00F8006B" w:rsidTr="003A3F5C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(1,340,366)</w:t>
            </w: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(1,340,366)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(193,254)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(193,254)</w:t>
            </w:r>
          </w:p>
        </w:tc>
      </w:tr>
      <w:tr w:rsidR="003F19D6" w:rsidRPr="00F8006B" w:rsidTr="00343C1C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  <w:tr w:rsidR="003F19D6" w:rsidRPr="00F8006B" w:rsidTr="003A3F5C">
        <w:tc>
          <w:tcPr>
            <w:tcW w:w="3510" w:type="dxa"/>
            <w:vAlign w:val="bottom"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F19D6" w:rsidRPr="00F8006B" w:rsidTr="00EA77A3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F8006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F19D6" w:rsidRPr="00F8006B" w:rsidTr="00104C86">
        <w:tc>
          <w:tcPr>
            <w:tcW w:w="3510" w:type="dxa"/>
            <w:hideMark/>
          </w:tcPr>
          <w:p w:rsidR="003F19D6" w:rsidRPr="00F8006B" w:rsidRDefault="003F19D6" w:rsidP="003F19D6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F19D6" w:rsidRPr="00F8006B" w:rsidTr="00EA77A3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ลูกหนี้สุทธิจากสัญญาซื้อขายเงินตรา  </w:t>
            </w:r>
          </w:p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ต่างประเทศ (แสดงเป็นส่วนหนึ่ง</w:t>
            </w:r>
          </w:p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ของ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 xml:space="preserve"> “</w:t>
            </w: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  <w:r w:rsidRPr="00F8006B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559</w:t>
            </w: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2,227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1,086</w:t>
            </w: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493</w:t>
            </w:r>
          </w:p>
        </w:tc>
      </w:tr>
      <w:tr w:rsidR="003F19D6" w:rsidRPr="00F8006B" w:rsidTr="00EA77A3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128,700</w:t>
            </w: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128,700</w:t>
            </w:r>
          </w:p>
        </w:tc>
      </w:tr>
      <w:tr w:rsidR="003F19D6" w:rsidRPr="00F8006B" w:rsidTr="00EA77A3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(1,386,231)</w:t>
            </w: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(1,386,231)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(197,786)</w:t>
            </w: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</w:rPr>
              <w:t>(197,786)</w:t>
            </w:r>
          </w:p>
        </w:tc>
      </w:tr>
      <w:tr w:rsidR="003F19D6" w:rsidRPr="00F8006B" w:rsidTr="00104C86">
        <w:tc>
          <w:tcPr>
            <w:tcW w:w="3510" w:type="dxa"/>
            <w:vAlign w:val="bottom"/>
            <w:hideMark/>
          </w:tcPr>
          <w:p w:rsidR="003F19D6" w:rsidRPr="00F8006B" w:rsidRDefault="003F19D6" w:rsidP="003F19D6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(16,500)</w:t>
            </w:r>
          </w:p>
        </w:tc>
        <w:tc>
          <w:tcPr>
            <w:tcW w:w="183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7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1073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4" w:type="dxa"/>
          </w:tcPr>
          <w:p w:rsidR="003F19D6" w:rsidRPr="00F8006B" w:rsidRDefault="003F19D6" w:rsidP="003F19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F8006B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</w:tr>
    </w:tbl>
    <w:p w:rsidR="00070E60" w:rsidRPr="00474634" w:rsidRDefault="00070E6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070E60" w:rsidRPr="00B35878" w:rsidRDefault="00070E60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070E60" w:rsidRPr="00070E60" w:rsidRDefault="00070E60" w:rsidP="00070E6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070E60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E42F3D">
        <w:rPr>
          <w:rFonts w:ascii="Angsana New" w:hAnsi="Angsana New"/>
          <w:sz w:val="30"/>
          <w:szCs w:val="30"/>
          <w:cs/>
        </w:rPr>
        <w:t>กลุ่มบริษัท</w:t>
      </w:r>
      <w:r w:rsidRPr="00070E60">
        <w:rPr>
          <w:rFonts w:ascii="Angsana New" w:hAnsi="Angsana New"/>
          <w:sz w:val="30"/>
          <w:szCs w:val="30"/>
          <w:cs/>
        </w:rPr>
        <w:t>ได้</w:t>
      </w:r>
      <w:r w:rsidRPr="00070E60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070E60">
        <w:rPr>
          <w:rFonts w:asciiTheme="majorBidi" w:hAnsiTheme="majorBidi" w:cstheme="majorBidi"/>
          <w:sz w:val="30"/>
          <w:szCs w:val="30"/>
        </w:rPr>
        <w:t xml:space="preserve"> </w:t>
      </w:r>
      <w:r w:rsidRPr="00070E6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070E60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070E60" w:rsidRPr="00B35878" w:rsidRDefault="00070E6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070E60" w:rsidRPr="00070E60" w:rsidRDefault="00070E60" w:rsidP="00D3354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0E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070E6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70E60">
        <w:rPr>
          <w:rFonts w:asciiTheme="majorBidi" w:hAnsiTheme="majorBidi" w:cstheme="majorBidi"/>
          <w:sz w:val="30"/>
          <w:szCs w:val="30"/>
        </w:rPr>
        <w:t xml:space="preserve">  </w:t>
      </w:r>
      <w:r w:rsidRPr="00070E60">
        <w:rPr>
          <w:rFonts w:asciiTheme="majorBidi" w:hAnsiTheme="majorBidi" w:cstheme="majorBidi"/>
          <w:sz w:val="30"/>
          <w:szCs w:val="30"/>
          <w:cs/>
        </w:rPr>
        <w:t>เป็น</w:t>
      </w:r>
      <w:r w:rsidRPr="00070E60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070E60">
        <w:rPr>
          <w:rFonts w:asciiTheme="majorBidi" w:hAnsiTheme="majorBidi" w:cstheme="majorBidi"/>
          <w:sz w:val="30"/>
          <w:szCs w:val="30"/>
        </w:rPr>
        <w:t>(</w:t>
      </w:r>
      <w:r w:rsidRPr="00070E60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070E60">
        <w:rPr>
          <w:rFonts w:asciiTheme="majorBidi" w:hAnsiTheme="majorBidi" w:cstheme="majorBidi"/>
          <w:sz w:val="30"/>
          <w:szCs w:val="30"/>
        </w:rPr>
        <w:t xml:space="preserve">) </w:t>
      </w:r>
      <w:r w:rsidRPr="00070E60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070E60" w:rsidRPr="00070E60" w:rsidRDefault="00070E60" w:rsidP="00D3354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0E60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070E60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070E60">
        <w:rPr>
          <w:rFonts w:asciiTheme="majorBidi" w:hAnsiTheme="majorBidi" w:cstheme="majorBidi"/>
          <w:sz w:val="30"/>
          <w:szCs w:val="30"/>
        </w:rPr>
        <w:t xml:space="preserve">  </w:t>
      </w:r>
      <w:r w:rsidRPr="00070E60">
        <w:rPr>
          <w:rFonts w:asciiTheme="majorBidi" w:hAnsiTheme="majorBidi" w:cstheme="majorBidi"/>
          <w:sz w:val="30"/>
          <w:szCs w:val="30"/>
          <w:cs/>
        </w:rPr>
        <w:t>เป็น</w:t>
      </w:r>
      <w:r w:rsidRPr="00070E60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070E60">
        <w:rPr>
          <w:rFonts w:asciiTheme="majorBidi" w:hAnsiTheme="majorBidi"/>
          <w:sz w:val="30"/>
          <w:szCs w:val="30"/>
        </w:rPr>
        <w:t>(</w:t>
      </w:r>
      <w:r w:rsidRPr="00070E60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70E60">
        <w:rPr>
          <w:rFonts w:asciiTheme="majorBidi" w:hAnsiTheme="majorBidi" w:cstheme="majorBidi"/>
          <w:sz w:val="30"/>
          <w:szCs w:val="30"/>
        </w:rPr>
        <w:t>1</w:t>
      </w:r>
    </w:p>
    <w:p w:rsidR="00070E60" w:rsidRPr="00070E60" w:rsidRDefault="00070E60" w:rsidP="00D33541">
      <w:pPr>
        <w:pStyle w:val="BodyText"/>
        <w:numPr>
          <w:ilvl w:val="0"/>
          <w:numId w:val="26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70E60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070E60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070E60">
        <w:rPr>
          <w:rFonts w:asciiTheme="majorBidi" w:hAnsiTheme="majorBidi" w:cstheme="majorBidi"/>
          <w:sz w:val="30"/>
          <w:szCs w:val="30"/>
        </w:rPr>
        <w:t xml:space="preserve">  </w:t>
      </w:r>
      <w:r w:rsidRPr="00070E60">
        <w:rPr>
          <w:rFonts w:asciiTheme="majorBidi" w:hAnsiTheme="majorBidi" w:cstheme="majorBidi"/>
          <w:sz w:val="30"/>
          <w:szCs w:val="30"/>
          <w:cs/>
        </w:rPr>
        <w:t>เป็น</w:t>
      </w:r>
      <w:r w:rsidRPr="00070E60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070E60" w:rsidRPr="00B35878" w:rsidRDefault="00070E6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070E60" w:rsidRDefault="00070E60" w:rsidP="00070E6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70E60">
        <w:rPr>
          <w:rFonts w:asciiTheme="majorBidi" w:hAnsiTheme="majorBidi" w:cstheme="majorBidi"/>
          <w:sz w:val="30"/>
          <w:szCs w:val="30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30A79" w:rsidRPr="00B35878" w:rsidRDefault="00030A79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EA77A3" w:rsidRDefault="00EA77A3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มูลค่ายุติธรรมของสัญญาซื้อขายเงินตราต่างประเทศล่วงหน้าถือตามราคาตลาดของสัญญาล่วงหน้า ณ วันที่ใน</w:t>
      </w:r>
      <w:r w:rsidRPr="004C4A95">
        <w:rPr>
          <w:rFonts w:asciiTheme="majorBidi" w:hAnsiTheme="majorBidi" w:cstheme="majorBidi"/>
          <w:sz w:val="30"/>
          <w:szCs w:val="30"/>
          <w:lang w:bidi="th-TH"/>
        </w:rPr>
        <w:t xml:space="preserve">      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งบแสดงฐานะการเงิน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  <w:lang w:bidi="th-TH"/>
        </w:rPr>
        <w:t>โดยใช้ราคาที่กำหนดโดยธนาคารของบริษัทด้วยการพิจารณาเงื่อนไขในตลาดที่มีอยู่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</w:r>
    </w:p>
    <w:p w:rsidR="003909A1" w:rsidRPr="003909A1" w:rsidRDefault="003909A1" w:rsidP="00EA77A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EA77A3" w:rsidRPr="00FF2947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มูลค่ายุติธรรมของเงินให้กู้ยืมแก่กิจการที่เกี่ยวข้องกัน และเงินกู้ยืมจากกิจการที่เกี่ยวข้องกันเป็นมูลค่า</w:t>
      </w:r>
      <w:r w:rsidRPr="004C4A95">
        <w:rPr>
          <w:rFonts w:asciiTheme="majorBidi" w:hAnsiTheme="majorBidi" w:cstheme="majorBidi"/>
          <w:sz w:val="30"/>
          <w:szCs w:val="30"/>
          <w:cs/>
        </w:rPr>
        <w:br/>
        <w:t>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531E60" w:rsidRPr="00FF2947" w:rsidRDefault="00531E60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EA77A3" w:rsidRPr="00FF2947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เนื่องจากเงินกู้ยืมระยะยาวมีอัตราดอกเบี้ยลอยตัวซึ่งเป็นอัตราใกล้เคียงกับอัตราท้องตลาด</w:t>
      </w:r>
    </w:p>
    <w:p w:rsidR="00791D16" w:rsidRPr="00FF2947" w:rsidRDefault="00791D16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</w:t>
      </w:r>
      <w:r w:rsidRPr="004C4A95">
        <w:rPr>
          <w:rFonts w:asciiTheme="majorBidi" w:hAnsiTheme="majorBidi" w:cstheme="majorBidi"/>
          <w:sz w:val="30"/>
          <w:szCs w:val="30"/>
        </w:rPr>
        <w:t xml:space="preserve">  </w:t>
      </w:r>
      <w:r w:rsidRPr="004C4A95">
        <w:rPr>
          <w:rFonts w:asciiTheme="majorBidi" w:hAnsiTheme="majorBidi" w:cstheme="majorBidi"/>
          <w:sz w:val="30"/>
          <w:szCs w:val="30"/>
          <w:cs/>
        </w:rPr>
        <w:t>ดอกเบี้ยคงที่มีอัตราดอกเบี้ยใกล้เคียงกับอัตราดอกเบี้ยเงินกู้ท้องตลาด</w:t>
      </w:r>
    </w:p>
    <w:p w:rsidR="008712D9" w:rsidRPr="004C4A95" w:rsidRDefault="008712D9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ภาระผูกพัน</w:t>
      </w:r>
      <w:r w:rsidR="00933D6A"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D9201D" w:rsidRPr="00BB5202" w:rsidRDefault="00D9201D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D9201D" w:rsidRPr="004C4A95" w:rsidTr="00F003BA">
        <w:trPr>
          <w:tblHeader/>
        </w:trPr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5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6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01D" w:rsidRPr="004C4A95" w:rsidTr="00F003BA">
        <w:trPr>
          <w:tblHeader/>
        </w:trPr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55943" w:rsidRPr="004C4A95" w:rsidTr="00F003BA">
        <w:trPr>
          <w:tblHeader/>
        </w:trPr>
        <w:tc>
          <w:tcPr>
            <w:tcW w:w="4050" w:type="dxa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355943" w:rsidRPr="004C4A95" w:rsidRDefault="00355943" w:rsidP="0035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201D" w:rsidRPr="004C4A95" w:rsidTr="00F003BA">
        <w:trPr>
          <w:tblHeader/>
        </w:trPr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1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01D" w:rsidRPr="004C4A95" w:rsidTr="00F003BA"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9201D" w:rsidRPr="004C4A95" w:rsidTr="00F003BA">
        <w:tc>
          <w:tcPr>
            <w:tcW w:w="405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D9201D" w:rsidRPr="004C4A95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:rsidR="00D9201D" w:rsidRPr="004C4A95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D00BB" w:rsidRPr="004C4A95" w:rsidTr="00D356AA">
        <w:tc>
          <w:tcPr>
            <w:tcW w:w="4050" w:type="dxa"/>
          </w:tcPr>
          <w:p w:rsidR="007D00BB" w:rsidRPr="004C4A95" w:rsidRDefault="007D00BB" w:rsidP="007D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7D00BB" w:rsidRPr="004C4A95" w:rsidRDefault="00343C1C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3,780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21,903</w:t>
            </w:r>
          </w:p>
        </w:tc>
        <w:tc>
          <w:tcPr>
            <w:tcW w:w="272" w:type="dxa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7D00BB" w:rsidRPr="004C4A95" w:rsidRDefault="00343C1C" w:rsidP="00343C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6,112</w:t>
            </w:r>
          </w:p>
        </w:tc>
      </w:tr>
      <w:tr w:rsidR="007D00BB" w:rsidRPr="004C4A95" w:rsidTr="00D356AA">
        <w:tc>
          <w:tcPr>
            <w:tcW w:w="4050" w:type="dxa"/>
          </w:tcPr>
          <w:p w:rsidR="007D00BB" w:rsidRPr="004C4A95" w:rsidRDefault="007D00BB" w:rsidP="007D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D00BB" w:rsidRPr="004C4A95" w:rsidRDefault="00343C1C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5,901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48,465</w:t>
            </w:r>
          </w:p>
        </w:tc>
        <w:tc>
          <w:tcPr>
            <w:tcW w:w="272" w:type="dxa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7D00BB" w:rsidRPr="004C4A95" w:rsidRDefault="00343C1C" w:rsidP="00343C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-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791</w:t>
            </w:r>
          </w:p>
        </w:tc>
      </w:tr>
      <w:tr w:rsidR="007D00BB" w:rsidRPr="004C4A95" w:rsidTr="00D356AA">
        <w:tc>
          <w:tcPr>
            <w:tcW w:w="4050" w:type="dxa"/>
          </w:tcPr>
          <w:p w:rsidR="007D00BB" w:rsidRPr="004C4A95" w:rsidRDefault="007D00BB" w:rsidP="007D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343C1C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9,681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70,368</w:t>
            </w:r>
          </w:p>
        </w:tc>
        <w:tc>
          <w:tcPr>
            <w:tcW w:w="272" w:type="dxa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343C1C" w:rsidP="00343C1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7D00BB" w:rsidRPr="004C4A95" w:rsidRDefault="007D00BB" w:rsidP="007D00B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D00BB" w:rsidRPr="004C4A95" w:rsidRDefault="007D00BB" w:rsidP="007D00B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</w:tr>
      <w:tr w:rsidR="00D9201D" w:rsidRPr="00BB5202" w:rsidTr="004B32BB">
        <w:tc>
          <w:tcPr>
            <w:tcW w:w="4050" w:type="dxa"/>
          </w:tcPr>
          <w:p w:rsidR="00D9201D" w:rsidRPr="00BB5202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9201D" w:rsidRPr="00BB5202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:rsidR="00D9201D" w:rsidRPr="00BB5202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9201D" w:rsidRPr="00BB5202" w:rsidRDefault="00D9201D" w:rsidP="00F003B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double" w:sz="4" w:space="0" w:color="auto"/>
            </w:tcBorders>
          </w:tcPr>
          <w:p w:rsidR="00D9201D" w:rsidRPr="00BB5202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01D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4C4A95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D9201D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D9201D" w:rsidRPr="004C4A95" w:rsidRDefault="00D9201D" w:rsidP="00F003BA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 w:rsidRPr="004C4A9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D9201D" w:rsidRPr="004C4A95" w:rsidRDefault="00D9201D" w:rsidP="00F003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C6473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EC6473" w:rsidRPr="004C4A95" w:rsidRDefault="00EC6473" w:rsidP="00EC647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4C4A95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1096" w:type="dxa"/>
            <w:gridSpan w:val="2"/>
          </w:tcPr>
          <w:p w:rsidR="00EC6473" w:rsidRPr="004C4A95" w:rsidRDefault="00E512A1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9,463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10,329</w:t>
            </w:r>
          </w:p>
        </w:tc>
        <w:tc>
          <w:tcPr>
            <w:tcW w:w="272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C6473" w:rsidRPr="004C4A95" w:rsidRDefault="00E512A1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739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1,194</w:t>
            </w:r>
          </w:p>
        </w:tc>
      </w:tr>
      <w:tr w:rsidR="00EC6473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EC6473" w:rsidRPr="004C4A95" w:rsidRDefault="00EC6473" w:rsidP="00EC647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4C4A95">
              <w:rPr>
                <w:rFonts w:asciiTheme="majorBidi" w:hAnsiTheme="majorBidi" w:cstheme="majorBidi"/>
                <w:cs/>
              </w:rPr>
              <w:t>หลังจากหนึ่งปีแต่ไม่เกินห้าปี</w:t>
            </w:r>
          </w:p>
        </w:tc>
        <w:tc>
          <w:tcPr>
            <w:tcW w:w="1096" w:type="dxa"/>
            <w:gridSpan w:val="2"/>
          </w:tcPr>
          <w:p w:rsidR="00EC6473" w:rsidRPr="004C4A95" w:rsidRDefault="00E512A1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6,143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10,096</w:t>
            </w:r>
          </w:p>
        </w:tc>
        <w:tc>
          <w:tcPr>
            <w:tcW w:w="272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EC6473" w:rsidRPr="004C4A95" w:rsidRDefault="00E512A1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442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EC6473" w:rsidRPr="004C4A95" w:rsidTr="00F003BA">
        <w:trPr>
          <w:gridAfter w:val="1"/>
          <w:wAfter w:w="6" w:type="dxa"/>
        </w:trPr>
        <w:tc>
          <w:tcPr>
            <w:tcW w:w="4050" w:type="dxa"/>
          </w:tcPr>
          <w:p w:rsidR="00EC6473" w:rsidRPr="004C4A95" w:rsidRDefault="00EC6473" w:rsidP="00EC647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C4A9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512A1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15,606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20,425</w:t>
            </w:r>
          </w:p>
        </w:tc>
        <w:tc>
          <w:tcPr>
            <w:tcW w:w="272" w:type="dxa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512A1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72" w:type="dxa"/>
            <w:gridSpan w:val="2"/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</w:tr>
    </w:tbl>
    <w:p w:rsidR="0019330D" w:rsidRPr="00BB5202" w:rsidRDefault="0019330D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C06806" w:rsidRPr="004C4A95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C06806" w:rsidRPr="00BB5202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:rsidR="00C06806" w:rsidRPr="004C4A95" w:rsidRDefault="00C06806" w:rsidP="00D3354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สัญญาเช่ายานพาหนะระยะเวลาสามปีถึงห้าปี สิ้นสุดในระยะเวลาต่างๆ กันจนถึงเดือน</w:t>
      </w:r>
      <w:r w:rsidR="00FE062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</w:rPr>
        <w:t>2565</w:t>
      </w:r>
    </w:p>
    <w:p w:rsidR="00EA77A3" w:rsidRPr="004C4A95" w:rsidRDefault="00EA77A3" w:rsidP="00D3354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สัญญาเช่าเครื่องใช้สำนักงานระยะเวลาห้าปี สิ้นสุดในเดือนธันวาคม </w:t>
      </w:r>
      <w:r w:rsidRPr="004C4A95">
        <w:rPr>
          <w:rFonts w:asciiTheme="majorBidi" w:hAnsiTheme="majorBidi" w:cstheme="majorBidi"/>
          <w:sz w:val="30"/>
          <w:szCs w:val="30"/>
        </w:rPr>
        <w:t>2565</w:t>
      </w:r>
    </w:p>
    <w:p w:rsidR="00791D16" w:rsidRPr="00BB5202" w:rsidRDefault="0079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C06806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ภาระผูกพันอื่นๆ</w:t>
      </w:r>
    </w:p>
    <w:p w:rsidR="00791D16" w:rsidRPr="00BB5202" w:rsidRDefault="00791D1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2"/>
        <w:gridCol w:w="272"/>
        <w:gridCol w:w="1090"/>
        <w:gridCol w:w="270"/>
        <w:gridCol w:w="1072"/>
      </w:tblGrid>
      <w:tr w:rsidR="00E000A0" w:rsidRPr="004C4A95" w:rsidTr="00C3360F">
        <w:trPr>
          <w:tblHeader/>
        </w:trPr>
        <w:tc>
          <w:tcPr>
            <w:tcW w:w="405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0A0" w:rsidRPr="004C4A95" w:rsidTr="00C3360F">
        <w:trPr>
          <w:tblHeader/>
        </w:trPr>
        <w:tc>
          <w:tcPr>
            <w:tcW w:w="405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4C4A9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1765" w:rsidRPr="004C4A95" w:rsidTr="00C3360F">
        <w:trPr>
          <w:tblHeader/>
        </w:trPr>
        <w:tc>
          <w:tcPr>
            <w:tcW w:w="405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:rsidR="00C51765" w:rsidRPr="00C5176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  <w:tc>
          <w:tcPr>
            <w:tcW w:w="272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51765" w:rsidRPr="004C4A9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:rsidR="00C51765" w:rsidRPr="00C51765" w:rsidRDefault="00C51765" w:rsidP="00C51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61</w:t>
            </w:r>
          </w:p>
        </w:tc>
      </w:tr>
      <w:tr w:rsidR="00E000A0" w:rsidRPr="004C4A95" w:rsidTr="00C3360F">
        <w:trPr>
          <w:tblHeader/>
        </w:trPr>
        <w:tc>
          <w:tcPr>
            <w:tcW w:w="4050" w:type="dxa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6" w:type="dxa"/>
            <w:gridSpan w:val="7"/>
          </w:tcPr>
          <w:p w:rsidR="00E000A0" w:rsidRPr="004C4A95" w:rsidRDefault="00E000A0" w:rsidP="00C33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2670" w:rsidRPr="004C4A95" w:rsidTr="00C3360F">
        <w:trPr>
          <w:tblHeader/>
        </w:trPr>
        <w:tc>
          <w:tcPr>
            <w:tcW w:w="4050" w:type="dxa"/>
          </w:tcPr>
          <w:p w:rsidR="00912670" w:rsidRPr="006B0DD4" w:rsidRDefault="00912670" w:rsidP="0091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0D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เลตเตอร์ออฟเครดิต</w:t>
            </w:r>
            <w:r w:rsidR="00BA6B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136" w:type="dxa"/>
            <w:gridSpan w:val="7"/>
          </w:tcPr>
          <w:p w:rsidR="00912670" w:rsidRPr="004C4A95" w:rsidRDefault="00912670" w:rsidP="009126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43F54" w:rsidRPr="004C4A95" w:rsidTr="00C3360F">
        <w:tc>
          <w:tcPr>
            <w:tcW w:w="4050" w:type="dxa"/>
          </w:tcPr>
          <w:p w:rsidR="00243F54" w:rsidRPr="004C4A95" w:rsidRDefault="00243F54" w:rsidP="0024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สำหรับซื้อสินค้าและวัสดุ</w:t>
            </w:r>
          </w:p>
        </w:tc>
        <w:tc>
          <w:tcPr>
            <w:tcW w:w="1080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3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5,953</w:t>
            </w:r>
          </w:p>
        </w:tc>
        <w:tc>
          <w:tcPr>
            <w:tcW w:w="270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2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3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8,118</w:t>
            </w:r>
          </w:p>
        </w:tc>
        <w:tc>
          <w:tcPr>
            <w:tcW w:w="272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3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F54" w:rsidRPr="00243F54" w:rsidRDefault="00243F54" w:rsidP="00243F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:rsidR="00243F54" w:rsidRPr="00243F54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3F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43F54" w:rsidRPr="004C4A95" w:rsidTr="00C3360F">
        <w:tc>
          <w:tcPr>
            <w:tcW w:w="4050" w:type="dxa"/>
          </w:tcPr>
          <w:p w:rsidR="00243F54" w:rsidRPr="004C4A95" w:rsidRDefault="00243F54" w:rsidP="0024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สำหรับซื้อเครื่องจักร</w:t>
            </w:r>
          </w:p>
        </w:tc>
        <w:tc>
          <w:tcPr>
            <w:tcW w:w="1080" w:type="dxa"/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1,880</w:t>
            </w:r>
          </w:p>
        </w:tc>
        <w:tc>
          <w:tcPr>
            <w:tcW w:w="270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43F54" w:rsidRPr="004C4A95" w:rsidTr="00C3360F">
        <w:tc>
          <w:tcPr>
            <w:tcW w:w="4050" w:type="dxa"/>
          </w:tcPr>
          <w:p w:rsidR="00243F54" w:rsidRPr="004C4A95" w:rsidRDefault="00243F54" w:rsidP="00243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7,833</w:t>
            </w:r>
          </w:p>
        </w:tc>
        <w:tc>
          <w:tcPr>
            <w:tcW w:w="270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8,118</w:t>
            </w:r>
          </w:p>
        </w:tc>
        <w:tc>
          <w:tcPr>
            <w:tcW w:w="272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43F54" w:rsidRPr="004C4A95" w:rsidRDefault="00243F54" w:rsidP="00243F5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243F54" w:rsidRPr="004C4A95" w:rsidRDefault="00243F54" w:rsidP="00243F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C06806" w:rsidRPr="004C4A95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4C4A95">
        <w:rPr>
          <w:rFonts w:asciiTheme="majorBidi" w:hAnsiTheme="majorBidi" w:cstheme="majorBidi"/>
          <w:sz w:val="30"/>
          <w:szCs w:val="30"/>
        </w:rPr>
        <w:t xml:space="preserve">30 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046946" w:rsidRPr="004C4A95">
        <w:rPr>
          <w:rFonts w:asciiTheme="majorBidi" w:hAnsiTheme="majorBidi" w:cstheme="majorBidi"/>
          <w:sz w:val="30"/>
          <w:szCs w:val="30"/>
        </w:rPr>
        <w:t>256</w:t>
      </w:r>
      <w:r w:rsidR="00EC6473" w:rsidRPr="004C4A95">
        <w:rPr>
          <w:rFonts w:asciiTheme="majorBidi" w:hAnsiTheme="majorBidi" w:cstheme="majorBidi"/>
          <w:sz w:val="30"/>
          <w:szCs w:val="30"/>
        </w:rPr>
        <w:t>2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345AC8" w:rsidRPr="00AA0087" w:rsidRDefault="00345AC8" w:rsidP="001D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10938" w:rsidRPr="004C4A95" w:rsidTr="00DA614B">
        <w:tc>
          <w:tcPr>
            <w:tcW w:w="3420" w:type="dxa"/>
          </w:tcPr>
          <w:p w:rsidR="00C10938" w:rsidRPr="004C4A95" w:rsidRDefault="00C10938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10938" w:rsidRPr="004C4A95" w:rsidRDefault="00C10938" w:rsidP="00651B0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0938" w:rsidRPr="004C4A95" w:rsidRDefault="00C10938" w:rsidP="001D0E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D0E2E" w:rsidRPr="004C4A95" w:rsidTr="00DA614B">
        <w:trPr>
          <w:trHeight w:val="290"/>
        </w:trPr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1D0E2E" w:rsidRPr="004C4A95" w:rsidRDefault="00467FE7" w:rsidP="00467F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</w:t>
            </w:r>
            <w:r w:rsidR="00053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52.4</w:t>
            </w:r>
            <w:r w:rsidR="003E7E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D0E2E" w:rsidRPr="00DA614B" w:rsidRDefault="00467FE7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61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53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65.73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1D0E2E" w:rsidRPr="004C4A95" w:rsidRDefault="00643AF5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  <w:r w:rsidR="003E7E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053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643AF5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  <w:r w:rsidR="00104C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.4</w:t>
            </w:r>
            <w:r w:rsidR="00053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1D0E2E" w:rsidRPr="004C4A95" w:rsidTr="00DA614B">
        <w:tc>
          <w:tcPr>
            <w:tcW w:w="3420" w:type="dxa"/>
          </w:tcPr>
          <w:p w:rsidR="001D0E2E" w:rsidRPr="004C4A95" w:rsidRDefault="001D0E2E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1D0E2E" w:rsidRPr="004C4A95" w:rsidRDefault="000532E9" w:rsidP="00467F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4.36</w:t>
            </w:r>
          </w:p>
        </w:tc>
        <w:tc>
          <w:tcPr>
            <w:tcW w:w="270" w:type="dxa"/>
          </w:tcPr>
          <w:p w:rsidR="001D0E2E" w:rsidRPr="004C4A95" w:rsidRDefault="001D0E2E" w:rsidP="00F059A0">
            <w:pPr>
              <w:pStyle w:val="acctfourfigures"/>
              <w:tabs>
                <w:tab w:val="clear" w:pos="765"/>
                <w:tab w:val="decimal" w:pos="864"/>
                <w:tab w:val="left" w:pos="1106"/>
                <w:tab w:val="left" w:pos="122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1D0E2E" w:rsidRPr="00DA614B" w:rsidRDefault="000532E9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133.41</w:t>
            </w:r>
          </w:p>
        </w:tc>
        <w:tc>
          <w:tcPr>
            <w:tcW w:w="270" w:type="dxa"/>
          </w:tcPr>
          <w:p w:rsidR="001D0E2E" w:rsidRPr="004C4A95" w:rsidRDefault="001D0E2E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D0E2E" w:rsidRPr="004C4A95" w:rsidRDefault="003E7E6D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1.67</w:t>
            </w:r>
          </w:p>
        </w:tc>
        <w:tc>
          <w:tcPr>
            <w:tcW w:w="270" w:type="dxa"/>
          </w:tcPr>
          <w:p w:rsidR="001D0E2E" w:rsidRPr="004C4A95" w:rsidRDefault="001D0E2E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D0E2E" w:rsidRPr="004C4A95" w:rsidRDefault="00643AF5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104C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0.95</w:t>
            </w:r>
          </w:p>
        </w:tc>
      </w:tr>
      <w:tr w:rsidR="003E7E6D" w:rsidRPr="004C4A95" w:rsidTr="00DA614B">
        <w:tc>
          <w:tcPr>
            <w:tcW w:w="3420" w:type="dxa"/>
          </w:tcPr>
          <w:p w:rsidR="003E7E6D" w:rsidRPr="004C4A95" w:rsidRDefault="003E7E6D" w:rsidP="001D0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350" w:type="dxa"/>
          </w:tcPr>
          <w:p w:rsidR="003E7E6D" w:rsidRDefault="003E7E6D" w:rsidP="00467FE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70" w:type="dxa"/>
          </w:tcPr>
          <w:p w:rsidR="003E7E6D" w:rsidRPr="004C4A95" w:rsidRDefault="003E7E6D" w:rsidP="00F059A0">
            <w:pPr>
              <w:pStyle w:val="acctfourfigures"/>
              <w:tabs>
                <w:tab w:val="clear" w:pos="765"/>
                <w:tab w:val="decimal" w:pos="864"/>
                <w:tab w:val="left" w:pos="1106"/>
                <w:tab w:val="left" w:pos="122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E7E6D" w:rsidRPr="00DA614B" w:rsidRDefault="00104C86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</w:t>
            </w:r>
            <w:r w:rsidR="006B0D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3E7E6D" w:rsidRPr="004C4A95" w:rsidRDefault="003E7E6D" w:rsidP="00F059A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3E7E6D" w:rsidRDefault="003E7E6D" w:rsidP="001D0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0.05</w:t>
            </w:r>
          </w:p>
        </w:tc>
        <w:tc>
          <w:tcPr>
            <w:tcW w:w="270" w:type="dxa"/>
          </w:tcPr>
          <w:p w:rsidR="003E7E6D" w:rsidRPr="004C4A95" w:rsidRDefault="003E7E6D" w:rsidP="001D0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E7E6D" w:rsidRDefault="00104C86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1.5</w:t>
            </w:r>
            <w:r w:rsidR="006B0DD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5D1D4A" w:rsidRPr="004C4A95" w:rsidTr="00DA614B">
        <w:tc>
          <w:tcPr>
            <w:tcW w:w="3420" w:type="dxa"/>
          </w:tcPr>
          <w:p w:rsidR="005D1D4A" w:rsidRPr="004C4A95" w:rsidRDefault="005D1D4A" w:rsidP="005D1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4C4A95" w:rsidRDefault="000532E9" w:rsidP="00DA614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600.</w:t>
            </w:r>
            <w:r w:rsidR="006B0D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D1D4A" w:rsidRPr="004C4A95" w:rsidRDefault="005D1D4A" w:rsidP="005D1D4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D1D4A" w:rsidRPr="004C4A95" w:rsidRDefault="00643AF5" w:rsidP="001B0E11">
            <w:pPr>
              <w:pStyle w:val="acctfourfigures"/>
              <w:tabs>
                <w:tab w:val="clear" w:pos="765"/>
              </w:tabs>
              <w:spacing w:line="240" w:lineRule="atLeast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="00243E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6.9</w:t>
            </w:r>
            <w:r w:rsidR="006B0DD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3E7E6D" w:rsidRPr="00AA0087" w:rsidTr="00DA614B">
        <w:tc>
          <w:tcPr>
            <w:tcW w:w="3420" w:type="dxa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0" w:type="dxa"/>
            <w:gridSpan w:val="3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90" w:type="dxa"/>
            <w:gridSpan w:val="3"/>
          </w:tcPr>
          <w:p w:rsidR="003E7E6D" w:rsidRPr="00AA0087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E7E6D" w:rsidRPr="004C4A95" w:rsidTr="00DA614B">
        <w:tc>
          <w:tcPr>
            <w:tcW w:w="3420" w:type="dxa"/>
          </w:tcPr>
          <w:p w:rsidR="003E7E6D" w:rsidRPr="004C4A95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E6D" w:rsidRPr="004C4A95" w:rsidRDefault="003E7E6D" w:rsidP="00104C86">
            <w:pPr>
              <w:pStyle w:val="acctfourfigures"/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7E6D" w:rsidRPr="004C4A95" w:rsidTr="00DA614B">
        <w:tc>
          <w:tcPr>
            <w:tcW w:w="3420" w:type="dxa"/>
          </w:tcPr>
          <w:p w:rsidR="003E7E6D" w:rsidRPr="004C4A95" w:rsidRDefault="003E7E6D" w:rsidP="00104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3E7E6D" w:rsidRPr="004C4A95" w:rsidRDefault="000532E9" w:rsidP="00104C8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1.05</w:t>
            </w: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3E7E6D" w:rsidRPr="004C4A95" w:rsidRDefault="000532E9" w:rsidP="00543BB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32.08</w:t>
            </w: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543B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:rsidR="003E7E6D" w:rsidRPr="004C4A95" w:rsidRDefault="003E7E6D" w:rsidP="00104C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E7E6D" w:rsidRPr="004C4A95" w:rsidRDefault="00923AAC" w:rsidP="001B0E1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8" w:right="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24.87</w:t>
            </w:r>
          </w:p>
        </w:tc>
      </w:tr>
    </w:tbl>
    <w:p w:rsidR="00E16372" w:rsidRPr="00AA0087" w:rsidRDefault="00E16372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46946" w:rsidRPr="004C4A95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C4A95">
        <w:rPr>
          <w:rFonts w:asciiTheme="majorBidi" w:hAnsiTheme="majorBidi" w:cstheme="majorBidi"/>
          <w:sz w:val="30"/>
          <w:szCs w:val="30"/>
        </w:rPr>
        <w:t>31</w:t>
      </w:r>
      <w:r w:rsidRPr="004C4A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C4A95">
        <w:rPr>
          <w:rFonts w:asciiTheme="majorBidi" w:hAnsiTheme="majorBidi" w:cstheme="majorBidi"/>
          <w:sz w:val="30"/>
          <w:szCs w:val="30"/>
        </w:rPr>
        <w:t>25</w:t>
      </w:r>
      <w:r w:rsidRPr="004C4A95">
        <w:rPr>
          <w:rFonts w:asciiTheme="majorBidi" w:hAnsiTheme="majorBidi" w:cstheme="majorBidi"/>
          <w:sz w:val="30"/>
          <w:szCs w:val="30"/>
          <w:cs/>
        </w:rPr>
        <w:t>6</w:t>
      </w:r>
      <w:r w:rsidR="00EC6473" w:rsidRPr="004C4A95">
        <w:rPr>
          <w:rFonts w:asciiTheme="majorBidi" w:hAnsiTheme="majorBidi" w:cstheme="majorBidi"/>
          <w:sz w:val="30"/>
          <w:szCs w:val="30"/>
        </w:rPr>
        <w:t>1</w:t>
      </w:r>
      <w:r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046946" w:rsidRPr="00AA0087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C4A9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046946" w:rsidRPr="004C4A95" w:rsidTr="00AB2561">
        <w:trPr>
          <w:tblHeader/>
        </w:trPr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6946" w:rsidRPr="004C4A95" w:rsidTr="00F003BA"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1,560.56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451.34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81.28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23.51</w:t>
            </w: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66.16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  <w:vAlign w:val="bottom"/>
          </w:tcPr>
          <w:p w:rsidR="00EC6473" w:rsidRPr="004C4A95" w:rsidRDefault="00EC6473" w:rsidP="00EC647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66.16</w:t>
            </w: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517.50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89.67</w:t>
            </w:r>
          </w:p>
        </w:tc>
      </w:tr>
      <w:tr w:rsidR="00AB2561" w:rsidRPr="00AA0087" w:rsidTr="00F003BA">
        <w:tc>
          <w:tcPr>
            <w:tcW w:w="3420" w:type="dxa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:rsidR="00AB2561" w:rsidRPr="00AA0087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46946" w:rsidRPr="004C4A95" w:rsidTr="00F003BA">
        <w:tc>
          <w:tcPr>
            <w:tcW w:w="3420" w:type="dxa"/>
          </w:tcPr>
          <w:p w:rsidR="00046946" w:rsidRPr="004C4A95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6946" w:rsidRPr="004C4A95" w:rsidRDefault="00046946" w:rsidP="00F003BA">
            <w:pPr>
              <w:pStyle w:val="acctfourfigures"/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46946" w:rsidRPr="004C4A95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4C4A95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046946" w:rsidRPr="004C4A95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6473" w:rsidRPr="004C4A95" w:rsidTr="00F003BA">
        <w:tc>
          <w:tcPr>
            <w:tcW w:w="3420" w:type="dxa"/>
          </w:tcPr>
          <w:p w:rsidR="00EC6473" w:rsidRPr="004C4A95" w:rsidRDefault="00EC6473" w:rsidP="00EC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1.29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6473" w:rsidRPr="004C4A95" w:rsidRDefault="00EC6473" w:rsidP="00EC647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1.29</w:t>
            </w:r>
          </w:p>
        </w:tc>
      </w:tr>
      <w:tr w:rsidR="007339C7" w:rsidRPr="004C4A95" w:rsidTr="00F003BA">
        <w:tc>
          <w:tcPr>
            <w:tcW w:w="3420" w:type="dxa"/>
          </w:tcPr>
          <w:p w:rsidR="007339C7" w:rsidRPr="004C4A95" w:rsidRDefault="007339C7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339C7" w:rsidRPr="004C4A95" w:rsidRDefault="007339C7" w:rsidP="00E53F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4C4A95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339C7" w:rsidRPr="004C4A95" w:rsidRDefault="007339C7" w:rsidP="00F003B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4C4A95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7339C7" w:rsidRPr="004C4A95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339C7" w:rsidRPr="004C4A95" w:rsidRDefault="007339C7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339C7" w:rsidRPr="004C4A95" w:rsidRDefault="007339C7" w:rsidP="00F003B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:rsidR="005B1A10" w:rsidRPr="00BA6BD0" w:rsidRDefault="005B1A10" w:rsidP="00BA6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A0087" w:rsidRPr="00BA6BD0" w:rsidRDefault="00AA0087" w:rsidP="00BA6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04904" w:rsidRPr="004C4A95" w:rsidRDefault="00004904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หนี้สินที่อาจเกิดขึ้น</w:t>
      </w:r>
      <w:r w:rsidR="004A15AD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:rsidR="00004904" w:rsidRPr="004C4A95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04904" w:rsidRPr="004C4A95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71995" w:rsidRPr="004C4A95">
        <w:rPr>
          <w:rFonts w:asciiTheme="majorBidi" w:hAnsiTheme="majorBidi" w:cstheme="majorBidi"/>
          <w:sz w:val="30"/>
          <w:szCs w:val="30"/>
        </w:rPr>
        <w:t>30</w:t>
      </w:r>
      <w:r w:rsidR="000218DF" w:rsidRPr="004C4A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83905" w:rsidRPr="004C4A95">
        <w:rPr>
          <w:rFonts w:asciiTheme="majorBidi" w:hAnsiTheme="majorBidi" w:cstheme="majorBidi"/>
          <w:sz w:val="30"/>
          <w:szCs w:val="30"/>
        </w:rPr>
        <w:t>25</w:t>
      </w:r>
      <w:r w:rsidR="00B07C86" w:rsidRPr="004C4A95">
        <w:rPr>
          <w:rFonts w:asciiTheme="majorBidi" w:hAnsiTheme="majorBidi" w:cstheme="majorBidi"/>
          <w:sz w:val="30"/>
          <w:szCs w:val="30"/>
        </w:rPr>
        <w:t>6</w:t>
      </w:r>
      <w:r w:rsidR="00EC6473" w:rsidRPr="004C4A95">
        <w:rPr>
          <w:rFonts w:asciiTheme="majorBidi" w:hAnsiTheme="majorBidi" w:cstheme="majorBidi"/>
          <w:sz w:val="30"/>
          <w:szCs w:val="30"/>
        </w:rPr>
        <w:t>2</w:t>
      </w:r>
      <w:r w:rsidR="00A56284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3546E6" w:rsidRPr="004C4A9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:rsidR="00004904" w:rsidRPr="004C4A95" w:rsidRDefault="00A00D05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 </w:t>
      </w:r>
    </w:p>
    <w:p w:rsidR="00004904" w:rsidRPr="004C4A95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4C4A95">
        <w:rPr>
          <w:rFonts w:asciiTheme="majorBidi" w:hAnsiTheme="majorBidi" w:cstheme="majorBidi"/>
          <w:cs/>
          <w:lang w:val="en-US"/>
        </w:rPr>
        <w:t>(ก)</w:t>
      </w:r>
      <w:r w:rsidRPr="004C4A95">
        <w:rPr>
          <w:rFonts w:asciiTheme="majorBidi" w:hAnsiTheme="majorBidi" w:cstheme="majorBidi"/>
          <w:lang w:val="en-US"/>
        </w:rPr>
        <w:tab/>
      </w:r>
      <w:r w:rsidRPr="004C4A95">
        <w:rPr>
          <w:rFonts w:asciiTheme="majorBidi" w:hAnsiTheme="majorBidi" w:cstheme="majorBidi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รวมประมาณ</w:t>
      </w:r>
      <w:r w:rsidR="000243E1" w:rsidRPr="004C4A95">
        <w:rPr>
          <w:rFonts w:asciiTheme="majorBidi" w:hAnsiTheme="majorBidi" w:cstheme="majorBidi"/>
          <w:lang w:val="en-US"/>
        </w:rPr>
        <w:t xml:space="preserve"> </w:t>
      </w:r>
      <w:r w:rsidR="00B926C6">
        <w:rPr>
          <w:rFonts w:asciiTheme="majorBidi" w:hAnsiTheme="majorBidi" w:cstheme="majorBidi"/>
          <w:lang w:val="en-US"/>
        </w:rPr>
        <w:t>3.0</w:t>
      </w:r>
      <w:r w:rsidR="004A6651" w:rsidRPr="004C4A95">
        <w:rPr>
          <w:rFonts w:asciiTheme="majorBidi" w:hAnsiTheme="majorBidi" w:cstheme="majorBidi"/>
          <w:lang w:val="en-US"/>
        </w:rPr>
        <w:t xml:space="preserve"> </w:t>
      </w:r>
      <w:r w:rsidR="00575E17" w:rsidRPr="004C4A95">
        <w:rPr>
          <w:rFonts w:asciiTheme="majorBidi" w:hAnsiTheme="majorBidi" w:cstheme="majorBidi"/>
          <w:cs/>
          <w:lang w:val="en-US"/>
        </w:rPr>
        <w:t>ล้านบาท สำหรับกลุ่มบริษัท และ</w:t>
      </w:r>
      <w:r w:rsidR="00575E17" w:rsidRPr="004C4A95">
        <w:rPr>
          <w:rFonts w:asciiTheme="majorBidi" w:hAnsiTheme="majorBidi" w:cstheme="majorBidi"/>
          <w:lang w:val="en-US"/>
        </w:rPr>
        <w:t xml:space="preserve"> </w:t>
      </w:r>
      <w:r w:rsidR="00B926C6">
        <w:rPr>
          <w:rFonts w:asciiTheme="majorBidi" w:hAnsiTheme="majorBidi" w:cstheme="majorBidi"/>
          <w:lang w:val="en-US"/>
        </w:rPr>
        <w:t>1.7</w:t>
      </w:r>
      <w:r w:rsidR="00500454" w:rsidRPr="004C4A95">
        <w:rPr>
          <w:rFonts w:asciiTheme="majorBidi" w:hAnsiTheme="majorBidi" w:cstheme="majorBidi"/>
          <w:lang w:val="en-US" w:eastAsia="ja-JP"/>
        </w:rPr>
        <w:t xml:space="preserve"> </w:t>
      </w:r>
      <w:r w:rsidR="00575E17" w:rsidRPr="004C4A95">
        <w:rPr>
          <w:rFonts w:asciiTheme="majorBidi" w:hAnsiTheme="majorBidi" w:cstheme="majorBidi"/>
          <w:cs/>
          <w:lang w:val="en-US"/>
        </w:rPr>
        <w:t>ล้านบาท สำหรับบริษัท</w:t>
      </w:r>
    </w:p>
    <w:p w:rsidR="005B347E" w:rsidRPr="004C4A95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862C8" w:rsidRPr="004C4A95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(ข)</w:t>
      </w:r>
      <w:r w:rsidRPr="004C4A95">
        <w:rPr>
          <w:rFonts w:asciiTheme="majorBidi" w:hAnsiTheme="majorBidi" w:cstheme="majorBidi"/>
          <w:sz w:val="30"/>
          <w:szCs w:val="30"/>
          <w:cs/>
        </w:rPr>
        <w:tab/>
      </w:r>
      <w:r w:rsidR="00575E17" w:rsidRPr="004C4A95">
        <w:rPr>
          <w:rFonts w:asciiTheme="majorBidi" w:hAnsiTheme="majorBidi" w:cstheme="majorBidi"/>
          <w:sz w:val="30"/>
          <w:szCs w:val="30"/>
          <w:cs/>
        </w:rPr>
        <w:t>จากการ</w:t>
      </w:r>
      <w:r w:rsidR="00A02A92" w:rsidRPr="004C4A95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="00575E17" w:rsidRPr="004C4A95">
        <w:rPr>
          <w:rFonts w:asciiTheme="majorBidi" w:hAnsiTheme="majorBidi" w:cstheme="majorBidi"/>
          <w:sz w:val="30"/>
          <w:szCs w:val="30"/>
          <w:cs/>
        </w:rPr>
        <w:t>เข้าร่วมค้ำประกันสินเชื่อที่สถาบันการเงินให้แก่บริษัท</w:t>
      </w:r>
      <w:r w:rsidR="00575E17" w:rsidRPr="004C4A95">
        <w:rPr>
          <w:rFonts w:asciiTheme="majorBidi" w:hAnsiTheme="majorBidi" w:cstheme="majorBidi"/>
          <w:sz w:val="30"/>
          <w:szCs w:val="30"/>
          <w:cs/>
          <w:lang w:val="th-TH"/>
        </w:rPr>
        <w:t>ย่อยบางแห่ง</w:t>
      </w:r>
      <w:r w:rsidR="00575E17" w:rsidRPr="004C4A95">
        <w:rPr>
          <w:rFonts w:asciiTheme="majorBidi" w:hAnsiTheme="majorBidi" w:cstheme="majorBidi"/>
          <w:sz w:val="30"/>
          <w:szCs w:val="30"/>
          <w:cs/>
        </w:rPr>
        <w:t>จำนวนเงินรวมประมาณ</w:t>
      </w:r>
      <w:r w:rsidR="00A02A92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766DDB" w:rsidRPr="004C4A95">
        <w:rPr>
          <w:rFonts w:asciiTheme="majorBidi" w:hAnsiTheme="majorBidi" w:cstheme="majorBidi"/>
          <w:sz w:val="30"/>
          <w:szCs w:val="30"/>
        </w:rPr>
        <w:t>1,755.8</w:t>
      </w:r>
      <w:r w:rsidR="00A02A92" w:rsidRPr="004C4A95">
        <w:rPr>
          <w:rFonts w:asciiTheme="majorBidi" w:hAnsiTheme="majorBidi" w:cstheme="majorBidi"/>
          <w:sz w:val="30"/>
          <w:szCs w:val="30"/>
        </w:rPr>
        <w:t xml:space="preserve"> </w:t>
      </w:r>
      <w:r w:rsidR="00575E17" w:rsidRPr="004C4A95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</w:p>
    <w:p w:rsidR="00381ECD" w:rsidRPr="004C4A95" w:rsidRDefault="00381ECD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EA77A3" w:rsidRPr="004C4A95" w:rsidRDefault="00EA77A3" w:rsidP="00EA77A3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4C4A95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   </w:t>
      </w: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81ECD" w:rsidRDefault="00381ECD" w:rsidP="00381ECD">
      <w:pPr>
        <w:spacing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092A6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</w:t>
      </w:r>
      <w:r w:rsidR="00C674BF" w:rsidRPr="00DD225E">
        <w:rPr>
          <w:rFonts w:ascii="Angsana New" w:hAnsi="Angsana New"/>
          <w:sz w:val="30"/>
          <w:szCs w:val="30"/>
          <w:cs/>
        </w:rPr>
        <w:t>ซึ่ง</w:t>
      </w:r>
      <w:r w:rsidR="00C674BF" w:rsidRPr="00DD225E">
        <w:rPr>
          <w:rFonts w:ascii="Angsana New" w:hAnsi="Angsana New" w:hint="cs"/>
          <w:sz w:val="30"/>
          <w:szCs w:val="30"/>
          <w:cs/>
        </w:rPr>
        <w:t>เกี่ยว</w:t>
      </w:r>
      <w:r w:rsidR="00814C86">
        <w:rPr>
          <w:rFonts w:ascii="Angsana New" w:hAnsi="Angsana New" w:hint="cs"/>
          <w:sz w:val="30"/>
          <w:szCs w:val="30"/>
          <w:cs/>
        </w:rPr>
        <w:t>ข้อง</w:t>
      </w:r>
      <w:r w:rsidR="00C674BF" w:rsidRPr="00DD225E">
        <w:rPr>
          <w:rFonts w:ascii="Angsana New" w:hAnsi="Angsana New" w:hint="cs"/>
          <w:sz w:val="30"/>
          <w:szCs w:val="30"/>
          <w:cs/>
        </w:rPr>
        <w:t xml:space="preserve">กับการดำเนินงานของกลุ่มบริษัท </w:t>
      </w:r>
      <w:r w:rsidR="00C674BF" w:rsidRPr="00DD225E">
        <w:rPr>
          <w:rFonts w:ascii="Angsana New" w:hAnsi="Angsana New"/>
          <w:sz w:val="30"/>
          <w:szCs w:val="30"/>
          <w:cs/>
        </w:rPr>
        <w:t>และ</w:t>
      </w:r>
      <w:r w:rsidR="00C674BF" w:rsidRPr="00DD225E">
        <w:rPr>
          <w:rFonts w:ascii="Angsana New" w:hAnsi="Angsana New" w:hint="cs"/>
          <w:sz w:val="30"/>
          <w:szCs w:val="30"/>
          <w:cs/>
        </w:rPr>
        <w:t>คาดว่าจะมีผลกระทบต่องบการเงินรวมและงบการเงินเฉพาะกิจการ</w:t>
      </w:r>
      <w:r w:rsidR="00814C86">
        <w:rPr>
          <w:rFonts w:ascii="Angsana New" w:hAnsi="Angsana New" w:hint="cs"/>
          <w:sz w:val="30"/>
          <w:szCs w:val="30"/>
          <w:cs/>
        </w:rPr>
        <w:t>ของบริษัท</w:t>
      </w:r>
      <w:r w:rsidR="00C674BF" w:rsidRPr="00DD225E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="00C674BF" w:rsidRPr="00DD225E">
        <w:rPr>
          <w:rFonts w:ascii="Angsana New" w:hAnsi="Angsana New"/>
          <w:sz w:val="30"/>
          <w:szCs w:val="30"/>
        </w:rPr>
        <w:t xml:space="preserve"> </w:t>
      </w:r>
      <w:r w:rsidR="00C674BF" w:rsidRPr="00DD225E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="00C674BF" w:rsidRPr="00DD225E">
        <w:rPr>
          <w:rFonts w:ascii="Angsana New" w:hAnsi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="00C674BF" w:rsidRPr="00DD225E">
        <w:rPr>
          <w:rFonts w:ascii="Angsana New" w:hAnsi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="00C674BF" w:rsidRPr="00DD225E">
        <w:rPr>
          <w:rFonts w:ascii="Angsana New" w:hAnsi="Angsana New" w:hint="cs"/>
          <w:sz w:val="30"/>
          <w:szCs w:val="30"/>
          <w:cs/>
        </w:rPr>
        <w:t xml:space="preserve"> </w:t>
      </w:r>
      <w:r w:rsidR="00636911">
        <w:rPr>
          <w:rFonts w:ascii="Angsana New" w:hAnsi="Angsana New"/>
          <w:sz w:val="30"/>
          <w:szCs w:val="30"/>
          <w:cs/>
        </w:rPr>
        <w:br/>
      </w:r>
      <w:r w:rsidR="00C674BF" w:rsidRPr="00DD225E">
        <w:rPr>
          <w:rFonts w:ascii="Angsana New" w:hAnsi="Angsana New"/>
          <w:sz w:val="30"/>
          <w:szCs w:val="30"/>
        </w:rPr>
        <w:t>1</w:t>
      </w:r>
      <w:r w:rsidR="00C674BF" w:rsidRPr="00DD225E">
        <w:rPr>
          <w:rFonts w:ascii="Angsana New" w:hAnsi="Angsana New"/>
          <w:sz w:val="30"/>
          <w:szCs w:val="30"/>
          <w:cs/>
        </w:rPr>
        <w:t xml:space="preserve"> มกราคม </w:t>
      </w:r>
      <w:r w:rsidR="00C674BF" w:rsidRPr="00DD225E">
        <w:rPr>
          <w:rFonts w:ascii="Angsana New" w:hAnsi="Angsana New"/>
          <w:sz w:val="30"/>
          <w:szCs w:val="30"/>
        </w:rPr>
        <w:t xml:space="preserve">2563 </w:t>
      </w:r>
      <w:r w:rsidR="00C674BF" w:rsidRPr="00DD225E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381ECD" w:rsidRPr="00092A60" w:rsidRDefault="00381ECD" w:rsidP="00381ECD">
      <w:pPr>
        <w:spacing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7740" w:type="dxa"/>
        <w:tblInd w:w="450" w:type="dxa"/>
        <w:tblLook w:val="04A0" w:firstRow="1" w:lastRow="0" w:firstColumn="1" w:lastColumn="0" w:noHBand="0" w:noVBand="1"/>
      </w:tblPr>
      <w:tblGrid>
        <w:gridCol w:w="4068"/>
        <w:gridCol w:w="3672"/>
      </w:tblGrid>
      <w:tr w:rsidR="00A62671" w:rsidRPr="009028E0" w:rsidTr="00A62671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A62671" w:rsidRPr="009028E0" w:rsidRDefault="00A62671" w:rsidP="003A3F5C">
            <w:pPr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72" w:type="dxa"/>
            <w:shd w:val="clear" w:color="auto" w:fill="auto"/>
            <w:vAlign w:val="bottom"/>
          </w:tcPr>
          <w:p w:rsidR="00A62671" w:rsidRPr="009028E0" w:rsidRDefault="00A62671" w:rsidP="003A3F5C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62671" w:rsidRPr="009028E0" w:rsidTr="00A62671">
        <w:tc>
          <w:tcPr>
            <w:tcW w:w="4068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62671" w:rsidRPr="009028E0" w:rsidTr="00A62671">
        <w:tc>
          <w:tcPr>
            <w:tcW w:w="4068" w:type="dxa"/>
            <w:shd w:val="clear" w:color="auto" w:fill="auto"/>
          </w:tcPr>
          <w:p w:rsidR="00A62671" w:rsidRPr="009028E0" w:rsidRDefault="00A62671" w:rsidP="003A3F5C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2671" w:rsidRPr="009028E0" w:rsidTr="00A62671">
        <w:tc>
          <w:tcPr>
            <w:tcW w:w="4068" w:type="dxa"/>
            <w:shd w:val="clear" w:color="auto" w:fill="auto"/>
          </w:tcPr>
          <w:p w:rsidR="00A62671" w:rsidRPr="009028E0" w:rsidRDefault="00A62671" w:rsidP="003A3F5C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028E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028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A62671" w:rsidRPr="009028E0" w:rsidTr="00A62671">
        <w:tc>
          <w:tcPr>
            <w:tcW w:w="4068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ind w:left="270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028E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672" w:type="dxa"/>
            <w:shd w:val="clear" w:color="auto" w:fill="auto"/>
          </w:tcPr>
          <w:p w:rsidR="00A62671" w:rsidRPr="009028E0" w:rsidRDefault="00A62671" w:rsidP="003A3F5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9028E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:rsidR="00EA77A3" w:rsidRPr="009028E0" w:rsidRDefault="00EA77A3" w:rsidP="00EA77A3">
      <w:pPr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EA77A3" w:rsidRPr="009028E0" w:rsidRDefault="00EA77A3" w:rsidP="00EA77A3">
      <w:pPr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28E0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</w:t>
      </w:r>
      <w:r w:rsidR="00E73978">
        <w:rPr>
          <w:rFonts w:asciiTheme="majorBidi" w:hAnsiTheme="majorBidi" w:cstheme="majorBidi" w:hint="cs"/>
          <w:i/>
          <w:iCs/>
          <w:sz w:val="30"/>
          <w:szCs w:val="30"/>
          <w:cs/>
        </w:rPr>
        <w:t>ที่เกี่ยวข้องกับ</w:t>
      </w:r>
      <w:r w:rsidRPr="009028E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:rsidR="00300096" w:rsidRPr="00300096" w:rsidRDefault="00300096" w:rsidP="00300096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000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300096" w:rsidRPr="00300096" w:rsidRDefault="00300096" w:rsidP="003000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300096" w:rsidRPr="00300096" w:rsidRDefault="00300096" w:rsidP="00CC2E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300096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00096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300096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30009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300096">
        <w:rPr>
          <w:rFonts w:ascii="Angsana New" w:hAnsi="Angsana New" w:hint="cs"/>
          <w:sz w:val="30"/>
          <w:szCs w:val="30"/>
          <w:cs/>
        </w:rPr>
        <w:t xml:space="preserve">มีผลบังคับใช้ </w:t>
      </w:r>
      <w:r w:rsidR="00853F9B">
        <w:rPr>
          <w:rFonts w:ascii="Angsana New" w:hAnsi="Angsana New"/>
          <w:sz w:val="30"/>
          <w:szCs w:val="30"/>
        </w:rPr>
        <w:br/>
      </w:r>
      <w:r w:rsidRPr="00300096">
        <w:rPr>
          <w:rFonts w:ascii="Angsana New" w:hAnsi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300096" w:rsidRPr="00300096" w:rsidRDefault="00300096" w:rsidP="00823DA0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000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3000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3000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300096" w:rsidRPr="00300096" w:rsidRDefault="00300096" w:rsidP="003000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300096" w:rsidRPr="00300096" w:rsidRDefault="00300096" w:rsidP="003000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00096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00096">
        <w:rPr>
          <w:rFonts w:asciiTheme="majorBidi" w:hAnsiTheme="majorBidi" w:cstheme="majorBidi"/>
          <w:sz w:val="30"/>
          <w:szCs w:val="30"/>
        </w:rPr>
        <w:t>16</w:t>
      </w:r>
      <w:r w:rsidRPr="00300096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3000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</w:t>
      </w:r>
      <w:r w:rsidR="00610AFA">
        <w:rPr>
          <w:rFonts w:asciiTheme="majorBidi" w:hAnsiTheme="majorBidi" w:cstheme="majorBidi" w:hint="cs"/>
          <w:color w:val="000000"/>
          <w:sz w:val="30"/>
          <w:szCs w:val="30"/>
          <w:cs/>
        </w:rPr>
        <w:t>การ</w:t>
      </w:r>
      <w:r w:rsidRPr="0030009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เงินหรือสัญญาเช่าดำเนินงาน </w:t>
      </w:r>
      <w:r w:rsidR="00853F9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0009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3" w:name="_Hlk15581419"/>
      <w:r w:rsidRPr="00300096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30009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300096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EA77A3" w:rsidRPr="0086304D" w:rsidRDefault="00EA77A3" w:rsidP="00EA77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9B4C57">
        <w:rPr>
          <w:rFonts w:asciiTheme="majorBidi" w:hAnsiTheme="majorBidi" w:cstheme="majorBidi" w:hint="cs"/>
          <w:sz w:val="30"/>
          <w:szCs w:val="30"/>
          <w:cs/>
        </w:rPr>
        <w:t>ต่องบการเงินในงวดแรกที่</w:t>
      </w:r>
      <w:r w:rsidRPr="004C4A9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</w:t>
      </w:r>
      <w:r w:rsidR="00253816">
        <w:rPr>
          <w:rFonts w:asciiTheme="majorBidi" w:hAnsiTheme="majorBidi" w:cstheme="majorBidi"/>
          <w:sz w:val="30"/>
          <w:szCs w:val="30"/>
        </w:rPr>
        <w:br/>
      </w:r>
      <w:r w:rsidRPr="004C4A95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9B4C57">
        <w:rPr>
          <w:rFonts w:asciiTheme="majorBidi" w:hAnsiTheme="majorBidi" w:cstheme="majorBidi" w:hint="cs"/>
          <w:sz w:val="30"/>
          <w:szCs w:val="30"/>
          <w:cs/>
        </w:rPr>
        <w:t>ดังกล่าวข้</w:t>
      </w:r>
      <w:r w:rsidRPr="004C4A95">
        <w:rPr>
          <w:rFonts w:asciiTheme="majorBidi" w:hAnsiTheme="majorBidi" w:cstheme="majorBidi"/>
          <w:sz w:val="30"/>
          <w:szCs w:val="30"/>
          <w:cs/>
        </w:rPr>
        <w:t>างต้น</w:t>
      </w: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EA77A3" w:rsidRPr="004C4A95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EA77A3" w:rsidRPr="004C4A95" w:rsidSect="0016722B">
      <w:footerReference w:type="default" r:id="rId27"/>
      <w:pgSz w:w="11907" w:h="16840"/>
      <w:pgMar w:top="691" w:right="1152" w:bottom="576" w:left="1152" w:header="720" w:footer="720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4BF" w:rsidRDefault="00C674BF" w:rsidP="004956B4">
      <w:r>
        <w:separator/>
      </w:r>
    </w:p>
  </w:endnote>
  <w:endnote w:type="continuationSeparator" w:id="0">
    <w:p w:rsidR="00C674BF" w:rsidRDefault="00C674B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CD3EAA" w:rsidRDefault="00C674B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E9539F">
      <w:rPr>
        <w:rFonts w:ascii="Angsana New" w:hAnsi="Angsana New"/>
        <w:noProof/>
        <w:sz w:val="30"/>
        <w:szCs w:val="30"/>
      </w:rPr>
      <w:t>16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7661AC" w:rsidRDefault="00C674BF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997A1A" w:rsidRDefault="00C674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E9539F">
      <w:rPr>
        <w:rFonts w:ascii="Angsana New" w:hAnsi="Angsana New"/>
        <w:noProof/>
        <w:sz w:val="30"/>
        <w:szCs w:val="30"/>
      </w:rPr>
      <w:t>27</w:t>
    </w:r>
    <w:r w:rsidRPr="00997A1A">
      <w:rPr>
        <w:rFonts w:ascii="Angsana New" w:hAnsi="Angsana New"/>
        <w:noProof/>
        <w:sz w:val="30"/>
        <w:szCs w:val="30"/>
      </w:rPr>
      <w:fldChar w:fldCharType="end"/>
    </w:r>
  </w:p>
  <w:p w:rsidR="00C674BF" w:rsidRPr="00320AF8" w:rsidRDefault="00C674BF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1D0996" w:rsidRDefault="00C674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28</w:t>
    </w:r>
  </w:p>
  <w:p w:rsidR="00C674BF" w:rsidRPr="00320AF8" w:rsidRDefault="00C674BF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8A7F9F" w:rsidRDefault="00C674B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29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7661AC" w:rsidRDefault="00C674BF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1D0996" w:rsidRDefault="00C674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30</w:t>
    </w:r>
  </w:p>
  <w:p w:rsidR="00C674BF" w:rsidRPr="00320AF8" w:rsidRDefault="00C674BF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9521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74BF" w:rsidRPr="00791D16" w:rsidRDefault="00C674BF" w:rsidP="00791D16">
        <w:pPr>
          <w:pStyle w:val="Footer"/>
          <w:jc w:val="center"/>
        </w:pPr>
        <w:r w:rsidRPr="00791D1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91D1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91D1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9539F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Pr="00791D1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4BF" w:rsidRDefault="00C674BF" w:rsidP="004956B4">
      <w:r>
        <w:separator/>
      </w:r>
    </w:p>
  </w:footnote>
  <w:footnote w:type="continuationSeparator" w:id="0">
    <w:p w:rsidR="00C674BF" w:rsidRDefault="00C674B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7B2C1E" w:rsidRDefault="00C674BF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674BF" w:rsidRPr="007B2C1E" w:rsidRDefault="00C674B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C674BF" w:rsidRDefault="00C674BF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C674BF" w:rsidRPr="00D74AD8" w:rsidRDefault="00C674B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7B2C1E" w:rsidRDefault="00C674BF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674BF" w:rsidRPr="007B2C1E" w:rsidRDefault="00C674BF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C674BF" w:rsidRDefault="00C674BF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A734FA">
      <w:rPr>
        <w:rFonts w:ascii="Angsana New" w:hAnsi="Angsana New"/>
        <w:sz w:val="32"/>
        <w:szCs w:val="32"/>
        <w:lang w:bidi="th-TH"/>
      </w:rPr>
      <w:t>30</w:t>
    </w:r>
    <w:r w:rsidRPr="00A734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2</w:t>
    </w:r>
    <w:r w:rsidRPr="00E926A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C674BF" w:rsidRPr="00E3228D" w:rsidRDefault="00C674BF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4809C6" w:rsidRDefault="00C674BF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674BF" w:rsidRPr="004809C6" w:rsidRDefault="00C674BF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C674BF" w:rsidRPr="007B2C1E" w:rsidRDefault="00C674BF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C674BF" w:rsidRPr="007B6271" w:rsidRDefault="00C674BF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Pr="007B2C1E" w:rsidRDefault="00C674BF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C674BF" w:rsidRPr="007B2C1E" w:rsidRDefault="00C674B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:rsidR="00C674BF" w:rsidRDefault="00C674B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สิ้นสุด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วันที่ </w:t>
    </w:r>
    <w:r w:rsidRPr="00001CA8">
      <w:rPr>
        <w:rFonts w:ascii="Angsana New" w:hAnsi="Angsana New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 xml:space="preserve">0 </w:t>
    </w:r>
    <w:r w:rsidRPr="00CB20A3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C674BF" w:rsidRPr="00D74AD8" w:rsidRDefault="00C674B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4BF" w:rsidRDefault="00C674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25"/>
  </w:num>
  <w:num w:numId="14">
    <w:abstractNumId w:val="19"/>
  </w:num>
  <w:num w:numId="15">
    <w:abstractNumId w:val="22"/>
  </w:num>
  <w:num w:numId="16">
    <w:abstractNumId w:val="26"/>
  </w:num>
  <w:num w:numId="17">
    <w:abstractNumId w:val="27"/>
  </w:num>
  <w:num w:numId="18">
    <w:abstractNumId w:val="23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4"/>
  </w:num>
  <w:num w:numId="27">
    <w:abstractNumId w:val="12"/>
  </w:num>
  <w:num w:numId="28">
    <w:abstractNumId w:val="28"/>
  </w:num>
  <w:num w:numId="29">
    <w:abstractNumId w:val="5"/>
  </w:num>
  <w:num w:numId="30">
    <w:abstractNumId w:val="5"/>
  </w:num>
  <w:num w:numId="31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03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27B"/>
    <w:rsid w:val="000065E8"/>
    <w:rsid w:val="00006B07"/>
    <w:rsid w:val="00007539"/>
    <w:rsid w:val="000077BF"/>
    <w:rsid w:val="00010C47"/>
    <w:rsid w:val="000111F3"/>
    <w:rsid w:val="000112FF"/>
    <w:rsid w:val="0001177B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8A1"/>
    <w:rsid w:val="00016DAC"/>
    <w:rsid w:val="000171A7"/>
    <w:rsid w:val="00017704"/>
    <w:rsid w:val="000177D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EA1"/>
    <w:rsid w:val="00034D43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687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1A46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48B4"/>
    <w:rsid w:val="000654CE"/>
    <w:rsid w:val="000656E1"/>
    <w:rsid w:val="00065A19"/>
    <w:rsid w:val="00065C80"/>
    <w:rsid w:val="000662D8"/>
    <w:rsid w:val="0006692E"/>
    <w:rsid w:val="00066A1A"/>
    <w:rsid w:val="00066C9C"/>
    <w:rsid w:val="00066E4F"/>
    <w:rsid w:val="000671D5"/>
    <w:rsid w:val="000674B3"/>
    <w:rsid w:val="00067940"/>
    <w:rsid w:val="00067D22"/>
    <w:rsid w:val="00067EF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FF5"/>
    <w:rsid w:val="0008733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472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D7ED5"/>
    <w:rsid w:val="000E01AC"/>
    <w:rsid w:val="000E0CBF"/>
    <w:rsid w:val="000E1118"/>
    <w:rsid w:val="000E12FB"/>
    <w:rsid w:val="000E1365"/>
    <w:rsid w:val="000E1581"/>
    <w:rsid w:val="000E220D"/>
    <w:rsid w:val="000E22AF"/>
    <w:rsid w:val="000E248A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B48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12BC"/>
    <w:rsid w:val="00102467"/>
    <w:rsid w:val="001044D5"/>
    <w:rsid w:val="00104C86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3AC"/>
    <w:rsid w:val="00130802"/>
    <w:rsid w:val="00130A0F"/>
    <w:rsid w:val="00130FA8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530E"/>
    <w:rsid w:val="001853F3"/>
    <w:rsid w:val="001856AA"/>
    <w:rsid w:val="001863FD"/>
    <w:rsid w:val="00187060"/>
    <w:rsid w:val="00187A43"/>
    <w:rsid w:val="00187CE3"/>
    <w:rsid w:val="00191766"/>
    <w:rsid w:val="0019176C"/>
    <w:rsid w:val="00191B63"/>
    <w:rsid w:val="00192018"/>
    <w:rsid w:val="00192B65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738"/>
    <w:rsid w:val="001A6298"/>
    <w:rsid w:val="001A6345"/>
    <w:rsid w:val="001A72D8"/>
    <w:rsid w:val="001A7D70"/>
    <w:rsid w:val="001A7E80"/>
    <w:rsid w:val="001B02B8"/>
    <w:rsid w:val="001B0E11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313"/>
    <w:rsid w:val="00213B27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F40"/>
    <w:rsid w:val="00250D8F"/>
    <w:rsid w:val="00251BAD"/>
    <w:rsid w:val="0025269E"/>
    <w:rsid w:val="00252E2C"/>
    <w:rsid w:val="0025337C"/>
    <w:rsid w:val="00253816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40F"/>
    <w:rsid w:val="00271A89"/>
    <w:rsid w:val="00271E03"/>
    <w:rsid w:val="0027292B"/>
    <w:rsid w:val="00272CDB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6EB"/>
    <w:rsid w:val="00276D96"/>
    <w:rsid w:val="00277087"/>
    <w:rsid w:val="002807AF"/>
    <w:rsid w:val="0028098B"/>
    <w:rsid w:val="00280EBB"/>
    <w:rsid w:val="00281D41"/>
    <w:rsid w:val="002823F0"/>
    <w:rsid w:val="002831DD"/>
    <w:rsid w:val="00283571"/>
    <w:rsid w:val="002837DD"/>
    <w:rsid w:val="00283F1F"/>
    <w:rsid w:val="00283FDD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DEF"/>
    <w:rsid w:val="002D4072"/>
    <w:rsid w:val="002D558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F0F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FB9"/>
    <w:rsid w:val="003508CF"/>
    <w:rsid w:val="00350FC3"/>
    <w:rsid w:val="00352378"/>
    <w:rsid w:val="0035291C"/>
    <w:rsid w:val="00352B96"/>
    <w:rsid w:val="00352CEA"/>
    <w:rsid w:val="00352EFE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B81"/>
    <w:rsid w:val="003715F0"/>
    <w:rsid w:val="00371619"/>
    <w:rsid w:val="00371785"/>
    <w:rsid w:val="003724D8"/>
    <w:rsid w:val="00373820"/>
    <w:rsid w:val="0037484A"/>
    <w:rsid w:val="00374A9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5F9"/>
    <w:rsid w:val="003807B2"/>
    <w:rsid w:val="003812B3"/>
    <w:rsid w:val="00381ECD"/>
    <w:rsid w:val="003821BA"/>
    <w:rsid w:val="003822C8"/>
    <w:rsid w:val="00382987"/>
    <w:rsid w:val="00384C7A"/>
    <w:rsid w:val="00384D8B"/>
    <w:rsid w:val="00384FD2"/>
    <w:rsid w:val="00386314"/>
    <w:rsid w:val="00386FEC"/>
    <w:rsid w:val="00387680"/>
    <w:rsid w:val="00387E9E"/>
    <w:rsid w:val="003909A1"/>
    <w:rsid w:val="0039184C"/>
    <w:rsid w:val="00391D76"/>
    <w:rsid w:val="00391FA3"/>
    <w:rsid w:val="00392923"/>
    <w:rsid w:val="0039323E"/>
    <w:rsid w:val="0039325F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3F5C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048"/>
    <w:rsid w:val="003B7B1A"/>
    <w:rsid w:val="003C211C"/>
    <w:rsid w:val="003C2455"/>
    <w:rsid w:val="003C2D59"/>
    <w:rsid w:val="003C2FCF"/>
    <w:rsid w:val="003C3DCC"/>
    <w:rsid w:val="003C4CD3"/>
    <w:rsid w:val="003C50B0"/>
    <w:rsid w:val="003C61FE"/>
    <w:rsid w:val="003C62FF"/>
    <w:rsid w:val="003C68DF"/>
    <w:rsid w:val="003C7D3A"/>
    <w:rsid w:val="003D0220"/>
    <w:rsid w:val="003D046C"/>
    <w:rsid w:val="003D05D1"/>
    <w:rsid w:val="003D1428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CAE"/>
    <w:rsid w:val="003F1DDC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44F3"/>
    <w:rsid w:val="00405381"/>
    <w:rsid w:val="00405F00"/>
    <w:rsid w:val="00406014"/>
    <w:rsid w:val="004064A0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A6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509"/>
    <w:rsid w:val="00431B4F"/>
    <w:rsid w:val="004321AC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2853"/>
    <w:rsid w:val="0044388F"/>
    <w:rsid w:val="00443F0F"/>
    <w:rsid w:val="00444068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5F56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80E51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E5"/>
    <w:rsid w:val="004D5169"/>
    <w:rsid w:val="004D5E4A"/>
    <w:rsid w:val="004D609F"/>
    <w:rsid w:val="004D60FE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60CE"/>
    <w:rsid w:val="0053640B"/>
    <w:rsid w:val="0053657F"/>
    <w:rsid w:val="005367B1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4998"/>
    <w:rsid w:val="0055507F"/>
    <w:rsid w:val="00555309"/>
    <w:rsid w:val="005558B8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63E"/>
    <w:rsid w:val="0059489F"/>
    <w:rsid w:val="005949BD"/>
    <w:rsid w:val="00596070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FE6"/>
    <w:rsid w:val="005B1610"/>
    <w:rsid w:val="005B17E1"/>
    <w:rsid w:val="005B1A10"/>
    <w:rsid w:val="005B1B68"/>
    <w:rsid w:val="005B2745"/>
    <w:rsid w:val="005B2B45"/>
    <w:rsid w:val="005B2B5E"/>
    <w:rsid w:val="005B2FC2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AFA"/>
    <w:rsid w:val="00610B8B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9C"/>
    <w:rsid w:val="006212F7"/>
    <w:rsid w:val="006214CD"/>
    <w:rsid w:val="006218F3"/>
    <w:rsid w:val="00622149"/>
    <w:rsid w:val="00622B82"/>
    <w:rsid w:val="0062308A"/>
    <w:rsid w:val="006234CC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D91"/>
    <w:rsid w:val="00634FEF"/>
    <w:rsid w:val="00635183"/>
    <w:rsid w:val="0063552E"/>
    <w:rsid w:val="0063556F"/>
    <w:rsid w:val="006355E4"/>
    <w:rsid w:val="00635ACB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1E30"/>
    <w:rsid w:val="00692240"/>
    <w:rsid w:val="006926DC"/>
    <w:rsid w:val="00692E67"/>
    <w:rsid w:val="00692EEF"/>
    <w:rsid w:val="006933B8"/>
    <w:rsid w:val="0069361E"/>
    <w:rsid w:val="00693906"/>
    <w:rsid w:val="0069398C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DFD"/>
    <w:rsid w:val="0069714B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E10"/>
    <w:rsid w:val="006A5E98"/>
    <w:rsid w:val="006A681F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211"/>
    <w:rsid w:val="006B19AB"/>
    <w:rsid w:val="006B2043"/>
    <w:rsid w:val="006B25D3"/>
    <w:rsid w:val="006B26C9"/>
    <w:rsid w:val="006B2B83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52BB"/>
    <w:rsid w:val="006C545D"/>
    <w:rsid w:val="006C6AEA"/>
    <w:rsid w:val="006C7F05"/>
    <w:rsid w:val="006D10CE"/>
    <w:rsid w:val="006D15EA"/>
    <w:rsid w:val="006D194A"/>
    <w:rsid w:val="006D2488"/>
    <w:rsid w:val="006D3CF7"/>
    <w:rsid w:val="006D455E"/>
    <w:rsid w:val="006D4D93"/>
    <w:rsid w:val="006D4E50"/>
    <w:rsid w:val="006D4ECE"/>
    <w:rsid w:val="006D5027"/>
    <w:rsid w:val="006D59C4"/>
    <w:rsid w:val="006D60BF"/>
    <w:rsid w:val="006D659B"/>
    <w:rsid w:val="006D7262"/>
    <w:rsid w:val="006D782B"/>
    <w:rsid w:val="006E0308"/>
    <w:rsid w:val="006E0D74"/>
    <w:rsid w:val="006E0D75"/>
    <w:rsid w:val="006E1309"/>
    <w:rsid w:val="006E17B5"/>
    <w:rsid w:val="006E25E6"/>
    <w:rsid w:val="006E41D5"/>
    <w:rsid w:val="006E45DE"/>
    <w:rsid w:val="006E6143"/>
    <w:rsid w:val="006E6A0A"/>
    <w:rsid w:val="006E6F8A"/>
    <w:rsid w:val="006E7A41"/>
    <w:rsid w:val="006E7DC6"/>
    <w:rsid w:val="006E7F03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6DDB"/>
    <w:rsid w:val="0076775D"/>
    <w:rsid w:val="00767E05"/>
    <w:rsid w:val="00770181"/>
    <w:rsid w:val="00771501"/>
    <w:rsid w:val="00771F0C"/>
    <w:rsid w:val="007726DC"/>
    <w:rsid w:val="0077282C"/>
    <w:rsid w:val="00773525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D40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25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4C86"/>
    <w:rsid w:val="00815B83"/>
    <w:rsid w:val="00815C6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2F0"/>
    <w:rsid w:val="00821C60"/>
    <w:rsid w:val="00822971"/>
    <w:rsid w:val="00822A99"/>
    <w:rsid w:val="008230DC"/>
    <w:rsid w:val="008235D2"/>
    <w:rsid w:val="00823DA0"/>
    <w:rsid w:val="00824351"/>
    <w:rsid w:val="00824809"/>
    <w:rsid w:val="00824822"/>
    <w:rsid w:val="008255DF"/>
    <w:rsid w:val="00825C47"/>
    <w:rsid w:val="00825CD2"/>
    <w:rsid w:val="00826E40"/>
    <w:rsid w:val="00826ED3"/>
    <w:rsid w:val="0082710C"/>
    <w:rsid w:val="008279DF"/>
    <w:rsid w:val="008300A4"/>
    <w:rsid w:val="008301A0"/>
    <w:rsid w:val="008302CB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EF"/>
    <w:rsid w:val="008A5465"/>
    <w:rsid w:val="008A5650"/>
    <w:rsid w:val="008A5A88"/>
    <w:rsid w:val="008A6C10"/>
    <w:rsid w:val="008A7C80"/>
    <w:rsid w:val="008A7EC5"/>
    <w:rsid w:val="008A7F9F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603B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BFD"/>
    <w:rsid w:val="00905EE3"/>
    <w:rsid w:val="00907CD2"/>
    <w:rsid w:val="00907DD6"/>
    <w:rsid w:val="00910203"/>
    <w:rsid w:val="00910496"/>
    <w:rsid w:val="00911950"/>
    <w:rsid w:val="00911BA3"/>
    <w:rsid w:val="00912670"/>
    <w:rsid w:val="009135A1"/>
    <w:rsid w:val="0091530B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3AAC"/>
    <w:rsid w:val="00923E41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E53"/>
    <w:rsid w:val="00977E63"/>
    <w:rsid w:val="009800F6"/>
    <w:rsid w:val="00980958"/>
    <w:rsid w:val="00982193"/>
    <w:rsid w:val="0098260C"/>
    <w:rsid w:val="009839E6"/>
    <w:rsid w:val="0098419E"/>
    <w:rsid w:val="00984CB4"/>
    <w:rsid w:val="00985B11"/>
    <w:rsid w:val="00986667"/>
    <w:rsid w:val="009868FF"/>
    <w:rsid w:val="00986F3C"/>
    <w:rsid w:val="00990E8B"/>
    <w:rsid w:val="00991139"/>
    <w:rsid w:val="009924DB"/>
    <w:rsid w:val="0099397A"/>
    <w:rsid w:val="00995ECD"/>
    <w:rsid w:val="009969B2"/>
    <w:rsid w:val="00997A1A"/>
    <w:rsid w:val="009A1ED0"/>
    <w:rsid w:val="009A27CC"/>
    <w:rsid w:val="009A28D1"/>
    <w:rsid w:val="009A2D53"/>
    <w:rsid w:val="009A31B5"/>
    <w:rsid w:val="009A32B2"/>
    <w:rsid w:val="009A3EB9"/>
    <w:rsid w:val="009A3F2A"/>
    <w:rsid w:val="009A4264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11CB"/>
    <w:rsid w:val="009B1640"/>
    <w:rsid w:val="009B1E02"/>
    <w:rsid w:val="009B2060"/>
    <w:rsid w:val="009B2F2D"/>
    <w:rsid w:val="009B31F8"/>
    <w:rsid w:val="009B464F"/>
    <w:rsid w:val="009B471B"/>
    <w:rsid w:val="009B4995"/>
    <w:rsid w:val="009B4C57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BF3"/>
    <w:rsid w:val="009C226E"/>
    <w:rsid w:val="009C34AB"/>
    <w:rsid w:val="009C3598"/>
    <w:rsid w:val="009C3E8F"/>
    <w:rsid w:val="009C4021"/>
    <w:rsid w:val="009C43FD"/>
    <w:rsid w:val="009C445F"/>
    <w:rsid w:val="009C47C9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1F6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CC"/>
    <w:rsid w:val="00AC55FD"/>
    <w:rsid w:val="00AC5A7F"/>
    <w:rsid w:val="00AC5FD1"/>
    <w:rsid w:val="00AC6779"/>
    <w:rsid w:val="00AC6A1B"/>
    <w:rsid w:val="00AC6BF7"/>
    <w:rsid w:val="00AC6F1B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53B5"/>
    <w:rsid w:val="00AD54F4"/>
    <w:rsid w:val="00AD5652"/>
    <w:rsid w:val="00AD6438"/>
    <w:rsid w:val="00AD74CC"/>
    <w:rsid w:val="00AE0244"/>
    <w:rsid w:val="00AE07FD"/>
    <w:rsid w:val="00AE199A"/>
    <w:rsid w:val="00AE29CF"/>
    <w:rsid w:val="00AE362D"/>
    <w:rsid w:val="00AE3BB6"/>
    <w:rsid w:val="00AE3F8B"/>
    <w:rsid w:val="00AE42F9"/>
    <w:rsid w:val="00AE4453"/>
    <w:rsid w:val="00AE4C26"/>
    <w:rsid w:val="00AE5A93"/>
    <w:rsid w:val="00AE60FD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567F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68F4"/>
    <w:rsid w:val="00B374E8"/>
    <w:rsid w:val="00B37616"/>
    <w:rsid w:val="00B37A94"/>
    <w:rsid w:val="00B400C4"/>
    <w:rsid w:val="00B400E9"/>
    <w:rsid w:val="00B40579"/>
    <w:rsid w:val="00B40ECF"/>
    <w:rsid w:val="00B41F58"/>
    <w:rsid w:val="00B42938"/>
    <w:rsid w:val="00B43556"/>
    <w:rsid w:val="00B44FB5"/>
    <w:rsid w:val="00B45751"/>
    <w:rsid w:val="00B4632A"/>
    <w:rsid w:val="00B46EAF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E2"/>
    <w:rsid w:val="00B7402B"/>
    <w:rsid w:val="00B74046"/>
    <w:rsid w:val="00B74453"/>
    <w:rsid w:val="00B74C46"/>
    <w:rsid w:val="00B75348"/>
    <w:rsid w:val="00B75BF7"/>
    <w:rsid w:val="00B77566"/>
    <w:rsid w:val="00B77AB4"/>
    <w:rsid w:val="00B77B95"/>
    <w:rsid w:val="00B77FD4"/>
    <w:rsid w:val="00B80672"/>
    <w:rsid w:val="00B80C9D"/>
    <w:rsid w:val="00B81775"/>
    <w:rsid w:val="00B817A8"/>
    <w:rsid w:val="00B82FF6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41A"/>
    <w:rsid w:val="00BA1E23"/>
    <w:rsid w:val="00BA21C9"/>
    <w:rsid w:val="00BA28F1"/>
    <w:rsid w:val="00BA2BEC"/>
    <w:rsid w:val="00BA3514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FD0"/>
    <w:rsid w:val="00BB4278"/>
    <w:rsid w:val="00BB46E7"/>
    <w:rsid w:val="00BB4992"/>
    <w:rsid w:val="00BB49BD"/>
    <w:rsid w:val="00BB4C4A"/>
    <w:rsid w:val="00BB5197"/>
    <w:rsid w:val="00BB5202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C7B20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3215"/>
    <w:rsid w:val="00C03262"/>
    <w:rsid w:val="00C036B7"/>
    <w:rsid w:val="00C0387C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C22"/>
    <w:rsid w:val="00C34008"/>
    <w:rsid w:val="00C341B4"/>
    <w:rsid w:val="00C34B39"/>
    <w:rsid w:val="00C35E19"/>
    <w:rsid w:val="00C36537"/>
    <w:rsid w:val="00C403AB"/>
    <w:rsid w:val="00C4051F"/>
    <w:rsid w:val="00C40B4F"/>
    <w:rsid w:val="00C40D95"/>
    <w:rsid w:val="00C41369"/>
    <w:rsid w:val="00C42785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7298"/>
    <w:rsid w:val="00C478B1"/>
    <w:rsid w:val="00C47A7C"/>
    <w:rsid w:val="00C50354"/>
    <w:rsid w:val="00C505DC"/>
    <w:rsid w:val="00C50BE2"/>
    <w:rsid w:val="00C50C8E"/>
    <w:rsid w:val="00C514EA"/>
    <w:rsid w:val="00C51765"/>
    <w:rsid w:val="00C51BB2"/>
    <w:rsid w:val="00C52317"/>
    <w:rsid w:val="00C52C9B"/>
    <w:rsid w:val="00C53450"/>
    <w:rsid w:val="00C5419C"/>
    <w:rsid w:val="00C5435D"/>
    <w:rsid w:val="00C55863"/>
    <w:rsid w:val="00C55D51"/>
    <w:rsid w:val="00C5767B"/>
    <w:rsid w:val="00C57E1E"/>
    <w:rsid w:val="00C57F9E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F55"/>
    <w:rsid w:val="00CB20A3"/>
    <w:rsid w:val="00CB3C29"/>
    <w:rsid w:val="00CB3DF5"/>
    <w:rsid w:val="00CB3F3F"/>
    <w:rsid w:val="00CB5040"/>
    <w:rsid w:val="00CB51A6"/>
    <w:rsid w:val="00CB5811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C48"/>
    <w:rsid w:val="00CE2589"/>
    <w:rsid w:val="00CE2959"/>
    <w:rsid w:val="00CE2B1C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8D5"/>
    <w:rsid w:val="00D02C00"/>
    <w:rsid w:val="00D0419F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9D3"/>
    <w:rsid w:val="00D26F3D"/>
    <w:rsid w:val="00D27050"/>
    <w:rsid w:val="00D271BD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1CCF"/>
    <w:rsid w:val="00D422AD"/>
    <w:rsid w:val="00D42984"/>
    <w:rsid w:val="00D43787"/>
    <w:rsid w:val="00D43C65"/>
    <w:rsid w:val="00D4400C"/>
    <w:rsid w:val="00D44225"/>
    <w:rsid w:val="00D44C3C"/>
    <w:rsid w:val="00D44E3C"/>
    <w:rsid w:val="00D46735"/>
    <w:rsid w:val="00D4768D"/>
    <w:rsid w:val="00D50CDB"/>
    <w:rsid w:val="00D50D19"/>
    <w:rsid w:val="00D51995"/>
    <w:rsid w:val="00D51B44"/>
    <w:rsid w:val="00D52606"/>
    <w:rsid w:val="00D541F1"/>
    <w:rsid w:val="00D54D75"/>
    <w:rsid w:val="00D5616F"/>
    <w:rsid w:val="00D56A17"/>
    <w:rsid w:val="00D57ADA"/>
    <w:rsid w:val="00D60E23"/>
    <w:rsid w:val="00D60E27"/>
    <w:rsid w:val="00D61957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6FE"/>
    <w:rsid w:val="00D659E0"/>
    <w:rsid w:val="00D66DEB"/>
    <w:rsid w:val="00D67414"/>
    <w:rsid w:val="00D674E6"/>
    <w:rsid w:val="00D67967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D08"/>
    <w:rsid w:val="00D84E94"/>
    <w:rsid w:val="00D859C7"/>
    <w:rsid w:val="00D85B1A"/>
    <w:rsid w:val="00D85B4C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6070"/>
    <w:rsid w:val="00D96B06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614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610F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2535"/>
    <w:rsid w:val="00DF2C19"/>
    <w:rsid w:val="00DF2C3D"/>
    <w:rsid w:val="00DF3D48"/>
    <w:rsid w:val="00DF40F8"/>
    <w:rsid w:val="00DF4AC8"/>
    <w:rsid w:val="00DF5F4C"/>
    <w:rsid w:val="00DF640B"/>
    <w:rsid w:val="00DF6712"/>
    <w:rsid w:val="00DF7546"/>
    <w:rsid w:val="00DF7B9D"/>
    <w:rsid w:val="00E000A0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D08"/>
    <w:rsid w:val="00E3228D"/>
    <w:rsid w:val="00E32316"/>
    <w:rsid w:val="00E331EC"/>
    <w:rsid w:val="00E3405E"/>
    <w:rsid w:val="00E3480A"/>
    <w:rsid w:val="00E34C67"/>
    <w:rsid w:val="00E351AC"/>
    <w:rsid w:val="00E354F7"/>
    <w:rsid w:val="00E36728"/>
    <w:rsid w:val="00E36A6C"/>
    <w:rsid w:val="00E36ABD"/>
    <w:rsid w:val="00E37095"/>
    <w:rsid w:val="00E37282"/>
    <w:rsid w:val="00E42791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1395"/>
    <w:rsid w:val="00E71439"/>
    <w:rsid w:val="00E71B72"/>
    <w:rsid w:val="00E71EC1"/>
    <w:rsid w:val="00E7206E"/>
    <w:rsid w:val="00E72D72"/>
    <w:rsid w:val="00E73779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39F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B02C0"/>
    <w:rsid w:val="00EB0B6C"/>
    <w:rsid w:val="00EB0D29"/>
    <w:rsid w:val="00EB117D"/>
    <w:rsid w:val="00EB1ED8"/>
    <w:rsid w:val="00EB2138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73B5"/>
    <w:rsid w:val="00EE7D04"/>
    <w:rsid w:val="00EE7ED9"/>
    <w:rsid w:val="00EF00D2"/>
    <w:rsid w:val="00EF06FB"/>
    <w:rsid w:val="00EF0CDF"/>
    <w:rsid w:val="00EF2916"/>
    <w:rsid w:val="00EF2B34"/>
    <w:rsid w:val="00EF371F"/>
    <w:rsid w:val="00EF379E"/>
    <w:rsid w:val="00EF3CAA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778C"/>
    <w:rsid w:val="00F07B9F"/>
    <w:rsid w:val="00F07FA9"/>
    <w:rsid w:val="00F10A89"/>
    <w:rsid w:val="00F112B0"/>
    <w:rsid w:val="00F113A4"/>
    <w:rsid w:val="00F11C21"/>
    <w:rsid w:val="00F12612"/>
    <w:rsid w:val="00F1280B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D7D"/>
    <w:rsid w:val="00F22F56"/>
    <w:rsid w:val="00F230B0"/>
    <w:rsid w:val="00F23C81"/>
    <w:rsid w:val="00F23DA0"/>
    <w:rsid w:val="00F24602"/>
    <w:rsid w:val="00F251F7"/>
    <w:rsid w:val="00F25623"/>
    <w:rsid w:val="00F25B33"/>
    <w:rsid w:val="00F262DA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53CA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4038"/>
    <w:rsid w:val="00FA473D"/>
    <w:rsid w:val="00FA49A1"/>
    <w:rsid w:val="00FA4C76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4D12"/>
    <w:rsid w:val="00FD520B"/>
    <w:rsid w:val="00FD5D97"/>
    <w:rsid w:val="00FD5F4C"/>
    <w:rsid w:val="00FD7396"/>
    <w:rsid w:val="00FD73A0"/>
    <w:rsid w:val="00FD7A04"/>
    <w:rsid w:val="00FD7F06"/>
    <w:rsid w:val="00FE050B"/>
    <w:rsid w:val="00FE062A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8BF"/>
    <w:rsid w:val="00FF2947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10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5559D-7D3C-41DC-99F4-91FE2287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25</Pages>
  <Words>5989</Words>
  <Characters>26291</Characters>
  <Application>Microsoft Office Word</Application>
  <DocSecurity>0</DocSecurity>
  <Lines>219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(TP) Nongnooch Prawitrawong</cp:lastModifiedBy>
  <cp:revision>4</cp:revision>
  <cp:lastPrinted>2019-08-09T09:43:00Z</cp:lastPrinted>
  <dcterms:created xsi:type="dcterms:W3CDTF">2019-08-11T10:14:00Z</dcterms:created>
  <dcterms:modified xsi:type="dcterms:W3CDTF">2019-08-14T09:06:00Z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