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2555B"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2555B">
        <w:rPr>
          <w:rFonts w:ascii="Browallia New" w:hAnsi="Browallia New" w:cs="Browallia New"/>
          <w:b/>
          <w:bCs/>
          <w:sz w:val="28"/>
          <w:szCs w:val="28"/>
          <w:cs/>
          <w:lang w:val="en-GB"/>
        </w:rPr>
        <w:t xml:space="preserve">บริษัท </w:t>
      </w:r>
      <w:r w:rsidRPr="00C2555B">
        <w:rPr>
          <w:rFonts w:ascii="Browallia New" w:hAnsi="Browallia New" w:cs="Browallia New"/>
          <w:b/>
          <w:bCs/>
          <w:spacing w:val="-4"/>
          <w:sz w:val="28"/>
          <w:szCs w:val="28"/>
          <w:cs/>
        </w:rPr>
        <w:t>ไมด้า แอสเซ็ท</w:t>
      </w:r>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04A156E5" w:rsidR="00964762" w:rsidRPr="00C2555B"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2555B">
        <w:rPr>
          <w:rFonts w:ascii="Browallia New" w:hAnsi="Browallia New" w:cs="Browallia New"/>
          <w:b/>
          <w:bCs/>
          <w:sz w:val="28"/>
          <w:szCs w:val="28"/>
          <w:cs/>
        </w:rPr>
        <w:t>สำหรับงวดสามเดือ</w:t>
      </w:r>
      <w:r w:rsidR="00B36705">
        <w:rPr>
          <w:rFonts w:ascii="Browallia New" w:hAnsi="Browallia New" w:cs="Browallia New" w:hint="cs"/>
          <w:b/>
          <w:bCs/>
          <w:sz w:val="28"/>
          <w:szCs w:val="28"/>
          <w:cs/>
        </w:rPr>
        <w:t>นและหกเดือน</w:t>
      </w:r>
      <w:r w:rsidRPr="00C2555B">
        <w:rPr>
          <w:rFonts w:ascii="Browallia New" w:hAnsi="Browallia New" w:cs="Browallia New"/>
          <w:b/>
          <w:bCs/>
          <w:sz w:val="28"/>
          <w:szCs w:val="28"/>
          <w:cs/>
        </w:rPr>
        <w:t xml:space="preserve">สิ้นสุดวันที่ </w:t>
      </w:r>
      <w:r w:rsidRPr="00C2555B">
        <w:rPr>
          <w:rFonts w:ascii="Browallia New" w:hAnsi="Browallia New" w:cs="Browallia New"/>
          <w:b/>
          <w:bCs/>
          <w:sz w:val="28"/>
          <w:szCs w:val="28"/>
          <w:lang w:val="en-GB" w:eastAsia="en-US"/>
        </w:rPr>
        <w:t>3</w:t>
      </w:r>
      <w:r w:rsidR="00B36705">
        <w:rPr>
          <w:rFonts w:ascii="Browallia New" w:hAnsi="Browallia New" w:cs="Browallia New"/>
          <w:b/>
          <w:bCs/>
          <w:sz w:val="28"/>
          <w:szCs w:val="28"/>
          <w:lang w:eastAsia="en-US"/>
        </w:rPr>
        <w:t>0</w:t>
      </w:r>
      <w:r w:rsidRPr="00C2555B">
        <w:rPr>
          <w:rFonts w:ascii="Browallia New" w:hAnsi="Browallia New" w:cs="Browallia New"/>
          <w:b/>
          <w:bCs/>
          <w:sz w:val="28"/>
          <w:szCs w:val="28"/>
          <w:lang w:val="en-GB" w:eastAsia="en-US"/>
        </w:rPr>
        <w:t xml:space="preserve"> </w:t>
      </w:r>
      <w:r w:rsidR="00B36705">
        <w:rPr>
          <w:rFonts w:ascii="Browallia New" w:hAnsi="Browallia New" w:cs="Browallia New" w:hint="cs"/>
          <w:b/>
          <w:bCs/>
          <w:sz w:val="28"/>
          <w:szCs w:val="28"/>
          <w:cs/>
          <w:lang w:val="en-GB" w:eastAsia="en-US"/>
        </w:rPr>
        <w:t>มิถุนายน</w:t>
      </w:r>
      <w:r w:rsidRPr="00C2555B">
        <w:rPr>
          <w:rFonts w:ascii="Browallia New" w:hAnsi="Browallia New" w:cs="Browallia New"/>
          <w:b/>
          <w:bCs/>
          <w:sz w:val="28"/>
          <w:szCs w:val="28"/>
          <w:cs/>
          <w:lang w:val="en-GB" w:eastAsia="en-US"/>
        </w:rPr>
        <w:t xml:space="preserve"> </w:t>
      </w:r>
      <w:r w:rsidRPr="00C2555B">
        <w:rPr>
          <w:rFonts w:ascii="Browallia New" w:hAnsi="Browallia New" w:cs="Browallia New"/>
          <w:b/>
          <w:bCs/>
          <w:sz w:val="28"/>
          <w:szCs w:val="28"/>
          <w:lang w:val="en-GB"/>
        </w:rPr>
        <w:t xml:space="preserve">2562 </w:t>
      </w:r>
      <w:r w:rsidRPr="00C2555B">
        <w:rPr>
          <w:rFonts w:ascii="Browallia New" w:hAnsi="Browallia New" w:cs="Browallia New"/>
          <w:b/>
          <w:bCs/>
          <w:sz w:val="28"/>
          <w:szCs w:val="28"/>
        </w:rPr>
        <w:t>(</w:t>
      </w:r>
      <w:r w:rsidRPr="00C2555B">
        <w:rPr>
          <w:rFonts w:ascii="Browallia New" w:hAnsi="Browallia New" w:cs="Browallia New"/>
          <w:b/>
          <w:bCs/>
          <w:sz w:val="28"/>
          <w:szCs w:val="28"/>
          <w:cs/>
        </w:rPr>
        <w:t>ยังไม่ได้ตรวจสอบ แต่สอบทานแล้ว</w:t>
      </w:r>
      <w:r w:rsidRPr="00C2555B">
        <w:rPr>
          <w:rFonts w:ascii="Browallia New" w:hAnsi="Browallia New" w:cs="Browallia New"/>
          <w:b/>
          <w:bCs/>
          <w:sz w:val="28"/>
          <w:szCs w:val="28"/>
        </w:rPr>
        <w:t>)</w:t>
      </w:r>
    </w:p>
    <w:p w14:paraId="2F977531" w14:textId="086D781F" w:rsidR="009742A9" w:rsidRPr="00C2555B"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C2555B">
        <w:rPr>
          <w:rFonts w:ascii="Browallia New" w:hAnsi="Browallia New" w:cs="Browallia New"/>
          <w:sz w:val="28"/>
          <w:szCs w:val="28"/>
          <w:cs/>
          <w:lang w:val="en-GB"/>
        </w:rPr>
        <w:tab/>
      </w:r>
    </w:p>
    <w:p w14:paraId="6077AB72" w14:textId="77777777" w:rsidR="009742A9" w:rsidRPr="00C2555B"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ลักษณะการดำเนินธุรกิจ</w:t>
      </w:r>
    </w:p>
    <w:p w14:paraId="69F91BAA"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5EE94CB2"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cs/>
        </w:rPr>
      </w:pPr>
      <w:r w:rsidRPr="00C2555B">
        <w:rPr>
          <w:rFonts w:ascii="Browallia New" w:hAnsi="Browallia New" w:cs="Browallia New"/>
          <w:spacing w:val="-2"/>
          <w:sz w:val="28"/>
          <w:szCs w:val="28"/>
          <w:cs/>
        </w:rPr>
        <w:t>บริษัท ไมด้า แอสเซ็ท จำกัด (มหาชน)</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w:t>
      </w: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บริษัท</w:t>
      </w: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 xml:space="preserve">)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w:t>
      </w:r>
      <w:r w:rsidR="00046E6A" w:rsidRPr="00493671">
        <w:rPr>
          <w:rFonts w:ascii="Browallia New" w:hAnsi="Browallia New" w:cs="Browallia New"/>
          <w:spacing w:val="-2"/>
          <w:sz w:val="28"/>
          <w:szCs w:val="28"/>
          <w:cs/>
        </w:rPr>
        <w:t>ณ วันที่</w:t>
      </w:r>
      <w:r w:rsidR="00046E6A" w:rsidRPr="00493671">
        <w:rPr>
          <w:rFonts w:ascii="Browallia New" w:hAnsi="Browallia New" w:cs="Browallia New"/>
          <w:spacing w:val="-2"/>
          <w:sz w:val="28"/>
          <w:szCs w:val="28"/>
        </w:rPr>
        <w:t xml:space="preserve"> 3</w:t>
      </w:r>
      <w:r w:rsidR="00B36705">
        <w:rPr>
          <w:rFonts w:ascii="Browallia New" w:hAnsi="Browallia New" w:cs="Browallia New"/>
          <w:spacing w:val="-2"/>
          <w:sz w:val="28"/>
          <w:szCs w:val="28"/>
        </w:rPr>
        <w:t xml:space="preserve">0 </w:t>
      </w:r>
      <w:r w:rsidR="00B36705">
        <w:rPr>
          <w:rFonts w:ascii="Browallia New" w:hAnsi="Browallia New" w:cs="Browallia New" w:hint="cs"/>
          <w:spacing w:val="-2"/>
          <w:sz w:val="28"/>
          <w:szCs w:val="28"/>
          <w:cs/>
        </w:rPr>
        <w:t>มิถุนายน</w:t>
      </w:r>
      <w:r w:rsidR="00046E6A" w:rsidRPr="00493671">
        <w:rPr>
          <w:rFonts w:ascii="Browallia New" w:hAnsi="Browallia New" w:cs="Browallia New"/>
          <w:spacing w:val="-2"/>
          <w:sz w:val="28"/>
          <w:szCs w:val="28"/>
          <w:cs/>
        </w:rPr>
        <w:t xml:space="preserve"> </w:t>
      </w:r>
      <w:r w:rsidR="00046E6A" w:rsidRPr="00493671">
        <w:rPr>
          <w:rFonts w:ascii="Browallia New" w:hAnsi="Browallia New" w:cs="Browallia New"/>
          <w:spacing w:val="-2"/>
          <w:sz w:val="28"/>
          <w:szCs w:val="28"/>
        </w:rPr>
        <w:t>2562</w:t>
      </w:r>
      <w:r w:rsidR="00046E6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บริษัทมีสาขาในกรุงเทพมหานครและต่างจังหวัด</w:t>
      </w:r>
      <w:r w:rsidRPr="009B595B">
        <w:rPr>
          <w:rFonts w:ascii="Browallia New" w:hAnsi="Browallia New" w:cs="Browallia New"/>
          <w:spacing w:val="-2"/>
          <w:sz w:val="28"/>
          <w:szCs w:val="28"/>
          <w:cs/>
        </w:rPr>
        <w:t xml:space="preserve">รวม </w:t>
      </w:r>
      <w:r w:rsidR="004970EE" w:rsidRPr="00B762DD">
        <w:rPr>
          <w:rFonts w:ascii="Browallia New" w:hAnsi="Browallia New" w:cs="Browallia New"/>
          <w:spacing w:val="-2"/>
          <w:sz w:val="28"/>
          <w:szCs w:val="28"/>
        </w:rPr>
        <w:t>101</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 xml:space="preserve">สาขา บริษัทมีบริษัทย่อยดำเนินธุรกิจประเภทต่างๆ เช่น </w:t>
      </w:r>
      <w:r w:rsidR="00084B49" w:rsidRPr="00C2555B">
        <w:rPr>
          <w:rFonts w:ascii="Browallia New" w:hAnsi="Browallia New" w:cs="Browallia New"/>
          <w:spacing w:val="-2"/>
          <w:sz w:val="28"/>
          <w:szCs w:val="28"/>
          <w:cs/>
        </w:rPr>
        <w:t>บริการให้สินเชื่อเช่าซื้อ</w:t>
      </w:r>
      <w:r w:rsidRPr="00C2555B">
        <w:rPr>
          <w:rFonts w:ascii="Browallia New" w:hAnsi="Browallia New" w:cs="Browallia New"/>
          <w:spacing w:val="-2"/>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ธุรกิจบริการและบริหารโรงแรม ธุรกิจให้เช่าสนามกอล์ฟ ธุรกิจตัวแทนขายอสังหาริมทรัพย์ ธุรกิจบริการจัดทำโฆษณาประชาสัมพันธ์และจัดงานกิจกรรม ให้บริการสินเชื่อ การบริหารสินทรัพย์ด้อยคุณภาพ และธุรกิจให้บริการรักษาความปลอดภัย</w:t>
      </w:r>
    </w:p>
    <w:p w14:paraId="6CA1C556"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51C5F2B" w14:textId="77777777" w:rsidR="009742A9" w:rsidRPr="00C2555B"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C320B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E63AD74" w14:textId="37303EE7" w:rsidR="00E90737" w:rsidRPr="00C2555B" w:rsidRDefault="00E907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2555B">
        <w:rPr>
          <w:rFonts w:ascii="Browallia New" w:hAnsi="Browallia New" w:cs="Browallia New"/>
          <w:spacing w:val="-2"/>
          <w:sz w:val="28"/>
          <w:szCs w:val="28"/>
          <w:lang w:val="en-GB"/>
        </w:rPr>
        <w:t>34</w:t>
      </w:r>
      <w:r w:rsidRPr="00C2555B">
        <w:rPr>
          <w:rFonts w:ascii="Browallia New" w:hAnsi="Browallia New" w:cs="Browallia New"/>
          <w:spacing w:val="-2"/>
          <w:sz w:val="28"/>
          <w:szCs w:val="28"/>
          <w:cs/>
        </w:rPr>
        <w:t xml:space="preserve"> (ปรับปรุง </w:t>
      </w:r>
      <w:r w:rsidRPr="00C2555B">
        <w:rPr>
          <w:rFonts w:ascii="Browallia New" w:hAnsi="Browallia New" w:cs="Browallia New"/>
          <w:spacing w:val="-2"/>
          <w:sz w:val="28"/>
          <w:szCs w:val="28"/>
        </w:rPr>
        <w:t>25</w:t>
      </w:r>
      <w:r w:rsidR="001A233B" w:rsidRPr="00C2555B">
        <w:rPr>
          <w:rFonts w:ascii="Browallia New" w:hAnsi="Browallia New" w:cs="Browallia New"/>
          <w:spacing w:val="-2"/>
          <w:sz w:val="28"/>
          <w:szCs w:val="28"/>
        </w:rPr>
        <w:t>6</w:t>
      </w:r>
      <w:r w:rsidR="00953757" w:rsidRPr="00C2555B">
        <w:rPr>
          <w:rFonts w:ascii="Browallia New" w:hAnsi="Browallia New" w:cs="Browallia New"/>
          <w:spacing w:val="-2"/>
          <w:sz w:val="28"/>
          <w:szCs w:val="28"/>
        </w:rPr>
        <w:t>1</w:t>
      </w:r>
      <w:r w:rsidRPr="00C2555B">
        <w:rPr>
          <w:rFonts w:ascii="Browallia New" w:hAnsi="Browallia New" w:cs="Browallia New"/>
          <w:spacing w:val="-2"/>
          <w:sz w:val="28"/>
          <w:szCs w:val="28"/>
          <w:cs/>
        </w:rPr>
        <w:t xml:space="preserve">) เรื่อง </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การรายงาน</w:t>
      </w:r>
      <w:r w:rsidR="00637B2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ทางการเงินระหว่างกาล</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ได้มีการขยายการแสดงรายการในงบการเงิน เพิ่มเติมเช่นเดียวกับงบการเงินประจำปี</w:t>
      </w:r>
    </w:p>
    <w:p w14:paraId="1B2A6170"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3E8BE1C" w14:textId="0248EFEB"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31</w:t>
      </w:r>
      <w:r w:rsidRPr="00C2555B">
        <w:rPr>
          <w:rFonts w:ascii="Browallia New" w:hAnsi="Browallia New" w:cs="Browallia New"/>
          <w:spacing w:val="-2"/>
          <w:sz w:val="28"/>
          <w:szCs w:val="28"/>
          <w:cs/>
        </w:rPr>
        <w:t xml:space="preserve"> ธันวาคม </w:t>
      </w:r>
      <w:r w:rsidR="00344EFA" w:rsidRPr="00C2555B">
        <w:rPr>
          <w:rFonts w:ascii="Browallia New" w:hAnsi="Browallia New" w:cs="Browallia New"/>
          <w:spacing w:val="-2"/>
          <w:sz w:val="28"/>
          <w:szCs w:val="28"/>
        </w:rPr>
        <w:t>2561</w:t>
      </w:r>
    </w:p>
    <w:p w14:paraId="52D20965"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5EBF3DA2"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010596D5"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งบการเงินระหว่างกาลนี้ได้รับอนุมัติจากคณะกรรมการ</w:t>
      </w:r>
      <w:r w:rsidR="00B461C6" w:rsidRPr="00C2555B">
        <w:rPr>
          <w:rFonts w:ascii="Browallia New" w:hAnsi="Browallia New" w:cs="Browallia New"/>
          <w:spacing w:val="-2"/>
          <w:sz w:val="28"/>
          <w:szCs w:val="28"/>
          <w:cs/>
        </w:rPr>
        <w:t>บริษัท</w:t>
      </w:r>
      <w:r w:rsidRPr="00C2555B">
        <w:rPr>
          <w:rFonts w:ascii="Browallia New" w:hAnsi="Browallia New" w:cs="Browallia New"/>
          <w:spacing w:val="-2"/>
          <w:sz w:val="28"/>
          <w:szCs w:val="28"/>
          <w:cs/>
        </w:rPr>
        <w:t xml:space="preserve"> เมื่อวันที่ </w:t>
      </w:r>
      <w:r w:rsidR="001769A7" w:rsidRPr="00807020">
        <w:rPr>
          <w:rFonts w:ascii="Browallia New" w:hAnsi="Browallia New" w:cs="Browallia New"/>
          <w:spacing w:val="-2"/>
          <w:sz w:val="28"/>
          <w:szCs w:val="28"/>
        </w:rPr>
        <w:t>14</w:t>
      </w:r>
      <w:r w:rsidR="00B36705" w:rsidRPr="00807020">
        <w:rPr>
          <w:rFonts w:ascii="Browallia New" w:hAnsi="Browallia New" w:cs="Browallia New"/>
          <w:spacing w:val="-2"/>
          <w:sz w:val="28"/>
          <w:szCs w:val="28"/>
        </w:rPr>
        <w:t xml:space="preserve"> </w:t>
      </w:r>
      <w:r w:rsidR="001C4912" w:rsidRPr="00807020">
        <w:rPr>
          <w:rFonts w:ascii="Browallia New" w:hAnsi="Browallia New" w:cs="Browallia New"/>
          <w:spacing w:val="-2"/>
          <w:sz w:val="28"/>
          <w:szCs w:val="28"/>
          <w:cs/>
        </w:rPr>
        <w:t>สิงหาคม</w:t>
      </w:r>
      <w:r w:rsidR="00344EFA" w:rsidRPr="00807020">
        <w:rPr>
          <w:rFonts w:ascii="Browallia New" w:hAnsi="Browallia New" w:cs="Browallia New"/>
          <w:spacing w:val="-2"/>
          <w:sz w:val="28"/>
          <w:szCs w:val="28"/>
          <w:cs/>
        </w:rPr>
        <w:t xml:space="preserve"> </w:t>
      </w:r>
      <w:r w:rsidR="00344EFA" w:rsidRPr="00807020">
        <w:rPr>
          <w:rFonts w:ascii="Browallia New" w:hAnsi="Browallia New" w:cs="Browallia New"/>
          <w:spacing w:val="-2"/>
          <w:sz w:val="28"/>
          <w:szCs w:val="28"/>
        </w:rPr>
        <w:t>2562</w:t>
      </w:r>
    </w:p>
    <w:p w14:paraId="265B61B2" w14:textId="77777777"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2555B" w:rsidRDefault="00F46B25" w:rsidP="00C320B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13F88B54" w14:textId="77777777" w:rsidR="007325A6" w:rsidRPr="00C2555B" w:rsidRDefault="007325A6" w:rsidP="00C320BC">
      <w:pPr>
        <w:spacing w:line="240" w:lineRule="auto"/>
        <w:ind w:left="720"/>
        <w:jc w:val="thaiDistribute"/>
        <w:rPr>
          <w:rFonts w:ascii="Browallia New" w:hAnsi="Browallia New" w:cs="Browallia New"/>
          <w:spacing w:val="-4"/>
          <w:sz w:val="28"/>
          <w:szCs w:val="28"/>
          <w:lang w:val="en-GB"/>
        </w:rPr>
      </w:pPr>
    </w:p>
    <w:p w14:paraId="44288845" w14:textId="29E06820" w:rsidR="00995C82" w:rsidRPr="00C2555B" w:rsidRDefault="00956183"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2555B">
        <w:rPr>
          <w:rFonts w:ascii="Browallia New" w:hAnsi="Browallia New" w:cs="Browallia New"/>
          <w:spacing w:val="-4"/>
          <w:sz w:val="28"/>
          <w:szCs w:val="28"/>
          <w:cs/>
        </w:rPr>
        <w:t>รายการบัญชีกับบริษัทย่อยที่มีสาระสำคัญได้ถูกหักออกจากงบการเงินรวมแล้ว</w:t>
      </w:r>
    </w:p>
    <w:p w14:paraId="0885A4AD" w14:textId="77777777" w:rsidR="00E90737" w:rsidRPr="00C2555B" w:rsidRDefault="00E90737" w:rsidP="0093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2"/>
          <w:szCs w:val="22"/>
          <w:lang w:val="en-GB"/>
        </w:rPr>
      </w:pPr>
    </w:p>
    <w:p w14:paraId="5D52974A" w14:textId="5FCA81F8" w:rsidR="00956183" w:rsidRPr="00C2555B" w:rsidRDefault="00956183"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2555B">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2555B" w:rsidRDefault="00956183" w:rsidP="00C320BC">
      <w:pPr>
        <w:tabs>
          <w:tab w:val="clear" w:pos="227"/>
          <w:tab w:val="clear" w:pos="454"/>
          <w:tab w:val="clear" w:pos="680"/>
          <w:tab w:val="left" w:pos="720"/>
        </w:tabs>
        <w:spacing w:line="240" w:lineRule="auto"/>
        <w:ind w:left="851"/>
        <w:jc w:val="thaiDistribute"/>
        <w:rPr>
          <w:rFonts w:ascii="Browallia New" w:hAnsi="Browallia New" w:cs="Browallia New"/>
          <w:spacing w:val="-4"/>
          <w:sz w:val="22"/>
          <w:szCs w:val="22"/>
        </w:rPr>
      </w:pPr>
    </w:p>
    <w:p w14:paraId="03B0FEB6" w14:textId="06C78708" w:rsidR="0011491F"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2555B">
        <w:rPr>
          <w:rFonts w:ascii="Browallia New" w:hAnsi="Browallia New" w:cs="Browallia New"/>
          <w:b/>
          <w:bCs/>
          <w:sz w:val="28"/>
          <w:szCs w:val="28"/>
          <w:cs/>
          <w:lang w:val="en-GB"/>
        </w:rPr>
        <w:br w:type="page"/>
      </w:r>
    </w:p>
    <w:p w14:paraId="26F6893B" w14:textId="6C973051" w:rsidR="005351A2"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นโยบายการบัญชีที่สำคัญ</w:t>
      </w:r>
    </w:p>
    <w:p w14:paraId="77A0C852" w14:textId="77777777" w:rsidR="005351A2" w:rsidRPr="00493671"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cs/>
          <w:lang w:val="th-TH"/>
        </w:rPr>
      </w:pPr>
    </w:p>
    <w:p w14:paraId="6AFD2B7D"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2555B">
        <w:rPr>
          <w:rFonts w:ascii="Browallia New" w:hAnsi="Browallia New" w:cs="Browallia New"/>
          <w:sz w:val="28"/>
          <w:szCs w:val="28"/>
          <w:lang w:eastAsia="th-TH"/>
        </w:rPr>
        <w:t>31</w:t>
      </w:r>
      <w:r w:rsidRPr="00C2555B">
        <w:rPr>
          <w:rFonts w:ascii="Browallia New" w:hAnsi="Browallia New" w:cs="Browallia New"/>
          <w:sz w:val="28"/>
          <w:szCs w:val="28"/>
          <w:cs/>
          <w:lang w:eastAsia="th-TH"/>
        </w:rPr>
        <w:t xml:space="preserve"> ธันวาคม </w:t>
      </w:r>
      <w:r w:rsidRPr="00C2555B">
        <w:rPr>
          <w:rFonts w:ascii="Browallia New" w:hAnsi="Browallia New" w:cs="Browallia New"/>
          <w:sz w:val="28"/>
          <w:szCs w:val="28"/>
          <w:lang w:eastAsia="th-TH"/>
        </w:rPr>
        <w:t>2561</w:t>
      </w:r>
      <w:r w:rsidRPr="00C2555B">
        <w:rPr>
          <w:rFonts w:ascii="Browallia New" w:hAnsi="Browallia New" w:cs="Browallia New"/>
          <w:sz w:val="28"/>
          <w:szCs w:val="28"/>
          <w:cs/>
          <w:lang w:eastAsia="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2555B">
        <w:rPr>
          <w:rFonts w:ascii="Browallia New" w:hAnsi="Browallia New" w:cs="Browallia New"/>
          <w:sz w:val="28"/>
          <w:szCs w:val="28"/>
          <w:lang w:eastAsia="th-TH"/>
        </w:rPr>
        <w:t>1</w:t>
      </w:r>
      <w:r w:rsidRPr="00C2555B">
        <w:rPr>
          <w:rFonts w:ascii="Browallia New" w:hAnsi="Browallia New" w:cs="Browallia New"/>
          <w:sz w:val="28"/>
          <w:szCs w:val="28"/>
          <w:cs/>
          <w:lang w:eastAsia="th-TH"/>
        </w:rPr>
        <w:t xml:space="preserve"> มกราคม </w:t>
      </w:r>
      <w:r w:rsidRPr="00C2555B">
        <w:rPr>
          <w:rFonts w:ascii="Browallia New" w:hAnsi="Browallia New" w:cs="Browallia New"/>
          <w:sz w:val="28"/>
          <w:szCs w:val="28"/>
          <w:lang w:eastAsia="th-TH"/>
        </w:rPr>
        <w:t>2562</w:t>
      </w:r>
    </w:p>
    <w:p w14:paraId="0D7A4C01" w14:textId="77777777" w:rsidR="005351A2" w:rsidRPr="00493671" w:rsidRDefault="005351A2" w:rsidP="005351A2">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27C283ED"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เรื่อง “รายได้จากสัญญาที่ทำกับลูกค้า” </w:t>
      </w:r>
    </w:p>
    <w:p w14:paraId="6C4BF276" w14:textId="77777777" w:rsidR="005351A2" w:rsidRPr="00493671"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38A19121" w14:textId="77777777"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C2555B">
        <w:rPr>
          <w:rFonts w:ascii="Browallia New" w:hAnsi="Browallia New" w:cs="Browallia New"/>
          <w:color w:val="auto"/>
          <w:sz w:val="28"/>
          <w:szCs w:val="28"/>
        </w:rPr>
        <w:t>18</w:t>
      </w:r>
      <w:r w:rsidRPr="00C2555B">
        <w:rPr>
          <w:rFonts w:ascii="Browallia New" w:hAnsi="Browallia New" w:cs="Browallia New"/>
          <w:color w:val="auto"/>
          <w:sz w:val="28"/>
          <w:szCs w:val="28"/>
          <w:cs/>
        </w:rPr>
        <w:t xml:space="preserve"> เรื่อง “รายได้” มาตรฐานการบัญชี ฉบับที่ </w:t>
      </w:r>
      <w:r w:rsidRPr="00C2555B">
        <w:rPr>
          <w:rFonts w:ascii="Browallia New" w:hAnsi="Browallia New" w:cs="Browallia New"/>
          <w:color w:val="auto"/>
          <w:sz w:val="28"/>
          <w:szCs w:val="28"/>
        </w:rPr>
        <w:t>11</w:t>
      </w:r>
      <w:r w:rsidRPr="00C2555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94966FF" w14:textId="77777777" w:rsidR="005351A2" w:rsidRPr="00493671" w:rsidRDefault="005351A2" w:rsidP="005351A2">
      <w:pPr>
        <w:tabs>
          <w:tab w:val="clear" w:pos="227"/>
          <w:tab w:val="clear" w:pos="454"/>
          <w:tab w:val="left" w:pos="810"/>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00010D79"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ประกาศอื่นๆ</w:t>
      </w:r>
    </w:p>
    <w:p w14:paraId="436E7D59" w14:textId="77777777" w:rsidR="005351A2" w:rsidRPr="00493671"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00CBA77D" w14:textId="3F42A79B"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ประกาศอื่นๆ ที่มีผลตั้งแต่วันที่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w:t>
      </w:r>
      <w:r w:rsidRPr="00C2555B">
        <w:rPr>
          <w:rFonts w:ascii="Browallia New" w:hAnsi="Browallia New" w:cs="Browallia New"/>
          <w:color w:val="auto"/>
          <w:sz w:val="28"/>
          <w:szCs w:val="28"/>
        </w:rPr>
        <w:t xml:space="preserve"> </w:t>
      </w:r>
    </w:p>
    <w:p w14:paraId="1FE513D2" w14:textId="77777777" w:rsidR="005351A2" w:rsidRPr="00493671"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p>
    <w:p w14:paraId="3236159D"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5FE80176" w14:textId="77777777" w:rsidR="005351A2" w:rsidRPr="00B36705"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p>
    <w:p w14:paraId="628CF0C2" w14:textId="77777777" w:rsidR="005351A2" w:rsidRPr="00C2555B" w:rsidRDefault="005351A2"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มาตรฐานการรายงานทางการเงินฉบับใหม่ที่ประกาศโดยสภาวิชาชีพบัญชี ซึ่งจะมีผลตั้งแต่วันที่ </w:t>
      </w:r>
      <w:r w:rsidRPr="00C2555B">
        <w:rPr>
          <w:rFonts w:ascii="Browallia New" w:hAnsi="Browallia New" w:cs="Browallia New"/>
          <w:sz w:val="28"/>
          <w:szCs w:val="28"/>
          <w:lang w:eastAsia="th-TH"/>
        </w:rPr>
        <w:t xml:space="preserve">1 </w:t>
      </w:r>
      <w:r w:rsidRPr="00C2555B">
        <w:rPr>
          <w:rFonts w:ascii="Browallia New" w:hAnsi="Browallia New" w:cs="Browallia New"/>
          <w:sz w:val="28"/>
          <w:szCs w:val="28"/>
          <w:cs/>
          <w:lang w:eastAsia="th-TH"/>
        </w:rPr>
        <w:t xml:space="preserve">มกราคม </w:t>
      </w:r>
      <w:r w:rsidRPr="00C2555B">
        <w:rPr>
          <w:rFonts w:ascii="Browallia New" w:hAnsi="Browallia New" w:cs="Browallia New"/>
          <w:sz w:val="28"/>
          <w:szCs w:val="28"/>
          <w:lang w:eastAsia="th-TH"/>
        </w:rPr>
        <w:t>2563</w:t>
      </w:r>
      <w:r w:rsidRPr="00C2555B">
        <w:rPr>
          <w:rFonts w:ascii="Browallia New" w:hAnsi="Browallia New" w:cs="Browallia New"/>
          <w:sz w:val="28"/>
          <w:szCs w:val="28"/>
          <w:cs/>
          <w:lang w:eastAsia="th-TH"/>
        </w:rPr>
        <w:t xml:space="preserve"> ประกอบด้วย </w:t>
      </w:r>
    </w:p>
    <w:p w14:paraId="53FD1F63"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lang w:val="th-TH"/>
        </w:rPr>
      </w:pPr>
    </w:p>
    <w:p w14:paraId="30A9FBCC"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Pr="00C2555B">
        <w:rPr>
          <w:rFonts w:ascii="Browallia New" w:hAnsi="Browallia New" w:cs="Browallia New"/>
          <w:color w:val="auto"/>
          <w:sz w:val="28"/>
          <w:szCs w:val="28"/>
        </w:rPr>
        <w:t xml:space="preserve">16 </w:t>
      </w:r>
      <w:r w:rsidRPr="00C2555B">
        <w:rPr>
          <w:rFonts w:ascii="Browallia New" w:hAnsi="Browallia New" w:cs="Browallia New"/>
          <w:color w:val="auto"/>
          <w:sz w:val="28"/>
          <w:szCs w:val="28"/>
          <w:cs/>
        </w:rPr>
        <w:t xml:space="preserve">เรื่อง </w:t>
      </w:r>
      <w:r w:rsidRPr="00C2555B">
        <w:rPr>
          <w:rFonts w:ascii="Browallia New" w:hAnsi="Browallia New" w:cs="Browallia New"/>
          <w:color w:val="auto"/>
          <w:sz w:val="28"/>
          <w:szCs w:val="28"/>
        </w:rPr>
        <w:t>“</w:t>
      </w:r>
      <w:r w:rsidRPr="00C2555B">
        <w:rPr>
          <w:rFonts w:ascii="Browallia New" w:hAnsi="Browallia New" w:cs="Browallia New"/>
          <w:color w:val="auto"/>
          <w:sz w:val="28"/>
          <w:szCs w:val="28"/>
          <w:cs/>
        </w:rPr>
        <w:t>สัญญาเช่า</w:t>
      </w:r>
      <w:r w:rsidRPr="00C2555B">
        <w:rPr>
          <w:rFonts w:ascii="Browallia New" w:hAnsi="Browallia New" w:cs="Browallia New"/>
          <w:color w:val="auto"/>
          <w:sz w:val="28"/>
          <w:szCs w:val="28"/>
        </w:rPr>
        <w:t>”</w:t>
      </w:r>
    </w:p>
    <w:p w14:paraId="042D8AFE"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rPr>
      </w:pPr>
    </w:p>
    <w:p w14:paraId="6239E97E" w14:textId="77777777" w:rsidR="005351A2" w:rsidRPr="00C2555B" w:rsidRDefault="005351A2" w:rsidP="005351A2">
      <w:pPr>
        <w:pStyle w:val="CordiaNew"/>
        <w:tabs>
          <w:tab w:val="clear" w:pos="4153"/>
          <w:tab w:val="left" w:pos="720"/>
        </w:tabs>
        <w:ind w:left="720"/>
        <w:jc w:val="thaiDistribute"/>
        <w:rPr>
          <w:rFonts w:ascii="Browallia New" w:hAnsi="Browallia New" w:cs="Browallia New"/>
          <w:color w:val="auto"/>
          <w:sz w:val="28"/>
          <w:szCs w:val="28"/>
          <w:cs/>
        </w:rPr>
      </w:pPr>
      <w:r w:rsidRPr="00C2555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7E95F28" w14:textId="77777777" w:rsidR="005351A2" w:rsidRPr="00B36705" w:rsidRDefault="005351A2" w:rsidP="005351A2">
      <w:pPr>
        <w:pStyle w:val="CordiaNew"/>
        <w:tabs>
          <w:tab w:val="clear" w:pos="4153"/>
          <w:tab w:val="left" w:pos="426"/>
        </w:tabs>
        <w:ind w:left="360"/>
        <w:jc w:val="thaiDistribute"/>
        <w:rPr>
          <w:rFonts w:ascii="Browallia New" w:hAnsi="Browallia New" w:cs="Browallia New"/>
          <w:color w:val="auto"/>
          <w:sz w:val="28"/>
          <w:szCs w:val="28"/>
        </w:rPr>
      </w:pPr>
    </w:p>
    <w:p w14:paraId="7EF4627C" w14:textId="6992561C" w:rsidR="005351A2" w:rsidRPr="00C2555B" w:rsidRDefault="005351A2" w:rsidP="000702C8">
      <w:pPr>
        <w:pStyle w:val="CordiaNew"/>
        <w:numPr>
          <w:ilvl w:val="0"/>
          <w:numId w:val="41"/>
        </w:numPr>
        <w:tabs>
          <w:tab w:val="clear" w:pos="4153"/>
          <w:tab w:val="clear" w:pos="8306"/>
          <w:tab w:val="left" w:pos="720"/>
        </w:tabs>
        <w:ind w:hanging="270"/>
        <w:jc w:val="thaiDistribute"/>
        <w:rPr>
          <w:rFonts w:ascii="Browallia New" w:hAnsi="Browallia New" w:cs="Browallia New"/>
          <w:color w:val="auto"/>
          <w:sz w:val="28"/>
          <w:szCs w:val="28"/>
          <w:lang w:val="th-TH"/>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006865F7" w:rsidRPr="006865F7">
        <w:rPr>
          <w:rFonts w:ascii="Browallia New" w:hAnsi="Browallia New" w:cs="Browallia New"/>
          <w:color w:val="auto"/>
          <w:sz w:val="28"/>
          <w:szCs w:val="28"/>
        </w:rPr>
        <w:t>9</w:t>
      </w:r>
      <w:r w:rsidRPr="00C2555B">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6865F7" w:rsidRPr="006865F7">
        <w:rPr>
          <w:rFonts w:ascii="Browallia New" w:hAnsi="Browallia New" w:cs="Browallia New"/>
          <w:color w:val="auto"/>
          <w:sz w:val="28"/>
          <w:szCs w:val="28"/>
        </w:rPr>
        <w:t>32</w:t>
      </w:r>
      <w:r w:rsidRPr="00C2555B">
        <w:rPr>
          <w:rFonts w:ascii="Browallia New" w:hAnsi="Browallia New" w:cs="Browallia New"/>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006865F7" w:rsidRPr="006865F7">
        <w:rPr>
          <w:rFonts w:ascii="Browallia New" w:hAnsi="Browallia New" w:cs="Browallia New"/>
          <w:color w:val="auto"/>
          <w:sz w:val="28"/>
          <w:szCs w:val="28"/>
        </w:rPr>
        <w:t>7</w:t>
      </w:r>
      <w:r w:rsidRPr="00C2555B">
        <w:rPr>
          <w:rFonts w:ascii="Browallia New" w:hAnsi="Browallia New" w:cs="Browallia New"/>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6865F7" w:rsidRPr="006865F7">
        <w:rPr>
          <w:rFonts w:ascii="Browallia New" w:hAnsi="Browallia New" w:cs="Browallia New"/>
          <w:color w:val="auto"/>
          <w:sz w:val="28"/>
          <w:szCs w:val="28"/>
        </w:rPr>
        <w:t>16</w:t>
      </w:r>
      <w:r w:rsidRPr="00C2555B">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6865F7" w:rsidRPr="006865F7">
        <w:rPr>
          <w:rFonts w:ascii="Browallia New" w:hAnsi="Browallia New" w:cs="Browallia New"/>
          <w:color w:val="auto"/>
          <w:sz w:val="28"/>
          <w:szCs w:val="28"/>
        </w:rPr>
        <w:t>19</w:t>
      </w:r>
      <w:r w:rsidRPr="00C2555B">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007330E7" w14:textId="3AD2EC9A" w:rsidR="005351A2" w:rsidRDefault="005351A2" w:rsidP="005351A2">
      <w:pPr>
        <w:pStyle w:val="CordiaNew"/>
        <w:tabs>
          <w:tab w:val="clear" w:pos="4153"/>
          <w:tab w:val="left" w:pos="426"/>
        </w:tabs>
        <w:ind w:left="360"/>
        <w:jc w:val="thaiDistribute"/>
        <w:rPr>
          <w:rFonts w:ascii="Browallia New" w:hAnsi="Browallia New" w:cs="Browallia New"/>
          <w:color w:val="auto"/>
          <w:sz w:val="28"/>
          <w:szCs w:val="28"/>
          <w:lang w:val="th-TH"/>
        </w:rPr>
      </w:pPr>
    </w:p>
    <w:p w14:paraId="48CBB253" w14:textId="77777777" w:rsidR="00681B1D" w:rsidRPr="00493671" w:rsidRDefault="00681B1D" w:rsidP="005351A2">
      <w:pPr>
        <w:pStyle w:val="CordiaNew"/>
        <w:tabs>
          <w:tab w:val="clear" w:pos="4153"/>
          <w:tab w:val="left" w:pos="426"/>
        </w:tabs>
        <w:ind w:left="360"/>
        <w:jc w:val="thaiDistribute"/>
        <w:rPr>
          <w:rFonts w:ascii="Browallia New" w:hAnsi="Browallia New" w:cs="Browallia New"/>
          <w:color w:val="auto"/>
          <w:sz w:val="28"/>
          <w:szCs w:val="28"/>
          <w:cs/>
          <w:lang w:val="th-TH"/>
        </w:rPr>
      </w:pPr>
    </w:p>
    <w:p w14:paraId="5E27B926" w14:textId="498506F3" w:rsidR="005351A2" w:rsidRDefault="005351A2" w:rsidP="00493671">
      <w:pPr>
        <w:pStyle w:val="CordiaNew"/>
        <w:tabs>
          <w:tab w:val="clear" w:pos="4153"/>
          <w:tab w:val="left" w:pos="900"/>
        </w:tabs>
        <w:ind w:left="423" w:firstLine="18"/>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0F68683B" w14:textId="77777777" w:rsidR="00681B1D" w:rsidRPr="00493671" w:rsidRDefault="00681B1D" w:rsidP="000702C8">
      <w:pPr>
        <w:pStyle w:val="CordiaNew"/>
        <w:tabs>
          <w:tab w:val="clear" w:pos="4153"/>
          <w:tab w:val="left" w:pos="426"/>
        </w:tabs>
        <w:ind w:left="450"/>
        <w:jc w:val="thaiDistribute"/>
        <w:rPr>
          <w:rFonts w:ascii="Browallia New" w:hAnsi="Browallia New" w:cs="Browallia New"/>
          <w:color w:val="auto"/>
        </w:rPr>
      </w:pPr>
    </w:p>
    <w:p w14:paraId="7DEC81AA" w14:textId="58E30E66" w:rsidR="005351A2" w:rsidRPr="00C2555B"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บริษัทและบริษัทย่อยจะนำมาตรฐานการรายงานทางการเงินฉบับใหม่นี้มาถือปฏิบัติ เมื่อมีผลบังคับใช้ ปัจจุบัน</w:t>
      </w:r>
      <w:r w:rsidR="00681B1D">
        <w:rPr>
          <w:rFonts w:ascii="Browallia New" w:hAnsi="Browallia New" w:cs="Browallia New" w:hint="cs"/>
          <w:sz w:val="28"/>
          <w:szCs w:val="28"/>
          <w:cs/>
          <w:lang w:eastAsia="th-TH"/>
        </w:rPr>
        <w:t xml:space="preserve">               </w:t>
      </w:r>
      <w:r w:rsidRPr="00C2555B">
        <w:rPr>
          <w:rFonts w:ascii="Browallia New" w:hAnsi="Browallia New" w:cs="Browallia New"/>
          <w:sz w:val="28"/>
          <w:szCs w:val="28"/>
          <w:cs/>
          <w:lang w:eastAsia="th-TH"/>
        </w:rPr>
        <w:t>ฝ่ายบริหารอยู่ระหว่างการประเมินผลกระทบต่องบการเงินในงวดที่เริ่มต้นใช้มาตรฐานเหล่านี้</w:t>
      </w:r>
    </w:p>
    <w:p w14:paraId="08BECC28" w14:textId="62CADB9A" w:rsidR="00546094" w:rsidRPr="00493671" w:rsidRDefault="0054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383105AC" w14:textId="750CD7C6" w:rsidR="00956183"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93671"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80E4341" w:rsidR="00956183" w:rsidRPr="00C2555B"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93671" w:rsidRDefault="00956183" w:rsidP="00C320BC">
      <w:pPr>
        <w:tabs>
          <w:tab w:val="clear" w:pos="680"/>
          <w:tab w:val="left" w:pos="426"/>
        </w:tabs>
        <w:spacing w:line="240" w:lineRule="auto"/>
        <w:ind w:left="426"/>
        <w:jc w:val="thaiDistribute"/>
        <w:rPr>
          <w:rFonts w:ascii="Browallia New" w:hAnsi="Browallia New" w:cs="Browallia New"/>
          <w:sz w:val="24"/>
          <w:szCs w:val="24"/>
        </w:rPr>
      </w:pPr>
    </w:p>
    <w:p w14:paraId="68CB8E72" w14:textId="3AA30CCA" w:rsidR="00DD29A8" w:rsidRPr="00C2555B"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C2555B">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r w:rsidR="004F10CA" w:rsidRPr="00C2555B">
        <w:rPr>
          <w:rFonts w:ascii="Browallia New" w:hAnsi="Browallia New" w:cs="Browallia New"/>
          <w:sz w:val="28"/>
          <w:szCs w:val="28"/>
        </w:rPr>
        <w:t>2561</w:t>
      </w:r>
    </w:p>
    <w:p w14:paraId="67BE4F24" w14:textId="5E5A2831" w:rsidR="001B14BA" w:rsidRPr="00493671" w:rsidRDefault="001B14BA"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4"/>
        </w:tabs>
        <w:spacing w:line="240" w:lineRule="auto"/>
        <w:rPr>
          <w:rFonts w:ascii="Browallia New" w:hAnsi="Browallia New" w:cs="Browallia New"/>
          <w:b/>
          <w:bCs/>
          <w:sz w:val="24"/>
          <w:szCs w:val="24"/>
          <w:lang w:val="en-GB"/>
        </w:rPr>
      </w:pPr>
    </w:p>
    <w:p w14:paraId="28FC3AC1" w14:textId="36C6D966" w:rsidR="002A7C38" w:rsidRPr="00C2555B" w:rsidRDefault="002A7C3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6F66BC60" w14:textId="77777777" w:rsidR="002A7C38" w:rsidRPr="00493671"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9123" w:type="dxa"/>
        <w:tblInd w:w="426" w:type="dxa"/>
        <w:tblLayout w:type="fixed"/>
        <w:tblLook w:val="0000" w:firstRow="0" w:lastRow="0" w:firstColumn="0" w:lastColumn="0" w:noHBand="0" w:noVBand="0"/>
      </w:tblPr>
      <w:tblGrid>
        <w:gridCol w:w="2268"/>
        <w:gridCol w:w="912"/>
        <w:gridCol w:w="850"/>
        <w:gridCol w:w="822"/>
        <w:gridCol w:w="850"/>
        <w:gridCol w:w="793"/>
        <w:gridCol w:w="828"/>
        <w:gridCol w:w="882"/>
        <w:gridCol w:w="918"/>
      </w:tblGrid>
      <w:tr w:rsidR="002A7C38" w:rsidRPr="00C2555B" w14:paraId="0C54887E" w14:textId="77777777" w:rsidTr="00B762DD">
        <w:trPr>
          <w:tblHeader/>
        </w:trPr>
        <w:tc>
          <w:tcPr>
            <w:tcW w:w="2268"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55"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B762DD">
        <w:trPr>
          <w:tblHeader/>
        </w:trPr>
        <w:tc>
          <w:tcPr>
            <w:tcW w:w="2268"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55"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0B07D41F" w14:textId="77777777" w:rsidTr="00B762DD">
        <w:trPr>
          <w:tblHeader/>
        </w:trPr>
        <w:tc>
          <w:tcPr>
            <w:tcW w:w="2268" w:type="dxa"/>
          </w:tcPr>
          <w:p w14:paraId="72482288" w14:textId="77777777" w:rsidR="002A7C38" w:rsidRPr="00C2555B" w:rsidRDefault="002A7C38" w:rsidP="00E64F16">
            <w:pPr>
              <w:spacing w:line="240" w:lineRule="auto"/>
              <w:jc w:val="center"/>
              <w:rPr>
                <w:rFonts w:ascii="Browallia New" w:hAnsi="Browallia New" w:cs="Browallia New"/>
                <w:sz w:val="22"/>
                <w:szCs w:val="22"/>
              </w:rPr>
            </w:pPr>
          </w:p>
        </w:tc>
        <w:tc>
          <w:tcPr>
            <w:tcW w:w="1762" w:type="dxa"/>
            <w:gridSpan w:val="2"/>
            <w:vAlign w:val="bottom"/>
          </w:tcPr>
          <w:p w14:paraId="54619F96"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77777777" w:rsidR="002A7C38" w:rsidRPr="00C2555B" w:rsidRDefault="002A7C38" w:rsidP="00E64F16">
            <w:pPr>
              <w:pBdr>
                <w:bottom w:val="single" w:sz="4" w:space="1" w:color="auto"/>
              </w:pBdr>
              <w:tabs>
                <w:tab w:val="clear" w:pos="680"/>
                <w:tab w:val="clear" w:pos="907"/>
              </w:tabs>
              <w:spacing w:line="240" w:lineRule="auto"/>
              <w:ind w:left="-2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2A7C38" w:rsidRPr="00C2555B" w:rsidRDefault="002A7C38" w:rsidP="00E64F1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2A7C38" w:rsidRPr="00C2555B" w:rsidRDefault="002A7C38" w:rsidP="00E64F1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2A7C38" w:rsidRPr="00C2555B" w:rsidRDefault="002A7C38" w:rsidP="00E64F1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B36705" w:rsidRPr="00C2555B" w14:paraId="0F6F6D64" w14:textId="77777777" w:rsidTr="00B762DD">
        <w:trPr>
          <w:tblHeader/>
        </w:trPr>
        <w:tc>
          <w:tcPr>
            <w:tcW w:w="2268" w:type="dxa"/>
          </w:tcPr>
          <w:p w14:paraId="46615612" w14:textId="77777777" w:rsidR="00B36705" w:rsidRPr="00C2555B" w:rsidRDefault="00B36705" w:rsidP="00B3670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912" w:type="dxa"/>
            <w:vAlign w:val="bottom"/>
          </w:tcPr>
          <w:p w14:paraId="1F2FBBD8" w14:textId="11361213" w:rsidR="00B36705" w:rsidRPr="00C2555B" w:rsidRDefault="00B36705" w:rsidP="00493671">
            <w:pPr>
              <w:pBdr>
                <w:bottom w:val="single" w:sz="4" w:space="1" w:color="auto"/>
              </w:pBdr>
              <w:tabs>
                <w:tab w:val="clear" w:pos="680"/>
                <w:tab w:val="clear" w:pos="907"/>
                <w:tab w:val="left" w:pos="972"/>
              </w:tabs>
              <w:spacing w:line="240" w:lineRule="auto"/>
              <w:ind w:left="-114" w:right="-27"/>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05461601" w14:textId="76F8FBCA"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6CC6D13E" w14:textId="2B1C8B30"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22563029" w14:textId="5AD51506"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3" w:type="dxa"/>
            <w:vAlign w:val="bottom"/>
          </w:tcPr>
          <w:p w14:paraId="5F825974" w14:textId="7EEF4059"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28" w:type="dxa"/>
            <w:vAlign w:val="bottom"/>
          </w:tcPr>
          <w:p w14:paraId="26AE98B3" w14:textId="1DB98156"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82" w:type="dxa"/>
            <w:vAlign w:val="bottom"/>
          </w:tcPr>
          <w:p w14:paraId="1324D18A" w14:textId="504CEE12"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18" w:type="dxa"/>
            <w:vAlign w:val="bottom"/>
          </w:tcPr>
          <w:p w14:paraId="06874BB1" w14:textId="7F336690"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31ABE086" w14:textId="77777777" w:rsidTr="00B762DD">
        <w:trPr>
          <w:trHeight w:val="243"/>
        </w:trPr>
        <w:tc>
          <w:tcPr>
            <w:tcW w:w="2268" w:type="dxa"/>
          </w:tcPr>
          <w:p w14:paraId="40C44F9F"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912" w:type="dxa"/>
          </w:tcPr>
          <w:p w14:paraId="462F6CBD"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7EE86C33"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28" w:type="dxa"/>
          </w:tcPr>
          <w:p w14:paraId="358BD26B"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82" w:type="dxa"/>
          </w:tcPr>
          <w:p w14:paraId="5014304E"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C2555B" w:rsidRDefault="002A7C38" w:rsidP="00E64F16">
            <w:pPr>
              <w:pStyle w:val="InsideAddress"/>
              <w:ind w:left="-114"/>
              <w:rPr>
                <w:rFonts w:ascii="Browallia New" w:hAnsi="Browallia New" w:cs="Browallia New"/>
                <w:sz w:val="16"/>
                <w:szCs w:val="16"/>
              </w:rPr>
            </w:pPr>
          </w:p>
        </w:tc>
      </w:tr>
      <w:tr w:rsidR="00712055" w:rsidRPr="00C2555B" w14:paraId="5F0F34D3" w14:textId="77777777" w:rsidTr="00B762DD">
        <w:tc>
          <w:tcPr>
            <w:tcW w:w="2268" w:type="dxa"/>
            <w:vAlign w:val="bottom"/>
          </w:tcPr>
          <w:p w14:paraId="29D154E4" w14:textId="77777777" w:rsidR="00712055" w:rsidRPr="00C2555B" w:rsidRDefault="00712055" w:rsidP="0071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912" w:type="dxa"/>
            <w:shd w:val="clear" w:color="auto" w:fill="auto"/>
            <w:vAlign w:val="bottom"/>
          </w:tcPr>
          <w:p w14:paraId="5EB26AFE" w14:textId="07008949"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2,596,912</w:t>
            </w:r>
          </w:p>
        </w:tc>
        <w:tc>
          <w:tcPr>
            <w:tcW w:w="850" w:type="dxa"/>
            <w:shd w:val="clear" w:color="auto" w:fill="auto"/>
            <w:vAlign w:val="bottom"/>
          </w:tcPr>
          <w:p w14:paraId="7DBF8D01" w14:textId="27BA68AD"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2,602,129</w:t>
            </w:r>
          </w:p>
        </w:tc>
        <w:tc>
          <w:tcPr>
            <w:tcW w:w="822" w:type="dxa"/>
            <w:shd w:val="clear" w:color="auto" w:fill="auto"/>
            <w:vAlign w:val="bottom"/>
          </w:tcPr>
          <w:p w14:paraId="38914D6F" w14:textId="05E00D77"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cs/>
              </w:rPr>
              <w:t>2</w:t>
            </w:r>
            <w:r w:rsidRPr="00B762DD">
              <w:rPr>
                <w:rFonts w:ascii="Browallia New" w:hAnsi="Browallia New" w:cs="Browallia New"/>
                <w:sz w:val="22"/>
                <w:szCs w:val="22"/>
              </w:rPr>
              <w:t>,564,533</w:t>
            </w:r>
          </w:p>
        </w:tc>
        <w:tc>
          <w:tcPr>
            <w:tcW w:w="850" w:type="dxa"/>
            <w:shd w:val="clear" w:color="auto" w:fill="auto"/>
            <w:vAlign w:val="bottom"/>
          </w:tcPr>
          <w:p w14:paraId="39546EB8" w14:textId="204F2610"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2,698,060</w:t>
            </w:r>
          </w:p>
        </w:tc>
        <w:tc>
          <w:tcPr>
            <w:tcW w:w="793" w:type="dxa"/>
            <w:shd w:val="clear" w:color="auto" w:fill="auto"/>
            <w:vAlign w:val="bottom"/>
          </w:tcPr>
          <w:p w14:paraId="7728690C" w14:textId="59D35D59"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cs/>
              </w:rPr>
              <w:t>25</w:t>
            </w:r>
            <w:r w:rsidRPr="00B762DD">
              <w:rPr>
                <w:rFonts w:ascii="Browallia New" w:hAnsi="Browallia New" w:cs="Browallia New"/>
                <w:sz w:val="22"/>
                <w:szCs w:val="22"/>
              </w:rPr>
              <w:t>3,441</w:t>
            </w:r>
          </w:p>
        </w:tc>
        <w:tc>
          <w:tcPr>
            <w:tcW w:w="828" w:type="dxa"/>
            <w:shd w:val="clear" w:color="auto" w:fill="auto"/>
            <w:vAlign w:val="bottom"/>
          </w:tcPr>
          <w:p w14:paraId="6452FA40" w14:textId="05EA7144"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260,974</w:t>
            </w:r>
          </w:p>
        </w:tc>
        <w:tc>
          <w:tcPr>
            <w:tcW w:w="882" w:type="dxa"/>
            <w:shd w:val="clear" w:color="auto" w:fill="auto"/>
            <w:vAlign w:val="bottom"/>
          </w:tcPr>
          <w:p w14:paraId="5E57640E" w14:textId="6C137247"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5,414,886</w:t>
            </w:r>
          </w:p>
        </w:tc>
        <w:tc>
          <w:tcPr>
            <w:tcW w:w="918" w:type="dxa"/>
            <w:vAlign w:val="bottom"/>
          </w:tcPr>
          <w:p w14:paraId="59A6621F" w14:textId="10E87B4D" w:rsidR="00712055" w:rsidRPr="00C2555B"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5,561,163</w:t>
            </w:r>
          </w:p>
        </w:tc>
      </w:tr>
      <w:tr w:rsidR="00712055" w:rsidRPr="00C2555B" w14:paraId="544EFFC4" w14:textId="77777777" w:rsidTr="00B762DD">
        <w:tc>
          <w:tcPr>
            <w:tcW w:w="2268" w:type="dxa"/>
            <w:vAlign w:val="bottom"/>
          </w:tcPr>
          <w:p w14:paraId="656A5C44" w14:textId="77777777" w:rsidR="00712055" w:rsidRPr="00C2555B" w:rsidRDefault="00712055" w:rsidP="0071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912" w:type="dxa"/>
            <w:shd w:val="clear" w:color="auto" w:fill="auto"/>
            <w:vAlign w:val="bottom"/>
          </w:tcPr>
          <w:p w14:paraId="3C627FD5" w14:textId="3A9F7463"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62DD">
              <w:rPr>
                <w:rFonts w:ascii="Browallia New" w:hAnsi="Browallia New" w:cs="Browallia New"/>
                <w:sz w:val="22"/>
                <w:szCs w:val="22"/>
              </w:rPr>
              <w:t>(907,730)</w:t>
            </w:r>
          </w:p>
        </w:tc>
        <w:tc>
          <w:tcPr>
            <w:tcW w:w="850" w:type="dxa"/>
            <w:shd w:val="clear" w:color="auto" w:fill="auto"/>
            <w:vAlign w:val="bottom"/>
          </w:tcPr>
          <w:p w14:paraId="29CEF422" w14:textId="25FF3F67"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(910,112)</w:t>
            </w:r>
          </w:p>
        </w:tc>
        <w:tc>
          <w:tcPr>
            <w:tcW w:w="822" w:type="dxa"/>
            <w:shd w:val="clear" w:color="auto" w:fill="auto"/>
            <w:vAlign w:val="bottom"/>
          </w:tcPr>
          <w:p w14:paraId="03788975" w14:textId="7F714B38"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cs/>
              </w:rPr>
              <w:t>(</w:t>
            </w:r>
            <w:r w:rsidRPr="00B762DD">
              <w:rPr>
                <w:rFonts w:ascii="Browallia New" w:hAnsi="Browallia New" w:cs="Browallia New"/>
                <w:sz w:val="22"/>
                <w:szCs w:val="22"/>
              </w:rPr>
              <w:t>490,000)</w:t>
            </w:r>
          </w:p>
        </w:tc>
        <w:tc>
          <w:tcPr>
            <w:tcW w:w="850" w:type="dxa"/>
            <w:shd w:val="clear" w:color="auto" w:fill="auto"/>
            <w:vAlign w:val="bottom"/>
          </w:tcPr>
          <w:p w14:paraId="423DFD75" w14:textId="69FD0CC0"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(525,868)</w:t>
            </w:r>
          </w:p>
        </w:tc>
        <w:tc>
          <w:tcPr>
            <w:tcW w:w="793" w:type="dxa"/>
            <w:shd w:val="clear" w:color="auto" w:fill="auto"/>
            <w:vAlign w:val="bottom"/>
          </w:tcPr>
          <w:p w14:paraId="5F3154EF" w14:textId="1CB115CC"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(69,830)</w:t>
            </w:r>
          </w:p>
        </w:tc>
        <w:tc>
          <w:tcPr>
            <w:tcW w:w="828" w:type="dxa"/>
            <w:shd w:val="clear" w:color="auto" w:fill="auto"/>
            <w:vAlign w:val="bottom"/>
          </w:tcPr>
          <w:p w14:paraId="02943017" w14:textId="24DC7C3A"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(70,910)</w:t>
            </w:r>
          </w:p>
        </w:tc>
        <w:tc>
          <w:tcPr>
            <w:tcW w:w="882" w:type="dxa"/>
            <w:shd w:val="clear" w:color="auto" w:fill="auto"/>
            <w:vAlign w:val="bottom"/>
          </w:tcPr>
          <w:p w14:paraId="0A059EFA" w14:textId="4113FDBC"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(1,467,560)</w:t>
            </w:r>
          </w:p>
        </w:tc>
        <w:tc>
          <w:tcPr>
            <w:tcW w:w="918" w:type="dxa"/>
            <w:vAlign w:val="bottom"/>
          </w:tcPr>
          <w:p w14:paraId="14B08E47" w14:textId="43F3FA18" w:rsidR="00712055" w:rsidRPr="00C2555B"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(1,506,890)</w:t>
            </w:r>
          </w:p>
        </w:tc>
      </w:tr>
      <w:tr w:rsidR="00712055" w:rsidRPr="00C2555B" w14:paraId="3C49B0C7" w14:textId="77777777" w:rsidTr="00B762DD">
        <w:tc>
          <w:tcPr>
            <w:tcW w:w="2268" w:type="dxa"/>
            <w:vAlign w:val="bottom"/>
          </w:tcPr>
          <w:p w14:paraId="75B6E5D1" w14:textId="77777777" w:rsidR="00712055" w:rsidRPr="00C2555B" w:rsidRDefault="00712055" w:rsidP="0071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912" w:type="dxa"/>
            <w:shd w:val="clear" w:color="auto" w:fill="auto"/>
            <w:vAlign w:val="bottom"/>
          </w:tcPr>
          <w:p w14:paraId="049B82C2" w14:textId="1240BCA7"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1,689,182</w:t>
            </w:r>
          </w:p>
        </w:tc>
        <w:tc>
          <w:tcPr>
            <w:tcW w:w="850" w:type="dxa"/>
            <w:shd w:val="clear" w:color="auto" w:fill="auto"/>
            <w:vAlign w:val="bottom"/>
          </w:tcPr>
          <w:p w14:paraId="5CF3FB75" w14:textId="60CA1053"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1,692,017</w:t>
            </w:r>
          </w:p>
        </w:tc>
        <w:tc>
          <w:tcPr>
            <w:tcW w:w="822" w:type="dxa"/>
            <w:shd w:val="clear" w:color="auto" w:fill="auto"/>
            <w:vAlign w:val="bottom"/>
          </w:tcPr>
          <w:p w14:paraId="17028D13" w14:textId="385F9E01"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2,074,533</w:t>
            </w:r>
          </w:p>
        </w:tc>
        <w:tc>
          <w:tcPr>
            <w:tcW w:w="850" w:type="dxa"/>
            <w:shd w:val="clear" w:color="auto" w:fill="auto"/>
            <w:vAlign w:val="bottom"/>
          </w:tcPr>
          <w:p w14:paraId="57EAD603" w14:textId="50EE3419"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2,172,192</w:t>
            </w:r>
          </w:p>
        </w:tc>
        <w:tc>
          <w:tcPr>
            <w:tcW w:w="793" w:type="dxa"/>
            <w:shd w:val="clear" w:color="auto" w:fill="auto"/>
            <w:vAlign w:val="bottom"/>
          </w:tcPr>
          <w:p w14:paraId="67210F33" w14:textId="509DED41"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183,611</w:t>
            </w:r>
          </w:p>
        </w:tc>
        <w:tc>
          <w:tcPr>
            <w:tcW w:w="828" w:type="dxa"/>
            <w:shd w:val="clear" w:color="auto" w:fill="auto"/>
            <w:vAlign w:val="bottom"/>
          </w:tcPr>
          <w:p w14:paraId="7A50F6C2" w14:textId="78454D17" w:rsidR="00712055" w:rsidRPr="0009009A"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190,064</w:t>
            </w:r>
          </w:p>
        </w:tc>
        <w:tc>
          <w:tcPr>
            <w:tcW w:w="882" w:type="dxa"/>
            <w:shd w:val="clear" w:color="auto" w:fill="auto"/>
            <w:vAlign w:val="bottom"/>
          </w:tcPr>
          <w:p w14:paraId="0F176B83" w14:textId="36F9FD86" w:rsidR="00712055" w:rsidRPr="00B762DD"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3,947,326</w:t>
            </w:r>
          </w:p>
        </w:tc>
        <w:tc>
          <w:tcPr>
            <w:tcW w:w="918" w:type="dxa"/>
            <w:vAlign w:val="bottom"/>
          </w:tcPr>
          <w:p w14:paraId="10843DF6" w14:textId="4FD110E4" w:rsidR="00712055" w:rsidRPr="00C2555B" w:rsidRDefault="00712055" w:rsidP="0071205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4,054,273</w:t>
            </w:r>
          </w:p>
        </w:tc>
      </w:tr>
      <w:tr w:rsidR="00712055" w:rsidRPr="00C2555B" w14:paraId="3989E494" w14:textId="77777777" w:rsidTr="00B762DD">
        <w:tc>
          <w:tcPr>
            <w:tcW w:w="2268" w:type="dxa"/>
            <w:vAlign w:val="bottom"/>
          </w:tcPr>
          <w:p w14:paraId="720F94C9" w14:textId="77777777" w:rsidR="00712055" w:rsidRPr="00C2555B" w:rsidRDefault="00712055" w:rsidP="0071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912" w:type="dxa"/>
            <w:shd w:val="clear" w:color="auto" w:fill="auto"/>
            <w:vAlign w:val="bottom"/>
          </w:tcPr>
          <w:p w14:paraId="5ACBE2B2" w14:textId="488CEB98"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(134,08</w:t>
            </w:r>
            <w:r w:rsidR="00E42E12" w:rsidRPr="00B762DD">
              <w:rPr>
                <w:rFonts w:ascii="Browallia New" w:hAnsi="Browallia New" w:cs="Browallia New"/>
                <w:sz w:val="22"/>
                <w:szCs w:val="22"/>
              </w:rPr>
              <w:t>2</w:t>
            </w:r>
            <w:r w:rsidRPr="00B762DD">
              <w:rPr>
                <w:rFonts w:ascii="Browallia New" w:hAnsi="Browallia New" w:cs="Browallia New"/>
                <w:sz w:val="22"/>
                <w:szCs w:val="22"/>
              </w:rPr>
              <w:t>)</w:t>
            </w:r>
          </w:p>
        </w:tc>
        <w:tc>
          <w:tcPr>
            <w:tcW w:w="850" w:type="dxa"/>
            <w:shd w:val="clear" w:color="auto" w:fill="auto"/>
            <w:vAlign w:val="bottom"/>
          </w:tcPr>
          <w:p w14:paraId="5AC4B448" w14:textId="4ED70C97"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(124,386)</w:t>
            </w:r>
          </w:p>
        </w:tc>
        <w:tc>
          <w:tcPr>
            <w:tcW w:w="822" w:type="dxa"/>
            <w:shd w:val="clear" w:color="auto" w:fill="auto"/>
            <w:vAlign w:val="bottom"/>
          </w:tcPr>
          <w:p w14:paraId="47452465" w14:textId="15019D06"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(67,72</w:t>
            </w:r>
            <w:r w:rsidR="00E42E12" w:rsidRPr="00B762DD">
              <w:rPr>
                <w:rFonts w:ascii="Browallia New" w:hAnsi="Browallia New" w:cs="Browallia New"/>
                <w:sz w:val="22"/>
                <w:szCs w:val="22"/>
              </w:rPr>
              <w:t>6</w:t>
            </w:r>
            <w:r w:rsidRPr="00B762DD">
              <w:rPr>
                <w:rFonts w:ascii="Browallia New" w:hAnsi="Browallia New" w:cs="Browallia New"/>
                <w:sz w:val="22"/>
                <w:szCs w:val="22"/>
              </w:rPr>
              <w:t>)</w:t>
            </w:r>
          </w:p>
        </w:tc>
        <w:tc>
          <w:tcPr>
            <w:tcW w:w="850" w:type="dxa"/>
            <w:shd w:val="clear" w:color="auto" w:fill="auto"/>
            <w:vAlign w:val="bottom"/>
          </w:tcPr>
          <w:p w14:paraId="4292024B" w14:textId="592EC418"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(65,842)</w:t>
            </w:r>
          </w:p>
        </w:tc>
        <w:tc>
          <w:tcPr>
            <w:tcW w:w="793" w:type="dxa"/>
            <w:shd w:val="clear" w:color="auto" w:fill="auto"/>
            <w:vAlign w:val="bottom"/>
          </w:tcPr>
          <w:p w14:paraId="766EDBA6" w14:textId="55A3AEA7"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(10,101)</w:t>
            </w:r>
          </w:p>
        </w:tc>
        <w:tc>
          <w:tcPr>
            <w:tcW w:w="828" w:type="dxa"/>
            <w:shd w:val="clear" w:color="auto" w:fill="auto"/>
            <w:vAlign w:val="bottom"/>
          </w:tcPr>
          <w:p w14:paraId="15ED586F" w14:textId="2BF1B0EA" w:rsidR="00712055" w:rsidRPr="0009009A"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09009A">
              <w:rPr>
                <w:rFonts w:ascii="Browallia New" w:hAnsi="Browallia New" w:cs="Browallia New"/>
                <w:sz w:val="22"/>
                <w:szCs w:val="22"/>
              </w:rPr>
              <w:t>(9,019)</w:t>
            </w:r>
          </w:p>
        </w:tc>
        <w:tc>
          <w:tcPr>
            <w:tcW w:w="882" w:type="dxa"/>
            <w:shd w:val="clear" w:color="auto" w:fill="auto"/>
            <w:vAlign w:val="bottom"/>
          </w:tcPr>
          <w:p w14:paraId="4D6647CE" w14:textId="2F7FCA8F" w:rsidR="00712055" w:rsidRPr="00B762DD"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(211,909)</w:t>
            </w:r>
          </w:p>
        </w:tc>
        <w:tc>
          <w:tcPr>
            <w:tcW w:w="918" w:type="dxa"/>
            <w:vAlign w:val="bottom"/>
          </w:tcPr>
          <w:p w14:paraId="67DD8D7D" w14:textId="2DADB17F" w:rsidR="00712055" w:rsidRPr="00C2555B" w:rsidRDefault="00712055" w:rsidP="0071205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(199,247)</w:t>
            </w:r>
          </w:p>
        </w:tc>
      </w:tr>
      <w:tr w:rsidR="00712055" w:rsidRPr="00C2555B" w14:paraId="7F2A120F" w14:textId="77777777" w:rsidTr="00B762DD">
        <w:tc>
          <w:tcPr>
            <w:tcW w:w="2268" w:type="dxa"/>
          </w:tcPr>
          <w:p w14:paraId="7A12D861" w14:textId="77777777" w:rsidR="00712055" w:rsidRPr="00C2555B" w:rsidRDefault="00712055" w:rsidP="00712055">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912" w:type="dxa"/>
            <w:shd w:val="clear" w:color="auto" w:fill="auto"/>
            <w:vAlign w:val="bottom"/>
          </w:tcPr>
          <w:p w14:paraId="4004008B" w14:textId="2ED3FDFF" w:rsidR="00712055" w:rsidRPr="00B762DD"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62DD">
              <w:rPr>
                <w:rFonts w:ascii="Browallia New" w:hAnsi="Browallia New" w:cs="Browallia New"/>
                <w:sz w:val="22"/>
                <w:szCs w:val="22"/>
              </w:rPr>
              <w:t>1,555,</w:t>
            </w:r>
            <w:r w:rsidR="00E42E12" w:rsidRPr="00B762DD">
              <w:rPr>
                <w:rFonts w:ascii="Browallia New" w:hAnsi="Browallia New" w:cs="Browallia New"/>
                <w:sz w:val="22"/>
                <w:szCs w:val="22"/>
              </w:rPr>
              <w:t>100</w:t>
            </w:r>
          </w:p>
        </w:tc>
        <w:tc>
          <w:tcPr>
            <w:tcW w:w="850" w:type="dxa"/>
            <w:shd w:val="clear" w:color="auto" w:fill="auto"/>
            <w:vAlign w:val="bottom"/>
          </w:tcPr>
          <w:p w14:paraId="74959F59" w14:textId="7DAAF247" w:rsidR="00712055" w:rsidRPr="0009009A"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1,567,631</w:t>
            </w:r>
          </w:p>
        </w:tc>
        <w:tc>
          <w:tcPr>
            <w:tcW w:w="822" w:type="dxa"/>
            <w:shd w:val="clear" w:color="auto" w:fill="auto"/>
            <w:vAlign w:val="bottom"/>
          </w:tcPr>
          <w:p w14:paraId="2B0F04C8" w14:textId="1A942B81" w:rsidR="00712055" w:rsidRPr="00B762DD"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62DD">
              <w:rPr>
                <w:rFonts w:ascii="Browallia New" w:hAnsi="Browallia New" w:cs="Browallia New"/>
                <w:sz w:val="22"/>
                <w:szCs w:val="22"/>
              </w:rPr>
              <w:t>2,006,80</w:t>
            </w:r>
            <w:r w:rsidR="00E42E12" w:rsidRPr="00B762DD">
              <w:rPr>
                <w:rFonts w:ascii="Browallia New" w:hAnsi="Browallia New" w:cs="Browallia New"/>
                <w:sz w:val="22"/>
                <w:szCs w:val="22"/>
              </w:rPr>
              <w:t>7</w:t>
            </w:r>
          </w:p>
        </w:tc>
        <w:tc>
          <w:tcPr>
            <w:tcW w:w="850" w:type="dxa"/>
            <w:shd w:val="clear" w:color="auto" w:fill="auto"/>
            <w:vAlign w:val="bottom"/>
          </w:tcPr>
          <w:p w14:paraId="7A373269" w14:textId="62CC0228" w:rsidR="00712055" w:rsidRPr="0009009A"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2,106,350</w:t>
            </w:r>
          </w:p>
        </w:tc>
        <w:tc>
          <w:tcPr>
            <w:tcW w:w="793" w:type="dxa"/>
            <w:shd w:val="clear" w:color="auto" w:fill="auto"/>
            <w:vAlign w:val="bottom"/>
          </w:tcPr>
          <w:p w14:paraId="3295EA78" w14:textId="037026EC" w:rsidR="00712055" w:rsidRPr="00B762DD"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62DD">
              <w:rPr>
                <w:rFonts w:ascii="Browallia New" w:hAnsi="Browallia New" w:cs="Browallia New"/>
                <w:sz w:val="22"/>
                <w:szCs w:val="22"/>
              </w:rPr>
              <w:t>173,510</w:t>
            </w:r>
          </w:p>
        </w:tc>
        <w:tc>
          <w:tcPr>
            <w:tcW w:w="828" w:type="dxa"/>
            <w:shd w:val="clear" w:color="auto" w:fill="auto"/>
            <w:vAlign w:val="bottom"/>
          </w:tcPr>
          <w:p w14:paraId="3C50CF0B" w14:textId="3D8CF429" w:rsidR="00712055" w:rsidRPr="0009009A"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09009A">
              <w:rPr>
                <w:rFonts w:ascii="Browallia New" w:hAnsi="Browallia New" w:cs="Browallia New"/>
                <w:sz w:val="22"/>
                <w:szCs w:val="22"/>
              </w:rPr>
              <w:t>181,045</w:t>
            </w:r>
          </w:p>
        </w:tc>
        <w:tc>
          <w:tcPr>
            <w:tcW w:w="882" w:type="dxa"/>
            <w:shd w:val="clear" w:color="auto" w:fill="auto"/>
            <w:vAlign w:val="bottom"/>
          </w:tcPr>
          <w:p w14:paraId="03239D7C" w14:textId="548A915C" w:rsidR="00712055" w:rsidRPr="00B762DD"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62DD">
              <w:rPr>
                <w:rFonts w:ascii="Browallia New" w:hAnsi="Browallia New" w:cs="Browallia New"/>
                <w:sz w:val="22"/>
                <w:szCs w:val="22"/>
              </w:rPr>
              <w:t>3,735,417</w:t>
            </w:r>
          </w:p>
        </w:tc>
        <w:tc>
          <w:tcPr>
            <w:tcW w:w="918" w:type="dxa"/>
            <w:vAlign w:val="bottom"/>
          </w:tcPr>
          <w:p w14:paraId="085D5247" w14:textId="0C3BD687" w:rsidR="00712055" w:rsidRPr="00C2555B" w:rsidRDefault="00712055" w:rsidP="0071205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0C03B6FD" w14:textId="77777777" w:rsidR="002A7C38" w:rsidRPr="00493671"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B36705" w:rsidRPr="00C2555B" w14:paraId="3E691F0E" w14:textId="77777777" w:rsidTr="00A56901">
        <w:trPr>
          <w:tblHeader/>
        </w:trPr>
        <w:tc>
          <w:tcPr>
            <w:tcW w:w="2318" w:type="dxa"/>
          </w:tcPr>
          <w:p w14:paraId="51B01780" w14:textId="77777777" w:rsidR="00B36705" w:rsidRPr="00C2555B" w:rsidRDefault="00B36705" w:rsidP="00B3670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1188DBE0"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06407A3A" w14:textId="0DD1570C"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729DB6D8" w14:textId="3C6DD636"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0" w:type="dxa"/>
            <w:vAlign w:val="bottom"/>
          </w:tcPr>
          <w:p w14:paraId="277C6A04" w14:textId="64FCBFE3"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34" w:type="dxa"/>
            <w:vAlign w:val="bottom"/>
          </w:tcPr>
          <w:p w14:paraId="6AFBE482" w14:textId="23A5998A"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01" w:type="dxa"/>
            <w:vAlign w:val="bottom"/>
          </w:tcPr>
          <w:p w14:paraId="5C7A2CE3" w14:textId="5A9C7379"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0" w:type="dxa"/>
            <w:vAlign w:val="bottom"/>
          </w:tcPr>
          <w:p w14:paraId="5618DC67" w14:textId="1E5AE864"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20" w:type="dxa"/>
            <w:vAlign w:val="bottom"/>
          </w:tcPr>
          <w:p w14:paraId="12CC3064" w14:textId="6CD02844"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23A6A940" w14:textId="77777777" w:rsidTr="00A56901">
        <w:trPr>
          <w:trHeight w:val="252"/>
        </w:trPr>
        <w:tc>
          <w:tcPr>
            <w:tcW w:w="2318" w:type="dxa"/>
          </w:tcPr>
          <w:p w14:paraId="61D934CD"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D27E1B1"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01" w:type="dxa"/>
          </w:tcPr>
          <w:p w14:paraId="4E0A03F7"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20" w:type="dxa"/>
          </w:tcPr>
          <w:p w14:paraId="48BA06E0" w14:textId="77777777" w:rsidR="002A7C38" w:rsidRPr="00C2555B" w:rsidRDefault="002A7C38" w:rsidP="00E64F16">
            <w:pPr>
              <w:pStyle w:val="InsideAddress"/>
              <w:ind w:left="-114"/>
              <w:rPr>
                <w:rFonts w:ascii="Browallia New" w:hAnsi="Browallia New" w:cs="Browallia New"/>
                <w:sz w:val="16"/>
                <w:szCs w:val="16"/>
              </w:rPr>
            </w:pPr>
          </w:p>
        </w:tc>
      </w:tr>
      <w:tr w:rsidR="00BB1D32" w:rsidRPr="00C2555B" w14:paraId="2DFBBEB6" w14:textId="77777777" w:rsidTr="007F067C">
        <w:tc>
          <w:tcPr>
            <w:tcW w:w="2318" w:type="dxa"/>
            <w:vAlign w:val="bottom"/>
          </w:tcPr>
          <w:p w14:paraId="4BB7C8FA" w14:textId="77777777" w:rsidR="00BB1D32" w:rsidRPr="00C2555B" w:rsidRDefault="00BB1D32" w:rsidP="00BB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vAlign w:val="bottom"/>
          </w:tcPr>
          <w:p w14:paraId="64A5F8A8" w14:textId="5F52B8E3" w:rsidR="00BB1D32" w:rsidRPr="00476AC2" w:rsidRDefault="00BB1D32" w:rsidP="00BB1D32">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476AC2">
              <w:rPr>
                <w:rFonts w:ascii="Browallia New" w:hAnsi="Browallia New" w:cs="DokChampa"/>
                <w:sz w:val="22"/>
                <w:szCs w:val="22"/>
                <w:lang w:bidi="lo-LA"/>
              </w:rPr>
              <w:t>883,518</w:t>
            </w:r>
          </w:p>
        </w:tc>
        <w:tc>
          <w:tcPr>
            <w:tcW w:w="850" w:type="dxa"/>
            <w:vAlign w:val="bottom"/>
          </w:tcPr>
          <w:p w14:paraId="4E413D11" w14:textId="748801DB" w:rsidR="00BB1D32" w:rsidRPr="00476AC2" w:rsidRDefault="00BB1D32" w:rsidP="00BB1D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76AC2">
              <w:rPr>
                <w:rFonts w:ascii="Browallia New" w:hAnsi="Browallia New" w:cs="DokChampa"/>
                <w:sz w:val="22"/>
                <w:szCs w:val="22"/>
                <w:lang w:bidi="lo-LA"/>
              </w:rPr>
              <w:t>847,659</w:t>
            </w:r>
          </w:p>
        </w:tc>
        <w:tc>
          <w:tcPr>
            <w:tcW w:w="822" w:type="dxa"/>
            <w:vAlign w:val="bottom"/>
          </w:tcPr>
          <w:p w14:paraId="37D08E91" w14:textId="01F5DBC8" w:rsidR="00BB1D32" w:rsidRPr="00476AC2" w:rsidRDefault="00BB1D32" w:rsidP="00BB1D32">
            <w:pPr>
              <w:spacing w:line="240" w:lineRule="auto"/>
              <w:ind w:left="-76" w:right="-7"/>
              <w:jc w:val="right"/>
              <w:rPr>
                <w:rFonts w:ascii="Browallia New" w:hAnsi="Browallia New" w:cs="Browallia New"/>
                <w:sz w:val="22"/>
                <w:szCs w:val="22"/>
                <w:cs/>
              </w:rPr>
            </w:pPr>
            <w:r w:rsidRPr="00476AC2">
              <w:rPr>
                <w:rFonts w:ascii="Browallia New" w:hAnsi="Browallia New" w:cs="Browallia New"/>
                <w:sz w:val="22"/>
                <w:szCs w:val="22"/>
              </w:rPr>
              <w:t>270,961</w:t>
            </w:r>
          </w:p>
        </w:tc>
        <w:tc>
          <w:tcPr>
            <w:tcW w:w="850" w:type="dxa"/>
            <w:vAlign w:val="bottom"/>
          </w:tcPr>
          <w:p w14:paraId="56FA1EE6" w14:textId="5BDAF7F1" w:rsidR="00BB1D32" w:rsidRPr="00476AC2" w:rsidRDefault="00BB1D32" w:rsidP="00BB1D32">
            <w:pPr>
              <w:spacing w:line="240" w:lineRule="auto"/>
              <w:ind w:left="-76" w:right="-7"/>
              <w:jc w:val="right"/>
              <w:rPr>
                <w:rFonts w:ascii="Browallia New" w:hAnsi="Browallia New" w:cs="Browallia New"/>
                <w:sz w:val="22"/>
                <w:szCs w:val="22"/>
                <w:cs/>
              </w:rPr>
            </w:pPr>
            <w:r w:rsidRPr="00476AC2">
              <w:rPr>
                <w:rFonts w:ascii="Browallia New" w:hAnsi="Browallia New" w:cs="Browallia New"/>
                <w:sz w:val="22"/>
                <w:szCs w:val="22"/>
              </w:rPr>
              <w:t>278,403</w:t>
            </w:r>
          </w:p>
        </w:tc>
        <w:tc>
          <w:tcPr>
            <w:tcW w:w="834" w:type="dxa"/>
            <w:vAlign w:val="bottom"/>
          </w:tcPr>
          <w:p w14:paraId="54804FAB" w14:textId="57062A2E" w:rsidR="00BB1D32" w:rsidRPr="00476AC2" w:rsidRDefault="00BB1D32" w:rsidP="00BB1D32">
            <w:pPr>
              <w:spacing w:line="240" w:lineRule="auto"/>
              <w:ind w:left="-76" w:right="-7"/>
              <w:jc w:val="center"/>
              <w:rPr>
                <w:rFonts w:ascii="Browallia New" w:hAnsi="Browallia New" w:cs="Browallia New"/>
                <w:sz w:val="22"/>
                <w:szCs w:val="22"/>
                <w:cs/>
              </w:rPr>
            </w:pPr>
            <w:r w:rsidRPr="00476AC2">
              <w:rPr>
                <w:rFonts w:ascii="Browallia New" w:hAnsi="Browallia New" w:cs="Browallia New"/>
                <w:sz w:val="22"/>
                <w:szCs w:val="22"/>
              </w:rPr>
              <w:t xml:space="preserve">     -</w:t>
            </w:r>
          </w:p>
        </w:tc>
        <w:tc>
          <w:tcPr>
            <w:tcW w:w="801" w:type="dxa"/>
            <w:vAlign w:val="bottom"/>
          </w:tcPr>
          <w:p w14:paraId="597D4576" w14:textId="17ED34FC" w:rsidR="00BB1D32" w:rsidRPr="00476AC2" w:rsidRDefault="00BB1D32" w:rsidP="00BB1D32">
            <w:pPr>
              <w:spacing w:line="240" w:lineRule="auto"/>
              <w:ind w:left="-76" w:right="-7"/>
              <w:jc w:val="center"/>
              <w:rPr>
                <w:rFonts w:ascii="Browallia New" w:hAnsi="Browallia New" w:cs="Browallia New"/>
                <w:sz w:val="22"/>
                <w:szCs w:val="22"/>
                <w:cs/>
              </w:rPr>
            </w:pPr>
            <w:r w:rsidRPr="00476AC2">
              <w:rPr>
                <w:rFonts w:ascii="Browallia New" w:hAnsi="Browallia New" w:cs="Browallia New"/>
                <w:sz w:val="22"/>
                <w:szCs w:val="22"/>
              </w:rPr>
              <w:t xml:space="preserve">     -</w:t>
            </w:r>
          </w:p>
        </w:tc>
        <w:tc>
          <w:tcPr>
            <w:tcW w:w="900" w:type="dxa"/>
            <w:vAlign w:val="bottom"/>
          </w:tcPr>
          <w:p w14:paraId="35DEA0C0" w14:textId="7AA1ECCD" w:rsidR="00BB1D32" w:rsidRPr="00476AC2" w:rsidRDefault="00BB1D32" w:rsidP="00BB1D32">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1,154,479</w:t>
            </w:r>
          </w:p>
        </w:tc>
        <w:tc>
          <w:tcPr>
            <w:tcW w:w="920" w:type="dxa"/>
            <w:vAlign w:val="bottom"/>
          </w:tcPr>
          <w:p w14:paraId="38C9BA45" w14:textId="5C16ADFC" w:rsidR="00BB1D32" w:rsidRPr="00476AC2" w:rsidRDefault="00BB1D32" w:rsidP="00BB1D32">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 xml:space="preserve"> 1,126,062</w:t>
            </w:r>
          </w:p>
        </w:tc>
      </w:tr>
      <w:tr w:rsidR="00BB1D32" w:rsidRPr="00C2555B" w14:paraId="316D071D" w14:textId="77777777" w:rsidTr="007F067C">
        <w:tc>
          <w:tcPr>
            <w:tcW w:w="2318" w:type="dxa"/>
            <w:vAlign w:val="bottom"/>
          </w:tcPr>
          <w:p w14:paraId="2DD01732" w14:textId="77777777" w:rsidR="00BB1D32" w:rsidRPr="00C2555B" w:rsidRDefault="00BB1D32" w:rsidP="00BB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416A4BF1" w:rsidR="00BB1D32" w:rsidRPr="00476AC2" w:rsidRDefault="00283FF4" w:rsidP="00BB1D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807020">
              <w:rPr>
                <w:rFonts w:ascii="Browallia New" w:hAnsi="Browallia New" w:cs="DokChampa"/>
                <w:sz w:val="22"/>
                <w:szCs w:val="22"/>
                <w:lang w:bidi="lo-LA"/>
              </w:rPr>
              <w:t>(</w:t>
            </w:r>
            <w:r w:rsidR="00BB1D32" w:rsidRPr="00476AC2">
              <w:rPr>
                <w:rFonts w:ascii="Browallia New" w:hAnsi="Browallia New" w:cs="DokChampa"/>
                <w:sz w:val="22"/>
                <w:szCs w:val="22"/>
                <w:lang w:bidi="lo-LA"/>
              </w:rPr>
              <w:t>453,67</w:t>
            </w:r>
            <w:r w:rsidRPr="00807020">
              <w:rPr>
                <w:rFonts w:ascii="Browallia New" w:hAnsi="Browallia New" w:cs="DokChampa"/>
                <w:sz w:val="22"/>
                <w:szCs w:val="22"/>
                <w:lang w:bidi="lo-LA"/>
              </w:rPr>
              <w:t>2)</w:t>
            </w:r>
          </w:p>
        </w:tc>
        <w:tc>
          <w:tcPr>
            <w:tcW w:w="850" w:type="dxa"/>
            <w:vAlign w:val="bottom"/>
          </w:tcPr>
          <w:p w14:paraId="38E3BEC7" w14:textId="24D15AE2" w:rsidR="00BB1D32" w:rsidRPr="00476AC2" w:rsidRDefault="00BB1D32" w:rsidP="00BB1D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(434,373)</w:t>
            </w:r>
          </w:p>
        </w:tc>
        <w:tc>
          <w:tcPr>
            <w:tcW w:w="822" w:type="dxa"/>
            <w:vAlign w:val="bottom"/>
          </w:tcPr>
          <w:p w14:paraId="141AA971" w14:textId="163DB518" w:rsidR="00BB1D32" w:rsidRPr="00476AC2" w:rsidRDefault="00283FF4" w:rsidP="00BB1D32">
            <w:pPr>
              <w:pBdr>
                <w:bottom w:val="single" w:sz="4" w:space="1" w:color="auto"/>
              </w:pBdr>
              <w:spacing w:line="240" w:lineRule="auto"/>
              <w:ind w:left="-76" w:right="-7"/>
              <w:jc w:val="right"/>
              <w:rPr>
                <w:rFonts w:ascii="Browallia New" w:hAnsi="Browallia New" w:cs="Browallia New"/>
                <w:sz w:val="22"/>
                <w:szCs w:val="22"/>
              </w:rPr>
            </w:pPr>
            <w:r w:rsidRPr="00807020">
              <w:rPr>
                <w:rFonts w:ascii="Browallia New" w:hAnsi="Browallia New" w:cs="Browallia New"/>
                <w:sz w:val="22"/>
                <w:szCs w:val="22"/>
              </w:rPr>
              <w:t>(</w:t>
            </w:r>
            <w:r w:rsidR="00BB1D32" w:rsidRPr="00476AC2">
              <w:rPr>
                <w:rFonts w:ascii="Browallia New" w:hAnsi="Browallia New" w:cs="Browallia New"/>
                <w:sz w:val="22"/>
                <w:szCs w:val="22"/>
              </w:rPr>
              <w:t>92,214</w:t>
            </w:r>
            <w:r w:rsidRPr="00807020">
              <w:rPr>
                <w:rFonts w:ascii="Browallia New" w:hAnsi="Browallia New" w:cs="Browallia New"/>
                <w:sz w:val="22"/>
                <w:szCs w:val="22"/>
              </w:rPr>
              <w:t>)</w:t>
            </w:r>
          </w:p>
        </w:tc>
        <w:tc>
          <w:tcPr>
            <w:tcW w:w="850" w:type="dxa"/>
            <w:vAlign w:val="bottom"/>
          </w:tcPr>
          <w:p w14:paraId="5DE32306" w14:textId="625DCD03" w:rsidR="00BB1D32" w:rsidRPr="00476AC2" w:rsidRDefault="00BB1D32" w:rsidP="00BB1D32">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(95,165)</w:t>
            </w:r>
          </w:p>
        </w:tc>
        <w:tc>
          <w:tcPr>
            <w:tcW w:w="834" w:type="dxa"/>
            <w:vAlign w:val="bottom"/>
          </w:tcPr>
          <w:p w14:paraId="6DC38840" w14:textId="228CFDEE" w:rsidR="00BB1D32" w:rsidRPr="00476AC2" w:rsidRDefault="00BB1D32" w:rsidP="00BB1D32">
            <w:pPr>
              <w:pBdr>
                <w:bottom w:val="single" w:sz="4" w:space="1" w:color="auto"/>
              </w:pBdr>
              <w:spacing w:line="240" w:lineRule="auto"/>
              <w:ind w:left="-23" w:right="-7"/>
              <w:jc w:val="center"/>
              <w:rPr>
                <w:rFonts w:ascii="Browallia New" w:hAnsi="Browallia New" w:cs="Browallia New"/>
                <w:sz w:val="22"/>
                <w:szCs w:val="22"/>
              </w:rPr>
            </w:pPr>
            <w:r w:rsidRPr="00476AC2">
              <w:rPr>
                <w:rFonts w:ascii="Browallia New" w:hAnsi="Browallia New" w:cs="Browallia New"/>
                <w:sz w:val="22"/>
                <w:szCs w:val="22"/>
              </w:rPr>
              <w:t xml:space="preserve">    -</w:t>
            </w:r>
          </w:p>
        </w:tc>
        <w:tc>
          <w:tcPr>
            <w:tcW w:w="801" w:type="dxa"/>
            <w:vAlign w:val="bottom"/>
          </w:tcPr>
          <w:p w14:paraId="014EEEBF" w14:textId="422C2EFC" w:rsidR="00BB1D32" w:rsidRPr="00476AC2" w:rsidRDefault="00BB1D32" w:rsidP="00BB1D32">
            <w:pPr>
              <w:pBdr>
                <w:bottom w:val="single" w:sz="4" w:space="1" w:color="auto"/>
              </w:pBdr>
              <w:spacing w:line="240" w:lineRule="auto"/>
              <w:ind w:left="-23" w:right="-7"/>
              <w:jc w:val="center"/>
              <w:rPr>
                <w:rFonts w:ascii="Browallia New" w:hAnsi="Browallia New" w:cs="Browallia New"/>
                <w:sz w:val="22"/>
                <w:szCs w:val="22"/>
              </w:rPr>
            </w:pPr>
            <w:r w:rsidRPr="00476AC2">
              <w:rPr>
                <w:rFonts w:ascii="Browallia New" w:hAnsi="Browallia New" w:cs="Browallia New"/>
                <w:sz w:val="22"/>
                <w:szCs w:val="22"/>
              </w:rPr>
              <w:t xml:space="preserve">    -</w:t>
            </w:r>
          </w:p>
        </w:tc>
        <w:tc>
          <w:tcPr>
            <w:tcW w:w="900" w:type="dxa"/>
            <w:vAlign w:val="bottom"/>
          </w:tcPr>
          <w:p w14:paraId="4C29D3A7" w14:textId="5E2B920C" w:rsidR="00BB1D32" w:rsidRPr="00476AC2" w:rsidRDefault="005C6F3E" w:rsidP="00BB1D32">
            <w:pPr>
              <w:pBdr>
                <w:bottom w:val="single" w:sz="4" w:space="1" w:color="auto"/>
              </w:pBdr>
              <w:spacing w:line="240" w:lineRule="auto"/>
              <w:ind w:left="-24" w:right="-7"/>
              <w:jc w:val="right"/>
              <w:rPr>
                <w:rFonts w:ascii="Browallia New" w:hAnsi="Browallia New" w:cs="Browallia New"/>
                <w:sz w:val="22"/>
                <w:szCs w:val="22"/>
              </w:rPr>
            </w:pPr>
            <w:r w:rsidRPr="00807020">
              <w:rPr>
                <w:rFonts w:ascii="Browallia New" w:hAnsi="Browallia New" w:cs="Browallia New"/>
                <w:sz w:val="22"/>
                <w:szCs w:val="22"/>
              </w:rPr>
              <w:t>(</w:t>
            </w:r>
            <w:r w:rsidR="00BB1D32" w:rsidRPr="00476AC2">
              <w:rPr>
                <w:rFonts w:ascii="Browallia New" w:hAnsi="Browallia New" w:cs="Browallia New"/>
                <w:sz w:val="22"/>
                <w:szCs w:val="22"/>
              </w:rPr>
              <w:t>545,88</w:t>
            </w:r>
            <w:r w:rsidR="00283FF4" w:rsidRPr="00807020">
              <w:rPr>
                <w:rFonts w:ascii="Browallia New" w:hAnsi="Browallia New" w:cs="Browallia New"/>
                <w:sz w:val="22"/>
                <w:szCs w:val="22"/>
              </w:rPr>
              <w:t>6</w:t>
            </w:r>
            <w:r w:rsidRPr="00807020">
              <w:rPr>
                <w:rFonts w:ascii="Browallia New" w:hAnsi="Browallia New" w:cs="Browallia New"/>
                <w:sz w:val="22"/>
                <w:szCs w:val="22"/>
              </w:rPr>
              <w:t>)</w:t>
            </w:r>
          </w:p>
        </w:tc>
        <w:tc>
          <w:tcPr>
            <w:tcW w:w="920" w:type="dxa"/>
            <w:vAlign w:val="bottom"/>
          </w:tcPr>
          <w:p w14:paraId="7BA98555" w14:textId="1B86D5F9" w:rsidR="00BB1D32" w:rsidRPr="00476AC2" w:rsidRDefault="00BB1D32" w:rsidP="00BB1D32">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(529,538)</w:t>
            </w:r>
          </w:p>
        </w:tc>
      </w:tr>
      <w:tr w:rsidR="00BB1D32" w:rsidRPr="00C2555B" w14:paraId="62E6801B" w14:textId="77777777" w:rsidTr="007F067C">
        <w:tc>
          <w:tcPr>
            <w:tcW w:w="2318" w:type="dxa"/>
            <w:vAlign w:val="bottom"/>
          </w:tcPr>
          <w:p w14:paraId="3EB6B97A" w14:textId="77777777" w:rsidR="00BB1D32" w:rsidRPr="00C2555B" w:rsidRDefault="00BB1D32" w:rsidP="00BB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vAlign w:val="bottom"/>
          </w:tcPr>
          <w:p w14:paraId="02F66447" w14:textId="08F967CF" w:rsidR="00BB1D32" w:rsidRPr="00476AC2" w:rsidRDefault="00BB1D32" w:rsidP="00BB1D32">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476AC2">
              <w:rPr>
                <w:rFonts w:ascii="Browallia New" w:hAnsi="Browallia New" w:cs="DokChampa"/>
                <w:sz w:val="22"/>
                <w:szCs w:val="22"/>
                <w:lang w:bidi="lo-LA"/>
              </w:rPr>
              <w:t>429,84</w:t>
            </w:r>
            <w:r w:rsidR="00283FF4" w:rsidRPr="00807020">
              <w:rPr>
                <w:rFonts w:ascii="Browallia New" w:hAnsi="Browallia New" w:cs="DokChampa"/>
                <w:sz w:val="22"/>
                <w:szCs w:val="22"/>
                <w:lang w:bidi="lo-LA"/>
              </w:rPr>
              <w:t>6</w:t>
            </w:r>
          </w:p>
        </w:tc>
        <w:tc>
          <w:tcPr>
            <w:tcW w:w="850" w:type="dxa"/>
            <w:vAlign w:val="bottom"/>
          </w:tcPr>
          <w:p w14:paraId="41719AEF" w14:textId="7BA419BA" w:rsidR="00BB1D32" w:rsidRPr="00476AC2" w:rsidRDefault="00BB1D32" w:rsidP="00BB1D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413,286</w:t>
            </w:r>
          </w:p>
        </w:tc>
        <w:tc>
          <w:tcPr>
            <w:tcW w:w="822" w:type="dxa"/>
            <w:vAlign w:val="bottom"/>
          </w:tcPr>
          <w:p w14:paraId="3E51A3EF" w14:textId="7EB4A73F" w:rsidR="00BB1D32" w:rsidRPr="00476AC2" w:rsidRDefault="00BB1D32" w:rsidP="00BB1D32">
            <w:pPr>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178,747</w:t>
            </w:r>
          </w:p>
        </w:tc>
        <w:tc>
          <w:tcPr>
            <w:tcW w:w="850" w:type="dxa"/>
            <w:vAlign w:val="bottom"/>
          </w:tcPr>
          <w:p w14:paraId="5D0AE1E3" w14:textId="698A1732" w:rsidR="00BB1D32" w:rsidRPr="00476AC2" w:rsidRDefault="00BB1D32" w:rsidP="00BB1D32">
            <w:pPr>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183,238</w:t>
            </w:r>
          </w:p>
        </w:tc>
        <w:tc>
          <w:tcPr>
            <w:tcW w:w="834" w:type="dxa"/>
            <w:vAlign w:val="bottom"/>
          </w:tcPr>
          <w:p w14:paraId="0588A80C" w14:textId="15F6576C" w:rsidR="00BB1D32" w:rsidRPr="00476AC2" w:rsidRDefault="00BB1D32" w:rsidP="00BB1D32">
            <w:pPr>
              <w:spacing w:line="240" w:lineRule="auto"/>
              <w:ind w:left="-76" w:right="-7"/>
              <w:jc w:val="center"/>
              <w:rPr>
                <w:rFonts w:ascii="Browallia New" w:hAnsi="Browallia New" w:cs="Browallia New"/>
                <w:sz w:val="22"/>
                <w:szCs w:val="22"/>
                <w:cs/>
              </w:rPr>
            </w:pPr>
            <w:r w:rsidRPr="00476AC2">
              <w:rPr>
                <w:rFonts w:ascii="Browallia New" w:hAnsi="Browallia New" w:cs="Browallia New"/>
                <w:sz w:val="22"/>
                <w:szCs w:val="22"/>
              </w:rPr>
              <w:t xml:space="preserve">     -</w:t>
            </w:r>
          </w:p>
        </w:tc>
        <w:tc>
          <w:tcPr>
            <w:tcW w:w="801" w:type="dxa"/>
            <w:vAlign w:val="bottom"/>
          </w:tcPr>
          <w:p w14:paraId="66A37B05" w14:textId="6609F637" w:rsidR="00BB1D32" w:rsidRPr="00476AC2" w:rsidRDefault="00BB1D32" w:rsidP="00BB1D32">
            <w:pPr>
              <w:spacing w:line="240" w:lineRule="auto"/>
              <w:ind w:left="-76" w:right="-7"/>
              <w:jc w:val="center"/>
              <w:rPr>
                <w:rFonts w:ascii="Browallia New" w:hAnsi="Browallia New" w:cs="Browallia New"/>
                <w:sz w:val="22"/>
                <w:szCs w:val="22"/>
                <w:cs/>
              </w:rPr>
            </w:pPr>
            <w:r w:rsidRPr="00476AC2">
              <w:rPr>
                <w:rFonts w:ascii="Browallia New" w:hAnsi="Browallia New" w:cs="Browallia New"/>
                <w:sz w:val="22"/>
                <w:szCs w:val="22"/>
              </w:rPr>
              <w:t xml:space="preserve">     -</w:t>
            </w:r>
          </w:p>
        </w:tc>
        <w:tc>
          <w:tcPr>
            <w:tcW w:w="900" w:type="dxa"/>
            <w:vAlign w:val="bottom"/>
          </w:tcPr>
          <w:p w14:paraId="28B36488" w14:textId="37DD8A7B" w:rsidR="00BB1D32" w:rsidRPr="00476AC2" w:rsidRDefault="00BB1D32" w:rsidP="00BB1D32">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608,59</w:t>
            </w:r>
            <w:r w:rsidR="00283FF4" w:rsidRPr="00807020">
              <w:rPr>
                <w:rFonts w:ascii="Browallia New" w:hAnsi="Browallia New" w:cs="Browallia New"/>
                <w:sz w:val="22"/>
                <w:szCs w:val="22"/>
              </w:rPr>
              <w:t>3</w:t>
            </w:r>
          </w:p>
        </w:tc>
        <w:tc>
          <w:tcPr>
            <w:tcW w:w="920" w:type="dxa"/>
            <w:vAlign w:val="bottom"/>
          </w:tcPr>
          <w:p w14:paraId="05247699" w14:textId="4ED64FCC" w:rsidR="00BB1D32" w:rsidRPr="00476AC2" w:rsidRDefault="00BB1D32" w:rsidP="00BB1D32">
            <w:pP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596,524</w:t>
            </w:r>
          </w:p>
        </w:tc>
      </w:tr>
      <w:tr w:rsidR="00BB1D32" w:rsidRPr="00C2555B" w14:paraId="4EE5C60E" w14:textId="77777777" w:rsidTr="007F067C">
        <w:tc>
          <w:tcPr>
            <w:tcW w:w="2318" w:type="dxa"/>
            <w:vAlign w:val="bottom"/>
          </w:tcPr>
          <w:p w14:paraId="3FCD7250" w14:textId="77777777" w:rsidR="00BB1D32" w:rsidRPr="00C2555B" w:rsidRDefault="00BB1D32" w:rsidP="00BB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vAlign w:val="bottom"/>
          </w:tcPr>
          <w:p w14:paraId="47A72D1F" w14:textId="5D91BCF0" w:rsidR="00BB1D32" w:rsidRPr="00476AC2" w:rsidRDefault="00BB1D32" w:rsidP="00BB1D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476AC2">
              <w:rPr>
                <w:rFonts w:ascii="Browallia New" w:hAnsi="Browallia New" w:cs="DokChampa"/>
                <w:sz w:val="22"/>
                <w:szCs w:val="22"/>
                <w:lang w:bidi="lo-LA"/>
              </w:rPr>
              <w:t>(42,763)</w:t>
            </w:r>
          </w:p>
        </w:tc>
        <w:tc>
          <w:tcPr>
            <w:tcW w:w="850" w:type="dxa"/>
            <w:vAlign w:val="bottom"/>
          </w:tcPr>
          <w:p w14:paraId="737AD1BB" w14:textId="00A4FEFA" w:rsidR="00BB1D32" w:rsidRPr="00476AC2" w:rsidRDefault="00BB1D32" w:rsidP="00BB1D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(39,883)</w:t>
            </w:r>
          </w:p>
        </w:tc>
        <w:tc>
          <w:tcPr>
            <w:tcW w:w="822" w:type="dxa"/>
            <w:vAlign w:val="bottom"/>
          </w:tcPr>
          <w:p w14:paraId="49CCDA1C" w14:textId="009A26AD" w:rsidR="00BB1D32" w:rsidRPr="00476AC2" w:rsidRDefault="00BB1D32" w:rsidP="00BB1D32">
            <w:pPr>
              <w:pBdr>
                <w:bottom w:val="single" w:sz="4" w:space="1" w:color="auto"/>
              </w:pBdr>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(3,741)</w:t>
            </w:r>
          </w:p>
        </w:tc>
        <w:tc>
          <w:tcPr>
            <w:tcW w:w="850" w:type="dxa"/>
            <w:vAlign w:val="bottom"/>
          </w:tcPr>
          <w:p w14:paraId="52D842A8" w14:textId="3F3D05A5" w:rsidR="00BB1D32" w:rsidRPr="00476AC2" w:rsidRDefault="00BB1D32" w:rsidP="00BB1D32">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(3,692)</w:t>
            </w:r>
          </w:p>
        </w:tc>
        <w:tc>
          <w:tcPr>
            <w:tcW w:w="834" w:type="dxa"/>
            <w:vAlign w:val="bottom"/>
          </w:tcPr>
          <w:p w14:paraId="4D8202BE" w14:textId="26849A69" w:rsidR="00BB1D32" w:rsidRPr="00476AC2" w:rsidRDefault="00BB1D32" w:rsidP="00BB1D32">
            <w:pPr>
              <w:pBdr>
                <w:bottom w:val="single" w:sz="4" w:space="1" w:color="auto"/>
              </w:pBdr>
              <w:spacing w:line="240" w:lineRule="auto"/>
              <w:ind w:left="-23" w:right="-7"/>
              <w:jc w:val="center"/>
              <w:rPr>
                <w:rFonts w:ascii="Browallia New" w:hAnsi="Browallia New" w:cs="Browallia New"/>
                <w:sz w:val="22"/>
                <w:szCs w:val="22"/>
              </w:rPr>
            </w:pPr>
            <w:r w:rsidRPr="00476AC2">
              <w:rPr>
                <w:rFonts w:ascii="Browallia New" w:hAnsi="Browallia New" w:cs="Browallia New"/>
                <w:sz w:val="22"/>
                <w:szCs w:val="22"/>
              </w:rPr>
              <w:t xml:space="preserve">    -</w:t>
            </w:r>
          </w:p>
        </w:tc>
        <w:tc>
          <w:tcPr>
            <w:tcW w:w="801" w:type="dxa"/>
            <w:vAlign w:val="bottom"/>
          </w:tcPr>
          <w:p w14:paraId="0FB01974" w14:textId="6C1E50A5" w:rsidR="00BB1D32" w:rsidRPr="00476AC2" w:rsidRDefault="00BB1D32" w:rsidP="00BB1D32">
            <w:pPr>
              <w:pBdr>
                <w:bottom w:val="single" w:sz="4" w:space="1" w:color="auto"/>
              </w:pBdr>
              <w:spacing w:line="240" w:lineRule="auto"/>
              <w:ind w:left="-23" w:right="-7"/>
              <w:jc w:val="center"/>
              <w:rPr>
                <w:rFonts w:ascii="Browallia New" w:hAnsi="Browallia New" w:cs="Browallia New"/>
                <w:sz w:val="22"/>
                <w:szCs w:val="22"/>
              </w:rPr>
            </w:pPr>
            <w:r w:rsidRPr="00476AC2">
              <w:rPr>
                <w:rFonts w:ascii="Browallia New" w:hAnsi="Browallia New" w:cs="Browallia New"/>
                <w:sz w:val="22"/>
                <w:szCs w:val="22"/>
              </w:rPr>
              <w:t xml:space="preserve">    -</w:t>
            </w:r>
          </w:p>
        </w:tc>
        <w:tc>
          <w:tcPr>
            <w:tcW w:w="900" w:type="dxa"/>
            <w:vAlign w:val="bottom"/>
          </w:tcPr>
          <w:p w14:paraId="71CD363A" w14:textId="44A37598" w:rsidR="00BB1D32" w:rsidRPr="00476AC2" w:rsidRDefault="00BB1D32" w:rsidP="00BB1D32">
            <w:pPr>
              <w:pBdr>
                <w:bottom w:val="single" w:sz="4" w:space="1" w:color="auto"/>
              </w:pBd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(46,504)</w:t>
            </w:r>
          </w:p>
        </w:tc>
        <w:tc>
          <w:tcPr>
            <w:tcW w:w="920" w:type="dxa"/>
            <w:vAlign w:val="bottom"/>
          </w:tcPr>
          <w:p w14:paraId="68A64D06" w14:textId="6EB1E787" w:rsidR="00BB1D32" w:rsidRPr="00476AC2" w:rsidRDefault="00BB1D32" w:rsidP="00BB1D32">
            <w:pPr>
              <w:pBdr>
                <w:bottom w:val="single" w:sz="4" w:space="1" w:color="auto"/>
              </w:pBdr>
              <w:spacing w:line="240" w:lineRule="auto"/>
              <w:ind w:left="-23" w:right="-7"/>
              <w:jc w:val="right"/>
              <w:rPr>
                <w:rFonts w:ascii="Browallia New" w:hAnsi="Browallia New" w:cs="Browallia New"/>
                <w:sz w:val="22"/>
                <w:szCs w:val="22"/>
              </w:rPr>
            </w:pPr>
            <w:r w:rsidRPr="00476AC2">
              <w:rPr>
                <w:rFonts w:ascii="Browallia New" w:hAnsi="Browallia New" w:cs="Browallia New"/>
                <w:sz w:val="22"/>
                <w:szCs w:val="22"/>
              </w:rPr>
              <w:t>(43,575)</w:t>
            </w:r>
          </w:p>
        </w:tc>
      </w:tr>
      <w:tr w:rsidR="00BB1D32" w:rsidRPr="00C2555B" w14:paraId="5083EC44" w14:textId="77777777" w:rsidTr="007F067C">
        <w:tc>
          <w:tcPr>
            <w:tcW w:w="2318" w:type="dxa"/>
          </w:tcPr>
          <w:p w14:paraId="5FEBEFFC" w14:textId="77777777" w:rsidR="00BB1D32" w:rsidRPr="00C2555B" w:rsidRDefault="00BB1D32" w:rsidP="00BB1D32">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vAlign w:val="bottom"/>
          </w:tcPr>
          <w:p w14:paraId="79627BC6" w14:textId="7DB10FF4" w:rsidR="00BB1D32" w:rsidRPr="00476AC2" w:rsidRDefault="00BB1D32" w:rsidP="00BB1D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476AC2">
              <w:rPr>
                <w:rFonts w:ascii="Browallia New" w:hAnsi="Browallia New" w:cs="DokChampa"/>
                <w:sz w:val="22"/>
                <w:szCs w:val="22"/>
              </w:rPr>
              <w:t>387,08</w:t>
            </w:r>
            <w:r w:rsidR="00283FF4" w:rsidRPr="00807020">
              <w:rPr>
                <w:rFonts w:ascii="Browallia New" w:hAnsi="Browallia New" w:cs="DokChampa"/>
                <w:sz w:val="22"/>
                <w:szCs w:val="22"/>
              </w:rPr>
              <w:t>3</w:t>
            </w:r>
          </w:p>
        </w:tc>
        <w:tc>
          <w:tcPr>
            <w:tcW w:w="850" w:type="dxa"/>
            <w:vAlign w:val="bottom"/>
          </w:tcPr>
          <w:p w14:paraId="523343FA" w14:textId="7F6ED8CE" w:rsidR="00BB1D32" w:rsidRPr="00476AC2" w:rsidRDefault="00BB1D32" w:rsidP="00BB1D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76AC2">
              <w:rPr>
                <w:rFonts w:ascii="Browallia New" w:hAnsi="Browallia New" w:cs="Browallia New"/>
                <w:sz w:val="22"/>
                <w:szCs w:val="22"/>
              </w:rPr>
              <w:t>373,403</w:t>
            </w:r>
          </w:p>
        </w:tc>
        <w:tc>
          <w:tcPr>
            <w:tcW w:w="822" w:type="dxa"/>
            <w:vAlign w:val="bottom"/>
          </w:tcPr>
          <w:p w14:paraId="13C3C123" w14:textId="4DC476C4" w:rsidR="00BB1D32" w:rsidRPr="00476AC2" w:rsidRDefault="00BB1D32" w:rsidP="00BB1D32">
            <w:pPr>
              <w:pBdr>
                <w:bottom w:val="single" w:sz="12" w:space="1" w:color="auto"/>
              </w:pBdr>
              <w:spacing w:line="240" w:lineRule="auto"/>
              <w:ind w:left="-76" w:right="-7"/>
              <w:jc w:val="right"/>
              <w:rPr>
                <w:rFonts w:ascii="Browallia New" w:hAnsi="Browallia New" w:cs="Browallia New"/>
                <w:sz w:val="22"/>
                <w:szCs w:val="22"/>
              </w:rPr>
            </w:pPr>
            <w:r w:rsidRPr="00476AC2">
              <w:rPr>
                <w:rFonts w:ascii="Browallia New" w:hAnsi="Browallia New" w:cs="Browallia New"/>
                <w:sz w:val="22"/>
                <w:szCs w:val="22"/>
              </w:rPr>
              <w:t>175,006</w:t>
            </w:r>
          </w:p>
        </w:tc>
        <w:tc>
          <w:tcPr>
            <w:tcW w:w="850" w:type="dxa"/>
            <w:vAlign w:val="bottom"/>
          </w:tcPr>
          <w:p w14:paraId="57D52418" w14:textId="62930FE5" w:rsidR="00BB1D32" w:rsidRPr="00476AC2" w:rsidRDefault="00BB1D32" w:rsidP="00BB1D32">
            <w:pPr>
              <w:pBdr>
                <w:bottom w:val="single" w:sz="12" w:space="1" w:color="auto"/>
              </w:pBdr>
              <w:spacing w:line="240" w:lineRule="auto"/>
              <w:ind w:left="-36" w:right="-7"/>
              <w:jc w:val="right"/>
              <w:rPr>
                <w:rFonts w:ascii="Browallia New" w:hAnsi="Browallia New" w:cs="Browallia New"/>
                <w:sz w:val="22"/>
                <w:szCs w:val="22"/>
                <w:lang w:val="en-GB"/>
              </w:rPr>
            </w:pPr>
            <w:r w:rsidRPr="00476AC2">
              <w:rPr>
                <w:rFonts w:ascii="Browallia New" w:hAnsi="Browallia New" w:cs="Browallia New"/>
                <w:sz w:val="22"/>
                <w:szCs w:val="22"/>
                <w:lang w:val="en-GB"/>
              </w:rPr>
              <w:t>179,546</w:t>
            </w:r>
          </w:p>
        </w:tc>
        <w:tc>
          <w:tcPr>
            <w:tcW w:w="834" w:type="dxa"/>
            <w:vAlign w:val="bottom"/>
          </w:tcPr>
          <w:p w14:paraId="26D69864" w14:textId="48246F42" w:rsidR="00BB1D32" w:rsidRPr="00476AC2" w:rsidRDefault="00BB1D32" w:rsidP="00BB1D32">
            <w:pPr>
              <w:pBdr>
                <w:bottom w:val="single" w:sz="12" w:space="1" w:color="auto"/>
              </w:pBdr>
              <w:spacing w:line="240" w:lineRule="auto"/>
              <w:ind w:left="-24" w:right="-7"/>
              <w:jc w:val="center"/>
              <w:rPr>
                <w:rFonts w:ascii="Browallia New" w:hAnsi="Browallia New" w:cs="Browallia New"/>
                <w:sz w:val="22"/>
                <w:szCs w:val="22"/>
              </w:rPr>
            </w:pPr>
            <w:r w:rsidRPr="00476AC2">
              <w:rPr>
                <w:rFonts w:ascii="Browallia New" w:hAnsi="Browallia New" w:cs="Browallia New"/>
                <w:sz w:val="22"/>
                <w:szCs w:val="22"/>
              </w:rPr>
              <w:t xml:space="preserve">    -</w:t>
            </w:r>
          </w:p>
        </w:tc>
        <w:tc>
          <w:tcPr>
            <w:tcW w:w="801" w:type="dxa"/>
            <w:vAlign w:val="bottom"/>
          </w:tcPr>
          <w:p w14:paraId="11A10ED8" w14:textId="6E7B7193" w:rsidR="00BB1D32" w:rsidRPr="00476AC2" w:rsidRDefault="00BB1D32" w:rsidP="00BB1D32">
            <w:pPr>
              <w:pBdr>
                <w:bottom w:val="single" w:sz="12" w:space="1" w:color="auto"/>
              </w:pBdr>
              <w:spacing w:line="240" w:lineRule="auto"/>
              <w:ind w:left="-24" w:right="-7"/>
              <w:jc w:val="center"/>
              <w:rPr>
                <w:rFonts w:ascii="Browallia New" w:hAnsi="Browallia New" w:cs="Browallia New"/>
                <w:sz w:val="22"/>
                <w:szCs w:val="22"/>
                <w:lang w:val="en-GB"/>
              </w:rPr>
            </w:pPr>
            <w:r w:rsidRPr="00476AC2">
              <w:rPr>
                <w:rFonts w:ascii="Browallia New" w:hAnsi="Browallia New" w:cs="Browallia New"/>
                <w:sz w:val="22"/>
                <w:szCs w:val="22"/>
              </w:rPr>
              <w:t xml:space="preserve">    -</w:t>
            </w:r>
          </w:p>
        </w:tc>
        <w:tc>
          <w:tcPr>
            <w:tcW w:w="900" w:type="dxa"/>
            <w:vAlign w:val="bottom"/>
          </w:tcPr>
          <w:p w14:paraId="6AC33820" w14:textId="2F9C7D16" w:rsidR="00BB1D32" w:rsidRPr="00476AC2" w:rsidRDefault="00BB1D32" w:rsidP="00BB1D32">
            <w:pPr>
              <w:pBdr>
                <w:bottom w:val="single" w:sz="12" w:space="1" w:color="auto"/>
              </w:pBd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562,0</w:t>
            </w:r>
            <w:r w:rsidR="00283FF4" w:rsidRPr="00807020">
              <w:rPr>
                <w:rFonts w:ascii="Browallia New" w:hAnsi="Browallia New" w:cs="Browallia New"/>
                <w:sz w:val="22"/>
                <w:szCs w:val="22"/>
              </w:rPr>
              <w:t>89</w:t>
            </w:r>
          </w:p>
        </w:tc>
        <w:tc>
          <w:tcPr>
            <w:tcW w:w="920" w:type="dxa"/>
            <w:vAlign w:val="bottom"/>
          </w:tcPr>
          <w:p w14:paraId="5E4D24A6" w14:textId="199489AF" w:rsidR="00BB1D32" w:rsidRPr="00476AC2" w:rsidRDefault="00BB1D32" w:rsidP="00BB1D32">
            <w:pPr>
              <w:pBdr>
                <w:bottom w:val="single" w:sz="12" w:space="1" w:color="auto"/>
              </w:pBdr>
              <w:spacing w:line="240" w:lineRule="auto"/>
              <w:ind w:left="-24" w:right="-7"/>
              <w:jc w:val="right"/>
              <w:rPr>
                <w:rFonts w:ascii="Browallia New" w:hAnsi="Browallia New" w:cs="Browallia New"/>
                <w:sz w:val="22"/>
                <w:szCs w:val="22"/>
              </w:rPr>
            </w:pPr>
            <w:r w:rsidRPr="00476AC2">
              <w:rPr>
                <w:rFonts w:ascii="Browallia New" w:hAnsi="Browallia New" w:cs="Browallia New"/>
                <w:sz w:val="22"/>
                <w:szCs w:val="22"/>
              </w:rPr>
              <w:t>552,949</w:t>
            </w:r>
          </w:p>
        </w:tc>
      </w:tr>
    </w:tbl>
    <w:p w14:paraId="34221BE9" w14:textId="1F9CE99F" w:rsidR="002A7C38" w:rsidRPr="00C2555B"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2555B">
        <w:rPr>
          <w:rFonts w:ascii="Browallia New" w:hAnsi="Browallia New" w:cs="Browallia New"/>
          <w:sz w:val="28"/>
          <w:szCs w:val="28"/>
          <w:cs/>
        </w:rPr>
        <w:t xml:space="preserve">ณ วันที่ </w:t>
      </w:r>
      <w:r w:rsidR="00B36705" w:rsidRPr="00D10583">
        <w:rPr>
          <w:rFonts w:ascii="Browallia New" w:hAnsi="Browallia New" w:cs="Browallia New"/>
          <w:spacing w:val="-2"/>
          <w:sz w:val="28"/>
          <w:szCs w:val="28"/>
        </w:rPr>
        <w:t>3</w:t>
      </w:r>
      <w:r w:rsidR="00B36705">
        <w:rPr>
          <w:rFonts w:ascii="Browallia New" w:hAnsi="Browallia New" w:cs="Browallia New"/>
          <w:spacing w:val="-2"/>
          <w:sz w:val="28"/>
          <w:szCs w:val="28"/>
        </w:rPr>
        <w:t xml:space="preserve">0 </w:t>
      </w:r>
      <w:r w:rsidR="00B36705">
        <w:rPr>
          <w:rFonts w:ascii="Browallia New" w:hAnsi="Browallia New" w:cs="Browallia New" w:hint="cs"/>
          <w:spacing w:val="-2"/>
          <w:sz w:val="28"/>
          <w:szCs w:val="28"/>
          <w:cs/>
        </w:rPr>
        <w:t>มิถุนายน</w:t>
      </w:r>
      <w:r w:rsidR="00D4034A" w:rsidRPr="00C2555B">
        <w:rPr>
          <w:rFonts w:ascii="Browallia New" w:hAnsi="Browallia New" w:cs="Browallia New"/>
          <w:sz w:val="28"/>
          <w:szCs w:val="28"/>
          <w:cs/>
          <w:lang w:val="en-GB"/>
        </w:rPr>
        <w:t xml:space="preserve"> </w:t>
      </w:r>
      <w:r w:rsidR="00CA746A" w:rsidRPr="00C2555B">
        <w:rPr>
          <w:rFonts w:ascii="Browallia New" w:hAnsi="Browallia New" w:cs="Browallia New"/>
          <w:sz w:val="28"/>
          <w:szCs w:val="28"/>
        </w:rPr>
        <w:t>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D4034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D4034A" w:rsidRPr="00C2555B">
        <w:rPr>
          <w:rFonts w:ascii="Browallia New" w:hAnsi="Browallia New" w:cs="Browallia New"/>
          <w:sz w:val="28"/>
          <w:szCs w:val="28"/>
          <w:cs/>
        </w:rPr>
        <w:t xml:space="preserve"> </w:t>
      </w:r>
      <w:r w:rsidRPr="00C2555B">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F191F34" w14:textId="77777777" w:rsidR="002A7C38" w:rsidRPr="00C2555B"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4" w:type="dxa"/>
        <w:tblInd w:w="360" w:type="dxa"/>
        <w:tblLayout w:type="fixed"/>
        <w:tblLook w:val="0000" w:firstRow="0" w:lastRow="0" w:firstColumn="0" w:lastColumn="0" w:noHBand="0" w:noVBand="0"/>
      </w:tblPr>
      <w:tblGrid>
        <w:gridCol w:w="2331"/>
        <w:gridCol w:w="828"/>
        <w:gridCol w:w="864"/>
        <w:gridCol w:w="801"/>
        <w:gridCol w:w="873"/>
        <w:gridCol w:w="807"/>
        <w:gridCol w:w="831"/>
        <w:gridCol w:w="873"/>
        <w:gridCol w:w="936"/>
      </w:tblGrid>
      <w:tr w:rsidR="002A7C38" w:rsidRPr="00C2555B" w14:paraId="061BE3E7" w14:textId="77777777" w:rsidTr="00493671">
        <w:trPr>
          <w:tblHeader/>
        </w:trPr>
        <w:tc>
          <w:tcPr>
            <w:tcW w:w="2331"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493671">
        <w:trPr>
          <w:tblHeader/>
        </w:trPr>
        <w:tc>
          <w:tcPr>
            <w:tcW w:w="2331"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493671">
        <w:trPr>
          <w:tblHeader/>
        </w:trPr>
        <w:tc>
          <w:tcPr>
            <w:tcW w:w="2331"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92"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74"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38"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9" w:type="dxa"/>
            <w:gridSpan w:val="2"/>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493671">
        <w:trPr>
          <w:tblHeader/>
        </w:trPr>
        <w:tc>
          <w:tcPr>
            <w:tcW w:w="2331"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92"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74"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38" w:type="dxa"/>
            <w:gridSpan w:val="2"/>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9" w:type="dxa"/>
            <w:gridSpan w:val="2"/>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493671">
        <w:trPr>
          <w:tblHeader/>
        </w:trPr>
        <w:tc>
          <w:tcPr>
            <w:tcW w:w="2331"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692"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74"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38" w:type="dxa"/>
            <w:gridSpan w:val="2"/>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9" w:type="dxa"/>
            <w:gridSpan w:val="2"/>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B36705" w:rsidRPr="00C2555B" w14:paraId="09D9CB08" w14:textId="77777777" w:rsidTr="00493671">
        <w:trPr>
          <w:tblHeader/>
        </w:trPr>
        <w:tc>
          <w:tcPr>
            <w:tcW w:w="2331" w:type="dxa"/>
          </w:tcPr>
          <w:p w14:paraId="79D33172" w14:textId="77777777" w:rsidR="00B36705" w:rsidRPr="00C2555B" w:rsidRDefault="00B36705" w:rsidP="00B3670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28" w:type="dxa"/>
            <w:vAlign w:val="bottom"/>
          </w:tcPr>
          <w:p w14:paraId="361CD7C1" w14:textId="1A9BB495"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64" w:type="dxa"/>
            <w:vAlign w:val="bottom"/>
          </w:tcPr>
          <w:p w14:paraId="0B8DCBFA" w14:textId="3434792B"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01" w:type="dxa"/>
            <w:vAlign w:val="bottom"/>
          </w:tcPr>
          <w:p w14:paraId="59D6E686" w14:textId="105FF186"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73" w:type="dxa"/>
            <w:vAlign w:val="bottom"/>
          </w:tcPr>
          <w:p w14:paraId="24567F11" w14:textId="02795918"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07" w:type="dxa"/>
            <w:vAlign w:val="bottom"/>
          </w:tcPr>
          <w:p w14:paraId="25558798" w14:textId="2DA0A0EE"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31" w:type="dxa"/>
            <w:vAlign w:val="bottom"/>
          </w:tcPr>
          <w:p w14:paraId="5D3F9295" w14:textId="176A92D2"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73" w:type="dxa"/>
            <w:vAlign w:val="bottom"/>
          </w:tcPr>
          <w:p w14:paraId="6AE73917" w14:textId="2B56277D"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936" w:type="dxa"/>
            <w:vAlign w:val="bottom"/>
          </w:tcPr>
          <w:p w14:paraId="1F4B2838" w14:textId="77777777"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p>
          <w:p w14:paraId="438614D3" w14:textId="79D75D64"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2561</w:t>
            </w:r>
          </w:p>
        </w:tc>
      </w:tr>
      <w:tr w:rsidR="00637B27" w:rsidRPr="00C2555B" w14:paraId="11D993A3" w14:textId="77777777" w:rsidTr="00493671">
        <w:trPr>
          <w:tblHeader/>
        </w:trPr>
        <w:tc>
          <w:tcPr>
            <w:tcW w:w="2331"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28"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64"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1"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73"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7"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6"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493671">
        <w:tc>
          <w:tcPr>
            <w:tcW w:w="2331"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28"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64"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01"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73" w:type="dxa"/>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7"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6"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E96F74" w:rsidRPr="00C2555B" w14:paraId="3CECC040" w14:textId="77777777" w:rsidTr="00493671">
        <w:trPr>
          <w:trHeight w:val="66"/>
        </w:trPr>
        <w:tc>
          <w:tcPr>
            <w:tcW w:w="2331" w:type="dxa"/>
          </w:tcPr>
          <w:p w14:paraId="6B88B76D" w14:textId="77777777" w:rsidR="00E96F74" w:rsidRPr="00C2555B" w:rsidRDefault="00E96F74" w:rsidP="00E96F74">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28" w:type="dxa"/>
          </w:tcPr>
          <w:p w14:paraId="76F1BB5E" w14:textId="12844616"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608,593</w:t>
            </w:r>
          </w:p>
        </w:tc>
        <w:tc>
          <w:tcPr>
            <w:tcW w:w="864" w:type="dxa"/>
          </w:tcPr>
          <w:p w14:paraId="32ADFF35" w14:textId="26E81600"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596,524</w:t>
            </w:r>
          </w:p>
        </w:tc>
        <w:tc>
          <w:tcPr>
            <w:tcW w:w="801" w:type="dxa"/>
            <w:vAlign w:val="bottom"/>
          </w:tcPr>
          <w:p w14:paraId="58246A0C" w14:textId="5BE0C1F9"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 xml:space="preserve">1 </w:t>
            </w:r>
            <w:r w:rsidRPr="0009009A">
              <w:rPr>
                <w:rFonts w:ascii="Browallia New" w:hAnsi="Browallia New" w:cs="Browallia New"/>
                <w:sz w:val="22"/>
                <w:szCs w:val="22"/>
                <w:cs/>
              </w:rPr>
              <w:t xml:space="preserve">- </w:t>
            </w:r>
            <w:r w:rsidRPr="0009009A">
              <w:rPr>
                <w:rFonts w:ascii="Browallia New" w:hAnsi="Browallia New" w:cs="Browallia New"/>
                <w:sz w:val="22"/>
                <w:szCs w:val="22"/>
              </w:rPr>
              <w:t>100</w:t>
            </w:r>
          </w:p>
        </w:tc>
        <w:tc>
          <w:tcPr>
            <w:tcW w:w="873" w:type="dxa"/>
            <w:vAlign w:val="bottom"/>
          </w:tcPr>
          <w:p w14:paraId="08052761" w14:textId="72B4E253"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 xml:space="preserve">1 </w:t>
            </w:r>
            <w:r w:rsidRPr="0009009A">
              <w:rPr>
                <w:rFonts w:ascii="Browallia New" w:hAnsi="Browallia New" w:cs="Browallia New"/>
                <w:sz w:val="22"/>
                <w:szCs w:val="22"/>
                <w:cs/>
              </w:rPr>
              <w:t xml:space="preserve">- </w:t>
            </w:r>
            <w:r w:rsidRPr="0009009A">
              <w:rPr>
                <w:rFonts w:ascii="Browallia New" w:hAnsi="Browallia New" w:cs="Browallia New"/>
                <w:sz w:val="22"/>
                <w:szCs w:val="22"/>
              </w:rPr>
              <w:t>100</w:t>
            </w:r>
          </w:p>
        </w:tc>
        <w:tc>
          <w:tcPr>
            <w:tcW w:w="807" w:type="dxa"/>
          </w:tcPr>
          <w:p w14:paraId="48C45F9F" w14:textId="5EF5DE38"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46,504</w:t>
            </w:r>
          </w:p>
        </w:tc>
        <w:tc>
          <w:tcPr>
            <w:tcW w:w="831" w:type="dxa"/>
          </w:tcPr>
          <w:p w14:paraId="3095371F" w14:textId="1137C182"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43,575</w:t>
            </w:r>
          </w:p>
        </w:tc>
        <w:tc>
          <w:tcPr>
            <w:tcW w:w="873" w:type="dxa"/>
          </w:tcPr>
          <w:p w14:paraId="67706A5D" w14:textId="21E01CC3"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562,089</w:t>
            </w:r>
          </w:p>
        </w:tc>
        <w:tc>
          <w:tcPr>
            <w:tcW w:w="936" w:type="dxa"/>
          </w:tcPr>
          <w:p w14:paraId="5EAD6446" w14:textId="55AA9CF7"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DokChampa"/>
                <w:sz w:val="22"/>
                <w:szCs w:val="22"/>
                <w:lang w:val="en-GB" w:bidi="lo-LA"/>
              </w:rPr>
              <w:t>552,949</w:t>
            </w:r>
          </w:p>
        </w:tc>
      </w:tr>
      <w:tr w:rsidR="00E96F74" w:rsidRPr="00C2555B" w14:paraId="1B160FA8" w14:textId="77777777" w:rsidTr="00493671">
        <w:tc>
          <w:tcPr>
            <w:tcW w:w="2331" w:type="dxa"/>
          </w:tcPr>
          <w:p w14:paraId="61982386" w14:textId="77777777" w:rsidR="00E96F74" w:rsidRPr="00C2555B" w:rsidRDefault="00E96F74" w:rsidP="00E96F7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28" w:type="dxa"/>
          </w:tcPr>
          <w:p w14:paraId="2497C870" w14:textId="77777777"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64" w:type="dxa"/>
            <w:vAlign w:val="bottom"/>
          </w:tcPr>
          <w:p w14:paraId="6DF134B8" w14:textId="77777777"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01" w:type="dxa"/>
          </w:tcPr>
          <w:p w14:paraId="59807459" w14:textId="77777777" w:rsidR="00E96F74" w:rsidRPr="0009009A" w:rsidRDefault="00E96F74" w:rsidP="00E96F74">
            <w:pPr>
              <w:pStyle w:val="InsideAddress"/>
              <w:tabs>
                <w:tab w:val="decimal" w:pos="252"/>
              </w:tabs>
              <w:ind w:left="-114"/>
              <w:jc w:val="right"/>
              <w:rPr>
                <w:rFonts w:ascii="Browallia New" w:hAnsi="Browallia New" w:cs="Browallia New"/>
                <w:sz w:val="22"/>
                <w:szCs w:val="22"/>
              </w:rPr>
            </w:pPr>
          </w:p>
        </w:tc>
        <w:tc>
          <w:tcPr>
            <w:tcW w:w="873" w:type="dxa"/>
          </w:tcPr>
          <w:p w14:paraId="2FFC5DC3" w14:textId="77777777" w:rsidR="00E96F74" w:rsidRPr="0009009A" w:rsidRDefault="00E96F74" w:rsidP="00E96F74">
            <w:pPr>
              <w:pStyle w:val="InsideAddress"/>
              <w:tabs>
                <w:tab w:val="decimal" w:pos="252"/>
              </w:tabs>
              <w:ind w:left="-114"/>
              <w:jc w:val="right"/>
              <w:rPr>
                <w:rFonts w:ascii="Browallia New" w:hAnsi="Browallia New" w:cs="Browallia New"/>
                <w:sz w:val="22"/>
                <w:szCs w:val="22"/>
              </w:rPr>
            </w:pPr>
          </w:p>
        </w:tc>
        <w:tc>
          <w:tcPr>
            <w:tcW w:w="807" w:type="dxa"/>
          </w:tcPr>
          <w:p w14:paraId="7FA5DD19" w14:textId="77777777"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tcPr>
          <w:p w14:paraId="1920116E" w14:textId="77777777"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7E495A7C" w14:textId="77777777"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vAlign w:val="bottom"/>
          </w:tcPr>
          <w:p w14:paraId="5F2149B8" w14:textId="77777777"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p>
        </w:tc>
      </w:tr>
      <w:tr w:rsidR="00E96F74" w:rsidRPr="00C2555B" w14:paraId="26327AF1" w14:textId="77777777" w:rsidTr="00493671">
        <w:tc>
          <w:tcPr>
            <w:tcW w:w="2331" w:type="dxa"/>
          </w:tcPr>
          <w:p w14:paraId="38636484" w14:textId="77777777" w:rsidR="00E96F74" w:rsidRPr="00C2555B" w:rsidRDefault="00E96F74" w:rsidP="00E96F7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28" w:type="dxa"/>
          </w:tcPr>
          <w:p w14:paraId="5813F68A" w14:textId="7781776E"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1,965,314</w:t>
            </w:r>
          </w:p>
        </w:tc>
        <w:tc>
          <w:tcPr>
            <w:tcW w:w="864" w:type="dxa"/>
            <w:vAlign w:val="bottom"/>
          </w:tcPr>
          <w:p w14:paraId="10E5FD21" w14:textId="7F7C1437"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2,046,900</w:t>
            </w:r>
          </w:p>
        </w:tc>
        <w:tc>
          <w:tcPr>
            <w:tcW w:w="801" w:type="dxa"/>
          </w:tcPr>
          <w:p w14:paraId="622C8B2A" w14:textId="587E621F"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w:t>
            </w:r>
          </w:p>
        </w:tc>
        <w:tc>
          <w:tcPr>
            <w:tcW w:w="873" w:type="dxa"/>
          </w:tcPr>
          <w:p w14:paraId="61E3C297" w14:textId="38B070ED"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w:t>
            </w:r>
          </w:p>
        </w:tc>
        <w:tc>
          <w:tcPr>
            <w:tcW w:w="807" w:type="dxa"/>
          </w:tcPr>
          <w:p w14:paraId="79AD101D" w14:textId="195AE5AF"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19,730</w:t>
            </w:r>
          </w:p>
        </w:tc>
        <w:tc>
          <w:tcPr>
            <w:tcW w:w="831" w:type="dxa"/>
          </w:tcPr>
          <w:p w14:paraId="7F503300" w14:textId="5EFDC937"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20,540</w:t>
            </w:r>
          </w:p>
        </w:tc>
        <w:tc>
          <w:tcPr>
            <w:tcW w:w="873" w:type="dxa"/>
          </w:tcPr>
          <w:p w14:paraId="42C17A9D" w14:textId="2DBC261B"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1,945,584</w:t>
            </w:r>
          </w:p>
        </w:tc>
        <w:tc>
          <w:tcPr>
            <w:tcW w:w="936" w:type="dxa"/>
            <w:vAlign w:val="bottom"/>
          </w:tcPr>
          <w:p w14:paraId="1389BD5E" w14:textId="0C7E0F3A"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2,026,360</w:t>
            </w:r>
          </w:p>
        </w:tc>
      </w:tr>
      <w:tr w:rsidR="00E96F74" w:rsidRPr="00C2555B" w14:paraId="5865C624" w14:textId="77777777" w:rsidTr="00493671">
        <w:tc>
          <w:tcPr>
            <w:tcW w:w="2331" w:type="dxa"/>
          </w:tcPr>
          <w:p w14:paraId="79A34770" w14:textId="77777777" w:rsidR="00E96F74" w:rsidRPr="00C2555B" w:rsidRDefault="00E96F74" w:rsidP="00E96F7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28" w:type="dxa"/>
          </w:tcPr>
          <w:p w14:paraId="07F8965E" w14:textId="77777777"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64" w:type="dxa"/>
          </w:tcPr>
          <w:p w14:paraId="66AD3F3B" w14:textId="77777777"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01" w:type="dxa"/>
          </w:tcPr>
          <w:p w14:paraId="1F5FA549" w14:textId="77777777"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73" w:type="dxa"/>
          </w:tcPr>
          <w:p w14:paraId="335495BF" w14:textId="77777777"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p>
        </w:tc>
        <w:tc>
          <w:tcPr>
            <w:tcW w:w="807" w:type="dxa"/>
          </w:tcPr>
          <w:p w14:paraId="4F018B04" w14:textId="77777777"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tcPr>
          <w:p w14:paraId="093EEF00" w14:textId="77777777"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4E637E9C" w14:textId="77777777"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vAlign w:val="bottom"/>
          </w:tcPr>
          <w:p w14:paraId="59FCF592" w14:textId="77777777"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p>
        </w:tc>
      </w:tr>
      <w:tr w:rsidR="00E96F74" w:rsidRPr="00C2555B" w14:paraId="0D279F66" w14:textId="77777777" w:rsidTr="00493671">
        <w:tc>
          <w:tcPr>
            <w:tcW w:w="2331" w:type="dxa"/>
            <w:vAlign w:val="bottom"/>
          </w:tcPr>
          <w:p w14:paraId="536F46B1" w14:textId="77777777" w:rsidR="00E96F74" w:rsidRPr="00C2555B" w:rsidRDefault="00E96F74" w:rsidP="00E96F74">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1 - 3  </w:t>
            </w:r>
            <w:r w:rsidRPr="00C2555B">
              <w:rPr>
                <w:rFonts w:ascii="Browallia New" w:hAnsi="Browallia New" w:cs="Browallia New"/>
                <w:sz w:val="22"/>
                <w:szCs w:val="22"/>
                <w:cs/>
              </w:rPr>
              <w:t>เดือน</w:t>
            </w:r>
          </w:p>
        </w:tc>
        <w:tc>
          <w:tcPr>
            <w:tcW w:w="828" w:type="dxa"/>
          </w:tcPr>
          <w:p w14:paraId="6EF7D88D" w14:textId="3CCFB511"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1,139,719</w:t>
            </w:r>
          </w:p>
        </w:tc>
        <w:tc>
          <w:tcPr>
            <w:tcW w:w="864" w:type="dxa"/>
            <w:vAlign w:val="bottom"/>
          </w:tcPr>
          <w:p w14:paraId="353B9AC6" w14:textId="2DBAFF54"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1,177,113</w:t>
            </w:r>
          </w:p>
        </w:tc>
        <w:tc>
          <w:tcPr>
            <w:tcW w:w="801" w:type="dxa"/>
          </w:tcPr>
          <w:p w14:paraId="4AAD7A04" w14:textId="038711FD"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2, 25</w:t>
            </w:r>
          </w:p>
        </w:tc>
        <w:tc>
          <w:tcPr>
            <w:tcW w:w="873" w:type="dxa"/>
          </w:tcPr>
          <w:p w14:paraId="7C2ECE5B" w14:textId="6F283AE7"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2, 25</w:t>
            </w:r>
          </w:p>
        </w:tc>
        <w:tc>
          <w:tcPr>
            <w:tcW w:w="807" w:type="dxa"/>
          </w:tcPr>
          <w:p w14:paraId="2AAF7045" w14:textId="4F2A2E29"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24,916</w:t>
            </w:r>
          </w:p>
        </w:tc>
        <w:tc>
          <w:tcPr>
            <w:tcW w:w="831" w:type="dxa"/>
          </w:tcPr>
          <w:p w14:paraId="2772E09C" w14:textId="1DA330D8"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24,941</w:t>
            </w:r>
          </w:p>
        </w:tc>
        <w:tc>
          <w:tcPr>
            <w:tcW w:w="873" w:type="dxa"/>
          </w:tcPr>
          <w:p w14:paraId="7D1F7678" w14:textId="260E954E"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1,114,803</w:t>
            </w:r>
          </w:p>
        </w:tc>
        <w:tc>
          <w:tcPr>
            <w:tcW w:w="936" w:type="dxa"/>
            <w:vAlign w:val="bottom"/>
          </w:tcPr>
          <w:p w14:paraId="3B10C378" w14:textId="4F6E4794"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1,152,172</w:t>
            </w:r>
          </w:p>
        </w:tc>
      </w:tr>
      <w:tr w:rsidR="00E96F74" w:rsidRPr="00C2555B" w14:paraId="79D40939" w14:textId="77777777" w:rsidTr="00493671">
        <w:tc>
          <w:tcPr>
            <w:tcW w:w="2331" w:type="dxa"/>
            <w:vAlign w:val="bottom"/>
          </w:tcPr>
          <w:p w14:paraId="441AC680" w14:textId="77777777" w:rsidR="00E96F74" w:rsidRPr="00C2555B" w:rsidRDefault="00E96F74" w:rsidP="00E96F7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28" w:type="dxa"/>
          </w:tcPr>
          <w:p w14:paraId="523DEA0D" w14:textId="07621BA1"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64,586</w:t>
            </w:r>
          </w:p>
        </w:tc>
        <w:tc>
          <w:tcPr>
            <w:tcW w:w="864" w:type="dxa"/>
            <w:vAlign w:val="bottom"/>
          </w:tcPr>
          <w:p w14:paraId="2C48CE7D" w14:textId="6E9CEB4D"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76,667</w:t>
            </w:r>
          </w:p>
        </w:tc>
        <w:tc>
          <w:tcPr>
            <w:tcW w:w="801" w:type="dxa"/>
          </w:tcPr>
          <w:p w14:paraId="00265C1E" w14:textId="6FC9B867"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20, 25</w:t>
            </w:r>
          </w:p>
        </w:tc>
        <w:tc>
          <w:tcPr>
            <w:tcW w:w="873" w:type="dxa"/>
          </w:tcPr>
          <w:p w14:paraId="5AA8A20B" w14:textId="3D476B84"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20, 25</w:t>
            </w:r>
          </w:p>
        </w:tc>
        <w:tc>
          <w:tcPr>
            <w:tcW w:w="807" w:type="dxa"/>
          </w:tcPr>
          <w:p w14:paraId="125D7437" w14:textId="2039AE97"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12,917</w:t>
            </w:r>
          </w:p>
        </w:tc>
        <w:tc>
          <w:tcPr>
            <w:tcW w:w="831" w:type="dxa"/>
          </w:tcPr>
          <w:p w14:paraId="26401948" w14:textId="2D093D2A"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15,334</w:t>
            </w:r>
          </w:p>
        </w:tc>
        <w:tc>
          <w:tcPr>
            <w:tcW w:w="873" w:type="dxa"/>
          </w:tcPr>
          <w:p w14:paraId="04169496" w14:textId="18828D5B"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51,669</w:t>
            </w:r>
          </w:p>
        </w:tc>
        <w:tc>
          <w:tcPr>
            <w:tcW w:w="936" w:type="dxa"/>
            <w:vAlign w:val="bottom"/>
          </w:tcPr>
          <w:p w14:paraId="714EDF29" w14:textId="66FCD7AD"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61,333</w:t>
            </w:r>
          </w:p>
        </w:tc>
      </w:tr>
      <w:tr w:rsidR="00E96F74" w:rsidRPr="00C2555B" w14:paraId="66B1BF9D" w14:textId="77777777" w:rsidTr="00493671">
        <w:tc>
          <w:tcPr>
            <w:tcW w:w="2331" w:type="dxa"/>
            <w:vAlign w:val="bottom"/>
          </w:tcPr>
          <w:p w14:paraId="5672CE1C" w14:textId="77777777" w:rsidR="00E96F74" w:rsidRPr="00C2555B" w:rsidRDefault="00E96F74" w:rsidP="00E96F7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28" w:type="dxa"/>
          </w:tcPr>
          <w:p w14:paraId="0D59F280" w14:textId="59CAA9C8"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62,862</w:t>
            </w:r>
          </w:p>
        </w:tc>
        <w:tc>
          <w:tcPr>
            <w:tcW w:w="864" w:type="dxa"/>
            <w:vAlign w:val="bottom"/>
          </w:tcPr>
          <w:p w14:paraId="4EB8C24F" w14:textId="2BA9FA0C"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62,892</w:t>
            </w:r>
          </w:p>
        </w:tc>
        <w:tc>
          <w:tcPr>
            <w:tcW w:w="801" w:type="dxa"/>
          </w:tcPr>
          <w:p w14:paraId="2103382D" w14:textId="28B428AD"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25</w:t>
            </w:r>
          </w:p>
        </w:tc>
        <w:tc>
          <w:tcPr>
            <w:tcW w:w="873" w:type="dxa"/>
          </w:tcPr>
          <w:p w14:paraId="138EEA45" w14:textId="678AF447"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25</w:t>
            </w:r>
          </w:p>
        </w:tc>
        <w:tc>
          <w:tcPr>
            <w:tcW w:w="807" w:type="dxa"/>
          </w:tcPr>
          <w:p w14:paraId="6CBE1D53" w14:textId="5FEBAC92"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15,715</w:t>
            </w:r>
          </w:p>
        </w:tc>
        <w:tc>
          <w:tcPr>
            <w:tcW w:w="831" w:type="dxa"/>
          </w:tcPr>
          <w:p w14:paraId="5477E533" w14:textId="759BF248"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15,723</w:t>
            </w:r>
          </w:p>
        </w:tc>
        <w:tc>
          <w:tcPr>
            <w:tcW w:w="873" w:type="dxa"/>
          </w:tcPr>
          <w:p w14:paraId="16A0ACAC" w14:textId="6375A27D"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47,147</w:t>
            </w:r>
          </w:p>
        </w:tc>
        <w:tc>
          <w:tcPr>
            <w:tcW w:w="936" w:type="dxa"/>
            <w:vAlign w:val="bottom"/>
          </w:tcPr>
          <w:p w14:paraId="2D0CFF7A" w14:textId="0B96679F"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47,169</w:t>
            </w:r>
          </w:p>
        </w:tc>
      </w:tr>
      <w:tr w:rsidR="00E96F74" w:rsidRPr="00C2555B" w14:paraId="477FA97A" w14:textId="77777777" w:rsidTr="00493671">
        <w:tc>
          <w:tcPr>
            <w:tcW w:w="2331" w:type="dxa"/>
            <w:vAlign w:val="bottom"/>
          </w:tcPr>
          <w:p w14:paraId="4C10D123" w14:textId="77777777" w:rsidR="00E96F74" w:rsidRPr="00C2555B" w:rsidRDefault="00E96F74" w:rsidP="00E96F74">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28" w:type="dxa"/>
          </w:tcPr>
          <w:p w14:paraId="3C340328" w14:textId="4EE043A2"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36,407</w:t>
            </w:r>
          </w:p>
        </w:tc>
        <w:tc>
          <w:tcPr>
            <w:tcW w:w="864" w:type="dxa"/>
            <w:vAlign w:val="bottom"/>
          </w:tcPr>
          <w:p w14:paraId="3269EE66" w14:textId="5EE30734"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49,560</w:t>
            </w:r>
          </w:p>
        </w:tc>
        <w:tc>
          <w:tcPr>
            <w:tcW w:w="801" w:type="dxa"/>
          </w:tcPr>
          <w:p w14:paraId="24EB82DE" w14:textId="228945FF"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50, 75</w:t>
            </w:r>
          </w:p>
        </w:tc>
        <w:tc>
          <w:tcPr>
            <w:tcW w:w="873" w:type="dxa"/>
          </w:tcPr>
          <w:p w14:paraId="7A0840E2" w14:textId="738F1DCF"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50, 75</w:t>
            </w:r>
          </w:p>
        </w:tc>
        <w:tc>
          <w:tcPr>
            <w:tcW w:w="807" w:type="dxa"/>
          </w:tcPr>
          <w:p w14:paraId="29AE0DD2" w14:textId="6F485572"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25,985</w:t>
            </w:r>
          </w:p>
        </w:tc>
        <w:tc>
          <w:tcPr>
            <w:tcW w:w="831" w:type="dxa"/>
          </w:tcPr>
          <w:p w14:paraId="1555048A" w14:textId="58F71E09"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34,951</w:t>
            </w:r>
          </w:p>
        </w:tc>
        <w:tc>
          <w:tcPr>
            <w:tcW w:w="873" w:type="dxa"/>
          </w:tcPr>
          <w:p w14:paraId="799BCE0A" w14:textId="32E78BB9"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10,422</w:t>
            </w:r>
          </w:p>
        </w:tc>
        <w:tc>
          <w:tcPr>
            <w:tcW w:w="936" w:type="dxa"/>
            <w:vAlign w:val="bottom"/>
          </w:tcPr>
          <w:p w14:paraId="693C4067" w14:textId="13B70776"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14,609</w:t>
            </w:r>
          </w:p>
        </w:tc>
      </w:tr>
      <w:tr w:rsidR="00E96F74" w:rsidRPr="00C2555B" w14:paraId="21389155" w14:textId="77777777" w:rsidTr="00493671">
        <w:tc>
          <w:tcPr>
            <w:tcW w:w="2331" w:type="dxa"/>
            <w:vAlign w:val="bottom"/>
          </w:tcPr>
          <w:p w14:paraId="0795830B" w14:textId="77777777" w:rsidR="00E96F74" w:rsidRPr="00C2555B" w:rsidRDefault="00E96F74" w:rsidP="00E96F74">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10 - 12</w:t>
            </w:r>
            <w:r w:rsidRPr="00C2555B">
              <w:rPr>
                <w:rFonts w:ascii="Browallia New" w:hAnsi="Browallia New" w:cs="Browallia New"/>
                <w:sz w:val="22"/>
                <w:szCs w:val="22"/>
                <w:cs/>
              </w:rPr>
              <w:t xml:space="preserve"> เดือน</w:t>
            </w:r>
          </w:p>
        </w:tc>
        <w:tc>
          <w:tcPr>
            <w:tcW w:w="828" w:type="dxa"/>
          </w:tcPr>
          <w:p w14:paraId="0DD0E8AF" w14:textId="0C8F7FDC" w:rsidR="00E96F74" w:rsidRPr="00B762DD" w:rsidRDefault="00E96F74" w:rsidP="00E96F74">
            <w:pP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33,322</w:t>
            </w:r>
          </w:p>
        </w:tc>
        <w:tc>
          <w:tcPr>
            <w:tcW w:w="864" w:type="dxa"/>
            <w:vAlign w:val="center"/>
          </w:tcPr>
          <w:p w14:paraId="227B3115" w14:textId="4A054C5C" w:rsidR="00E96F74" w:rsidRPr="0009009A" w:rsidRDefault="00E96F74" w:rsidP="00E96F74">
            <w:pP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18,858</w:t>
            </w:r>
          </w:p>
        </w:tc>
        <w:tc>
          <w:tcPr>
            <w:tcW w:w="801" w:type="dxa"/>
          </w:tcPr>
          <w:p w14:paraId="6B16AC3F" w14:textId="074F169D"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50, 100</w:t>
            </w:r>
          </w:p>
        </w:tc>
        <w:tc>
          <w:tcPr>
            <w:tcW w:w="873" w:type="dxa"/>
          </w:tcPr>
          <w:p w14:paraId="5FDAE0E0" w14:textId="02A7D17F"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50, 100</w:t>
            </w:r>
          </w:p>
        </w:tc>
        <w:tc>
          <w:tcPr>
            <w:tcW w:w="807" w:type="dxa"/>
          </w:tcPr>
          <w:p w14:paraId="6AF1D21B" w14:textId="4502F2A5"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29,619</w:t>
            </w:r>
          </w:p>
        </w:tc>
        <w:tc>
          <w:tcPr>
            <w:tcW w:w="831" w:type="dxa"/>
          </w:tcPr>
          <w:p w14:paraId="5A1642C1" w14:textId="67E41FC2" w:rsidR="00E96F74" w:rsidRPr="0009009A"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18,424</w:t>
            </w:r>
          </w:p>
        </w:tc>
        <w:tc>
          <w:tcPr>
            <w:tcW w:w="873" w:type="dxa"/>
          </w:tcPr>
          <w:p w14:paraId="230BC426" w14:textId="77E80AC6" w:rsidR="00E96F74" w:rsidRPr="00B762DD" w:rsidRDefault="00E96F74" w:rsidP="00E96F74">
            <w:pP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3,703</w:t>
            </w:r>
          </w:p>
        </w:tc>
        <w:tc>
          <w:tcPr>
            <w:tcW w:w="936" w:type="dxa"/>
          </w:tcPr>
          <w:p w14:paraId="1570BE13" w14:textId="55D5A425" w:rsidR="00E96F74" w:rsidRPr="00C2555B" w:rsidRDefault="00E96F74" w:rsidP="00E96F74">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434</w:t>
            </w:r>
          </w:p>
        </w:tc>
      </w:tr>
      <w:tr w:rsidR="00E96F74" w:rsidRPr="00C2555B" w14:paraId="281F5D52" w14:textId="77777777" w:rsidTr="00493671">
        <w:tc>
          <w:tcPr>
            <w:tcW w:w="2331" w:type="dxa"/>
          </w:tcPr>
          <w:p w14:paraId="122C26B9" w14:textId="77777777" w:rsidR="00E96F74" w:rsidRPr="00C2555B" w:rsidRDefault="00E96F74" w:rsidP="00E96F74">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28" w:type="dxa"/>
          </w:tcPr>
          <w:p w14:paraId="42D64D91" w14:textId="7828E4DF" w:rsidR="00E96F74" w:rsidRPr="00B762DD" w:rsidRDefault="00E96F74" w:rsidP="00E96F74">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36,523</w:t>
            </w:r>
          </w:p>
        </w:tc>
        <w:tc>
          <w:tcPr>
            <w:tcW w:w="864" w:type="dxa"/>
          </w:tcPr>
          <w:p w14:paraId="326A7CA8" w14:textId="6273E2D9" w:rsidR="00E96F74" w:rsidRPr="0009009A" w:rsidRDefault="00E96F74" w:rsidP="00E96F74">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25,759</w:t>
            </w:r>
          </w:p>
        </w:tc>
        <w:tc>
          <w:tcPr>
            <w:tcW w:w="801" w:type="dxa"/>
          </w:tcPr>
          <w:p w14:paraId="3A3D0FB9" w14:textId="002349C0"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100</w:t>
            </w:r>
          </w:p>
        </w:tc>
        <w:tc>
          <w:tcPr>
            <w:tcW w:w="873" w:type="dxa"/>
          </w:tcPr>
          <w:p w14:paraId="53910C1D" w14:textId="34853571" w:rsidR="00E96F74" w:rsidRPr="0009009A" w:rsidRDefault="00E96F74" w:rsidP="00E96F74">
            <w:pPr>
              <w:pStyle w:val="InsideAddress"/>
              <w:ind w:left="-114"/>
              <w:jc w:val="right"/>
              <w:rPr>
                <w:rFonts w:ascii="Browallia New" w:hAnsi="Browallia New" w:cs="Browallia New"/>
                <w:sz w:val="22"/>
                <w:szCs w:val="22"/>
              </w:rPr>
            </w:pPr>
            <w:r w:rsidRPr="0009009A">
              <w:rPr>
                <w:rFonts w:ascii="Browallia New" w:hAnsi="Browallia New" w:cs="Browallia New"/>
                <w:sz w:val="22"/>
                <w:szCs w:val="22"/>
              </w:rPr>
              <w:t>100</w:t>
            </w:r>
          </w:p>
        </w:tc>
        <w:tc>
          <w:tcPr>
            <w:tcW w:w="807" w:type="dxa"/>
          </w:tcPr>
          <w:p w14:paraId="7E8AA18D" w14:textId="1D238414" w:rsidR="00E96F74" w:rsidRPr="00B762DD" w:rsidRDefault="00E96F74" w:rsidP="00E96F74">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36,523</w:t>
            </w:r>
          </w:p>
        </w:tc>
        <w:tc>
          <w:tcPr>
            <w:tcW w:w="831" w:type="dxa"/>
          </w:tcPr>
          <w:p w14:paraId="2764A971" w14:textId="17F34A02" w:rsidR="00E96F74" w:rsidRPr="0009009A" w:rsidRDefault="00E96F74" w:rsidP="00E96F74">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25,759</w:t>
            </w:r>
          </w:p>
        </w:tc>
        <w:tc>
          <w:tcPr>
            <w:tcW w:w="873" w:type="dxa"/>
          </w:tcPr>
          <w:p w14:paraId="5BC51A68" w14:textId="693B74F9" w:rsidR="00E96F74" w:rsidRPr="00B762DD" w:rsidRDefault="00E96F74" w:rsidP="00E96F74">
            <w:pPr>
              <w:pBdr>
                <w:bottom w:val="single" w:sz="4" w:space="1" w:color="auto"/>
              </w:pBdr>
              <w:spacing w:line="240" w:lineRule="auto"/>
              <w:ind w:left="-76" w:right="-7"/>
              <w:jc w:val="center"/>
              <w:rPr>
                <w:rFonts w:ascii="Browallia New" w:hAnsi="Browallia New" w:cs="Browallia New"/>
                <w:sz w:val="22"/>
                <w:szCs w:val="22"/>
              </w:rPr>
            </w:pPr>
            <w:r w:rsidRPr="00B762DD">
              <w:rPr>
                <w:rFonts w:ascii="Browallia New" w:hAnsi="Browallia New" w:cs="Browallia New"/>
                <w:sz w:val="22"/>
                <w:szCs w:val="22"/>
                <w:cs/>
              </w:rPr>
              <w:t xml:space="preserve">  </w:t>
            </w:r>
            <w:r w:rsidR="000E2C4C" w:rsidRPr="00B762DD">
              <w:rPr>
                <w:rFonts w:ascii="Browallia New" w:hAnsi="Browallia New" w:cs="Browallia New"/>
                <w:sz w:val="22"/>
                <w:szCs w:val="22"/>
              </w:rPr>
              <w:t xml:space="preserve">  </w:t>
            </w:r>
            <w:r w:rsidRPr="00B762DD">
              <w:rPr>
                <w:rFonts w:ascii="Browallia New" w:hAnsi="Browallia New" w:cs="Browallia New"/>
                <w:sz w:val="22"/>
                <w:szCs w:val="22"/>
                <w:cs/>
              </w:rPr>
              <w:t xml:space="preserve">  </w:t>
            </w:r>
            <w:r w:rsidRPr="00B762DD">
              <w:rPr>
                <w:rFonts w:ascii="Browallia New" w:hAnsi="Browallia New" w:cs="Browallia New"/>
                <w:sz w:val="22"/>
                <w:szCs w:val="22"/>
              </w:rPr>
              <w:t>-</w:t>
            </w:r>
          </w:p>
        </w:tc>
        <w:tc>
          <w:tcPr>
            <w:tcW w:w="936" w:type="dxa"/>
            <w:vAlign w:val="bottom"/>
          </w:tcPr>
          <w:p w14:paraId="3392F720" w14:textId="68CE940F" w:rsidR="00E96F74" w:rsidRPr="00C2555B" w:rsidRDefault="000E2C4C" w:rsidP="00E96F74">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00E96F74">
              <w:rPr>
                <w:rFonts w:ascii="Browallia New" w:hAnsi="Browallia New" w:cs="Browallia New" w:hint="cs"/>
                <w:sz w:val="22"/>
                <w:szCs w:val="22"/>
                <w:cs/>
              </w:rPr>
              <w:t xml:space="preserve">     </w:t>
            </w:r>
            <w:r w:rsidR="00E96F74" w:rsidRPr="00B80216">
              <w:rPr>
                <w:rFonts w:ascii="Browallia New" w:hAnsi="Browallia New" w:cs="Browallia New"/>
                <w:sz w:val="22"/>
                <w:szCs w:val="22"/>
              </w:rPr>
              <w:t>-</w:t>
            </w:r>
          </w:p>
        </w:tc>
      </w:tr>
      <w:tr w:rsidR="00E96F74" w:rsidRPr="00C2555B" w14:paraId="069A8698" w14:textId="77777777" w:rsidTr="00493671">
        <w:tc>
          <w:tcPr>
            <w:tcW w:w="2331" w:type="dxa"/>
          </w:tcPr>
          <w:p w14:paraId="564BCC55" w14:textId="77777777" w:rsidR="00E96F74" w:rsidRPr="00C2555B" w:rsidRDefault="00E96F74" w:rsidP="00E96F7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28" w:type="dxa"/>
          </w:tcPr>
          <w:p w14:paraId="34EAC5E7" w14:textId="06A8E74D" w:rsidR="00E96F74" w:rsidRPr="00B762DD" w:rsidRDefault="00E96F74" w:rsidP="00E96F7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3,947,326</w:t>
            </w:r>
          </w:p>
        </w:tc>
        <w:tc>
          <w:tcPr>
            <w:tcW w:w="864" w:type="dxa"/>
            <w:vAlign w:val="bottom"/>
          </w:tcPr>
          <w:p w14:paraId="2DB6ED69" w14:textId="40980697" w:rsidR="00E96F74" w:rsidRPr="0009009A" w:rsidRDefault="00E96F74" w:rsidP="00E96F7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09009A">
              <w:rPr>
                <w:rFonts w:ascii="Browallia New" w:hAnsi="Browallia New" w:cs="Browallia New"/>
                <w:sz w:val="22"/>
                <w:szCs w:val="22"/>
              </w:rPr>
              <w:t>4,054,273</w:t>
            </w:r>
          </w:p>
        </w:tc>
        <w:tc>
          <w:tcPr>
            <w:tcW w:w="801" w:type="dxa"/>
          </w:tcPr>
          <w:p w14:paraId="5DBE9B5A" w14:textId="77777777" w:rsidR="00E96F74" w:rsidRPr="0009009A" w:rsidRDefault="00E96F74" w:rsidP="00E96F74">
            <w:pPr>
              <w:pStyle w:val="InsideAddress"/>
              <w:ind w:left="-114"/>
              <w:jc w:val="right"/>
              <w:rPr>
                <w:rFonts w:ascii="Browallia New" w:hAnsi="Browallia New" w:cs="Browallia New"/>
                <w:sz w:val="22"/>
                <w:szCs w:val="22"/>
              </w:rPr>
            </w:pPr>
          </w:p>
        </w:tc>
        <w:tc>
          <w:tcPr>
            <w:tcW w:w="873" w:type="dxa"/>
          </w:tcPr>
          <w:p w14:paraId="745AAD19" w14:textId="77777777" w:rsidR="00E96F74" w:rsidRPr="0009009A" w:rsidRDefault="00E96F74" w:rsidP="00E96F74">
            <w:pPr>
              <w:pStyle w:val="InsideAddress"/>
              <w:ind w:left="-114"/>
              <w:jc w:val="right"/>
              <w:rPr>
                <w:rFonts w:ascii="Browallia New" w:hAnsi="Browallia New" w:cs="Browallia New"/>
                <w:sz w:val="22"/>
                <w:szCs w:val="22"/>
              </w:rPr>
            </w:pPr>
          </w:p>
        </w:tc>
        <w:tc>
          <w:tcPr>
            <w:tcW w:w="807" w:type="dxa"/>
          </w:tcPr>
          <w:p w14:paraId="55AF9D61" w14:textId="768EA876" w:rsidR="00E96F74" w:rsidRPr="00B762DD" w:rsidRDefault="00E96F74" w:rsidP="00E96F74">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B762DD">
              <w:rPr>
                <w:rFonts w:ascii="Browallia New" w:hAnsi="Browallia New" w:cs="DokChampa"/>
                <w:sz w:val="22"/>
                <w:szCs w:val="22"/>
                <w:lang w:val="en-GB" w:bidi="lo-LA"/>
              </w:rPr>
              <w:t>211,909</w:t>
            </w:r>
          </w:p>
        </w:tc>
        <w:tc>
          <w:tcPr>
            <w:tcW w:w="831" w:type="dxa"/>
          </w:tcPr>
          <w:p w14:paraId="4D357179" w14:textId="3FC03D83" w:rsidR="00E96F74" w:rsidRPr="0009009A" w:rsidRDefault="00E96F74" w:rsidP="00E96F74">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09009A">
              <w:rPr>
                <w:rFonts w:ascii="Browallia New" w:hAnsi="Browallia New" w:cs="DokChampa"/>
                <w:sz w:val="22"/>
                <w:szCs w:val="22"/>
                <w:lang w:val="en-GB" w:bidi="lo-LA"/>
              </w:rPr>
              <w:t>199,247</w:t>
            </w:r>
          </w:p>
        </w:tc>
        <w:tc>
          <w:tcPr>
            <w:tcW w:w="873" w:type="dxa"/>
          </w:tcPr>
          <w:p w14:paraId="164F03A1" w14:textId="48E63487" w:rsidR="00E96F74" w:rsidRPr="0009009A" w:rsidRDefault="00E96F74" w:rsidP="00E96F7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762DD">
              <w:rPr>
                <w:rFonts w:ascii="Browallia New" w:hAnsi="Browallia New" w:cs="Browallia New"/>
                <w:sz w:val="22"/>
                <w:szCs w:val="22"/>
              </w:rPr>
              <w:t>3,735,417</w:t>
            </w:r>
          </w:p>
        </w:tc>
        <w:tc>
          <w:tcPr>
            <w:tcW w:w="936" w:type="dxa"/>
            <w:vAlign w:val="bottom"/>
          </w:tcPr>
          <w:p w14:paraId="704AF4B4" w14:textId="5D553D18" w:rsidR="00E96F74" w:rsidRPr="00C2555B" w:rsidRDefault="00E96F74" w:rsidP="00E96F74">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712A2997" w14:textId="21529C3A"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412"/>
        <w:gridCol w:w="810"/>
        <w:gridCol w:w="857"/>
        <w:gridCol w:w="761"/>
        <w:gridCol w:w="882"/>
        <w:gridCol w:w="794"/>
        <w:gridCol w:w="834"/>
        <w:gridCol w:w="903"/>
        <w:gridCol w:w="876"/>
      </w:tblGrid>
      <w:tr w:rsidR="002A7C38" w:rsidRPr="00C2555B" w14:paraId="061A9954" w14:textId="77777777" w:rsidTr="00493671">
        <w:trPr>
          <w:tblHeader/>
        </w:trPr>
        <w:tc>
          <w:tcPr>
            <w:tcW w:w="241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5214E178"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C02A26C" w14:textId="77777777" w:rsidTr="00493671">
        <w:trPr>
          <w:tblHeader/>
        </w:trPr>
        <w:tc>
          <w:tcPr>
            <w:tcW w:w="2412" w:type="dxa"/>
          </w:tcPr>
          <w:p w14:paraId="4578F219"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4BEC86F7" w14:textId="77777777" w:rsidR="002A7C38" w:rsidRPr="00C2555B"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280C389D" w14:textId="77777777" w:rsidTr="00493671">
        <w:trPr>
          <w:tblHeader/>
        </w:trPr>
        <w:tc>
          <w:tcPr>
            <w:tcW w:w="2412" w:type="dxa"/>
          </w:tcPr>
          <w:p w14:paraId="1C1DEA4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28" w:type="dxa"/>
            <w:gridSpan w:val="2"/>
          </w:tcPr>
          <w:p w14:paraId="0570967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31C25C8E" w14:textId="77777777" w:rsidTr="00493671">
        <w:trPr>
          <w:tblHeader/>
        </w:trPr>
        <w:tc>
          <w:tcPr>
            <w:tcW w:w="2412" w:type="dxa"/>
          </w:tcPr>
          <w:p w14:paraId="77E4B3ED"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43" w:type="dxa"/>
            <w:gridSpan w:val="2"/>
          </w:tcPr>
          <w:p w14:paraId="35DFC7F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28" w:type="dxa"/>
            <w:gridSpan w:val="2"/>
          </w:tcPr>
          <w:p w14:paraId="65072A9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779" w:type="dxa"/>
            <w:gridSpan w:val="2"/>
            <w:vMerge w:val="restart"/>
          </w:tcPr>
          <w:p w14:paraId="463A8FC9" w14:textId="2A15AD18"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5C54B4C9" w14:textId="77777777" w:rsidTr="00493671">
        <w:trPr>
          <w:tblHeader/>
        </w:trPr>
        <w:tc>
          <w:tcPr>
            <w:tcW w:w="2412" w:type="dxa"/>
          </w:tcPr>
          <w:p w14:paraId="08658BEE" w14:textId="77777777" w:rsidR="002D1EF0" w:rsidRPr="00C2555B" w:rsidRDefault="002D1EF0"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43" w:type="dxa"/>
            <w:gridSpan w:val="2"/>
            <w:vAlign w:val="bottom"/>
          </w:tcPr>
          <w:p w14:paraId="6ECCCAA4"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28" w:type="dxa"/>
            <w:gridSpan w:val="2"/>
            <w:vAlign w:val="bottom"/>
          </w:tcPr>
          <w:p w14:paraId="4186E2AD"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B36705" w:rsidRPr="00C2555B" w14:paraId="7CEDD933" w14:textId="77777777" w:rsidTr="00493671">
        <w:trPr>
          <w:tblHeader/>
        </w:trPr>
        <w:tc>
          <w:tcPr>
            <w:tcW w:w="2412" w:type="dxa"/>
          </w:tcPr>
          <w:p w14:paraId="38A864F4" w14:textId="77777777" w:rsidR="00B36705" w:rsidRPr="00C2555B" w:rsidRDefault="00B36705" w:rsidP="00B3670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443E6C3D"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57" w:type="dxa"/>
            <w:vAlign w:val="bottom"/>
          </w:tcPr>
          <w:p w14:paraId="386C8DCD" w14:textId="1EC655CD"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61" w:type="dxa"/>
            <w:vAlign w:val="bottom"/>
          </w:tcPr>
          <w:p w14:paraId="3788C1CC" w14:textId="1A079A6A"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82" w:type="dxa"/>
            <w:vAlign w:val="bottom"/>
          </w:tcPr>
          <w:p w14:paraId="147F7E29" w14:textId="7F5A542C"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4" w:type="dxa"/>
            <w:vAlign w:val="bottom"/>
          </w:tcPr>
          <w:p w14:paraId="7A17B692" w14:textId="02672A71"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34" w:type="dxa"/>
            <w:vAlign w:val="bottom"/>
          </w:tcPr>
          <w:p w14:paraId="7AC3EA68" w14:textId="3DB93092"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3" w:type="dxa"/>
            <w:vAlign w:val="bottom"/>
          </w:tcPr>
          <w:p w14:paraId="4904A339" w14:textId="1A4D7F42" w:rsidR="00B36705" w:rsidRPr="00C2555B" w:rsidRDefault="00B36705" w:rsidP="00B3670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มิ.ย.</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rPr>
              <w:t>2562</w:t>
            </w:r>
          </w:p>
        </w:tc>
        <w:tc>
          <w:tcPr>
            <w:tcW w:w="876" w:type="dxa"/>
            <w:vAlign w:val="bottom"/>
          </w:tcPr>
          <w:p w14:paraId="51F69CE5" w14:textId="56DB0B45" w:rsidR="00B36705" w:rsidRPr="00C2555B" w:rsidRDefault="00B36705" w:rsidP="00B3670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4B3B1018" w14:textId="77777777" w:rsidTr="00493671">
        <w:trPr>
          <w:trHeight w:val="279"/>
        </w:trPr>
        <w:tc>
          <w:tcPr>
            <w:tcW w:w="2412" w:type="dxa"/>
          </w:tcPr>
          <w:p w14:paraId="4BB27BD4" w14:textId="77777777" w:rsidR="002A7C38" w:rsidRPr="00C2555B"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794" w:type="dxa"/>
          </w:tcPr>
          <w:p w14:paraId="2CE623E0" w14:textId="77777777" w:rsidR="002A7C38" w:rsidRPr="00C2555B"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C2555B"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C2555B"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C2555B" w:rsidRDefault="002A7C38" w:rsidP="00E64F16">
            <w:pPr>
              <w:pStyle w:val="InsideAddress"/>
              <w:tabs>
                <w:tab w:val="decimal" w:pos="792"/>
              </w:tabs>
              <w:rPr>
                <w:rFonts w:ascii="Browallia New" w:hAnsi="Browallia New" w:cs="Browallia New"/>
                <w:sz w:val="14"/>
                <w:szCs w:val="14"/>
              </w:rPr>
            </w:pPr>
          </w:p>
        </w:tc>
      </w:tr>
      <w:tr w:rsidR="00220BDA" w:rsidRPr="00C2555B" w14:paraId="1CF06CDD" w14:textId="77777777" w:rsidTr="00493671">
        <w:tc>
          <w:tcPr>
            <w:tcW w:w="2412" w:type="dxa"/>
          </w:tcPr>
          <w:p w14:paraId="33E5422F" w14:textId="77777777" w:rsidR="00220BDA" w:rsidRPr="00C2555B" w:rsidRDefault="00220BDA" w:rsidP="00220BDA">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10" w:type="dxa"/>
          </w:tcPr>
          <w:p w14:paraId="7D28DA44"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7AE4902"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5807F2" w:rsidRPr="00C2555B" w14:paraId="5A8D969A" w14:textId="77777777" w:rsidTr="00493671">
        <w:trPr>
          <w:trHeight w:val="57"/>
        </w:trPr>
        <w:tc>
          <w:tcPr>
            <w:tcW w:w="2412" w:type="dxa"/>
          </w:tcPr>
          <w:p w14:paraId="4E8D1D46" w14:textId="77777777" w:rsidR="005807F2" w:rsidRPr="00C2555B" w:rsidRDefault="005807F2" w:rsidP="005807F2">
            <w:pPr>
              <w:spacing w:line="240" w:lineRule="auto"/>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10" w:type="dxa"/>
          </w:tcPr>
          <w:p w14:paraId="16A8DFBF" w14:textId="664C7A08"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387,41</w:t>
            </w:r>
            <w:r w:rsidR="00ED0C8C" w:rsidRPr="00807020">
              <w:rPr>
                <w:rFonts w:ascii="Browallia New" w:hAnsi="Browallia New" w:cs="Browallia New"/>
                <w:sz w:val="22"/>
                <w:szCs w:val="22"/>
              </w:rPr>
              <w:t>7</w:t>
            </w:r>
          </w:p>
        </w:tc>
        <w:tc>
          <w:tcPr>
            <w:tcW w:w="857" w:type="dxa"/>
          </w:tcPr>
          <w:p w14:paraId="679C69A4" w14:textId="02A59FA5"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386,075</w:t>
            </w:r>
          </w:p>
        </w:tc>
        <w:tc>
          <w:tcPr>
            <w:tcW w:w="761" w:type="dxa"/>
          </w:tcPr>
          <w:p w14:paraId="768DAED0" w14:textId="204572BA"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w:t>
            </w:r>
          </w:p>
        </w:tc>
        <w:tc>
          <w:tcPr>
            <w:tcW w:w="882" w:type="dxa"/>
          </w:tcPr>
          <w:p w14:paraId="34785388" w14:textId="02C5F9BD"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w:t>
            </w:r>
          </w:p>
        </w:tc>
        <w:tc>
          <w:tcPr>
            <w:tcW w:w="794" w:type="dxa"/>
          </w:tcPr>
          <w:p w14:paraId="07294687" w14:textId="75CD7E24"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3,876</w:t>
            </w:r>
          </w:p>
        </w:tc>
        <w:tc>
          <w:tcPr>
            <w:tcW w:w="834" w:type="dxa"/>
          </w:tcPr>
          <w:p w14:paraId="55834C68" w14:textId="05FF5475"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3,863</w:t>
            </w:r>
          </w:p>
        </w:tc>
        <w:tc>
          <w:tcPr>
            <w:tcW w:w="903" w:type="dxa"/>
          </w:tcPr>
          <w:p w14:paraId="291727CC" w14:textId="6BE54FB6" w:rsidR="005807F2" w:rsidRPr="00FD53D5" w:rsidRDefault="00753696"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383,5</w:t>
            </w:r>
            <w:r w:rsidR="007E2302" w:rsidRPr="00807020">
              <w:rPr>
                <w:rFonts w:ascii="Browallia New" w:hAnsi="Browallia New" w:cs="Browallia New"/>
                <w:sz w:val="22"/>
                <w:szCs w:val="22"/>
              </w:rPr>
              <w:t>41</w:t>
            </w:r>
          </w:p>
        </w:tc>
        <w:tc>
          <w:tcPr>
            <w:tcW w:w="876" w:type="dxa"/>
          </w:tcPr>
          <w:p w14:paraId="785E73CE" w14:textId="6F92ED75"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lang w:val="en-GB"/>
              </w:rPr>
            </w:pPr>
            <w:r w:rsidRPr="00FD53D5">
              <w:rPr>
                <w:rFonts w:ascii="Browallia New" w:hAnsi="Browallia New" w:cs="Browallia New"/>
                <w:sz w:val="22"/>
                <w:szCs w:val="22"/>
              </w:rPr>
              <w:t>382,212</w:t>
            </w:r>
          </w:p>
        </w:tc>
      </w:tr>
      <w:tr w:rsidR="005807F2" w:rsidRPr="00C2555B" w14:paraId="5072E7AB" w14:textId="77777777" w:rsidTr="00493671">
        <w:tc>
          <w:tcPr>
            <w:tcW w:w="2412" w:type="dxa"/>
            <w:vAlign w:val="bottom"/>
          </w:tcPr>
          <w:p w14:paraId="04D77A06" w14:textId="77777777" w:rsidR="005807F2" w:rsidRPr="00C2555B" w:rsidRDefault="005807F2" w:rsidP="005807F2">
            <w:pPr>
              <w:spacing w:line="240" w:lineRule="auto"/>
              <w:rPr>
                <w:rFonts w:ascii="Browallia New" w:hAnsi="Browallia New" w:cs="Browallia New"/>
                <w:sz w:val="22"/>
                <w:szCs w:val="22"/>
              </w:rPr>
            </w:pPr>
            <w:r w:rsidRPr="00C2555B">
              <w:rPr>
                <w:rFonts w:ascii="Browallia New" w:hAnsi="Browallia New" w:cs="Browallia New"/>
                <w:sz w:val="22"/>
                <w:szCs w:val="22"/>
                <w:cs/>
              </w:rPr>
              <w:t>ค้างชำระ</w:t>
            </w:r>
          </w:p>
        </w:tc>
        <w:tc>
          <w:tcPr>
            <w:tcW w:w="810" w:type="dxa"/>
          </w:tcPr>
          <w:p w14:paraId="5970F71E" w14:textId="52815C62"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13760263" w14:textId="3AD0BA76"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p>
        </w:tc>
      </w:tr>
      <w:tr w:rsidR="005807F2" w:rsidRPr="00C2555B" w14:paraId="47A2D2E0" w14:textId="77777777" w:rsidTr="00493671">
        <w:tc>
          <w:tcPr>
            <w:tcW w:w="2412" w:type="dxa"/>
            <w:vAlign w:val="bottom"/>
          </w:tcPr>
          <w:p w14:paraId="632E5D17" w14:textId="77777777" w:rsidR="005807F2" w:rsidRPr="00C2555B" w:rsidRDefault="005807F2" w:rsidP="005807F2">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1 - 2  </w:t>
            </w:r>
            <w:r w:rsidRPr="00C2555B">
              <w:rPr>
                <w:rFonts w:ascii="Browallia New" w:hAnsi="Browallia New" w:cs="Browallia New"/>
                <w:sz w:val="22"/>
                <w:szCs w:val="22"/>
                <w:cs/>
              </w:rPr>
              <w:t>เดือน</w:t>
            </w:r>
          </w:p>
        </w:tc>
        <w:tc>
          <w:tcPr>
            <w:tcW w:w="810" w:type="dxa"/>
          </w:tcPr>
          <w:p w14:paraId="04B6309F" w14:textId="307CF9F6"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113,8</w:t>
            </w:r>
            <w:r w:rsidR="00ED0C8C" w:rsidRPr="00807020">
              <w:rPr>
                <w:rFonts w:ascii="Browallia New" w:hAnsi="Browallia New" w:cs="Browallia New"/>
                <w:sz w:val="22"/>
                <w:szCs w:val="22"/>
              </w:rPr>
              <w:t>57</w:t>
            </w:r>
          </w:p>
        </w:tc>
        <w:tc>
          <w:tcPr>
            <w:tcW w:w="857" w:type="dxa"/>
          </w:tcPr>
          <w:p w14:paraId="5C740180" w14:textId="601E389B"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109,036</w:t>
            </w:r>
          </w:p>
        </w:tc>
        <w:tc>
          <w:tcPr>
            <w:tcW w:w="761" w:type="dxa"/>
          </w:tcPr>
          <w:p w14:paraId="696A7F1D" w14:textId="234F05F7"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w:t>
            </w:r>
          </w:p>
        </w:tc>
        <w:tc>
          <w:tcPr>
            <w:tcW w:w="882" w:type="dxa"/>
          </w:tcPr>
          <w:p w14:paraId="359B5FCA" w14:textId="62BEADE3"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w:t>
            </w:r>
          </w:p>
        </w:tc>
        <w:tc>
          <w:tcPr>
            <w:tcW w:w="794" w:type="dxa"/>
          </w:tcPr>
          <w:p w14:paraId="24B6A393" w14:textId="7C2CED89"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2,277</w:t>
            </w:r>
          </w:p>
        </w:tc>
        <w:tc>
          <w:tcPr>
            <w:tcW w:w="834" w:type="dxa"/>
          </w:tcPr>
          <w:p w14:paraId="0DADF40E" w14:textId="52AFBAEC"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2,181</w:t>
            </w:r>
          </w:p>
        </w:tc>
        <w:tc>
          <w:tcPr>
            <w:tcW w:w="903" w:type="dxa"/>
          </w:tcPr>
          <w:p w14:paraId="657872A8" w14:textId="63C7CFC7" w:rsidR="005807F2" w:rsidRPr="00FD53D5" w:rsidRDefault="00753696"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111,58</w:t>
            </w:r>
            <w:r w:rsidR="007E2302" w:rsidRPr="00807020">
              <w:rPr>
                <w:rFonts w:ascii="Browallia New" w:hAnsi="Browallia New" w:cs="Browallia New"/>
                <w:sz w:val="22"/>
                <w:szCs w:val="22"/>
              </w:rPr>
              <w:t>0</w:t>
            </w:r>
          </w:p>
        </w:tc>
        <w:tc>
          <w:tcPr>
            <w:tcW w:w="876" w:type="dxa"/>
          </w:tcPr>
          <w:p w14:paraId="58D3925D" w14:textId="119A83E6"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106,855</w:t>
            </w:r>
          </w:p>
        </w:tc>
      </w:tr>
      <w:tr w:rsidR="005807F2" w:rsidRPr="00C2555B" w14:paraId="11697A17" w14:textId="77777777" w:rsidTr="00493671">
        <w:tc>
          <w:tcPr>
            <w:tcW w:w="2412" w:type="dxa"/>
            <w:vAlign w:val="bottom"/>
          </w:tcPr>
          <w:p w14:paraId="4C80B417" w14:textId="77777777" w:rsidR="005807F2" w:rsidRPr="00C2555B" w:rsidRDefault="005807F2" w:rsidP="005807F2">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3 - 6 </w:t>
            </w:r>
            <w:r w:rsidRPr="00C2555B">
              <w:rPr>
                <w:rFonts w:ascii="Browallia New" w:hAnsi="Browallia New" w:cs="Browallia New"/>
                <w:sz w:val="22"/>
                <w:szCs w:val="22"/>
                <w:cs/>
              </w:rPr>
              <w:t>เดือน</w:t>
            </w:r>
          </w:p>
        </w:tc>
        <w:tc>
          <w:tcPr>
            <w:tcW w:w="810" w:type="dxa"/>
          </w:tcPr>
          <w:p w14:paraId="0089B299" w14:textId="569AA858"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71,901</w:t>
            </w:r>
          </w:p>
        </w:tc>
        <w:tc>
          <w:tcPr>
            <w:tcW w:w="857" w:type="dxa"/>
          </w:tcPr>
          <w:p w14:paraId="3D953BB3" w14:textId="1C94EA59"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69,420</w:t>
            </w:r>
          </w:p>
        </w:tc>
        <w:tc>
          <w:tcPr>
            <w:tcW w:w="761" w:type="dxa"/>
          </w:tcPr>
          <w:p w14:paraId="21200AA3" w14:textId="29A497A5"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25</w:t>
            </w:r>
          </w:p>
        </w:tc>
        <w:tc>
          <w:tcPr>
            <w:tcW w:w="882" w:type="dxa"/>
          </w:tcPr>
          <w:p w14:paraId="6544CE87" w14:textId="4D0BA32D"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25</w:t>
            </w:r>
          </w:p>
        </w:tc>
        <w:tc>
          <w:tcPr>
            <w:tcW w:w="794" w:type="dxa"/>
          </w:tcPr>
          <w:p w14:paraId="1BB3FD8B" w14:textId="4CBF053B"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17,975</w:t>
            </w:r>
          </w:p>
        </w:tc>
        <w:tc>
          <w:tcPr>
            <w:tcW w:w="834" w:type="dxa"/>
          </w:tcPr>
          <w:p w14:paraId="63127192" w14:textId="0B89FE22"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17,355</w:t>
            </w:r>
          </w:p>
        </w:tc>
        <w:tc>
          <w:tcPr>
            <w:tcW w:w="903" w:type="dxa"/>
          </w:tcPr>
          <w:p w14:paraId="559BD118" w14:textId="064BC03E" w:rsidR="005807F2" w:rsidRPr="00FD53D5" w:rsidRDefault="00753696"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53,926</w:t>
            </w:r>
          </w:p>
        </w:tc>
        <w:tc>
          <w:tcPr>
            <w:tcW w:w="876" w:type="dxa"/>
          </w:tcPr>
          <w:p w14:paraId="55B16481" w14:textId="049E5AF8"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52,065</w:t>
            </w:r>
          </w:p>
        </w:tc>
      </w:tr>
      <w:tr w:rsidR="005807F2" w:rsidRPr="00C2555B" w14:paraId="5962675D" w14:textId="77777777" w:rsidTr="00493671">
        <w:tc>
          <w:tcPr>
            <w:tcW w:w="2412" w:type="dxa"/>
            <w:vAlign w:val="bottom"/>
          </w:tcPr>
          <w:p w14:paraId="167D73F0" w14:textId="77777777" w:rsidR="005807F2" w:rsidRPr="00C2555B" w:rsidRDefault="005807F2" w:rsidP="005807F2">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7 - 12 </w:t>
            </w:r>
            <w:r w:rsidRPr="00C2555B">
              <w:rPr>
                <w:rFonts w:ascii="Browallia New" w:hAnsi="Browallia New" w:cs="Browallia New"/>
                <w:sz w:val="22"/>
                <w:szCs w:val="22"/>
                <w:cs/>
              </w:rPr>
              <w:t>เดือน</w:t>
            </w:r>
          </w:p>
        </w:tc>
        <w:tc>
          <w:tcPr>
            <w:tcW w:w="810" w:type="dxa"/>
          </w:tcPr>
          <w:p w14:paraId="65D57EC6" w14:textId="4163F5C2"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26,084</w:t>
            </w:r>
          </w:p>
        </w:tc>
        <w:tc>
          <w:tcPr>
            <w:tcW w:w="857" w:type="dxa"/>
          </w:tcPr>
          <w:p w14:paraId="4A6D61CC" w14:textId="13B1D03F"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23,633</w:t>
            </w:r>
          </w:p>
        </w:tc>
        <w:tc>
          <w:tcPr>
            <w:tcW w:w="761" w:type="dxa"/>
          </w:tcPr>
          <w:p w14:paraId="614DB037" w14:textId="2A5A5049"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50</w:t>
            </w:r>
          </w:p>
        </w:tc>
        <w:tc>
          <w:tcPr>
            <w:tcW w:w="882" w:type="dxa"/>
          </w:tcPr>
          <w:p w14:paraId="7C6E1767" w14:textId="29901B1D"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50</w:t>
            </w:r>
          </w:p>
        </w:tc>
        <w:tc>
          <w:tcPr>
            <w:tcW w:w="794" w:type="dxa"/>
          </w:tcPr>
          <w:p w14:paraId="2684BA10" w14:textId="2989DDB6" w:rsidR="005807F2" w:rsidRPr="00FD53D5" w:rsidRDefault="007E1FAF"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13,042</w:t>
            </w:r>
          </w:p>
        </w:tc>
        <w:tc>
          <w:tcPr>
            <w:tcW w:w="834" w:type="dxa"/>
          </w:tcPr>
          <w:p w14:paraId="4CE2C42A" w14:textId="255F79A4"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11,816</w:t>
            </w:r>
          </w:p>
        </w:tc>
        <w:tc>
          <w:tcPr>
            <w:tcW w:w="903" w:type="dxa"/>
          </w:tcPr>
          <w:p w14:paraId="328C5C9F" w14:textId="596B7223" w:rsidR="005807F2" w:rsidRPr="00FD53D5" w:rsidRDefault="00753696" w:rsidP="005807F2">
            <w:pPr>
              <w:tabs>
                <w:tab w:val="clear" w:pos="680"/>
                <w:tab w:val="clear" w:pos="907"/>
              </w:tabs>
              <w:spacing w:line="240" w:lineRule="auto"/>
              <w:ind w:left="-114"/>
              <w:jc w:val="right"/>
              <w:rPr>
                <w:rFonts w:ascii="Browallia New" w:hAnsi="Browallia New" w:cs="Browallia New"/>
                <w:sz w:val="22"/>
                <w:szCs w:val="22"/>
                <w:cs/>
              </w:rPr>
            </w:pPr>
            <w:r w:rsidRPr="00FD53D5">
              <w:rPr>
                <w:rFonts w:ascii="Browallia New" w:hAnsi="Browallia New" w:cs="Browallia New"/>
                <w:sz w:val="22"/>
                <w:szCs w:val="22"/>
              </w:rPr>
              <w:t>13,042</w:t>
            </w:r>
          </w:p>
        </w:tc>
        <w:tc>
          <w:tcPr>
            <w:tcW w:w="876" w:type="dxa"/>
          </w:tcPr>
          <w:p w14:paraId="4DC9FFAD" w14:textId="1D18239F" w:rsidR="005807F2" w:rsidRPr="00FD53D5" w:rsidRDefault="005807F2" w:rsidP="005807F2">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11,817</w:t>
            </w:r>
          </w:p>
        </w:tc>
      </w:tr>
      <w:tr w:rsidR="00753696" w:rsidRPr="00C2555B" w14:paraId="483EA413" w14:textId="77777777" w:rsidTr="00493671">
        <w:tc>
          <w:tcPr>
            <w:tcW w:w="2412" w:type="dxa"/>
            <w:vAlign w:val="bottom"/>
          </w:tcPr>
          <w:p w14:paraId="2F243A9F" w14:textId="77777777" w:rsidR="00753696" w:rsidRPr="00C2555B" w:rsidRDefault="00753696" w:rsidP="00753696">
            <w:pPr>
              <w:spacing w:line="240" w:lineRule="auto"/>
              <w:ind w:left="175" w:right="-89"/>
              <w:rPr>
                <w:rFonts w:ascii="Browallia New" w:hAnsi="Browallia New" w:cs="Browallia New"/>
                <w:sz w:val="22"/>
                <w:szCs w:val="22"/>
              </w:rPr>
            </w:pPr>
            <w:r w:rsidRPr="00C2555B">
              <w:rPr>
                <w:rFonts w:ascii="Browallia New" w:hAnsi="Browallia New" w:cs="Browallia New"/>
                <w:sz w:val="22"/>
                <w:szCs w:val="22"/>
                <w:cs/>
              </w:rPr>
              <w:t xml:space="preserve">มากกว่า </w:t>
            </w:r>
            <w:r w:rsidRPr="00C2555B">
              <w:rPr>
                <w:rFonts w:ascii="Browallia New" w:hAnsi="Browallia New" w:cs="Browallia New"/>
                <w:sz w:val="22"/>
                <w:szCs w:val="22"/>
              </w:rPr>
              <w:t>12</w:t>
            </w:r>
            <w:r w:rsidRPr="00C2555B">
              <w:rPr>
                <w:rFonts w:ascii="Browallia New" w:hAnsi="Browallia New" w:cs="Browallia New"/>
                <w:sz w:val="22"/>
                <w:szCs w:val="22"/>
                <w:cs/>
              </w:rPr>
              <w:t xml:space="preserve"> เดือนขึ้นไป                </w:t>
            </w:r>
          </w:p>
        </w:tc>
        <w:tc>
          <w:tcPr>
            <w:tcW w:w="810" w:type="dxa"/>
          </w:tcPr>
          <w:p w14:paraId="1BE9A574" w14:textId="6507C977" w:rsidR="00753696" w:rsidRPr="00FD53D5" w:rsidRDefault="00753696" w:rsidP="007536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9,334</w:t>
            </w:r>
          </w:p>
        </w:tc>
        <w:tc>
          <w:tcPr>
            <w:tcW w:w="857" w:type="dxa"/>
          </w:tcPr>
          <w:p w14:paraId="6D7D15C0" w14:textId="2AB3B5E2" w:rsidR="00753696" w:rsidRPr="00FD53D5" w:rsidRDefault="00753696" w:rsidP="007536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8,360</w:t>
            </w:r>
          </w:p>
        </w:tc>
        <w:tc>
          <w:tcPr>
            <w:tcW w:w="761" w:type="dxa"/>
          </w:tcPr>
          <w:p w14:paraId="72B852F2" w14:textId="65C6D4F6" w:rsidR="00753696" w:rsidRPr="00FD53D5" w:rsidRDefault="00753696" w:rsidP="00753696">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100</w:t>
            </w:r>
          </w:p>
        </w:tc>
        <w:tc>
          <w:tcPr>
            <w:tcW w:w="882" w:type="dxa"/>
          </w:tcPr>
          <w:p w14:paraId="2452F2D8" w14:textId="2952841F" w:rsidR="00753696" w:rsidRPr="00FD53D5" w:rsidRDefault="00753696" w:rsidP="00753696">
            <w:pP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100</w:t>
            </w:r>
          </w:p>
        </w:tc>
        <w:tc>
          <w:tcPr>
            <w:tcW w:w="794" w:type="dxa"/>
          </w:tcPr>
          <w:p w14:paraId="1D3B15B9" w14:textId="6AD1645B" w:rsidR="00753696" w:rsidRPr="00FD53D5" w:rsidRDefault="00753696" w:rsidP="007536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9,334</w:t>
            </w:r>
          </w:p>
        </w:tc>
        <w:tc>
          <w:tcPr>
            <w:tcW w:w="834" w:type="dxa"/>
          </w:tcPr>
          <w:p w14:paraId="7EBD1818" w14:textId="5F1F652C" w:rsidR="00753696" w:rsidRPr="00FD53D5" w:rsidRDefault="00753696" w:rsidP="007536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8,360</w:t>
            </w:r>
          </w:p>
        </w:tc>
        <w:tc>
          <w:tcPr>
            <w:tcW w:w="903" w:type="dxa"/>
          </w:tcPr>
          <w:p w14:paraId="37525245" w14:textId="306AA29B" w:rsidR="00753696" w:rsidRPr="00FD53D5" w:rsidRDefault="00753696">
            <w:pPr>
              <w:pBdr>
                <w:bottom w:val="single" w:sz="4" w:space="1" w:color="auto"/>
              </w:pBdr>
              <w:spacing w:line="240" w:lineRule="auto"/>
              <w:ind w:left="-76" w:right="-7"/>
              <w:jc w:val="center"/>
              <w:rPr>
                <w:rFonts w:ascii="Browallia New" w:hAnsi="Browallia New" w:cs="Browallia New"/>
                <w:sz w:val="22"/>
                <w:szCs w:val="22"/>
              </w:rPr>
            </w:pPr>
            <w:r w:rsidRPr="00FD53D5">
              <w:rPr>
                <w:rFonts w:ascii="Browallia New" w:hAnsi="Browallia New" w:cs="Browallia New"/>
                <w:sz w:val="22"/>
                <w:szCs w:val="22"/>
                <w:cs/>
              </w:rPr>
              <w:t xml:space="preserve">        -</w:t>
            </w:r>
          </w:p>
        </w:tc>
        <w:tc>
          <w:tcPr>
            <w:tcW w:w="876" w:type="dxa"/>
          </w:tcPr>
          <w:p w14:paraId="6C2AFD27" w14:textId="4155AAB6" w:rsidR="00753696" w:rsidRPr="00FD53D5" w:rsidRDefault="00753696" w:rsidP="00753696">
            <w:pPr>
              <w:pBdr>
                <w:bottom w:val="single" w:sz="4" w:space="1" w:color="auto"/>
              </w:pBdr>
              <w:spacing w:line="240" w:lineRule="auto"/>
              <w:ind w:left="-76" w:right="-7"/>
              <w:jc w:val="center"/>
              <w:rPr>
                <w:rFonts w:ascii="Browallia New" w:hAnsi="Browallia New" w:cs="Browallia New"/>
                <w:sz w:val="22"/>
                <w:szCs w:val="22"/>
              </w:rPr>
            </w:pPr>
            <w:r w:rsidRPr="00FD53D5">
              <w:rPr>
                <w:rFonts w:ascii="Browallia New" w:hAnsi="Browallia New" w:cs="Browallia New"/>
                <w:sz w:val="22"/>
                <w:szCs w:val="22"/>
                <w:cs/>
              </w:rPr>
              <w:t xml:space="preserve">       -</w:t>
            </w:r>
          </w:p>
        </w:tc>
      </w:tr>
      <w:tr w:rsidR="00A05EAD" w:rsidRPr="00C2555B" w14:paraId="7089ADC4" w14:textId="77777777" w:rsidTr="00493671">
        <w:tc>
          <w:tcPr>
            <w:tcW w:w="2412" w:type="dxa"/>
            <w:vAlign w:val="bottom"/>
          </w:tcPr>
          <w:p w14:paraId="26293DC0" w14:textId="77777777" w:rsidR="00A05EAD" w:rsidRPr="00C2555B" w:rsidRDefault="00A05EAD" w:rsidP="00A05EAD">
            <w:pPr>
              <w:spacing w:line="240" w:lineRule="auto"/>
              <w:rPr>
                <w:rFonts w:ascii="Browallia New" w:hAnsi="Browallia New" w:cs="Browallia New"/>
                <w:sz w:val="22"/>
                <w:szCs w:val="22"/>
              </w:rPr>
            </w:pPr>
            <w:r w:rsidRPr="00C2555B">
              <w:rPr>
                <w:rFonts w:ascii="Browallia New" w:hAnsi="Browallia New" w:cs="Browallia New"/>
                <w:sz w:val="22"/>
                <w:szCs w:val="22"/>
                <w:cs/>
              </w:rPr>
              <w:t>รวม</w:t>
            </w:r>
          </w:p>
        </w:tc>
        <w:tc>
          <w:tcPr>
            <w:tcW w:w="810" w:type="dxa"/>
          </w:tcPr>
          <w:p w14:paraId="1732C838" w14:textId="0053E4F7" w:rsidR="00A05EAD" w:rsidRPr="00FD53D5" w:rsidRDefault="007E1FAF"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608,59</w:t>
            </w:r>
            <w:r w:rsidR="00283FF4" w:rsidRPr="00807020">
              <w:rPr>
                <w:rFonts w:ascii="Browallia New" w:hAnsi="Browallia New" w:cs="Browallia New"/>
                <w:sz w:val="22"/>
                <w:szCs w:val="22"/>
              </w:rPr>
              <w:t>3</w:t>
            </w:r>
          </w:p>
        </w:tc>
        <w:tc>
          <w:tcPr>
            <w:tcW w:w="857" w:type="dxa"/>
          </w:tcPr>
          <w:p w14:paraId="1237BB2D" w14:textId="10661900" w:rsidR="00A05EAD" w:rsidRPr="00FD53D5"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596,524</w:t>
            </w:r>
          </w:p>
        </w:tc>
        <w:tc>
          <w:tcPr>
            <w:tcW w:w="761" w:type="dxa"/>
          </w:tcPr>
          <w:p w14:paraId="7F1474FA" w14:textId="77777777" w:rsidR="00A05EAD" w:rsidRPr="00FD53D5"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A05EAD" w:rsidRPr="00FD53D5"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4BA9E34" w14:textId="03AEFE8F" w:rsidR="00A05EAD" w:rsidRPr="00FD53D5" w:rsidRDefault="007E1FAF"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46,504</w:t>
            </w:r>
          </w:p>
        </w:tc>
        <w:tc>
          <w:tcPr>
            <w:tcW w:w="834" w:type="dxa"/>
          </w:tcPr>
          <w:p w14:paraId="66541E22" w14:textId="22AA71AC" w:rsidR="00A05EAD" w:rsidRPr="00FD53D5"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43,575</w:t>
            </w:r>
          </w:p>
        </w:tc>
        <w:tc>
          <w:tcPr>
            <w:tcW w:w="903" w:type="dxa"/>
          </w:tcPr>
          <w:p w14:paraId="4414F81C" w14:textId="6391E062" w:rsidR="00A05EAD" w:rsidRPr="00FD53D5" w:rsidRDefault="00753696"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D53D5">
              <w:rPr>
                <w:rFonts w:ascii="Browallia New" w:hAnsi="Browallia New" w:cs="Browallia New"/>
                <w:sz w:val="22"/>
                <w:szCs w:val="22"/>
              </w:rPr>
              <w:t>562,0</w:t>
            </w:r>
            <w:r w:rsidR="00283FF4" w:rsidRPr="00807020">
              <w:rPr>
                <w:rFonts w:ascii="Browallia New" w:hAnsi="Browallia New" w:cs="Browallia New"/>
                <w:sz w:val="22"/>
                <w:szCs w:val="22"/>
              </w:rPr>
              <w:t>89</w:t>
            </w:r>
          </w:p>
        </w:tc>
        <w:tc>
          <w:tcPr>
            <w:tcW w:w="876" w:type="dxa"/>
          </w:tcPr>
          <w:p w14:paraId="737F2A61" w14:textId="41EFB9B0" w:rsidR="00A05EAD" w:rsidRPr="00FD53D5"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07020">
              <w:rPr>
                <w:rFonts w:ascii="Browallia New" w:hAnsi="Browallia New" w:cs="DokChampa"/>
                <w:sz w:val="22"/>
                <w:szCs w:val="22"/>
                <w:lang w:val="en-GB" w:bidi="lo-LA"/>
              </w:rPr>
              <w:fldChar w:fldCharType="begin"/>
            </w:r>
            <w:r w:rsidRPr="00FD53D5">
              <w:rPr>
                <w:rFonts w:ascii="Browallia New" w:hAnsi="Browallia New" w:cs="DokChampa"/>
                <w:sz w:val="22"/>
                <w:szCs w:val="22"/>
                <w:lang w:val="en-GB" w:bidi="lo-LA"/>
              </w:rPr>
              <w:instrText xml:space="preserve"> =SUM(above) </w:instrText>
            </w:r>
            <w:r w:rsidRPr="00807020">
              <w:rPr>
                <w:rFonts w:ascii="Browallia New" w:hAnsi="Browallia New" w:cs="DokChampa"/>
                <w:sz w:val="22"/>
                <w:szCs w:val="22"/>
                <w:lang w:val="en-GB" w:bidi="lo-LA"/>
              </w:rPr>
              <w:fldChar w:fldCharType="separate"/>
            </w:r>
            <w:r w:rsidRPr="00FD53D5">
              <w:rPr>
                <w:rFonts w:ascii="Browallia New" w:hAnsi="Browallia New" w:cs="DokChampa"/>
                <w:noProof/>
                <w:sz w:val="22"/>
                <w:szCs w:val="22"/>
                <w:lang w:val="en-GB" w:bidi="lo-LA"/>
              </w:rPr>
              <w:t>552,949</w:t>
            </w:r>
            <w:r w:rsidRPr="00807020">
              <w:rPr>
                <w:rFonts w:ascii="Browallia New" w:hAnsi="Browallia New" w:cs="DokChampa"/>
                <w:sz w:val="22"/>
                <w:szCs w:val="22"/>
                <w:lang w:val="en-GB" w:bidi="lo-LA"/>
              </w:rPr>
              <w:fldChar w:fldCharType="end"/>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54D8ECFD" w14:textId="43E464B9" w:rsidR="00953922" w:rsidRPr="00493671" w:rsidRDefault="00953922" w:rsidP="00953922">
      <w:pPr>
        <w:pStyle w:val="a3"/>
        <w:ind w:left="426"/>
        <w:jc w:val="thaiDistribute"/>
        <w:rPr>
          <w:rFonts w:ascii="Browallia New" w:hAnsi="Browallia New" w:cs="Browallia New"/>
          <w:sz w:val="28"/>
          <w:szCs w:val="28"/>
          <w:lang w:val="en-US"/>
        </w:rPr>
      </w:pPr>
      <w:r w:rsidRPr="00493671">
        <w:rPr>
          <w:rFonts w:ascii="Browallia New" w:hAnsi="Browallia New" w:cs="Browallia New"/>
          <w:sz w:val="28"/>
          <w:szCs w:val="28"/>
          <w:cs/>
          <w:lang w:val="en-US"/>
        </w:rPr>
        <w:t xml:space="preserve">เมื่อวันที่ </w:t>
      </w:r>
      <w:r w:rsidR="00C31BB7" w:rsidRPr="00493671">
        <w:rPr>
          <w:rFonts w:ascii="Browallia New" w:hAnsi="Browallia New" w:cs="Browallia New"/>
          <w:sz w:val="28"/>
          <w:szCs w:val="28"/>
          <w:lang w:val="en-US"/>
        </w:rPr>
        <w:t>30</w:t>
      </w:r>
      <w:r w:rsidRPr="00493671">
        <w:rPr>
          <w:rFonts w:ascii="Browallia New" w:hAnsi="Browallia New" w:cs="Browallia New"/>
          <w:sz w:val="28"/>
          <w:szCs w:val="28"/>
          <w:cs/>
        </w:rPr>
        <w:t xml:space="preserve"> </w:t>
      </w:r>
      <w:r w:rsidRPr="00493671">
        <w:rPr>
          <w:rFonts w:ascii="Browallia New" w:hAnsi="Browallia New" w:cs="Browallia New"/>
          <w:sz w:val="28"/>
          <w:szCs w:val="28"/>
          <w:cs/>
          <w:lang w:val="en-US"/>
        </w:rPr>
        <w:t xml:space="preserve">เมษายน </w:t>
      </w:r>
      <w:r w:rsidR="00C31BB7" w:rsidRPr="00493671">
        <w:rPr>
          <w:rFonts w:ascii="Browallia New" w:hAnsi="Browallia New" w:cs="Browallia New"/>
          <w:sz w:val="28"/>
          <w:szCs w:val="28"/>
          <w:lang w:val="en-US"/>
        </w:rPr>
        <w:t>2547</w:t>
      </w:r>
      <w:r w:rsidRPr="00493671">
        <w:rPr>
          <w:rFonts w:ascii="Browallia New" w:hAnsi="Browallia New" w:cs="Browallia New"/>
          <w:sz w:val="28"/>
          <w:szCs w:val="28"/>
          <w:cs/>
        </w:rPr>
        <w:t xml:space="preserve"> </w:t>
      </w:r>
      <w:r w:rsidRPr="00493671">
        <w:rPr>
          <w:rFonts w:ascii="Browallia New" w:hAnsi="Browallia New" w:cs="Browallia New"/>
          <w:sz w:val="28"/>
          <w:szCs w:val="28"/>
          <w:cs/>
          <w:lang w:val="en-US"/>
        </w:rPr>
        <w:t>สภาวิชาชีพบัญชี โดยความเห็นชอบข</w:t>
      </w:r>
      <w:bookmarkStart w:id="0" w:name="_GoBack"/>
      <w:bookmarkEnd w:id="0"/>
      <w:r w:rsidRPr="00493671">
        <w:rPr>
          <w:rFonts w:ascii="Browallia New" w:hAnsi="Browallia New" w:cs="Browallia New"/>
          <w:sz w:val="28"/>
          <w:szCs w:val="28"/>
          <w:cs/>
          <w:lang w:val="en-US"/>
        </w:rPr>
        <w:t>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493671">
        <w:rPr>
          <w:rFonts w:ascii="Browallia New" w:hAnsi="Browallia New" w:cs="Browallia New"/>
          <w:sz w:val="28"/>
          <w:szCs w:val="28"/>
          <w:lang w:val="en-US"/>
        </w:rPr>
        <w:t xml:space="preserve">Consumer Finance) </w:t>
      </w:r>
      <w:r w:rsidRPr="00493671">
        <w:rPr>
          <w:rFonts w:ascii="Browallia New" w:hAnsi="Browallia New" w:cs="Browallia New"/>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493671">
        <w:rPr>
          <w:rFonts w:ascii="Browallia New" w:hAnsi="Browallia New" w:cs="Browallia New"/>
          <w:sz w:val="28"/>
          <w:szCs w:val="28"/>
          <w:lang w:val="en-US"/>
        </w:rPr>
        <w:t>3</w:t>
      </w:r>
      <w:r w:rsidRPr="00493671">
        <w:rPr>
          <w:rFonts w:ascii="Browallia New" w:hAnsi="Browallia New" w:cs="Browallia New"/>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493671">
        <w:rPr>
          <w:rFonts w:ascii="Browallia New" w:hAnsi="Browallia New" w:cs="Browallia New"/>
          <w:sz w:val="28"/>
          <w:szCs w:val="28"/>
          <w:lang w:val="en-US"/>
        </w:rPr>
        <w:t>3</w:t>
      </w:r>
      <w:r w:rsidRPr="00493671">
        <w:rPr>
          <w:rFonts w:ascii="Browallia New" w:hAnsi="Browallia New" w:cs="Browallia New"/>
          <w:sz w:val="28"/>
          <w:szCs w:val="28"/>
          <w:cs/>
          <w:lang w:val="en-US"/>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กลุ่มบริษัทต้องบันทึกค่าเผื่อหนี้สงสัยจะสูญ </w:t>
      </w:r>
      <w:r w:rsidR="00C31BB7" w:rsidRPr="00493671">
        <w:rPr>
          <w:rFonts w:ascii="Browallia New" w:hAnsi="Browallia New" w:cs="Browallia New"/>
          <w:sz w:val="28"/>
          <w:szCs w:val="28"/>
          <w:lang w:val="en-US"/>
        </w:rPr>
        <w:t xml:space="preserve">           </w:t>
      </w:r>
      <w:r w:rsidRPr="00493671">
        <w:rPr>
          <w:rFonts w:ascii="Browallia New" w:hAnsi="Browallia New" w:cs="Browallia New"/>
          <w:spacing w:val="-6"/>
          <w:sz w:val="28"/>
          <w:szCs w:val="28"/>
          <w:cs/>
          <w:lang w:val="en-US"/>
        </w:rPr>
        <w:t xml:space="preserve">ณ วันที่ </w:t>
      </w:r>
      <w:r w:rsidR="001F10C7" w:rsidRPr="00493671">
        <w:rPr>
          <w:rFonts w:ascii="Browallia New" w:hAnsi="Browallia New" w:cs="Browallia New"/>
          <w:spacing w:val="-6"/>
          <w:sz w:val="28"/>
          <w:szCs w:val="28"/>
          <w:lang w:val="en-US"/>
        </w:rPr>
        <w:t>30</w:t>
      </w:r>
      <w:r w:rsidR="00B36705" w:rsidRPr="00493671">
        <w:rPr>
          <w:rFonts w:ascii="Browallia New" w:hAnsi="Browallia New" w:cs="Browallia New"/>
          <w:spacing w:val="-6"/>
          <w:sz w:val="28"/>
          <w:szCs w:val="28"/>
          <w:cs/>
        </w:rPr>
        <w:t xml:space="preserve"> มิถุนายน</w:t>
      </w:r>
      <w:r w:rsidR="00F76001" w:rsidRPr="00493671">
        <w:rPr>
          <w:rFonts w:ascii="Browallia New" w:hAnsi="Browallia New" w:cs="Browallia New"/>
          <w:spacing w:val="-6"/>
          <w:sz w:val="28"/>
          <w:szCs w:val="28"/>
          <w:cs/>
          <w:lang w:val="en-GB"/>
        </w:rPr>
        <w:t xml:space="preserve"> </w:t>
      </w:r>
      <w:r w:rsidR="00CA746A" w:rsidRPr="00493671">
        <w:rPr>
          <w:rFonts w:ascii="Browallia New" w:hAnsi="Browallia New" w:cs="Browallia New"/>
          <w:spacing w:val="-6"/>
          <w:sz w:val="28"/>
          <w:szCs w:val="28"/>
          <w:lang w:val="en-US"/>
        </w:rPr>
        <w:t>2562</w:t>
      </w:r>
      <w:r w:rsidR="00F76001" w:rsidRPr="00493671">
        <w:rPr>
          <w:rFonts w:ascii="Browallia New" w:hAnsi="Browallia New" w:cs="Browallia New"/>
          <w:spacing w:val="-6"/>
          <w:sz w:val="28"/>
          <w:szCs w:val="28"/>
          <w:cs/>
        </w:rPr>
        <w:t xml:space="preserve"> </w:t>
      </w:r>
      <w:r w:rsidRPr="00493671">
        <w:rPr>
          <w:rFonts w:ascii="Browallia New" w:hAnsi="Browallia New" w:cs="Browallia New"/>
          <w:spacing w:val="-6"/>
          <w:sz w:val="28"/>
          <w:szCs w:val="28"/>
          <w:cs/>
          <w:lang w:val="en-US"/>
        </w:rPr>
        <w:t>และ</w:t>
      </w:r>
      <w:r w:rsidR="0030246C" w:rsidRPr="00493671">
        <w:rPr>
          <w:rFonts w:ascii="Browallia New" w:hAnsi="Browallia New" w:cs="Browallia New"/>
          <w:spacing w:val="-6"/>
          <w:sz w:val="28"/>
          <w:szCs w:val="28"/>
          <w:lang w:val="en-US"/>
        </w:rPr>
        <w:t xml:space="preserve"> 31</w:t>
      </w:r>
      <w:r w:rsidR="0030246C" w:rsidRPr="00493671">
        <w:rPr>
          <w:rFonts w:ascii="Browallia New" w:hAnsi="Browallia New" w:cs="Browallia New"/>
          <w:spacing w:val="-6"/>
          <w:sz w:val="28"/>
          <w:szCs w:val="28"/>
          <w:cs/>
          <w:lang w:val="en-US"/>
        </w:rPr>
        <w:t xml:space="preserve"> ธันวาคม</w:t>
      </w:r>
      <w:r w:rsidRPr="00493671">
        <w:rPr>
          <w:rFonts w:ascii="Browallia New" w:hAnsi="Browallia New" w:cs="Browallia New"/>
          <w:spacing w:val="-6"/>
          <w:sz w:val="28"/>
          <w:szCs w:val="28"/>
          <w:cs/>
          <w:lang w:val="en-US"/>
        </w:rPr>
        <w:t xml:space="preserve"> </w:t>
      </w:r>
      <w:r w:rsidR="00F76001" w:rsidRPr="00493671">
        <w:rPr>
          <w:rFonts w:ascii="Browallia New" w:hAnsi="Browallia New" w:cs="Browallia New"/>
          <w:spacing w:val="-6"/>
          <w:sz w:val="28"/>
          <w:szCs w:val="28"/>
          <w:lang w:val="en-US"/>
        </w:rPr>
        <w:t xml:space="preserve">2561 </w:t>
      </w:r>
      <w:r w:rsidRPr="00493671">
        <w:rPr>
          <w:rFonts w:ascii="Browallia New" w:hAnsi="Browallia New" w:cs="Browallia New"/>
          <w:spacing w:val="-6"/>
          <w:sz w:val="28"/>
          <w:szCs w:val="28"/>
          <w:cs/>
          <w:lang w:val="en-US"/>
        </w:rPr>
        <w:t xml:space="preserve">เพิ่มขึ้นเป็นจำนวนเงินประมาณ </w:t>
      </w:r>
      <w:bookmarkStart w:id="1" w:name="_Hlk8317718"/>
      <w:r w:rsidR="00897294" w:rsidRPr="00B762DD">
        <w:rPr>
          <w:rFonts w:ascii="Browallia New" w:hAnsi="Browallia New" w:cs="Browallia New"/>
          <w:spacing w:val="-6"/>
          <w:sz w:val="28"/>
          <w:szCs w:val="28"/>
          <w:lang w:val="en-US"/>
        </w:rPr>
        <w:t>100.95</w:t>
      </w:r>
      <w:r w:rsidR="00897294">
        <w:rPr>
          <w:rFonts w:ascii="Browallia New" w:hAnsi="Browallia New" w:cs="Browallia New"/>
          <w:spacing w:val="-6"/>
          <w:sz w:val="28"/>
          <w:szCs w:val="28"/>
          <w:lang w:val="en-US"/>
        </w:rPr>
        <w:t xml:space="preserve"> </w:t>
      </w:r>
      <w:bookmarkEnd w:id="1"/>
      <w:r w:rsidRPr="00493671">
        <w:rPr>
          <w:rFonts w:ascii="Browallia New" w:hAnsi="Browallia New" w:cs="Browallia New"/>
          <w:spacing w:val="-6"/>
          <w:sz w:val="28"/>
          <w:szCs w:val="28"/>
          <w:cs/>
          <w:lang w:val="en-US"/>
        </w:rPr>
        <w:t xml:space="preserve">ล้านบาท และ </w:t>
      </w:r>
      <w:r w:rsidR="00FA3047" w:rsidRPr="00655DF4">
        <w:rPr>
          <w:rFonts w:ascii="Browallia New" w:hAnsi="Browallia New" w:cs="Browallia New"/>
          <w:spacing w:val="-6"/>
          <w:sz w:val="28"/>
          <w:szCs w:val="28"/>
          <w:lang w:val="en-US"/>
        </w:rPr>
        <w:t>107.92</w:t>
      </w:r>
      <w:r w:rsidR="00B36705" w:rsidRPr="00493671">
        <w:rPr>
          <w:rFonts w:ascii="Browallia New" w:hAnsi="Browallia New" w:cs="Browallia New"/>
          <w:spacing w:val="-6"/>
          <w:sz w:val="28"/>
          <w:szCs w:val="28"/>
          <w:cs/>
          <w:lang w:val="en-US"/>
        </w:rPr>
        <w:t xml:space="preserve"> </w:t>
      </w:r>
      <w:r w:rsidRPr="00493671">
        <w:rPr>
          <w:rFonts w:ascii="Browallia New" w:hAnsi="Browallia New" w:cs="Browallia New"/>
          <w:spacing w:val="-6"/>
          <w:sz w:val="28"/>
          <w:szCs w:val="28"/>
          <w:cs/>
          <w:lang w:val="en-US"/>
        </w:rPr>
        <w:t>ล้านบาท</w:t>
      </w:r>
      <w:r w:rsidRPr="00493671">
        <w:rPr>
          <w:rFonts w:ascii="Browallia New" w:hAnsi="Browallia New" w:cs="Browallia New"/>
          <w:sz w:val="28"/>
          <w:szCs w:val="28"/>
          <w:cs/>
          <w:lang w:val="en-US"/>
        </w:rPr>
        <w:t xml:space="preserve"> ตามลำดับ (งบการเงินเฉพาะของบริษัท </w:t>
      </w:r>
      <w:r w:rsidRPr="00493671">
        <w:rPr>
          <w:rFonts w:ascii="Browallia New" w:hAnsi="Browallia New" w:cs="Browallia New"/>
          <w:sz w:val="28"/>
          <w:szCs w:val="28"/>
          <w:cs/>
        </w:rPr>
        <w:t xml:space="preserve">: </w:t>
      </w:r>
      <w:bookmarkStart w:id="2" w:name="_Hlk8317741"/>
      <w:r w:rsidR="00897294" w:rsidRPr="000F2F0D">
        <w:rPr>
          <w:rFonts w:ascii="Browallia New" w:hAnsi="Browallia New" w:cs="Browallia New"/>
          <w:sz w:val="28"/>
          <w:szCs w:val="28"/>
          <w:lang w:val="en-US"/>
        </w:rPr>
        <w:t>32.66</w:t>
      </w:r>
      <w:r w:rsidRPr="00493671">
        <w:rPr>
          <w:rFonts w:ascii="Browallia New" w:hAnsi="Browallia New" w:cs="Browallia New"/>
          <w:sz w:val="28"/>
          <w:szCs w:val="28"/>
          <w:lang w:val="en-US"/>
        </w:rPr>
        <w:t xml:space="preserve"> </w:t>
      </w:r>
      <w:bookmarkEnd w:id="2"/>
      <w:r w:rsidRPr="00493671">
        <w:rPr>
          <w:rFonts w:ascii="Browallia New" w:hAnsi="Browallia New" w:cs="Browallia New"/>
          <w:sz w:val="28"/>
          <w:szCs w:val="28"/>
          <w:cs/>
          <w:lang w:val="en-US"/>
        </w:rPr>
        <w:t xml:space="preserve">ล้านบาท </w:t>
      </w:r>
      <w:r w:rsidRPr="00655DF4">
        <w:rPr>
          <w:rFonts w:ascii="Browallia New" w:hAnsi="Browallia New" w:cs="Browallia New"/>
          <w:sz w:val="28"/>
          <w:szCs w:val="28"/>
          <w:cs/>
          <w:lang w:val="en-US"/>
        </w:rPr>
        <w:t>และ</w:t>
      </w:r>
      <w:r w:rsidR="00FA3047" w:rsidRPr="00655DF4">
        <w:rPr>
          <w:rFonts w:ascii="Browallia New" w:hAnsi="Browallia New" w:cs="Browallia New"/>
          <w:sz w:val="28"/>
          <w:szCs w:val="28"/>
          <w:lang w:val="en-US"/>
        </w:rPr>
        <w:t xml:space="preserve"> 29.85</w:t>
      </w:r>
      <w:r w:rsidR="003E2CA1" w:rsidRPr="00493671">
        <w:rPr>
          <w:rFonts w:ascii="Browallia New" w:hAnsi="Browallia New" w:cs="Browallia New"/>
          <w:sz w:val="28"/>
          <w:szCs w:val="28"/>
          <w:lang w:val="en-US"/>
        </w:rPr>
        <w:t xml:space="preserve"> </w:t>
      </w:r>
      <w:r w:rsidRPr="00493671">
        <w:rPr>
          <w:rFonts w:ascii="Browallia New" w:hAnsi="Browallia New" w:cs="Browallia New"/>
          <w:sz w:val="28"/>
          <w:szCs w:val="28"/>
          <w:cs/>
          <w:lang w:val="en-US"/>
        </w:rPr>
        <w:t>ล้านบาท ตามลำดับ) และต้องรับรู้รายได้</w:t>
      </w:r>
      <w:r w:rsidR="00821DCD">
        <w:rPr>
          <w:rFonts w:ascii="Browallia New" w:hAnsi="Browallia New" w:cs="Browallia New" w:hint="cs"/>
          <w:sz w:val="28"/>
          <w:szCs w:val="28"/>
          <w:cs/>
          <w:lang w:val="en-US"/>
        </w:rPr>
        <w:t>สำหรับงวดสามเดือนและ</w:t>
      </w:r>
      <w:r w:rsidR="001F10C7">
        <w:rPr>
          <w:rFonts w:ascii="Browallia New" w:hAnsi="Browallia New" w:cs="Browallia New" w:hint="cs"/>
          <w:sz w:val="28"/>
          <w:szCs w:val="28"/>
          <w:cs/>
          <w:lang w:val="en-US"/>
        </w:rPr>
        <w:t>หก</w:t>
      </w:r>
      <w:r w:rsidRPr="00493671">
        <w:rPr>
          <w:rFonts w:ascii="Browallia New" w:hAnsi="Browallia New" w:cs="Browallia New"/>
          <w:sz w:val="28"/>
          <w:szCs w:val="28"/>
          <w:cs/>
          <w:lang w:val="en-US"/>
        </w:rPr>
        <w:t>เดือน</w:t>
      </w:r>
      <w:r w:rsidR="00821DCD">
        <w:rPr>
          <w:rFonts w:ascii="Browallia New" w:hAnsi="Browallia New" w:cs="Browallia New" w:hint="cs"/>
          <w:sz w:val="28"/>
          <w:szCs w:val="28"/>
          <w:cs/>
          <w:lang w:val="en-US"/>
        </w:rPr>
        <w:t>สิ้นสุด</w:t>
      </w:r>
      <w:r w:rsidR="003E2CA1" w:rsidRPr="00493671">
        <w:rPr>
          <w:rFonts w:ascii="Browallia New" w:hAnsi="Browallia New" w:cs="Browallia New"/>
          <w:sz w:val="28"/>
          <w:szCs w:val="28"/>
          <w:cs/>
          <w:lang w:val="en-US"/>
        </w:rPr>
        <w:t xml:space="preserve">วันที่ </w:t>
      </w:r>
      <w:r w:rsidR="001F10C7" w:rsidRPr="00D10583">
        <w:rPr>
          <w:rFonts w:ascii="Browallia New" w:hAnsi="Browallia New" w:cs="Browallia New"/>
          <w:sz w:val="28"/>
          <w:szCs w:val="28"/>
          <w:lang w:val="en-US"/>
        </w:rPr>
        <w:t>30</w:t>
      </w:r>
      <w:r w:rsidR="00B36705" w:rsidRPr="00493671">
        <w:rPr>
          <w:rFonts w:ascii="Browallia New" w:hAnsi="Browallia New" w:cs="Browallia New"/>
          <w:sz w:val="28"/>
          <w:szCs w:val="28"/>
          <w:cs/>
        </w:rPr>
        <w:t xml:space="preserve"> มิถุนายน</w:t>
      </w:r>
      <w:r w:rsidR="003E2CA1" w:rsidRPr="00493671">
        <w:rPr>
          <w:rFonts w:ascii="Browallia New" w:hAnsi="Browallia New" w:cs="Browallia New"/>
          <w:sz w:val="28"/>
          <w:szCs w:val="28"/>
          <w:cs/>
          <w:lang w:val="en-US"/>
        </w:rPr>
        <w:t xml:space="preserve"> </w:t>
      </w:r>
      <w:r w:rsidR="003E2CA1" w:rsidRPr="00493671">
        <w:rPr>
          <w:rFonts w:ascii="Browallia New" w:hAnsi="Browallia New" w:cs="Browallia New"/>
          <w:sz w:val="28"/>
          <w:szCs w:val="28"/>
          <w:lang w:val="en-US"/>
        </w:rPr>
        <w:t xml:space="preserve">2562 </w:t>
      </w:r>
      <w:r w:rsidRPr="00493671">
        <w:rPr>
          <w:rFonts w:ascii="Browallia New" w:hAnsi="Browallia New" w:cs="Browallia New"/>
          <w:sz w:val="28"/>
          <w:szCs w:val="28"/>
          <w:cs/>
          <w:lang w:val="en-US"/>
        </w:rPr>
        <w:t>ลดลงเป็นจำนวนเงิน</w:t>
      </w:r>
      <w:r w:rsidRPr="00F32E49">
        <w:rPr>
          <w:rFonts w:ascii="Browallia New" w:hAnsi="Browallia New" w:cs="Browallia New"/>
          <w:sz w:val="28"/>
          <w:szCs w:val="28"/>
          <w:cs/>
          <w:lang w:val="en-US"/>
        </w:rPr>
        <w:t>ประมาณ</w:t>
      </w:r>
      <w:r w:rsidR="00897294" w:rsidRPr="00F32E49">
        <w:rPr>
          <w:rFonts w:ascii="Browallia New" w:hAnsi="Browallia New" w:cs="Browallia New"/>
          <w:sz w:val="28"/>
          <w:szCs w:val="28"/>
          <w:lang w:val="en-US"/>
        </w:rPr>
        <w:t xml:space="preserve"> </w:t>
      </w:r>
      <w:r w:rsidR="00821DCD">
        <w:rPr>
          <w:rFonts w:ascii="Browallia New" w:hAnsi="Browallia New" w:cs="Browallia New"/>
          <w:sz w:val="28"/>
          <w:szCs w:val="28"/>
          <w:lang w:val="en-US"/>
        </w:rPr>
        <w:t>7.60</w:t>
      </w:r>
      <w:bookmarkStart w:id="3" w:name="_Hlk8317761"/>
      <w:r w:rsidR="00024C44" w:rsidRPr="00F32E49">
        <w:rPr>
          <w:rFonts w:ascii="Browallia New" w:hAnsi="Browallia New" w:cs="Browallia New"/>
          <w:sz w:val="28"/>
          <w:szCs w:val="28"/>
          <w:lang w:val="en-US"/>
        </w:rPr>
        <w:t xml:space="preserve"> </w:t>
      </w:r>
      <w:bookmarkEnd w:id="3"/>
      <w:r w:rsidRPr="00F32E49">
        <w:rPr>
          <w:rFonts w:ascii="Browallia New" w:hAnsi="Browallia New" w:cs="Browallia New"/>
          <w:sz w:val="28"/>
          <w:szCs w:val="28"/>
          <w:cs/>
          <w:lang w:val="en-US"/>
        </w:rPr>
        <w:t>ล้</w:t>
      </w:r>
      <w:r w:rsidRPr="00493671">
        <w:rPr>
          <w:rFonts w:ascii="Browallia New" w:hAnsi="Browallia New" w:cs="Browallia New"/>
          <w:sz w:val="28"/>
          <w:szCs w:val="28"/>
          <w:cs/>
          <w:lang w:val="en-US"/>
        </w:rPr>
        <w:t>านบาท</w:t>
      </w:r>
      <w:r w:rsidR="00C15708" w:rsidRPr="00493671">
        <w:rPr>
          <w:rFonts w:ascii="Browallia New" w:hAnsi="Browallia New" w:cs="Browallia New"/>
          <w:sz w:val="28"/>
          <w:szCs w:val="28"/>
          <w:lang w:val="en-US"/>
        </w:rPr>
        <w:t xml:space="preserve"> </w:t>
      </w:r>
      <w:r w:rsidR="00C15708" w:rsidRPr="00493671">
        <w:rPr>
          <w:rFonts w:ascii="Browallia New" w:hAnsi="Browallia New" w:cs="Browallia New"/>
          <w:sz w:val="28"/>
          <w:szCs w:val="28"/>
          <w:cs/>
          <w:lang w:val="en-US"/>
        </w:rPr>
        <w:t xml:space="preserve">และ </w:t>
      </w:r>
      <w:r w:rsidR="00821DCD">
        <w:rPr>
          <w:rFonts w:ascii="Browallia New" w:hAnsi="Browallia New" w:cs="Browallia New"/>
          <w:sz w:val="28"/>
          <w:szCs w:val="28"/>
          <w:lang w:val="en-US"/>
        </w:rPr>
        <w:t>15.14</w:t>
      </w:r>
      <w:r w:rsidR="003E2CA1" w:rsidRPr="00825B22">
        <w:rPr>
          <w:rFonts w:ascii="Browallia New" w:hAnsi="Browallia New" w:cs="Browallia New"/>
          <w:sz w:val="28"/>
          <w:szCs w:val="28"/>
          <w:lang w:val="en-US"/>
        </w:rPr>
        <w:t xml:space="preserve"> </w:t>
      </w:r>
      <w:r w:rsidR="00C15708" w:rsidRPr="00825B22">
        <w:rPr>
          <w:rFonts w:ascii="Browallia New" w:hAnsi="Browallia New" w:cs="Browallia New"/>
          <w:sz w:val="28"/>
          <w:szCs w:val="28"/>
          <w:cs/>
          <w:lang w:val="en-US"/>
        </w:rPr>
        <w:t>ล้าน</w:t>
      </w:r>
      <w:r w:rsidR="00C15708" w:rsidRPr="00493671">
        <w:rPr>
          <w:rFonts w:ascii="Browallia New" w:hAnsi="Browallia New" w:cs="Browallia New"/>
          <w:sz w:val="28"/>
          <w:szCs w:val="28"/>
          <w:cs/>
          <w:lang w:val="en-US"/>
        </w:rPr>
        <w:t>บาท ตามลำดับ</w:t>
      </w:r>
      <w:r w:rsidRPr="00493671">
        <w:rPr>
          <w:rFonts w:ascii="Browallia New" w:hAnsi="Browallia New" w:cs="Browallia New"/>
          <w:sz w:val="28"/>
          <w:szCs w:val="28"/>
          <w:cs/>
          <w:lang w:val="en-US"/>
        </w:rPr>
        <w:t xml:space="preserve"> (งบการเงินเฉพาะของบริษัท </w:t>
      </w:r>
      <w:r w:rsidRPr="00F32E49">
        <w:rPr>
          <w:rFonts w:ascii="Browallia New" w:hAnsi="Browallia New" w:cs="Browallia New"/>
          <w:sz w:val="28"/>
          <w:szCs w:val="28"/>
          <w:cs/>
          <w:lang w:val="en-US"/>
        </w:rPr>
        <w:t xml:space="preserve">: </w:t>
      </w:r>
      <w:r w:rsidR="00821DCD">
        <w:rPr>
          <w:rFonts w:ascii="Browallia New" w:hAnsi="Browallia New" w:cs="Browallia New"/>
          <w:sz w:val="28"/>
          <w:szCs w:val="28"/>
          <w:lang w:val="en-GB"/>
        </w:rPr>
        <w:t>4.69</w:t>
      </w:r>
      <w:r w:rsidR="00DB45BE" w:rsidRPr="00F32E49">
        <w:rPr>
          <w:rFonts w:ascii="Browallia New" w:hAnsi="Browallia New" w:cs="Browallia New"/>
          <w:sz w:val="28"/>
          <w:szCs w:val="28"/>
          <w:cs/>
          <w:lang w:val="en-US"/>
        </w:rPr>
        <w:t xml:space="preserve"> </w:t>
      </w:r>
      <w:r w:rsidRPr="00F32E49">
        <w:rPr>
          <w:rFonts w:ascii="Browallia New" w:hAnsi="Browallia New" w:cs="Browallia New"/>
          <w:sz w:val="28"/>
          <w:szCs w:val="28"/>
          <w:cs/>
          <w:lang w:val="en-US"/>
        </w:rPr>
        <w:t>ล้าน</w:t>
      </w:r>
      <w:r w:rsidRPr="00493671">
        <w:rPr>
          <w:rFonts w:ascii="Browallia New" w:hAnsi="Browallia New" w:cs="Browallia New"/>
          <w:sz w:val="28"/>
          <w:szCs w:val="28"/>
          <w:cs/>
          <w:lang w:val="en-US"/>
        </w:rPr>
        <w:t>บาท</w:t>
      </w:r>
      <w:r w:rsidR="00C15708" w:rsidRPr="00493671">
        <w:rPr>
          <w:rFonts w:ascii="Browallia New" w:hAnsi="Browallia New" w:cs="Browallia New"/>
          <w:sz w:val="28"/>
          <w:szCs w:val="28"/>
          <w:lang w:val="en-US"/>
        </w:rPr>
        <w:t xml:space="preserve"> </w:t>
      </w:r>
      <w:r w:rsidR="00C15708" w:rsidRPr="00493671">
        <w:rPr>
          <w:rFonts w:ascii="Browallia New" w:hAnsi="Browallia New" w:cs="Browallia New"/>
          <w:sz w:val="28"/>
          <w:szCs w:val="28"/>
          <w:cs/>
          <w:lang w:val="en-US"/>
        </w:rPr>
        <w:t xml:space="preserve">และ </w:t>
      </w:r>
      <w:r w:rsidR="00821DCD">
        <w:rPr>
          <w:rFonts w:ascii="Browallia New" w:hAnsi="Browallia New" w:cs="Browallia New"/>
          <w:sz w:val="28"/>
          <w:szCs w:val="28"/>
          <w:lang w:val="en-US"/>
        </w:rPr>
        <w:t>9.32</w:t>
      </w:r>
      <w:r w:rsidR="003E2CA1" w:rsidRPr="00493671">
        <w:rPr>
          <w:rFonts w:ascii="Browallia New" w:hAnsi="Browallia New" w:cs="Browallia New"/>
          <w:sz w:val="28"/>
          <w:szCs w:val="28"/>
          <w:lang w:val="en-US"/>
        </w:rPr>
        <w:t xml:space="preserve"> </w:t>
      </w:r>
      <w:r w:rsidR="00C15708" w:rsidRPr="00493671">
        <w:rPr>
          <w:rFonts w:ascii="Browallia New" w:hAnsi="Browallia New" w:cs="Browallia New"/>
          <w:sz w:val="28"/>
          <w:szCs w:val="28"/>
          <w:cs/>
          <w:lang w:val="en-US"/>
        </w:rPr>
        <w:t>ล้านบาท ตามลำดับ</w:t>
      </w:r>
      <w:r w:rsidRPr="00493671">
        <w:rPr>
          <w:rFonts w:ascii="Browallia New" w:hAnsi="Browallia New" w:cs="Browallia New"/>
          <w:sz w:val="28"/>
          <w:szCs w:val="28"/>
          <w:cs/>
          <w:lang w:val="en-US"/>
        </w:rPr>
        <w:t xml:space="preserve">) </w:t>
      </w:r>
    </w:p>
    <w:p w14:paraId="7CEE8B33" w14:textId="77777777" w:rsidR="009F2114" w:rsidRPr="00493671" w:rsidRDefault="009F2114" w:rsidP="00953922">
      <w:pPr>
        <w:pStyle w:val="a3"/>
        <w:ind w:left="426"/>
        <w:jc w:val="thaiDistribute"/>
        <w:rPr>
          <w:rFonts w:ascii="Browallia New" w:hAnsi="Browallia New" w:cs="Browallia New"/>
          <w:sz w:val="28"/>
          <w:szCs w:val="28"/>
          <w:lang w:val="en-US"/>
        </w:rPr>
      </w:pPr>
    </w:p>
    <w:p w14:paraId="2CBAF63D" w14:textId="00C6722E" w:rsidR="002A7C38" w:rsidRPr="00B36705" w:rsidRDefault="002A7C38" w:rsidP="002A7C38">
      <w:pPr>
        <w:pStyle w:val="a3"/>
        <w:tabs>
          <w:tab w:val="clear" w:pos="1080"/>
          <w:tab w:val="left" w:pos="720"/>
        </w:tabs>
        <w:ind w:left="426"/>
        <w:jc w:val="thaiDistribute"/>
        <w:rPr>
          <w:rFonts w:ascii="Browallia New" w:hAnsi="Browallia New" w:cs="Browallia New"/>
          <w:sz w:val="28"/>
          <w:szCs w:val="28"/>
          <w:cs/>
        </w:rPr>
      </w:pPr>
      <w:r w:rsidRPr="00B36705">
        <w:rPr>
          <w:rFonts w:ascii="Browallia New" w:hAnsi="Browallia New" w:cs="Browallia New"/>
          <w:sz w:val="28"/>
          <w:szCs w:val="28"/>
          <w:cs/>
        </w:rPr>
        <w:t>อย่างไรก็ตาม แนวปฏิบัติ</w:t>
      </w:r>
      <w:r w:rsidR="00953922" w:rsidRPr="00B36705">
        <w:rPr>
          <w:rFonts w:ascii="Browallia New" w:hAnsi="Browallia New" w:cs="Browallia New"/>
          <w:sz w:val="28"/>
          <w:szCs w:val="28"/>
          <w:cs/>
        </w:rPr>
        <w:t>ดังกล่าว</w:t>
      </w:r>
      <w:r w:rsidRPr="00B36705">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ให้เปิดเผยแนวทางที่</w:t>
      </w:r>
      <w:r w:rsidR="00DE6CC7" w:rsidRPr="00B36705">
        <w:rPr>
          <w:rFonts w:ascii="Browallia New" w:hAnsi="Browallia New" w:cs="Browallia New"/>
          <w:sz w:val="28"/>
          <w:szCs w:val="28"/>
          <w:cs/>
        </w:rPr>
        <w:t>กลุ่มบริษัท</w:t>
      </w:r>
      <w:r w:rsidRPr="00B36705">
        <w:rPr>
          <w:rFonts w:ascii="Browallia New" w:hAnsi="Browallia New" w:cs="Browallia New"/>
          <w:sz w:val="28"/>
          <w:szCs w:val="28"/>
          <w:cs/>
        </w:rPr>
        <w:t xml:space="preserve">ใช้พร้อมเหตุผลประกอบอย่างชัดเจน มีนโยบายในการหยุดรับรู้รายได้สำหรับลูกหนี้เช่าซื้อที่ค้างชำระค่างวดเกินกว่า </w:t>
      </w:r>
      <w:r w:rsidR="00346A78" w:rsidRPr="00B36705">
        <w:rPr>
          <w:rFonts w:ascii="Browallia New" w:hAnsi="Browallia New" w:cs="Browallia New"/>
          <w:sz w:val="28"/>
          <w:szCs w:val="28"/>
          <w:lang w:val="en-US"/>
        </w:rPr>
        <w:t>4</w:t>
      </w:r>
      <w:r w:rsidRPr="00B36705">
        <w:rPr>
          <w:rFonts w:ascii="Browallia New" w:hAnsi="Browallia New" w:cs="Browallia New"/>
          <w:sz w:val="28"/>
          <w:szCs w:val="28"/>
          <w:cs/>
        </w:rPr>
        <w:t xml:space="preserve"> งวด 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w:t>
      </w:r>
      <w:r w:rsidR="00F94898">
        <w:rPr>
          <w:rFonts w:ascii="Browallia New" w:hAnsi="Browallia New" w:cs="Browallia New" w:hint="cs"/>
          <w:sz w:val="28"/>
          <w:szCs w:val="28"/>
          <w:cs/>
        </w:rPr>
        <w:t xml:space="preserve">             </w:t>
      </w:r>
      <w:r w:rsidR="003E2CA1" w:rsidRPr="00B36705">
        <w:rPr>
          <w:rFonts w:ascii="Browallia New" w:hAnsi="Browallia New" w:cs="Browallia New"/>
          <w:sz w:val="28"/>
          <w:szCs w:val="28"/>
          <w:cs/>
        </w:rPr>
        <w:t xml:space="preserve">ณ วันที่ </w:t>
      </w:r>
      <w:r w:rsidR="00F94898" w:rsidRPr="00D10583">
        <w:rPr>
          <w:rFonts w:ascii="Browallia New" w:hAnsi="Browallia New" w:cs="Browallia New"/>
          <w:sz w:val="28"/>
          <w:szCs w:val="28"/>
        </w:rPr>
        <w:t xml:space="preserve">30 </w:t>
      </w:r>
      <w:r w:rsidR="00F94898" w:rsidRPr="00D10583">
        <w:rPr>
          <w:rFonts w:ascii="Browallia New" w:hAnsi="Browallia New" w:cs="Browallia New" w:hint="cs"/>
          <w:sz w:val="28"/>
          <w:szCs w:val="28"/>
          <w:cs/>
        </w:rPr>
        <w:t>มิถุนายน</w:t>
      </w:r>
      <w:r w:rsidR="003E2CA1" w:rsidRPr="00B36705">
        <w:rPr>
          <w:rFonts w:ascii="Browallia New" w:hAnsi="Browallia New" w:cs="Browallia New"/>
          <w:sz w:val="28"/>
          <w:szCs w:val="28"/>
          <w:cs/>
        </w:rPr>
        <w:t xml:space="preserve"> </w:t>
      </w:r>
      <w:r w:rsidR="003E2CA1" w:rsidRPr="00B36705">
        <w:rPr>
          <w:rFonts w:ascii="Browallia New" w:hAnsi="Browallia New" w:cs="Browallia New"/>
          <w:sz w:val="28"/>
          <w:szCs w:val="28"/>
          <w:lang w:val="en-US"/>
        </w:rPr>
        <w:t>2562</w:t>
      </w:r>
      <w:r w:rsidR="003E2CA1" w:rsidRPr="00B36705">
        <w:rPr>
          <w:rFonts w:ascii="Browallia New" w:hAnsi="Browallia New" w:cs="Browallia New"/>
          <w:sz w:val="28"/>
          <w:szCs w:val="28"/>
          <w:cs/>
        </w:rPr>
        <w:t xml:space="preserve"> </w:t>
      </w:r>
      <w:r w:rsidRPr="00B36705">
        <w:rPr>
          <w:rFonts w:ascii="Browallia New" w:hAnsi="Browallia New" w:cs="Browallia New"/>
          <w:sz w:val="28"/>
          <w:szCs w:val="28"/>
          <w:cs/>
        </w:rPr>
        <w:t>บริษัทได้ตั้งค่าเผื่อหนี้สงสัยจะสูญของลูกหนี้เช่าซื้อโดยเฉลี่ยในอัตราร้อย</w:t>
      </w:r>
      <w:r w:rsidRPr="00F32E49">
        <w:rPr>
          <w:rFonts w:ascii="Browallia New" w:hAnsi="Browallia New" w:cs="Browallia New"/>
          <w:sz w:val="28"/>
          <w:szCs w:val="28"/>
          <w:cs/>
        </w:rPr>
        <w:t xml:space="preserve">ละ </w:t>
      </w:r>
      <w:bookmarkStart w:id="4" w:name="_Hlk8317800"/>
      <w:r w:rsidR="00BD02DB">
        <w:rPr>
          <w:rFonts w:ascii="Browallia New" w:hAnsi="Browallia New" w:cs="Browallia New"/>
          <w:sz w:val="28"/>
          <w:szCs w:val="28"/>
          <w:lang w:val="en-US"/>
        </w:rPr>
        <w:t>7.64</w:t>
      </w:r>
      <w:r w:rsidR="00024C44" w:rsidRPr="00B36705">
        <w:rPr>
          <w:rFonts w:ascii="Browallia New" w:hAnsi="Browallia New" w:cs="Browallia New"/>
          <w:sz w:val="28"/>
          <w:szCs w:val="28"/>
          <w:cs/>
        </w:rPr>
        <w:t xml:space="preserve"> </w:t>
      </w:r>
      <w:bookmarkEnd w:id="4"/>
      <w:r w:rsidRPr="00B36705">
        <w:rPr>
          <w:rFonts w:ascii="Browallia New" w:hAnsi="Browallia New" w:cs="Browallia New"/>
          <w:sz w:val="28"/>
          <w:szCs w:val="28"/>
          <w:cs/>
        </w:rPr>
        <w:t>ของยอดคงเหลือของลูกหนี้ดังกล่าวโดยไม่หักหลักประกัน ซึ่งสูงกว่าอัตราร้อย</w:t>
      </w:r>
      <w:r w:rsidRPr="00F32E49">
        <w:rPr>
          <w:rFonts w:ascii="Browallia New" w:hAnsi="Browallia New" w:cs="Browallia New"/>
          <w:sz w:val="28"/>
          <w:szCs w:val="28"/>
          <w:cs/>
        </w:rPr>
        <w:t xml:space="preserve">ละ </w:t>
      </w:r>
      <w:bookmarkStart w:id="5" w:name="_Hlk8317809"/>
      <w:r w:rsidR="00BD02DB">
        <w:rPr>
          <w:rFonts w:ascii="Browallia New" w:hAnsi="Browallia New" w:cs="Browallia New"/>
          <w:sz w:val="28"/>
          <w:szCs w:val="28"/>
          <w:lang w:val="en-US"/>
        </w:rPr>
        <w:t>2.60</w:t>
      </w:r>
      <w:r w:rsidR="00024C44" w:rsidRPr="00F32E49">
        <w:rPr>
          <w:rFonts w:ascii="Browallia New" w:hAnsi="Browallia New" w:cs="Browallia New"/>
          <w:sz w:val="28"/>
          <w:szCs w:val="28"/>
          <w:cs/>
        </w:rPr>
        <w:t xml:space="preserve"> </w:t>
      </w:r>
      <w:bookmarkEnd w:id="5"/>
      <w:r w:rsidRPr="00F32E49">
        <w:rPr>
          <w:rFonts w:ascii="Browallia New" w:hAnsi="Browallia New" w:cs="Browallia New"/>
          <w:sz w:val="28"/>
          <w:szCs w:val="28"/>
          <w:cs/>
        </w:rPr>
        <w:t>ซึ่ง</w:t>
      </w:r>
      <w:r w:rsidRPr="00B36705">
        <w:rPr>
          <w:rFonts w:ascii="Browallia New" w:hAnsi="Browallia New" w:cs="Browallia New"/>
          <w:sz w:val="28"/>
          <w:szCs w:val="28"/>
          <w:cs/>
        </w:rPr>
        <w:t>เป็นอัตราเฉลี่ยหนี้สูญที่เกิดขึ้น</w:t>
      </w:r>
      <w:r w:rsidRPr="00B36705">
        <w:rPr>
          <w:rFonts w:ascii="Browallia New" w:hAnsi="Browallia New" w:cs="Browallia New"/>
          <w:sz w:val="28"/>
          <w:szCs w:val="28"/>
          <w:cs/>
          <w:lang w:val="en-GB"/>
        </w:rPr>
        <w:t xml:space="preserve">จริงย้อนหลัง </w:t>
      </w:r>
      <w:r w:rsidR="00BC5DC4" w:rsidRPr="00B36705">
        <w:rPr>
          <w:rFonts w:ascii="Browallia New" w:hAnsi="Browallia New" w:cs="Browallia New"/>
          <w:sz w:val="28"/>
          <w:szCs w:val="28"/>
          <w:lang w:val="en-US"/>
        </w:rPr>
        <w:t>3</w:t>
      </w:r>
      <w:r w:rsidRPr="00B36705">
        <w:rPr>
          <w:rFonts w:ascii="Browallia New" w:hAnsi="Browallia New" w:cs="Browallia New"/>
          <w:sz w:val="28"/>
          <w:szCs w:val="28"/>
          <w:cs/>
          <w:lang w:val="en-GB"/>
        </w:rPr>
        <w:t xml:space="preserve"> ปี (</w:t>
      </w:r>
      <w:r w:rsidR="00024C44" w:rsidRPr="00493671">
        <w:rPr>
          <w:rFonts w:ascii="Browallia New" w:hAnsi="Browallia New" w:cs="Browallia New"/>
          <w:sz w:val="28"/>
          <w:szCs w:val="28"/>
          <w:lang w:val="en-GB"/>
        </w:rPr>
        <w:t>25</w:t>
      </w:r>
      <w:r w:rsidR="00024C44" w:rsidRPr="00493671">
        <w:rPr>
          <w:rFonts w:ascii="Browallia New" w:hAnsi="Browallia New" w:cs="Browallia New"/>
          <w:sz w:val="28"/>
          <w:szCs w:val="28"/>
          <w:lang w:val="en-US"/>
        </w:rPr>
        <w:t>59</w:t>
      </w:r>
      <w:r w:rsidR="00024C44" w:rsidRPr="00493671">
        <w:rPr>
          <w:rFonts w:ascii="Browallia New" w:hAnsi="Browallia New" w:cs="Browallia New"/>
          <w:sz w:val="28"/>
          <w:szCs w:val="28"/>
          <w:cs/>
          <w:lang w:val="en-GB"/>
        </w:rPr>
        <w:t xml:space="preserve"> - </w:t>
      </w:r>
      <w:r w:rsidR="00024C44" w:rsidRPr="00493671">
        <w:rPr>
          <w:rFonts w:ascii="Browallia New" w:hAnsi="Browallia New" w:cs="Browallia New"/>
          <w:sz w:val="28"/>
          <w:szCs w:val="28"/>
          <w:lang w:val="en-GB"/>
        </w:rPr>
        <w:t>2561</w:t>
      </w:r>
      <w:r w:rsidRPr="00B36705">
        <w:rPr>
          <w:rFonts w:ascii="Browallia New" w:hAnsi="Browallia New" w:cs="Browallia New"/>
          <w:sz w:val="28"/>
          <w:szCs w:val="28"/>
          <w:cs/>
          <w:lang w:val="en-GB"/>
        </w:rPr>
        <w:t>) ส่วน</w:t>
      </w:r>
      <w:r w:rsidRPr="00B36705">
        <w:rPr>
          <w:rFonts w:ascii="Browallia New" w:hAnsi="Browallia New" w:cs="Browallia New"/>
          <w:sz w:val="28"/>
          <w:szCs w:val="28"/>
          <w:cs/>
        </w:rPr>
        <w:t>บริษัทย่อยได้ตั้งค่าเผื่อหนี้สงสัยจะสูญของลูกหนี้ตามสัญญาเช่าซื้อในอัตรา</w:t>
      </w:r>
      <w:r w:rsidR="00F94898">
        <w:rPr>
          <w:rFonts w:ascii="Browallia New" w:hAnsi="Browallia New" w:cs="Browallia New" w:hint="cs"/>
          <w:sz w:val="28"/>
          <w:szCs w:val="28"/>
          <w:cs/>
        </w:rPr>
        <w:t xml:space="preserve">   </w:t>
      </w:r>
      <w:r w:rsidRPr="00B36705">
        <w:rPr>
          <w:rFonts w:ascii="Browallia New" w:hAnsi="Browallia New" w:cs="Browallia New"/>
          <w:sz w:val="28"/>
          <w:szCs w:val="28"/>
          <w:cs/>
        </w:rPr>
        <w:t xml:space="preserve">ร้อยละ </w:t>
      </w:r>
      <w:bookmarkStart w:id="6" w:name="_Hlk8317862"/>
      <w:r w:rsidR="00921D42" w:rsidRPr="00B762DD">
        <w:rPr>
          <w:rFonts w:ascii="Browallia New" w:hAnsi="Browallia New" w:cs="Browallia New"/>
          <w:sz w:val="28"/>
          <w:szCs w:val="28"/>
          <w:lang w:val="en-US"/>
        </w:rPr>
        <w:t>6.</w:t>
      </w:r>
      <w:r w:rsidR="00BD02DB">
        <w:rPr>
          <w:rFonts w:ascii="Browallia New" w:hAnsi="Browallia New" w:cs="Browallia New"/>
          <w:sz w:val="28"/>
          <w:szCs w:val="28"/>
          <w:lang w:val="en-US"/>
        </w:rPr>
        <w:t>66</w:t>
      </w:r>
      <w:r w:rsidR="00F82EB7">
        <w:rPr>
          <w:rFonts w:ascii="Browallia New" w:hAnsi="Browallia New" w:cs="Browallia New"/>
          <w:sz w:val="28"/>
          <w:szCs w:val="28"/>
          <w:lang w:val="en-US"/>
        </w:rPr>
        <w:t xml:space="preserve"> </w:t>
      </w:r>
      <w:bookmarkEnd w:id="6"/>
      <w:r w:rsidRPr="00F32E49">
        <w:rPr>
          <w:rFonts w:ascii="Browallia New" w:hAnsi="Browallia New" w:cs="Browallia New"/>
          <w:sz w:val="28"/>
          <w:szCs w:val="28"/>
          <w:cs/>
        </w:rPr>
        <w:t>ของ</w:t>
      </w:r>
      <w:r w:rsidRPr="00B36705">
        <w:rPr>
          <w:rFonts w:ascii="Browallia New" w:hAnsi="Browallia New" w:cs="Browallia New"/>
          <w:sz w:val="28"/>
          <w:szCs w:val="28"/>
          <w:cs/>
        </w:rPr>
        <w:t>ยอดคงเหลือของลูกหนี้ดังกล่าว โดยไม่หักหลักประกันซึ่งสูงกว่าอัตราหนี้สูญที่เกิดขึ้นจริง</w:t>
      </w:r>
      <w:r w:rsidR="006C5146" w:rsidRPr="00B36705">
        <w:rPr>
          <w:rFonts w:ascii="Browallia New" w:hAnsi="Browallia New" w:cs="Browallia New"/>
          <w:sz w:val="28"/>
          <w:szCs w:val="28"/>
          <w:cs/>
        </w:rPr>
        <w:t>จากข้อมูลสถิติช่วงสามปีที่ผ่านมา</w:t>
      </w:r>
      <w:r w:rsidRPr="00B36705">
        <w:rPr>
          <w:rFonts w:ascii="Browallia New" w:hAnsi="Browallia New" w:cs="Browallia New"/>
          <w:sz w:val="28"/>
          <w:szCs w:val="28"/>
          <w:cs/>
        </w:rPr>
        <w:t xml:space="preserve"> (</w:t>
      </w:r>
      <w:r w:rsidR="00921D42" w:rsidRPr="00493671">
        <w:rPr>
          <w:rFonts w:ascii="Browallia New" w:hAnsi="Browallia New" w:cs="Browallia New"/>
          <w:sz w:val="28"/>
          <w:szCs w:val="28"/>
          <w:lang w:val="en-GB"/>
        </w:rPr>
        <w:t>2559</w:t>
      </w:r>
      <w:r w:rsidR="00921D42" w:rsidRPr="00493671">
        <w:rPr>
          <w:rFonts w:ascii="Browallia New" w:hAnsi="Browallia New" w:cs="Browallia New"/>
          <w:sz w:val="28"/>
          <w:szCs w:val="28"/>
          <w:cs/>
          <w:lang w:val="en-GB"/>
        </w:rPr>
        <w:t xml:space="preserve"> - </w:t>
      </w:r>
      <w:r w:rsidR="00921D42" w:rsidRPr="00493671">
        <w:rPr>
          <w:rFonts w:ascii="Browallia New" w:hAnsi="Browallia New" w:cs="Browallia New"/>
          <w:sz w:val="28"/>
          <w:szCs w:val="28"/>
          <w:lang w:val="en-GB"/>
        </w:rPr>
        <w:t>2561</w:t>
      </w:r>
      <w:r w:rsidRPr="00B36705">
        <w:rPr>
          <w:rFonts w:ascii="Browallia New" w:hAnsi="Browallia New" w:cs="Browallia New"/>
          <w:sz w:val="28"/>
          <w:szCs w:val="28"/>
          <w:cs/>
        </w:rPr>
        <w:t>) ของบริษัทย่อย</w:t>
      </w:r>
    </w:p>
    <w:p w14:paraId="1B854021" w14:textId="77777777" w:rsidR="002A7C38" w:rsidRPr="00C2555B"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73DFFF90" w:rsidR="002A7C38" w:rsidRPr="00493671" w:rsidRDefault="002A7C38" w:rsidP="00493671">
      <w:pPr>
        <w:pStyle w:val="a3"/>
        <w:ind w:left="426"/>
        <w:jc w:val="thaiDistribute"/>
        <w:rPr>
          <w:rFonts w:ascii="Browallia New" w:hAnsi="Browallia New" w:cs="Browallia New"/>
          <w:spacing w:val="-2"/>
          <w:sz w:val="28"/>
          <w:szCs w:val="28"/>
          <w:cs/>
          <w:lang w:val="en-US"/>
        </w:rPr>
      </w:pPr>
      <w:r w:rsidRPr="00493671">
        <w:rPr>
          <w:rFonts w:ascii="Browallia New" w:hAnsi="Browallia New" w:cs="Browallia New"/>
          <w:spacing w:val="-2"/>
          <w:sz w:val="28"/>
          <w:szCs w:val="28"/>
          <w:cs/>
          <w:lang w:val="en-US"/>
        </w:rPr>
        <w:t xml:space="preserve">ณ วันที่ </w:t>
      </w:r>
      <w:r w:rsidR="00F94898" w:rsidRPr="00D10583">
        <w:rPr>
          <w:rFonts w:ascii="Browallia New" w:hAnsi="Browallia New" w:cs="Browallia New"/>
          <w:sz w:val="28"/>
          <w:szCs w:val="28"/>
        </w:rPr>
        <w:t xml:space="preserve">30 </w:t>
      </w:r>
      <w:r w:rsidR="00F94898" w:rsidRPr="00D10583">
        <w:rPr>
          <w:rFonts w:ascii="Browallia New" w:hAnsi="Browallia New" w:cs="Browallia New" w:hint="cs"/>
          <w:sz w:val="28"/>
          <w:szCs w:val="28"/>
          <w:cs/>
        </w:rPr>
        <w:t>มิถุนายน</w:t>
      </w:r>
      <w:r w:rsidR="003E2CA1" w:rsidRPr="00493671">
        <w:rPr>
          <w:rFonts w:ascii="Browallia New" w:hAnsi="Browallia New" w:cs="Browallia New"/>
          <w:spacing w:val="-2"/>
          <w:sz w:val="28"/>
          <w:szCs w:val="28"/>
          <w:cs/>
          <w:lang w:val="en-US"/>
        </w:rPr>
        <w:t xml:space="preserve"> </w:t>
      </w:r>
      <w:r w:rsidR="003E2CA1" w:rsidRPr="00493671">
        <w:rPr>
          <w:rFonts w:ascii="Browallia New" w:hAnsi="Browallia New" w:cs="Browallia New"/>
          <w:spacing w:val="-2"/>
          <w:sz w:val="28"/>
          <w:szCs w:val="28"/>
          <w:lang w:val="en-US"/>
        </w:rPr>
        <w:t>2562</w:t>
      </w:r>
      <w:r w:rsidR="003E2CA1" w:rsidRPr="00493671">
        <w:rPr>
          <w:rFonts w:ascii="Browallia New" w:hAnsi="Browallia New" w:cs="Browallia New"/>
          <w:spacing w:val="-2"/>
          <w:sz w:val="28"/>
          <w:szCs w:val="28"/>
          <w:cs/>
          <w:lang w:val="en-US"/>
        </w:rPr>
        <w:t xml:space="preserve"> </w:t>
      </w:r>
      <w:r w:rsidRPr="00493671">
        <w:rPr>
          <w:rFonts w:ascii="Browallia New" w:hAnsi="Browallia New" w:cs="Browallia New"/>
          <w:spacing w:val="-2"/>
          <w:sz w:val="28"/>
          <w:szCs w:val="28"/>
          <w:cs/>
          <w:lang w:val="en-US"/>
        </w:rPr>
        <w:t xml:space="preserve">และ วันที่ </w:t>
      </w:r>
      <w:r w:rsidRPr="00493671">
        <w:rPr>
          <w:rFonts w:ascii="Browallia New" w:hAnsi="Browallia New" w:cs="Browallia New"/>
          <w:spacing w:val="-2"/>
          <w:sz w:val="28"/>
          <w:szCs w:val="28"/>
          <w:lang w:val="en-US"/>
        </w:rPr>
        <w:t>31</w:t>
      </w:r>
      <w:r w:rsidRPr="00493671">
        <w:rPr>
          <w:rFonts w:ascii="Browallia New" w:hAnsi="Browallia New" w:cs="Browallia New"/>
          <w:spacing w:val="-2"/>
          <w:sz w:val="28"/>
          <w:szCs w:val="28"/>
          <w:cs/>
          <w:lang w:val="en-US"/>
        </w:rPr>
        <w:t xml:space="preserve"> ธันวาคม </w:t>
      </w:r>
      <w:r w:rsidR="003E2CA1" w:rsidRPr="00493671">
        <w:rPr>
          <w:rFonts w:ascii="Browallia New" w:hAnsi="Browallia New" w:cs="Browallia New"/>
          <w:spacing w:val="-2"/>
          <w:sz w:val="28"/>
          <w:szCs w:val="28"/>
          <w:lang w:val="en-US"/>
        </w:rPr>
        <w:t>2561</w:t>
      </w:r>
      <w:r w:rsidR="003E2CA1" w:rsidRPr="00493671">
        <w:rPr>
          <w:rFonts w:ascii="Browallia New" w:hAnsi="Browallia New" w:cs="Browallia New"/>
          <w:spacing w:val="-2"/>
          <w:sz w:val="28"/>
          <w:szCs w:val="28"/>
          <w:cs/>
          <w:lang w:val="en-US"/>
        </w:rPr>
        <w:t xml:space="preserve"> </w:t>
      </w:r>
      <w:r w:rsidRPr="00493671">
        <w:rPr>
          <w:rFonts w:ascii="Browallia New" w:hAnsi="Browallia New" w:cs="Browallia New"/>
          <w:spacing w:val="-2"/>
          <w:sz w:val="28"/>
          <w:szCs w:val="28"/>
          <w:cs/>
          <w:lang w:val="en-US"/>
        </w:rPr>
        <w:t>ยอดคงเหลือของลูกหนี้ตามสัญญาเช่าซื้อที่ค้างชำระ</w:t>
      </w:r>
      <w:r w:rsidR="00E20728" w:rsidRPr="00493671">
        <w:rPr>
          <w:rFonts w:ascii="Browallia New" w:hAnsi="Browallia New" w:cs="Browallia New"/>
          <w:spacing w:val="-2"/>
          <w:sz w:val="28"/>
          <w:szCs w:val="28"/>
          <w:cs/>
          <w:lang w:val="en-US"/>
        </w:rPr>
        <w:t xml:space="preserve">             </w:t>
      </w:r>
      <w:r w:rsidRPr="00493671">
        <w:rPr>
          <w:rFonts w:ascii="Browallia New" w:hAnsi="Browallia New" w:cs="Browallia New"/>
          <w:spacing w:val="-2"/>
          <w:sz w:val="28"/>
          <w:szCs w:val="28"/>
          <w:cs/>
          <w:lang w:val="en-US"/>
        </w:rPr>
        <w:t xml:space="preserve">เกินกว่า </w:t>
      </w:r>
      <w:r w:rsidRPr="00493671">
        <w:rPr>
          <w:rFonts w:ascii="Browallia New" w:hAnsi="Browallia New" w:cs="Browallia New"/>
          <w:spacing w:val="-2"/>
          <w:sz w:val="28"/>
          <w:szCs w:val="28"/>
          <w:lang w:val="en-US"/>
        </w:rPr>
        <w:t>3</w:t>
      </w:r>
      <w:r w:rsidRPr="00493671">
        <w:rPr>
          <w:rFonts w:ascii="Browallia New" w:hAnsi="Browallia New" w:cs="Browallia New"/>
          <w:spacing w:val="-2"/>
          <w:sz w:val="28"/>
          <w:szCs w:val="28"/>
          <w:cs/>
          <w:lang w:val="en-US"/>
        </w:rPr>
        <w:t xml:space="preserve"> งวด ที่บริษัทและบริษัทย่อยยังคงรับรู้รายได้เป็นจำนวนเงิน</w:t>
      </w:r>
      <w:r w:rsidRPr="00C55980">
        <w:rPr>
          <w:rFonts w:ascii="Browallia New" w:hAnsi="Browallia New" w:cs="Browallia New"/>
          <w:spacing w:val="-2"/>
          <w:sz w:val="28"/>
          <w:szCs w:val="28"/>
          <w:cs/>
          <w:lang w:val="en-US"/>
        </w:rPr>
        <w:t xml:space="preserve">ประมาณ </w:t>
      </w:r>
      <w:bookmarkStart w:id="7" w:name="_Hlk8317889"/>
      <w:r w:rsidR="00897294" w:rsidRPr="00B762DD">
        <w:rPr>
          <w:rFonts w:ascii="Browallia New" w:hAnsi="Browallia New" w:cs="Browallia New"/>
          <w:spacing w:val="-2"/>
          <w:sz w:val="28"/>
          <w:szCs w:val="28"/>
          <w:lang w:val="en-US"/>
        </w:rPr>
        <w:t>94.62</w:t>
      </w:r>
      <w:r w:rsidR="00921D42" w:rsidRPr="00C2555B">
        <w:rPr>
          <w:rFonts w:ascii="Browallia New" w:hAnsi="Browallia New" w:cs="Browallia New"/>
          <w:spacing w:val="-2"/>
          <w:sz w:val="28"/>
          <w:szCs w:val="28"/>
          <w:lang w:val="en-US"/>
        </w:rPr>
        <w:t xml:space="preserve"> </w:t>
      </w:r>
      <w:bookmarkEnd w:id="7"/>
      <w:r w:rsidRPr="00493671">
        <w:rPr>
          <w:rFonts w:ascii="Browallia New" w:hAnsi="Browallia New" w:cs="Browallia New"/>
          <w:spacing w:val="-2"/>
          <w:sz w:val="28"/>
          <w:szCs w:val="28"/>
          <w:cs/>
          <w:lang w:val="en-US"/>
        </w:rPr>
        <w:t xml:space="preserve">ล้านบาท และ </w:t>
      </w:r>
      <w:r w:rsidR="003E2CA1" w:rsidRPr="00493671">
        <w:rPr>
          <w:rFonts w:ascii="Browallia New" w:hAnsi="Browallia New" w:cs="Browallia New"/>
          <w:spacing w:val="-2"/>
          <w:sz w:val="28"/>
          <w:szCs w:val="28"/>
          <w:lang w:val="en-US"/>
        </w:rPr>
        <w:t xml:space="preserve">103.67 </w:t>
      </w:r>
      <w:r w:rsidRPr="00493671">
        <w:rPr>
          <w:rFonts w:ascii="Browallia New" w:hAnsi="Browallia New" w:cs="Browallia New"/>
          <w:spacing w:val="-2"/>
          <w:sz w:val="28"/>
          <w:szCs w:val="28"/>
          <w:cs/>
          <w:lang w:val="en-US"/>
        </w:rPr>
        <w:t>ล้านบาท ตามลำดับ (งบการเงินเฉพาะของ</w:t>
      </w:r>
      <w:r w:rsidRPr="00C55980">
        <w:rPr>
          <w:rFonts w:ascii="Browallia New" w:hAnsi="Browallia New" w:cs="Browallia New"/>
          <w:spacing w:val="-2"/>
          <w:sz w:val="28"/>
          <w:szCs w:val="28"/>
          <w:cs/>
          <w:lang w:val="en-US"/>
        </w:rPr>
        <w:t>บริษัท</w:t>
      </w:r>
      <w:r w:rsidRPr="00C55980">
        <w:rPr>
          <w:rFonts w:ascii="Browallia New" w:hAnsi="Browallia New" w:cs="Browallia New"/>
          <w:spacing w:val="-2"/>
          <w:sz w:val="28"/>
          <w:szCs w:val="28"/>
          <w:lang w:val="en-US"/>
        </w:rPr>
        <w:t xml:space="preserve"> </w:t>
      </w:r>
      <w:r w:rsidRPr="00C55980">
        <w:rPr>
          <w:rFonts w:ascii="Browallia New" w:hAnsi="Browallia New" w:cs="Browallia New"/>
          <w:spacing w:val="-2"/>
          <w:sz w:val="28"/>
          <w:szCs w:val="28"/>
          <w:cs/>
          <w:lang w:val="en-US"/>
        </w:rPr>
        <w:t>:</w:t>
      </w:r>
      <w:r w:rsidR="007B238D" w:rsidRPr="00C55980">
        <w:rPr>
          <w:rFonts w:ascii="Browallia New" w:hAnsi="Browallia New" w:cs="Browallia New"/>
          <w:spacing w:val="-2"/>
          <w:sz w:val="28"/>
          <w:szCs w:val="28"/>
          <w:cs/>
          <w:lang w:val="en-US"/>
        </w:rPr>
        <w:t xml:space="preserve"> </w:t>
      </w:r>
      <w:bookmarkStart w:id="8" w:name="_Hlk8317903"/>
      <w:r w:rsidR="00921D42" w:rsidRPr="00B762DD">
        <w:rPr>
          <w:rFonts w:ascii="Browallia New" w:hAnsi="Browallia New" w:cs="Browallia New"/>
          <w:spacing w:val="-2"/>
          <w:sz w:val="28"/>
          <w:szCs w:val="28"/>
          <w:lang w:val="en-US"/>
        </w:rPr>
        <w:t>19.7</w:t>
      </w:r>
      <w:r w:rsidR="00DB45BE" w:rsidRPr="00B762DD">
        <w:rPr>
          <w:rFonts w:ascii="Browallia New" w:hAnsi="Browallia New" w:cs="Browallia New"/>
          <w:spacing w:val="-2"/>
          <w:sz w:val="28"/>
          <w:szCs w:val="28"/>
          <w:lang w:val="en-US"/>
        </w:rPr>
        <w:t>2</w:t>
      </w:r>
      <w:r w:rsidR="00921D42" w:rsidRPr="00C55980">
        <w:rPr>
          <w:rFonts w:ascii="Browallia New" w:hAnsi="Browallia New" w:cs="Browallia New"/>
          <w:spacing w:val="-2"/>
          <w:sz w:val="28"/>
          <w:szCs w:val="28"/>
          <w:cs/>
          <w:lang w:val="en-US"/>
        </w:rPr>
        <w:t xml:space="preserve"> </w:t>
      </w:r>
      <w:bookmarkEnd w:id="8"/>
      <w:r w:rsidRPr="00C55980">
        <w:rPr>
          <w:rFonts w:ascii="Browallia New" w:hAnsi="Browallia New" w:cs="Browallia New"/>
          <w:spacing w:val="-2"/>
          <w:sz w:val="28"/>
          <w:szCs w:val="28"/>
          <w:cs/>
          <w:lang w:val="en-US"/>
        </w:rPr>
        <w:t>ล้าน</w:t>
      </w:r>
      <w:r w:rsidRPr="00493671">
        <w:rPr>
          <w:rFonts w:ascii="Browallia New" w:hAnsi="Browallia New" w:cs="Browallia New"/>
          <w:spacing w:val="-2"/>
          <w:sz w:val="28"/>
          <w:szCs w:val="28"/>
          <w:cs/>
          <w:lang w:val="en-US"/>
        </w:rPr>
        <w:t xml:space="preserve">บาท และ </w:t>
      </w:r>
      <w:r w:rsidR="003E2CA1" w:rsidRPr="00493671">
        <w:rPr>
          <w:rFonts w:ascii="Browallia New" w:hAnsi="Browallia New" w:cs="Browallia New"/>
          <w:spacing w:val="-2"/>
          <w:sz w:val="28"/>
          <w:szCs w:val="28"/>
          <w:lang w:val="en-US"/>
        </w:rPr>
        <w:t>18.74</w:t>
      </w:r>
      <w:r w:rsidR="003E2CA1" w:rsidRPr="00493671">
        <w:rPr>
          <w:rFonts w:ascii="Browallia New" w:hAnsi="Browallia New" w:cs="Browallia New"/>
          <w:spacing w:val="-2"/>
          <w:sz w:val="28"/>
          <w:szCs w:val="28"/>
          <w:cs/>
          <w:lang w:val="en-US"/>
        </w:rPr>
        <w:t xml:space="preserve"> </w:t>
      </w:r>
      <w:r w:rsidRPr="00493671">
        <w:rPr>
          <w:rFonts w:ascii="Browallia New" w:hAnsi="Browallia New" w:cs="Browallia New"/>
          <w:spacing w:val="-2"/>
          <w:sz w:val="28"/>
          <w:szCs w:val="28"/>
          <w:cs/>
          <w:lang w:val="en-US"/>
        </w:rPr>
        <w:t xml:space="preserve">ล้านบาท ตามลำดับ) </w:t>
      </w:r>
    </w:p>
    <w:p w14:paraId="6A79EAB4" w14:textId="77777777" w:rsidR="009E7722" w:rsidRPr="00C2555B"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654FD8AA" w:rsidR="000F6D0E" w:rsidRPr="00C2555B" w:rsidRDefault="002A7C38" w:rsidP="000F6D0E">
      <w:pPr>
        <w:pStyle w:val="a3"/>
        <w:tabs>
          <w:tab w:val="clear" w:pos="1080"/>
        </w:tabs>
        <w:ind w:left="426"/>
        <w:jc w:val="thaiDistribute"/>
        <w:rPr>
          <w:rFonts w:ascii="Browallia New" w:hAnsi="Browallia New" w:cs="Browallia New"/>
          <w:spacing w:val="-4"/>
          <w:sz w:val="28"/>
          <w:szCs w:val="28"/>
          <w:cs/>
        </w:rPr>
      </w:pPr>
      <w:r w:rsidRPr="00C2555B">
        <w:rPr>
          <w:rFonts w:ascii="Browallia New" w:hAnsi="Browallia New" w:cs="Browallia New"/>
          <w:spacing w:val="-4"/>
          <w:sz w:val="28"/>
          <w:szCs w:val="28"/>
          <w:cs/>
        </w:rPr>
        <w:t>การเปลี่ยนแปลงของค่าเผื่อหนี้สงสัยจะสูญ - ลูกหนี้ตามสัญญาเช่าซื้อ</w:t>
      </w:r>
      <w:r w:rsidR="000F6D0E" w:rsidRPr="00C2555B">
        <w:rPr>
          <w:rFonts w:ascii="Browallia New" w:hAnsi="Browallia New" w:cs="Browallia New"/>
          <w:spacing w:val="-4"/>
          <w:sz w:val="28"/>
          <w:szCs w:val="28"/>
          <w:cs/>
        </w:rPr>
        <w:t>สำหรับงวด</w:t>
      </w:r>
      <w:r w:rsidR="00F94898">
        <w:rPr>
          <w:rFonts w:ascii="Browallia New" w:hAnsi="Browallia New" w:cs="Browallia New" w:hint="cs"/>
          <w:spacing w:val="-4"/>
          <w:sz w:val="28"/>
          <w:szCs w:val="28"/>
          <w:cs/>
        </w:rPr>
        <w:t>หก</w:t>
      </w:r>
      <w:r w:rsidR="000F6D0E" w:rsidRPr="00C2555B">
        <w:rPr>
          <w:rFonts w:ascii="Browallia New" w:hAnsi="Browallia New" w:cs="Browallia New"/>
          <w:spacing w:val="-4"/>
          <w:sz w:val="28"/>
          <w:szCs w:val="28"/>
          <w:cs/>
        </w:rPr>
        <w:t xml:space="preserve">เดือนสิ้นสุดวันที่ </w:t>
      </w:r>
      <w:r w:rsidR="00F94898" w:rsidRPr="00D10583">
        <w:rPr>
          <w:rFonts w:ascii="Browallia New" w:hAnsi="Browallia New" w:cs="Browallia New"/>
          <w:sz w:val="28"/>
          <w:szCs w:val="28"/>
        </w:rPr>
        <w:t xml:space="preserve">30 </w:t>
      </w:r>
      <w:r w:rsidR="00F94898" w:rsidRPr="00D10583">
        <w:rPr>
          <w:rFonts w:ascii="Browallia New" w:hAnsi="Browallia New" w:cs="Browallia New" w:hint="cs"/>
          <w:sz w:val="28"/>
          <w:szCs w:val="28"/>
          <w:cs/>
        </w:rPr>
        <w:t>มิถุนายน</w:t>
      </w:r>
      <w:r w:rsidR="000F6D0E" w:rsidRPr="00C2555B">
        <w:rPr>
          <w:rFonts w:ascii="Browallia New" w:hAnsi="Browallia New" w:cs="Browallia New"/>
          <w:spacing w:val="-4"/>
          <w:sz w:val="28"/>
          <w:szCs w:val="28"/>
          <w:cs/>
        </w:rPr>
        <w:t xml:space="preserve"> </w:t>
      </w:r>
      <w:r w:rsidR="000F6D0E" w:rsidRPr="00C2555B">
        <w:rPr>
          <w:rFonts w:ascii="Browallia New" w:hAnsi="Browallia New" w:cs="Browallia New"/>
          <w:spacing w:val="-4"/>
          <w:sz w:val="28"/>
          <w:szCs w:val="28"/>
          <w:lang w:val="en-US"/>
        </w:rPr>
        <w:t xml:space="preserve">2562 </w:t>
      </w:r>
      <w:r w:rsidR="000F6D0E" w:rsidRPr="00C2555B">
        <w:rPr>
          <w:rFonts w:ascii="Browallia New" w:hAnsi="Browallia New" w:cs="Browallia New"/>
          <w:spacing w:val="-4"/>
          <w:sz w:val="28"/>
          <w:szCs w:val="28"/>
          <w:cs/>
        </w:rPr>
        <w:t>มีดังนี้</w:t>
      </w:r>
    </w:p>
    <w:p w14:paraId="7B2C0F08" w14:textId="77777777" w:rsidR="002A7C38" w:rsidRPr="00C2555B" w:rsidRDefault="002A7C38" w:rsidP="002A7C38">
      <w:pPr>
        <w:pStyle w:val="a3"/>
        <w:tabs>
          <w:tab w:val="clear" w:pos="1080"/>
        </w:tabs>
        <w:ind w:left="426"/>
        <w:jc w:val="thaiDistribute"/>
        <w:rPr>
          <w:rFonts w:ascii="Browallia New" w:hAnsi="Browallia New" w:cs="Browallia New"/>
          <w:spacing w:val="-4"/>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2555B" w14:paraId="3EB4083E" w14:textId="77777777" w:rsidTr="00E64F16">
        <w:trPr>
          <w:trHeight w:val="289"/>
        </w:trPr>
        <w:tc>
          <w:tcPr>
            <w:tcW w:w="4110" w:type="dxa"/>
            <w:noWrap/>
            <w:vAlign w:val="bottom"/>
          </w:tcPr>
          <w:p w14:paraId="6449A79B"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E64F16">
        <w:trPr>
          <w:trHeight w:val="289"/>
        </w:trPr>
        <w:tc>
          <w:tcPr>
            <w:tcW w:w="4110" w:type="dxa"/>
            <w:noWrap/>
            <w:vAlign w:val="bottom"/>
          </w:tcPr>
          <w:p w14:paraId="1BAD12E2"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E64F16">
        <w:trPr>
          <w:trHeight w:val="289"/>
        </w:trPr>
        <w:tc>
          <w:tcPr>
            <w:tcW w:w="4110" w:type="dxa"/>
            <w:noWrap/>
            <w:vAlign w:val="bottom"/>
          </w:tcPr>
          <w:p w14:paraId="56231AC4" w14:textId="77777777" w:rsidR="002A7C38" w:rsidRPr="00493671"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C320BC">
        <w:trPr>
          <w:trHeight w:val="289"/>
        </w:trPr>
        <w:tc>
          <w:tcPr>
            <w:tcW w:w="4110" w:type="dxa"/>
            <w:noWrap/>
            <w:vAlign w:val="bottom"/>
          </w:tcPr>
          <w:p w14:paraId="57FCF98E" w14:textId="0FF23BAB" w:rsidR="000F6D0E" w:rsidRPr="00C2555B" w:rsidRDefault="000F6D0E" w:rsidP="000F6D0E">
            <w:pPr>
              <w:spacing w:line="240" w:lineRule="auto"/>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2562</w:t>
            </w:r>
          </w:p>
        </w:tc>
        <w:tc>
          <w:tcPr>
            <w:tcW w:w="247" w:type="dxa"/>
            <w:tcBorders>
              <w:top w:val="nil"/>
              <w:bottom w:val="nil"/>
              <w:right w:val="nil"/>
            </w:tcBorders>
            <w:vAlign w:val="bottom"/>
          </w:tcPr>
          <w:p w14:paraId="1EFEA6C3" w14:textId="77777777" w:rsidR="000F6D0E" w:rsidRPr="00493671" w:rsidRDefault="000F6D0E" w:rsidP="000F6D0E">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nil"/>
            </w:tcBorders>
            <w:vAlign w:val="bottom"/>
          </w:tcPr>
          <w:p w14:paraId="2A504914" w14:textId="5AE7C66B" w:rsidR="000F6D0E" w:rsidRPr="00B762DD"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B762DD">
              <w:rPr>
                <w:rFonts w:ascii="Browallia New" w:hAnsi="Browallia New" w:cs="Browallia New"/>
                <w:noProof/>
                <w:sz w:val="28"/>
                <w:szCs w:val="28"/>
              </w:rPr>
              <w:fldChar w:fldCharType="begin"/>
            </w:r>
            <w:r w:rsidRPr="00B762DD">
              <w:rPr>
                <w:rFonts w:ascii="Browallia New" w:hAnsi="Browallia New" w:cs="Browallia New"/>
                <w:noProof/>
                <w:sz w:val="28"/>
                <w:szCs w:val="28"/>
              </w:rPr>
              <w:instrText xml:space="preserve"> =SUM(ABOVE) </w:instrText>
            </w:r>
            <w:r w:rsidRPr="00B762DD">
              <w:rPr>
                <w:rFonts w:ascii="Browallia New" w:hAnsi="Browallia New" w:cs="Browallia New"/>
                <w:noProof/>
                <w:sz w:val="28"/>
                <w:szCs w:val="28"/>
              </w:rPr>
              <w:fldChar w:fldCharType="separate"/>
            </w:r>
            <w:r w:rsidRPr="00B762DD">
              <w:rPr>
                <w:rFonts w:ascii="Browallia New" w:hAnsi="Browallia New" w:cs="Browallia New"/>
                <w:noProof/>
                <w:sz w:val="28"/>
                <w:szCs w:val="28"/>
              </w:rPr>
              <w:t>199,247</w:t>
            </w:r>
            <w:r w:rsidRPr="00B762DD">
              <w:rPr>
                <w:rFonts w:ascii="Browallia New" w:hAnsi="Browallia New" w:cs="Browallia New"/>
                <w:noProof/>
                <w:sz w:val="28"/>
                <w:szCs w:val="28"/>
              </w:rPr>
              <w:fldChar w:fldCharType="end"/>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08B3D2A9" w:rsidR="000F6D0E" w:rsidRPr="00C2555B"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1C4912">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1C4912">
              <w:rPr>
                <w:rFonts w:ascii="Browallia New" w:hAnsi="Browallia New" w:cs="Browallia New"/>
                <w:sz w:val="28"/>
                <w:szCs w:val="28"/>
              </w:rPr>
              <w:fldChar w:fldCharType="separate"/>
            </w:r>
            <w:r w:rsidRPr="00C2555B">
              <w:rPr>
                <w:rFonts w:ascii="Browallia New" w:hAnsi="Browallia New" w:cs="Browallia New"/>
                <w:noProof/>
                <w:sz w:val="28"/>
                <w:szCs w:val="28"/>
              </w:rPr>
              <w:t>43,575</w:t>
            </w:r>
            <w:r w:rsidRPr="001C4912">
              <w:rPr>
                <w:rFonts w:ascii="Browallia New" w:hAnsi="Browallia New" w:cs="Browallia New"/>
                <w:sz w:val="28"/>
                <w:szCs w:val="28"/>
              </w:rPr>
              <w:fldChar w:fldCharType="end"/>
            </w:r>
          </w:p>
        </w:tc>
      </w:tr>
      <w:tr w:rsidR="004B0569" w:rsidRPr="00C2555B" w14:paraId="594A3FE2" w14:textId="77777777" w:rsidTr="00493671">
        <w:trPr>
          <w:trHeight w:val="289"/>
        </w:trPr>
        <w:tc>
          <w:tcPr>
            <w:tcW w:w="4110" w:type="dxa"/>
            <w:noWrap/>
            <w:vAlign w:val="bottom"/>
          </w:tcPr>
          <w:p w14:paraId="17B03D86" w14:textId="77777777" w:rsidR="004B0569" w:rsidRPr="00C2555B" w:rsidRDefault="004B0569" w:rsidP="004B0569">
            <w:pPr>
              <w:tabs>
                <w:tab w:val="clear" w:pos="6549"/>
                <w:tab w:val="left" w:pos="6696"/>
              </w:tabs>
              <w:spacing w:line="240" w:lineRule="auto"/>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4B0569" w:rsidRPr="00493671" w:rsidRDefault="004B0569" w:rsidP="004B0569">
            <w:pPr>
              <w:spacing w:line="240" w:lineRule="auto"/>
              <w:ind w:right="758"/>
              <w:jc w:val="right"/>
              <w:rPr>
                <w:rFonts w:ascii="Browallia New" w:hAnsi="Browallia New" w:cs="Browallia New"/>
                <w:sz w:val="28"/>
                <w:szCs w:val="28"/>
              </w:rPr>
            </w:pPr>
          </w:p>
        </w:tc>
        <w:tc>
          <w:tcPr>
            <w:tcW w:w="2021" w:type="dxa"/>
            <w:tcBorders>
              <w:top w:val="nil"/>
              <w:left w:val="nil"/>
            </w:tcBorders>
          </w:tcPr>
          <w:p w14:paraId="0C176896" w14:textId="1AD37D00" w:rsidR="004B0569" w:rsidRPr="00B762DD"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B762DD">
              <w:rPr>
                <w:rFonts w:ascii="Browallia New" w:hAnsi="Browallia New" w:cs="Browallia New"/>
                <w:noProof/>
                <w:sz w:val="28"/>
                <w:szCs w:val="28"/>
              </w:rPr>
              <w:t>36,256</w:t>
            </w:r>
          </w:p>
        </w:tc>
        <w:tc>
          <w:tcPr>
            <w:tcW w:w="284" w:type="dxa"/>
            <w:tcBorders>
              <w:top w:val="nil"/>
              <w:left w:val="nil"/>
            </w:tcBorders>
          </w:tcPr>
          <w:p w14:paraId="791406E6" w14:textId="77777777" w:rsidR="004B0569" w:rsidRPr="00C2555B" w:rsidRDefault="004B0569" w:rsidP="004B056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3CD79103" w:rsidR="004B0569" w:rsidRPr="00657951"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657951">
              <w:rPr>
                <w:rFonts w:ascii="Browallia New" w:hAnsi="Browallia New" w:cs="Browallia New"/>
                <w:sz w:val="28"/>
                <w:szCs w:val="28"/>
              </w:rPr>
              <w:t>2,944</w:t>
            </w:r>
          </w:p>
        </w:tc>
      </w:tr>
      <w:tr w:rsidR="004B0569" w:rsidRPr="00C2555B" w14:paraId="785C93B3" w14:textId="77777777" w:rsidTr="00493671">
        <w:trPr>
          <w:trHeight w:val="289"/>
        </w:trPr>
        <w:tc>
          <w:tcPr>
            <w:tcW w:w="4110" w:type="dxa"/>
            <w:noWrap/>
            <w:vAlign w:val="bottom"/>
          </w:tcPr>
          <w:p w14:paraId="10819746" w14:textId="77777777" w:rsidR="004B0569" w:rsidRPr="00C2555B" w:rsidRDefault="004B0569" w:rsidP="004B0569">
            <w:pPr>
              <w:spacing w:line="240" w:lineRule="auto"/>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4B0569" w:rsidRPr="00493671" w:rsidRDefault="004B0569" w:rsidP="004B0569">
            <w:pPr>
              <w:spacing w:line="240" w:lineRule="auto"/>
              <w:ind w:right="758"/>
              <w:jc w:val="right"/>
              <w:rPr>
                <w:rFonts w:ascii="Browallia New" w:hAnsi="Browallia New" w:cs="Browallia New"/>
                <w:sz w:val="28"/>
                <w:szCs w:val="28"/>
              </w:rPr>
            </w:pPr>
          </w:p>
        </w:tc>
        <w:tc>
          <w:tcPr>
            <w:tcW w:w="2021" w:type="dxa"/>
            <w:tcBorders>
              <w:left w:val="nil"/>
            </w:tcBorders>
          </w:tcPr>
          <w:p w14:paraId="2E4FDC75" w14:textId="3E6F2099" w:rsidR="004B0569" w:rsidRPr="00B762DD"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B762DD">
              <w:rPr>
                <w:rFonts w:ascii="Browallia New" w:hAnsi="Browallia New" w:cs="Browallia New"/>
                <w:noProof/>
                <w:sz w:val="28"/>
                <w:szCs w:val="28"/>
              </w:rPr>
              <w:t>(23,594)</w:t>
            </w:r>
          </w:p>
        </w:tc>
        <w:tc>
          <w:tcPr>
            <w:tcW w:w="284" w:type="dxa"/>
            <w:tcBorders>
              <w:left w:val="nil"/>
              <w:bottom w:val="nil"/>
            </w:tcBorders>
          </w:tcPr>
          <w:p w14:paraId="48C9305F" w14:textId="77777777" w:rsidR="004B0569" w:rsidRPr="00C2555B" w:rsidRDefault="004B0569" w:rsidP="004B0569">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rPr>
            </w:pPr>
          </w:p>
        </w:tc>
        <w:tc>
          <w:tcPr>
            <w:tcW w:w="2268" w:type="dxa"/>
            <w:tcBorders>
              <w:left w:val="nil"/>
            </w:tcBorders>
            <w:vAlign w:val="bottom"/>
          </w:tcPr>
          <w:p w14:paraId="69518B5E" w14:textId="104DF021" w:rsidR="004B0569" w:rsidRPr="00657951"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657951">
              <w:rPr>
                <w:rFonts w:ascii="Browallia New" w:hAnsi="Browallia New" w:cs="Browallia New"/>
                <w:sz w:val="28"/>
                <w:szCs w:val="28"/>
              </w:rPr>
              <w:t>(15)</w:t>
            </w:r>
          </w:p>
        </w:tc>
      </w:tr>
      <w:tr w:rsidR="004B0569" w:rsidRPr="00C2555B" w14:paraId="62303AA3" w14:textId="77777777" w:rsidTr="00493671">
        <w:trPr>
          <w:trHeight w:val="289"/>
        </w:trPr>
        <w:tc>
          <w:tcPr>
            <w:tcW w:w="4110" w:type="dxa"/>
            <w:tcBorders>
              <w:bottom w:val="nil"/>
            </w:tcBorders>
            <w:noWrap/>
            <w:vAlign w:val="bottom"/>
          </w:tcPr>
          <w:p w14:paraId="129B3237" w14:textId="004E6BB6" w:rsidR="004B0569" w:rsidRPr="00C2555B" w:rsidRDefault="004B0569" w:rsidP="004B0569">
            <w:pPr>
              <w:spacing w:line="240" w:lineRule="auto"/>
              <w:rPr>
                <w:rFonts w:ascii="Browallia New" w:hAnsi="Browallia New" w:cs="Browallia New"/>
                <w:sz w:val="28"/>
                <w:szCs w:val="28"/>
              </w:rPr>
            </w:pPr>
            <w:r w:rsidRPr="00C2555B">
              <w:rPr>
                <w:rFonts w:ascii="Browallia New" w:hAnsi="Browallia New" w:cs="Browallia New"/>
                <w:sz w:val="28"/>
                <w:szCs w:val="28"/>
                <w:cs/>
              </w:rPr>
              <w:t xml:space="preserve">ยอดคงเหลือ ณ วันที่ </w:t>
            </w:r>
            <w:r w:rsidRPr="00D10583">
              <w:rPr>
                <w:rFonts w:ascii="Browallia New" w:hAnsi="Browallia New" w:cs="Browallia New"/>
                <w:sz w:val="28"/>
                <w:szCs w:val="28"/>
              </w:rPr>
              <w:t xml:space="preserve">30 </w:t>
            </w:r>
            <w:r w:rsidRPr="00D10583">
              <w:rPr>
                <w:rFonts w:ascii="Browallia New" w:hAnsi="Browallia New" w:cs="Browallia New" w:hint="cs"/>
                <w:sz w:val="28"/>
                <w:szCs w:val="28"/>
                <w:cs/>
              </w:rPr>
              <w:t>มิถุนายน</w:t>
            </w:r>
            <w:r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rPr>
              <w:t>2562</w:t>
            </w:r>
          </w:p>
        </w:tc>
        <w:tc>
          <w:tcPr>
            <w:tcW w:w="247" w:type="dxa"/>
            <w:tcBorders>
              <w:top w:val="nil"/>
              <w:bottom w:val="nil"/>
              <w:right w:val="nil"/>
            </w:tcBorders>
            <w:vAlign w:val="bottom"/>
          </w:tcPr>
          <w:p w14:paraId="66E228F1" w14:textId="77777777" w:rsidR="004B0569" w:rsidRPr="00493671" w:rsidRDefault="004B0569" w:rsidP="004B0569">
            <w:pPr>
              <w:tabs>
                <w:tab w:val="clear" w:pos="1644"/>
              </w:tabs>
              <w:spacing w:line="240" w:lineRule="auto"/>
              <w:ind w:right="38"/>
              <w:jc w:val="right"/>
              <w:rPr>
                <w:rFonts w:ascii="Browallia New" w:hAnsi="Browallia New" w:cs="Browallia New"/>
                <w:sz w:val="28"/>
                <w:szCs w:val="28"/>
                <w:cs/>
              </w:rPr>
            </w:pPr>
          </w:p>
        </w:tc>
        <w:tc>
          <w:tcPr>
            <w:tcW w:w="2021" w:type="dxa"/>
            <w:tcBorders>
              <w:top w:val="single" w:sz="4" w:space="0" w:color="auto"/>
              <w:left w:val="nil"/>
              <w:bottom w:val="single" w:sz="12" w:space="0" w:color="auto"/>
            </w:tcBorders>
          </w:tcPr>
          <w:p w14:paraId="0D4991E7" w14:textId="63BD6C0D" w:rsidR="004B0569" w:rsidRPr="00B762DD"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B762DD">
              <w:rPr>
                <w:rFonts w:ascii="Browallia New" w:hAnsi="Browallia New" w:cs="Browallia New"/>
                <w:noProof/>
                <w:sz w:val="28"/>
                <w:szCs w:val="28"/>
              </w:rPr>
              <w:fldChar w:fldCharType="begin"/>
            </w:r>
            <w:r w:rsidRPr="00B762DD">
              <w:rPr>
                <w:rFonts w:ascii="Browallia New" w:hAnsi="Browallia New" w:cs="Browallia New"/>
                <w:noProof/>
                <w:sz w:val="28"/>
                <w:szCs w:val="28"/>
              </w:rPr>
              <w:instrText xml:space="preserve"> =SUM(ABOVE) </w:instrText>
            </w:r>
            <w:r w:rsidRPr="00B762DD">
              <w:rPr>
                <w:rFonts w:ascii="Browallia New" w:hAnsi="Browallia New" w:cs="Browallia New"/>
                <w:noProof/>
                <w:sz w:val="28"/>
                <w:szCs w:val="28"/>
              </w:rPr>
              <w:fldChar w:fldCharType="separate"/>
            </w:r>
            <w:r w:rsidRPr="00B762DD">
              <w:rPr>
                <w:rFonts w:ascii="Browallia New" w:hAnsi="Browallia New" w:cs="Browallia New"/>
                <w:noProof/>
                <w:sz w:val="28"/>
                <w:szCs w:val="28"/>
              </w:rPr>
              <w:t>211,909</w:t>
            </w:r>
            <w:r w:rsidRPr="00B762DD">
              <w:rPr>
                <w:rFonts w:ascii="Browallia New" w:hAnsi="Browallia New" w:cs="Browallia New"/>
                <w:noProof/>
                <w:sz w:val="28"/>
                <w:szCs w:val="28"/>
              </w:rPr>
              <w:fldChar w:fldCharType="end"/>
            </w:r>
          </w:p>
        </w:tc>
        <w:tc>
          <w:tcPr>
            <w:tcW w:w="284" w:type="dxa"/>
            <w:tcBorders>
              <w:top w:val="nil"/>
              <w:left w:val="nil"/>
              <w:bottom w:val="nil"/>
            </w:tcBorders>
          </w:tcPr>
          <w:p w14:paraId="5A6EF10E" w14:textId="77777777" w:rsidR="004B0569" w:rsidRPr="00C2555B" w:rsidRDefault="004B0569" w:rsidP="004B0569">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00C508A6" w:rsidR="004B0569" w:rsidRPr="00657951" w:rsidRDefault="004B0569" w:rsidP="004B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46,504</w:t>
            </w:r>
            <w:r>
              <w:rPr>
                <w:rFonts w:ascii="Browallia New" w:hAnsi="Browallia New" w:cs="Browallia New"/>
                <w:sz w:val="28"/>
                <w:szCs w:val="28"/>
              </w:rPr>
              <w:fldChar w:fldCharType="end"/>
            </w:r>
          </w:p>
        </w:tc>
      </w:tr>
    </w:tbl>
    <w:p w14:paraId="6B030217" w14:textId="623FF580" w:rsidR="00996BD0" w:rsidRPr="00C2555B"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0ECBB07"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2555B">
        <w:rPr>
          <w:rFonts w:ascii="Browallia New" w:hAnsi="Browallia New" w:cs="Browallia New"/>
          <w:b/>
          <w:bCs/>
          <w:sz w:val="28"/>
          <w:szCs w:val="28"/>
          <w:cs/>
          <w:lang w:val="en-GB"/>
        </w:rPr>
        <w:br w:type="page"/>
      </w:r>
    </w:p>
    <w:p w14:paraId="613C5AF5" w14:textId="4F934C8E" w:rsidR="00EA5F59" w:rsidRPr="00A81CAD"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C2555B" w14:paraId="6A36B392" w14:textId="77777777" w:rsidTr="0065604F">
        <w:trPr>
          <w:cantSplit/>
          <w:tblHeader/>
        </w:trPr>
        <w:tc>
          <w:tcPr>
            <w:tcW w:w="3685" w:type="dxa"/>
            <w:tcBorders>
              <w:bottom w:val="single" w:sz="4" w:space="0" w:color="auto"/>
            </w:tcBorders>
          </w:tcPr>
          <w:p w14:paraId="7CE1B62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C2555B">
              <w:rPr>
                <w:rFonts w:ascii="Browallia New" w:hAnsi="Browallia New" w:cs="Browallia New"/>
                <w:sz w:val="28"/>
                <w:szCs w:val="28"/>
                <w:cs/>
              </w:rPr>
              <w:t>รายการ</w:t>
            </w:r>
          </w:p>
        </w:tc>
        <w:tc>
          <w:tcPr>
            <w:tcW w:w="236" w:type="dxa"/>
            <w:tcBorders>
              <w:bottom w:val="nil"/>
            </w:tcBorders>
          </w:tcPr>
          <w:p w14:paraId="7A1601E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C2555B">
              <w:rPr>
                <w:rFonts w:ascii="Browallia New" w:hAnsi="Browallia New" w:cs="Browallia New"/>
                <w:sz w:val="28"/>
                <w:szCs w:val="28"/>
                <w:cs/>
              </w:rPr>
              <w:t>นโยบายการกำหนดราคา</w:t>
            </w:r>
          </w:p>
        </w:tc>
      </w:tr>
      <w:tr w:rsidR="006971B8" w:rsidRPr="00C2555B" w14:paraId="7D02F9BB" w14:textId="77777777" w:rsidTr="0065604F">
        <w:trPr>
          <w:cantSplit/>
          <w:trHeight w:val="179"/>
          <w:tblHeader/>
        </w:trPr>
        <w:tc>
          <w:tcPr>
            <w:tcW w:w="3685" w:type="dxa"/>
            <w:tcBorders>
              <w:top w:val="nil"/>
              <w:bottom w:val="nil"/>
            </w:tcBorders>
            <w:vAlign w:val="bottom"/>
          </w:tcPr>
          <w:p w14:paraId="4F93CC71"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6F42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cs/>
              </w:rPr>
            </w:pPr>
          </w:p>
        </w:tc>
        <w:tc>
          <w:tcPr>
            <w:tcW w:w="5009" w:type="dxa"/>
            <w:tcBorders>
              <w:top w:val="nil"/>
              <w:bottom w:val="nil"/>
            </w:tcBorders>
          </w:tcPr>
          <w:p w14:paraId="2FA2361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cs/>
              </w:rPr>
            </w:pPr>
          </w:p>
        </w:tc>
      </w:tr>
      <w:tr w:rsidR="006971B8" w:rsidRPr="00C2555B" w14:paraId="34D72469" w14:textId="77777777" w:rsidTr="0065604F">
        <w:trPr>
          <w:cantSplit/>
        </w:trPr>
        <w:tc>
          <w:tcPr>
            <w:tcW w:w="3685" w:type="dxa"/>
            <w:tcBorders>
              <w:top w:val="nil"/>
              <w:bottom w:val="nil"/>
            </w:tcBorders>
            <w:vAlign w:val="bottom"/>
          </w:tcPr>
          <w:p w14:paraId="76337D2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C2555B">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C2555B" w14:paraId="44E0146B" w14:textId="77777777" w:rsidTr="0065604F">
        <w:trPr>
          <w:cantSplit/>
        </w:trPr>
        <w:tc>
          <w:tcPr>
            <w:tcW w:w="3685" w:type="dxa"/>
            <w:tcBorders>
              <w:top w:val="nil"/>
            </w:tcBorders>
            <w:vAlign w:val="bottom"/>
          </w:tcPr>
          <w:p w14:paraId="3C9CAC88" w14:textId="77777777" w:rsidR="006971B8" w:rsidRPr="00C2555B" w:rsidRDefault="006971B8" w:rsidP="001B4041">
            <w:pPr>
              <w:tabs>
                <w:tab w:val="clear" w:pos="227"/>
              </w:tabs>
              <w:spacing w:line="240" w:lineRule="auto"/>
              <w:ind w:left="175"/>
              <w:rPr>
                <w:rFonts w:ascii="Browallia New" w:hAnsi="Browallia New" w:cs="Browallia New"/>
                <w:sz w:val="28"/>
                <w:szCs w:val="28"/>
              </w:rPr>
            </w:pPr>
            <w:r w:rsidRPr="00C2555B">
              <w:rPr>
                <w:rFonts w:ascii="Browallia New" w:hAnsi="Browallia New" w:cs="Browallia New"/>
                <w:sz w:val="28"/>
                <w:szCs w:val="28"/>
                <w:cs/>
              </w:rPr>
              <w:t>ดอกเบี้ยรับ</w:t>
            </w:r>
          </w:p>
        </w:tc>
        <w:tc>
          <w:tcPr>
            <w:tcW w:w="236" w:type="dxa"/>
            <w:tcBorders>
              <w:top w:val="nil"/>
            </w:tcBorders>
          </w:tcPr>
          <w:p w14:paraId="6193B5D2"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707DBB6A" w:rsidR="006971B8" w:rsidRPr="00C2555B" w:rsidRDefault="006971B8" w:rsidP="001B404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rPr>
              <w:t xml:space="preserve">อัตราร้อยละ </w:t>
            </w:r>
            <w:r w:rsidR="00B273E2" w:rsidRPr="00B762DD">
              <w:rPr>
                <w:rFonts w:ascii="Browallia New" w:hAnsi="Browallia New" w:cs="Browallia New"/>
                <w:spacing w:val="-2"/>
                <w:sz w:val="28"/>
                <w:szCs w:val="28"/>
                <w:lang w:val="en-GB"/>
              </w:rPr>
              <w:t>5.</w:t>
            </w:r>
            <w:r w:rsidR="002C2AF2" w:rsidRPr="00B762DD">
              <w:rPr>
                <w:rFonts w:ascii="Browallia New" w:hAnsi="Browallia New" w:cs="Browallia New"/>
                <w:spacing w:val="-2"/>
                <w:sz w:val="28"/>
                <w:szCs w:val="28"/>
                <w:lang w:val="en-GB"/>
              </w:rPr>
              <w:t>50</w:t>
            </w:r>
            <w:r w:rsidR="00605E3F" w:rsidRPr="00B762DD">
              <w:rPr>
                <w:rFonts w:ascii="Browallia New" w:hAnsi="Browallia New" w:cs="Browallia New"/>
                <w:spacing w:val="-2"/>
                <w:sz w:val="28"/>
                <w:szCs w:val="28"/>
                <w:lang w:val="en-GB"/>
              </w:rPr>
              <w:t xml:space="preserve"> </w:t>
            </w:r>
            <w:r w:rsidR="00900B5A" w:rsidRPr="00B762DD">
              <w:rPr>
                <w:rFonts w:ascii="Browallia New" w:hAnsi="Browallia New" w:cs="Browallia New"/>
                <w:spacing w:val="-2"/>
                <w:sz w:val="28"/>
                <w:szCs w:val="28"/>
              </w:rPr>
              <w:t>-</w:t>
            </w:r>
            <w:r w:rsidR="00605E3F" w:rsidRPr="00B762DD">
              <w:rPr>
                <w:rFonts w:ascii="Browallia New" w:hAnsi="Browallia New" w:cs="Browallia New"/>
                <w:spacing w:val="-2"/>
                <w:sz w:val="28"/>
                <w:szCs w:val="28"/>
                <w:lang w:val="en-GB"/>
              </w:rPr>
              <w:t xml:space="preserve"> 12.00</w:t>
            </w:r>
            <w:r w:rsidR="00242A56" w:rsidRPr="00C2555B">
              <w:rPr>
                <w:rFonts w:ascii="Browallia New" w:hAnsi="Browallia New" w:cs="Browallia New"/>
                <w:spacing w:val="-2"/>
                <w:sz w:val="28"/>
                <w:szCs w:val="28"/>
                <w:lang w:val="en-GB"/>
              </w:rPr>
              <w:t xml:space="preserve"> </w:t>
            </w:r>
            <w:r w:rsidRPr="00C2555B">
              <w:rPr>
                <w:rFonts w:ascii="Browallia New" w:hAnsi="Browallia New" w:cs="Browallia New"/>
                <w:sz w:val="28"/>
                <w:szCs w:val="28"/>
                <w:cs/>
              </w:rPr>
              <w:t>ต่อปี</w:t>
            </w:r>
          </w:p>
        </w:tc>
      </w:tr>
      <w:tr w:rsidR="00AE5651" w:rsidRPr="00C2555B" w14:paraId="0B6FB19D" w14:textId="77777777" w:rsidTr="0065604F">
        <w:trPr>
          <w:cantSplit/>
        </w:trPr>
        <w:tc>
          <w:tcPr>
            <w:tcW w:w="3685" w:type="dxa"/>
            <w:tcBorders>
              <w:top w:val="nil"/>
            </w:tcBorders>
            <w:vAlign w:val="bottom"/>
          </w:tcPr>
          <w:p w14:paraId="12E81B22" w14:textId="5E1347FA" w:rsidR="00AE5651" w:rsidRPr="00C2555B" w:rsidRDefault="00AE5651" w:rsidP="001B404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C2555B" w:rsidRDefault="00AE5651"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E53444A" w14:textId="405D14E0" w:rsidR="00AE5651" w:rsidRPr="00C2555B" w:rsidRDefault="00AE5651" w:rsidP="001B404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ตามรายงานประชุม</w:t>
            </w:r>
          </w:p>
        </w:tc>
      </w:tr>
      <w:tr w:rsidR="006971B8" w:rsidRPr="00C2555B" w14:paraId="03EC7ADF" w14:textId="77777777" w:rsidTr="0065604F">
        <w:trPr>
          <w:cantSplit/>
        </w:trPr>
        <w:tc>
          <w:tcPr>
            <w:tcW w:w="3685" w:type="dxa"/>
            <w:tcBorders>
              <w:bottom w:val="nil"/>
            </w:tcBorders>
            <w:vAlign w:val="bottom"/>
          </w:tcPr>
          <w:p w14:paraId="637C1420" w14:textId="77777777" w:rsidR="006971B8" w:rsidRPr="00C2555B" w:rsidRDefault="006971B8" w:rsidP="001B404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C2555B" w:rsidRDefault="006971B8" w:rsidP="001B404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ราคาตามสัญญา</w:t>
            </w:r>
          </w:p>
        </w:tc>
      </w:tr>
      <w:tr w:rsidR="006971B8" w:rsidRPr="00C2555B" w14:paraId="1CE1FF69" w14:textId="77777777" w:rsidTr="0065604F">
        <w:trPr>
          <w:cantSplit/>
        </w:trPr>
        <w:tc>
          <w:tcPr>
            <w:tcW w:w="3685" w:type="dxa"/>
            <w:vAlign w:val="bottom"/>
          </w:tcPr>
          <w:p w14:paraId="22327FC6" w14:textId="77777777" w:rsidR="006971B8" w:rsidRPr="00C2555B" w:rsidRDefault="006971B8" w:rsidP="001B4041">
            <w:pPr>
              <w:tabs>
                <w:tab w:val="clear" w:pos="227"/>
              </w:tabs>
              <w:spacing w:line="240" w:lineRule="auto"/>
              <w:ind w:left="175"/>
              <w:rPr>
                <w:rFonts w:ascii="Browallia New" w:hAnsi="Browallia New" w:cs="Browallia New"/>
                <w:sz w:val="28"/>
                <w:szCs w:val="28"/>
                <w:lang w:val="en-GB"/>
              </w:rPr>
            </w:pPr>
            <w:r w:rsidRPr="00C2555B">
              <w:rPr>
                <w:rFonts w:ascii="Browallia New" w:hAnsi="Browallia New" w:cs="Browallia New"/>
                <w:sz w:val="28"/>
                <w:szCs w:val="28"/>
                <w:cs/>
              </w:rPr>
              <w:t>ต้นทุนทางการเงิน</w:t>
            </w:r>
          </w:p>
        </w:tc>
        <w:tc>
          <w:tcPr>
            <w:tcW w:w="236" w:type="dxa"/>
          </w:tcPr>
          <w:p w14:paraId="065CA2B4"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69F319AF" w:rsidR="006971B8" w:rsidRPr="00C2555B" w:rsidRDefault="006971B8" w:rsidP="004D3115">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 xml:space="preserve">อัตราร้อยละ </w:t>
            </w:r>
            <w:r w:rsidR="00FA381A" w:rsidRPr="00B762DD">
              <w:rPr>
                <w:rFonts w:ascii="Browallia New" w:hAnsi="Browallia New" w:cs="Browallia New"/>
                <w:sz w:val="28"/>
                <w:szCs w:val="28"/>
                <w:lang w:val="en-GB"/>
              </w:rPr>
              <w:t>5.</w:t>
            </w:r>
            <w:r w:rsidR="002C2AF2" w:rsidRPr="006F67C3">
              <w:rPr>
                <w:rFonts w:ascii="Browallia New" w:hAnsi="Browallia New" w:cs="Browallia New"/>
                <w:sz w:val="28"/>
                <w:szCs w:val="28"/>
                <w:lang w:val="en-GB"/>
              </w:rPr>
              <w:t xml:space="preserve">50 </w:t>
            </w:r>
            <w:r w:rsidR="002C2AF2" w:rsidRPr="00B762DD">
              <w:rPr>
                <w:rFonts w:ascii="Browallia New" w:hAnsi="Browallia New" w:cs="Browallia New"/>
                <w:spacing w:val="-2"/>
                <w:sz w:val="28"/>
                <w:szCs w:val="28"/>
              </w:rPr>
              <w:t>-</w:t>
            </w:r>
            <w:r w:rsidR="002C2AF2" w:rsidRPr="006F67C3">
              <w:rPr>
                <w:rFonts w:ascii="Browallia New" w:hAnsi="Browallia New" w:cs="Browallia New"/>
                <w:sz w:val="28"/>
                <w:szCs w:val="28"/>
                <w:lang w:val="en-GB"/>
              </w:rPr>
              <w:t xml:space="preserve"> 5.75</w:t>
            </w:r>
            <w:r w:rsidR="002C2AF2"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ต่อปี</w:t>
            </w:r>
          </w:p>
        </w:tc>
      </w:tr>
      <w:tr w:rsidR="00AE5651" w:rsidRPr="00C2555B" w14:paraId="396BF996" w14:textId="77777777" w:rsidTr="00493671">
        <w:trPr>
          <w:cantSplit/>
        </w:trPr>
        <w:tc>
          <w:tcPr>
            <w:tcW w:w="3685" w:type="dxa"/>
          </w:tcPr>
          <w:p w14:paraId="2EE52A1E" w14:textId="69F36259"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รายได้ค่าเช่า</w:t>
            </w:r>
          </w:p>
        </w:tc>
        <w:tc>
          <w:tcPr>
            <w:tcW w:w="236" w:type="dxa"/>
          </w:tcPr>
          <w:p w14:paraId="288D828A"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57D5A01A" w14:textId="1CAB1EFB" w:rsidR="00AE5651" w:rsidRPr="00C2555B" w:rsidRDefault="00AE5651" w:rsidP="00AE565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rPr>
              <w:t>ราคาตามสัญญา</w:t>
            </w:r>
          </w:p>
        </w:tc>
      </w:tr>
      <w:tr w:rsidR="00AE5651" w:rsidRPr="00C2555B" w14:paraId="2133D4B7" w14:textId="77777777" w:rsidTr="00493671">
        <w:trPr>
          <w:cantSplit/>
        </w:trPr>
        <w:tc>
          <w:tcPr>
            <w:tcW w:w="3685" w:type="dxa"/>
          </w:tcPr>
          <w:p w14:paraId="4E12030C" w14:textId="3910F315"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รายได้ขายสินค้า</w:t>
            </w:r>
          </w:p>
        </w:tc>
        <w:tc>
          <w:tcPr>
            <w:tcW w:w="236" w:type="dxa"/>
          </w:tcPr>
          <w:p w14:paraId="240BB93B"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70CDC60D" w14:textId="3F64FC93"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lang w:val="en-GB"/>
              </w:rPr>
              <w:t>ตามราคาที่ตกลงกัน</w:t>
            </w:r>
          </w:p>
        </w:tc>
      </w:tr>
      <w:tr w:rsidR="00AE5651" w:rsidRPr="00C2555B" w14:paraId="76893C50" w14:textId="77777777" w:rsidTr="00337425">
        <w:trPr>
          <w:cantSplit/>
        </w:trPr>
        <w:tc>
          <w:tcPr>
            <w:tcW w:w="3685" w:type="dxa"/>
          </w:tcPr>
          <w:p w14:paraId="78AB68FD" w14:textId="77777777" w:rsidR="00AE5651" w:rsidRDefault="00AE5651" w:rsidP="00AE5651">
            <w:pPr>
              <w:tabs>
                <w:tab w:val="clear" w:pos="227"/>
              </w:tabs>
              <w:spacing w:line="240" w:lineRule="auto"/>
              <w:ind w:left="175"/>
              <w:rPr>
                <w:rFonts w:ascii="Browallia New" w:hAnsi="Browallia New" w:cs="Browallia New"/>
                <w:sz w:val="28"/>
                <w:szCs w:val="28"/>
              </w:rPr>
            </w:pPr>
            <w:r w:rsidRPr="00C2555B">
              <w:rPr>
                <w:rFonts w:ascii="Browallia New" w:hAnsi="Browallia New" w:cs="Browallia New"/>
                <w:sz w:val="28"/>
                <w:szCs w:val="28"/>
                <w:cs/>
              </w:rPr>
              <w:t>รายได้อื่น</w:t>
            </w:r>
          </w:p>
          <w:p w14:paraId="15E2EA08" w14:textId="6C97BF31" w:rsidR="008A690D" w:rsidRPr="00C2555B" w:rsidRDefault="008A690D" w:rsidP="00AE5651">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ค่าเช่า</w:t>
            </w:r>
          </w:p>
        </w:tc>
        <w:tc>
          <w:tcPr>
            <w:tcW w:w="236" w:type="dxa"/>
          </w:tcPr>
          <w:p w14:paraId="3D390215"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6E60CC01" w14:textId="77777777" w:rsidR="00AE5651" w:rsidRDefault="00AE5651" w:rsidP="00AE5651">
            <w:pPr>
              <w:spacing w:line="240" w:lineRule="auto"/>
              <w:ind w:left="175" w:right="-109" w:hanging="175"/>
              <w:rPr>
                <w:rFonts w:ascii="Browallia New" w:hAnsi="Browallia New" w:cs="Browallia New"/>
                <w:sz w:val="28"/>
                <w:szCs w:val="28"/>
                <w:lang w:val="en-GB"/>
              </w:rPr>
            </w:pPr>
            <w:r w:rsidRPr="00C2555B">
              <w:rPr>
                <w:rFonts w:ascii="Browallia New" w:hAnsi="Browallia New" w:cs="Browallia New"/>
                <w:sz w:val="28"/>
                <w:szCs w:val="28"/>
                <w:cs/>
                <w:lang w:val="en-GB"/>
              </w:rPr>
              <w:t>ตามราคาที่ตกลงกัน</w:t>
            </w:r>
          </w:p>
          <w:p w14:paraId="4F11BCEA" w14:textId="25D89AE9" w:rsidR="008A690D" w:rsidRPr="008C07C9" w:rsidRDefault="008A690D">
            <w:pPr>
              <w:spacing w:line="240" w:lineRule="auto"/>
              <w:ind w:left="175" w:right="-109" w:hanging="175"/>
              <w:rPr>
                <w:rFonts w:ascii="Browallia New" w:hAnsi="Browallia New" w:cs="Browallia New"/>
                <w:sz w:val="28"/>
                <w:szCs w:val="28"/>
                <w:cs/>
                <w:lang w:val="en-GB"/>
              </w:rPr>
            </w:pPr>
            <w:r w:rsidRPr="00C2555B">
              <w:rPr>
                <w:rFonts w:ascii="Browallia New" w:hAnsi="Browallia New" w:cs="Browallia New"/>
                <w:sz w:val="28"/>
                <w:szCs w:val="28"/>
                <w:cs/>
                <w:lang w:val="en-GB"/>
              </w:rPr>
              <w:t>ตามราคาที่ตกลงกัน</w:t>
            </w:r>
          </w:p>
        </w:tc>
      </w:tr>
      <w:tr w:rsidR="00AE5651" w:rsidRPr="00C2555B" w14:paraId="2FAD88F8" w14:textId="77777777" w:rsidTr="00493671">
        <w:trPr>
          <w:cantSplit/>
        </w:trPr>
        <w:tc>
          <w:tcPr>
            <w:tcW w:w="3685" w:type="dxa"/>
          </w:tcPr>
          <w:p w14:paraId="3573EBE0" w14:textId="2BEA9B96"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6"/>
                <w:szCs w:val="26"/>
                <w:cs/>
              </w:rPr>
              <w:t>ค่าใช้จ่ายอื่น</w:t>
            </w:r>
          </w:p>
        </w:tc>
        <w:tc>
          <w:tcPr>
            <w:tcW w:w="236" w:type="dxa"/>
          </w:tcPr>
          <w:p w14:paraId="3B2CCFC2"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412B2815" w14:textId="65F0858D"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lang w:val="en-GB"/>
              </w:rPr>
              <w:t>ตามราคาที่ตกลงกัน</w:t>
            </w:r>
          </w:p>
        </w:tc>
      </w:tr>
      <w:tr w:rsidR="00AE5651" w:rsidRPr="00C2555B" w14:paraId="4CC7C70C" w14:textId="77777777" w:rsidTr="00493671">
        <w:trPr>
          <w:cantSplit/>
          <w:trHeight w:val="342"/>
        </w:trPr>
        <w:tc>
          <w:tcPr>
            <w:tcW w:w="3685" w:type="dxa"/>
            <w:tcBorders>
              <w:top w:val="nil"/>
              <w:bottom w:val="nil"/>
            </w:tcBorders>
            <w:vAlign w:val="bottom"/>
          </w:tcPr>
          <w:p w14:paraId="25100F07"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AE5651" w:rsidRPr="00C2555B" w14:paraId="14313083" w14:textId="77777777" w:rsidTr="0065604F">
        <w:trPr>
          <w:cantSplit/>
        </w:trPr>
        <w:tc>
          <w:tcPr>
            <w:tcW w:w="8930" w:type="dxa"/>
            <w:gridSpan w:val="3"/>
            <w:tcBorders>
              <w:top w:val="nil"/>
            </w:tcBorders>
            <w:vAlign w:val="bottom"/>
          </w:tcPr>
          <w:p w14:paraId="29895290" w14:textId="2306FC8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2555B">
              <w:rPr>
                <w:rFonts w:ascii="Browallia New" w:hAnsi="Browallia New" w:cs="Browallia New"/>
                <w:b/>
                <w:bCs/>
                <w:sz w:val="28"/>
                <w:szCs w:val="28"/>
                <w:cs/>
              </w:rPr>
              <w:t>รายการธุรกิจกับบุคคลและบริษัทที่เกี่ยวข้องกัน</w:t>
            </w:r>
          </w:p>
        </w:tc>
      </w:tr>
      <w:tr w:rsidR="00AE5651" w:rsidRPr="00C2555B" w14:paraId="066507E7" w14:textId="77777777" w:rsidTr="0065604F">
        <w:trPr>
          <w:cantSplit/>
        </w:trPr>
        <w:tc>
          <w:tcPr>
            <w:tcW w:w="3685" w:type="dxa"/>
            <w:tcBorders>
              <w:bottom w:val="nil"/>
            </w:tcBorders>
            <w:vAlign w:val="bottom"/>
          </w:tcPr>
          <w:p w14:paraId="3E1ECF08" w14:textId="1262F6EC"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6"/>
                <w:szCs w:val="26"/>
                <w:cs/>
              </w:rPr>
              <w:t>ค่าใช้จ่ายอื่น</w:t>
            </w:r>
          </w:p>
        </w:tc>
        <w:tc>
          <w:tcPr>
            <w:tcW w:w="236" w:type="dxa"/>
            <w:tcBorders>
              <w:bottom w:val="nil"/>
            </w:tcBorders>
          </w:tcPr>
          <w:p w14:paraId="3EF93DA6"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79A7659E" w:rsidR="00AE5651" w:rsidRPr="00C2555B" w:rsidRDefault="00AE5651" w:rsidP="00AE565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lang w:val="en-GB"/>
              </w:rPr>
              <w:t>ตามราคาที่ตกลงกัน</w:t>
            </w:r>
          </w:p>
        </w:tc>
      </w:tr>
      <w:tr w:rsidR="00AE5651" w:rsidRPr="00C2555B" w14:paraId="18517B4B" w14:textId="77777777" w:rsidTr="0065604F">
        <w:trPr>
          <w:cantSplit/>
        </w:trPr>
        <w:tc>
          <w:tcPr>
            <w:tcW w:w="3685" w:type="dxa"/>
            <w:tcBorders>
              <w:bottom w:val="nil"/>
            </w:tcBorders>
            <w:vAlign w:val="bottom"/>
          </w:tcPr>
          <w:p w14:paraId="730800F0" w14:textId="0052154F"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36" w:type="dxa"/>
            <w:tcBorders>
              <w:bottom w:val="nil"/>
            </w:tcBorders>
          </w:tcPr>
          <w:p w14:paraId="1518E20A"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10B43D72"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C2555B">
              <w:rPr>
                <w:rFonts w:ascii="Browallia New" w:hAnsi="Browallia New" w:cs="Browallia New"/>
                <w:sz w:val="28"/>
                <w:szCs w:val="28"/>
                <w:cs/>
              </w:rPr>
              <w:t xml:space="preserve">อัตราร้อยละ </w:t>
            </w:r>
            <w:r w:rsidRPr="00B762DD">
              <w:rPr>
                <w:rFonts w:ascii="Browallia New" w:hAnsi="Browallia New" w:cs="Browallia New"/>
                <w:color w:val="000000" w:themeColor="text1"/>
                <w:sz w:val="28"/>
                <w:szCs w:val="28"/>
              </w:rPr>
              <w:t>8.00</w:t>
            </w:r>
            <w:r w:rsidRPr="00B762DD">
              <w:rPr>
                <w:rFonts w:ascii="Browallia New" w:hAnsi="Browallia New" w:cs="Browallia New"/>
                <w:color w:val="000000" w:themeColor="text1"/>
                <w:sz w:val="28"/>
                <w:szCs w:val="28"/>
                <w:cs/>
                <w:lang w:val="en-GB"/>
              </w:rPr>
              <w:t xml:space="preserve"> </w:t>
            </w:r>
            <w:r w:rsidRPr="00C2555B">
              <w:rPr>
                <w:rFonts w:ascii="Browallia New" w:hAnsi="Browallia New" w:cs="Browallia New"/>
                <w:sz w:val="28"/>
                <w:szCs w:val="28"/>
                <w:cs/>
              </w:rPr>
              <w:t>ต่อปี</w:t>
            </w:r>
          </w:p>
        </w:tc>
      </w:tr>
      <w:tr w:rsidR="00AE5651" w:rsidRPr="00C2555B" w14:paraId="3537BDC7" w14:textId="77777777" w:rsidTr="00CD446E">
        <w:trPr>
          <w:cantSplit/>
          <w:trHeight w:val="360"/>
        </w:trPr>
        <w:tc>
          <w:tcPr>
            <w:tcW w:w="3685" w:type="dxa"/>
            <w:tcBorders>
              <w:bottom w:val="nil"/>
            </w:tcBorders>
            <w:vAlign w:val="bottom"/>
          </w:tcPr>
          <w:p w14:paraId="6CECECBA"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AE5651" w:rsidRPr="00C2555B" w14:paraId="3F39241D" w14:textId="77777777" w:rsidTr="0065604F">
        <w:trPr>
          <w:cantSplit/>
        </w:trPr>
        <w:tc>
          <w:tcPr>
            <w:tcW w:w="8930" w:type="dxa"/>
            <w:gridSpan w:val="3"/>
            <w:tcBorders>
              <w:bottom w:val="nil"/>
            </w:tcBorders>
            <w:vAlign w:val="bottom"/>
          </w:tcPr>
          <w:p w14:paraId="36784699" w14:textId="77777777" w:rsidR="00AE5651" w:rsidRPr="00C2555B" w:rsidRDefault="00AE5651" w:rsidP="00AE5651">
            <w:pPr>
              <w:spacing w:line="240" w:lineRule="auto"/>
              <w:ind w:left="175" w:right="-109" w:hanging="175"/>
              <w:rPr>
                <w:rFonts w:ascii="Browallia New" w:hAnsi="Browallia New" w:cs="Browallia New"/>
                <w:sz w:val="28"/>
                <w:szCs w:val="28"/>
                <w:cs/>
                <w:lang w:val="en-GB"/>
              </w:rPr>
            </w:pPr>
            <w:r w:rsidRPr="00C2555B">
              <w:rPr>
                <w:rFonts w:ascii="Browallia New" w:hAnsi="Browallia New" w:cs="Browallia New"/>
                <w:b/>
                <w:bCs/>
                <w:sz w:val="28"/>
                <w:szCs w:val="28"/>
                <w:cs/>
              </w:rPr>
              <w:t>รายการธุรกิจกับกรรมการของบริษัทและบริษัทย่อย</w:t>
            </w:r>
          </w:p>
        </w:tc>
      </w:tr>
      <w:tr w:rsidR="00AE5651" w:rsidRPr="00C2555B" w14:paraId="4AE509A2" w14:textId="77777777" w:rsidTr="0065604F">
        <w:trPr>
          <w:cantSplit/>
        </w:trPr>
        <w:tc>
          <w:tcPr>
            <w:tcW w:w="3685" w:type="dxa"/>
            <w:tcBorders>
              <w:top w:val="nil"/>
            </w:tcBorders>
            <w:vAlign w:val="bottom"/>
          </w:tcPr>
          <w:p w14:paraId="0E2B3FC9" w14:textId="77777777" w:rsidR="00AE5651" w:rsidRPr="00C2555B" w:rsidRDefault="00AE5651" w:rsidP="00AE5651">
            <w:pPr>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236" w:type="dxa"/>
            <w:tcBorders>
              <w:top w:val="nil"/>
            </w:tcBorders>
          </w:tcPr>
          <w:p w14:paraId="2C3AADEE"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ราคาตามสัญญา</w:t>
            </w:r>
          </w:p>
        </w:tc>
      </w:tr>
      <w:tr w:rsidR="00AE5651" w:rsidRPr="00C2555B" w14:paraId="50252B4E" w14:textId="77777777" w:rsidTr="0065604F">
        <w:trPr>
          <w:cantSplit/>
        </w:trPr>
        <w:tc>
          <w:tcPr>
            <w:tcW w:w="3685" w:type="dxa"/>
            <w:tcBorders>
              <w:bottom w:val="nil"/>
            </w:tcBorders>
            <w:vAlign w:val="bottom"/>
          </w:tcPr>
          <w:p w14:paraId="12140898" w14:textId="77777777" w:rsidR="00AE5651" w:rsidRPr="00C2555B" w:rsidRDefault="00AE5651" w:rsidP="00AE5651">
            <w:pPr>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36" w:type="dxa"/>
            <w:tcBorders>
              <w:bottom w:val="nil"/>
            </w:tcBorders>
          </w:tcPr>
          <w:p w14:paraId="259A67B7"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14BD1F27"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อัตราร้อย</w:t>
            </w:r>
            <w:r w:rsidRPr="00B47BF6">
              <w:rPr>
                <w:rFonts w:ascii="Browallia New" w:hAnsi="Browallia New" w:cs="Browallia New"/>
                <w:sz w:val="28"/>
                <w:szCs w:val="28"/>
                <w:cs/>
              </w:rPr>
              <w:t xml:space="preserve">ละ </w:t>
            </w:r>
            <w:r w:rsidR="00D019E2" w:rsidRPr="00B762DD">
              <w:rPr>
                <w:rFonts w:ascii="Browallia New" w:hAnsi="Browallia New" w:cs="Browallia New"/>
                <w:sz w:val="28"/>
                <w:szCs w:val="28"/>
                <w:lang w:val="en-GB"/>
              </w:rPr>
              <w:t xml:space="preserve">5.75 </w:t>
            </w:r>
            <w:r w:rsidR="004E0765" w:rsidRPr="00B762DD">
              <w:rPr>
                <w:rFonts w:ascii="Browallia New" w:hAnsi="Browallia New" w:cs="Browallia New"/>
                <w:spacing w:val="-2"/>
                <w:sz w:val="28"/>
                <w:szCs w:val="28"/>
                <w:lang w:val="en-GB"/>
              </w:rPr>
              <w:t>-</w:t>
            </w:r>
            <w:r w:rsidR="00D019E2" w:rsidRPr="00B762DD">
              <w:rPr>
                <w:rFonts w:ascii="Browallia New" w:hAnsi="Browallia New" w:cs="Browallia New"/>
                <w:sz w:val="28"/>
                <w:szCs w:val="28"/>
                <w:lang w:val="en-GB"/>
              </w:rPr>
              <w:t xml:space="preserve"> </w:t>
            </w:r>
            <w:r w:rsidRPr="00B762DD">
              <w:rPr>
                <w:rFonts w:ascii="Browallia New" w:hAnsi="Browallia New" w:cs="Browallia New"/>
                <w:sz w:val="28"/>
                <w:szCs w:val="28"/>
              </w:rPr>
              <w:t>8.00</w:t>
            </w:r>
            <w:r w:rsidRPr="00C2555B">
              <w:rPr>
                <w:rFonts w:ascii="Browallia New" w:hAnsi="Browallia New" w:cs="Browallia New"/>
                <w:sz w:val="28"/>
                <w:szCs w:val="28"/>
                <w:cs/>
                <w:lang w:val="en-GB"/>
              </w:rPr>
              <w:t xml:space="preserve"> </w:t>
            </w:r>
            <w:r w:rsidRPr="00C2555B">
              <w:rPr>
                <w:rFonts w:ascii="Browallia New" w:hAnsi="Browallia New" w:cs="Browallia New"/>
                <w:sz w:val="28"/>
                <w:szCs w:val="28"/>
                <w:cs/>
              </w:rPr>
              <w:t>ต่อปี</w:t>
            </w:r>
          </w:p>
        </w:tc>
      </w:tr>
    </w:tbl>
    <w:p w14:paraId="6554AA45" w14:textId="2C8FB2FD"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FD26E20" w14:textId="4C30C18D" w:rsidR="00766911" w:rsidRDefault="0076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FD398E1" w14:textId="5CF2CF09"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สำหรับงวดสามเดือน</w:t>
      </w:r>
      <w:r w:rsidR="00F94898">
        <w:rPr>
          <w:rFonts w:ascii="Browallia New" w:hAnsi="Browallia New" w:cs="Browallia New" w:hint="cs"/>
          <w:sz w:val="28"/>
          <w:szCs w:val="28"/>
          <w:cs/>
        </w:rPr>
        <w:t>และหกเดือน</w:t>
      </w:r>
      <w:r w:rsidRPr="00C2555B">
        <w:rPr>
          <w:rFonts w:ascii="Browallia New" w:hAnsi="Browallia New" w:cs="Browallia New"/>
          <w:sz w:val="28"/>
          <w:szCs w:val="28"/>
          <w:cs/>
        </w:rPr>
        <w:t>สิ้นสุดวันที่</w:t>
      </w:r>
      <w:r w:rsidR="00F94898">
        <w:rPr>
          <w:rFonts w:ascii="Browallia New" w:hAnsi="Browallia New" w:cs="Browallia New" w:hint="cs"/>
          <w:sz w:val="28"/>
          <w:szCs w:val="28"/>
          <w:cs/>
        </w:rPr>
        <w:t xml:space="preserve">          </w:t>
      </w:r>
      <w:r w:rsidRPr="00C2555B">
        <w:rPr>
          <w:rFonts w:ascii="Browallia New" w:hAnsi="Browallia New" w:cs="Browallia New"/>
          <w:sz w:val="28"/>
          <w:szCs w:val="28"/>
          <w:cs/>
        </w:rPr>
        <w:t xml:space="preserve"> </w:t>
      </w:r>
      <w:r w:rsidR="00F94898" w:rsidRPr="00D10583">
        <w:rPr>
          <w:rFonts w:ascii="Browallia New" w:hAnsi="Browallia New" w:cs="Browallia New"/>
          <w:sz w:val="28"/>
          <w:szCs w:val="28"/>
        </w:rPr>
        <w:t xml:space="preserve">30 </w:t>
      </w:r>
      <w:r w:rsidR="00F94898" w:rsidRPr="00D10583">
        <w:rPr>
          <w:rFonts w:ascii="Browallia New" w:hAnsi="Browallia New" w:cs="Browallia New" w:hint="cs"/>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2562 </w:t>
      </w:r>
      <w:r w:rsidRPr="00C2555B">
        <w:rPr>
          <w:rFonts w:ascii="Browallia New" w:hAnsi="Browallia New" w:cs="Browallia New"/>
          <w:sz w:val="28"/>
          <w:szCs w:val="28"/>
          <w:cs/>
        </w:rPr>
        <w:t xml:space="preserve">และ </w:t>
      </w:r>
      <w:r w:rsidRPr="00C2555B">
        <w:rPr>
          <w:rFonts w:ascii="Browallia New" w:hAnsi="Browallia New" w:cs="Browallia New"/>
          <w:sz w:val="28"/>
          <w:szCs w:val="28"/>
        </w:rPr>
        <w:t>2561</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3B76787F"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F94898" w:rsidRPr="00D10583">
              <w:rPr>
                <w:rFonts w:ascii="Browallia New" w:hAnsi="Browallia New" w:cs="Browallia New"/>
                <w:sz w:val="28"/>
                <w:szCs w:val="28"/>
              </w:rPr>
              <w:t xml:space="preserve">30 </w:t>
            </w:r>
            <w:r w:rsidR="00F94898" w:rsidRPr="00D10583">
              <w:rPr>
                <w:rFonts w:ascii="Browallia New" w:hAnsi="Browallia New" w:cs="Browallia New" w:hint="cs"/>
                <w:sz w:val="28"/>
                <w:szCs w:val="28"/>
                <w:cs/>
              </w:rPr>
              <w:t>มิถุนายน</w:t>
            </w:r>
          </w:p>
        </w:tc>
      </w:tr>
      <w:tr w:rsidR="00AA3715"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B693022"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2562</w:t>
            </w:r>
          </w:p>
        </w:tc>
        <w:tc>
          <w:tcPr>
            <w:tcW w:w="240" w:type="dxa"/>
            <w:tcBorders>
              <w:top w:val="single" w:sz="4" w:space="0" w:color="auto"/>
              <w:left w:val="nil"/>
              <w:right w:val="nil"/>
            </w:tcBorders>
            <w:shd w:val="clear" w:color="auto" w:fill="auto"/>
          </w:tcPr>
          <w:p w14:paraId="32C1F9C3"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0D6893DF"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2561</w:t>
            </w:r>
          </w:p>
        </w:tc>
        <w:tc>
          <w:tcPr>
            <w:tcW w:w="240" w:type="dxa"/>
            <w:tcBorders>
              <w:top w:val="single" w:sz="4" w:space="0" w:color="auto"/>
              <w:left w:val="nil"/>
              <w:bottom w:val="nil"/>
              <w:right w:val="nil"/>
            </w:tcBorders>
            <w:shd w:val="clear" w:color="auto" w:fill="auto"/>
          </w:tcPr>
          <w:p w14:paraId="0DF23340"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7FFD8DE0"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2562</w:t>
            </w:r>
          </w:p>
        </w:tc>
        <w:tc>
          <w:tcPr>
            <w:tcW w:w="243" w:type="dxa"/>
            <w:tcBorders>
              <w:top w:val="single" w:sz="4" w:space="0" w:color="auto"/>
              <w:left w:val="nil"/>
              <w:bottom w:val="nil"/>
              <w:right w:val="nil"/>
            </w:tcBorders>
            <w:shd w:val="clear" w:color="auto" w:fill="auto"/>
          </w:tcPr>
          <w:p w14:paraId="0FCCACBB" w14:textId="77777777" w:rsidR="00AA3715" w:rsidRPr="00F94898" w:rsidRDefault="00AA3715" w:rsidP="00AA371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D38CF99" w:rsidR="00AA3715" w:rsidRPr="00F94898" w:rsidRDefault="00AA3715" w:rsidP="00AA3715">
            <w:pPr>
              <w:spacing w:line="240" w:lineRule="auto"/>
              <w:ind w:right="-10"/>
              <w:jc w:val="center"/>
              <w:rPr>
                <w:rFonts w:ascii="Browallia New" w:hAnsi="Browallia New" w:cs="Browallia New"/>
                <w:sz w:val="28"/>
                <w:szCs w:val="28"/>
              </w:rPr>
            </w:pPr>
            <w:r w:rsidRPr="00F94898">
              <w:rPr>
                <w:rFonts w:ascii="Browallia New" w:hAnsi="Browallia New" w:cs="Browallia New"/>
                <w:sz w:val="28"/>
                <w:szCs w:val="28"/>
              </w:rPr>
              <w:t>2561</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B762DD" w:rsidRPr="00F94898" w14:paraId="143C0BFA" w14:textId="77777777" w:rsidTr="001C3234">
        <w:trPr>
          <w:trHeight w:val="87"/>
        </w:trPr>
        <w:tc>
          <w:tcPr>
            <w:tcW w:w="4074" w:type="dxa"/>
            <w:tcBorders>
              <w:top w:val="nil"/>
              <w:left w:val="nil"/>
              <w:bottom w:val="nil"/>
              <w:right w:val="nil"/>
            </w:tcBorders>
          </w:tcPr>
          <w:p w14:paraId="0882691B" w14:textId="77777777" w:rsidR="00B762DD" w:rsidRPr="00F94898" w:rsidRDefault="00B762DD" w:rsidP="00B762DD">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0F644024"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CA3EE8C" w:rsidR="00B762DD" w:rsidRPr="00C961D5"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0E4508EA" w:rsidR="00B762DD" w:rsidRPr="00B762DD" w:rsidRDefault="00B762DD" w:rsidP="00B762DD">
            <w:pPr>
              <w:spacing w:line="240" w:lineRule="auto"/>
              <w:ind w:right="-11"/>
              <w:jc w:val="right"/>
              <w:rPr>
                <w:rFonts w:ascii="Browallia New" w:hAnsi="Browallia New" w:cs="Browallia New"/>
                <w:sz w:val="28"/>
                <w:szCs w:val="28"/>
                <w:lang w:val="en-GB"/>
              </w:rPr>
            </w:pPr>
            <w:r w:rsidRPr="00B762DD">
              <w:rPr>
                <w:rFonts w:ascii="Browallia New" w:hAnsi="Browallia New" w:cs="Browallia New"/>
                <w:sz w:val="28"/>
                <w:szCs w:val="28"/>
                <w:lang w:val="en-GB"/>
              </w:rPr>
              <w:t>23.86</w:t>
            </w:r>
          </w:p>
        </w:tc>
        <w:tc>
          <w:tcPr>
            <w:tcW w:w="243" w:type="dxa"/>
            <w:tcBorders>
              <w:top w:val="nil"/>
              <w:left w:val="nil"/>
              <w:bottom w:val="nil"/>
              <w:right w:val="nil"/>
            </w:tcBorders>
          </w:tcPr>
          <w:p w14:paraId="6A8397BF"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05434698" w:rsidR="00B762DD" w:rsidRPr="00C961D5" w:rsidRDefault="00B762DD" w:rsidP="00B762DD">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lang w:val="en-GB"/>
              </w:rPr>
              <w:t>21.72</w:t>
            </w:r>
          </w:p>
        </w:tc>
      </w:tr>
      <w:tr w:rsidR="00B762DD" w:rsidRPr="00F94898" w14:paraId="761A9422" w14:textId="77777777" w:rsidTr="001C3234">
        <w:trPr>
          <w:trHeight w:val="321"/>
        </w:trPr>
        <w:tc>
          <w:tcPr>
            <w:tcW w:w="4074" w:type="dxa"/>
            <w:tcBorders>
              <w:top w:val="nil"/>
              <w:left w:val="nil"/>
              <w:bottom w:val="nil"/>
              <w:right w:val="nil"/>
            </w:tcBorders>
          </w:tcPr>
          <w:p w14:paraId="5EA41FC7" w14:textId="77777777" w:rsidR="00B762DD" w:rsidRPr="00F94898" w:rsidRDefault="00B762DD" w:rsidP="00B762DD">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13FD6FDC"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7D9B31A2" w:rsidR="00B762DD" w:rsidRPr="00C961D5"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2E2D4F01" w:rsidR="00B762DD" w:rsidRPr="00B762DD" w:rsidRDefault="00B762DD" w:rsidP="00B762DD">
            <w:pPr>
              <w:spacing w:line="240" w:lineRule="auto"/>
              <w:ind w:right="-11"/>
              <w:jc w:val="right"/>
              <w:rPr>
                <w:rFonts w:ascii="Browallia New" w:hAnsi="Browallia New" w:cs="Browallia New"/>
                <w:sz w:val="28"/>
                <w:szCs w:val="28"/>
                <w:lang w:val="en-GB"/>
              </w:rPr>
            </w:pPr>
            <w:r w:rsidRPr="00B762DD">
              <w:rPr>
                <w:rFonts w:ascii="Browallia New" w:hAnsi="Browallia New" w:cs="Browallia New"/>
                <w:sz w:val="28"/>
                <w:szCs w:val="28"/>
                <w:lang w:val="en-GB"/>
              </w:rPr>
              <w:t>6.00</w:t>
            </w:r>
          </w:p>
        </w:tc>
        <w:tc>
          <w:tcPr>
            <w:tcW w:w="243" w:type="dxa"/>
            <w:tcBorders>
              <w:top w:val="nil"/>
              <w:left w:val="nil"/>
              <w:bottom w:val="nil"/>
              <w:right w:val="nil"/>
            </w:tcBorders>
          </w:tcPr>
          <w:p w14:paraId="2EDFE6F2"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0BF668FF" w:rsidR="00B762DD" w:rsidRPr="00C961D5" w:rsidRDefault="00B762DD" w:rsidP="00B762DD">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cs/>
                <w:lang w:val="en-GB"/>
              </w:rPr>
              <w:t>33.41</w:t>
            </w:r>
          </w:p>
        </w:tc>
      </w:tr>
      <w:tr w:rsidR="00B762DD" w:rsidRPr="00F94898" w14:paraId="6AA9926B" w14:textId="77777777" w:rsidTr="009837DD">
        <w:trPr>
          <w:trHeight w:val="321"/>
        </w:trPr>
        <w:tc>
          <w:tcPr>
            <w:tcW w:w="4074" w:type="dxa"/>
            <w:tcBorders>
              <w:top w:val="nil"/>
              <w:left w:val="nil"/>
              <w:bottom w:val="nil"/>
              <w:right w:val="nil"/>
            </w:tcBorders>
          </w:tcPr>
          <w:p w14:paraId="40E304C7" w14:textId="6E5BA75A"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7CB90909" w:rsidR="00B762DD" w:rsidRPr="00B762DD" w:rsidDel="00EE5C2C" w:rsidRDefault="00B762DD" w:rsidP="00B762DD">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790CC848" w:rsidR="00B762DD" w:rsidRPr="00B762DD"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0BD3FF2" w14:textId="52E87542" w:rsidR="00B762DD" w:rsidRPr="00B762DD" w:rsidDel="00EE5C2C" w:rsidRDefault="00B762DD" w:rsidP="00B762DD">
            <w:pPr>
              <w:spacing w:line="240" w:lineRule="auto"/>
              <w:ind w:right="-11"/>
              <w:jc w:val="right"/>
              <w:rPr>
                <w:rFonts w:ascii="Browallia New" w:hAnsi="Browallia New" w:cs="Browallia New"/>
                <w:sz w:val="28"/>
                <w:szCs w:val="28"/>
                <w:cs/>
                <w:lang w:val="en-GB"/>
              </w:rPr>
            </w:pPr>
            <w:r w:rsidRPr="00B762DD">
              <w:rPr>
                <w:rFonts w:ascii="Browallia New" w:hAnsi="Browallia New" w:cs="Browallia New"/>
                <w:sz w:val="28"/>
                <w:szCs w:val="28"/>
                <w:lang w:val="en-GB"/>
              </w:rPr>
              <w:t>0.22</w:t>
            </w:r>
          </w:p>
        </w:tc>
        <w:tc>
          <w:tcPr>
            <w:tcW w:w="243" w:type="dxa"/>
            <w:tcBorders>
              <w:top w:val="nil"/>
              <w:left w:val="nil"/>
              <w:bottom w:val="nil"/>
              <w:right w:val="nil"/>
            </w:tcBorders>
          </w:tcPr>
          <w:p w14:paraId="774ACFD2"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7EDC8FCA" w:rsidR="00B762DD" w:rsidRPr="00B762DD" w:rsidDel="00EE5C2C" w:rsidRDefault="00B762DD" w:rsidP="00B762DD">
            <w:pPr>
              <w:spacing w:line="240" w:lineRule="auto"/>
              <w:ind w:right="-11"/>
              <w:jc w:val="right"/>
              <w:rPr>
                <w:rFonts w:ascii="Browallia New" w:hAnsi="Browallia New" w:cs="Browallia New"/>
                <w:sz w:val="28"/>
                <w:szCs w:val="28"/>
              </w:rPr>
            </w:pPr>
            <w:r w:rsidRPr="00B762DD">
              <w:rPr>
                <w:rFonts w:ascii="Browallia New" w:hAnsi="Browallia New" w:cs="Browallia New"/>
                <w:sz w:val="28"/>
                <w:szCs w:val="28"/>
                <w:lang w:val="en-GB"/>
              </w:rPr>
              <w:t>0.25</w:t>
            </w:r>
          </w:p>
        </w:tc>
      </w:tr>
      <w:tr w:rsidR="00B762DD" w:rsidRPr="00F94898" w14:paraId="52FB6E64" w14:textId="77777777" w:rsidTr="00493671">
        <w:trPr>
          <w:trHeight w:val="321"/>
        </w:trPr>
        <w:tc>
          <w:tcPr>
            <w:tcW w:w="4074" w:type="dxa"/>
            <w:tcBorders>
              <w:top w:val="nil"/>
              <w:left w:val="nil"/>
              <w:bottom w:val="nil"/>
              <w:right w:val="nil"/>
            </w:tcBorders>
          </w:tcPr>
          <w:p w14:paraId="74B1DB34" w14:textId="77777777" w:rsidR="00B762DD" w:rsidRPr="00FF4536" w:rsidRDefault="00B762DD" w:rsidP="00B762DD">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619C8E5C"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F2A85DA" w:rsidR="00B762DD" w:rsidRPr="00C961D5"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3DDFB8" w14:textId="3AE733F4" w:rsidR="00B762DD" w:rsidRPr="00B762DD" w:rsidRDefault="00B762DD" w:rsidP="00B762DD">
            <w:pPr>
              <w:spacing w:line="240" w:lineRule="auto"/>
              <w:ind w:right="-11"/>
              <w:jc w:val="right"/>
              <w:rPr>
                <w:rFonts w:ascii="Browallia New" w:hAnsi="Browallia New" w:cs="Browallia New"/>
                <w:sz w:val="28"/>
                <w:szCs w:val="28"/>
                <w:lang w:val="en-GB"/>
              </w:rPr>
            </w:pPr>
            <w:r w:rsidRPr="00B762DD">
              <w:rPr>
                <w:rFonts w:ascii="Browallia New" w:hAnsi="Browallia New" w:cs="Browallia New"/>
                <w:sz w:val="28"/>
                <w:szCs w:val="28"/>
                <w:lang w:val="en-GB"/>
              </w:rPr>
              <w:t>0.80</w:t>
            </w:r>
          </w:p>
        </w:tc>
        <w:tc>
          <w:tcPr>
            <w:tcW w:w="243" w:type="dxa"/>
            <w:tcBorders>
              <w:top w:val="nil"/>
              <w:left w:val="nil"/>
              <w:bottom w:val="nil"/>
              <w:right w:val="nil"/>
            </w:tcBorders>
          </w:tcPr>
          <w:p w14:paraId="79BC899B"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50F7F193" w14:textId="46B5635E" w:rsidR="00B762DD" w:rsidRPr="00C961D5" w:rsidRDefault="00B762DD" w:rsidP="00B762DD">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0.56</w:t>
            </w:r>
          </w:p>
        </w:tc>
      </w:tr>
      <w:tr w:rsidR="00B762DD" w:rsidRPr="00F94898" w14:paraId="5EB68298" w14:textId="77777777" w:rsidTr="00493671">
        <w:trPr>
          <w:trHeight w:val="321"/>
        </w:trPr>
        <w:tc>
          <w:tcPr>
            <w:tcW w:w="4074" w:type="dxa"/>
            <w:tcBorders>
              <w:top w:val="nil"/>
              <w:left w:val="nil"/>
              <w:bottom w:val="nil"/>
              <w:right w:val="nil"/>
            </w:tcBorders>
          </w:tcPr>
          <w:p w14:paraId="47B4C831" w14:textId="37B1DFDF"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4E0E556F" w:rsidR="00B762DD" w:rsidRPr="00B762DD" w:rsidRDefault="00B762DD" w:rsidP="00B762DD">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189DD848" w:rsidR="00B762DD" w:rsidRPr="00B762DD"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52C0DC59" w:rsidR="00B762DD" w:rsidRPr="00B762DD" w:rsidRDefault="00B762DD" w:rsidP="00B762DD">
            <w:pPr>
              <w:spacing w:line="240" w:lineRule="auto"/>
              <w:ind w:right="-11"/>
              <w:jc w:val="right"/>
              <w:rPr>
                <w:rFonts w:ascii="Browallia New" w:hAnsi="Browallia New" w:cs="Browallia New"/>
                <w:sz w:val="28"/>
                <w:szCs w:val="28"/>
                <w:lang w:val="en-GB"/>
              </w:rPr>
            </w:pPr>
            <w:r w:rsidRPr="00B762DD">
              <w:rPr>
                <w:rFonts w:ascii="Browallia New" w:hAnsi="Browallia New" w:cs="Browallia New"/>
                <w:sz w:val="28"/>
                <w:szCs w:val="28"/>
                <w:lang w:val="en-GB"/>
              </w:rPr>
              <w:t>0.99</w:t>
            </w:r>
          </w:p>
        </w:tc>
        <w:tc>
          <w:tcPr>
            <w:tcW w:w="243" w:type="dxa"/>
            <w:tcBorders>
              <w:top w:val="nil"/>
              <w:left w:val="nil"/>
              <w:bottom w:val="nil"/>
              <w:right w:val="nil"/>
            </w:tcBorders>
          </w:tcPr>
          <w:p w14:paraId="7C7558C8"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3CDBFE45" w14:textId="06463659" w:rsidR="00B762DD" w:rsidRPr="00B762DD" w:rsidRDefault="00B762DD" w:rsidP="00B762DD">
            <w:pPr>
              <w:spacing w:line="240" w:lineRule="auto"/>
              <w:ind w:right="-11"/>
              <w:jc w:val="right"/>
              <w:rPr>
                <w:rFonts w:ascii="Browallia New" w:hAnsi="Browallia New" w:cs="Browallia New"/>
                <w:sz w:val="28"/>
                <w:szCs w:val="28"/>
              </w:rPr>
            </w:pPr>
            <w:r w:rsidRPr="00B762DD">
              <w:rPr>
                <w:rFonts w:ascii="Browallia New" w:hAnsi="Browallia New" w:cs="Browallia New"/>
                <w:sz w:val="28"/>
                <w:szCs w:val="28"/>
                <w:lang w:val="en-GB"/>
              </w:rPr>
              <w:t>1.05</w:t>
            </w:r>
          </w:p>
        </w:tc>
      </w:tr>
      <w:tr w:rsidR="00B762DD" w:rsidRPr="00F94898" w14:paraId="69F924C3" w14:textId="77777777" w:rsidTr="000025FE">
        <w:trPr>
          <w:trHeight w:val="321"/>
        </w:trPr>
        <w:tc>
          <w:tcPr>
            <w:tcW w:w="4074" w:type="dxa"/>
            <w:tcBorders>
              <w:top w:val="nil"/>
              <w:left w:val="nil"/>
              <w:bottom w:val="nil"/>
              <w:right w:val="nil"/>
            </w:tcBorders>
          </w:tcPr>
          <w:p w14:paraId="6B3DCDF6" w14:textId="7F68A22A"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16F06063" w:rsidR="00B762DD" w:rsidRPr="00B762DD" w:rsidDel="00AA3715" w:rsidRDefault="00B762DD" w:rsidP="00B762DD">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782F4BBC" w:rsidR="00B762DD" w:rsidRPr="00B762DD"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4BD231D3" w:rsidR="00B762DD" w:rsidRPr="00B762DD" w:rsidDel="00AA3715" w:rsidRDefault="00B762DD" w:rsidP="00B762DD">
            <w:pPr>
              <w:spacing w:line="240" w:lineRule="auto"/>
              <w:ind w:right="-11"/>
              <w:jc w:val="right"/>
              <w:rPr>
                <w:rFonts w:ascii="Browallia New" w:hAnsi="Browallia New" w:cs="Browallia New"/>
                <w:sz w:val="28"/>
                <w:szCs w:val="28"/>
                <w:cs/>
                <w:lang w:val="en-GB"/>
              </w:rPr>
            </w:pPr>
            <w:r w:rsidRPr="00B762DD">
              <w:rPr>
                <w:rFonts w:ascii="Browallia New" w:hAnsi="Browallia New" w:cs="Browallia New"/>
                <w:sz w:val="28"/>
                <w:szCs w:val="28"/>
                <w:lang w:val="en-GB"/>
              </w:rPr>
              <w:t>1.04</w:t>
            </w:r>
          </w:p>
        </w:tc>
        <w:tc>
          <w:tcPr>
            <w:tcW w:w="243" w:type="dxa"/>
            <w:tcBorders>
              <w:top w:val="nil"/>
              <w:left w:val="nil"/>
              <w:bottom w:val="nil"/>
              <w:right w:val="nil"/>
            </w:tcBorders>
          </w:tcPr>
          <w:p w14:paraId="572509CC"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42F5C7A7" w14:textId="5F2BF3E7" w:rsidR="00B762DD" w:rsidRPr="00B762DD" w:rsidRDefault="00B762DD" w:rsidP="00B762DD">
            <w:pPr>
              <w:spacing w:line="240" w:lineRule="auto"/>
              <w:ind w:right="-11"/>
              <w:jc w:val="right"/>
              <w:rPr>
                <w:rFonts w:ascii="Browallia New" w:hAnsi="Browallia New" w:cs="Browallia New"/>
                <w:sz w:val="28"/>
                <w:szCs w:val="28"/>
              </w:rPr>
            </w:pPr>
            <w:r w:rsidRPr="00B762DD">
              <w:rPr>
                <w:rFonts w:ascii="Browallia New" w:hAnsi="Browallia New" w:cs="Browallia New"/>
                <w:sz w:val="28"/>
                <w:szCs w:val="28"/>
                <w:lang w:val="en-GB"/>
              </w:rPr>
              <w:t>0.80</w:t>
            </w:r>
          </w:p>
        </w:tc>
      </w:tr>
      <w:tr w:rsidR="00B762DD" w:rsidRPr="00F94898" w14:paraId="3321F721" w14:textId="77777777" w:rsidTr="000025FE">
        <w:trPr>
          <w:trHeight w:val="321"/>
        </w:trPr>
        <w:tc>
          <w:tcPr>
            <w:tcW w:w="4074" w:type="dxa"/>
            <w:tcBorders>
              <w:top w:val="nil"/>
              <w:left w:val="nil"/>
              <w:bottom w:val="nil"/>
              <w:right w:val="nil"/>
            </w:tcBorders>
          </w:tcPr>
          <w:p w14:paraId="3B3C006D" w14:textId="020F09AF"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1EAE805F" w:rsidR="00B762DD" w:rsidRPr="00B762DD" w:rsidDel="00AA3715" w:rsidRDefault="00B762DD" w:rsidP="00B762DD">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316613D7" w:rsidR="00B762DD" w:rsidRPr="00B762DD"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59CE5048" w:rsidR="00B762DD" w:rsidRPr="00B762DD" w:rsidDel="00AA3715" w:rsidRDefault="00B762DD" w:rsidP="00B762DD">
            <w:pPr>
              <w:spacing w:line="240" w:lineRule="auto"/>
              <w:ind w:right="-11"/>
              <w:jc w:val="right"/>
              <w:rPr>
                <w:rFonts w:ascii="Browallia New" w:hAnsi="Browallia New" w:cs="Browallia New"/>
                <w:sz w:val="28"/>
                <w:szCs w:val="28"/>
                <w:cs/>
                <w:lang w:val="en-GB"/>
              </w:rPr>
            </w:pPr>
            <w:r w:rsidRPr="00B762DD">
              <w:rPr>
                <w:rFonts w:ascii="Browallia New" w:hAnsi="Browallia New" w:cs="Browallia New"/>
                <w:sz w:val="28"/>
                <w:szCs w:val="28"/>
                <w:lang w:val="en-GB"/>
              </w:rPr>
              <w:t>0.21</w:t>
            </w:r>
          </w:p>
        </w:tc>
        <w:tc>
          <w:tcPr>
            <w:tcW w:w="243" w:type="dxa"/>
            <w:tcBorders>
              <w:top w:val="nil"/>
              <w:left w:val="nil"/>
              <w:bottom w:val="nil"/>
              <w:right w:val="nil"/>
            </w:tcBorders>
          </w:tcPr>
          <w:p w14:paraId="29B3BA60"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F01CCFD" w14:textId="0234108C" w:rsidR="00B762DD" w:rsidRPr="00B762DD" w:rsidRDefault="00B762DD" w:rsidP="00B762DD">
            <w:pPr>
              <w:spacing w:line="240" w:lineRule="auto"/>
              <w:ind w:right="-11"/>
              <w:jc w:val="right"/>
              <w:rPr>
                <w:rFonts w:ascii="Browallia New" w:hAnsi="Browallia New" w:cs="Browallia New"/>
                <w:sz w:val="28"/>
                <w:szCs w:val="28"/>
              </w:rPr>
            </w:pPr>
            <w:r w:rsidRPr="00B762DD">
              <w:rPr>
                <w:rFonts w:ascii="Browallia New" w:hAnsi="Browallia New" w:cs="Browallia New"/>
                <w:sz w:val="28"/>
                <w:szCs w:val="28"/>
                <w:lang w:val="en-GB"/>
              </w:rPr>
              <w:t>0.25</w:t>
            </w:r>
          </w:p>
        </w:tc>
      </w:tr>
      <w:tr w:rsidR="00607A3B" w:rsidRPr="00F94898" w14:paraId="218E6854" w14:textId="77777777" w:rsidTr="008C07C9">
        <w:trPr>
          <w:trHeight w:val="321"/>
        </w:trPr>
        <w:tc>
          <w:tcPr>
            <w:tcW w:w="4074" w:type="dxa"/>
            <w:tcBorders>
              <w:top w:val="nil"/>
              <w:left w:val="nil"/>
              <w:bottom w:val="nil"/>
              <w:right w:val="nil"/>
            </w:tcBorders>
          </w:tcPr>
          <w:p w14:paraId="57397E15" w14:textId="5FFACD77" w:rsidR="00607A3B" w:rsidRPr="00B762DD" w:rsidRDefault="00607A3B" w:rsidP="00607A3B">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ค่าเช่า</w:t>
            </w:r>
          </w:p>
        </w:tc>
        <w:tc>
          <w:tcPr>
            <w:tcW w:w="1028" w:type="dxa"/>
            <w:tcBorders>
              <w:top w:val="nil"/>
              <w:left w:val="nil"/>
              <w:bottom w:val="nil"/>
              <w:right w:val="nil"/>
            </w:tcBorders>
            <w:vAlign w:val="bottom"/>
          </w:tcPr>
          <w:p w14:paraId="53A6C578" w14:textId="1039F4AC" w:rsidR="00607A3B" w:rsidRPr="00B762DD" w:rsidRDefault="00607A3B" w:rsidP="00607A3B">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3FF25E44" w14:textId="77777777" w:rsidR="00607A3B" w:rsidRPr="00B762DD" w:rsidRDefault="00607A3B" w:rsidP="00607A3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0173018" w14:textId="1A6C290D" w:rsidR="00607A3B" w:rsidRPr="00B762DD" w:rsidRDefault="00607A3B" w:rsidP="00607A3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49CD6F2" w14:textId="77777777" w:rsidR="00607A3B" w:rsidRPr="00B762DD" w:rsidRDefault="00607A3B" w:rsidP="00607A3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FEECDAB" w14:textId="426FA4E6" w:rsidR="00607A3B" w:rsidRPr="00B762DD" w:rsidRDefault="00607A3B" w:rsidP="00607A3B">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rPr>
              <w:t>2.60</w:t>
            </w:r>
          </w:p>
        </w:tc>
        <w:tc>
          <w:tcPr>
            <w:tcW w:w="243" w:type="dxa"/>
            <w:tcBorders>
              <w:top w:val="nil"/>
              <w:left w:val="nil"/>
              <w:bottom w:val="nil"/>
              <w:right w:val="nil"/>
            </w:tcBorders>
          </w:tcPr>
          <w:p w14:paraId="7754E518" w14:textId="77777777" w:rsidR="00607A3B" w:rsidRPr="00B762DD" w:rsidRDefault="00607A3B" w:rsidP="00607A3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EE5D0F8" w14:textId="5015E8D7" w:rsidR="00607A3B" w:rsidRPr="00B762DD" w:rsidRDefault="00607A3B" w:rsidP="008C07C9">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r>
      <w:tr w:rsidR="00B762DD" w:rsidRPr="00F94898" w14:paraId="3F694718" w14:textId="77777777" w:rsidTr="00B762DD">
        <w:trPr>
          <w:trHeight w:val="321"/>
        </w:trPr>
        <w:tc>
          <w:tcPr>
            <w:tcW w:w="4074" w:type="dxa"/>
            <w:tcBorders>
              <w:top w:val="nil"/>
              <w:left w:val="nil"/>
              <w:bottom w:val="nil"/>
              <w:right w:val="nil"/>
            </w:tcBorders>
          </w:tcPr>
          <w:p w14:paraId="31C98F5C" w14:textId="5ADB22EA"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277F7E27" w:rsidR="00B762DD" w:rsidRPr="00B762DD" w:rsidDel="00AA3715" w:rsidRDefault="00B762DD" w:rsidP="00B762DD">
            <w:pPr>
              <w:spacing w:line="240" w:lineRule="auto"/>
              <w:ind w:right="-10"/>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05CBCD61" w:rsidR="00B762DD" w:rsidRPr="00B762DD" w:rsidRDefault="00B762DD" w:rsidP="00B762D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7503901" w14:textId="33A92945" w:rsidR="00B762DD" w:rsidRPr="00B762DD" w:rsidDel="00AA3715" w:rsidRDefault="00086760" w:rsidP="00B762DD">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1.2</w:t>
            </w:r>
            <w:r w:rsidR="00BD02DB">
              <w:rPr>
                <w:rFonts w:ascii="Browallia New" w:hAnsi="Browallia New" w:cs="Browallia New"/>
                <w:sz w:val="28"/>
                <w:szCs w:val="28"/>
                <w:lang w:val="en-GB"/>
              </w:rPr>
              <w:t>9</w:t>
            </w:r>
          </w:p>
        </w:tc>
        <w:tc>
          <w:tcPr>
            <w:tcW w:w="243" w:type="dxa"/>
            <w:tcBorders>
              <w:top w:val="nil"/>
              <w:left w:val="nil"/>
              <w:bottom w:val="nil"/>
              <w:right w:val="nil"/>
            </w:tcBorders>
          </w:tcPr>
          <w:p w14:paraId="2BA796C8"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226B738C" w:rsidR="00B762DD" w:rsidRPr="00B762DD" w:rsidRDefault="00B762DD" w:rsidP="00B762DD">
            <w:pPr>
              <w:spacing w:line="240" w:lineRule="auto"/>
              <w:ind w:right="-11"/>
              <w:jc w:val="right"/>
              <w:rPr>
                <w:rFonts w:ascii="Browallia New" w:hAnsi="Browallia New" w:cs="Browallia New"/>
                <w:sz w:val="28"/>
                <w:szCs w:val="28"/>
                <w:lang w:val="en-GB"/>
              </w:rPr>
            </w:pPr>
            <w:r w:rsidRPr="00B762DD">
              <w:rPr>
                <w:rFonts w:ascii="Browallia New" w:hAnsi="Browallia New" w:cs="Browallia New"/>
                <w:sz w:val="28"/>
                <w:szCs w:val="28"/>
                <w:lang w:val="en-GB"/>
              </w:rPr>
              <w:t xml:space="preserve">    0.35</w:t>
            </w:r>
          </w:p>
        </w:tc>
      </w:tr>
      <w:tr w:rsidR="00915DC4" w:rsidRPr="00F94898" w14:paraId="5302659D" w14:textId="77777777" w:rsidTr="000025FE">
        <w:trPr>
          <w:trHeight w:val="321"/>
        </w:trPr>
        <w:tc>
          <w:tcPr>
            <w:tcW w:w="4074" w:type="dxa"/>
            <w:tcBorders>
              <w:top w:val="nil"/>
              <w:left w:val="nil"/>
              <w:bottom w:val="nil"/>
              <w:right w:val="nil"/>
            </w:tcBorders>
          </w:tcPr>
          <w:p w14:paraId="02E291A3" w14:textId="77777777" w:rsidR="00915DC4" w:rsidRPr="00915DC4" w:rsidRDefault="00915DC4" w:rsidP="00F94898">
            <w:pPr>
              <w:tabs>
                <w:tab w:val="clear" w:pos="3742"/>
              </w:tabs>
              <w:spacing w:line="240" w:lineRule="auto"/>
              <w:ind w:left="175" w:right="175"/>
              <w:rPr>
                <w:rFonts w:ascii="Browallia New" w:hAnsi="Browallia New" w:cs="Browallia New"/>
                <w:sz w:val="28"/>
                <w:szCs w:val="28"/>
                <w:highlight w:val="yellow"/>
                <w:cs/>
              </w:rPr>
            </w:pPr>
          </w:p>
        </w:tc>
        <w:tc>
          <w:tcPr>
            <w:tcW w:w="1028" w:type="dxa"/>
            <w:tcBorders>
              <w:top w:val="nil"/>
              <w:left w:val="nil"/>
              <w:bottom w:val="nil"/>
              <w:right w:val="nil"/>
            </w:tcBorders>
            <w:vAlign w:val="bottom"/>
          </w:tcPr>
          <w:p w14:paraId="48F9D017" w14:textId="77777777" w:rsidR="00915DC4" w:rsidRPr="00B762DD" w:rsidDel="00AA3715" w:rsidRDefault="00915DC4" w:rsidP="00F94898">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32B0CCD6" w14:textId="77777777" w:rsidR="00915DC4" w:rsidRPr="00B762DD" w:rsidRDefault="00915DC4" w:rsidP="00F9489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3AF0D5A" w14:textId="77777777" w:rsidR="00915DC4" w:rsidRPr="00B762DD" w:rsidRDefault="00915DC4" w:rsidP="00F9489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DA006D8" w14:textId="77777777" w:rsidR="00915DC4" w:rsidRPr="00B762DD" w:rsidRDefault="00915DC4" w:rsidP="00F9489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F335B71" w14:textId="77777777" w:rsidR="00915DC4" w:rsidRPr="00B762DD" w:rsidDel="00AA3715" w:rsidRDefault="00915DC4" w:rsidP="00493671">
            <w:pPr>
              <w:tabs>
                <w:tab w:val="clear" w:pos="454"/>
                <w:tab w:val="clear" w:pos="680"/>
                <w:tab w:val="left" w:pos="132"/>
              </w:tabs>
              <w:spacing w:line="240" w:lineRule="auto"/>
              <w:ind w:right="-10"/>
              <w:jc w:val="right"/>
              <w:rPr>
                <w:rFonts w:ascii="Browallia New" w:hAnsi="Browallia New" w:cs="Browallia New"/>
                <w:sz w:val="28"/>
                <w:szCs w:val="28"/>
                <w:cs/>
                <w:lang w:val="en-GB"/>
              </w:rPr>
            </w:pPr>
          </w:p>
        </w:tc>
        <w:tc>
          <w:tcPr>
            <w:tcW w:w="243" w:type="dxa"/>
            <w:tcBorders>
              <w:top w:val="nil"/>
              <w:left w:val="nil"/>
              <w:bottom w:val="nil"/>
              <w:right w:val="nil"/>
            </w:tcBorders>
          </w:tcPr>
          <w:p w14:paraId="2047E920" w14:textId="77777777" w:rsidR="00915DC4" w:rsidRPr="00B762DD" w:rsidRDefault="00915DC4" w:rsidP="00F94898">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1C739D6" w14:textId="77777777" w:rsidR="00915DC4" w:rsidRPr="00B762DD" w:rsidRDefault="00915DC4" w:rsidP="00493671">
            <w:pPr>
              <w:spacing w:line="240" w:lineRule="auto"/>
              <w:ind w:right="-11"/>
              <w:jc w:val="center"/>
              <w:rPr>
                <w:rFonts w:ascii="Browallia New" w:hAnsi="Browallia New" w:cs="Browallia New"/>
                <w:sz w:val="28"/>
                <w:szCs w:val="28"/>
                <w:lang w:val="en-GB"/>
              </w:rPr>
            </w:pPr>
          </w:p>
        </w:tc>
      </w:tr>
      <w:tr w:rsidR="00630C56"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630C56" w:rsidRPr="00C961D5" w:rsidRDefault="00630C56" w:rsidP="00FD7EAB">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630C56" w:rsidRPr="00C961D5" w:rsidRDefault="00630C56" w:rsidP="00FD7EA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630C56" w:rsidRPr="00C961D5" w:rsidRDefault="00630C56" w:rsidP="00FD7EA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630C56" w:rsidRPr="00C961D5"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630C56" w:rsidRPr="00C961D5"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630C56" w:rsidRPr="00C961D5"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630C56" w:rsidRPr="00C961D5"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r>
      <w:tr w:rsidR="00BD02DB" w:rsidRPr="00C2555B" w14:paraId="5CE10EC6" w14:textId="77777777" w:rsidTr="00493671">
        <w:trPr>
          <w:trHeight w:val="170"/>
        </w:trPr>
        <w:tc>
          <w:tcPr>
            <w:tcW w:w="4074" w:type="dxa"/>
            <w:tcBorders>
              <w:top w:val="nil"/>
              <w:left w:val="nil"/>
              <w:bottom w:val="nil"/>
              <w:right w:val="nil"/>
            </w:tcBorders>
          </w:tcPr>
          <w:p w14:paraId="11987839" w14:textId="77777777" w:rsidR="00BD02DB" w:rsidRPr="00C2555B" w:rsidRDefault="00BD02DB" w:rsidP="00BD02DB">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2148DF2D" w14:textId="6C0EEB41" w:rsidR="00BD02DB" w:rsidRPr="008C07C9" w:rsidRDefault="00BD02DB">
            <w:pPr>
              <w:tabs>
                <w:tab w:val="clear" w:pos="1871"/>
                <w:tab w:val="decimal" w:pos="492"/>
                <w:tab w:val="left" w:pos="2020"/>
              </w:tabs>
              <w:spacing w:line="240" w:lineRule="auto"/>
              <w:ind w:right="-10"/>
              <w:jc w:val="right"/>
              <w:rPr>
                <w:rFonts w:ascii="Browallia New" w:hAnsi="Browallia New" w:cs="Browallia New"/>
                <w:sz w:val="28"/>
                <w:szCs w:val="28"/>
                <w:cs/>
              </w:rPr>
            </w:pPr>
            <w:r w:rsidRPr="008C07C9">
              <w:rPr>
                <w:rFonts w:ascii="Browallia New" w:hAnsi="Browallia New" w:cs="Browallia New"/>
                <w:sz w:val="28"/>
                <w:szCs w:val="28"/>
              </w:rPr>
              <w:t xml:space="preserve">    </w:t>
            </w:r>
            <w:r w:rsidR="00D728DE" w:rsidRPr="008C07C9">
              <w:rPr>
                <w:rFonts w:ascii="Browallia New" w:hAnsi="Browallia New" w:cs="Browallia New"/>
                <w:sz w:val="28"/>
                <w:szCs w:val="28"/>
              </w:rPr>
              <w:t>0.01</w:t>
            </w:r>
          </w:p>
        </w:tc>
        <w:tc>
          <w:tcPr>
            <w:tcW w:w="240" w:type="dxa"/>
            <w:tcBorders>
              <w:top w:val="nil"/>
              <w:left w:val="nil"/>
              <w:bottom w:val="nil"/>
              <w:right w:val="nil"/>
            </w:tcBorders>
          </w:tcPr>
          <w:p w14:paraId="03A68B3B" w14:textId="77777777" w:rsidR="00BD02DB" w:rsidRPr="00C961D5" w:rsidRDefault="00BD02DB" w:rsidP="00BD02DB">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tcPr>
          <w:p w14:paraId="27380DA8" w14:textId="10A71344" w:rsidR="00BD02DB" w:rsidRPr="00C961D5" w:rsidRDefault="00BD02DB" w:rsidP="00BD02DB">
            <w:pPr>
              <w:spacing w:line="240" w:lineRule="auto"/>
              <w:ind w:right="-11"/>
              <w:jc w:val="right"/>
              <w:rPr>
                <w:rFonts w:ascii="Browallia New" w:hAnsi="Browallia New" w:cs="Browallia New"/>
                <w:b/>
                <w:sz w:val="28"/>
                <w:szCs w:val="28"/>
                <w:cs/>
              </w:rPr>
            </w:pPr>
            <w:r w:rsidRPr="00C961D5">
              <w:rPr>
                <w:rFonts w:ascii="Browallia New" w:hAnsi="Browallia New" w:cs="Browallia New"/>
                <w:bCs/>
                <w:sz w:val="28"/>
                <w:szCs w:val="28"/>
              </w:rPr>
              <w:t>0.02</w:t>
            </w:r>
          </w:p>
        </w:tc>
        <w:tc>
          <w:tcPr>
            <w:tcW w:w="240" w:type="dxa"/>
            <w:tcBorders>
              <w:top w:val="nil"/>
              <w:left w:val="nil"/>
              <w:bottom w:val="nil"/>
              <w:right w:val="nil"/>
            </w:tcBorders>
          </w:tcPr>
          <w:p w14:paraId="2C70BADA" w14:textId="77777777" w:rsidR="00BD02DB" w:rsidRPr="00C961D5" w:rsidRDefault="00BD02DB" w:rsidP="00BD02DB">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7BBD0858" w14:textId="0FC31DE4" w:rsidR="00BD02DB" w:rsidRPr="00C961D5" w:rsidRDefault="00BD02DB" w:rsidP="00BD02DB">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3" w:type="dxa"/>
            <w:tcBorders>
              <w:top w:val="nil"/>
              <w:left w:val="nil"/>
              <w:bottom w:val="nil"/>
              <w:right w:val="nil"/>
            </w:tcBorders>
          </w:tcPr>
          <w:p w14:paraId="1DF61F4B" w14:textId="77777777" w:rsidR="00BD02DB" w:rsidRPr="00C961D5" w:rsidRDefault="00BD02DB" w:rsidP="00BD02DB">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061B3586" w14:textId="64A5A5D2" w:rsidR="00BD02DB" w:rsidRPr="00C961D5" w:rsidRDefault="00BD02DB" w:rsidP="00BD02DB">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r>
      <w:tr w:rsidR="00F94898" w:rsidRPr="00C2555B" w14:paraId="518C74DD" w14:textId="77777777" w:rsidTr="00493671">
        <w:trPr>
          <w:trHeight w:val="170"/>
        </w:trPr>
        <w:tc>
          <w:tcPr>
            <w:tcW w:w="4074" w:type="dxa"/>
            <w:tcBorders>
              <w:top w:val="nil"/>
              <w:left w:val="nil"/>
              <w:bottom w:val="nil"/>
              <w:right w:val="nil"/>
            </w:tcBorders>
          </w:tcPr>
          <w:p w14:paraId="4100AB81" w14:textId="77777777" w:rsidR="00F94898" w:rsidRPr="00C2555B" w:rsidRDefault="00F94898" w:rsidP="00F9489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1C04B14" w14:textId="59DBE845" w:rsidR="00F94898" w:rsidRPr="00C961D5" w:rsidRDefault="00F82EB7" w:rsidP="00F94898">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sz w:val="28"/>
                <w:szCs w:val="28"/>
              </w:rPr>
              <w:t>5.37</w:t>
            </w:r>
          </w:p>
        </w:tc>
        <w:tc>
          <w:tcPr>
            <w:tcW w:w="240" w:type="dxa"/>
            <w:tcBorders>
              <w:top w:val="nil"/>
              <w:left w:val="nil"/>
              <w:bottom w:val="nil"/>
              <w:right w:val="nil"/>
            </w:tcBorders>
          </w:tcPr>
          <w:p w14:paraId="590D2896"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68DAF907" w14:textId="71DEEE1A" w:rsidR="00F94898" w:rsidRPr="00C961D5" w:rsidRDefault="00F94898" w:rsidP="00F94898">
            <w:pPr>
              <w:spacing w:line="240" w:lineRule="auto"/>
              <w:ind w:right="-11"/>
              <w:jc w:val="right"/>
              <w:rPr>
                <w:rFonts w:ascii="Browallia New" w:hAnsi="Browallia New" w:cs="Browallia New"/>
                <w:sz w:val="28"/>
                <w:szCs w:val="28"/>
                <w:cs/>
              </w:rPr>
            </w:pPr>
            <w:r w:rsidRPr="00C961D5">
              <w:rPr>
                <w:rFonts w:ascii="Browallia New" w:hAnsi="Browallia New" w:cs="Browallia New"/>
                <w:sz w:val="28"/>
                <w:szCs w:val="28"/>
              </w:rPr>
              <w:t>3.44</w:t>
            </w:r>
          </w:p>
        </w:tc>
        <w:tc>
          <w:tcPr>
            <w:tcW w:w="240" w:type="dxa"/>
            <w:tcBorders>
              <w:top w:val="nil"/>
              <w:left w:val="nil"/>
              <w:bottom w:val="nil"/>
              <w:right w:val="nil"/>
            </w:tcBorders>
          </w:tcPr>
          <w:p w14:paraId="33906905"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619B8BC" w14:textId="37F44B31" w:rsidR="00F94898" w:rsidRPr="00C961D5" w:rsidRDefault="00F82EB7" w:rsidP="00F94898">
            <w:pPr>
              <w:spacing w:line="240" w:lineRule="auto"/>
              <w:ind w:right="-11"/>
              <w:jc w:val="right"/>
              <w:rPr>
                <w:rFonts w:ascii="Browallia New" w:hAnsi="Browallia New" w:cs="Browallia New"/>
                <w:sz w:val="28"/>
                <w:szCs w:val="28"/>
              </w:rPr>
            </w:pPr>
            <w:r>
              <w:rPr>
                <w:rFonts w:ascii="Browallia New" w:hAnsi="Browallia New" w:cs="Browallia New"/>
                <w:sz w:val="28"/>
                <w:szCs w:val="28"/>
              </w:rPr>
              <w:t>5.37</w:t>
            </w:r>
          </w:p>
        </w:tc>
        <w:tc>
          <w:tcPr>
            <w:tcW w:w="243" w:type="dxa"/>
            <w:tcBorders>
              <w:top w:val="nil"/>
              <w:left w:val="nil"/>
              <w:bottom w:val="nil"/>
              <w:right w:val="nil"/>
            </w:tcBorders>
          </w:tcPr>
          <w:p w14:paraId="63D0EEEB"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16A996A" w14:textId="06D970D9" w:rsidR="00F94898" w:rsidRPr="00C961D5" w:rsidRDefault="00F94898" w:rsidP="00F94898">
            <w:pPr>
              <w:spacing w:line="240" w:lineRule="auto"/>
              <w:ind w:right="-11"/>
              <w:jc w:val="right"/>
              <w:rPr>
                <w:rFonts w:ascii="Browallia New" w:hAnsi="Browallia New" w:cs="Browallia New"/>
                <w:sz w:val="28"/>
                <w:szCs w:val="28"/>
              </w:rPr>
            </w:pPr>
            <w:r w:rsidRPr="00C961D5">
              <w:rPr>
                <w:rFonts w:ascii="Browallia New" w:hAnsi="Browallia New" w:cs="Browallia New"/>
                <w:bCs/>
                <w:sz w:val="28"/>
                <w:szCs w:val="28"/>
              </w:rPr>
              <w:t>1.90</w:t>
            </w:r>
          </w:p>
        </w:tc>
      </w:tr>
      <w:tr w:rsidR="00F94898" w:rsidRPr="00C2555B" w:rsidDel="00EE5C2C" w14:paraId="077A7E7B" w14:textId="77777777" w:rsidTr="00FD7EAB">
        <w:trPr>
          <w:trHeight w:val="170"/>
        </w:trPr>
        <w:tc>
          <w:tcPr>
            <w:tcW w:w="4074" w:type="dxa"/>
            <w:tcBorders>
              <w:top w:val="nil"/>
              <w:left w:val="nil"/>
              <w:bottom w:val="nil"/>
              <w:right w:val="nil"/>
            </w:tcBorders>
          </w:tcPr>
          <w:p w14:paraId="146C17B5" w14:textId="77777777" w:rsidR="00F94898" w:rsidRPr="00C2555B" w:rsidRDefault="00F94898" w:rsidP="00F94898">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tcPr>
          <w:p w14:paraId="11D630EE" w14:textId="77777777" w:rsidR="00F94898" w:rsidRPr="00C961D5" w:rsidDel="00EE5C2C" w:rsidRDefault="00F94898" w:rsidP="00F94898">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611FDA73"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E0C4C44" w14:textId="77777777" w:rsidR="00F94898" w:rsidRPr="00C961D5" w:rsidDel="00EE5C2C" w:rsidRDefault="00F94898" w:rsidP="00F94898">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58D6820D"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8481327" w14:textId="77777777" w:rsidR="00F94898" w:rsidRPr="00C961D5" w:rsidDel="00EE5C2C" w:rsidRDefault="00F94898" w:rsidP="00F94898">
            <w:pPr>
              <w:spacing w:line="240" w:lineRule="auto"/>
              <w:ind w:right="-11"/>
              <w:jc w:val="right"/>
              <w:rPr>
                <w:rFonts w:ascii="Browallia New" w:hAnsi="Browallia New" w:cs="Browallia New"/>
                <w:bCs/>
                <w:sz w:val="28"/>
                <w:szCs w:val="28"/>
              </w:rPr>
            </w:pPr>
          </w:p>
        </w:tc>
        <w:tc>
          <w:tcPr>
            <w:tcW w:w="243" w:type="dxa"/>
            <w:tcBorders>
              <w:top w:val="nil"/>
              <w:left w:val="nil"/>
              <w:bottom w:val="nil"/>
              <w:right w:val="nil"/>
            </w:tcBorders>
          </w:tcPr>
          <w:p w14:paraId="40137E42"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6DF8191" w14:textId="77777777" w:rsidR="00F94898" w:rsidRPr="00C961D5" w:rsidDel="00EE5C2C" w:rsidRDefault="00F94898" w:rsidP="00F94898">
            <w:pPr>
              <w:tabs>
                <w:tab w:val="decimal" w:pos="492"/>
              </w:tabs>
              <w:spacing w:line="240" w:lineRule="auto"/>
              <w:ind w:right="-10"/>
              <w:jc w:val="right"/>
              <w:rPr>
                <w:rFonts w:ascii="Browallia New" w:hAnsi="Browallia New" w:cs="Browallia New"/>
                <w:sz w:val="26"/>
                <w:szCs w:val="26"/>
                <w:lang w:val="en-GB"/>
              </w:rPr>
            </w:pPr>
          </w:p>
        </w:tc>
      </w:tr>
      <w:tr w:rsidR="00F94898"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F94898" w:rsidRPr="00C961D5" w:rsidRDefault="00F94898" w:rsidP="00F94898">
            <w:pPr>
              <w:tabs>
                <w:tab w:val="clear" w:pos="3742"/>
              </w:tabs>
              <w:spacing w:line="240" w:lineRule="auto"/>
              <w:ind w:left="175" w:right="175" w:hanging="175"/>
              <w:rPr>
                <w:rFonts w:ascii="Browallia New" w:hAnsi="Browallia New" w:cs="Browallia New"/>
                <w:b/>
                <w:bCs/>
                <w:sz w:val="28"/>
                <w:szCs w:val="28"/>
              </w:rPr>
            </w:pPr>
            <w:r w:rsidRPr="00C961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F94898" w:rsidRPr="00C961D5" w:rsidRDefault="00F94898" w:rsidP="00F9489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F94898" w:rsidRPr="00C961D5" w:rsidRDefault="00F94898" w:rsidP="00F94898">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F94898" w:rsidRPr="00C961D5" w:rsidRDefault="00F94898" w:rsidP="00F94898">
            <w:pPr>
              <w:tabs>
                <w:tab w:val="decimal" w:pos="492"/>
              </w:tabs>
              <w:spacing w:line="240" w:lineRule="auto"/>
              <w:ind w:right="-10"/>
              <w:jc w:val="right"/>
              <w:rPr>
                <w:rFonts w:ascii="Browallia New" w:hAnsi="Browallia New" w:cs="Browallia New"/>
                <w:sz w:val="26"/>
                <w:szCs w:val="26"/>
                <w:lang w:val="en-GB"/>
              </w:rPr>
            </w:pPr>
          </w:p>
        </w:tc>
      </w:tr>
      <w:tr w:rsidR="00F94898" w:rsidRPr="00C2555B" w14:paraId="5A4FA68A" w14:textId="77777777" w:rsidTr="00493671">
        <w:trPr>
          <w:trHeight w:val="170"/>
        </w:trPr>
        <w:tc>
          <w:tcPr>
            <w:tcW w:w="4074" w:type="dxa"/>
            <w:tcBorders>
              <w:top w:val="nil"/>
              <w:left w:val="nil"/>
              <w:bottom w:val="nil"/>
              <w:right w:val="nil"/>
            </w:tcBorders>
            <w:vAlign w:val="bottom"/>
          </w:tcPr>
          <w:p w14:paraId="1E696324" w14:textId="77777777" w:rsidR="00F94898" w:rsidRPr="00C2555B" w:rsidRDefault="00F94898" w:rsidP="00F9489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0106F22B" w:rsidR="00F94898" w:rsidRPr="00C961D5" w:rsidRDefault="00F82EB7" w:rsidP="00493671">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sz w:val="28"/>
                <w:szCs w:val="28"/>
              </w:rPr>
              <w:t>0.24</w:t>
            </w:r>
          </w:p>
        </w:tc>
        <w:tc>
          <w:tcPr>
            <w:tcW w:w="240" w:type="dxa"/>
            <w:tcBorders>
              <w:top w:val="nil"/>
              <w:left w:val="nil"/>
              <w:bottom w:val="nil"/>
              <w:right w:val="nil"/>
            </w:tcBorders>
          </w:tcPr>
          <w:p w14:paraId="2CBE64E3" w14:textId="77777777"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7C0FC78F" w:rsidR="00F94898" w:rsidRPr="00C961D5" w:rsidRDefault="00F94898" w:rsidP="00493671">
            <w:pPr>
              <w:tabs>
                <w:tab w:val="clear" w:pos="1871"/>
                <w:tab w:val="decimal" w:pos="492"/>
                <w:tab w:val="left" w:pos="2020"/>
              </w:tabs>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cs/>
                <w:lang w:val="en-GB"/>
              </w:rPr>
              <w:t>0.24</w:t>
            </w:r>
          </w:p>
        </w:tc>
        <w:tc>
          <w:tcPr>
            <w:tcW w:w="240" w:type="dxa"/>
            <w:tcBorders>
              <w:top w:val="nil"/>
              <w:left w:val="nil"/>
              <w:bottom w:val="nil"/>
              <w:right w:val="nil"/>
            </w:tcBorders>
          </w:tcPr>
          <w:p w14:paraId="3C9D54EF" w14:textId="77777777"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69C007A0" w:rsidR="00F94898" w:rsidRPr="00C961D5" w:rsidRDefault="00050294" w:rsidP="00493671">
            <w:pPr>
              <w:tabs>
                <w:tab w:val="clear" w:pos="1871"/>
                <w:tab w:val="decimal" w:pos="492"/>
                <w:tab w:val="left" w:pos="2020"/>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cs/>
                <w:lang w:val="en-GB"/>
              </w:rPr>
              <w:t>0.24</w:t>
            </w:r>
          </w:p>
        </w:tc>
        <w:tc>
          <w:tcPr>
            <w:tcW w:w="243" w:type="dxa"/>
            <w:tcBorders>
              <w:top w:val="nil"/>
              <w:left w:val="nil"/>
              <w:bottom w:val="nil"/>
              <w:right w:val="nil"/>
            </w:tcBorders>
          </w:tcPr>
          <w:p w14:paraId="1C288923" w14:textId="77777777"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1001D978" w:rsidR="00F94898" w:rsidRPr="00C961D5" w:rsidRDefault="00F94898" w:rsidP="00493671">
            <w:pPr>
              <w:tabs>
                <w:tab w:val="clear" w:pos="1871"/>
                <w:tab w:val="decimal" w:pos="492"/>
                <w:tab w:val="left" w:pos="2020"/>
              </w:tabs>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cs/>
                <w:lang w:val="en-GB"/>
              </w:rPr>
              <w:t>0.24</w:t>
            </w:r>
          </w:p>
        </w:tc>
      </w:tr>
      <w:tr w:rsidR="00050294" w:rsidRPr="00C2555B" w14:paraId="3ECB5FC7" w14:textId="77777777" w:rsidTr="00FD7EAB">
        <w:trPr>
          <w:trHeight w:val="170"/>
        </w:trPr>
        <w:tc>
          <w:tcPr>
            <w:tcW w:w="4074" w:type="dxa"/>
            <w:tcBorders>
              <w:top w:val="nil"/>
              <w:left w:val="nil"/>
              <w:bottom w:val="nil"/>
              <w:right w:val="nil"/>
            </w:tcBorders>
          </w:tcPr>
          <w:p w14:paraId="3CB4F119" w14:textId="77777777" w:rsidR="00050294" w:rsidRPr="00C2555B" w:rsidRDefault="00050294" w:rsidP="00050294">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13641746" w:rsidR="00050294" w:rsidRPr="00B762DD" w:rsidRDefault="00050294" w:rsidP="00050294">
            <w:pPr>
              <w:spacing w:line="240" w:lineRule="auto"/>
              <w:ind w:right="-11"/>
              <w:jc w:val="right"/>
              <w:rPr>
                <w:rFonts w:ascii="Browallia New" w:hAnsi="Browallia New" w:cs="Browallia New"/>
                <w:sz w:val="28"/>
                <w:szCs w:val="28"/>
                <w:cs/>
              </w:rPr>
            </w:pPr>
            <w:r w:rsidRPr="00B762DD">
              <w:rPr>
                <w:rFonts w:ascii="Browallia New" w:hAnsi="Browallia New" w:cs="Browallia New"/>
                <w:sz w:val="28"/>
                <w:szCs w:val="28"/>
              </w:rPr>
              <w:t>0.</w:t>
            </w:r>
            <w:r w:rsidR="00086760">
              <w:rPr>
                <w:rFonts w:ascii="Browallia New" w:hAnsi="Browallia New" w:cs="Browallia New"/>
                <w:sz w:val="28"/>
                <w:szCs w:val="28"/>
              </w:rPr>
              <w:t>71</w:t>
            </w:r>
          </w:p>
        </w:tc>
        <w:tc>
          <w:tcPr>
            <w:tcW w:w="240" w:type="dxa"/>
            <w:tcBorders>
              <w:top w:val="nil"/>
              <w:left w:val="nil"/>
              <w:bottom w:val="nil"/>
              <w:right w:val="nil"/>
            </w:tcBorders>
          </w:tcPr>
          <w:p w14:paraId="73221ECC" w14:textId="77777777" w:rsidR="00050294" w:rsidRPr="00C961D5" w:rsidRDefault="00050294" w:rsidP="00050294">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7A61B364" w:rsidR="00050294" w:rsidRPr="00C961D5" w:rsidRDefault="00050294" w:rsidP="00050294">
            <w:pPr>
              <w:spacing w:line="240" w:lineRule="auto"/>
              <w:ind w:right="-11"/>
              <w:jc w:val="right"/>
              <w:rPr>
                <w:rFonts w:ascii="Browallia New" w:hAnsi="Browallia New" w:cs="Browallia New"/>
                <w:sz w:val="28"/>
                <w:szCs w:val="28"/>
                <w:cs/>
              </w:rPr>
            </w:pPr>
            <w:r w:rsidRPr="00C961D5">
              <w:rPr>
                <w:rFonts w:ascii="Browallia New" w:hAnsi="Browallia New" w:cs="Browallia New"/>
                <w:sz w:val="28"/>
                <w:szCs w:val="28"/>
              </w:rPr>
              <w:t>0.05</w:t>
            </w:r>
          </w:p>
        </w:tc>
        <w:tc>
          <w:tcPr>
            <w:tcW w:w="240" w:type="dxa"/>
            <w:tcBorders>
              <w:top w:val="nil"/>
              <w:left w:val="nil"/>
              <w:bottom w:val="nil"/>
              <w:right w:val="nil"/>
            </w:tcBorders>
          </w:tcPr>
          <w:p w14:paraId="651EB9B5" w14:textId="77777777" w:rsidR="00050294" w:rsidRPr="00C961D5" w:rsidRDefault="00050294" w:rsidP="00050294">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5CCAE1B7" w:rsidR="00050294" w:rsidRPr="00C961D5" w:rsidRDefault="00050294" w:rsidP="00050294">
            <w:pPr>
              <w:spacing w:line="240" w:lineRule="auto"/>
              <w:ind w:right="-11"/>
              <w:jc w:val="center"/>
              <w:rPr>
                <w:rFonts w:ascii="Browallia New" w:hAnsi="Browallia New" w:cs="Browallia New"/>
                <w:sz w:val="28"/>
                <w:szCs w:val="28"/>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43" w:type="dxa"/>
            <w:tcBorders>
              <w:top w:val="nil"/>
              <w:left w:val="nil"/>
              <w:bottom w:val="nil"/>
              <w:right w:val="nil"/>
            </w:tcBorders>
          </w:tcPr>
          <w:p w14:paraId="059AA922" w14:textId="77777777" w:rsidR="00050294" w:rsidRPr="00C961D5" w:rsidRDefault="00050294" w:rsidP="00050294">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1058B4CE" w:rsidR="00050294" w:rsidRPr="00C961D5" w:rsidRDefault="00050294" w:rsidP="00050294">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r>
      <w:tr w:rsidR="00F94898" w:rsidRPr="00C2555B" w14:paraId="720B1827" w14:textId="77777777" w:rsidTr="00FD7EAB">
        <w:trPr>
          <w:trHeight w:val="170"/>
        </w:trPr>
        <w:tc>
          <w:tcPr>
            <w:tcW w:w="4074" w:type="dxa"/>
            <w:tcBorders>
              <w:top w:val="nil"/>
              <w:left w:val="nil"/>
              <w:bottom w:val="nil"/>
              <w:right w:val="nil"/>
            </w:tcBorders>
          </w:tcPr>
          <w:p w14:paraId="1B26288A" w14:textId="77777777" w:rsidR="00F94898" w:rsidRPr="00C2555B" w:rsidRDefault="00F94898" w:rsidP="00F94898">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21EE0868" w14:textId="77777777" w:rsidR="00F94898" w:rsidRPr="00C961D5" w:rsidRDefault="00F94898" w:rsidP="00F9489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3C54231"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0189256D" w14:textId="77777777" w:rsidR="00F94898" w:rsidRPr="00C961D5" w:rsidRDefault="00F94898" w:rsidP="00F9489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056D6EFD"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2478FB7"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E614079"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3F32625"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r>
      <w:tr w:rsidR="00F94898" w:rsidRPr="00C2555B" w14:paraId="6F98649F" w14:textId="77777777" w:rsidTr="00FD7EAB">
        <w:trPr>
          <w:trHeight w:val="170"/>
        </w:trPr>
        <w:tc>
          <w:tcPr>
            <w:tcW w:w="4074" w:type="dxa"/>
            <w:tcBorders>
              <w:top w:val="nil"/>
              <w:left w:val="nil"/>
              <w:bottom w:val="nil"/>
              <w:right w:val="nil"/>
            </w:tcBorders>
          </w:tcPr>
          <w:p w14:paraId="2EAA91A5" w14:textId="77777777" w:rsidR="00F94898" w:rsidRPr="00C2555B" w:rsidRDefault="00F94898" w:rsidP="00F94898">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F94898" w:rsidRPr="00C961D5" w:rsidRDefault="00F94898" w:rsidP="00F9489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F94898" w:rsidRPr="00C961D5" w:rsidRDefault="00F94898" w:rsidP="00F9489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F94898" w:rsidRPr="00C961D5" w:rsidRDefault="00F94898" w:rsidP="00F94898">
            <w:pPr>
              <w:tabs>
                <w:tab w:val="clear" w:pos="1871"/>
                <w:tab w:val="decimal" w:pos="492"/>
                <w:tab w:val="left" w:pos="2020"/>
              </w:tabs>
              <w:spacing w:line="240" w:lineRule="auto"/>
              <w:ind w:right="-10"/>
              <w:jc w:val="right"/>
              <w:rPr>
                <w:rFonts w:ascii="Browallia New" w:hAnsi="Browallia New" w:cs="Browallia New"/>
                <w:sz w:val="28"/>
                <w:szCs w:val="28"/>
              </w:rPr>
            </w:pPr>
          </w:p>
        </w:tc>
      </w:tr>
      <w:tr w:rsidR="00F94898" w:rsidRPr="00C2555B" w14:paraId="069CCB42" w14:textId="77777777" w:rsidTr="00493671">
        <w:trPr>
          <w:trHeight w:val="170"/>
        </w:trPr>
        <w:tc>
          <w:tcPr>
            <w:tcW w:w="4074" w:type="dxa"/>
            <w:tcBorders>
              <w:top w:val="nil"/>
              <w:left w:val="nil"/>
              <w:bottom w:val="nil"/>
              <w:right w:val="nil"/>
            </w:tcBorders>
            <w:shd w:val="clear" w:color="auto" w:fill="auto"/>
          </w:tcPr>
          <w:p w14:paraId="44591F59" w14:textId="77777777" w:rsidR="00F94898" w:rsidRPr="00C2555B" w:rsidRDefault="00F94898" w:rsidP="00F9489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68CC14FD" w:rsidR="00F94898" w:rsidRPr="00C961D5" w:rsidRDefault="00050294" w:rsidP="00493671">
            <w:pPr>
              <w:tabs>
                <w:tab w:val="clear" w:pos="1871"/>
                <w:tab w:val="decimal" w:pos="492"/>
                <w:tab w:val="left" w:pos="2020"/>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8.97</w:t>
            </w:r>
          </w:p>
        </w:tc>
        <w:tc>
          <w:tcPr>
            <w:tcW w:w="240" w:type="dxa"/>
            <w:tcBorders>
              <w:top w:val="nil"/>
              <w:left w:val="nil"/>
              <w:bottom w:val="nil"/>
              <w:right w:val="nil"/>
            </w:tcBorders>
            <w:shd w:val="clear" w:color="auto" w:fill="auto"/>
          </w:tcPr>
          <w:p w14:paraId="6CFDB761" w14:textId="77777777" w:rsidR="00F94898" w:rsidRPr="00C961D5" w:rsidRDefault="00F94898" w:rsidP="00493671">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5C70F41B" w14:textId="5C99E5A4"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9.46</w:t>
            </w:r>
          </w:p>
        </w:tc>
        <w:tc>
          <w:tcPr>
            <w:tcW w:w="240" w:type="dxa"/>
            <w:tcBorders>
              <w:top w:val="nil"/>
              <w:left w:val="nil"/>
              <w:bottom w:val="nil"/>
              <w:right w:val="nil"/>
            </w:tcBorders>
            <w:shd w:val="clear" w:color="auto" w:fill="auto"/>
          </w:tcPr>
          <w:p w14:paraId="745190FD" w14:textId="77777777"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8342A4D" w14:textId="3850EEF6" w:rsidR="00F94898" w:rsidRPr="00C961D5" w:rsidRDefault="00050294" w:rsidP="00493671">
            <w:pPr>
              <w:tabs>
                <w:tab w:val="clear" w:pos="1871"/>
                <w:tab w:val="decimal" w:pos="492"/>
                <w:tab w:val="left" w:pos="2020"/>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4.77</w:t>
            </w:r>
          </w:p>
        </w:tc>
        <w:tc>
          <w:tcPr>
            <w:tcW w:w="243" w:type="dxa"/>
            <w:tcBorders>
              <w:top w:val="nil"/>
              <w:left w:val="nil"/>
              <w:bottom w:val="nil"/>
              <w:right w:val="nil"/>
            </w:tcBorders>
            <w:shd w:val="clear" w:color="auto" w:fill="auto"/>
          </w:tcPr>
          <w:p w14:paraId="0447B780" w14:textId="77777777" w:rsidR="00F94898" w:rsidRPr="00C961D5" w:rsidRDefault="00F94898" w:rsidP="0049367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4E574FCA" w14:textId="3CF13D03" w:rsidR="00F94898" w:rsidRPr="00C961D5" w:rsidRDefault="00F94898" w:rsidP="00493671">
            <w:pPr>
              <w:tabs>
                <w:tab w:val="clear" w:pos="1871"/>
                <w:tab w:val="decimal" w:pos="492"/>
                <w:tab w:val="left" w:pos="2020"/>
              </w:tabs>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lang w:val="en-GB"/>
              </w:rPr>
              <w:t>4.38</w:t>
            </w:r>
          </w:p>
        </w:tc>
      </w:tr>
      <w:tr w:rsidR="00F94898" w:rsidRPr="00C2555B" w14:paraId="6628DA7F" w14:textId="77777777" w:rsidTr="00807020">
        <w:trPr>
          <w:trHeight w:val="170"/>
        </w:trPr>
        <w:tc>
          <w:tcPr>
            <w:tcW w:w="4074" w:type="dxa"/>
            <w:tcBorders>
              <w:top w:val="nil"/>
              <w:left w:val="nil"/>
              <w:bottom w:val="nil"/>
              <w:right w:val="nil"/>
            </w:tcBorders>
            <w:shd w:val="clear" w:color="auto" w:fill="auto"/>
          </w:tcPr>
          <w:p w14:paraId="482E5268" w14:textId="77777777" w:rsidR="00F94898" w:rsidRPr="00C2555B" w:rsidRDefault="00F94898" w:rsidP="00F9489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341C38CC" w14:textId="01DD993F" w:rsidR="00F94898" w:rsidRPr="00C961D5" w:rsidRDefault="00050294" w:rsidP="00F9489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sidR="00086760">
              <w:rPr>
                <w:rFonts w:ascii="Browallia New" w:hAnsi="Browallia New" w:cs="Browallia New"/>
                <w:sz w:val="28"/>
                <w:szCs w:val="28"/>
              </w:rPr>
              <w:t>28</w:t>
            </w:r>
          </w:p>
        </w:tc>
        <w:tc>
          <w:tcPr>
            <w:tcW w:w="240" w:type="dxa"/>
            <w:tcBorders>
              <w:top w:val="nil"/>
              <w:left w:val="nil"/>
              <w:right w:val="nil"/>
            </w:tcBorders>
            <w:shd w:val="clear" w:color="auto" w:fill="auto"/>
          </w:tcPr>
          <w:p w14:paraId="39BBBBDB" w14:textId="77777777" w:rsidR="00F94898" w:rsidRPr="00C961D5" w:rsidRDefault="00F94898" w:rsidP="00F94898">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tcPr>
          <w:p w14:paraId="7222A0EA" w14:textId="6A466640" w:rsidR="00F94898" w:rsidRPr="00C961D5" w:rsidRDefault="00B507D9" w:rsidP="00493671">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0.14</w:t>
            </w:r>
          </w:p>
        </w:tc>
        <w:tc>
          <w:tcPr>
            <w:tcW w:w="240" w:type="dxa"/>
            <w:tcBorders>
              <w:top w:val="nil"/>
              <w:left w:val="nil"/>
              <w:right w:val="nil"/>
            </w:tcBorders>
            <w:shd w:val="clear" w:color="auto" w:fill="auto"/>
          </w:tcPr>
          <w:p w14:paraId="3584217A" w14:textId="77777777" w:rsidR="00F94898" w:rsidRPr="00C961D5" w:rsidRDefault="00F94898" w:rsidP="00F9489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9051186" w14:textId="2D4CBDEF" w:rsidR="00F94898" w:rsidRPr="00C961D5" w:rsidRDefault="00050294" w:rsidP="00F9489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sidR="00086760">
              <w:rPr>
                <w:rFonts w:ascii="Browallia New" w:hAnsi="Browallia New" w:cs="Browallia New"/>
                <w:sz w:val="28"/>
                <w:szCs w:val="28"/>
              </w:rPr>
              <w:t>16</w:t>
            </w:r>
          </w:p>
        </w:tc>
        <w:tc>
          <w:tcPr>
            <w:tcW w:w="243" w:type="dxa"/>
            <w:tcBorders>
              <w:top w:val="nil"/>
              <w:left w:val="nil"/>
              <w:right w:val="nil"/>
            </w:tcBorders>
            <w:shd w:val="clear" w:color="auto" w:fill="auto"/>
          </w:tcPr>
          <w:p w14:paraId="427E111B" w14:textId="77777777" w:rsidR="00F94898" w:rsidRPr="00C961D5" w:rsidRDefault="00F94898" w:rsidP="00F9489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tcPr>
          <w:p w14:paraId="796300F6" w14:textId="2A60AFF4" w:rsidR="00F94898" w:rsidRPr="00C961D5" w:rsidRDefault="00B507D9" w:rsidP="00F94898">
            <w:pPr>
              <w:spacing w:line="240" w:lineRule="auto"/>
              <w:ind w:right="-11"/>
              <w:jc w:val="right"/>
              <w:rPr>
                <w:rFonts w:ascii="Browallia New" w:hAnsi="Browallia New" w:cs="Browallia New"/>
                <w:sz w:val="28"/>
                <w:szCs w:val="28"/>
              </w:rPr>
            </w:pPr>
            <w:r>
              <w:rPr>
                <w:rFonts w:ascii="Browallia New" w:hAnsi="Browallia New" w:cs="Browallia New"/>
                <w:sz w:val="28"/>
                <w:szCs w:val="28"/>
              </w:rPr>
              <w:t>0.01</w:t>
            </w:r>
          </w:p>
        </w:tc>
      </w:tr>
      <w:tr w:rsidR="00D43C6B" w:rsidRPr="00C2555B" w14:paraId="7AED4111" w14:textId="77777777" w:rsidTr="00493671">
        <w:trPr>
          <w:trHeight w:val="170"/>
        </w:trPr>
        <w:tc>
          <w:tcPr>
            <w:tcW w:w="4074" w:type="dxa"/>
            <w:tcBorders>
              <w:top w:val="nil"/>
              <w:left w:val="nil"/>
              <w:bottom w:val="nil"/>
              <w:right w:val="nil"/>
            </w:tcBorders>
            <w:shd w:val="clear" w:color="auto" w:fill="auto"/>
          </w:tcPr>
          <w:p w14:paraId="4853212A" w14:textId="77777777" w:rsidR="00D43C6B" w:rsidRPr="00C2555B" w:rsidRDefault="00D43C6B" w:rsidP="00D43C6B">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741F4E91" w:rsidR="00D43C6B" w:rsidRPr="00C961D5" w:rsidRDefault="00050294" w:rsidP="00D43C6B">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9.</w:t>
            </w:r>
            <w:r w:rsidR="00086760">
              <w:rPr>
                <w:rFonts w:ascii="Browallia New" w:hAnsi="Browallia New" w:cs="Browallia New"/>
                <w:sz w:val="28"/>
                <w:szCs w:val="28"/>
              </w:rPr>
              <w:t>25</w:t>
            </w:r>
          </w:p>
        </w:tc>
        <w:tc>
          <w:tcPr>
            <w:tcW w:w="240" w:type="dxa"/>
            <w:tcBorders>
              <w:top w:val="nil"/>
              <w:left w:val="nil"/>
              <w:bottom w:val="nil"/>
              <w:right w:val="nil"/>
            </w:tcBorders>
            <w:shd w:val="clear" w:color="auto" w:fill="auto"/>
          </w:tcPr>
          <w:p w14:paraId="0EBD9AEC" w14:textId="77777777" w:rsidR="00D43C6B" w:rsidRPr="00C961D5" w:rsidRDefault="00D43C6B" w:rsidP="00D43C6B">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1AED132C" w14:textId="125BB404" w:rsidR="00D43C6B" w:rsidRPr="00C961D5" w:rsidRDefault="00D43C6B" w:rsidP="00D43C6B">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9.60</w:t>
            </w:r>
          </w:p>
        </w:tc>
        <w:tc>
          <w:tcPr>
            <w:tcW w:w="240" w:type="dxa"/>
            <w:tcBorders>
              <w:top w:val="nil"/>
              <w:left w:val="nil"/>
              <w:bottom w:val="nil"/>
              <w:right w:val="nil"/>
            </w:tcBorders>
            <w:shd w:val="clear" w:color="auto" w:fill="auto"/>
          </w:tcPr>
          <w:p w14:paraId="140544BF" w14:textId="77777777" w:rsidR="00D43C6B" w:rsidRPr="00C961D5" w:rsidRDefault="00D43C6B" w:rsidP="00D43C6B">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92B0AFC" w14:textId="19C61729" w:rsidR="00D43C6B" w:rsidRPr="00C961D5" w:rsidRDefault="00050294" w:rsidP="00D43C6B">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4.</w:t>
            </w:r>
            <w:r w:rsidR="00086760">
              <w:rPr>
                <w:rFonts w:ascii="Browallia New" w:hAnsi="Browallia New" w:cs="Browallia New"/>
                <w:sz w:val="28"/>
                <w:szCs w:val="28"/>
              </w:rPr>
              <w:t>93</w:t>
            </w:r>
          </w:p>
        </w:tc>
        <w:tc>
          <w:tcPr>
            <w:tcW w:w="243" w:type="dxa"/>
            <w:tcBorders>
              <w:top w:val="nil"/>
              <w:left w:val="nil"/>
              <w:bottom w:val="nil"/>
              <w:right w:val="nil"/>
            </w:tcBorders>
            <w:shd w:val="clear" w:color="auto" w:fill="auto"/>
          </w:tcPr>
          <w:p w14:paraId="735136D7" w14:textId="77777777" w:rsidR="00D43C6B" w:rsidRPr="00C961D5" w:rsidRDefault="00D43C6B" w:rsidP="00D43C6B">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0DB1D962" w14:textId="6605FCC8" w:rsidR="00D43C6B" w:rsidRPr="00C961D5" w:rsidRDefault="00D43C6B" w:rsidP="00D43C6B">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4.39</w:t>
            </w:r>
          </w:p>
        </w:tc>
      </w:tr>
    </w:tbl>
    <w:p w14:paraId="7361EE5D" w14:textId="5F766BA0" w:rsidR="00630C56" w:rsidRDefault="00630C56"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D0BC7CB" w14:textId="27FC9B7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0E4696A" w14:textId="75ACCACA"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0ECABEF" w14:textId="128CAFBE"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3A3EBD2E" w14:textId="13EC52AF"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6C2CD1F2" w14:textId="0E7F30F8"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0865DE7" w14:textId="7DCD4F8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8706AAC" w14:textId="1BB91BBB"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769A735" w14:textId="230212B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61" w:type="dxa"/>
        <w:tblInd w:w="426" w:type="dxa"/>
        <w:tblLayout w:type="fixed"/>
        <w:tblLook w:val="0000" w:firstRow="0" w:lastRow="0" w:firstColumn="0" w:lastColumn="0" w:noHBand="0" w:noVBand="0"/>
      </w:tblPr>
      <w:tblGrid>
        <w:gridCol w:w="4074"/>
        <w:gridCol w:w="1028"/>
        <w:gridCol w:w="236"/>
        <w:gridCol w:w="1040"/>
        <w:gridCol w:w="240"/>
        <w:gridCol w:w="1035"/>
        <w:gridCol w:w="243"/>
        <w:gridCol w:w="1065"/>
      </w:tblGrid>
      <w:tr w:rsidR="00F94898" w:rsidRPr="00E20728" w14:paraId="45C581F4" w14:textId="77777777" w:rsidTr="00493671">
        <w:trPr>
          <w:trHeight w:val="170"/>
          <w:tblHeader/>
        </w:trPr>
        <w:tc>
          <w:tcPr>
            <w:tcW w:w="4074" w:type="dxa"/>
            <w:tcBorders>
              <w:top w:val="nil"/>
              <w:left w:val="nil"/>
              <w:bottom w:val="nil"/>
              <w:right w:val="nil"/>
            </w:tcBorders>
            <w:shd w:val="clear" w:color="auto" w:fill="auto"/>
          </w:tcPr>
          <w:p w14:paraId="4B12CBB9"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tab/>
            </w:r>
            <w:r w:rsidRPr="00E20728">
              <w:rPr>
                <w:rFonts w:ascii="Browallia New" w:hAnsi="Browallia New" w:cs="Browallia New"/>
                <w:b/>
                <w:bCs/>
                <w:sz w:val="28"/>
                <w:szCs w:val="28"/>
              </w:rPr>
              <w:tab/>
            </w:r>
          </w:p>
        </w:tc>
        <w:tc>
          <w:tcPr>
            <w:tcW w:w="4887" w:type="dxa"/>
            <w:gridSpan w:val="7"/>
            <w:tcBorders>
              <w:top w:val="nil"/>
              <w:left w:val="nil"/>
              <w:right w:val="nil"/>
            </w:tcBorders>
            <w:shd w:val="clear" w:color="auto" w:fill="auto"/>
          </w:tcPr>
          <w:p w14:paraId="2B1E5592" w14:textId="77777777" w:rsidR="00F94898" w:rsidRPr="00E20728" w:rsidRDefault="00F94898" w:rsidP="00CB1761">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F94898" w:rsidRPr="00E20728" w14:paraId="4D7E12AD" w14:textId="77777777" w:rsidTr="00493671">
        <w:trPr>
          <w:trHeight w:val="170"/>
          <w:tblHeader/>
        </w:trPr>
        <w:tc>
          <w:tcPr>
            <w:tcW w:w="4074" w:type="dxa"/>
            <w:tcBorders>
              <w:top w:val="nil"/>
              <w:left w:val="nil"/>
              <w:bottom w:val="nil"/>
              <w:right w:val="nil"/>
            </w:tcBorders>
            <w:shd w:val="clear" w:color="auto" w:fill="auto"/>
          </w:tcPr>
          <w:p w14:paraId="45174528"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28C4EF5E" w14:textId="77777777" w:rsidR="00F94898" w:rsidRPr="00E20728" w:rsidRDefault="00F94898" w:rsidP="00CB1761">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61FA8D7" w14:textId="77777777" w:rsidR="00F94898" w:rsidRPr="00E20728" w:rsidRDefault="00F94898" w:rsidP="00CB1761">
            <w:pPr>
              <w:spacing w:line="240" w:lineRule="auto"/>
              <w:ind w:left="-108" w:right="-108"/>
              <w:jc w:val="center"/>
              <w:rPr>
                <w:rFonts w:ascii="Browallia New" w:hAnsi="Browallia New" w:cs="Browallia New"/>
                <w:sz w:val="28"/>
                <w:szCs w:val="28"/>
              </w:rPr>
            </w:pPr>
          </w:p>
        </w:tc>
        <w:tc>
          <w:tcPr>
            <w:tcW w:w="2343" w:type="dxa"/>
            <w:gridSpan w:val="3"/>
            <w:tcBorders>
              <w:left w:val="nil"/>
              <w:bottom w:val="single" w:sz="4" w:space="0" w:color="auto"/>
              <w:right w:val="nil"/>
            </w:tcBorders>
            <w:shd w:val="clear" w:color="auto" w:fill="auto"/>
          </w:tcPr>
          <w:p w14:paraId="279D02B8" w14:textId="77777777" w:rsidR="00F94898" w:rsidRPr="00E20728" w:rsidRDefault="00F94898" w:rsidP="00CB1761">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F94898" w:rsidRPr="00E20728" w14:paraId="0D820F08" w14:textId="77777777" w:rsidTr="00493671">
        <w:trPr>
          <w:trHeight w:val="348"/>
          <w:tblHeader/>
        </w:trPr>
        <w:tc>
          <w:tcPr>
            <w:tcW w:w="4074" w:type="dxa"/>
            <w:tcBorders>
              <w:top w:val="nil"/>
              <w:left w:val="nil"/>
              <w:bottom w:val="nil"/>
              <w:right w:val="nil"/>
            </w:tcBorders>
            <w:shd w:val="clear" w:color="auto" w:fill="auto"/>
          </w:tcPr>
          <w:p w14:paraId="789F5BC6" w14:textId="77777777" w:rsidR="00F94898" w:rsidRPr="00E20728" w:rsidRDefault="00F94898" w:rsidP="00CB1761">
            <w:pPr>
              <w:tabs>
                <w:tab w:val="clear" w:pos="3742"/>
              </w:tabs>
              <w:spacing w:line="240" w:lineRule="auto"/>
              <w:ind w:left="175" w:right="175" w:hanging="175"/>
              <w:jc w:val="center"/>
              <w:rPr>
                <w:rFonts w:ascii="Browallia New" w:hAnsi="Browallia New" w:cs="Browallia New"/>
                <w:sz w:val="28"/>
                <w:szCs w:val="28"/>
              </w:rPr>
            </w:pPr>
          </w:p>
        </w:tc>
        <w:tc>
          <w:tcPr>
            <w:tcW w:w="4887" w:type="dxa"/>
            <w:gridSpan w:val="7"/>
            <w:tcBorders>
              <w:left w:val="nil"/>
              <w:bottom w:val="single" w:sz="4" w:space="0" w:color="auto"/>
              <w:right w:val="nil"/>
            </w:tcBorders>
            <w:shd w:val="clear" w:color="auto" w:fill="auto"/>
          </w:tcPr>
          <w:p w14:paraId="1490AE79" w14:textId="77777777" w:rsidR="00F94898" w:rsidRPr="00E20728" w:rsidRDefault="00F94898" w:rsidP="00CB1761">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w:t>
            </w:r>
            <w:r w:rsidRPr="00E20728">
              <w:rPr>
                <w:rFonts w:ascii="Browallia New" w:hAnsi="Browallia New" w:cs="Browallia New" w:hint="cs"/>
                <w:sz w:val="28"/>
                <w:szCs w:val="28"/>
                <w:cs/>
              </w:rPr>
              <w:t>หก</w:t>
            </w:r>
            <w:r w:rsidRPr="00E20728">
              <w:rPr>
                <w:rFonts w:ascii="Browallia New" w:hAnsi="Browallia New" w:cs="Browallia New"/>
                <w:sz w:val="28"/>
                <w:szCs w:val="28"/>
                <w:cs/>
              </w:rPr>
              <w:t>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p>
        </w:tc>
      </w:tr>
      <w:tr w:rsidR="00F94898" w:rsidRPr="00E20728" w14:paraId="05440011" w14:textId="77777777" w:rsidTr="00493671">
        <w:trPr>
          <w:trHeight w:val="348"/>
          <w:tblHeader/>
        </w:trPr>
        <w:tc>
          <w:tcPr>
            <w:tcW w:w="4074" w:type="dxa"/>
            <w:tcBorders>
              <w:top w:val="nil"/>
              <w:left w:val="nil"/>
              <w:bottom w:val="nil"/>
              <w:right w:val="nil"/>
            </w:tcBorders>
            <w:shd w:val="clear" w:color="auto" w:fill="auto"/>
          </w:tcPr>
          <w:p w14:paraId="51876CCA" w14:textId="77777777" w:rsidR="00F94898" w:rsidRPr="00E20728" w:rsidRDefault="00F94898" w:rsidP="00F94898">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536554C7" w14:textId="13E83AAA"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36" w:type="dxa"/>
            <w:tcBorders>
              <w:top w:val="single" w:sz="4" w:space="0" w:color="auto"/>
              <w:left w:val="nil"/>
              <w:right w:val="nil"/>
            </w:tcBorders>
            <w:shd w:val="clear" w:color="auto" w:fill="auto"/>
          </w:tcPr>
          <w:p w14:paraId="71723680"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shd w:val="clear" w:color="auto" w:fill="auto"/>
          </w:tcPr>
          <w:p w14:paraId="45A1AF08" w14:textId="7EA11D41"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2561</w:t>
            </w:r>
          </w:p>
        </w:tc>
        <w:tc>
          <w:tcPr>
            <w:tcW w:w="240" w:type="dxa"/>
            <w:tcBorders>
              <w:top w:val="single" w:sz="4" w:space="0" w:color="auto"/>
              <w:left w:val="nil"/>
              <w:bottom w:val="nil"/>
              <w:right w:val="nil"/>
            </w:tcBorders>
            <w:shd w:val="clear" w:color="auto" w:fill="auto"/>
          </w:tcPr>
          <w:p w14:paraId="66C49A59"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623D5F" w14:textId="4980EDBE"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43" w:type="dxa"/>
            <w:tcBorders>
              <w:top w:val="single" w:sz="4" w:space="0" w:color="auto"/>
              <w:left w:val="nil"/>
              <w:bottom w:val="nil"/>
              <w:right w:val="nil"/>
            </w:tcBorders>
            <w:shd w:val="clear" w:color="auto" w:fill="auto"/>
          </w:tcPr>
          <w:p w14:paraId="16D934B7" w14:textId="77777777" w:rsidR="00F94898" w:rsidRPr="00E20728" w:rsidRDefault="00F94898" w:rsidP="00F94898">
            <w:pPr>
              <w:spacing w:line="240" w:lineRule="auto"/>
              <w:ind w:right="-10"/>
              <w:jc w:val="center"/>
              <w:rPr>
                <w:rFonts w:ascii="Browallia New" w:hAnsi="Browallia New" w:cs="Browallia New"/>
                <w:sz w:val="28"/>
                <w:szCs w:val="28"/>
              </w:rPr>
            </w:pPr>
          </w:p>
        </w:tc>
        <w:tc>
          <w:tcPr>
            <w:tcW w:w="1065" w:type="dxa"/>
            <w:tcBorders>
              <w:top w:val="single" w:sz="4" w:space="0" w:color="auto"/>
              <w:left w:val="nil"/>
              <w:bottom w:val="single" w:sz="4" w:space="0" w:color="auto"/>
              <w:right w:val="nil"/>
            </w:tcBorders>
            <w:shd w:val="clear" w:color="auto" w:fill="auto"/>
          </w:tcPr>
          <w:p w14:paraId="25C803BC" w14:textId="5613B1FD" w:rsidR="00F94898" w:rsidRPr="00E20728" w:rsidRDefault="00F94898" w:rsidP="00F94898">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2561</w:t>
            </w:r>
          </w:p>
        </w:tc>
      </w:tr>
      <w:tr w:rsidR="00F94898" w:rsidRPr="00E20728" w14:paraId="3E4C854F" w14:textId="77777777" w:rsidTr="00493671">
        <w:trPr>
          <w:trHeight w:val="170"/>
        </w:trPr>
        <w:tc>
          <w:tcPr>
            <w:tcW w:w="4074" w:type="dxa"/>
            <w:tcBorders>
              <w:top w:val="nil"/>
              <w:left w:val="nil"/>
              <w:bottom w:val="nil"/>
              <w:right w:val="nil"/>
            </w:tcBorders>
          </w:tcPr>
          <w:p w14:paraId="1CC34B91" w14:textId="77777777" w:rsidR="00F94898" w:rsidRPr="00E20728" w:rsidRDefault="00F94898" w:rsidP="00CB1761">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0B36C6C8" w14:textId="77777777" w:rsidR="00F94898" w:rsidRPr="00E20728" w:rsidRDefault="00F94898" w:rsidP="00CB1761">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4F74969C"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46C2C21A"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89D3AB5"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2E214BD"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642481D"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27D555E2" w14:textId="77777777" w:rsidR="00F94898" w:rsidRPr="00E20728" w:rsidRDefault="00F94898" w:rsidP="00CB1761">
            <w:pPr>
              <w:tabs>
                <w:tab w:val="decimal" w:pos="492"/>
              </w:tabs>
              <w:spacing w:line="240" w:lineRule="auto"/>
              <w:ind w:right="-10"/>
              <w:jc w:val="right"/>
              <w:rPr>
                <w:rFonts w:ascii="Browallia New" w:hAnsi="Browallia New" w:cs="Browallia New"/>
                <w:sz w:val="28"/>
                <w:szCs w:val="28"/>
                <w:lang w:val="en-GB"/>
              </w:rPr>
            </w:pPr>
          </w:p>
        </w:tc>
      </w:tr>
      <w:tr w:rsidR="00F94898" w:rsidRPr="00E20728" w14:paraId="517BD5CB" w14:textId="77777777" w:rsidTr="00493671">
        <w:trPr>
          <w:trHeight w:val="170"/>
        </w:trPr>
        <w:tc>
          <w:tcPr>
            <w:tcW w:w="4074" w:type="dxa"/>
            <w:tcBorders>
              <w:top w:val="nil"/>
              <w:left w:val="nil"/>
              <w:bottom w:val="nil"/>
              <w:right w:val="nil"/>
            </w:tcBorders>
          </w:tcPr>
          <w:p w14:paraId="18A3091C" w14:textId="77777777" w:rsidR="00F94898" w:rsidRPr="00E20728" w:rsidRDefault="00F94898" w:rsidP="00CB1761">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41A12FBE" w14:textId="77777777" w:rsidR="00F94898" w:rsidRPr="00E20728" w:rsidRDefault="00F94898" w:rsidP="00CB1761">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5FB16B2E"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3469B7C7"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6BC0EA1"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78A1F51"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58E01E52" w14:textId="77777777" w:rsidR="00F94898" w:rsidRPr="00E20728" w:rsidRDefault="00F94898" w:rsidP="00CB176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28F81CF6" w14:textId="77777777" w:rsidR="00F94898" w:rsidRPr="00E20728" w:rsidRDefault="00F94898" w:rsidP="00CB1761">
            <w:pPr>
              <w:tabs>
                <w:tab w:val="decimal" w:pos="492"/>
              </w:tabs>
              <w:spacing w:line="240" w:lineRule="auto"/>
              <w:ind w:right="-10"/>
              <w:jc w:val="right"/>
              <w:rPr>
                <w:rFonts w:ascii="Browallia New" w:hAnsi="Browallia New" w:cs="Browallia New"/>
                <w:sz w:val="28"/>
                <w:szCs w:val="28"/>
                <w:lang w:val="en-GB"/>
              </w:rPr>
            </w:pPr>
          </w:p>
        </w:tc>
      </w:tr>
      <w:tr w:rsidR="00B762DD" w:rsidRPr="00E20728" w14:paraId="6BDACFEB" w14:textId="77777777" w:rsidTr="00807020">
        <w:trPr>
          <w:trHeight w:val="87"/>
        </w:trPr>
        <w:tc>
          <w:tcPr>
            <w:tcW w:w="4074" w:type="dxa"/>
            <w:tcBorders>
              <w:top w:val="nil"/>
              <w:left w:val="nil"/>
              <w:bottom w:val="nil"/>
              <w:right w:val="nil"/>
            </w:tcBorders>
            <w:vAlign w:val="bottom"/>
          </w:tcPr>
          <w:p w14:paraId="16C5B114" w14:textId="02A7F8C3" w:rsidR="00B762DD" w:rsidRPr="00E20728" w:rsidRDefault="00B762DD" w:rsidP="00B762DD">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3927080F" w14:textId="6A122035"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36" w:type="dxa"/>
            <w:tcBorders>
              <w:top w:val="nil"/>
              <w:left w:val="nil"/>
              <w:bottom w:val="nil"/>
              <w:right w:val="nil"/>
            </w:tcBorders>
          </w:tcPr>
          <w:p w14:paraId="296CFF58"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58C88EB" w14:textId="0F3C8D8B" w:rsidR="00B762DD" w:rsidRPr="00C961D5" w:rsidRDefault="00B762DD" w:rsidP="00B762DD">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B6D70D2"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008DECC7" w14:textId="1327F85C" w:rsidR="00B762DD" w:rsidRPr="00C961D5" w:rsidRDefault="00B762DD" w:rsidP="00B762DD">
            <w:pPr>
              <w:tabs>
                <w:tab w:val="decimal" w:pos="492"/>
              </w:tabs>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47.60</w:t>
            </w:r>
          </w:p>
        </w:tc>
        <w:tc>
          <w:tcPr>
            <w:tcW w:w="243" w:type="dxa"/>
            <w:tcBorders>
              <w:top w:val="nil"/>
              <w:left w:val="nil"/>
              <w:bottom w:val="nil"/>
              <w:right w:val="nil"/>
            </w:tcBorders>
          </w:tcPr>
          <w:p w14:paraId="5FC14284" w14:textId="77777777" w:rsidR="00B762DD" w:rsidRPr="00C961D5" w:rsidRDefault="00B762DD" w:rsidP="00B762DD">
            <w:pPr>
              <w:spacing w:line="240" w:lineRule="auto"/>
              <w:ind w:left="252"/>
              <w:jc w:val="right"/>
              <w:rPr>
                <w:rFonts w:ascii="Browallia New" w:hAnsi="Browallia New" w:cs="Browallia New"/>
                <w:sz w:val="28"/>
                <w:szCs w:val="28"/>
              </w:rPr>
            </w:pPr>
          </w:p>
        </w:tc>
        <w:tc>
          <w:tcPr>
            <w:tcW w:w="1065" w:type="dxa"/>
            <w:tcBorders>
              <w:top w:val="nil"/>
              <w:left w:val="nil"/>
              <w:bottom w:val="nil"/>
              <w:right w:val="nil"/>
            </w:tcBorders>
            <w:vAlign w:val="bottom"/>
          </w:tcPr>
          <w:p w14:paraId="1421B2F3" w14:textId="1841D7CF" w:rsidR="00B762DD" w:rsidRPr="00C961D5" w:rsidRDefault="00B762DD" w:rsidP="00B762DD">
            <w:pPr>
              <w:tabs>
                <w:tab w:val="decimal" w:pos="492"/>
              </w:tabs>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43.34</w:t>
            </w:r>
          </w:p>
        </w:tc>
      </w:tr>
      <w:tr w:rsidR="00B762DD" w:rsidRPr="00E20728" w14:paraId="33E0E9E6" w14:textId="77777777" w:rsidTr="00807020">
        <w:trPr>
          <w:trHeight w:val="321"/>
        </w:trPr>
        <w:tc>
          <w:tcPr>
            <w:tcW w:w="4074" w:type="dxa"/>
            <w:tcBorders>
              <w:top w:val="nil"/>
              <w:left w:val="nil"/>
              <w:bottom w:val="nil"/>
              <w:right w:val="nil"/>
            </w:tcBorders>
            <w:vAlign w:val="bottom"/>
          </w:tcPr>
          <w:p w14:paraId="44675AB0" w14:textId="00FF09B7" w:rsidR="00B762DD" w:rsidRPr="00E20728" w:rsidRDefault="00B762DD" w:rsidP="00B762DD">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4C0EF691" w14:textId="546A7BCD"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36" w:type="dxa"/>
            <w:tcBorders>
              <w:top w:val="nil"/>
              <w:left w:val="nil"/>
              <w:bottom w:val="nil"/>
              <w:right w:val="nil"/>
            </w:tcBorders>
          </w:tcPr>
          <w:p w14:paraId="7515F057"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65B22760" w14:textId="210EC326" w:rsidR="00B762DD" w:rsidRPr="00C961D5" w:rsidRDefault="00B762DD" w:rsidP="00B762DD">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E9D6BC2"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83BE22A" w14:textId="4E613E61" w:rsidR="00B762DD" w:rsidRPr="00C961D5"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24.60</w:t>
            </w:r>
          </w:p>
        </w:tc>
        <w:tc>
          <w:tcPr>
            <w:tcW w:w="243" w:type="dxa"/>
            <w:tcBorders>
              <w:top w:val="nil"/>
              <w:left w:val="nil"/>
              <w:bottom w:val="nil"/>
              <w:right w:val="nil"/>
            </w:tcBorders>
          </w:tcPr>
          <w:p w14:paraId="2C606CA8"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0A352534" w14:textId="3100EF53" w:rsidR="00B762DD" w:rsidRPr="00C961D5" w:rsidRDefault="00B762DD" w:rsidP="00B762DD">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cs/>
                <w:lang w:val="en-GB"/>
              </w:rPr>
              <w:t>43.61</w:t>
            </w:r>
          </w:p>
        </w:tc>
      </w:tr>
      <w:tr w:rsidR="00B762DD" w:rsidRPr="00E20728" w14:paraId="43DBEAA9" w14:textId="77777777" w:rsidTr="00807020">
        <w:trPr>
          <w:trHeight w:val="321"/>
        </w:trPr>
        <w:tc>
          <w:tcPr>
            <w:tcW w:w="4074" w:type="dxa"/>
            <w:tcBorders>
              <w:top w:val="nil"/>
              <w:left w:val="nil"/>
              <w:bottom w:val="nil"/>
              <w:right w:val="nil"/>
            </w:tcBorders>
            <w:vAlign w:val="bottom"/>
          </w:tcPr>
          <w:p w14:paraId="7DD05748" w14:textId="25BDF4EA"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3CB14F55" w14:textId="141C4C8E" w:rsidR="00B762DD" w:rsidRPr="00B762DD" w:rsidRDefault="00B762DD" w:rsidP="00B762DD">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793D3230"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BBB5220" w14:textId="03A2E436" w:rsidR="00B762DD" w:rsidRPr="00B762DD" w:rsidRDefault="00B762DD" w:rsidP="00B762DD">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C4A64AD"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050C86" w14:textId="394CDE46"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0.44</w:t>
            </w:r>
          </w:p>
        </w:tc>
        <w:tc>
          <w:tcPr>
            <w:tcW w:w="243" w:type="dxa"/>
            <w:tcBorders>
              <w:top w:val="nil"/>
              <w:left w:val="nil"/>
              <w:bottom w:val="nil"/>
              <w:right w:val="nil"/>
            </w:tcBorders>
          </w:tcPr>
          <w:p w14:paraId="75BE5C0D"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22DE43CE" w14:textId="1B199E59" w:rsidR="00B762DD" w:rsidRPr="00B762DD" w:rsidRDefault="00B762DD" w:rsidP="00B762DD">
            <w:pPr>
              <w:spacing w:line="240" w:lineRule="auto"/>
              <w:ind w:right="-10"/>
              <w:jc w:val="right"/>
              <w:rPr>
                <w:rFonts w:ascii="Browallia New" w:hAnsi="Browallia New" w:cs="Browallia New"/>
                <w:sz w:val="28"/>
                <w:szCs w:val="28"/>
                <w:cs/>
                <w:lang w:val="en-GB"/>
              </w:rPr>
            </w:pPr>
            <w:r w:rsidRPr="00C961D5">
              <w:rPr>
                <w:rFonts w:ascii="Browallia New" w:hAnsi="Browallia New" w:cs="Browallia New"/>
                <w:sz w:val="28"/>
                <w:szCs w:val="28"/>
                <w:cs/>
                <w:lang w:val="en-GB"/>
              </w:rPr>
              <w:t xml:space="preserve">      </w:t>
            </w:r>
            <w:r w:rsidRPr="00B762DD">
              <w:rPr>
                <w:rFonts w:ascii="Browallia New" w:hAnsi="Browallia New" w:cs="Browallia New"/>
                <w:sz w:val="28"/>
                <w:szCs w:val="28"/>
                <w:cs/>
                <w:lang w:val="en-GB"/>
              </w:rPr>
              <w:t>0.50</w:t>
            </w:r>
          </w:p>
        </w:tc>
      </w:tr>
      <w:tr w:rsidR="00B762DD" w:rsidRPr="00E20728" w14:paraId="41A71D32" w14:textId="77777777" w:rsidTr="00807020">
        <w:trPr>
          <w:trHeight w:val="321"/>
        </w:trPr>
        <w:tc>
          <w:tcPr>
            <w:tcW w:w="4074" w:type="dxa"/>
            <w:tcBorders>
              <w:top w:val="nil"/>
              <w:left w:val="nil"/>
              <w:bottom w:val="nil"/>
              <w:right w:val="nil"/>
            </w:tcBorders>
            <w:vAlign w:val="bottom"/>
          </w:tcPr>
          <w:p w14:paraId="5679E443" w14:textId="53245FCA" w:rsidR="00B762DD" w:rsidRPr="00FF4536" w:rsidRDefault="00B762DD" w:rsidP="00B762DD">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1D36B1AA" w14:textId="1CB19857" w:rsidR="00B762DD" w:rsidRPr="00C961D5" w:rsidRDefault="00B762DD"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c>
          <w:tcPr>
            <w:tcW w:w="236" w:type="dxa"/>
            <w:tcBorders>
              <w:top w:val="nil"/>
              <w:left w:val="nil"/>
              <w:bottom w:val="nil"/>
              <w:right w:val="nil"/>
            </w:tcBorders>
          </w:tcPr>
          <w:p w14:paraId="564A79A2"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2292282" w14:textId="40DC6EAF" w:rsidR="00B762DD" w:rsidRPr="00C961D5" w:rsidRDefault="00B762DD" w:rsidP="00B762DD">
            <w:pPr>
              <w:spacing w:line="240" w:lineRule="auto"/>
              <w:ind w:right="-11"/>
              <w:jc w:val="center"/>
              <w:rPr>
                <w:rFonts w:ascii="Browallia New" w:hAnsi="Browallia New" w:cs="Browallia New"/>
                <w:sz w:val="28"/>
                <w:szCs w:val="28"/>
                <w:cs/>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F1D82DB"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A31FD27" w14:textId="54F7F8EC" w:rsidR="00B762DD" w:rsidRPr="00C961D5"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1.48</w:t>
            </w:r>
          </w:p>
        </w:tc>
        <w:tc>
          <w:tcPr>
            <w:tcW w:w="243" w:type="dxa"/>
            <w:tcBorders>
              <w:top w:val="nil"/>
              <w:left w:val="nil"/>
              <w:bottom w:val="nil"/>
              <w:right w:val="nil"/>
            </w:tcBorders>
          </w:tcPr>
          <w:p w14:paraId="5AC999CF" w14:textId="77777777" w:rsidR="00B762DD" w:rsidRPr="00C961D5"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31E6F79" w14:textId="638F0BCF" w:rsidR="00B762DD" w:rsidRPr="00C961D5" w:rsidRDefault="00B762DD" w:rsidP="00B762DD">
            <w:pPr>
              <w:tabs>
                <w:tab w:val="decimal" w:pos="49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lang w:val="en-GB"/>
              </w:rPr>
              <w:t>1</w:t>
            </w:r>
            <w:r w:rsidRPr="00C961D5">
              <w:rPr>
                <w:rFonts w:ascii="Browallia New" w:hAnsi="Browallia New" w:cs="Browallia New"/>
                <w:sz w:val="28"/>
                <w:szCs w:val="28"/>
                <w:cs/>
                <w:lang w:val="en-GB"/>
              </w:rPr>
              <w:t>.</w:t>
            </w:r>
            <w:r w:rsidRPr="00C961D5">
              <w:rPr>
                <w:rFonts w:ascii="Browallia New" w:hAnsi="Browallia New" w:cs="Browallia New"/>
                <w:sz w:val="28"/>
                <w:szCs w:val="28"/>
                <w:lang w:val="en-GB"/>
              </w:rPr>
              <w:t>11</w:t>
            </w:r>
          </w:p>
        </w:tc>
      </w:tr>
      <w:tr w:rsidR="00B762DD" w:rsidRPr="00E20728" w14:paraId="7B2A3F3A" w14:textId="77777777" w:rsidTr="00807020">
        <w:trPr>
          <w:trHeight w:val="321"/>
        </w:trPr>
        <w:tc>
          <w:tcPr>
            <w:tcW w:w="4074" w:type="dxa"/>
            <w:tcBorders>
              <w:top w:val="nil"/>
              <w:left w:val="nil"/>
              <w:bottom w:val="nil"/>
              <w:right w:val="nil"/>
            </w:tcBorders>
          </w:tcPr>
          <w:p w14:paraId="1497EE26" w14:textId="126E9EB2"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2397D19E" w14:textId="642DF049" w:rsidR="00B762DD" w:rsidRPr="00B762DD" w:rsidRDefault="00B762DD" w:rsidP="00B762DD">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12515B84"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6308482" w14:textId="01C4F50C" w:rsidR="00B762DD" w:rsidRPr="00B762DD" w:rsidRDefault="00B762DD" w:rsidP="00B762DD">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E5859DA"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E7BC5E1" w14:textId="4815593D"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1.98</w:t>
            </w:r>
          </w:p>
        </w:tc>
        <w:tc>
          <w:tcPr>
            <w:tcW w:w="243" w:type="dxa"/>
            <w:tcBorders>
              <w:top w:val="nil"/>
              <w:left w:val="nil"/>
              <w:bottom w:val="nil"/>
              <w:right w:val="nil"/>
            </w:tcBorders>
          </w:tcPr>
          <w:p w14:paraId="2D631FBB"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4EC51E5A" w14:textId="7BF96F99"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 xml:space="preserve">      2.10</w:t>
            </w:r>
          </w:p>
        </w:tc>
      </w:tr>
      <w:tr w:rsidR="00B762DD" w:rsidRPr="00E20728" w14:paraId="0B0790EA" w14:textId="77777777" w:rsidTr="00807020">
        <w:trPr>
          <w:trHeight w:val="321"/>
        </w:trPr>
        <w:tc>
          <w:tcPr>
            <w:tcW w:w="4074" w:type="dxa"/>
            <w:tcBorders>
              <w:top w:val="nil"/>
              <w:left w:val="nil"/>
              <w:bottom w:val="nil"/>
              <w:right w:val="nil"/>
            </w:tcBorders>
          </w:tcPr>
          <w:p w14:paraId="08601647" w14:textId="38CADDF8"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69434DA0" w14:textId="51680094" w:rsidR="00B762DD" w:rsidRPr="00B762DD" w:rsidRDefault="00B762DD" w:rsidP="00B762DD">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5605D6EE"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9134034" w14:textId="2B3B412A" w:rsidR="00B762DD" w:rsidRPr="00B762DD" w:rsidRDefault="00B762DD" w:rsidP="00B762DD">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292D944"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6A5DF64" w14:textId="760D5B63"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1.97</w:t>
            </w:r>
          </w:p>
        </w:tc>
        <w:tc>
          <w:tcPr>
            <w:tcW w:w="243" w:type="dxa"/>
            <w:tcBorders>
              <w:top w:val="nil"/>
              <w:left w:val="nil"/>
              <w:bottom w:val="nil"/>
              <w:right w:val="nil"/>
            </w:tcBorders>
          </w:tcPr>
          <w:p w14:paraId="6477E96D"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6742DC3A" w14:textId="1B3FA720"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 xml:space="preserve">      1.43</w:t>
            </w:r>
          </w:p>
        </w:tc>
      </w:tr>
      <w:tr w:rsidR="00B762DD" w:rsidRPr="00E20728" w14:paraId="79089ADA" w14:textId="77777777" w:rsidTr="00807020">
        <w:trPr>
          <w:trHeight w:val="321"/>
        </w:trPr>
        <w:tc>
          <w:tcPr>
            <w:tcW w:w="4074" w:type="dxa"/>
            <w:tcBorders>
              <w:top w:val="nil"/>
              <w:left w:val="nil"/>
              <w:bottom w:val="nil"/>
              <w:right w:val="nil"/>
            </w:tcBorders>
          </w:tcPr>
          <w:p w14:paraId="460EE56A" w14:textId="59B24947"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4483E089" w14:textId="1DEB025D" w:rsidR="00B762DD" w:rsidRPr="00B762DD" w:rsidRDefault="00B762DD" w:rsidP="00B762DD">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1249B71F"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102E173" w14:textId="73FB394F" w:rsidR="00B762DD" w:rsidRPr="00B762DD" w:rsidRDefault="00B762DD" w:rsidP="00B762DD">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568FD3AA"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6B80742" w14:textId="7977EA2F"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0.46</w:t>
            </w:r>
          </w:p>
        </w:tc>
        <w:tc>
          <w:tcPr>
            <w:tcW w:w="243" w:type="dxa"/>
            <w:tcBorders>
              <w:top w:val="nil"/>
              <w:left w:val="nil"/>
              <w:bottom w:val="nil"/>
              <w:right w:val="nil"/>
            </w:tcBorders>
          </w:tcPr>
          <w:p w14:paraId="3CFB5B66"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11EE2B87" w14:textId="07D27EDE" w:rsidR="00B762DD" w:rsidRPr="00B762DD" w:rsidRDefault="00B762DD" w:rsidP="00B762DD">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 xml:space="preserve">      0.52</w:t>
            </w:r>
          </w:p>
        </w:tc>
      </w:tr>
      <w:tr w:rsidR="00F150AB" w:rsidRPr="00E20728" w14:paraId="2D594AA9" w14:textId="77777777" w:rsidTr="008C07C9">
        <w:trPr>
          <w:trHeight w:val="321"/>
        </w:trPr>
        <w:tc>
          <w:tcPr>
            <w:tcW w:w="4074" w:type="dxa"/>
            <w:tcBorders>
              <w:top w:val="nil"/>
              <w:left w:val="nil"/>
              <w:bottom w:val="nil"/>
              <w:right w:val="nil"/>
            </w:tcBorders>
          </w:tcPr>
          <w:p w14:paraId="714E1432" w14:textId="5F733C83" w:rsidR="00F150AB" w:rsidRPr="00B762DD" w:rsidRDefault="00F150AB" w:rsidP="00F150AB">
            <w:pPr>
              <w:tabs>
                <w:tab w:val="clear" w:pos="3742"/>
              </w:tabs>
              <w:spacing w:line="240" w:lineRule="auto"/>
              <w:ind w:left="175" w:right="175"/>
              <w:rPr>
                <w:rFonts w:ascii="Browallia New" w:hAnsi="Browallia New" w:cs="Browallia New"/>
                <w:sz w:val="28"/>
                <w:szCs w:val="28"/>
                <w:cs/>
              </w:rPr>
            </w:pPr>
            <w:r w:rsidRPr="00086760">
              <w:rPr>
                <w:rFonts w:ascii="Browallia New" w:hAnsi="Browallia New" w:cs="Browallia New"/>
                <w:sz w:val="28"/>
                <w:szCs w:val="28"/>
                <w:cs/>
              </w:rPr>
              <w:t>ค่าเช่า</w:t>
            </w:r>
          </w:p>
        </w:tc>
        <w:tc>
          <w:tcPr>
            <w:tcW w:w="1028" w:type="dxa"/>
            <w:tcBorders>
              <w:top w:val="nil"/>
              <w:left w:val="nil"/>
              <w:bottom w:val="nil"/>
              <w:right w:val="nil"/>
            </w:tcBorders>
            <w:vAlign w:val="bottom"/>
          </w:tcPr>
          <w:p w14:paraId="5B69C7FC" w14:textId="672BADBC" w:rsidR="00F150AB" w:rsidRPr="00B762DD" w:rsidRDefault="00F150AB" w:rsidP="00F150AB">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0429F846" w14:textId="77777777" w:rsidR="00F150AB" w:rsidRPr="00B762DD" w:rsidRDefault="00F150AB" w:rsidP="00F150AB">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9265438" w14:textId="11B4E68F" w:rsidR="00F150AB" w:rsidRPr="00B762DD" w:rsidRDefault="00F150AB" w:rsidP="00F150AB">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2E79CA6D" w14:textId="77777777" w:rsidR="00F150AB" w:rsidRPr="00B762DD" w:rsidRDefault="00F150AB" w:rsidP="00F150A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1578886" w14:textId="63FDA695" w:rsidR="00F150AB" w:rsidRPr="00B762DD" w:rsidRDefault="00F150AB" w:rsidP="00F150AB">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rPr>
              <w:t>2.60</w:t>
            </w:r>
          </w:p>
        </w:tc>
        <w:tc>
          <w:tcPr>
            <w:tcW w:w="243" w:type="dxa"/>
            <w:tcBorders>
              <w:top w:val="nil"/>
              <w:left w:val="nil"/>
              <w:bottom w:val="nil"/>
              <w:right w:val="nil"/>
            </w:tcBorders>
          </w:tcPr>
          <w:p w14:paraId="661D36BF" w14:textId="77777777" w:rsidR="00F150AB" w:rsidRPr="00B762DD" w:rsidRDefault="00F150AB" w:rsidP="00F150AB">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09CA34D3" w14:textId="14EC8988" w:rsidR="00F150AB" w:rsidRPr="00B762DD" w:rsidRDefault="00F150AB" w:rsidP="008C07C9">
            <w:pPr>
              <w:tabs>
                <w:tab w:val="decimal" w:pos="492"/>
              </w:tabs>
              <w:spacing w:line="240" w:lineRule="auto"/>
              <w:ind w:right="-10"/>
              <w:jc w:val="center"/>
              <w:rPr>
                <w:rFonts w:ascii="Browallia New" w:hAnsi="Browallia New" w:cs="Browallia New"/>
                <w:sz w:val="28"/>
                <w:szCs w:val="28"/>
                <w:cs/>
                <w:lang w:val="en-GB"/>
              </w:rPr>
            </w:pPr>
            <w:r w:rsidRPr="00C961D5">
              <w:rPr>
                <w:rFonts w:ascii="Browallia New" w:hAnsi="Browallia New" w:cs="Browallia New"/>
                <w:sz w:val="28"/>
                <w:szCs w:val="28"/>
                <w:lang w:val="en-GB"/>
              </w:rPr>
              <w:t xml:space="preserve">    </w:t>
            </w:r>
            <w:r w:rsidRPr="00C961D5">
              <w:rPr>
                <w:rFonts w:ascii="Browallia New" w:hAnsi="Browallia New" w:cs="Browallia New"/>
                <w:sz w:val="28"/>
                <w:szCs w:val="28"/>
                <w:cs/>
                <w:lang w:val="en-GB"/>
              </w:rPr>
              <w:t>-</w:t>
            </w:r>
          </w:p>
        </w:tc>
      </w:tr>
      <w:tr w:rsidR="00B762DD" w:rsidRPr="00E20728" w14:paraId="44C68AF5" w14:textId="77777777" w:rsidTr="008C07C9">
        <w:trPr>
          <w:trHeight w:val="170"/>
        </w:trPr>
        <w:tc>
          <w:tcPr>
            <w:tcW w:w="4074" w:type="dxa"/>
            <w:tcBorders>
              <w:top w:val="nil"/>
              <w:left w:val="nil"/>
              <w:bottom w:val="nil"/>
              <w:right w:val="nil"/>
            </w:tcBorders>
          </w:tcPr>
          <w:p w14:paraId="4317CF66" w14:textId="27B21CC9" w:rsidR="00B762DD" w:rsidRPr="00B762DD" w:rsidRDefault="00B762DD" w:rsidP="00B762DD">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037C4A6F" w14:textId="5BC66008" w:rsidR="00B762DD" w:rsidRPr="008C07C9" w:rsidRDefault="00B762DD" w:rsidP="008C07C9">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36" w:type="dxa"/>
            <w:tcBorders>
              <w:top w:val="nil"/>
              <w:left w:val="nil"/>
              <w:bottom w:val="nil"/>
              <w:right w:val="nil"/>
            </w:tcBorders>
          </w:tcPr>
          <w:p w14:paraId="524037A6" w14:textId="77777777" w:rsidR="00B762DD" w:rsidRPr="00B762DD" w:rsidRDefault="00B762DD" w:rsidP="00B762DD">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4A3C568" w14:textId="3159C52B" w:rsidR="00B762DD" w:rsidRPr="00B762DD" w:rsidRDefault="00B762DD" w:rsidP="00B762DD">
            <w:pPr>
              <w:spacing w:line="240" w:lineRule="auto"/>
              <w:ind w:right="-11"/>
              <w:jc w:val="center"/>
              <w:rPr>
                <w:rFonts w:ascii="Browallia New" w:hAnsi="Browallia New" w:cs="Browallia New"/>
                <w:b/>
                <w:bCs/>
                <w:sz w:val="28"/>
                <w:szCs w:val="28"/>
                <w:cs/>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9D8E20D" w14:textId="77777777" w:rsidR="00B762DD" w:rsidRPr="00B762DD" w:rsidRDefault="00B762DD" w:rsidP="00B762DD">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64DA33" w14:textId="62E54567" w:rsidR="00B762DD" w:rsidRPr="00B762DD" w:rsidRDefault="00BD02DB" w:rsidP="00B762DD">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1.64</w:t>
            </w:r>
          </w:p>
        </w:tc>
        <w:tc>
          <w:tcPr>
            <w:tcW w:w="243" w:type="dxa"/>
            <w:tcBorders>
              <w:top w:val="nil"/>
              <w:left w:val="nil"/>
              <w:bottom w:val="nil"/>
              <w:right w:val="nil"/>
            </w:tcBorders>
          </w:tcPr>
          <w:p w14:paraId="2813A953" w14:textId="77777777" w:rsidR="00B762DD" w:rsidRPr="00B762DD" w:rsidRDefault="00B762DD" w:rsidP="00B762DD">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1553A3FB" w14:textId="5BEDD724" w:rsidR="00B762DD" w:rsidRPr="00B762DD" w:rsidRDefault="00B762DD" w:rsidP="00B762DD">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r w:rsidRPr="00C961D5">
              <w:rPr>
                <w:rFonts w:ascii="Browallia New" w:hAnsi="Browallia New" w:cs="Browallia New"/>
                <w:sz w:val="28"/>
                <w:szCs w:val="28"/>
                <w:lang w:val="en-GB"/>
              </w:rPr>
              <w:t>0.58</w:t>
            </w:r>
          </w:p>
        </w:tc>
      </w:tr>
      <w:tr w:rsidR="000E2C4C" w:rsidRPr="00E20728" w14:paraId="5ABABCAE" w14:textId="77777777" w:rsidTr="00493671">
        <w:trPr>
          <w:trHeight w:val="170"/>
        </w:trPr>
        <w:tc>
          <w:tcPr>
            <w:tcW w:w="4074" w:type="dxa"/>
            <w:tcBorders>
              <w:top w:val="nil"/>
              <w:left w:val="nil"/>
              <w:bottom w:val="nil"/>
              <w:right w:val="nil"/>
            </w:tcBorders>
          </w:tcPr>
          <w:p w14:paraId="50239E9D" w14:textId="77777777" w:rsidR="000E2C4C" w:rsidRPr="00C2555B" w:rsidRDefault="000E2C4C" w:rsidP="000E2C4C">
            <w:pPr>
              <w:tabs>
                <w:tab w:val="clear" w:pos="3742"/>
              </w:tabs>
              <w:spacing w:line="240" w:lineRule="auto"/>
              <w:ind w:left="175" w:right="175" w:hanging="175"/>
              <w:rPr>
                <w:rFonts w:ascii="Browallia New" w:hAnsi="Browallia New" w:cs="Browallia New"/>
                <w:sz w:val="26"/>
                <w:szCs w:val="26"/>
                <w:cs/>
              </w:rPr>
            </w:pPr>
          </w:p>
        </w:tc>
        <w:tc>
          <w:tcPr>
            <w:tcW w:w="1028" w:type="dxa"/>
            <w:tcBorders>
              <w:top w:val="nil"/>
              <w:left w:val="nil"/>
              <w:bottom w:val="nil"/>
              <w:right w:val="nil"/>
            </w:tcBorders>
          </w:tcPr>
          <w:p w14:paraId="0188C5FB"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71FD299"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1ADF1C11"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C446727"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7363F19"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71F8CB5"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065C171"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r>
      <w:tr w:rsidR="000E2C4C" w:rsidRPr="00E20728" w14:paraId="5EA200BE" w14:textId="77777777" w:rsidTr="00493671">
        <w:trPr>
          <w:trHeight w:val="170"/>
        </w:trPr>
        <w:tc>
          <w:tcPr>
            <w:tcW w:w="5102" w:type="dxa"/>
            <w:gridSpan w:val="2"/>
            <w:tcBorders>
              <w:top w:val="nil"/>
              <w:left w:val="nil"/>
              <w:bottom w:val="nil"/>
              <w:right w:val="nil"/>
            </w:tcBorders>
            <w:vAlign w:val="bottom"/>
          </w:tcPr>
          <w:p w14:paraId="0FCDAA61" w14:textId="77777777" w:rsidR="000E2C4C" w:rsidRPr="00C961D5" w:rsidRDefault="000E2C4C" w:rsidP="000E2C4C">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36" w:type="dxa"/>
            <w:tcBorders>
              <w:top w:val="nil"/>
              <w:left w:val="nil"/>
              <w:bottom w:val="nil"/>
              <w:right w:val="nil"/>
            </w:tcBorders>
          </w:tcPr>
          <w:p w14:paraId="600E08C1"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1572B2D3"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C4312E7"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4392858"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FCD9EB1"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E4DEDA1" w14:textId="77777777" w:rsidR="000E2C4C" w:rsidRPr="00C961D5" w:rsidRDefault="000E2C4C" w:rsidP="000E2C4C">
            <w:pPr>
              <w:tabs>
                <w:tab w:val="clear" w:pos="1871"/>
                <w:tab w:val="decimal" w:pos="492"/>
                <w:tab w:val="left" w:pos="2020"/>
              </w:tabs>
              <w:spacing w:line="240" w:lineRule="auto"/>
              <w:ind w:right="-10"/>
              <w:jc w:val="center"/>
              <w:rPr>
                <w:rFonts w:ascii="Browallia New" w:hAnsi="Browallia New" w:cs="Browallia New"/>
                <w:sz w:val="28"/>
                <w:szCs w:val="28"/>
              </w:rPr>
            </w:pPr>
          </w:p>
        </w:tc>
      </w:tr>
      <w:tr w:rsidR="004E22A7" w:rsidRPr="00E20728" w14:paraId="663411E7" w14:textId="77777777" w:rsidTr="00493671">
        <w:trPr>
          <w:trHeight w:val="170"/>
        </w:trPr>
        <w:tc>
          <w:tcPr>
            <w:tcW w:w="4074" w:type="dxa"/>
            <w:tcBorders>
              <w:top w:val="nil"/>
              <w:left w:val="nil"/>
              <w:bottom w:val="nil"/>
              <w:right w:val="nil"/>
            </w:tcBorders>
          </w:tcPr>
          <w:p w14:paraId="59FDFDBF" w14:textId="77777777" w:rsidR="004E22A7" w:rsidRPr="0065604F" w:rsidRDefault="004E22A7" w:rsidP="004E22A7">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tcPr>
          <w:p w14:paraId="7FFC73E8" w14:textId="12784485" w:rsidR="004E22A7" w:rsidRPr="00C961D5" w:rsidRDefault="004E22A7" w:rsidP="004E22A7">
            <w:pPr>
              <w:spacing w:line="240" w:lineRule="auto"/>
              <w:ind w:right="-11"/>
              <w:jc w:val="right"/>
              <w:rPr>
                <w:rFonts w:ascii="Browallia New" w:hAnsi="Browallia New" w:cs="Browallia New"/>
                <w:sz w:val="28"/>
                <w:szCs w:val="28"/>
                <w:cs/>
              </w:rPr>
            </w:pPr>
            <w:r>
              <w:rPr>
                <w:rFonts w:ascii="Browallia New" w:hAnsi="Browallia New" w:cs="Browallia New"/>
                <w:sz w:val="28"/>
                <w:szCs w:val="28"/>
              </w:rPr>
              <w:t>0.05</w:t>
            </w:r>
          </w:p>
        </w:tc>
        <w:tc>
          <w:tcPr>
            <w:tcW w:w="236" w:type="dxa"/>
            <w:tcBorders>
              <w:top w:val="nil"/>
              <w:left w:val="nil"/>
              <w:bottom w:val="nil"/>
              <w:right w:val="nil"/>
            </w:tcBorders>
          </w:tcPr>
          <w:p w14:paraId="12F77E39" w14:textId="77777777" w:rsidR="004E22A7" w:rsidRPr="00C961D5" w:rsidRDefault="004E22A7" w:rsidP="004E22A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3BB21CC3" w14:textId="78F61BDF" w:rsidR="004E22A7" w:rsidRPr="00C961D5" w:rsidRDefault="004E22A7" w:rsidP="004E22A7">
            <w:pPr>
              <w:spacing w:line="240" w:lineRule="auto"/>
              <w:ind w:right="-11"/>
              <w:jc w:val="right"/>
              <w:rPr>
                <w:rFonts w:ascii="Browallia New" w:hAnsi="Browallia New" w:cs="Browallia New"/>
                <w:sz w:val="28"/>
                <w:szCs w:val="28"/>
                <w:cs/>
              </w:rPr>
            </w:pPr>
            <w:r w:rsidRPr="00C961D5">
              <w:rPr>
                <w:rFonts w:ascii="Browallia New" w:hAnsi="Browallia New" w:cs="Browallia New"/>
                <w:sz w:val="28"/>
                <w:szCs w:val="28"/>
              </w:rPr>
              <w:t>0.07</w:t>
            </w:r>
          </w:p>
        </w:tc>
        <w:tc>
          <w:tcPr>
            <w:tcW w:w="240" w:type="dxa"/>
            <w:tcBorders>
              <w:top w:val="nil"/>
              <w:left w:val="nil"/>
              <w:bottom w:val="nil"/>
              <w:right w:val="nil"/>
            </w:tcBorders>
          </w:tcPr>
          <w:p w14:paraId="3B062654" w14:textId="77777777" w:rsidR="004E22A7" w:rsidRPr="00C961D5" w:rsidRDefault="004E22A7" w:rsidP="004E22A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5F934E9" w14:textId="4153D42E" w:rsidR="004E22A7" w:rsidRPr="00C961D5" w:rsidRDefault="004E22A7" w:rsidP="004E22A7">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746FCB06" w14:textId="77777777" w:rsidR="004E22A7" w:rsidRPr="00C961D5" w:rsidRDefault="004E22A7" w:rsidP="004E22A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7FCC9319" w14:textId="49267B82" w:rsidR="004E22A7" w:rsidRPr="00B762DD" w:rsidRDefault="004E22A7" w:rsidP="004E22A7">
            <w:pPr>
              <w:tabs>
                <w:tab w:val="decimal" w:pos="492"/>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r>
      <w:tr w:rsidR="000E2C4C" w:rsidRPr="00E20728" w14:paraId="2B7231DB" w14:textId="77777777" w:rsidTr="00493671">
        <w:trPr>
          <w:trHeight w:val="170"/>
        </w:trPr>
        <w:tc>
          <w:tcPr>
            <w:tcW w:w="4074" w:type="dxa"/>
            <w:tcBorders>
              <w:top w:val="nil"/>
              <w:left w:val="nil"/>
              <w:bottom w:val="nil"/>
              <w:right w:val="nil"/>
            </w:tcBorders>
          </w:tcPr>
          <w:p w14:paraId="769FB371" w14:textId="77777777" w:rsidR="000E2C4C" w:rsidRPr="0065604F" w:rsidRDefault="000E2C4C" w:rsidP="000E2C4C">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tcPr>
          <w:p w14:paraId="67B3DECC" w14:textId="0F562FCE" w:rsidR="000E2C4C" w:rsidRPr="00C961D5" w:rsidRDefault="004E22A7" w:rsidP="000E2C4C">
            <w:pPr>
              <w:tabs>
                <w:tab w:val="decimal" w:pos="49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10.98</w:t>
            </w:r>
          </w:p>
        </w:tc>
        <w:tc>
          <w:tcPr>
            <w:tcW w:w="236" w:type="dxa"/>
            <w:tcBorders>
              <w:top w:val="nil"/>
              <w:left w:val="nil"/>
              <w:bottom w:val="nil"/>
              <w:right w:val="nil"/>
            </w:tcBorders>
          </w:tcPr>
          <w:p w14:paraId="7A7735E9"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4A5C2ADF" w14:textId="149841A3" w:rsidR="000E2C4C" w:rsidRPr="00C961D5" w:rsidRDefault="000E2C4C" w:rsidP="000E2C4C">
            <w:pPr>
              <w:tabs>
                <w:tab w:val="decimal" w:pos="492"/>
              </w:tabs>
              <w:spacing w:line="240" w:lineRule="auto"/>
              <w:ind w:right="-10"/>
              <w:jc w:val="right"/>
              <w:rPr>
                <w:rFonts w:ascii="Browallia New" w:hAnsi="Browallia New" w:cs="Browallia New"/>
                <w:sz w:val="28"/>
                <w:szCs w:val="28"/>
                <w:cs/>
              </w:rPr>
            </w:pPr>
            <w:r w:rsidRPr="00C961D5">
              <w:rPr>
                <w:rFonts w:ascii="Browallia New" w:hAnsi="Browallia New" w:cs="Browallia New"/>
                <w:sz w:val="28"/>
                <w:szCs w:val="28"/>
              </w:rPr>
              <w:t>5.33</w:t>
            </w:r>
          </w:p>
        </w:tc>
        <w:tc>
          <w:tcPr>
            <w:tcW w:w="240" w:type="dxa"/>
            <w:tcBorders>
              <w:top w:val="nil"/>
              <w:left w:val="nil"/>
              <w:bottom w:val="nil"/>
              <w:right w:val="nil"/>
            </w:tcBorders>
          </w:tcPr>
          <w:p w14:paraId="4CE59756"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EEB8E6B" w14:textId="610106F9" w:rsidR="000E2C4C" w:rsidRPr="00C961D5" w:rsidRDefault="004E22A7" w:rsidP="000E2C4C">
            <w:pPr>
              <w:tabs>
                <w:tab w:val="decimal" w:pos="492"/>
              </w:tabs>
              <w:spacing w:line="240" w:lineRule="auto"/>
              <w:ind w:right="-10"/>
              <w:jc w:val="right"/>
              <w:rPr>
                <w:rFonts w:ascii="Browallia New" w:hAnsi="Browallia New" w:cs="Browallia New"/>
                <w:sz w:val="28"/>
                <w:szCs w:val="28"/>
              </w:rPr>
            </w:pPr>
            <w:r>
              <w:rPr>
                <w:rFonts w:ascii="Browallia New" w:hAnsi="Browallia New" w:cs="Browallia New"/>
                <w:sz w:val="28"/>
                <w:szCs w:val="28"/>
              </w:rPr>
              <w:t>10.98</w:t>
            </w:r>
          </w:p>
        </w:tc>
        <w:tc>
          <w:tcPr>
            <w:tcW w:w="243" w:type="dxa"/>
            <w:tcBorders>
              <w:top w:val="nil"/>
              <w:left w:val="nil"/>
              <w:bottom w:val="nil"/>
              <w:right w:val="nil"/>
            </w:tcBorders>
          </w:tcPr>
          <w:p w14:paraId="4DC35FFC"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5B461A77" w14:textId="3EDC406B" w:rsidR="000E2C4C" w:rsidRPr="00C961D5" w:rsidRDefault="000E2C4C" w:rsidP="000E2C4C">
            <w:pPr>
              <w:tabs>
                <w:tab w:val="decimal" w:pos="49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3.78</w:t>
            </w:r>
          </w:p>
        </w:tc>
      </w:tr>
      <w:tr w:rsidR="000E2C4C" w:rsidRPr="00E20728" w14:paraId="441414F5" w14:textId="77777777" w:rsidTr="00493671">
        <w:trPr>
          <w:trHeight w:val="170"/>
        </w:trPr>
        <w:tc>
          <w:tcPr>
            <w:tcW w:w="4074" w:type="dxa"/>
            <w:tcBorders>
              <w:top w:val="nil"/>
              <w:left w:val="nil"/>
              <w:bottom w:val="nil"/>
              <w:right w:val="nil"/>
            </w:tcBorders>
          </w:tcPr>
          <w:p w14:paraId="56EF643E" w14:textId="77777777" w:rsidR="000E2C4C" w:rsidRDefault="000E2C4C" w:rsidP="000E2C4C">
            <w:pPr>
              <w:tabs>
                <w:tab w:val="clear" w:pos="3742"/>
              </w:tabs>
              <w:spacing w:line="240" w:lineRule="auto"/>
              <w:ind w:left="175" w:right="175" w:hanging="175"/>
              <w:rPr>
                <w:rFonts w:ascii="Browallia New" w:hAnsi="Browallia New" w:cs="Browallia New"/>
                <w:sz w:val="28"/>
                <w:szCs w:val="28"/>
                <w:cs/>
              </w:rPr>
            </w:pPr>
          </w:p>
        </w:tc>
        <w:tc>
          <w:tcPr>
            <w:tcW w:w="1028" w:type="dxa"/>
            <w:tcBorders>
              <w:top w:val="nil"/>
              <w:left w:val="nil"/>
              <w:bottom w:val="nil"/>
              <w:right w:val="nil"/>
            </w:tcBorders>
          </w:tcPr>
          <w:p w14:paraId="38E57584"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55DA1E5F"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2BCBFF0D"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C0455B6"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D59059A"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B38C0A8"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B43D376"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r>
      <w:tr w:rsidR="000E2C4C" w:rsidRPr="00E20728" w14:paraId="4E5E076E" w14:textId="77777777" w:rsidTr="00493671">
        <w:trPr>
          <w:trHeight w:val="170"/>
        </w:trPr>
        <w:tc>
          <w:tcPr>
            <w:tcW w:w="5102" w:type="dxa"/>
            <w:gridSpan w:val="2"/>
            <w:tcBorders>
              <w:top w:val="nil"/>
              <w:left w:val="nil"/>
              <w:bottom w:val="nil"/>
              <w:right w:val="nil"/>
            </w:tcBorders>
          </w:tcPr>
          <w:p w14:paraId="5174D298" w14:textId="77777777" w:rsidR="000E2C4C" w:rsidRPr="00C961D5" w:rsidRDefault="000E2C4C" w:rsidP="000E2C4C">
            <w:pPr>
              <w:spacing w:line="240" w:lineRule="auto"/>
              <w:ind w:right="-11"/>
              <w:rPr>
                <w:rFonts w:ascii="Browallia New" w:hAnsi="Browallia New" w:cs="Browallia New"/>
                <w:sz w:val="28"/>
                <w:szCs w:val="28"/>
                <w:cs/>
              </w:rPr>
            </w:pPr>
            <w:r w:rsidRPr="00C961D5">
              <w:rPr>
                <w:rFonts w:ascii="Browallia New" w:hAnsi="Browallia New" w:cs="Browallia New"/>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09BFF806"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249AB9C0" w14:textId="77777777" w:rsidR="000E2C4C" w:rsidRPr="00C961D5" w:rsidRDefault="000E2C4C" w:rsidP="000E2C4C">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5ED4BDBC"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27FBDF9"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9A7C9C8"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54F4CCB4"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r>
      <w:tr w:rsidR="004E22A7" w:rsidRPr="00E20728" w14:paraId="15896CF4" w14:textId="77777777" w:rsidTr="00493671">
        <w:trPr>
          <w:trHeight w:val="170"/>
        </w:trPr>
        <w:tc>
          <w:tcPr>
            <w:tcW w:w="4074" w:type="dxa"/>
            <w:tcBorders>
              <w:top w:val="nil"/>
              <w:left w:val="nil"/>
              <w:bottom w:val="nil"/>
              <w:right w:val="nil"/>
            </w:tcBorders>
            <w:vAlign w:val="bottom"/>
          </w:tcPr>
          <w:p w14:paraId="084FF256" w14:textId="77777777" w:rsidR="004E22A7" w:rsidRPr="00E20728" w:rsidRDefault="004E22A7" w:rsidP="004E22A7">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7E108BE1" w14:textId="5586C982" w:rsidR="004E22A7" w:rsidRPr="00C961D5" w:rsidRDefault="004E22A7" w:rsidP="004E22A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0.48</w:t>
            </w:r>
          </w:p>
        </w:tc>
        <w:tc>
          <w:tcPr>
            <w:tcW w:w="236" w:type="dxa"/>
            <w:tcBorders>
              <w:top w:val="nil"/>
              <w:left w:val="nil"/>
              <w:bottom w:val="nil"/>
              <w:right w:val="nil"/>
            </w:tcBorders>
          </w:tcPr>
          <w:p w14:paraId="5BD3313F" w14:textId="77777777" w:rsidR="004E22A7" w:rsidRPr="00C961D5" w:rsidRDefault="004E22A7" w:rsidP="004E22A7">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shd w:val="clear" w:color="auto" w:fill="auto"/>
            <w:vAlign w:val="bottom"/>
          </w:tcPr>
          <w:p w14:paraId="50151720" w14:textId="67412081" w:rsidR="004E22A7" w:rsidRPr="00C961D5" w:rsidRDefault="004E22A7" w:rsidP="004E22A7">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0.48</w:t>
            </w:r>
          </w:p>
        </w:tc>
        <w:tc>
          <w:tcPr>
            <w:tcW w:w="240" w:type="dxa"/>
            <w:tcBorders>
              <w:top w:val="nil"/>
              <w:left w:val="nil"/>
              <w:bottom w:val="nil"/>
              <w:right w:val="nil"/>
            </w:tcBorders>
          </w:tcPr>
          <w:p w14:paraId="54250D47" w14:textId="77777777" w:rsidR="004E22A7" w:rsidRPr="00C961D5" w:rsidRDefault="004E22A7" w:rsidP="004E22A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2C7B30CA" w14:textId="69DB24A8" w:rsidR="004E22A7" w:rsidRPr="00B762DD" w:rsidRDefault="004E22A7" w:rsidP="004E22A7">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0.48</w:t>
            </w:r>
          </w:p>
        </w:tc>
        <w:tc>
          <w:tcPr>
            <w:tcW w:w="243" w:type="dxa"/>
            <w:tcBorders>
              <w:top w:val="nil"/>
              <w:left w:val="nil"/>
              <w:bottom w:val="nil"/>
              <w:right w:val="nil"/>
            </w:tcBorders>
          </w:tcPr>
          <w:p w14:paraId="0D0B809D" w14:textId="77777777" w:rsidR="004E22A7" w:rsidRPr="00C961D5" w:rsidRDefault="004E22A7" w:rsidP="004E22A7">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vAlign w:val="bottom"/>
          </w:tcPr>
          <w:p w14:paraId="0D51C89A" w14:textId="5C37E68C" w:rsidR="004E22A7" w:rsidRPr="00C961D5" w:rsidRDefault="004E22A7" w:rsidP="004E22A7">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0.48</w:t>
            </w:r>
          </w:p>
        </w:tc>
      </w:tr>
      <w:tr w:rsidR="004E22A7" w:rsidRPr="00E20728" w14:paraId="13B080BA" w14:textId="77777777" w:rsidTr="00493671">
        <w:trPr>
          <w:trHeight w:val="170"/>
        </w:trPr>
        <w:tc>
          <w:tcPr>
            <w:tcW w:w="4074" w:type="dxa"/>
            <w:tcBorders>
              <w:top w:val="nil"/>
              <w:left w:val="nil"/>
              <w:bottom w:val="nil"/>
              <w:right w:val="nil"/>
            </w:tcBorders>
          </w:tcPr>
          <w:p w14:paraId="5425782C" w14:textId="77777777" w:rsidR="004E22A7" w:rsidRPr="00E20728" w:rsidRDefault="004E22A7" w:rsidP="004E22A7">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3C801E48" w14:textId="578B300D" w:rsidR="004E22A7" w:rsidRPr="008C07C9" w:rsidRDefault="004E22A7" w:rsidP="004E22A7">
            <w:pPr>
              <w:spacing w:line="240" w:lineRule="auto"/>
              <w:ind w:right="-11"/>
              <w:jc w:val="right"/>
              <w:rPr>
                <w:rFonts w:ascii="Browallia New" w:hAnsi="Browallia New" w:cs="Browallia New"/>
                <w:sz w:val="28"/>
                <w:szCs w:val="28"/>
                <w:cs/>
              </w:rPr>
            </w:pPr>
            <w:r w:rsidRPr="008C07C9">
              <w:rPr>
                <w:rFonts w:ascii="Browallia New" w:hAnsi="Browallia New" w:cs="Browallia New"/>
                <w:sz w:val="28"/>
                <w:szCs w:val="28"/>
              </w:rPr>
              <w:t>1.42</w:t>
            </w:r>
          </w:p>
        </w:tc>
        <w:tc>
          <w:tcPr>
            <w:tcW w:w="236" w:type="dxa"/>
            <w:tcBorders>
              <w:top w:val="nil"/>
              <w:left w:val="nil"/>
              <w:bottom w:val="nil"/>
              <w:right w:val="nil"/>
            </w:tcBorders>
          </w:tcPr>
          <w:p w14:paraId="1A167205" w14:textId="77777777" w:rsidR="004E22A7" w:rsidRPr="00B762DD" w:rsidRDefault="004E22A7" w:rsidP="004E22A7">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6A20F6B1" w14:textId="4888D479" w:rsidR="004E22A7" w:rsidRPr="00C961D5" w:rsidRDefault="004E22A7" w:rsidP="004E22A7">
            <w:pPr>
              <w:spacing w:line="240" w:lineRule="auto"/>
              <w:ind w:right="-11"/>
              <w:jc w:val="right"/>
              <w:rPr>
                <w:rFonts w:ascii="Browallia New" w:hAnsi="Browallia New" w:cs="Browallia New"/>
                <w:sz w:val="28"/>
                <w:szCs w:val="28"/>
                <w:cs/>
                <w:lang w:val="en-GB"/>
              </w:rPr>
            </w:pPr>
            <w:r w:rsidRPr="00C961D5">
              <w:rPr>
                <w:rFonts w:ascii="Browallia New" w:hAnsi="Browallia New" w:cs="Browallia New"/>
                <w:sz w:val="28"/>
                <w:szCs w:val="28"/>
                <w:lang w:val="en-GB"/>
              </w:rPr>
              <w:t>0.11</w:t>
            </w:r>
          </w:p>
        </w:tc>
        <w:tc>
          <w:tcPr>
            <w:tcW w:w="240" w:type="dxa"/>
            <w:tcBorders>
              <w:top w:val="nil"/>
              <w:left w:val="nil"/>
              <w:bottom w:val="nil"/>
              <w:right w:val="nil"/>
            </w:tcBorders>
          </w:tcPr>
          <w:p w14:paraId="0DA4CC14" w14:textId="77777777" w:rsidR="004E22A7" w:rsidRPr="00C961D5" w:rsidRDefault="004E22A7" w:rsidP="004E22A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635E4B3" w14:textId="171A3A31" w:rsidR="004E22A7" w:rsidRPr="00C961D5" w:rsidRDefault="004E22A7" w:rsidP="004E22A7">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5C935ACD" w14:textId="77777777" w:rsidR="004E22A7" w:rsidRPr="00C961D5" w:rsidRDefault="004E22A7" w:rsidP="004E22A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1C0F5805" w14:textId="645D09D5" w:rsidR="004E22A7" w:rsidRPr="00C961D5" w:rsidRDefault="004E22A7" w:rsidP="004E22A7">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r>
      <w:tr w:rsidR="000E2C4C" w:rsidRPr="00E20728" w14:paraId="5D16505D" w14:textId="77777777" w:rsidTr="00493671">
        <w:trPr>
          <w:trHeight w:val="170"/>
        </w:trPr>
        <w:tc>
          <w:tcPr>
            <w:tcW w:w="4074" w:type="dxa"/>
            <w:tcBorders>
              <w:top w:val="nil"/>
              <w:left w:val="nil"/>
              <w:bottom w:val="nil"/>
              <w:right w:val="nil"/>
            </w:tcBorders>
          </w:tcPr>
          <w:p w14:paraId="754708EE" w14:textId="77777777" w:rsidR="000E2C4C" w:rsidRPr="00E20728" w:rsidRDefault="000E2C4C" w:rsidP="000E2C4C">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412E767E"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2E848622"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2D1A8F55"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EF98692"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5AC6EF2"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32926EF"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CC783C2"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r>
      <w:tr w:rsidR="000E2C4C" w:rsidRPr="00E20728" w14:paraId="5EFC9632" w14:textId="77777777" w:rsidTr="00493671">
        <w:trPr>
          <w:trHeight w:val="170"/>
        </w:trPr>
        <w:tc>
          <w:tcPr>
            <w:tcW w:w="4074" w:type="dxa"/>
            <w:tcBorders>
              <w:top w:val="nil"/>
              <w:left w:val="nil"/>
              <w:bottom w:val="nil"/>
              <w:right w:val="nil"/>
            </w:tcBorders>
          </w:tcPr>
          <w:p w14:paraId="3C15E40A" w14:textId="77777777" w:rsidR="000E2C4C" w:rsidRPr="00E20728" w:rsidRDefault="000E2C4C" w:rsidP="000E2C4C">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2EDA2ED2"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03430A4E"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3DEF07E9" w14:textId="77777777" w:rsidR="000E2C4C" w:rsidRPr="00C961D5" w:rsidRDefault="000E2C4C" w:rsidP="000E2C4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60F4A9E"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3AE5920"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29E16A3"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75D74846" w14:textId="77777777" w:rsidR="000E2C4C" w:rsidRPr="00C961D5" w:rsidRDefault="000E2C4C" w:rsidP="000E2C4C">
            <w:pPr>
              <w:tabs>
                <w:tab w:val="clear" w:pos="1871"/>
                <w:tab w:val="decimal" w:pos="492"/>
                <w:tab w:val="left" w:pos="2020"/>
              </w:tabs>
              <w:spacing w:line="240" w:lineRule="auto"/>
              <w:ind w:right="-10"/>
              <w:jc w:val="right"/>
              <w:rPr>
                <w:rFonts w:ascii="Browallia New" w:hAnsi="Browallia New" w:cs="Browallia New"/>
                <w:sz w:val="28"/>
                <w:szCs w:val="28"/>
              </w:rPr>
            </w:pPr>
          </w:p>
        </w:tc>
      </w:tr>
      <w:tr w:rsidR="000E2C4C" w:rsidRPr="00E20728" w14:paraId="07CEDAEB" w14:textId="77777777" w:rsidTr="00493671">
        <w:trPr>
          <w:trHeight w:val="170"/>
        </w:trPr>
        <w:tc>
          <w:tcPr>
            <w:tcW w:w="4074" w:type="dxa"/>
            <w:tcBorders>
              <w:top w:val="nil"/>
              <w:left w:val="nil"/>
              <w:bottom w:val="nil"/>
              <w:right w:val="nil"/>
            </w:tcBorders>
            <w:shd w:val="clear" w:color="auto" w:fill="auto"/>
          </w:tcPr>
          <w:p w14:paraId="1B1AE43E" w14:textId="77777777" w:rsidR="000E2C4C" w:rsidRPr="00E20728" w:rsidRDefault="000E2C4C" w:rsidP="000E2C4C">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8" w:type="dxa"/>
            <w:tcBorders>
              <w:top w:val="nil"/>
              <w:left w:val="nil"/>
              <w:bottom w:val="nil"/>
              <w:right w:val="nil"/>
            </w:tcBorders>
            <w:shd w:val="clear" w:color="auto" w:fill="auto"/>
          </w:tcPr>
          <w:p w14:paraId="71B2DD76" w14:textId="22353F57"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16.19</w:t>
            </w:r>
          </w:p>
        </w:tc>
        <w:tc>
          <w:tcPr>
            <w:tcW w:w="236" w:type="dxa"/>
            <w:tcBorders>
              <w:top w:val="nil"/>
              <w:left w:val="nil"/>
              <w:bottom w:val="nil"/>
              <w:right w:val="nil"/>
            </w:tcBorders>
            <w:shd w:val="clear" w:color="auto" w:fill="auto"/>
          </w:tcPr>
          <w:p w14:paraId="75E6E7E2" w14:textId="77777777" w:rsidR="000E2C4C" w:rsidRPr="00C961D5" w:rsidRDefault="000E2C4C" w:rsidP="000E2C4C">
            <w:pPr>
              <w:tabs>
                <w:tab w:val="decimal" w:pos="492"/>
                <w:tab w:val="decimal" w:pos="522"/>
              </w:tabs>
              <w:spacing w:line="240" w:lineRule="auto"/>
              <w:ind w:right="175"/>
              <w:rPr>
                <w:rFonts w:ascii="Browallia New" w:hAnsi="Browallia New" w:cs="Browallia New"/>
                <w:sz w:val="28"/>
                <w:szCs w:val="28"/>
                <w:cs/>
              </w:rPr>
            </w:pPr>
          </w:p>
        </w:tc>
        <w:tc>
          <w:tcPr>
            <w:tcW w:w="1040" w:type="dxa"/>
            <w:tcBorders>
              <w:top w:val="nil"/>
              <w:left w:val="nil"/>
              <w:right w:val="nil"/>
            </w:tcBorders>
            <w:shd w:val="clear" w:color="auto" w:fill="auto"/>
          </w:tcPr>
          <w:p w14:paraId="365AB839" w14:textId="196D31CB"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16.28</w:t>
            </w:r>
          </w:p>
        </w:tc>
        <w:tc>
          <w:tcPr>
            <w:tcW w:w="240" w:type="dxa"/>
            <w:tcBorders>
              <w:top w:val="nil"/>
              <w:left w:val="nil"/>
              <w:bottom w:val="nil"/>
              <w:right w:val="nil"/>
            </w:tcBorders>
            <w:shd w:val="clear" w:color="auto" w:fill="auto"/>
          </w:tcPr>
          <w:p w14:paraId="515A2491" w14:textId="77777777" w:rsidR="000E2C4C" w:rsidRPr="00C961D5" w:rsidRDefault="000E2C4C" w:rsidP="000E2C4C">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0A39C1EB" w14:textId="569E724E"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7.86</w:t>
            </w:r>
          </w:p>
        </w:tc>
        <w:tc>
          <w:tcPr>
            <w:tcW w:w="243" w:type="dxa"/>
            <w:tcBorders>
              <w:top w:val="nil"/>
              <w:left w:val="nil"/>
              <w:bottom w:val="nil"/>
              <w:right w:val="nil"/>
            </w:tcBorders>
            <w:shd w:val="clear" w:color="auto" w:fill="auto"/>
          </w:tcPr>
          <w:p w14:paraId="64D115C8"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shd w:val="clear" w:color="auto" w:fill="auto"/>
          </w:tcPr>
          <w:p w14:paraId="443D8973" w14:textId="661D228E"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7.28</w:t>
            </w:r>
          </w:p>
        </w:tc>
      </w:tr>
      <w:tr w:rsidR="000E2C4C" w:rsidRPr="00E20728" w14:paraId="68A615B9" w14:textId="77777777" w:rsidTr="00807020">
        <w:trPr>
          <w:trHeight w:val="170"/>
        </w:trPr>
        <w:tc>
          <w:tcPr>
            <w:tcW w:w="4074" w:type="dxa"/>
            <w:tcBorders>
              <w:top w:val="nil"/>
              <w:left w:val="nil"/>
              <w:bottom w:val="nil"/>
              <w:right w:val="nil"/>
            </w:tcBorders>
            <w:shd w:val="clear" w:color="auto" w:fill="auto"/>
          </w:tcPr>
          <w:p w14:paraId="25B1308E" w14:textId="77777777" w:rsidR="000E2C4C" w:rsidRPr="00E20728" w:rsidRDefault="000E2C4C" w:rsidP="000E2C4C">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tcPr>
          <w:p w14:paraId="19A0807E" w14:textId="1F9E63ED"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sidR="00EF3639">
              <w:rPr>
                <w:rFonts w:ascii="Browallia New" w:hAnsi="Browallia New" w:cs="Browallia New"/>
                <w:sz w:val="28"/>
                <w:szCs w:val="28"/>
              </w:rPr>
              <w:t>40</w:t>
            </w:r>
          </w:p>
        </w:tc>
        <w:tc>
          <w:tcPr>
            <w:tcW w:w="236" w:type="dxa"/>
            <w:tcBorders>
              <w:top w:val="nil"/>
              <w:left w:val="nil"/>
              <w:right w:val="nil"/>
            </w:tcBorders>
            <w:shd w:val="clear" w:color="auto" w:fill="auto"/>
          </w:tcPr>
          <w:p w14:paraId="3D6E317F" w14:textId="77777777" w:rsidR="000E2C4C" w:rsidRPr="00C961D5" w:rsidRDefault="000E2C4C" w:rsidP="000E2C4C">
            <w:pPr>
              <w:tabs>
                <w:tab w:val="decimal" w:pos="492"/>
                <w:tab w:val="decimal" w:pos="522"/>
              </w:tabs>
              <w:spacing w:line="240" w:lineRule="auto"/>
              <w:ind w:right="-10"/>
              <w:jc w:val="right"/>
              <w:rPr>
                <w:rFonts w:ascii="Browallia New" w:hAnsi="Browallia New" w:cs="Browallia New"/>
                <w:sz w:val="28"/>
                <w:szCs w:val="28"/>
                <w:cs/>
              </w:rPr>
            </w:pPr>
          </w:p>
        </w:tc>
        <w:tc>
          <w:tcPr>
            <w:tcW w:w="1040" w:type="dxa"/>
            <w:tcBorders>
              <w:top w:val="nil"/>
              <w:left w:val="nil"/>
              <w:right w:val="nil"/>
            </w:tcBorders>
            <w:shd w:val="clear" w:color="auto" w:fill="auto"/>
          </w:tcPr>
          <w:p w14:paraId="476DB92A" w14:textId="774CD779" w:rsidR="000E2C4C" w:rsidRPr="00C961D5" w:rsidRDefault="00ED1A59" w:rsidP="000E2C4C">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0.28</w:t>
            </w:r>
          </w:p>
        </w:tc>
        <w:tc>
          <w:tcPr>
            <w:tcW w:w="240" w:type="dxa"/>
            <w:tcBorders>
              <w:top w:val="nil"/>
              <w:left w:val="nil"/>
              <w:right w:val="nil"/>
            </w:tcBorders>
            <w:shd w:val="clear" w:color="auto" w:fill="auto"/>
          </w:tcPr>
          <w:p w14:paraId="57656CE7" w14:textId="77777777" w:rsidR="000E2C4C" w:rsidRPr="00C961D5" w:rsidRDefault="000E2C4C" w:rsidP="000E2C4C">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690FC24A" w14:textId="1A6C4E0C"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sidR="00EF3639">
              <w:rPr>
                <w:rFonts w:ascii="Browallia New" w:hAnsi="Browallia New" w:cs="Browallia New"/>
                <w:sz w:val="28"/>
                <w:szCs w:val="28"/>
              </w:rPr>
              <w:t>20</w:t>
            </w:r>
          </w:p>
        </w:tc>
        <w:tc>
          <w:tcPr>
            <w:tcW w:w="243" w:type="dxa"/>
            <w:tcBorders>
              <w:top w:val="nil"/>
              <w:left w:val="nil"/>
              <w:right w:val="nil"/>
            </w:tcBorders>
            <w:shd w:val="clear" w:color="auto" w:fill="auto"/>
          </w:tcPr>
          <w:p w14:paraId="1C9D9210"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right w:val="nil"/>
            </w:tcBorders>
            <w:shd w:val="clear" w:color="auto" w:fill="auto"/>
          </w:tcPr>
          <w:p w14:paraId="63F928FB" w14:textId="337D0F89" w:rsidR="000E2C4C" w:rsidRPr="00C961D5" w:rsidRDefault="00ED1A59" w:rsidP="000E2C4C">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0.02</w:t>
            </w:r>
          </w:p>
        </w:tc>
      </w:tr>
      <w:tr w:rsidR="000E2C4C" w:rsidRPr="00E20728" w14:paraId="268788EF" w14:textId="77777777" w:rsidTr="00493671">
        <w:trPr>
          <w:trHeight w:val="170"/>
        </w:trPr>
        <w:tc>
          <w:tcPr>
            <w:tcW w:w="4074" w:type="dxa"/>
            <w:tcBorders>
              <w:top w:val="nil"/>
              <w:left w:val="nil"/>
              <w:bottom w:val="nil"/>
              <w:right w:val="nil"/>
            </w:tcBorders>
            <w:shd w:val="clear" w:color="auto" w:fill="auto"/>
          </w:tcPr>
          <w:p w14:paraId="469C53AA" w14:textId="77777777" w:rsidR="000E2C4C" w:rsidRPr="00E20728" w:rsidRDefault="000E2C4C" w:rsidP="000E2C4C">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76428B74" w14:textId="47FAD8C2"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w:t>
            </w:r>
            <w:r w:rsidR="00EF3639">
              <w:rPr>
                <w:rFonts w:ascii="Browallia New" w:hAnsi="Browallia New" w:cs="Browallia New"/>
                <w:sz w:val="28"/>
                <w:szCs w:val="28"/>
              </w:rPr>
              <w:t>59</w:t>
            </w:r>
          </w:p>
        </w:tc>
        <w:tc>
          <w:tcPr>
            <w:tcW w:w="236" w:type="dxa"/>
            <w:tcBorders>
              <w:top w:val="nil"/>
              <w:left w:val="nil"/>
              <w:bottom w:val="nil"/>
              <w:right w:val="nil"/>
            </w:tcBorders>
            <w:shd w:val="clear" w:color="auto" w:fill="auto"/>
          </w:tcPr>
          <w:p w14:paraId="71ECD427" w14:textId="77777777" w:rsidR="000E2C4C" w:rsidRPr="00C961D5" w:rsidRDefault="000E2C4C" w:rsidP="000E2C4C">
            <w:pPr>
              <w:tabs>
                <w:tab w:val="decimal" w:pos="492"/>
                <w:tab w:val="decimal" w:pos="522"/>
              </w:tabs>
              <w:spacing w:line="240" w:lineRule="auto"/>
              <w:ind w:right="-10"/>
              <w:jc w:val="right"/>
              <w:rPr>
                <w:rFonts w:ascii="Browallia New" w:hAnsi="Browallia New" w:cs="Browallia New"/>
                <w:sz w:val="28"/>
                <w:szCs w:val="28"/>
              </w:rPr>
            </w:pPr>
          </w:p>
        </w:tc>
        <w:tc>
          <w:tcPr>
            <w:tcW w:w="1040" w:type="dxa"/>
            <w:tcBorders>
              <w:top w:val="single" w:sz="4" w:space="0" w:color="auto"/>
              <w:left w:val="nil"/>
              <w:bottom w:val="single" w:sz="12" w:space="0" w:color="auto"/>
              <w:right w:val="nil"/>
            </w:tcBorders>
            <w:shd w:val="clear" w:color="auto" w:fill="auto"/>
          </w:tcPr>
          <w:p w14:paraId="2593D57B" w14:textId="03871547" w:rsidR="000E2C4C" w:rsidRPr="00C961D5" w:rsidRDefault="000E2C4C" w:rsidP="000E2C4C">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16.56</w:t>
            </w:r>
          </w:p>
        </w:tc>
        <w:tc>
          <w:tcPr>
            <w:tcW w:w="240" w:type="dxa"/>
            <w:tcBorders>
              <w:top w:val="nil"/>
              <w:left w:val="nil"/>
              <w:bottom w:val="nil"/>
              <w:right w:val="nil"/>
            </w:tcBorders>
            <w:shd w:val="clear" w:color="auto" w:fill="auto"/>
          </w:tcPr>
          <w:p w14:paraId="33718628" w14:textId="77777777" w:rsidR="000E2C4C" w:rsidRPr="00C961D5" w:rsidRDefault="000E2C4C" w:rsidP="000E2C4C">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5348865" w14:textId="7D5A5F5E" w:rsidR="000E2C4C" w:rsidRPr="00C961D5" w:rsidRDefault="00EF3639" w:rsidP="000E2C4C">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8.06</w:t>
            </w:r>
          </w:p>
        </w:tc>
        <w:tc>
          <w:tcPr>
            <w:tcW w:w="243" w:type="dxa"/>
            <w:tcBorders>
              <w:top w:val="nil"/>
              <w:left w:val="nil"/>
              <w:bottom w:val="nil"/>
              <w:right w:val="nil"/>
            </w:tcBorders>
            <w:shd w:val="clear" w:color="auto" w:fill="auto"/>
          </w:tcPr>
          <w:p w14:paraId="6B6158B0" w14:textId="77777777" w:rsidR="000E2C4C" w:rsidRPr="00C961D5" w:rsidRDefault="000E2C4C" w:rsidP="000E2C4C">
            <w:pPr>
              <w:tabs>
                <w:tab w:val="decimal" w:pos="492"/>
              </w:tabs>
              <w:spacing w:line="240" w:lineRule="auto"/>
              <w:ind w:right="-10"/>
              <w:jc w:val="right"/>
              <w:rPr>
                <w:rFonts w:ascii="Browallia New" w:hAnsi="Browallia New" w:cs="Browallia New"/>
                <w:sz w:val="28"/>
                <w:szCs w:val="28"/>
                <w:cs/>
              </w:rPr>
            </w:pPr>
          </w:p>
        </w:tc>
        <w:tc>
          <w:tcPr>
            <w:tcW w:w="1065" w:type="dxa"/>
            <w:tcBorders>
              <w:top w:val="single" w:sz="4" w:space="0" w:color="auto"/>
              <w:left w:val="nil"/>
              <w:bottom w:val="single" w:sz="12" w:space="0" w:color="auto"/>
              <w:right w:val="nil"/>
            </w:tcBorders>
            <w:shd w:val="clear" w:color="auto" w:fill="auto"/>
          </w:tcPr>
          <w:p w14:paraId="10945B84" w14:textId="17E96DAA" w:rsidR="000E2C4C" w:rsidRPr="00C961D5" w:rsidRDefault="000E2C4C" w:rsidP="000E2C4C">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rPr>
              <w:t>7.30</w:t>
            </w:r>
          </w:p>
        </w:tc>
      </w:tr>
    </w:tbl>
    <w:p w14:paraId="6AC5C56C" w14:textId="77777777" w:rsidR="00F94898" w:rsidRPr="00807020" w:rsidRDefault="00F9489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1D43197" w14:textId="77777777" w:rsidR="008E5053" w:rsidRDefault="008E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4F29FD24" w:rsidR="00E967F9" w:rsidRPr="00C2555B" w:rsidRDefault="00E967F9"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rPr>
      </w:pPr>
      <w:r w:rsidRPr="00C2555B">
        <w:rPr>
          <w:rFonts w:ascii="Browallia New" w:hAnsi="Browallia New" w:cs="Browallia New"/>
          <w:sz w:val="28"/>
          <w:szCs w:val="28"/>
          <w:cs/>
        </w:rPr>
        <w:t xml:space="preserve">ยอดคงเหลือกับบุคคลและบริษัทที่เกี่ยวข้องกัน ณ วันที่ </w:t>
      </w:r>
      <w:r w:rsidR="00553CFA" w:rsidRPr="00E20728">
        <w:rPr>
          <w:rFonts w:ascii="Browallia New" w:hAnsi="Browallia New" w:cs="Browallia New"/>
          <w:sz w:val="28"/>
          <w:szCs w:val="28"/>
        </w:rPr>
        <w:t xml:space="preserve">30 </w:t>
      </w:r>
      <w:r w:rsidR="00553CFA" w:rsidRPr="00E20728">
        <w:rPr>
          <w:rFonts w:ascii="Browallia New" w:hAnsi="Browallia New" w:cs="Browallia New"/>
          <w:sz w:val="28"/>
          <w:szCs w:val="28"/>
          <w:cs/>
        </w:rPr>
        <w:t>มิถุนายน</w:t>
      </w:r>
      <w:r w:rsidR="00553CFA">
        <w:rPr>
          <w:rFonts w:ascii="Browallia New" w:hAnsi="Browallia New" w:cs="Browallia New"/>
          <w:sz w:val="28"/>
          <w:szCs w:val="28"/>
        </w:rPr>
        <w:t xml:space="preserve"> 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lang w:val="en-GB"/>
        </w:rPr>
        <w:t>2561</w:t>
      </w:r>
      <w:r w:rsidRPr="00C2555B">
        <w:rPr>
          <w:rFonts w:ascii="Browallia New" w:hAnsi="Browallia New" w:cs="Browallia New"/>
          <w:sz w:val="28"/>
          <w:szCs w:val="28"/>
          <w:cs/>
        </w:rPr>
        <w:t xml:space="preserve"> มีดังนี้</w:t>
      </w:r>
    </w:p>
    <w:p w14:paraId="5762892D" w14:textId="77777777" w:rsidR="00A862B3" w:rsidRPr="00807020"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967F9" w:rsidRPr="00C2555B" w14:paraId="1AD4E291" w14:textId="77777777" w:rsidTr="00493671">
        <w:trPr>
          <w:cantSplit/>
          <w:tblHeader/>
        </w:trPr>
        <w:tc>
          <w:tcPr>
            <w:tcW w:w="4074" w:type="dxa"/>
            <w:shd w:val="clear" w:color="auto" w:fill="auto"/>
          </w:tcPr>
          <w:p w14:paraId="7D49B0A9" w14:textId="77777777" w:rsidR="00E967F9" w:rsidRPr="00F94898" w:rsidRDefault="00E967F9" w:rsidP="00E967F9">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4D27DFB8" w:rsidR="00E967F9" w:rsidRPr="00C2555B" w:rsidRDefault="00F94898" w:rsidP="00E967F9">
            <w:pPr>
              <w:tabs>
                <w:tab w:val="clear" w:pos="680"/>
                <w:tab w:val="clear" w:pos="907"/>
              </w:tabs>
              <w:spacing w:line="240" w:lineRule="auto"/>
              <w:ind w:left="-97" w:right="-12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00E967F9" w:rsidRPr="00C2555B">
              <w:rPr>
                <w:rFonts w:ascii="Browallia New" w:hAnsi="Browallia New" w:cs="Browallia New"/>
                <w:sz w:val="28"/>
                <w:szCs w:val="28"/>
              </w:rPr>
              <w:t>2562</w:t>
            </w:r>
          </w:p>
        </w:tc>
        <w:tc>
          <w:tcPr>
            <w:tcW w:w="236" w:type="dxa"/>
            <w:tcBorders>
              <w:top w:val="single" w:sz="4" w:space="0" w:color="auto"/>
            </w:tcBorders>
            <w:shd w:val="clear" w:color="auto" w:fill="auto"/>
            <w:vAlign w:val="bottom"/>
          </w:tcPr>
          <w:p w14:paraId="3A9AFF75" w14:textId="77777777" w:rsidR="00E967F9" w:rsidRPr="00C2555B" w:rsidRDefault="00E967F9" w:rsidP="00E967F9">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49F7FD50" w:rsidR="00E967F9" w:rsidRPr="00C2555B" w:rsidRDefault="00E967F9" w:rsidP="00E967F9">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1</w:t>
            </w:r>
          </w:p>
        </w:tc>
        <w:tc>
          <w:tcPr>
            <w:tcW w:w="236" w:type="dxa"/>
            <w:shd w:val="clear" w:color="auto" w:fill="auto"/>
          </w:tcPr>
          <w:p w14:paraId="26CADF00" w14:textId="77777777" w:rsidR="00E967F9" w:rsidRPr="00C2555B" w:rsidRDefault="00E967F9" w:rsidP="00E967F9">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5C0372F0" w:rsidR="00E967F9" w:rsidRPr="00C2555B" w:rsidRDefault="00F94898" w:rsidP="00E967F9">
            <w:pPr>
              <w:tabs>
                <w:tab w:val="clear" w:pos="680"/>
                <w:tab w:val="clear" w:pos="907"/>
              </w:tabs>
              <w:spacing w:line="240" w:lineRule="auto"/>
              <w:ind w:left="-86" w:right="-10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00E967F9" w:rsidRPr="00C2555B">
              <w:rPr>
                <w:rFonts w:ascii="Browallia New" w:hAnsi="Browallia New" w:cs="Browallia New"/>
                <w:sz w:val="28"/>
                <w:szCs w:val="28"/>
              </w:rPr>
              <w:t>2562</w:t>
            </w:r>
          </w:p>
        </w:tc>
        <w:tc>
          <w:tcPr>
            <w:tcW w:w="239" w:type="dxa"/>
            <w:tcBorders>
              <w:top w:val="single" w:sz="4" w:space="0" w:color="auto"/>
            </w:tcBorders>
            <w:shd w:val="clear" w:color="auto" w:fill="auto"/>
            <w:vAlign w:val="bottom"/>
          </w:tcPr>
          <w:p w14:paraId="7305A0C4" w14:textId="77777777" w:rsidR="00E967F9" w:rsidRPr="00C2555B" w:rsidRDefault="00E967F9" w:rsidP="00E967F9">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6AFD390C" w:rsidR="00E967F9" w:rsidRPr="00C2555B" w:rsidRDefault="00E967F9" w:rsidP="00E967F9">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1</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C42D14" w:rsidRPr="00C2555B" w14:paraId="3B972B09" w14:textId="77777777" w:rsidTr="00493671">
        <w:trPr>
          <w:cantSplit/>
        </w:trPr>
        <w:tc>
          <w:tcPr>
            <w:tcW w:w="4074" w:type="dxa"/>
            <w:shd w:val="clear" w:color="auto" w:fill="auto"/>
          </w:tcPr>
          <w:p w14:paraId="010B42ED" w14:textId="77777777" w:rsidR="00C42D14" w:rsidRPr="00C2555B" w:rsidRDefault="00C42D14" w:rsidP="00C42D14">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63043E5E" w:rsidR="00C42D14" w:rsidRPr="00C961D5"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53ED09C" w14:textId="77777777" w:rsidR="00C42D14" w:rsidRPr="00C961D5" w:rsidRDefault="00C42D14" w:rsidP="00C42D1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604F27E3" w:rsidR="00C42D14" w:rsidRPr="00C961D5" w:rsidRDefault="00C42D14" w:rsidP="00C42D14">
            <w:pPr>
              <w:spacing w:line="240" w:lineRule="auto"/>
              <w:ind w:right="-10"/>
              <w:jc w:val="center"/>
              <w:rPr>
                <w:rFonts w:ascii="Browallia New" w:hAnsi="Browallia New" w:cs="Browallia New"/>
                <w:sz w:val="28"/>
                <w:szCs w:val="28"/>
              </w:rPr>
            </w:pPr>
            <w:r w:rsidRPr="00C961D5">
              <w:rPr>
                <w:rFonts w:ascii="Browallia New" w:hAnsi="Browallia New" w:cs="Browallia New"/>
                <w:sz w:val="28"/>
                <w:szCs w:val="28"/>
                <w:lang w:val="en-GB"/>
              </w:rPr>
              <w:t xml:space="preserve">     -</w:t>
            </w:r>
          </w:p>
        </w:tc>
        <w:tc>
          <w:tcPr>
            <w:tcW w:w="236" w:type="dxa"/>
            <w:shd w:val="clear" w:color="auto" w:fill="auto"/>
          </w:tcPr>
          <w:p w14:paraId="02A64948" w14:textId="77777777" w:rsidR="00C42D14" w:rsidRPr="00C961D5" w:rsidRDefault="00C42D14" w:rsidP="00C42D1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40561224" w14:textId="5AD9D890"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B762DD">
              <w:rPr>
                <w:rFonts w:ascii="Browallia New" w:hAnsi="Browallia New" w:cs="Browallia New"/>
                <w:sz w:val="28"/>
                <w:szCs w:val="28"/>
                <w:cs/>
              </w:rPr>
              <w:t>7</w:t>
            </w:r>
            <w:r w:rsidRPr="00B762DD">
              <w:rPr>
                <w:rFonts w:ascii="Browallia New" w:hAnsi="Browallia New" w:cs="Browallia New"/>
                <w:sz w:val="28"/>
                <w:szCs w:val="28"/>
              </w:rPr>
              <w:t>,317</w:t>
            </w:r>
          </w:p>
        </w:tc>
        <w:tc>
          <w:tcPr>
            <w:tcW w:w="239" w:type="dxa"/>
            <w:shd w:val="clear" w:color="auto" w:fill="auto"/>
          </w:tcPr>
          <w:p w14:paraId="4102D7C1" w14:textId="77777777" w:rsidR="00C42D14" w:rsidRPr="00C961D5" w:rsidRDefault="00C42D14" w:rsidP="00C42D1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251BEE71" w14:textId="47D6996C"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6,126</w:t>
            </w:r>
          </w:p>
        </w:tc>
      </w:tr>
      <w:tr w:rsidR="00C42D14" w:rsidRPr="00C2555B" w14:paraId="140BB2BE" w14:textId="77777777" w:rsidTr="00B762DD">
        <w:trPr>
          <w:cantSplit/>
        </w:trPr>
        <w:tc>
          <w:tcPr>
            <w:tcW w:w="4074" w:type="dxa"/>
            <w:shd w:val="clear" w:color="auto" w:fill="auto"/>
          </w:tcPr>
          <w:p w14:paraId="3C1ADC8A" w14:textId="6E06D18C" w:rsidR="00C42D14" w:rsidRPr="00C2555B" w:rsidRDefault="00C42D14" w:rsidP="00C42D14">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70B4FF0D" w:rsidR="00C42D14" w:rsidRPr="00C961D5"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AA7C0BA" w14:textId="77777777" w:rsidR="00C42D14" w:rsidRPr="00C961D5" w:rsidRDefault="00C42D14" w:rsidP="00C42D14">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4CE282BA" w:rsidR="00C42D14" w:rsidRPr="00C961D5"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51F4485" w14:textId="77777777"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vAlign w:val="bottom"/>
          </w:tcPr>
          <w:p w14:paraId="1B9444DC" w14:textId="241D69E5" w:rsidR="00C42D14" w:rsidRPr="00B762DD" w:rsidRDefault="00C42D14" w:rsidP="00B762DD">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r w:rsidRPr="00B762DD">
              <w:rPr>
                <w:rFonts w:ascii="Browallia New" w:hAnsi="Browallia New" w:cs="Browallia New"/>
                <w:sz w:val="28"/>
                <w:szCs w:val="28"/>
                <w:lang w:val="en-GB"/>
              </w:rPr>
              <w:t xml:space="preserve">   </w:t>
            </w:r>
            <w:r w:rsidRPr="00C961D5">
              <w:rPr>
                <w:rFonts w:ascii="Browallia New" w:hAnsi="Browallia New" w:cs="Browallia New"/>
                <w:sz w:val="28"/>
                <w:szCs w:val="28"/>
                <w:lang w:val="en-GB"/>
              </w:rPr>
              <w:t xml:space="preserve">   -</w:t>
            </w:r>
          </w:p>
        </w:tc>
        <w:tc>
          <w:tcPr>
            <w:tcW w:w="239" w:type="dxa"/>
            <w:shd w:val="clear" w:color="auto" w:fill="auto"/>
          </w:tcPr>
          <w:p w14:paraId="22227BA6" w14:textId="77777777" w:rsidR="00C42D14" w:rsidRPr="00C961D5" w:rsidRDefault="00C42D14" w:rsidP="00C42D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shd w:val="clear" w:color="auto" w:fill="auto"/>
          </w:tcPr>
          <w:p w14:paraId="1FEE4CF9" w14:textId="565BCE73"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2</w:t>
            </w:r>
          </w:p>
        </w:tc>
      </w:tr>
      <w:tr w:rsidR="00807F0B" w:rsidRPr="00C2555B" w14:paraId="358EB616" w14:textId="77777777" w:rsidTr="00B762DD">
        <w:trPr>
          <w:cantSplit/>
        </w:trPr>
        <w:tc>
          <w:tcPr>
            <w:tcW w:w="4074" w:type="dxa"/>
            <w:shd w:val="clear" w:color="auto" w:fill="auto"/>
          </w:tcPr>
          <w:p w14:paraId="5BDB1E34" w14:textId="60D8F8AD" w:rsidR="00807F0B" w:rsidRPr="00C2555B" w:rsidRDefault="00807F0B" w:rsidP="00807F0B">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4169F6E8" w:rsidR="00807F0B" w:rsidRPr="00B762DD" w:rsidRDefault="00807F0B"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B762DD">
              <w:rPr>
                <w:rFonts w:ascii="Browallia New" w:hAnsi="Browallia New" w:cs="Browallia New"/>
                <w:sz w:val="28"/>
                <w:szCs w:val="28"/>
              </w:rPr>
              <w:t>60</w:t>
            </w:r>
          </w:p>
        </w:tc>
        <w:tc>
          <w:tcPr>
            <w:tcW w:w="236" w:type="dxa"/>
            <w:shd w:val="clear" w:color="auto" w:fill="auto"/>
          </w:tcPr>
          <w:p w14:paraId="4B899311" w14:textId="77777777" w:rsidR="00807F0B" w:rsidRPr="00C961D5" w:rsidRDefault="00807F0B" w:rsidP="00807F0B">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356EA625" w:rsidR="00807F0B" w:rsidRPr="00C961D5" w:rsidRDefault="00807F0B" w:rsidP="00807F0B">
            <w:pPr>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lang w:val="en-GB"/>
              </w:rPr>
              <w:t>1,163</w:t>
            </w:r>
          </w:p>
        </w:tc>
        <w:tc>
          <w:tcPr>
            <w:tcW w:w="236" w:type="dxa"/>
            <w:shd w:val="clear" w:color="auto" w:fill="auto"/>
          </w:tcPr>
          <w:p w14:paraId="46327410" w14:textId="77777777"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tcPr>
          <w:p w14:paraId="189B69A6" w14:textId="647C7710"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B762DD">
              <w:rPr>
                <w:rFonts w:ascii="Browallia New" w:hAnsi="Browallia New" w:cs="Browallia New"/>
                <w:sz w:val="28"/>
                <w:szCs w:val="28"/>
              </w:rPr>
              <w:t>60</w:t>
            </w:r>
          </w:p>
        </w:tc>
        <w:tc>
          <w:tcPr>
            <w:tcW w:w="239" w:type="dxa"/>
            <w:shd w:val="clear" w:color="auto" w:fill="auto"/>
          </w:tcPr>
          <w:p w14:paraId="1D30C4FF" w14:textId="77777777" w:rsidR="00807F0B" w:rsidRPr="00C961D5" w:rsidRDefault="00807F0B" w:rsidP="00807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bottom w:val="single" w:sz="4" w:space="0" w:color="auto"/>
            </w:tcBorders>
            <w:shd w:val="clear" w:color="auto" w:fill="auto"/>
          </w:tcPr>
          <w:p w14:paraId="73022D3F" w14:textId="2ADC3B33"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961D5">
              <w:rPr>
                <w:rFonts w:ascii="Browallia New" w:hAnsi="Browallia New" w:cs="Browallia New"/>
                <w:sz w:val="28"/>
                <w:szCs w:val="28"/>
              </w:rPr>
              <w:t>1,163</w:t>
            </w:r>
          </w:p>
        </w:tc>
      </w:tr>
      <w:tr w:rsidR="00807F0B" w:rsidRPr="00C2555B" w14:paraId="72603AC0" w14:textId="77777777" w:rsidTr="00B762DD">
        <w:trPr>
          <w:cantSplit/>
        </w:trPr>
        <w:tc>
          <w:tcPr>
            <w:tcW w:w="4074" w:type="dxa"/>
            <w:shd w:val="clear" w:color="auto" w:fill="auto"/>
          </w:tcPr>
          <w:p w14:paraId="3EEC288F" w14:textId="77777777" w:rsidR="00807F0B" w:rsidRPr="00C2555B" w:rsidRDefault="00807F0B" w:rsidP="00807F0B">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1931F72D" w:rsidR="00807F0B" w:rsidRPr="00B762DD" w:rsidRDefault="00807F0B"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B762DD">
              <w:rPr>
                <w:rFonts w:ascii="Browallia New" w:hAnsi="Browallia New" w:cs="Browallia New"/>
                <w:sz w:val="28"/>
                <w:szCs w:val="28"/>
              </w:rPr>
              <w:t>60</w:t>
            </w:r>
          </w:p>
        </w:tc>
        <w:tc>
          <w:tcPr>
            <w:tcW w:w="236" w:type="dxa"/>
            <w:shd w:val="clear" w:color="auto" w:fill="auto"/>
            <w:vAlign w:val="bottom"/>
          </w:tcPr>
          <w:p w14:paraId="24367FEA" w14:textId="77777777" w:rsidR="00807F0B" w:rsidRPr="00C961D5" w:rsidRDefault="00807F0B" w:rsidP="00807F0B">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3DBA57D7" w:rsidR="00807F0B" w:rsidRPr="00C961D5" w:rsidRDefault="00807F0B" w:rsidP="00807F0B">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1,163</w:t>
            </w:r>
          </w:p>
        </w:tc>
        <w:tc>
          <w:tcPr>
            <w:tcW w:w="236" w:type="dxa"/>
            <w:shd w:val="clear" w:color="auto" w:fill="auto"/>
          </w:tcPr>
          <w:p w14:paraId="7EF02846" w14:textId="77777777" w:rsidR="00807F0B" w:rsidRPr="00C961D5" w:rsidRDefault="00807F0B" w:rsidP="00807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tcPr>
          <w:p w14:paraId="5E460B40" w14:textId="15F087D7"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B762DD">
              <w:rPr>
                <w:rFonts w:ascii="Browallia New" w:hAnsi="Browallia New" w:cs="Browallia New"/>
                <w:sz w:val="28"/>
                <w:szCs w:val="28"/>
              </w:rPr>
              <w:t>7,377</w:t>
            </w:r>
          </w:p>
        </w:tc>
        <w:tc>
          <w:tcPr>
            <w:tcW w:w="239" w:type="dxa"/>
            <w:shd w:val="clear" w:color="auto" w:fill="auto"/>
          </w:tcPr>
          <w:p w14:paraId="402A7FF9" w14:textId="77777777" w:rsidR="00807F0B" w:rsidRPr="00C961D5" w:rsidRDefault="00807F0B" w:rsidP="00807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2D082AC3" w:rsidR="00807F0B" w:rsidRPr="00C961D5" w:rsidRDefault="00807F0B" w:rsidP="008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961D5">
              <w:rPr>
                <w:rFonts w:ascii="Browallia New" w:hAnsi="Browallia New" w:cs="Browallia New"/>
                <w:sz w:val="28"/>
                <w:szCs w:val="28"/>
              </w:rPr>
              <w:t>7,291</w:t>
            </w:r>
          </w:p>
        </w:tc>
      </w:tr>
      <w:tr w:rsidR="00520CE8" w:rsidRPr="00C2555B" w14:paraId="3899CF92" w14:textId="77777777" w:rsidTr="00B762DD">
        <w:trPr>
          <w:cantSplit/>
        </w:trPr>
        <w:tc>
          <w:tcPr>
            <w:tcW w:w="4074" w:type="dxa"/>
            <w:shd w:val="clear" w:color="auto" w:fill="auto"/>
          </w:tcPr>
          <w:p w14:paraId="2006C3C1" w14:textId="77777777" w:rsidR="00520CE8" w:rsidRPr="00C2555B" w:rsidRDefault="00520CE8" w:rsidP="003B59F7">
            <w:pPr>
              <w:tabs>
                <w:tab w:val="clear" w:pos="227"/>
              </w:tabs>
              <w:spacing w:line="240" w:lineRule="auto"/>
              <w:ind w:left="237"/>
              <w:rPr>
                <w:rFonts w:ascii="Browallia New" w:hAnsi="Browallia New" w:cs="Browallia New"/>
                <w:sz w:val="28"/>
                <w:szCs w:val="28"/>
                <w:cs/>
              </w:rPr>
            </w:pPr>
          </w:p>
        </w:tc>
        <w:tc>
          <w:tcPr>
            <w:tcW w:w="1044" w:type="dxa"/>
            <w:tcBorders>
              <w:top w:val="single" w:sz="12" w:space="0" w:color="auto"/>
            </w:tcBorders>
            <w:shd w:val="clear" w:color="auto" w:fill="auto"/>
            <w:vAlign w:val="bottom"/>
          </w:tcPr>
          <w:p w14:paraId="3E908760" w14:textId="77777777" w:rsidR="00520CE8" w:rsidRPr="00C961D5" w:rsidRDefault="00520CE8" w:rsidP="003B59F7">
            <w:pPr>
              <w:spacing w:line="240" w:lineRule="auto"/>
              <w:ind w:right="-10"/>
              <w:jc w:val="right"/>
              <w:rPr>
                <w:rFonts w:ascii="Browallia New" w:hAnsi="Browallia New" w:cs="Browallia New"/>
                <w:sz w:val="28"/>
                <w:szCs w:val="28"/>
                <w:lang w:val="en-GB"/>
              </w:rPr>
            </w:pPr>
          </w:p>
        </w:tc>
        <w:tc>
          <w:tcPr>
            <w:tcW w:w="236" w:type="dxa"/>
            <w:shd w:val="clear" w:color="auto" w:fill="auto"/>
            <w:vAlign w:val="bottom"/>
          </w:tcPr>
          <w:p w14:paraId="49A6338F" w14:textId="77777777" w:rsidR="00520CE8" w:rsidRPr="00C961D5" w:rsidRDefault="00520CE8" w:rsidP="003B59F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12" w:space="0" w:color="auto"/>
            </w:tcBorders>
            <w:shd w:val="clear" w:color="auto" w:fill="auto"/>
            <w:vAlign w:val="bottom"/>
          </w:tcPr>
          <w:p w14:paraId="0814CBF2" w14:textId="77777777" w:rsidR="00520CE8" w:rsidRPr="00C961D5" w:rsidRDefault="00520CE8" w:rsidP="003B59F7">
            <w:pPr>
              <w:spacing w:line="240" w:lineRule="auto"/>
              <w:ind w:right="-10"/>
              <w:jc w:val="right"/>
              <w:rPr>
                <w:rFonts w:ascii="Browallia New" w:hAnsi="Browallia New" w:cs="Browallia New"/>
                <w:sz w:val="28"/>
                <w:szCs w:val="28"/>
                <w:lang w:val="en-GB"/>
              </w:rPr>
            </w:pPr>
          </w:p>
        </w:tc>
        <w:tc>
          <w:tcPr>
            <w:tcW w:w="236" w:type="dxa"/>
            <w:shd w:val="clear" w:color="auto" w:fill="auto"/>
          </w:tcPr>
          <w:p w14:paraId="20E0B1F9" w14:textId="77777777" w:rsidR="00520CE8" w:rsidRPr="00C961D5"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12" w:space="0" w:color="auto"/>
            </w:tcBorders>
            <w:shd w:val="clear" w:color="auto" w:fill="auto"/>
          </w:tcPr>
          <w:p w14:paraId="671853A1" w14:textId="77777777" w:rsidR="00520CE8" w:rsidRPr="00C961D5"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9" w:type="dxa"/>
            <w:shd w:val="clear" w:color="auto" w:fill="auto"/>
          </w:tcPr>
          <w:p w14:paraId="2B4D2DD8" w14:textId="77777777" w:rsidR="00520CE8" w:rsidRPr="00C961D5"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12" w:space="0" w:color="auto"/>
            </w:tcBorders>
            <w:shd w:val="clear" w:color="auto" w:fill="auto"/>
            <w:vAlign w:val="bottom"/>
          </w:tcPr>
          <w:p w14:paraId="4AE46F97" w14:textId="77777777" w:rsidR="00520CE8" w:rsidRPr="00C961D5"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3B59F7" w:rsidRPr="00C2555B" w14:paraId="651C8167" w14:textId="77777777" w:rsidTr="00493671">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46BF4459" w14:textId="48AE58D5" w:rsidR="003B59F7" w:rsidRPr="00C961D5" w:rsidRDefault="003B59F7" w:rsidP="003B59F7">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36" w:type="dxa"/>
            <w:shd w:val="clear" w:color="auto" w:fill="auto"/>
          </w:tcPr>
          <w:p w14:paraId="32ADDCD4"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2FD8A54"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63B0A622"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0AE25C98"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2906D876"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06AAE4E9"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B59F7" w:rsidRPr="00C2555B" w14:paraId="0A2183AF"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3B59F7" w:rsidRPr="00C2555B" w:rsidRDefault="003B59F7" w:rsidP="003B59F7">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7B5FEC21" w14:textId="7B1CA9F5"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C28B588"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20C90CCF"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0B38E7FF"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33F99DA5"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D1E60" w:rsidRPr="00C2555B" w14:paraId="69F1E5B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5D1E60" w:rsidRPr="00C2555B" w:rsidRDefault="005D1E60" w:rsidP="005D1E60">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7BA35193"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59FBE801" w14:textId="77777777" w:rsidR="005D1E60" w:rsidRPr="00C961D5" w:rsidRDefault="005D1E60" w:rsidP="005D1E60">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459920AC"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6C4BA38"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1428B8F5" w14:textId="42B340B7"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961D5">
              <w:rPr>
                <w:rFonts w:ascii="Browallia New" w:hAnsi="Browallia New" w:cs="Browallia New"/>
                <w:sz w:val="28"/>
                <w:szCs w:val="28"/>
              </w:rPr>
              <w:t>1,674,576</w:t>
            </w:r>
          </w:p>
        </w:tc>
        <w:tc>
          <w:tcPr>
            <w:tcW w:w="239" w:type="dxa"/>
            <w:shd w:val="clear" w:color="auto" w:fill="auto"/>
          </w:tcPr>
          <w:p w14:paraId="794C54D5"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1A3494AE"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961D5">
              <w:rPr>
                <w:rFonts w:ascii="Browallia New" w:hAnsi="Browallia New" w:cs="Browallia New"/>
                <w:sz w:val="28"/>
                <w:szCs w:val="28"/>
              </w:rPr>
              <w:t>1,662,606</w:t>
            </w:r>
          </w:p>
        </w:tc>
      </w:tr>
      <w:tr w:rsidR="005D1E60" w:rsidRPr="00C2555B" w14:paraId="702B018A"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5D1E60" w:rsidRPr="00C2555B" w:rsidRDefault="005D1E60" w:rsidP="005D1E60">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437D6877"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3B41453" w14:textId="77777777" w:rsidR="005D1E60" w:rsidRPr="00C961D5" w:rsidRDefault="005D1E60" w:rsidP="005D1E60">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714724E"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5FE3A6F4"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3B88D75A" w14:textId="71C680EC"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961D5">
              <w:rPr>
                <w:rFonts w:ascii="Browallia New" w:hAnsi="Browallia New" w:cs="Browallia New"/>
                <w:sz w:val="28"/>
                <w:szCs w:val="28"/>
              </w:rPr>
              <w:t>75,179</w:t>
            </w:r>
          </w:p>
        </w:tc>
        <w:tc>
          <w:tcPr>
            <w:tcW w:w="239" w:type="dxa"/>
            <w:shd w:val="clear" w:color="auto" w:fill="auto"/>
          </w:tcPr>
          <w:p w14:paraId="0BBA6314"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0B5DD1F2"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961D5">
              <w:rPr>
                <w:rFonts w:ascii="Browallia New" w:hAnsi="Browallia New" w:cs="Browallia New"/>
                <w:sz w:val="28"/>
                <w:szCs w:val="28"/>
                <w:lang w:val="en-GB"/>
              </w:rPr>
              <w:t>65,068</w:t>
            </w:r>
          </w:p>
        </w:tc>
      </w:tr>
      <w:tr w:rsidR="005D1E60" w:rsidRPr="00C2555B" w14:paraId="72086D08"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44AF66B2" w:rsidR="005D1E60" w:rsidRPr="00C2555B" w:rsidRDefault="005D1E60" w:rsidP="005D1E60">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3D1D8502"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4893B28" w14:textId="77777777" w:rsidR="005D1E60" w:rsidRPr="00C961D5" w:rsidRDefault="005D1E60" w:rsidP="005D1E60">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D40ED8E" w:rsidR="005D1E60" w:rsidRPr="00C961D5" w:rsidRDefault="005D1E60" w:rsidP="005D1E60">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DBFEDD2"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67135FF6" w14:textId="2FF639D6"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961D5">
              <w:rPr>
                <w:rFonts w:ascii="Browallia New" w:hAnsi="Browallia New" w:cs="Browallia New"/>
                <w:sz w:val="28"/>
                <w:szCs w:val="28"/>
              </w:rPr>
              <w:t>1,749,755</w:t>
            </w:r>
          </w:p>
        </w:tc>
        <w:tc>
          <w:tcPr>
            <w:tcW w:w="239" w:type="dxa"/>
            <w:shd w:val="clear" w:color="auto" w:fill="auto"/>
            <w:vAlign w:val="bottom"/>
          </w:tcPr>
          <w:p w14:paraId="6D5555ED" w14:textId="77777777" w:rsidR="005D1E60" w:rsidRPr="00C961D5" w:rsidRDefault="005D1E60" w:rsidP="005D1E6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6721B22A" w:rsidR="005D1E60" w:rsidRPr="00C961D5" w:rsidRDefault="005D1E60" w:rsidP="005D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961D5">
              <w:rPr>
                <w:rFonts w:ascii="Browallia New" w:hAnsi="Browallia New" w:cs="Browallia New"/>
                <w:sz w:val="28"/>
                <w:szCs w:val="28"/>
                <w:lang w:val="en-GB"/>
              </w:rPr>
              <w:t>1,727,674</w:t>
            </w:r>
          </w:p>
        </w:tc>
      </w:tr>
      <w:tr w:rsidR="003B59F7" w:rsidRPr="00C2555B" w14:paraId="776BD07D" w14:textId="77777777" w:rsidTr="00493671">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3B59F7" w:rsidRPr="00493671" w:rsidRDefault="003B59F7" w:rsidP="003B59F7">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3B59F7" w:rsidRPr="00C961D5" w:rsidRDefault="003B59F7" w:rsidP="003B59F7">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3B59F7" w:rsidRPr="00C961D5" w:rsidRDefault="003B59F7" w:rsidP="003B59F7">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3B59F7" w:rsidRPr="00C961D5" w:rsidRDefault="003B59F7" w:rsidP="003B59F7">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c>
          <w:tcPr>
            <w:tcW w:w="239" w:type="dxa"/>
            <w:shd w:val="clear" w:color="auto" w:fill="auto"/>
            <w:vAlign w:val="bottom"/>
          </w:tcPr>
          <w:p w14:paraId="452803E1"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3B59F7"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3B59F7" w:rsidRPr="00C961D5" w:rsidRDefault="003B59F7" w:rsidP="003B59F7">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9D5C33" w:rsidRPr="00C2555B" w14:paraId="27AB6CBD"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9D5C33" w:rsidRPr="00C2555B" w:rsidRDefault="009D5C33" w:rsidP="009D5C33">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75F0E194" w:rsidR="009D5C33" w:rsidRPr="00C961D5" w:rsidRDefault="009D5C33">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CDE6F38" w14:textId="77777777" w:rsidR="009D5C33" w:rsidRPr="00C961D5" w:rsidRDefault="009D5C33" w:rsidP="009D5C3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46F1BE4E" w:rsidR="009D5C33" w:rsidRPr="00C961D5" w:rsidRDefault="009D5C33" w:rsidP="009D5C33">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1EC530BC"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5B2DC57D" w:rsidR="009D5C33" w:rsidRPr="00C961D5" w:rsidRDefault="009D5C33"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62DD">
              <w:rPr>
                <w:rFonts w:ascii="Browallia New" w:hAnsi="Browallia New" w:cs="Browallia New"/>
                <w:sz w:val="28"/>
                <w:szCs w:val="28"/>
              </w:rPr>
              <w:t>4</w:t>
            </w:r>
            <w:r w:rsidRPr="00C961D5">
              <w:rPr>
                <w:rFonts w:ascii="Browallia New" w:hAnsi="Browallia New" w:cs="Browallia New"/>
                <w:sz w:val="28"/>
                <w:szCs w:val="28"/>
              </w:rPr>
              <w:t>,</w:t>
            </w:r>
            <w:r w:rsidRPr="00B762DD">
              <w:rPr>
                <w:rFonts w:ascii="Browallia New" w:hAnsi="Browallia New" w:cs="Browallia New"/>
                <w:sz w:val="28"/>
                <w:szCs w:val="28"/>
              </w:rPr>
              <w:t>378</w:t>
            </w:r>
          </w:p>
        </w:tc>
        <w:tc>
          <w:tcPr>
            <w:tcW w:w="239" w:type="dxa"/>
            <w:shd w:val="clear" w:color="auto" w:fill="auto"/>
          </w:tcPr>
          <w:p w14:paraId="1945FAC0"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60E6D755"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1,692</w:t>
            </w:r>
          </w:p>
        </w:tc>
      </w:tr>
      <w:tr w:rsidR="009D5C33" w:rsidRPr="00C2555B" w14:paraId="5E29651C"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9D5C33" w:rsidRPr="00C2555B" w:rsidRDefault="009D5C33" w:rsidP="009D5C33">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7C587B1F" w:rsidR="009D5C33" w:rsidRPr="00C961D5" w:rsidRDefault="009D5C33">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09519A2" w14:textId="77777777" w:rsidR="009D5C33" w:rsidRPr="00C961D5" w:rsidRDefault="009D5C33" w:rsidP="009D5C3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4CDFF61E" w:rsidR="009D5C33" w:rsidRPr="00C961D5" w:rsidRDefault="009D5C33" w:rsidP="009D5C33">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D1FB3FD"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vAlign w:val="bottom"/>
          </w:tcPr>
          <w:p w14:paraId="1448AE94" w14:textId="0866CBCE" w:rsidR="009D5C33" w:rsidRPr="008C07C9" w:rsidRDefault="009D5C33" w:rsidP="008C0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C07C9">
              <w:rPr>
                <w:rFonts w:ascii="Browallia New" w:hAnsi="Browallia New" w:cs="Browallia New"/>
                <w:sz w:val="28"/>
                <w:szCs w:val="28"/>
              </w:rPr>
              <w:t xml:space="preserve">    </w:t>
            </w:r>
            <w:r w:rsidR="00BD02DB" w:rsidRPr="008C07C9">
              <w:rPr>
                <w:rFonts w:ascii="Browallia New" w:hAnsi="Browallia New" w:cs="Browallia New"/>
                <w:sz w:val="28"/>
                <w:szCs w:val="28"/>
              </w:rPr>
              <w:t>11</w:t>
            </w:r>
            <w:r w:rsidR="00A762A1">
              <w:rPr>
                <w:rFonts w:ascii="Browallia New" w:hAnsi="Browallia New" w:cs="Browallia New"/>
                <w:sz w:val="28"/>
                <w:szCs w:val="28"/>
              </w:rPr>
              <w:t>5</w:t>
            </w:r>
          </w:p>
        </w:tc>
        <w:tc>
          <w:tcPr>
            <w:tcW w:w="239" w:type="dxa"/>
            <w:shd w:val="clear" w:color="auto" w:fill="auto"/>
          </w:tcPr>
          <w:p w14:paraId="435E2A0C"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4A34A8E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115</w:t>
            </w:r>
          </w:p>
        </w:tc>
      </w:tr>
      <w:tr w:rsidR="009D5C33" w:rsidRPr="00C2555B" w14:paraId="6BFE0AD1"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9D5C33" w:rsidRPr="00C2555B" w:rsidRDefault="009D5C33" w:rsidP="009D5C33">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7FFC8EB3" w:rsidR="009D5C33" w:rsidRPr="00C961D5" w:rsidRDefault="009D5C33"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62DD">
              <w:rPr>
                <w:rFonts w:ascii="Browallia New" w:hAnsi="Browallia New" w:cs="Browallia New"/>
                <w:sz w:val="28"/>
                <w:szCs w:val="28"/>
              </w:rPr>
              <w:t>481</w:t>
            </w:r>
          </w:p>
        </w:tc>
        <w:tc>
          <w:tcPr>
            <w:tcW w:w="236" w:type="dxa"/>
            <w:shd w:val="clear" w:color="auto" w:fill="auto"/>
          </w:tcPr>
          <w:p w14:paraId="51CE9BFB"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6039EA03"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484</w:t>
            </w:r>
          </w:p>
        </w:tc>
        <w:tc>
          <w:tcPr>
            <w:tcW w:w="236" w:type="dxa"/>
            <w:shd w:val="clear" w:color="auto" w:fill="auto"/>
          </w:tcPr>
          <w:p w14:paraId="64689231"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555D7288" w:rsidR="009D5C33" w:rsidRPr="00C961D5" w:rsidRDefault="00BD02DB"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28</w:t>
            </w:r>
            <w:r w:rsidR="00A762A1">
              <w:rPr>
                <w:rFonts w:ascii="Browallia New" w:hAnsi="Browallia New" w:cs="Browallia New"/>
                <w:sz w:val="28"/>
                <w:szCs w:val="28"/>
              </w:rPr>
              <w:t>3</w:t>
            </w:r>
          </w:p>
        </w:tc>
        <w:tc>
          <w:tcPr>
            <w:tcW w:w="239" w:type="dxa"/>
            <w:shd w:val="clear" w:color="auto" w:fill="auto"/>
          </w:tcPr>
          <w:p w14:paraId="6C772847" w14:textId="7777777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5ECB08F0"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349</w:t>
            </w:r>
          </w:p>
        </w:tc>
      </w:tr>
      <w:tr w:rsidR="009D5C33" w:rsidRPr="00C2555B" w14:paraId="0590E134"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9D5C33" w:rsidRPr="00C2555B" w:rsidRDefault="009D5C33" w:rsidP="009D5C33">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16FB6ACF" w:rsidR="009D5C33" w:rsidRPr="00C961D5" w:rsidRDefault="009D5C33"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62DD">
              <w:rPr>
                <w:rFonts w:ascii="Browallia New" w:hAnsi="Browallia New" w:cs="Browallia New"/>
                <w:sz w:val="28"/>
                <w:szCs w:val="28"/>
              </w:rPr>
              <w:t>481</w:t>
            </w:r>
          </w:p>
        </w:tc>
        <w:tc>
          <w:tcPr>
            <w:tcW w:w="236" w:type="dxa"/>
            <w:shd w:val="clear" w:color="auto" w:fill="auto"/>
            <w:vAlign w:val="bottom"/>
          </w:tcPr>
          <w:p w14:paraId="69A97EBA" w14:textId="77777777" w:rsidR="009D5C33" w:rsidRPr="00C961D5" w:rsidRDefault="009D5C33" w:rsidP="009D5C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08B609F7" w:rsidR="009D5C33" w:rsidRPr="00C961D5" w:rsidRDefault="009D5C33" w:rsidP="009D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484</w:t>
            </w:r>
          </w:p>
        </w:tc>
        <w:tc>
          <w:tcPr>
            <w:tcW w:w="236" w:type="dxa"/>
            <w:shd w:val="clear" w:color="auto" w:fill="auto"/>
            <w:vAlign w:val="bottom"/>
          </w:tcPr>
          <w:p w14:paraId="2209C7B1" w14:textId="77777777" w:rsidR="009D5C33" w:rsidRPr="00C961D5" w:rsidRDefault="009D5C33" w:rsidP="009D5C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tcPr>
          <w:p w14:paraId="6C3EA48B" w14:textId="1B22B78C" w:rsidR="009D5C33" w:rsidRPr="00C961D5" w:rsidRDefault="009D5C33"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62DD">
              <w:rPr>
                <w:rFonts w:ascii="Browallia New" w:hAnsi="Browallia New" w:cs="Browallia New"/>
                <w:sz w:val="28"/>
                <w:szCs w:val="28"/>
              </w:rPr>
              <w:t>4,77</w:t>
            </w:r>
            <w:r w:rsidR="00B47BF6" w:rsidRPr="00B762DD">
              <w:rPr>
                <w:rFonts w:ascii="Browallia New" w:hAnsi="Browallia New" w:cs="Browallia New"/>
                <w:sz w:val="28"/>
                <w:szCs w:val="28"/>
              </w:rPr>
              <w:t>6</w:t>
            </w:r>
          </w:p>
        </w:tc>
        <w:tc>
          <w:tcPr>
            <w:tcW w:w="239" w:type="dxa"/>
            <w:shd w:val="clear" w:color="auto" w:fill="auto"/>
            <w:vAlign w:val="bottom"/>
          </w:tcPr>
          <w:p w14:paraId="3A3B6122" w14:textId="77777777" w:rsidR="009D5C33" w:rsidRPr="00C961D5" w:rsidRDefault="009D5C33" w:rsidP="009D5C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7C49F6AD" w:rsidR="009D5C33" w:rsidRPr="00C961D5" w:rsidRDefault="009D5C33" w:rsidP="009D5C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fldChar w:fldCharType="begin"/>
            </w:r>
            <w:r w:rsidRPr="00C961D5">
              <w:rPr>
                <w:rFonts w:ascii="Browallia New" w:hAnsi="Browallia New" w:cs="Browallia New"/>
                <w:sz w:val="28"/>
                <w:szCs w:val="28"/>
              </w:rPr>
              <w:instrText xml:space="preserve"> =SUM(ABOVE) </w:instrText>
            </w:r>
            <w:r w:rsidRPr="00B762DD">
              <w:rPr>
                <w:rFonts w:ascii="Browallia New" w:hAnsi="Browallia New" w:cs="Browallia New"/>
                <w:sz w:val="28"/>
                <w:szCs w:val="28"/>
              </w:rPr>
              <w:fldChar w:fldCharType="separate"/>
            </w:r>
            <w:r w:rsidRPr="00C961D5">
              <w:rPr>
                <w:rFonts w:ascii="Browallia New" w:hAnsi="Browallia New" w:cs="Browallia New"/>
                <w:noProof/>
                <w:sz w:val="28"/>
                <w:szCs w:val="28"/>
              </w:rPr>
              <w:t>2,156</w:t>
            </w:r>
            <w:r w:rsidRPr="00B762DD">
              <w:rPr>
                <w:rFonts w:ascii="Browallia New" w:hAnsi="Browallia New" w:cs="Browallia New"/>
                <w:sz w:val="28"/>
                <w:szCs w:val="28"/>
              </w:rPr>
              <w:fldChar w:fldCharType="end"/>
            </w:r>
          </w:p>
        </w:tc>
      </w:tr>
      <w:tr w:rsidR="00D93976" w:rsidRPr="00C2555B" w14:paraId="68DC4D5E" w14:textId="77777777" w:rsidTr="00493671">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D93976" w:rsidRPr="00493671" w:rsidRDefault="00D93976" w:rsidP="00D93976">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D93976" w:rsidRPr="00C961D5"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D93976" w:rsidRPr="00C961D5"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D93976" w:rsidRPr="00C961D5"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D93976" w:rsidRPr="00C961D5"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D93976" w:rsidRPr="00C961D5"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D93976"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D77E518" w:rsidR="00D93976" w:rsidRPr="00C961D5" w:rsidRDefault="00D93976" w:rsidP="00D93976">
            <w:pPr>
              <w:tabs>
                <w:tab w:val="clear" w:pos="3742"/>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18A4FDC4" w14:textId="77777777" w:rsidR="00D93976" w:rsidRPr="00C961D5"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D93976" w:rsidRPr="00C961D5" w:rsidRDefault="00D93976" w:rsidP="00B762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D93976" w:rsidRPr="00C961D5"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D93976" w:rsidRPr="00C961D5"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93976"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D93976" w:rsidRPr="00C2555B" w:rsidRDefault="00D93976" w:rsidP="00D9397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D93976" w:rsidRPr="00C961D5"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C42D14" w:rsidRPr="00C2555B" w14:paraId="5290EF42"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C42D14" w:rsidRPr="00C2555B" w:rsidRDefault="00C42D14" w:rsidP="00C42D14">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1DE83EFE" w:rsidR="00C42D14" w:rsidRPr="00B762DD"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31EB7A01" w14:textId="77777777" w:rsidR="00C42D14" w:rsidRPr="00C961D5" w:rsidRDefault="00C42D14" w:rsidP="00C42D14">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71C55489" w:rsidR="00C42D14" w:rsidRPr="00C961D5"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C0D7A38" w14:textId="77777777"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5C169C52" w14:textId="203401DD"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961D5">
              <w:rPr>
                <w:rFonts w:ascii="Browallia New" w:hAnsi="Browallia New" w:cs="Browallia New"/>
                <w:sz w:val="28"/>
                <w:szCs w:val="28"/>
                <w:lang w:val="en-GB"/>
              </w:rPr>
              <w:t>68,530</w:t>
            </w:r>
          </w:p>
        </w:tc>
        <w:tc>
          <w:tcPr>
            <w:tcW w:w="239" w:type="dxa"/>
            <w:shd w:val="clear" w:color="auto" w:fill="auto"/>
          </w:tcPr>
          <w:p w14:paraId="6A77D7DE" w14:textId="77777777"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46306369"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lang w:val="en-GB"/>
              </w:rPr>
              <w:t>22,430</w:t>
            </w:r>
          </w:p>
        </w:tc>
      </w:tr>
      <w:tr w:rsidR="00C42D14" w:rsidRPr="00C2555B" w14:paraId="3BF9C9ED"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C42D14" w:rsidRPr="00C2555B" w:rsidRDefault="00C42D14" w:rsidP="00C42D14">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3A4909CD" w:rsidR="00C42D14" w:rsidRPr="00B762DD"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072028C5" w14:textId="77777777" w:rsidR="00C42D14" w:rsidRPr="00C961D5" w:rsidRDefault="00C42D14" w:rsidP="00C42D14">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1F09C508" w:rsidR="00C42D14" w:rsidRPr="00C961D5" w:rsidRDefault="00C42D14" w:rsidP="00C42D14">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lang w:val="en-GB"/>
              </w:rPr>
              <w:t xml:space="preserve">     -</w:t>
            </w:r>
          </w:p>
        </w:tc>
        <w:tc>
          <w:tcPr>
            <w:tcW w:w="236" w:type="dxa"/>
            <w:shd w:val="clear" w:color="auto" w:fill="auto"/>
          </w:tcPr>
          <w:p w14:paraId="69133227" w14:textId="77777777"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2077EE97" w14:textId="7CFFA372"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56</w:t>
            </w:r>
            <w:r w:rsidR="00560566">
              <w:rPr>
                <w:rFonts w:ascii="Browallia New" w:hAnsi="Browallia New" w:cs="Browallia New"/>
                <w:sz w:val="28"/>
                <w:szCs w:val="28"/>
              </w:rPr>
              <w:t>6</w:t>
            </w:r>
          </w:p>
        </w:tc>
        <w:tc>
          <w:tcPr>
            <w:tcW w:w="239" w:type="dxa"/>
            <w:shd w:val="clear" w:color="auto" w:fill="auto"/>
          </w:tcPr>
          <w:p w14:paraId="3408EA54" w14:textId="77777777"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3EED0AC6" w:rsidR="00C42D14" w:rsidRPr="00C961D5" w:rsidRDefault="00C42D14" w:rsidP="00C4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961D5">
              <w:rPr>
                <w:rFonts w:ascii="Browallia New" w:hAnsi="Browallia New" w:cs="Browallia New"/>
                <w:sz w:val="28"/>
                <w:szCs w:val="28"/>
              </w:rPr>
              <w:t>105</w:t>
            </w:r>
          </w:p>
        </w:tc>
      </w:tr>
      <w:tr w:rsidR="00FA1847" w:rsidRPr="00C2555B" w14:paraId="29A8AA95"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FA1847" w:rsidRPr="00C2555B" w:rsidRDefault="00FA1847" w:rsidP="00FA1847">
            <w:pPr>
              <w:tabs>
                <w:tab w:val="clear" w:pos="227"/>
              </w:tabs>
              <w:spacing w:line="240" w:lineRule="auto"/>
              <w:ind w:left="237" w:hanging="177"/>
              <w:rPr>
                <w:rFonts w:ascii="Browallia New" w:hAnsi="Browallia New" w:cs="Browallia New"/>
                <w:sz w:val="28"/>
                <w:szCs w:val="28"/>
                <w:cs/>
              </w:rPr>
            </w:pPr>
          </w:p>
        </w:tc>
        <w:tc>
          <w:tcPr>
            <w:tcW w:w="1044" w:type="dxa"/>
            <w:shd w:val="clear" w:color="auto" w:fill="auto"/>
          </w:tcPr>
          <w:p w14:paraId="77EAD63F" w14:textId="77777777" w:rsidR="00FA1847" w:rsidRPr="00B762DD" w:rsidRDefault="00FA1847" w:rsidP="00807020">
            <w:pPr>
              <w:spacing w:line="240" w:lineRule="auto"/>
              <w:ind w:right="-10"/>
              <w:jc w:val="center"/>
              <w:rPr>
                <w:rFonts w:ascii="Browallia New" w:hAnsi="Browallia New" w:cs="Browallia New"/>
                <w:sz w:val="28"/>
                <w:szCs w:val="28"/>
                <w:lang w:val="en-GB"/>
              </w:rPr>
            </w:pPr>
          </w:p>
        </w:tc>
        <w:tc>
          <w:tcPr>
            <w:tcW w:w="236" w:type="dxa"/>
            <w:shd w:val="clear" w:color="auto" w:fill="auto"/>
          </w:tcPr>
          <w:p w14:paraId="072A28B9"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7769022B"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28517F8"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16F551C0" w14:textId="488E0818" w:rsidR="00FA1847" w:rsidRPr="00C961D5" w:rsidRDefault="00FA184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327ABCC5"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A1847"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FA1847" w:rsidRPr="00C2555B" w:rsidRDefault="00FA1847" w:rsidP="00FA1847">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FA1847" w:rsidRPr="00B762DD" w:rsidRDefault="00FA1847" w:rsidP="00807020">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FA1847" w:rsidRPr="00C961D5" w:rsidRDefault="00FA184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A1847" w:rsidRPr="00C2555B" w14:paraId="166D51B0"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FA1847" w:rsidRPr="00C2555B" w:rsidRDefault="00FA1847" w:rsidP="00FA1847">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2B4DF398" w:rsidR="00FA1847" w:rsidRPr="00B762DD"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cs/>
              </w:rPr>
              <w:t>294</w:t>
            </w:r>
            <w:r w:rsidRPr="00B762DD">
              <w:rPr>
                <w:rFonts w:ascii="Browallia New" w:hAnsi="Browallia New" w:cs="Browallia New"/>
                <w:sz w:val="28"/>
                <w:szCs w:val="28"/>
              </w:rPr>
              <w:t>,950</w:t>
            </w:r>
          </w:p>
        </w:tc>
        <w:tc>
          <w:tcPr>
            <w:tcW w:w="236" w:type="dxa"/>
            <w:shd w:val="clear" w:color="auto" w:fill="auto"/>
          </w:tcPr>
          <w:p w14:paraId="58F13186"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3805CFE6" w14:textId="238BB35F"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330,250</w:t>
            </w:r>
          </w:p>
        </w:tc>
        <w:tc>
          <w:tcPr>
            <w:tcW w:w="236" w:type="dxa"/>
            <w:shd w:val="clear" w:color="auto" w:fill="auto"/>
          </w:tcPr>
          <w:p w14:paraId="52058BD0"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vAlign w:val="bottom"/>
          </w:tcPr>
          <w:p w14:paraId="39D17B90" w14:textId="35A2F249" w:rsidR="00FA1847" w:rsidRPr="00C961D5" w:rsidRDefault="00FA184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961D5">
              <w:rPr>
                <w:rFonts w:ascii="Browallia New" w:hAnsi="Browallia New" w:cs="Browallia New"/>
                <w:sz w:val="28"/>
                <w:szCs w:val="28"/>
                <w:lang w:val="en-GB"/>
              </w:rPr>
              <w:t>257,950</w:t>
            </w:r>
          </w:p>
        </w:tc>
        <w:tc>
          <w:tcPr>
            <w:tcW w:w="239" w:type="dxa"/>
            <w:shd w:val="clear" w:color="auto" w:fill="auto"/>
          </w:tcPr>
          <w:p w14:paraId="347E045A"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0FB5F245"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293,250</w:t>
            </w:r>
          </w:p>
        </w:tc>
      </w:tr>
      <w:tr w:rsidR="00FA1847" w:rsidRPr="00C2555B" w14:paraId="4CAF9AF9"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FA1847" w:rsidRPr="00C2555B" w:rsidRDefault="00FA1847" w:rsidP="00FA1847">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1217BD5E" w:rsidR="00FA1847" w:rsidRPr="00B762DD"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7,60</w:t>
            </w:r>
            <w:r w:rsidR="0068353B" w:rsidRPr="00B762DD">
              <w:rPr>
                <w:rFonts w:ascii="Browallia New" w:hAnsi="Browallia New" w:cs="Browallia New"/>
                <w:sz w:val="28"/>
                <w:szCs w:val="28"/>
              </w:rPr>
              <w:t>1</w:t>
            </w:r>
          </w:p>
        </w:tc>
        <w:tc>
          <w:tcPr>
            <w:tcW w:w="236" w:type="dxa"/>
            <w:shd w:val="clear" w:color="auto" w:fill="auto"/>
          </w:tcPr>
          <w:p w14:paraId="2ECF1414"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59421DED" w14:textId="56C97E6C"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9,509</w:t>
            </w:r>
          </w:p>
        </w:tc>
        <w:tc>
          <w:tcPr>
            <w:tcW w:w="236" w:type="dxa"/>
            <w:shd w:val="clear" w:color="auto" w:fill="auto"/>
          </w:tcPr>
          <w:p w14:paraId="5883050F"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vAlign w:val="bottom"/>
          </w:tcPr>
          <w:p w14:paraId="3565E2DF" w14:textId="762E36A9" w:rsidR="00FA1847" w:rsidRPr="00C961D5" w:rsidRDefault="00FA184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961D5">
              <w:rPr>
                <w:rFonts w:ascii="Browallia New" w:hAnsi="Browallia New" w:cs="Browallia New"/>
                <w:sz w:val="28"/>
                <w:szCs w:val="28"/>
                <w:lang w:val="en-GB"/>
              </w:rPr>
              <w:t>6,92</w:t>
            </w:r>
            <w:r w:rsidR="00560566">
              <w:rPr>
                <w:rFonts w:ascii="Browallia New" w:hAnsi="Browallia New" w:cs="Browallia New"/>
                <w:sz w:val="28"/>
                <w:szCs w:val="28"/>
                <w:lang w:val="en-GB"/>
              </w:rPr>
              <w:t>4</w:t>
            </w:r>
          </w:p>
        </w:tc>
        <w:tc>
          <w:tcPr>
            <w:tcW w:w="239" w:type="dxa"/>
            <w:shd w:val="clear" w:color="auto" w:fill="auto"/>
          </w:tcPr>
          <w:p w14:paraId="20BD575C"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1ACD2FCD" w14:textId="2E39E5E9"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8,717</w:t>
            </w:r>
          </w:p>
        </w:tc>
      </w:tr>
      <w:tr w:rsidR="00FA1847" w:rsidRPr="00C2555B" w14:paraId="493E752C" w14:textId="77777777" w:rsidTr="00807020">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FA1847" w:rsidRPr="00C2555B" w:rsidRDefault="00FA1847" w:rsidP="00FA1847">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2DB100FA" w:rsidR="00FA1847" w:rsidRPr="00B762DD"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302,55</w:t>
            </w:r>
            <w:r w:rsidR="0068353B" w:rsidRPr="00B762DD">
              <w:rPr>
                <w:rFonts w:ascii="Browallia New" w:hAnsi="Browallia New" w:cs="Browallia New"/>
                <w:sz w:val="28"/>
                <w:szCs w:val="28"/>
              </w:rPr>
              <w:t>1</w:t>
            </w:r>
          </w:p>
        </w:tc>
        <w:tc>
          <w:tcPr>
            <w:tcW w:w="236" w:type="dxa"/>
            <w:shd w:val="clear" w:color="auto" w:fill="auto"/>
          </w:tcPr>
          <w:p w14:paraId="2DAD4D38"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6C781863" w14:textId="179AF6D0"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339,759</w:t>
            </w:r>
            <w:r w:rsidRPr="00B762DD">
              <w:rPr>
                <w:rFonts w:ascii="Browallia New" w:hAnsi="Browallia New" w:cs="Browallia New"/>
                <w:sz w:val="28"/>
                <w:szCs w:val="28"/>
              </w:rPr>
              <w:fldChar w:fldCharType="begin"/>
            </w:r>
            <w:r w:rsidRPr="00C961D5">
              <w:rPr>
                <w:rFonts w:ascii="Browallia New" w:hAnsi="Browallia New" w:cs="Browallia New"/>
                <w:sz w:val="28"/>
                <w:szCs w:val="28"/>
              </w:rPr>
              <w:instrText xml:space="preserve"> sum(above) </w:instrText>
            </w:r>
            <w:r w:rsidRPr="00B762DD">
              <w:rPr>
                <w:rFonts w:ascii="Browallia New" w:hAnsi="Browallia New" w:cs="Browallia New"/>
                <w:sz w:val="28"/>
                <w:szCs w:val="28"/>
              </w:rPr>
              <w:fldChar w:fldCharType="end"/>
            </w:r>
          </w:p>
        </w:tc>
        <w:tc>
          <w:tcPr>
            <w:tcW w:w="236" w:type="dxa"/>
            <w:shd w:val="clear" w:color="auto" w:fill="auto"/>
          </w:tcPr>
          <w:p w14:paraId="564C6CE6"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706A9702" w:rsidR="00FA1847" w:rsidRPr="00C961D5" w:rsidRDefault="00FA184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961D5">
              <w:rPr>
                <w:rFonts w:ascii="Browallia New" w:hAnsi="Browallia New" w:cs="Browallia New"/>
                <w:sz w:val="28"/>
                <w:szCs w:val="28"/>
                <w:lang w:val="en-GB"/>
              </w:rPr>
              <w:t>333,970</w:t>
            </w:r>
          </w:p>
        </w:tc>
        <w:tc>
          <w:tcPr>
            <w:tcW w:w="239" w:type="dxa"/>
            <w:shd w:val="clear" w:color="auto" w:fill="auto"/>
          </w:tcPr>
          <w:p w14:paraId="43DE240D" w14:textId="77777777" w:rsidR="00FA1847" w:rsidRPr="00C961D5"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C19EA4E" w14:textId="7A6F5720" w:rsidR="00FA1847" w:rsidRPr="00C961D5"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324,502</w:t>
            </w:r>
          </w:p>
        </w:tc>
      </w:tr>
      <w:tr w:rsidR="00FA1847" w:rsidRPr="00C2555B" w14:paraId="6D0B4FDD" w14:textId="77777777" w:rsidTr="00493671">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FA1847" w:rsidRPr="00493671" w:rsidRDefault="00FA1847" w:rsidP="00FA1847">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FA1847" w:rsidRPr="00493671" w:rsidDel="00917A5F"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FA1847" w:rsidRPr="00493671"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FA1847" w:rsidRPr="00493671"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FA1847" w:rsidRPr="00493671"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FA1847" w:rsidRPr="00493671" w:rsidDel="00C179EE"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FA1847" w:rsidRPr="00493671"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FA1847" w:rsidRPr="00493671"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FA1847" w:rsidRPr="00C2555B" w14:paraId="17D42AF6" w14:textId="77777777" w:rsidTr="00493671">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4030F550" w:rsidR="00FA1847" w:rsidRPr="00C2555B" w:rsidRDefault="00FA1847" w:rsidP="00FA1847">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65B152CA" w14:textId="77777777" w:rsidR="00FA1847" w:rsidRPr="00C2555B" w:rsidDel="00917A5F"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FA1847" w:rsidRPr="00C2555B"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FA1847" w:rsidRPr="00C2555B" w:rsidDel="00C179EE"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77777777" w:rsidR="00FA1847" w:rsidRPr="00C2555B"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A1847" w:rsidRPr="00C2555B" w14:paraId="5310DD8F" w14:textId="77777777" w:rsidTr="00493671">
        <w:tblPrEx>
          <w:tblCellMar>
            <w:left w:w="46" w:type="dxa"/>
            <w:right w:w="46" w:type="dxa"/>
          </w:tblCellMar>
          <w:tblLook w:val="0000" w:firstRow="0" w:lastRow="0" w:firstColumn="0" w:lastColumn="0" w:noHBand="0" w:noVBand="0"/>
        </w:tblPrEx>
        <w:tc>
          <w:tcPr>
            <w:tcW w:w="4074" w:type="dxa"/>
            <w:shd w:val="clear" w:color="auto" w:fill="auto"/>
          </w:tcPr>
          <w:p w14:paraId="42699C3D" w14:textId="313FCF5C" w:rsidR="00FA1847" w:rsidRPr="00C2555B" w:rsidRDefault="00FA1847" w:rsidP="00FA1847">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ค่าเผื่อผลประโยชน์หลังออกจากงาน</w:t>
            </w:r>
          </w:p>
        </w:tc>
        <w:tc>
          <w:tcPr>
            <w:tcW w:w="1044" w:type="dxa"/>
            <w:tcBorders>
              <w:bottom w:val="single" w:sz="12" w:space="0" w:color="auto"/>
            </w:tcBorders>
            <w:shd w:val="clear" w:color="auto" w:fill="auto"/>
          </w:tcPr>
          <w:p w14:paraId="689BA4FA" w14:textId="1F54E4A3" w:rsidR="00FA1847" w:rsidRPr="00C961D5" w:rsidDel="00917A5F" w:rsidRDefault="00CA3AB4"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961D5">
              <w:rPr>
                <w:rFonts w:ascii="Browallia New" w:hAnsi="Browallia New" w:cs="Browallia New"/>
                <w:sz w:val="28"/>
                <w:szCs w:val="28"/>
              </w:rPr>
              <w:t>16,190</w:t>
            </w:r>
          </w:p>
        </w:tc>
        <w:tc>
          <w:tcPr>
            <w:tcW w:w="236" w:type="dxa"/>
            <w:shd w:val="clear" w:color="auto" w:fill="auto"/>
          </w:tcPr>
          <w:p w14:paraId="3614FC56"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tcPr>
          <w:p w14:paraId="5E215033" w14:textId="4351C2CD" w:rsidR="00FA1847" w:rsidRPr="00C2555B"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10,258</w:t>
            </w:r>
          </w:p>
        </w:tc>
        <w:tc>
          <w:tcPr>
            <w:tcW w:w="236" w:type="dxa"/>
            <w:shd w:val="clear" w:color="auto" w:fill="auto"/>
          </w:tcPr>
          <w:p w14:paraId="3F0E9004"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tcPr>
          <w:p w14:paraId="2CB7BAFA" w14:textId="0FD311B1" w:rsidR="00FA1847" w:rsidRPr="00894D7D" w:rsidDel="00C179EE" w:rsidRDefault="00CA3AB4"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94D7D">
              <w:rPr>
                <w:rFonts w:ascii="Browallia New" w:hAnsi="Browallia New" w:cs="Browallia New"/>
                <w:sz w:val="28"/>
                <w:szCs w:val="28"/>
              </w:rPr>
              <w:t>7,858</w:t>
            </w:r>
          </w:p>
        </w:tc>
        <w:tc>
          <w:tcPr>
            <w:tcW w:w="239" w:type="dxa"/>
            <w:shd w:val="clear" w:color="auto" w:fill="auto"/>
          </w:tcPr>
          <w:p w14:paraId="1F8CD447" w14:textId="77777777" w:rsidR="00FA1847" w:rsidRPr="00C2555B" w:rsidRDefault="00FA1847" w:rsidP="00FA184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tcPr>
          <w:p w14:paraId="78B857E5" w14:textId="69C3AC87" w:rsidR="00FA1847" w:rsidRPr="00C2555B" w:rsidRDefault="00FA1847" w:rsidP="00FA18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2,880</w:t>
            </w:r>
          </w:p>
        </w:tc>
      </w:tr>
    </w:tbl>
    <w:p w14:paraId="23415758" w14:textId="4B930239" w:rsidR="00101D00" w:rsidRPr="00493671" w:rsidRDefault="0010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rPr>
      </w:pPr>
    </w:p>
    <w:p w14:paraId="6B3A4BE5" w14:textId="367E86F4" w:rsidR="00F94898" w:rsidRDefault="00F94898"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F0C14BC" w14:textId="65100645" w:rsidR="00520CE8" w:rsidRDefault="005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915C4E5" w14:textId="6F9B5730" w:rsidR="00894747"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ระหว่างงวด</w:t>
      </w:r>
      <w:r w:rsidR="00F94898">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94898">
        <w:rPr>
          <w:rFonts w:ascii="Browallia New" w:hAnsi="Browallia New" w:cs="Browallia New" w:hint="cs"/>
          <w:sz w:val="28"/>
          <w:szCs w:val="28"/>
          <w:cs/>
        </w:rPr>
        <w:t xml:space="preserve">             </w:t>
      </w:r>
      <w:r w:rsidR="00F94898" w:rsidRPr="00E20728">
        <w:rPr>
          <w:rFonts w:ascii="Browallia New" w:hAnsi="Browallia New" w:cs="Browallia New"/>
          <w:sz w:val="28"/>
          <w:szCs w:val="28"/>
        </w:rPr>
        <w:t xml:space="preserve">30 </w:t>
      </w:r>
      <w:r w:rsidR="00F94898" w:rsidRPr="00E20728">
        <w:rPr>
          <w:rFonts w:ascii="Browallia New" w:hAnsi="Browallia New" w:cs="Browallia New"/>
          <w:sz w:val="28"/>
          <w:szCs w:val="28"/>
          <w:cs/>
        </w:rPr>
        <w:t>มิถุนายน</w:t>
      </w:r>
      <w:r w:rsidRPr="00C2555B">
        <w:rPr>
          <w:rFonts w:ascii="Browallia New" w:hAnsi="Browallia New" w:cs="Browallia New"/>
          <w:sz w:val="28"/>
          <w:szCs w:val="28"/>
          <w:lang w:val="en-GB"/>
        </w:rPr>
        <w:t xml:space="preserve"> 2562 </w:t>
      </w:r>
      <w:r w:rsidRPr="00C2555B">
        <w:rPr>
          <w:rFonts w:ascii="Browallia New" w:hAnsi="Browallia New" w:cs="Browallia New"/>
          <w:sz w:val="28"/>
          <w:szCs w:val="28"/>
          <w:cs/>
        </w:rPr>
        <w:t>มีดังนี้</w:t>
      </w:r>
    </w:p>
    <w:p w14:paraId="2EFD9CD9" w14:textId="3EBD77DB" w:rsidR="00681B1D" w:rsidRPr="00807020"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902386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4024D0D9" w14:textId="7B6FFE63" w:rsidR="005042BA" w:rsidRPr="00175679" w:rsidRDefault="00894747"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166DB366" w:rsidR="005042BA" w:rsidRPr="00175679" w:rsidRDefault="00F94898"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894747" w:rsidRPr="00493671">
              <w:rPr>
                <w:rFonts w:ascii="Browallia New" w:hAnsi="Browallia New" w:cs="Browallia New"/>
                <w:sz w:val="28"/>
                <w:szCs w:val="28"/>
                <w:cs/>
              </w:rPr>
              <w:t xml:space="preserve"> </w:t>
            </w:r>
            <w:r w:rsidR="00894747" w:rsidRPr="00493671">
              <w:rPr>
                <w:rFonts w:ascii="Browallia New" w:hAnsi="Browallia New" w:cs="Browallia New"/>
                <w:sz w:val="28"/>
                <w:szCs w:val="28"/>
              </w:rPr>
              <w:t>2562</w:t>
            </w:r>
          </w:p>
        </w:tc>
      </w:tr>
      <w:tr w:rsidR="00CC61E4" w:rsidRPr="00CB6D5F" w14:paraId="13D4A3A0" w14:textId="77777777" w:rsidTr="00493671">
        <w:trPr>
          <w:gridAfter w:val="1"/>
          <w:wAfter w:w="6" w:type="dxa"/>
          <w:cantSplit/>
          <w:trHeight w:val="233"/>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E707D8" w:rsidRPr="00175679" w14:paraId="049E2FCC" w14:textId="77777777" w:rsidTr="00807020">
        <w:trPr>
          <w:gridAfter w:val="1"/>
          <w:wAfter w:w="6" w:type="dxa"/>
          <w:cantSplit/>
        </w:trPr>
        <w:tc>
          <w:tcPr>
            <w:tcW w:w="3677" w:type="dxa"/>
            <w:vAlign w:val="bottom"/>
          </w:tcPr>
          <w:p w14:paraId="5917693F" w14:textId="77777777" w:rsidR="00E707D8" w:rsidRPr="00175679" w:rsidRDefault="00E707D8" w:rsidP="00E707D8">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0FDB74DC"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1,662,606</w:t>
            </w:r>
          </w:p>
        </w:tc>
        <w:tc>
          <w:tcPr>
            <w:tcW w:w="142" w:type="dxa"/>
            <w:vAlign w:val="bottom"/>
          </w:tcPr>
          <w:p w14:paraId="5703E322" w14:textId="77777777" w:rsidR="00E707D8" w:rsidRPr="00175679" w:rsidRDefault="00E707D8" w:rsidP="00E707D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3454E7CE"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100,270</w:t>
            </w:r>
          </w:p>
        </w:tc>
        <w:tc>
          <w:tcPr>
            <w:tcW w:w="210" w:type="dxa"/>
            <w:tcBorders>
              <w:left w:val="nil"/>
              <w:right w:val="nil"/>
            </w:tcBorders>
          </w:tcPr>
          <w:p w14:paraId="2AFDADE2"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61048DCB" w14:textId="48D4E643" w:rsidR="00E707D8" w:rsidRPr="00807020" w:rsidRDefault="00852FDC"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07020">
              <w:rPr>
                <w:rFonts w:ascii="Browallia New" w:hAnsi="Browallia New" w:cs="Browallia New"/>
                <w:sz w:val="28"/>
                <w:szCs w:val="28"/>
                <w:lang w:val="en-GB"/>
              </w:rPr>
              <w:t>(</w:t>
            </w:r>
            <w:r w:rsidR="00E707D8" w:rsidRPr="00807020">
              <w:rPr>
                <w:rFonts w:ascii="Browallia New" w:hAnsi="Browallia New" w:cs="Browallia New"/>
                <w:sz w:val="28"/>
                <w:szCs w:val="28"/>
                <w:lang w:val="en-GB"/>
              </w:rPr>
              <w:t>88,300</w:t>
            </w:r>
            <w:r w:rsidRPr="00807020">
              <w:rPr>
                <w:rFonts w:ascii="Browallia New" w:hAnsi="Browallia New" w:cs="Browallia New"/>
                <w:sz w:val="28"/>
                <w:szCs w:val="28"/>
                <w:lang w:val="en-GB"/>
              </w:rPr>
              <w:t>)</w:t>
            </w:r>
          </w:p>
        </w:tc>
        <w:tc>
          <w:tcPr>
            <w:tcW w:w="182" w:type="dxa"/>
            <w:tcBorders>
              <w:left w:val="nil"/>
              <w:right w:val="nil"/>
            </w:tcBorders>
          </w:tcPr>
          <w:p w14:paraId="06C084A8"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tcPr>
          <w:p w14:paraId="22ADE7B1" w14:textId="14C97E51"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1,674,576</w:t>
            </w:r>
          </w:p>
        </w:tc>
      </w:tr>
      <w:tr w:rsidR="00E707D8" w:rsidRPr="00175679" w14:paraId="59B9C9B8" w14:textId="77777777" w:rsidTr="00807020">
        <w:trPr>
          <w:gridAfter w:val="1"/>
          <w:wAfter w:w="6" w:type="dxa"/>
          <w:cantSplit/>
        </w:trPr>
        <w:tc>
          <w:tcPr>
            <w:tcW w:w="3677" w:type="dxa"/>
            <w:vAlign w:val="bottom"/>
          </w:tcPr>
          <w:p w14:paraId="439C44F4" w14:textId="77777777" w:rsidR="00E707D8" w:rsidRPr="00175679" w:rsidRDefault="00E707D8" w:rsidP="00E707D8">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7CA1F364"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65,068</w:t>
            </w:r>
          </w:p>
        </w:tc>
        <w:tc>
          <w:tcPr>
            <w:tcW w:w="142" w:type="dxa"/>
            <w:vAlign w:val="bottom"/>
          </w:tcPr>
          <w:p w14:paraId="02D6794C" w14:textId="77777777" w:rsidR="00E707D8" w:rsidRPr="00175679" w:rsidRDefault="00E707D8" w:rsidP="00E707D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10FFA825"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47,596</w:t>
            </w:r>
          </w:p>
        </w:tc>
        <w:tc>
          <w:tcPr>
            <w:tcW w:w="210" w:type="dxa"/>
            <w:tcBorders>
              <w:left w:val="nil"/>
              <w:right w:val="nil"/>
            </w:tcBorders>
          </w:tcPr>
          <w:p w14:paraId="5FC0907C"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7973BD62" w14:textId="4E9DA71B" w:rsidR="00E707D8" w:rsidRPr="00807020" w:rsidRDefault="00852FDC"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07020">
              <w:rPr>
                <w:rFonts w:ascii="Browallia New" w:hAnsi="Browallia New" w:cs="Browallia New"/>
                <w:sz w:val="28"/>
                <w:szCs w:val="28"/>
                <w:lang w:val="en-GB"/>
              </w:rPr>
              <w:t>(</w:t>
            </w:r>
            <w:r w:rsidR="00E707D8" w:rsidRPr="00807020">
              <w:rPr>
                <w:rFonts w:ascii="Browallia New" w:hAnsi="Browallia New" w:cs="Browallia New"/>
                <w:sz w:val="28"/>
                <w:szCs w:val="28"/>
                <w:lang w:val="en-GB"/>
              </w:rPr>
              <w:t>37,485</w:t>
            </w:r>
            <w:r w:rsidRPr="00807020">
              <w:rPr>
                <w:rFonts w:ascii="Browallia New" w:hAnsi="Browallia New" w:cs="Browallia New"/>
                <w:sz w:val="28"/>
                <w:szCs w:val="28"/>
                <w:lang w:val="en-GB"/>
              </w:rPr>
              <w:t>)</w:t>
            </w:r>
          </w:p>
        </w:tc>
        <w:tc>
          <w:tcPr>
            <w:tcW w:w="182" w:type="dxa"/>
            <w:tcBorders>
              <w:left w:val="nil"/>
              <w:right w:val="nil"/>
            </w:tcBorders>
          </w:tcPr>
          <w:p w14:paraId="68355EB9"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tcPr>
          <w:p w14:paraId="627FBE70" w14:textId="15F854D9"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75,179</w:t>
            </w:r>
          </w:p>
        </w:tc>
      </w:tr>
      <w:tr w:rsidR="00E707D8" w:rsidRPr="00175679" w14:paraId="4ACAE01F" w14:textId="77777777" w:rsidTr="00807020">
        <w:trPr>
          <w:gridAfter w:val="1"/>
          <w:wAfter w:w="6" w:type="dxa"/>
          <w:cantSplit/>
        </w:trPr>
        <w:tc>
          <w:tcPr>
            <w:tcW w:w="3677" w:type="dxa"/>
          </w:tcPr>
          <w:p w14:paraId="7FF2576F" w14:textId="77777777" w:rsidR="00E707D8" w:rsidRPr="00175679" w:rsidRDefault="00E707D8" w:rsidP="00E707D8">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5A0D089F" w:rsidR="00E707D8" w:rsidRPr="00175679" w:rsidRDefault="00E707D8" w:rsidP="00E707D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1,727,674</w:t>
            </w:r>
          </w:p>
        </w:tc>
        <w:tc>
          <w:tcPr>
            <w:tcW w:w="142" w:type="dxa"/>
            <w:vAlign w:val="bottom"/>
          </w:tcPr>
          <w:p w14:paraId="2418EE4A" w14:textId="77777777" w:rsidR="00E707D8" w:rsidRPr="00175679" w:rsidRDefault="00E707D8" w:rsidP="00E707D8">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72DBC286"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147,866</w:t>
            </w:r>
          </w:p>
        </w:tc>
        <w:tc>
          <w:tcPr>
            <w:tcW w:w="210" w:type="dxa"/>
            <w:tcBorders>
              <w:left w:val="nil"/>
              <w:right w:val="nil"/>
            </w:tcBorders>
          </w:tcPr>
          <w:p w14:paraId="516A7CE3"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left w:val="nil"/>
              <w:bottom w:val="single" w:sz="12" w:space="0" w:color="auto"/>
              <w:right w:val="nil"/>
            </w:tcBorders>
          </w:tcPr>
          <w:p w14:paraId="7D45F697" w14:textId="2CA71BF5" w:rsidR="00E707D8" w:rsidRPr="00807020" w:rsidRDefault="00852FDC"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w:t>
            </w:r>
            <w:r w:rsidR="00E707D8" w:rsidRPr="00807020">
              <w:rPr>
                <w:rFonts w:ascii="Browallia New" w:hAnsi="Browallia New" w:cs="Browallia New"/>
                <w:sz w:val="28"/>
                <w:szCs w:val="28"/>
                <w:lang w:val="en-GB"/>
              </w:rPr>
              <w:t>125,785</w:t>
            </w:r>
            <w:r w:rsidRPr="00807020">
              <w:rPr>
                <w:rFonts w:ascii="Browallia New" w:hAnsi="Browallia New" w:cs="Browallia New"/>
                <w:sz w:val="28"/>
                <w:szCs w:val="28"/>
                <w:lang w:val="en-GB"/>
              </w:rPr>
              <w:t>)</w:t>
            </w:r>
          </w:p>
        </w:tc>
        <w:tc>
          <w:tcPr>
            <w:tcW w:w="182" w:type="dxa"/>
            <w:tcBorders>
              <w:left w:val="nil"/>
              <w:right w:val="nil"/>
            </w:tcBorders>
          </w:tcPr>
          <w:p w14:paraId="0011EECD" w14:textId="77777777" w:rsidR="00E707D8" w:rsidRPr="00852FDC"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tcPr>
          <w:p w14:paraId="4B02F056" w14:textId="09270EE8" w:rsidR="00E707D8" w:rsidRPr="00807020" w:rsidRDefault="00E707D8" w:rsidP="0080702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07020">
              <w:rPr>
                <w:rFonts w:ascii="Browallia New" w:hAnsi="Browallia New" w:cs="Browallia New"/>
                <w:sz w:val="28"/>
                <w:szCs w:val="28"/>
                <w:lang w:val="en-GB"/>
              </w:rPr>
              <w:t>1,749,755</w:t>
            </w:r>
          </w:p>
        </w:tc>
      </w:tr>
    </w:tbl>
    <w:p w14:paraId="7956007F" w14:textId="77777777" w:rsidR="00681B1D" w:rsidRPr="0080702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p w14:paraId="41C69A21" w14:textId="1BC352A8"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175679">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5A0693" w:rsidRPr="00E20728">
        <w:rPr>
          <w:rFonts w:ascii="Browallia New" w:hAnsi="Browallia New" w:cs="Browallia New"/>
          <w:sz w:val="28"/>
          <w:szCs w:val="28"/>
        </w:rPr>
        <w:t xml:space="preserve">30 </w:t>
      </w:r>
      <w:r w:rsidR="005A0693" w:rsidRPr="00E20728">
        <w:rPr>
          <w:rFonts w:ascii="Browallia New" w:hAnsi="Browallia New" w:cs="Browallia New"/>
          <w:sz w:val="28"/>
          <w:szCs w:val="28"/>
          <w:cs/>
        </w:rPr>
        <w:t>มิถุนายน</w:t>
      </w:r>
      <w:r w:rsidR="005A0693" w:rsidRPr="00C2555B">
        <w:rPr>
          <w:rFonts w:ascii="Browallia New" w:hAnsi="Browallia New" w:cs="Browallia New"/>
          <w:sz w:val="28"/>
          <w:szCs w:val="28"/>
          <w:lang w:val="en-GB"/>
        </w:rPr>
        <w:t xml:space="preserve"> 2562 </w:t>
      </w:r>
      <w:r w:rsidRPr="00C2555B">
        <w:rPr>
          <w:rFonts w:ascii="Browallia New" w:hAnsi="Browallia New" w:cs="Browallia New"/>
          <w:sz w:val="28"/>
          <w:szCs w:val="28"/>
          <w:cs/>
        </w:rPr>
        <w:t>มีดังนี้</w:t>
      </w:r>
    </w:p>
    <w:p w14:paraId="5812C9E9" w14:textId="77777777" w:rsidR="006971B8" w:rsidRPr="00807020" w:rsidRDefault="006971B8" w:rsidP="001B4041">
      <w:pPr>
        <w:spacing w:line="240" w:lineRule="auto"/>
        <w:ind w:left="426"/>
        <w:jc w:val="thaiDistribute"/>
        <w:rPr>
          <w:rFonts w:ascii="Browallia New" w:hAnsi="Browallia New" w:cs="Browallia New"/>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5042BA" w:rsidRPr="00175679" w14:paraId="69215947" w14:textId="77777777" w:rsidTr="00493671">
        <w:trPr>
          <w:tblHeader/>
        </w:trPr>
        <w:tc>
          <w:tcPr>
            <w:tcW w:w="3735" w:type="dxa"/>
          </w:tcPr>
          <w:p w14:paraId="02F669C5" w14:textId="77777777" w:rsidR="005042BA" w:rsidRPr="00175679" w:rsidRDefault="005042BA" w:rsidP="005042BA">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D329DE6"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4244623D" w14:textId="6EF962E5" w:rsidR="005042BA" w:rsidRPr="00175679" w:rsidRDefault="009E3D5C"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80" w:type="dxa"/>
          </w:tcPr>
          <w:p w14:paraId="5479966D"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300880A"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578CC364" w14:textId="466FA11A"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4DE301D"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C7B9BC7" w14:textId="1AE8ABAB"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2F6B6014" w:rsidR="005042BA" w:rsidRPr="00175679" w:rsidRDefault="00175679" w:rsidP="005042BA">
            <w:pPr>
              <w:tabs>
                <w:tab w:val="clear" w:pos="907"/>
              </w:tabs>
              <w:spacing w:line="240" w:lineRule="auto"/>
              <w:ind w:left="-46" w:right="-45"/>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E3D5C" w:rsidRPr="00493671">
              <w:rPr>
                <w:rFonts w:ascii="Browallia New" w:hAnsi="Browallia New" w:cs="Browallia New"/>
                <w:sz w:val="28"/>
                <w:szCs w:val="28"/>
                <w:cs/>
              </w:rPr>
              <w:t xml:space="preserve"> </w:t>
            </w:r>
            <w:r w:rsidR="009E3D5C" w:rsidRPr="00493671">
              <w:rPr>
                <w:rFonts w:ascii="Browallia New" w:hAnsi="Browallia New" w:cs="Browallia New"/>
                <w:sz w:val="28"/>
                <w:szCs w:val="28"/>
              </w:rPr>
              <w:t>2562</w:t>
            </w:r>
          </w:p>
        </w:tc>
      </w:tr>
      <w:tr w:rsidR="006701DA" w:rsidRPr="00CB6D5F" w14:paraId="2387D20C" w14:textId="77777777" w:rsidTr="00493671">
        <w:trPr>
          <w:trHeight w:hRule="exact" w:val="325"/>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9"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7777777"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4B4857" w:rsidRPr="00175679" w14:paraId="3EB95896" w14:textId="77777777" w:rsidTr="00493671">
        <w:tc>
          <w:tcPr>
            <w:tcW w:w="3735" w:type="dxa"/>
            <w:vAlign w:val="bottom"/>
            <w:hideMark/>
          </w:tcPr>
          <w:p w14:paraId="359FBC3C" w14:textId="77777777" w:rsidR="004B4857" w:rsidRPr="00175679" w:rsidRDefault="004B4857" w:rsidP="004B4857">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tcPr>
          <w:p w14:paraId="4C051207" w14:textId="69894A97" w:rsidR="004B4857" w:rsidRPr="00175679"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330,250</w:t>
            </w:r>
          </w:p>
        </w:tc>
        <w:tc>
          <w:tcPr>
            <w:tcW w:w="180" w:type="dxa"/>
            <w:shd w:val="clear" w:color="auto" w:fill="auto"/>
          </w:tcPr>
          <w:p w14:paraId="79917446" w14:textId="2C523F36" w:rsidR="004B4857" w:rsidRPr="00175679" w:rsidRDefault="004B4857" w:rsidP="004B4857">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2B04B49E"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100,000</w:t>
            </w:r>
          </w:p>
        </w:tc>
        <w:tc>
          <w:tcPr>
            <w:tcW w:w="180" w:type="dxa"/>
            <w:shd w:val="clear" w:color="auto" w:fill="auto"/>
          </w:tcPr>
          <w:p w14:paraId="5269A648" w14:textId="6B7ECE12"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6E91D787"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(135,300)</w:t>
            </w:r>
          </w:p>
        </w:tc>
        <w:tc>
          <w:tcPr>
            <w:tcW w:w="180" w:type="dxa"/>
            <w:shd w:val="clear" w:color="auto" w:fill="auto"/>
          </w:tcPr>
          <w:p w14:paraId="06C10FAE" w14:textId="6B88B489"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6C0656D8"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294,950</w:t>
            </w:r>
          </w:p>
        </w:tc>
      </w:tr>
      <w:tr w:rsidR="004B4857" w:rsidRPr="00175679" w14:paraId="78D6B02B" w14:textId="77777777" w:rsidTr="00493671">
        <w:tc>
          <w:tcPr>
            <w:tcW w:w="3735" w:type="dxa"/>
            <w:vAlign w:val="bottom"/>
            <w:hideMark/>
          </w:tcPr>
          <w:p w14:paraId="67884942" w14:textId="77777777" w:rsidR="004B4857" w:rsidRPr="00175679" w:rsidRDefault="004B4857" w:rsidP="004B4857">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26F4FDA" w14:textId="3109EBD6" w:rsidR="004B4857" w:rsidRPr="00175679"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9,509</w:t>
            </w:r>
          </w:p>
        </w:tc>
        <w:tc>
          <w:tcPr>
            <w:tcW w:w="180" w:type="dxa"/>
            <w:shd w:val="clear" w:color="auto" w:fill="auto"/>
          </w:tcPr>
          <w:p w14:paraId="33574719" w14:textId="6A4FC684" w:rsidR="004B4857" w:rsidRPr="00175679" w:rsidRDefault="004B4857" w:rsidP="004B4857">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7A7F44E4"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12,39</w:t>
            </w:r>
            <w:r w:rsidR="00BA5FEF" w:rsidRPr="00B762DD">
              <w:rPr>
                <w:rFonts w:ascii="Browallia New" w:hAnsi="Browallia New" w:cs="Browallia New"/>
                <w:sz w:val="28"/>
                <w:szCs w:val="28"/>
              </w:rPr>
              <w:t>9</w:t>
            </w:r>
          </w:p>
        </w:tc>
        <w:tc>
          <w:tcPr>
            <w:tcW w:w="180" w:type="dxa"/>
            <w:shd w:val="clear" w:color="auto" w:fill="auto"/>
          </w:tcPr>
          <w:p w14:paraId="1AAE54F7" w14:textId="7AB4842B"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5AB1F669"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(14,307)</w:t>
            </w:r>
          </w:p>
        </w:tc>
        <w:tc>
          <w:tcPr>
            <w:tcW w:w="180" w:type="dxa"/>
            <w:shd w:val="clear" w:color="auto" w:fill="auto"/>
          </w:tcPr>
          <w:p w14:paraId="33FDC637" w14:textId="7682EEAB"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7F82E95E"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7,60</w:t>
            </w:r>
            <w:r w:rsidR="00BA5FEF" w:rsidRPr="00B762DD">
              <w:rPr>
                <w:rFonts w:ascii="Browallia New" w:hAnsi="Browallia New" w:cs="Browallia New"/>
                <w:sz w:val="28"/>
                <w:szCs w:val="28"/>
              </w:rPr>
              <w:t>1</w:t>
            </w:r>
          </w:p>
        </w:tc>
      </w:tr>
      <w:tr w:rsidR="004B4857" w:rsidRPr="00175679" w14:paraId="0AA2F252" w14:textId="77777777" w:rsidTr="00493671">
        <w:tc>
          <w:tcPr>
            <w:tcW w:w="3735" w:type="dxa"/>
            <w:hideMark/>
          </w:tcPr>
          <w:p w14:paraId="5F3152B0" w14:textId="77777777" w:rsidR="004B4857" w:rsidRPr="00175679" w:rsidRDefault="004B4857" w:rsidP="004B4857">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23E0787" w14:textId="1EAFA4C7" w:rsidR="004B4857" w:rsidRPr="00175679"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339,759</w:t>
            </w:r>
          </w:p>
        </w:tc>
        <w:tc>
          <w:tcPr>
            <w:tcW w:w="180" w:type="dxa"/>
            <w:shd w:val="clear" w:color="auto" w:fill="auto"/>
          </w:tcPr>
          <w:p w14:paraId="20B37480" w14:textId="117FB63C" w:rsidR="004B4857" w:rsidRPr="00175679" w:rsidRDefault="004B4857" w:rsidP="004B4857">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5C3FB5CE"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112,39</w:t>
            </w:r>
            <w:r w:rsidR="00BA5FEF" w:rsidRPr="00B762DD">
              <w:rPr>
                <w:rFonts w:ascii="Browallia New" w:hAnsi="Browallia New" w:cs="Browallia New"/>
                <w:sz w:val="28"/>
                <w:szCs w:val="28"/>
              </w:rPr>
              <w:t>9</w:t>
            </w:r>
          </w:p>
        </w:tc>
        <w:tc>
          <w:tcPr>
            <w:tcW w:w="180" w:type="dxa"/>
            <w:shd w:val="clear" w:color="auto" w:fill="auto"/>
          </w:tcPr>
          <w:p w14:paraId="6A4387A0" w14:textId="7A3F5ABB"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71815039"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(149,607)</w:t>
            </w:r>
          </w:p>
        </w:tc>
        <w:tc>
          <w:tcPr>
            <w:tcW w:w="180" w:type="dxa"/>
            <w:shd w:val="clear" w:color="auto" w:fill="auto"/>
          </w:tcPr>
          <w:p w14:paraId="7637A5FD" w14:textId="180AFC8D"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132E8704" w:rsidR="004B4857" w:rsidRPr="00B762DD" w:rsidRDefault="004B4857" w:rsidP="004B485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62DD">
              <w:rPr>
                <w:rFonts w:ascii="Browallia New" w:hAnsi="Browallia New" w:cs="Browallia New"/>
                <w:sz w:val="28"/>
                <w:szCs w:val="28"/>
              </w:rPr>
              <w:t>302,55</w:t>
            </w:r>
            <w:r w:rsidR="00BA5FEF" w:rsidRPr="00B762DD">
              <w:rPr>
                <w:rFonts w:ascii="Browallia New" w:hAnsi="Browallia New" w:cs="Browallia New"/>
                <w:sz w:val="28"/>
                <w:szCs w:val="28"/>
              </w:rPr>
              <w:t>1</w:t>
            </w:r>
          </w:p>
        </w:tc>
      </w:tr>
      <w:bookmarkEnd w:id="9"/>
    </w:tbl>
    <w:p w14:paraId="406429C9" w14:textId="77777777" w:rsidR="00175679" w:rsidRPr="00C2555B" w:rsidRDefault="0017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r w:rsidRPr="00175679">
              <w:rPr>
                <w:rFonts w:ascii="Browallia New" w:hAnsi="Browallia New" w:cs="Browallia New"/>
                <w:sz w:val="28"/>
                <w:szCs w:val="28"/>
                <w:cs/>
              </w:rPr>
              <w:t>หน่วย :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5042BA" w:rsidRPr="00175679" w14:paraId="6AFBAACF" w14:textId="77777777" w:rsidTr="00493671">
        <w:trPr>
          <w:tblHeader/>
        </w:trPr>
        <w:tc>
          <w:tcPr>
            <w:tcW w:w="3751" w:type="dxa"/>
          </w:tcPr>
          <w:p w14:paraId="729F74D2" w14:textId="77777777" w:rsidR="005042BA" w:rsidRPr="00175679" w:rsidRDefault="005042BA" w:rsidP="005042BA">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058AEF5D" w14:textId="77777777" w:rsidR="009E3D5C" w:rsidRPr="00175679" w:rsidRDefault="009E3D5C" w:rsidP="009E3D5C">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 xml:space="preserve">31 </w:t>
            </w:r>
            <w:r w:rsidRPr="00175679">
              <w:rPr>
                <w:rFonts w:ascii="Browallia New" w:hAnsi="Browallia New" w:cs="Browallia New"/>
                <w:sz w:val="28"/>
                <w:szCs w:val="28"/>
                <w:cs/>
              </w:rPr>
              <w:t xml:space="preserve">ธันวาคม </w:t>
            </w:r>
          </w:p>
          <w:p w14:paraId="6A518051" w14:textId="07F60BF4" w:rsidR="005042BA" w:rsidRPr="00175679" w:rsidRDefault="009E3D5C" w:rsidP="005042BA">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rPr>
              <w:t>2561</w:t>
            </w:r>
          </w:p>
        </w:tc>
        <w:tc>
          <w:tcPr>
            <w:tcW w:w="180" w:type="dxa"/>
          </w:tcPr>
          <w:p w14:paraId="53B49025"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0067E550"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510ACAC9" w14:textId="2CD4D10E"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66EF92AA"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28BBC107" w14:textId="0FDA6DEF"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76E97E9B" w:rsidR="005042BA" w:rsidRPr="00175679" w:rsidRDefault="00175679" w:rsidP="005042BA">
            <w:pPr>
              <w:tabs>
                <w:tab w:val="clear" w:pos="907"/>
              </w:tabs>
              <w:spacing w:line="240" w:lineRule="auto"/>
              <w:ind w:left="-46" w:right="-45"/>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E3D5C" w:rsidRPr="00493671">
              <w:rPr>
                <w:rFonts w:ascii="Browallia New" w:hAnsi="Browallia New" w:cs="Browallia New"/>
                <w:sz w:val="28"/>
                <w:szCs w:val="28"/>
                <w:cs/>
              </w:rPr>
              <w:t xml:space="preserve"> </w:t>
            </w:r>
            <w:r w:rsidR="009E3D5C" w:rsidRPr="00493671">
              <w:rPr>
                <w:rFonts w:ascii="Browallia New" w:hAnsi="Browallia New" w:cs="Browallia New"/>
                <w:sz w:val="28"/>
                <w:szCs w:val="28"/>
              </w:rPr>
              <w:t>2562</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D16ED2" w:rsidRPr="00175679" w14:paraId="2CC67C9F" w14:textId="77777777" w:rsidTr="00807020">
        <w:trPr>
          <w:cantSplit/>
        </w:trPr>
        <w:tc>
          <w:tcPr>
            <w:tcW w:w="3751" w:type="dxa"/>
          </w:tcPr>
          <w:p w14:paraId="309ED94E" w14:textId="77777777" w:rsidR="00D16ED2" w:rsidRPr="00175679" w:rsidRDefault="00D16ED2" w:rsidP="00D16ED2">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190" w:type="dxa"/>
            <w:vAlign w:val="bottom"/>
          </w:tcPr>
          <w:p w14:paraId="590362EC" w14:textId="1062BF02"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22,430</w:t>
            </w:r>
          </w:p>
        </w:tc>
        <w:tc>
          <w:tcPr>
            <w:tcW w:w="180" w:type="dxa"/>
          </w:tcPr>
          <w:p w14:paraId="71F6CC8D" w14:textId="77777777" w:rsidR="00D16ED2" w:rsidRPr="00175679"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7D2CC03D"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46,200</w:t>
            </w:r>
          </w:p>
        </w:tc>
        <w:tc>
          <w:tcPr>
            <w:tcW w:w="180" w:type="dxa"/>
            <w:tcBorders>
              <w:left w:val="nil"/>
              <w:right w:val="nil"/>
            </w:tcBorders>
          </w:tcPr>
          <w:p w14:paraId="6897E9B1" w14:textId="77777777" w:rsidR="00D16ED2" w:rsidRPr="00933F00" w:rsidRDefault="00D16ED2" w:rsidP="00D16ED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595540A7" w:rsidR="00D16ED2" w:rsidRPr="00933F00" w:rsidRDefault="00933F00"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07020">
              <w:rPr>
                <w:rFonts w:ascii="Browallia New" w:hAnsi="Browallia New" w:cs="Browallia New"/>
                <w:sz w:val="28"/>
                <w:szCs w:val="28"/>
              </w:rPr>
              <w:t>(</w:t>
            </w:r>
            <w:r w:rsidR="00D16ED2" w:rsidRPr="00807020">
              <w:rPr>
                <w:rFonts w:ascii="Browallia New" w:hAnsi="Browallia New" w:cs="Browallia New"/>
                <w:sz w:val="28"/>
                <w:szCs w:val="28"/>
              </w:rPr>
              <w:t>100</w:t>
            </w:r>
            <w:r w:rsidRPr="00807020">
              <w:rPr>
                <w:rFonts w:ascii="Browallia New" w:hAnsi="Browallia New" w:cs="Browallia New"/>
                <w:sz w:val="28"/>
                <w:szCs w:val="28"/>
              </w:rPr>
              <w:t>)</w:t>
            </w:r>
          </w:p>
        </w:tc>
        <w:tc>
          <w:tcPr>
            <w:tcW w:w="180" w:type="dxa"/>
            <w:tcBorders>
              <w:left w:val="nil"/>
              <w:right w:val="nil"/>
            </w:tcBorders>
          </w:tcPr>
          <w:p w14:paraId="6F3598E0" w14:textId="77777777" w:rsidR="00D16ED2" w:rsidRPr="00933F00" w:rsidRDefault="00D16ED2" w:rsidP="00D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4AC5B389" w:rsidR="00D16ED2" w:rsidRPr="00933F00"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68,530</w:t>
            </w:r>
          </w:p>
        </w:tc>
      </w:tr>
      <w:tr w:rsidR="00D16ED2" w:rsidRPr="00175679" w14:paraId="4FA0CE7C" w14:textId="77777777" w:rsidTr="00807020">
        <w:trPr>
          <w:cantSplit/>
        </w:trPr>
        <w:tc>
          <w:tcPr>
            <w:tcW w:w="3751" w:type="dxa"/>
            <w:vAlign w:val="bottom"/>
          </w:tcPr>
          <w:p w14:paraId="55A7BC99" w14:textId="77777777" w:rsidR="00D16ED2" w:rsidRPr="00175679" w:rsidRDefault="00D16ED2" w:rsidP="00D16ED2">
            <w:pPr>
              <w:tabs>
                <w:tab w:val="clear" w:pos="227"/>
              </w:tabs>
              <w:spacing w:line="240" w:lineRule="auto"/>
              <w:ind w:left="237"/>
              <w:rPr>
                <w:rFonts w:ascii="Browallia New" w:hAnsi="Browallia New" w:cs="Browallia New"/>
                <w:sz w:val="28"/>
                <w:szCs w:val="28"/>
                <w:cs/>
              </w:rPr>
            </w:pPr>
            <w:r w:rsidRPr="00175679">
              <w:rPr>
                <w:rFonts w:ascii="Browallia New" w:hAnsi="Browallia New" w:cs="Browallia New"/>
                <w:sz w:val="28"/>
                <w:szCs w:val="28"/>
                <w:cs/>
              </w:rPr>
              <w:t>ดอกเบี้ยค้างจ่าย</w:t>
            </w:r>
          </w:p>
        </w:tc>
        <w:tc>
          <w:tcPr>
            <w:tcW w:w="1190" w:type="dxa"/>
            <w:vAlign w:val="bottom"/>
          </w:tcPr>
          <w:p w14:paraId="1EFB1572" w14:textId="06153C0D"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rPr>
              <w:t>105</w:t>
            </w:r>
          </w:p>
        </w:tc>
        <w:tc>
          <w:tcPr>
            <w:tcW w:w="180" w:type="dxa"/>
          </w:tcPr>
          <w:p w14:paraId="2172846B" w14:textId="77777777" w:rsidR="00D16ED2" w:rsidRPr="00175679"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5E08C1E8"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1,</w:t>
            </w:r>
            <w:r w:rsidR="00F6579E" w:rsidRPr="00807020">
              <w:rPr>
                <w:rFonts w:ascii="Browallia New" w:hAnsi="Browallia New" w:cs="Browallia New"/>
                <w:sz w:val="28"/>
                <w:szCs w:val="28"/>
              </w:rPr>
              <w:t>478</w:t>
            </w:r>
          </w:p>
        </w:tc>
        <w:tc>
          <w:tcPr>
            <w:tcW w:w="180" w:type="dxa"/>
            <w:tcBorders>
              <w:left w:val="nil"/>
              <w:right w:val="nil"/>
            </w:tcBorders>
          </w:tcPr>
          <w:p w14:paraId="03517230" w14:textId="77777777" w:rsidR="00D16ED2" w:rsidRPr="00933F00" w:rsidRDefault="00D16ED2" w:rsidP="00D16ED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65F3E11C" w:rsidR="00D16ED2" w:rsidRPr="00807020" w:rsidRDefault="00933F00"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07020">
              <w:rPr>
                <w:rFonts w:ascii="Browallia New" w:hAnsi="Browallia New" w:cs="Browallia New"/>
                <w:sz w:val="28"/>
                <w:szCs w:val="28"/>
              </w:rPr>
              <w:t>(</w:t>
            </w:r>
            <w:r w:rsidR="00D16ED2" w:rsidRPr="00807020">
              <w:rPr>
                <w:rFonts w:ascii="Browallia New" w:hAnsi="Browallia New" w:cs="Browallia New"/>
                <w:sz w:val="28"/>
                <w:szCs w:val="28"/>
              </w:rPr>
              <w:t>1,01</w:t>
            </w:r>
            <w:r w:rsidR="00560566">
              <w:rPr>
                <w:rFonts w:ascii="Browallia New" w:hAnsi="Browallia New" w:cs="Browallia New"/>
                <w:sz w:val="28"/>
                <w:szCs w:val="28"/>
              </w:rPr>
              <w:t>7</w:t>
            </w:r>
            <w:r w:rsidRPr="00807020">
              <w:rPr>
                <w:rFonts w:ascii="Browallia New" w:hAnsi="Browallia New" w:cs="Browallia New"/>
                <w:sz w:val="28"/>
                <w:szCs w:val="28"/>
              </w:rPr>
              <w:t>)</w:t>
            </w:r>
          </w:p>
        </w:tc>
        <w:tc>
          <w:tcPr>
            <w:tcW w:w="180" w:type="dxa"/>
            <w:tcBorders>
              <w:left w:val="nil"/>
              <w:right w:val="nil"/>
            </w:tcBorders>
          </w:tcPr>
          <w:p w14:paraId="30414E77" w14:textId="77777777" w:rsidR="00D16ED2" w:rsidRPr="00933F00" w:rsidRDefault="00D16ED2" w:rsidP="00D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580FE8C8" w:rsidR="00D16ED2" w:rsidRPr="00933F00" w:rsidRDefault="00F6579E"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56</w:t>
            </w:r>
            <w:r w:rsidR="00560566">
              <w:rPr>
                <w:rFonts w:ascii="Browallia New" w:hAnsi="Browallia New" w:cs="Browallia New"/>
                <w:sz w:val="28"/>
                <w:szCs w:val="28"/>
              </w:rPr>
              <w:t>6</w:t>
            </w:r>
          </w:p>
        </w:tc>
      </w:tr>
      <w:tr w:rsidR="00D16ED2" w:rsidRPr="00CB6D5F" w14:paraId="7F8C8F71" w14:textId="77777777" w:rsidTr="00807020">
        <w:trPr>
          <w:cantSplit/>
          <w:trHeight w:hRule="exact" w:val="251"/>
        </w:trPr>
        <w:tc>
          <w:tcPr>
            <w:tcW w:w="3751" w:type="dxa"/>
            <w:vAlign w:val="bottom"/>
          </w:tcPr>
          <w:p w14:paraId="34B755E6" w14:textId="77777777" w:rsidR="00D16ED2" w:rsidRPr="00807020" w:rsidRDefault="00D16ED2" w:rsidP="00D16ED2">
            <w:pPr>
              <w:spacing w:line="240" w:lineRule="auto"/>
              <w:ind w:left="250" w:right="851" w:hanging="148"/>
              <w:jc w:val="both"/>
              <w:rPr>
                <w:rFonts w:ascii="Browallia New" w:hAnsi="Browallia New" w:cs="Browallia New"/>
                <w:cs/>
              </w:rPr>
            </w:pPr>
          </w:p>
        </w:tc>
        <w:tc>
          <w:tcPr>
            <w:tcW w:w="1190" w:type="dxa"/>
            <w:vAlign w:val="bottom"/>
          </w:tcPr>
          <w:p w14:paraId="7867395C" w14:textId="77777777" w:rsidR="00D16ED2" w:rsidRPr="00807020"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D16ED2" w:rsidRPr="00807020" w:rsidRDefault="00D16ED2" w:rsidP="00D16ED2">
            <w:pPr>
              <w:spacing w:line="240" w:lineRule="auto"/>
              <w:ind w:left="-45" w:right="23"/>
              <w:jc w:val="right"/>
              <w:rPr>
                <w:rFonts w:ascii="Browallia New" w:hAnsi="Browallia New" w:cs="Browallia New"/>
              </w:rPr>
            </w:pPr>
          </w:p>
        </w:tc>
        <w:tc>
          <w:tcPr>
            <w:tcW w:w="1152" w:type="dxa"/>
            <w:tcBorders>
              <w:left w:val="nil"/>
              <w:right w:val="nil"/>
            </w:tcBorders>
            <w:vAlign w:val="bottom"/>
          </w:tcPr>
          <w:p w14:paraId="30FF2715" w14:textId="77777777" w:rsidR="00D16ED2" w:rsidRPr="0080702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478B224D" w14:textId="77777777" w:rsidR="00D16ED2" w:rsidRPr="0080702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177" w:type="dxa"/>
            <w:tcBorders>
              <w:left w:val="nil"/>
              <w:right w:val="nil"/>
            </w:tcBorders>
            <w:vAlign w:val="bottom"/>
          </w:tcPr>
          <w:p w14:paraId="3FAFBD5D" w14:textId="77777777" w:rsidR="00D16ED2" w:rsidRPr="0080702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54006702" w14:textId="77777777" w:rsidR="00D16ED2" w:rsidRPr="0080702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262" w:type="dxa"/>
            <w:vAlign w:val="bottom"/>
          </w:tcPr>
          <w:p w14:paraId="2E7CA9D8" w14:textId="77777777" w:rsidR="00D16ED2" w:rsidRPr="0080702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rPr>
            </w:pPr>
          </w:p>
        </w:tc>
      </w:tr>
      <w:tr w:rsidR="00D16ED2" w:rsidRPr="00175679" w14:paraId="091C7A93" w14:textId="77777777" w:rsidTr="00807020">
        <w:trPr>
          <w:cantSplit/>
        </w:trPr>
        <w:tc>
          <w:tcPr>
            <w:tcW w:w="3751" w:type="dxa"/>
            <w:vAlign w:val="bottom"/>
          </w:tcPr>
          <w:p w14:paraId="1180A7D3" w14:textId="26B71452" w:rsidR="00D16ED2" w:rsidRPr="00175679" w:rsidRDefault="00D16ED2" w:rsidP="00D16ED2">
            <w:pPr>
              <w:spacing w:line="240" w:lineRule="auto"/>
              <w:ind w:left="250" w:right="851" w:hanging="148"/>
              <w:jc w:val="both"/>
              <w:rPr>
                <w:rFonts w:ascii="Browallia New" w:hAnsi="Browallia New" w:cs="Browallia New"/>
                <w:sz w:val="28"/>
                <w:szCs w:val="28"/>
              </w:rPr>
            </w:pPr>
            <w:r w:rsidRPr="00175679">
              <w:rPr>
                <w:rFonts w:ascii="Browallia New" w:hAnsi="Browallia New" w:cs="Browallia New"/>
                <w:sz w:val="28"/>
                <w:szCs w:val="28"/>
                <w:cs/>
              </w:rPr>
              <w:t>บุคคลและบริษัทที่เกี่ยวข้อง</w:t>
            </w:r>
          </w:p>
        </w:tc>
        <w:tc>
          <w:tcPr>
            <w:tcW w:w="1190" w:type="dxa"/>
            <w:vAlign w:val="bottom"/>
          </w:tcPr>
          <w:p w14:paraId="0FB2F1F8" w14:textId="77777777"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D16ED2" w:rsidRPr="00175679"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1FE20714" w14:textId="77777777"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64FE3A8" w14:textId="77777777"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77777777"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D16ED2" w:rsidRPr="00175679" w14:paraId="72A4243B" w14:textId="77777777" w:rsidTr="00807020">
        <w:trPr>
          <w:cantSplit/>
        </w:trPr>
        <w:tc>
          <w:tcPr>
            <w:tcW w:w="3751" w:type="dxa"/>
          </w:tcPr>
          <w:p w14:paraId="24970E4E" w14:textId="271E8745" w:rsidR="00D16ED2" w:rsidRPr="00175679" w:rsidRDefault="00D16ED2" w:rsidP="00D16ED2">
            <w:pPr>
              <w:spacing w:line="240" w:lineRule="auto"/>
              <w:ind w:left="250" w:right="851"/>
              <w:jc w:val="both"/>
              <w:rPr>
                <w:rFonts w:ascii="Browallia New" w:hAnsi="Browallia New" w:cs="Browallia New"/>
                <w:sz w:val="28"/>
                <w:szCs w:val="28"/>
              </w:rPr>
            </w:pPr>
            <w:r w:rsidRPr="00175679">
              <w:rPr>
                <w:rFonts w:ascii="Browallia New" w:hAnsi="Browallia New" w:cs="Browallia New"/>
                <w:sz w:val="28"/>
                <w:szCs w:val="28"/>
                <w:cs/>
              </w:rPr>
              <w:t>เงินกู้ยืม</w:t>
            </w:r>
          </w:p>
        </w:tc>
        <w:tc>
          <w:tcPr>
            <w:tcW w:w="1190" w:type="dxa"/>
            <w:shd w:val="clear" w:color="auto" w:fill="auto"/>
            <w:vAlign w:val="bottom"/>
          </w:tcPr>
          <w:p w14:paraId="520C82F4" w14:textId="71794D3C"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293,250</w:t>
            </w:r>
          </w:p>
        </w:tc>
        <w:tc>
          <w:tcPr>
            <w:tcW w:w="180" w:type="dxa"/>
            <w:shd w:val="clear" w:color="auto" w:fill="auto"/>
            <w:vAlign w:val="bottom"/>
          </w:tcPr>
          <w:p w14:paraId="4508A275" w14:textId="77777777" w:rsidR="00D16ED2" w:rsidRPr="00175679"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774D37D8" w14:textId="4718E02D" w:rsidR="00D16ED2" w:rsidRPr="00807020"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100,000</w:t>
            </w:r>
          </w:p>
        </w:tc>
        <w:tc>
          <w:tcPr>
            <w:tcW w:w="180" w:type="dxa"/>
            <w:tcBorders>
              <w:left w:val="nil"/>
              <w:right w:val="nil"/>
            </w:tcBorders>
          </w:tcPr>
          <w:p w14:paraId="68645566"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C2D14AD" w14:textId="01004E90" w:rsidR="00D16ED2" w:rsidRPr="00807020" w:rsidRDefault="00B43267"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D16ED2" w:rsidRPr="00807020">
              <w:rPr>
                <w:rFonts w:ascii="Browallia New" w:hAnsi="Browallia New" w:cs="Browallia New"/>
                <w:sz w:val="28"/>
                <w:szCs w:val="28"/>
              </w:rPr>
              <w:t>135,300</w:t>
            </w:r>
            <w:r>
              <w:rPr>
                <w:rFonts w:ascii="Browallia New" w:hAnsi="Browallia New" w:cs="Browallia New"/>
                <w:sz w:val="28"/>
                <w:szCs w:val="28"/>
              </w:rPr>
              <w:t>)</w:t>
            </w:r>
          </w:p>
        </w:tc>
        <w:tc>
          <w:tcPr>
            <w:tcW w:w="180" w:type="dxa"/>
            <w:tcBorders>
              <w:left w:val="nil"/>
              <w:right w:val="nil"/>
            </w:tcBorders>
          </w:tcPr>
          <w:p w14:paraId="187F1CE6"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2B7EA608" w:rsidR="00D16ED2" w:rsidRPr="00807020"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257,950</w:t>
            </w:r>
          </w:p>
        </w:tc>
      </w:tr>
      <w:tr w:rsidR="00D16ED2" w:rsidRPr="00175679" w14:paraId="551EBDD2" w14:textId="77777777" w:rsidTr="00807020">
        <w:trPr>
          <w:cantSplit/>
        </w:trPr>
        <w:tc>
          <w:tcPr>
            <w:tcW w:w="3751" w:type="dxa"/>
            <w:vAlign w:val="bottom"/>
          </w:tcPr>
          <w:p w14:paraId="1E0EE618" w14:textId="57F58349" w:rsidR="00D16ED2" w:rsidRPr="00175679" w:rsidRDefault="00D16ED2" w:rsidP="00D16ED2">
            <w:pPr>
              <w:spacing w:line="240" w:lineRule="auto"/>
              <w:ind w:left="250" w:right="851"/>
              <w:jc w:val="both"/>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190" w:type="dxa"/>
            <w:shd w:val="clear" w:color="auto" w:fill="auto"/>
            <w:vAlign w:val="bottom"/>
          </w:tcPr>
          <w:p w14:paraId="3C9DE788" w14:textId="2CD7E501"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5679">
              <w:rPr>
                <w:rFonts w:ascii="Browallia New" w:hAnsi="Browallia New" w:cs="Browallia New"/>
                <w:sz w:val="28"/>
                <w:szCs w:val="28"/>
                <w:lang w:val="en-GB"/>
              </w:rPr>
              <w:t>8,717</w:t>
            </w:r>
          </w:p>
        </w:tc>
        <w:tc>
          <w:tcPr>
            <w:tcW w:w="180" w:type="dxa"/>
            <w:shd w:val="clear" w:color="auto" w:fill="auto"/>
            <w:vAlign w:val="bottom"/>
          </w:tcPr>
          <w:p w14:paraId="10C82AD2" w14:textId="77777777" w:rsidR="00D16ED2" w:rsidRPr="00175679" w:rsidRDefault="00D16ED2" w:rsidP="00D16ED2">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6A1F68AB" w14:textId="756212ED"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10,97</w:t>
            </w:r>
            <w:r w:rsidR="00560566">
              <w:rPr>
                <w:rFonts w:ascii="Browallia New" w:hAnsi="Browallia New" w:cs="Browallia New"/>
                <w:sz w:val="28"/>
                <w:szCs w:val="28"/>
              </w:rPr>
              <w:t>6</w:t>
            </w:r>
          </w:p>
        </w:tc>
        <w:tc>
          <w:tcPr>
            <w:tcW w:w="180" w:type="dxa"/>
            <w:tcBorders>
              <w:left w:val="nil"/>
              <w:right w:val="nil"/>
            </w:tcBorders>
          </w:tcPr>
          <w:p w14:paraId="51FF52AB"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4B134F33" w14:textId="7E10E05E" w:rsidR="00D16ED2" w:rsidRPr="00807020" w:rsidRDefault="00933F00"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w:t>
            </w:r>
            <w:r w:rsidR="00D16ED2" w:rsidRPr="00807020">
              <w:rPr>
                <w:rFonts w:ascii="Browallia New" w:hAnsi="Browallia New" w:cs="Browallia New"/>
                <w:sz w:val="28"/>
                <w:szCs w:val="28"/>
              </w:rPr>
              <w:t>12,76</w:t>
            </w:r>
            <w:r w:rsidRPr="00807020">
              <w:rPr>
                <w:rFonts w:ascii="Browallia New" w:hAnsi="Browallia New" w:cs="Browallia New"/>
                <w:sz w:val="28"/>
                <w:szCs w:val="28"/>
              </w:rPr>
              <w:t>9)</w:t>
            </w:r>
          </w:p>
        </w:tc>
        <w:tc>
          <w:tcPr>
            <w:tcW w:w="180" w:type="dxa"/>
            <w:tcBorders>
              <w:left w:val="nil"/>
              <w:right w:val="nil"/>
            </w:tcBorders>
          </w:tcPr>
          <w:p w14:paraId="3ED232A4"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4E7CF8DF" w:rsidR="00D16ED2" w:rsidRPr="00807020"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07020">
              <w:rPr>
                <w:rFonts w:ascii="Browallia New" w:hAnsi="Browallia New" w:cs="Browallia New"/>
                <w:sz w:val="28"/>
                <w:szCs w:val="28"/>
              </w:rPr>
              <w:t>6,92</w:t>
            </w:r>
            <w:r w:rsidR="00560566">
              <w:rPr>
                <w:rFonts w:ascii="Browallia New" w:hAnsi="Browallia New" w:cs="Browallia New"/>
                <w:sz w:val="28"/>
                <w:szCs w:val="28"/>
              </w:rPr>
              <w:t>4</w:t>
            </w:r>
          </w:p>
        </w:tc>
      </w:tr>
      <w:tr w:rsidR="00D16ED2" w:rsidRPr="00175679" w14:paraId="7C859633" w14:textId="77777777" w:rsidTr="00807020">
        <w:trPr>
          <w:cantSplit/>
        </w:trPr>
        <w:tc>
          <w:tcPr>
            <w:tcW w:w="3751" w:type="dxa"/>
          </w:tcPr>
          <w:p w14:paraId="1764F5E3" w14:textId="0D9CA567" w:rsidR="00D16ED2" w:rsidRPr="00175679" w:rsidRDefault="00D16ED2" w:rsidP="00D16ED2">
            <w:pPr>
              <w:spacing w:line="240" w:lineRule="auto"/>
              <w:ind w:right="851" w:firstLine="102"/>
              <w:jc w:val="both"/>
              <w:rPr>
                <w:rFonts w:ascii="Browallia New" w:hAnsi="Browallia New" w:cs="Browallia New"/>
                <w:sz w:val="28"/>
                <w:szCs w:val="28"/>
              </w:rPr>
            </w:pPr>
            <w:r w:rsidRPr="00175679">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754827FA" w:rsidR="00D16ED2" w:rsidRPr="00175679" w:rsidRDefault="00D16ED2"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93671">
              <w:rPr>
                <w:rFonts w:ascii="Browallia New" w:hAnsi="Browallia New" w:cs="Browallia New"/>
                <w:sz w:val="28"/>
                <w:szCs w:val="28"/>
              </w:rPr>
              <w:fldChar w:fldCharType="begin"/>
            </w:r>
            <w:r w:rsidRPr="00175679">
              <w:rPr>
                <w:rFonts w:ascii="Browallia New" w:hAnsi="Browallia New" w:cs="Browallia New"/>
                <w:sz w:val="28"/>
                <w:szCs w:val="28"/>
              </w:rPr>
              <w:instrText xml:space="preserve"> =SUM(ABOVE) </w:instrText>
            </w:r>
            <w:r w:rsidRPr="00493671">
              <w:rPr>
                <w:rFonts w:ascii="Browallia New" w:hAnsi="Browallia New" w:cs="Browallia New"/>
                <w:sz w:val="28"/>
                <w:szCs w:val="28"/>
              </w:rPr>
              <w:fldChar w:fldCharType="separate"/>
            </w:r>
            <w:r w:rsidRPr="00175679">
              <w:rPr>
                <w:rFonts w:ascii="Browallia New" w:hAnsi="Browallia New" w:cs="Browallia New"/>
                <w:noProof/>
                <w:sz w:val="28"/>
                <w:szCs w:val="28"/>
              </w:rPr>
              <w:t>324,502</w:t>
            </w:r>
            <w:r w:rsidRPr="00493671">
              <w:rPr>
                <w:rFonts w:ascii="Browallia New" w:hAnsi="Browallia New" w:cs="Browallia New"/>
                <w:sz w:val="28"/>
                <w:szCs w:val="28"/>
              </w:rPr>
              <w:fldChar w:fldCharType="end"/>
            </w:r>
          </w:p>
        </w:tc>
        <w:tc>
          <w:tcPr>
            <w:tcW w:w="180" w:type="dxa"/>
            <w:shd w:val="clear" w:color="auto" w:fill="auto"/>
            <w:vAlign w:val="bottom"/>
          </w:tcPr>
          <w:p w14:paraId="1CE32271" w14:textId="77777777" w:rsidR="00D16ED2" w:rsidRPr="00175679" w:rsidRDefault="00D16ED2" w:rsidP="00D16ED2">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2B6456B5"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07020">
              <w:rPr>
                <w:rFonts w:ascii="Browallia New" w:hAnsi="Browallia New" w:cs="Browallia New"/>
                <w:sz w:val="28"/>
                <w:szCs w:val="28"/>
              </w:rPr>
              <w:t>158,</w:t>
            </w:r>
            <w:r w:rsidR="00F6579E" w:rsidRPr="00807020">
              <w:rPr>
                <w:rFonts w:ascii="Browallia New" w:hAnsi="Browallia New" w:cs="Browallia New"/>
                <w:sz w:val="28"/>
                <w:szCs w:val="28"/>
              </w:rPr>
              <w:t>65</w:t>
            </w:r>
            <w:r w:rsidR="00560566">
              <w:rPr>
                <w:rFonts w:ascii="Browallia New" w:hAnsi="Browallia New" w:cs="Browallia New"/>
                <w:sz w:val="28"/>
                <w:szCs w:val="28"/>
              </w:rPr>
              <w:t>4</w:t>
            </w:r>
          </w:p>
        </w:tc>
        <w:tc>
          <w:tcPr>
            <w:tcW w:w="180" w:type="dxa"/>
            <w:tcBorders>
              <w:left w:val="nil"/>
              <w:right w:val="nil"/>
            </w:tcBorders>
          </w:tcPr>
          <w:p w14:paraId="1774B7D0"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435F3379" w:rsidR="00D16ED2" w:rsidRPr="00807020" w:rsidRDefault="00B43267" w:rsidP="00D16ED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D16ED2" w:rsidRPr="00807020">
              <w:rPr>
                <w:rFonts w:ascii="Browallia New" w:hAnsi="Browallia New" w:cs="Browallia New"/>
                <w:sz w:val="28"/>
                <w:szCs w:val="28"/>
              </w:rPr>
              <w:t>149,18</w:t>
            </w:r>
            <w:r w:rsidR="00560566">
              <w:rPr>
                <w:rFonts w:ascii="Browallia New" w:hAnsi="Browallia New" w:cs="Browallia New"/>
                <w:sz w:val="28"/>
                <w:szCs w:val="28"/>
              </w:rPr>
              <w:t>6</w:t>
            </w:r>
            <w:r>
              <w:rPr>
                <w:rFonts w:ascii="Browallia New" w:hAnsi="Browallia New" w:cs="Browallia New"/>
                <w:sz w:val="28"/>
                <w:szCs w:val="28"/>
              </w:rPr>
              <w:t>)</w:t>
            </w:r>
          </w:p>
        </w:tc>
        <w:tc>
          <w:tcPr>
            <w:tcW w:w="180" w:type="dxa"/>
            <w:tcBorders>
              <w:left w:val="nil"/>
              <w:right w:val="nil"/>
            </w:tcBorders>
          </w:tcPr>
          <w:p w14:paraId="1D32D3A9" w14:textId="77777777" w:rsidR="00D16ED2" w:rsidRPr="00933F00" w:rsidRDefault="00D16ED2" w:rsidP="00D16ED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609FBF3D" w:rsidR="00D16ED2" w:rsidRPr="00933F00" w:rsidRDefault="00D16ED2" w:rsidP="00807020">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07020">
              <w:rPr>
                <w:rFonts w:ascii="Browallia New" w:hAnsi="Browallia New" w:cs="Browallia New"/>
                <w:sz w:val="28"/>
                <w:szCs w:val="28"/>
              </w:rPr>
              <w:t>333,</w:t>
            </w:r>
            <w:r w:rsidR="00F6579E" w:rsidRPr="00807020">
              <w:rPr>
                <w:rFonts w:ascii="Browallia New" w:hAnsi="Browallia New" w:cs="Browallia New"/>
                <w:sz w:val="28"/>
                <w:szCs w:val="28"/>
              </w:rPr>
              <w:t>970</w:t>
            </w:r>
          </w:p>
        </w:tc>
      </w:tr>
    </w:tbl>
    <w:p w14:paraId="52716CF8" w14:textId="020BF80E" w:rsidR="00175679" w:rsidRPr="00C2555B" w:rsidRDefault="00175679"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ลูกหนี้การค้าและลูกหนี้อื่น</w:t>
      </w:r>
      <w:r w:rsidRPr="00C2555B">
        <w:rPr>
          <w:rFonts w:ascii="Browallia New" w:hAnsi="Browallia New" w:cs="Browallia New"/>
          <w:b/>
          <w:bCs/>
          <w:sz w:val="28"/>
          <w:szCs w:val="28"/>
          <w:lang w:val="en-GB"/>
        </w:rPr>
        <w:t xml:space="preserve"> </w:t>
      </w:r>
      <w:r w:rsidR="001D5114">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5CEAB5D1" w14:textId="77777777" w:rsidR="00340C41" w:rsidRPr="00493671"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571497" w:rsidRPr="00C2555B" w14:paraId="6BF138F6" w14:textId="77777777" w:rsidTr="00493671">
        <w:trPr>
          <w:tblHeader/>
        </w:trPr>
        <w:tc>
          <w:tcPr>
            <w:tcW w:w="3651" w:type="dxa"/>
          </w:tcPr>
          <w:p w14:paraId="332CD3DD" w14:textId="77777777" w:rsidR="00571497" w:rsidRPr="00C2555B" w:rsidRDefault="00571497" w:rsidP="00571497">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6EB5562B" w:rsidR="00571497" w:rsidRPr="00C2555B" w:rsidRDefault="00571497" w:rsidP="00571497">
            <w:pPr>
              <w:spacing w:line="240" w:lineRule="auto"/>
              <w:ind w:right="-10"/>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0095FFEA" w14:textId="77777777" w:rsidR="00571497" w:rsidRPr="00C2555B" w:rsidRDefault="00571497" w:rsidP="00571497">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231FF07A" w:rsidR="00571497" w:rsidRPr="00C2555B" w:rsidRDefault="00571497" w:rsidP="00571497">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4AE47D7" w14:textId="77777777" w:rsidR="00571497" w:rsidRPr="00C2555B" w:rsidRDefault="00571497" w:rsidP="00571497">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3F6D2623" w:rsidR="00571497" w:rsidRPr="00C2555B" w:rsidRDefault="00571497" w:rsidP="00571497">
            <w:pPr>
              <w:spacing w:line="240" w:lineRule="auto"/>
              <w:ind w:right="-10"/>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Pr="00D10583">
              <w:rPr>
                <w:rFonts w:ascii="Browallia New" w:hAnsi="Browallia New" w:cs="Browallia New"/>
                <w:sz w:val="28"/>
                <w:szCs w:val="28"/>
                <w:cs/>
              </w:rPr>
              <w:t xml:space="preserve"> </w:t>
            </w:r>
            <w:r w:rsidRPr="00D10583">
              <w:rPr>
                <w:rFonts w:ascii="Browallia New" w:hAnsi="Browallia New" w:cs="Browallia New"/>
                <w:sz w:val="28"/>
                <w:szCs w:val="28"/>
              </w:rPr>
              <w:t>2562</w:t>
            </w:r>
          </w:p>
        </w:tc>
        <w:tc>
          <w:tcPr>
            <w:tcW w:w="236" w:type="dxa"/>
            <w:tcBorders>
              <w:top w:val="single" w:sz="4" w:space="0" w:color="auto"/>
            </w:tcBorders>
            <w:vAlign w:val="bottom"/>
          </w:tcPr>
          <w:p w14:paraId="739ECA7F" w14:textId="77777777" w:rsidR="00571497" w:rsidRPr="00C2555B" w:rsidRDefault="00571497" w:rsidP="00571497">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94AC7C0" w:rsidR="00571497" w:rsidRPr="00C2555B" w:rsidRDefault="00571497" w:rsidP="00571497">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D351A" w:rsidRPr="00C2555B" w14:paraId="06956D5A" w14:textId="77777777" w:rsidTr="00CD446E">
        <w:trPr>
          <w:trHeight w:hRule="exact" w:val="28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4B4857" w:rsidRPr="00C2555B" w14:paraId="2CC9D253" w14:textId="77777777" w:rsidTr="008078E7">
        <w:trPr>
          <w:trHeight w:val="323"/>
        </w:trPr>
        <w:tc>
          <w:tcPr>
            <w:tcW w:w="3651" w:type="dxa"/>
          </w:tcPr>
          <w:p w14:paraId="2D90D191" w14:textId="581FA7A4" w:rsidR="004B4857" w:rsidRPr="008C07C9" w:rsidRDefault="004B4857" w:rsidP="004B4857">
            <w:pPr>
              <w:pStyle w:val="a"/>
              <w:tabs>
                <w:tab w:val="clear" w:pos="1080"/>
                <w:tab w:val="left" w:pos="540"/>
              </w:tabs>
              <w:rPr>
                <w:rFonts w:ascii="Browallia New" w:hAnsi="Browallia New" w:cs="Browallia New"/>
                <w:sz w:val="28"/>
                <w:szCs w:val="28"/>
                <w:cs/>
                <w:lang w:val="en-US"/>
              </w:rPr>
            </w:pPr>
            <w:r w:rsidRPr="00C2555B">
              <w:rPr>
                <w:rFonts w:ascii="Browallia New" w:hAnsi="Browallia New" w:cs="Browallia New"/>
                <w:sz w:val="28"/>
                <w:szCs w:val="28"/>
                <w:cs/>
                <w:lang w:val="en-GB"/>
              </w:rPr>
              <w:t>ลูกหนี้การค้า</w:t>
            </w:r>
            <w:r w:rsidR="0044795E">
              <w:rPr>
                <w:rFonts w:ascii="Browallia New" w:hAnsi="Browallia New" w:cs="Browallia New" w:hint="cs"/>
                <w:sz w:val="28"/>
                <w:szCs w:val="28"/>
                <w:cs/>
                <w:lang w:val="en-GB"/>
              </w:rPr>
              <w:t xml:space="preserve"> </w:t>
            </w:r>
            <w:r w:rsidR="0044795E">
              <w:rPr>
                <w:rFonts w:ascii="Browallia New" w:hAnsi="Browallia New" w:cs="Browallia New"/>
                <w:sz w:val="28"/>
                <w:szCs w:val="28"/>
                <w:lang w:val="en-US"/>
              </w:rPr>
              <w:t xml:space="preserve">- </w:t>
            </w:r>
            <w:r w:rsidR="0044795E">
              <w:rPr>
                <w:rFonts w:ascii="Browallia New" w:hAnsi="Browallia New" w:cs="Browallia New" w:hint="cs"/>
                <w:sz w:val="28"/>
                <w:szCs w:val="28"/>
                <w:cs/>
                <w:lang w:val="en-US"/>
              </w:rPr>
              <w:t>ลูกค้าทั่วไป</w:t>
            </w:r>
          </w:p>
        </w:tc>
        <w:tc>
          <w:tcPr>
            <w:tcW w:w="1204" w:type="dxa"/>
            <w:shd w:val="clear" w:color="auto" w:fill="auto"/>
          </w:tcPr>
          <w:p w14:paraId="27C4602C" w14:textId="1F8F3F28" w:rsidR="004B4857" w:rsidRPr="00B762DD" w:rsidRDefault="004B4857" w:rsidP="004B4857">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21,314</w:t>
            </w:r>
          </w:p>
        </w:tc>
        <w:tc>
          <w:tcPr>
            <w:tcW w:w="236" w:type="dxa"/>
          </w:tcPr>
          <w:p w14:paraId="33AA502D" w14:textId="77777777" w:rsidR="004B4857" w:rsidRPr="00C2555B" w:rsidRDefault="004B4857" w:rsidP="004B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4F1DB106" w:rsidR="004B4857" w:rsidRPr="00C2555B" w:rsidRDefault="004B4857" w:rsidP="004B4857">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25,584</w:t>
            </w:r>
          </w:p>
        </w:tc>
        <w:tc>
          <w:tcPr>
            <w:tcW w:w="236" w:type="dxa"/>
          </w:tcPr>
          <w:p w14:paraId="565778F2" w14:textId="77777777" w:rsidR="004B4857" w:rsidRPr="00C2555B" w:rsidRDefault="004B4857" w:rsidP="004B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tcPr>
          <w:p w14:paraId="74C7C842" w14:textId="3F51B9F3" w:rsidR="004B4857" w:rsidRPr="00A25569" w:rsidRDefault="004B4857" w:rsidP="004B4857">
            <w:pPr>
              <w:pStyle w:val="acctfourfigures"/>
              <w:tabs>
                <w:tab w:val="clear" w:pos="765"/>
              </w:tabs>
              <w:spacing w:line="240" w:lineRule="auto"/>
              <w:ind w:left="-117"/>
              <w:jc w:val="right"/>
              <w:rPr>
                <w:rFonts w:ascii="Browallia New" w:hAnsi="Browallia New" w:cs="Browallia New"/>
                <w:sz w:val="28"/>
                <w:szCs w:val="28"/>
                <w:lang w:val="en-US"/>
              </w:rPr>
            </w:pPr>
            <w:r w:rsidRPr="00807020">
              <w:rPr>
                <w:rFonts w:ascii="Browallia New" w:hAnsi="Browallia New" w:cs="Browallia New"/>
                <w:sz w:val="28"/>
                <w:szCs w:val="28"/>
                <w:lang w:val="en-US"/>
              </w:rPr>
              <w:t>2,248</w:t>
            </w:r>
          </w:p>
        </w:tc>
        <w:tc>
          <w:tcPr>
            <w:tcW w:w="236" w:type="dxa"/>
          </w:tcPr>
          <w:p w14:paraId="2F5A7ED8" w14:textId="77777777" w:rsidR="004B4857" w:rsidRPr="00C2555B" w:rsidRDefault="004B4857" w:rsidP="004B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12D12742" w:rsidR="004B4857" w:rsidRPr="00C2555B" w:rsidRDefault="004B4857" w:rsidP="004B4857">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3,437</w:t>
            </w:r>
          </w:p>
        </w:tc>
      </w:tr>
      <w:tr w:rsidR="000C607C" w:rsidRPr="00C2555B" w14:paraId="24E2C251" w14:textId="77777777" w:rsidTr="00807020">
        <w:trPr>
          <w:trHeight w:val="186"/>
        </w:trPr>
        <w:tc>
          <w:tcPr>
            <w:tcW w:w="3651" w:type="dxa"/>
          </w:tcPr>
          <w:p w14:paraId="55968E4C"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55769CA6" w:rsidR="000C607C" w:rsidRPr="00B762DD"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(806)</w:t>
            </w:r>
          </w:p>
        </w:tc>
        <w:tc>
          <w:tcPr>
            <w:tcW w:w="236" w:type="dxa"/>
          </w:tcPr>
          <w:p w14:paraId="57EBD59D"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center"/>
          </w:tcPr>
          <w:p w14:paraId="0D6EC027" w14:textId="2B36172B" w:rsidR="000C607C" w:rsidRPr="00C2555B"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(2,777)</w:t>
            </w:r>
          </w:p>
        </w:tc>
        <w:tc>
          <w:tcPr>
            <w:tcW w:w="236" w:type="dxa"/>
          </w:tcPr>
          <w:p w14:paraId="6CCE6305"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center"/>
          </w:tcPr>
          <w:p w14:paraId="44B9A243" w14:textId="3FE8B771" w:rsidR="000C607C" w:rsidRPr="00807020" w:rsidRDefault="000C607C" w:rsidP="00807020">
            <w:pPr>
              <w:pStyle w:val="acctfourfigures"/>
              <w:tabs>
                <w:tab w:val="clear" w:pos="765"/>
              </w:tabs>
              <w:spacing w:line="240" w:lineRule="auto"/>
              <w:ind w:left="-117"/>
              <w:jc w:val="center"/>
              <w:rPr>
                <w:rFonts w:ascii="Browallia New" w:hAnsi="Browallia New" w:cs="Browallia New"/>
                <w:sz w:val="28"/>
                <w:szCs w:val="28"/>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c>
          <w:tcPr>
            <w:tcW w:w="236" w:type="dxa"/>
          </w:tcPr>
          <w:p w14:paraId="2092D077"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3B541CD4" w14:textId="6A763A30" w:rsidR="000C607C" w:rsidRPr="00C2555B" w:rsidRDefault="000C607C" w:rsidP="00807020">
            <w:pPr>
              <w:pStyle w:val="acctfourfigures"/>
              <w:tabs>
                <w:tab w:val="clear" w:pos="765"/>
              </w:tabs>
              <w:spacing w:line="240" w:lineRule="auto"/>
              <w:ind w:left="-117"/>
              <w:jc w:val="center"/>
              <w:rPr>
                <w:rFonts w:ascii="Browallia New" w:hAnsi="Browallia New" w:cs="Browallia New"/>
                <w:sz w:val="28"/>
                <w:szCs w:val="28"/>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0C607C" w:rsidRPr="00C2555B" w14:paraId="00155B7E" w14:textId="77777777" w:rsidTr="008078E7">
        <w:tc>
          <w:tcPr>
            <w:tcW w:w="3651" w:type="dxa"/>
          </w:tcPr>
          <w:p w14:paraId="2A4553FA"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05601863" w:rsidR="000C607C" w:rsidRPr="00B762DD" w:rsidRDefault="000C607C" w:rsidP="000C607C">
            <w:pPr>
              <w:pStyle w:val="acctfourfigures"/>
              <w:tabs>
                <w:tab w:val="clear" w:pos="765"/>
              </w:tabs>
              <w:spacing w:line="240" w:lineRule="auto"/>
              <w:ind w:left="-117"/>
              <w:jc w:val="right"/>
              <w:rPr>
                <w:rFonts w:ascii="Browallia New" w:hAnsi="Browallia New" w:cs="Browallia New"/>
                <w:sz w:val="28"/>
                <w:szCs w:val="28"/>
                <w:cs/>
                <w:lang w:val="en-US" w:bidi="th-TH"/>
              </w:rPr>
            </w:pPr>
            <w:r w:rsidRPr="00B762DD">
              <w:rPr>
                <w:rFonts w:ascii="Browallia New" w:hAnsi="Browallia New" w:cs="Browallia New"/>
                <w:sz w:val="28"/>
                <w:szCs w:val="28"/>
                <w:lang w:val="en-US" w:bidi="th-TH"/>
              </w:rPr>
              <w:fldChar w:fldCharType="begin"/>
            </w:r>
            <w:r w:rsidRPr="00B762DD">
              <w:rPr>
                <w:rFonts w:ascii="Browallia New" w:hAnsi="Browallia New" w:cs="Browallia New"/>
                <w:sz w:val="28"/>
                <w:szCs w:val="28"/>
                <w:lang w:val="en-US" w:bidi="th-TH"/>
              </w:rPr>
              <w:instrText xml:space="preserve"> =SUM(ABOVE) </w:instrText>
            </w:r>
            <w:r w:rsidRPr="00B762DD">
              <w:rPr>
                <w:rFonts w:ascii="Browallia New" w:hAnsi="Browallia New" w:cs="Browallia New"/>
                <w:sz w:val="28"/>
                <w:szCs w:val="28"/>
                <w:lang w:val="en-US" w:bidi="th-TH"/>
              </w:rPr>
              <w:fldChar w:fldCharType="separate"/>
            </w:r>
            <w:r w:rsidRPr="00B762DD">
              <w:rPr>
                <w:rFonts w:ascii="Browallia New" w:hAnsi="Browallia New" w:cs="Browallia New"/>
                <w:noProof/>
                <w:sz w:val="28"/>
                <w:szCs w:val="28"/>
                <w:lang w:val="en-US" w:bidi="th-TH"/>
              </w:rPr>
              <w:t>20,508</w:t>
            </w:r>
            <w:r w:rsidRPr="00B762DD">
              <w:rPr>
                <w:rFonts w:ascii="Browallia New" w:hAnsi="Browallia New" w:cs="Browallia New"/>
                <w:sz w:val="28"/>
                <w:szCs w:val="28"/>
                <w:lang w:val="en-US" w:bidi="th-TH"/>
              </w:rPr>
              <w:fldChar w:fldCharType="end"/>
            </w:r>
          </w:p>
        </w:tc>
        <w:tc>
          <w:tcPr>
            <w:tcW w:w="236" w:type="dxa"/>
          </w:tcPr>
          <w:p w14:paraId="3B9B92C3"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41F9D232" w:rsidR="000C607C" w:rsidRPr="00C2555B"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22,807</w:t>
            </w:r>
          </w:p>
        </w:tc>
        <w:tc>
          <w:tcPr>
            <w:tcW w:w="236" w:type="dxa"/>
          </w:tcPr>
          <w:p w14:paraId="4E9ACA6A"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5D250438" w:rsidR="000C607C" w:rsidRPr="00A25569"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r w:rsidRPr="00807020">
              <w:rPr>
                <w:rFonts w:ascii="Browallia New" w:hAnsi="Browallia New" w:cs="Browallia New"/>
                <w:sz w:val="28"/>
                <w:szCs w:val="28"/>
                <w:lang w:val="en-US"/>
              </w:rPr>
              <w:t>2,248</w:t>
            </w:r>
          </w:p>
        </w:tc>
        <w:tc>
          <w:tcPr>
            <w:tcW w:w="236" w:type="dxa"/>
          </w:tcPr>
          <w:p w14:paraId="70A96522"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61B0D209" w:rsidR="000C607C" w:rsidRPr="00C2555B"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3,437</w:t>
            </w:r>
          </w:p>
        </w:tc>
      </w:tr>
      <w:tr w:rsidR="000C607C" w:rsidRPr="00C2555B" w14:paraId="3C5ECECD" w14:textId="77777777" w:rsidTr="00CD446E">
        <w:trPr>
          <w:trHeight w:hRule="exact" w:val="334"/>
        </w:trPr>
        <w:tc>
          <w:tcPr>
            <w:tcW w:w="3651" w:type="dxa"/>
          </w:tcPr>
          <w:p w14:paraId="4E639CD5" w14:textId="496DC03B"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0C607C" w:rsidRPr="00C961D5" w:rsidRDefault="000C607C" w:rsidP="000C607C">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tcBorders>
              <w:top w:val="single" w:sz="4" w:space="0" w:color="auto"/>
            </w:tcBorders>
          </w:tcPr>
          <w:p w14:paraId="52B9953D" w14:textId="77777777" w:rsidR="000C607C" w:rsidRPr="00C2555B" w:rsidRDefault="000C607C" w:rsidP="000C607C">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49F2585"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0C607C" w:rsidRPr="00A25569" w:rsidRDefault="000C607C" w:rsidP="000C607C">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0C607C" w:rsidRPr="00C2555B" w:rsidRDefault="000C607C" w:rsidP="000C607C">
            <w:pPr>
              <w:pStyle w:val="acctfourfigures"/>
              <w:tabs>
                <w:tab w:val="clear" w:pos="765"/>
              </w:tabs>
              <w:spacing w:line="240" w:lineRule="auto"/>
              <w:ind w:left="-117"/>
              <w:jc w:val="right"/>
              <w:rPr>
                <w:rFonts w:ascii="Browallia New" w:hAnsi="Browallia New" w:cs="Browallia New"/>
                <w:sz w:val="18"/>
                <w:szCs w:val="18"/>
                <w:lang w:val="en-US"/>
              </w:rPr>
            </w:pPr>
          </w:p>
        </w:tc>
      </w:tr>
      <w:tr w:rsidR="000C607C" w:rsidRPr="00C2555B" w14:paraId="139E940A" w14:textId="77777777" w:rsidTr="008078E7">
        <w:tc>
          <w:tcPr>
            <w:tcW w:w="3651" w:type="dxa"/>
          </w:tcPr>
          <w:p w14:paraId="1C3064DE" w14:textId="0DDA35B9"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ลูกหนี้อื่น</w:t>
            </w:r>
            <w:r w:rsidR="0044795E" w:rsidRPr="0044795E">
              <w:rPr>
                <w:rFonts w:ascii="Browallia New" w:hAnsi="Browallia New" w:cs="Browallia New"/>
                <w:sz w:val="28"/>
                <w:szCs w:val="28"/>
                <w:cs/>
              </w:rPr>
              <w:t xml:space="preserve"> - ลูกค้าทั่วไป</w:t>
            </w:r>
          </w:p>
        </w:tc>
        <w:tc>
          <w:tcPr>
            <w:tcW w:w="1204" w:type="dxa"/>
          </w:tcPr>
          <w:p w14:paraId="079A5CB0" w14:textId="77777777" w:rsidR="000C607C" w:rsidRPr="00C961D5"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56D75BD6" w14:textId="77777777" w:rsidR="000C607C" w:rsidRPr="00C2555B"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EEAF50A"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0C607C" w:rsidRPr="00A25569"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0C607C" w:rsidRPr="00C2555B" w:rsidRDefault="000C607C" w:rsidP="000C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0C607C" w:rsidRPr="00C2555B" w:rsidRDefault="000C607C" w:rsidP="000C607C">
            <w:pPr>
              <w:pStyle w:val="acctfourfigures"/>
              <w:tabs>
                <w:tab w:val="clear" w:pos="765"/>
              </w:tabs>
              <w:spacing w:line="240" w:lineRule="auto"/>
              <w:ind w:left="-117"/>
              <w:jc w:val="right"/>
              <w:rPr>
                <w:rFonts w:ascii="Browallia New" w:hAnsi="Browallia New" w:cs="Browallia New"/>
                <w:sz w:val="28"/>
                <w:szCs w:val="28"/>
                <w:lang w:val="en-US"/>
              </w:rPr>
            </w:pPr>
          </w:p>
        </w:tc>
      </w:tr>
      <w:tr w:rsidR="00FF7B64" w:rsidRPr="00C2555B" w14:paraId="7E6C2904" w14:textId="77777777" w:rsidTr="00493671">
        <w:tc>
          <w:tcPr>
            <w:tcW w:w="3651" w:type="dxa"/>
          </w:tcPr>
          <w:p w14:paraId="45A205DF" w14:textId="22727AF6"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C2555B">
              <w:rPr>
                <w:rFonts w:ascii="Browallia New" w:hAnsi="Browallia New" w:cs="Browallia New"/>
                <w:sz w:val="28"/>
                <w:szCs w:val="28"/>
                <w:cs/>
              </w:rPr>
              <w:t>ค่าเบี้ยปรับค้างรับ</w:t>
            </w:r>
          </w:p>
        </w:tc>
        <w:tc>
          <w:tcPr>
            <w:tcW w:w="1204" w:type="dxa"/>
          </w:tcPr>
          <w:p w14:paraId="73C8055D" w14:textId="0EEA82B9"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50,238</w:t>
            </w:r>
          </w:p>
        </w:tc>
        <w:tc>
          <w:tcPr>
            <w:tcW w:w="236" w:type="dxa"/>
          </w:tcPr>
          <w:p w14:paraId="5B82BA51"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Pr>
          <w:p w14:paraId="4132A73E" w14:textId="77992D9E"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47,045</w:t>
            </w:r>
          </w:p>
        </w:tc>
        <w:tc>
          <w:tcPr>
            <w:tcW w:w="236" w:type="dxa"/>
          </w:tcPr>
          <w:p w14:paraId="4F46CBFD"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6A0C9A46" w14:textId="59E10B67" w:rsidR="00FF7B64" w:rsidRPr="00807020" w:rsidRDefault="00FF7B64" w:rsidP="00FF7B64">
            <w:pPr>
              <w:pStyle w:val="acctfourfigures"/>
              <w:tabs>
                <w:tab w:val="clear" w:pos="765"/>
              </w:tabs>
              <w:spacing w:line="240" w:lineRule="auto"/>
              <w:ind w:left="-117"/>
              <w:jc w:val="center"/>
              <w:rPr>
                <w:rFonts w:ascii="Browallia New" w:hAnsi="Browallia New" w:cs="Browallia New"/>
                <w:sz w:val="28"/>
                <w:szCs w:val="28"/>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c>
          <w:tcPr>
            <w:tcW w:w="236" w:type="dxa"/>
          </w:tcPr>
          <w:p w14:paraId="008768D1" w14:textId="77777777" w:rsidR="00FF7B64" w:rsidRPr="00681B1D"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65CCD74A" w14:textId="1E08F27F" w:rsidR="00FF7B64" w:rsidRPr="00681B1D" w:rsidRDefault="00FF7B64" w:rsidP="00FF7B64">
            <w:pPr>
              <w:pStyle w:val="acctfourfigures"/>
              <w:tabs>
                <w:tab w:val="clear" w:pos="765"/>
              </w:tabs>
              <w:spacing w:line="240" w:lineRule="auto"/>
              <w:ind w:left="-117"/>
              <w:jc w:val="center"/>
              <w:rPr>
                <w:rFonts w:ascii="Browallia New" w:hAnsi="Browallia New" w:cs="Browallia New"/>
                <w:sz w:val="28"/>
                <w:szCs w:val="28"/>
                <w:lang w:val="en-US"/>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FF7B64" w:rsidRPr="00C2555B" w14:paraId="30F0627C" w14:textId="77777777" w:rsidTr="00807020">
        <w:tc>
          <w:tcPr>
            <w:tcW w:w="3651" w:type="dxa"/>
            <w:vAlign w:val="bottom"/>
          </w:tcPr>
          <w:p w14:paraId="4E3D4A2D" w14:textId="1CE3E59E"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C2555B">
              <w:rPr>
                <w:rFonts w:ascii="Browallia New" w:hAnsi="Browallia New" w:cs="Browallia New"/>
                <w:sz w:val="28"/>
                <w:szCs w:val="28"/>
                <w:cs/>
              </w:rPr>
              <w:t>ค่าเบี้ยประกันภัยจ่ายแทนลูกค้า</w:t>
            </w:r>
          </w:p>
        </w:tc>
        <w:tc>
          <w:tcPr>
            <w:tcW w:w="1204" w:type="dxa"/>
          </w:tcPr>
          <w:p w14:paraId="20537684" w14:textId="55A59A05"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rtl/>
                <w:cs/>
                <w:lang w:val="en-US"/>
              </w:rPr>
            </w:pPr>
            <w:r w:rsidRPr="00B762DD">
              <w:rPr>
                <w:rFonts w:ascii="Browallia New" w:hAnsi="Browallia New" w:cs="Browallia New"/>
                <w:sz w:val="28"/>
                <w:szCs w:val="28"/>
                <w:lang w:val="en-US" w:bidi="th-TH"/>
              </w:rPr>
              <w:t>1,458</w:t>
            </w:r>
          </w:p>
        </w:tc>
        <w:tc>
          <w:tcPr>
            <w:tcW w:w="236" w:type="dxa"/>
          </w:tcPr>
          <w:p w14:paraId="3CF67B72"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3AD73087"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1,617</w:t>
            </w:r>
          </w:p>
        </w:tc>
        <w:tc>
          <w:tcPr>
            <w:tcW w:w="236" w:type="dxa"/>
          </w:tcPr>
          <w:p w14:paraId="0338C49B"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33DB26CE" w14:textId="664F95D3" w:rsidR="00FF7B64" w:rsidRPr="00807020" w:rsidRDefault="00FF7B64" w:rsidP="00FF7B64">
            <w:pPr>
              <w:pStyle w:val="acctfourfigures"/>
              <w:tabs>
                <w:tab w:val="clear" w:pos="765"/>
              </w:tabs>
              <w:spacing w:line="240" w:lineRule="auto"/>
              <w:ind w:left="-117"/>
              <w:jc w:val="center"/>
              <w:rPr>
                <w:rFonts w:ascii="Browallia New" w:hAnsi="Browallia New" w:cs="Browallia New"/>
                <w:sz w:val="28"/>
                <w:szCs w:val="28"/>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c>
          <w:tcPr>
            <w:tcW w:w="236" w:type="dxa"/>
          </w:tcPr>
          <w:p w14:paraId="796C8507"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5338465E" w14:textId="14A78AC5" w:rsidR="00FF7B64" w:rsidRPr="00681B1D" w:rsidRDefault="00FF7B64" w:rsidP="00FF7B64">
            <w:pPr>
              <w:pStyle w:val="acctfourfigures"/>
              <w:tabs>
                <w:tab w:val="clear" w:pos="765"/>
              </w:tabs>
              <w:spacing w:line="240" w:lineRule="auto"/>
              <w:ind w:left="-117"/>
              <w:jc w:val="center"/>
              <w:rPr>
                <w:rFonts w:ascii="Browallia New" w:hAnsi="Browallia New" w:cs="Browallia New"/>
                <w:sz w:val="28"/>
                <w:szCs w:val="28"/>
                <w:lang w:val="en-US"/>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FF7B64" w:rsidRPr="00C2555B" w14:paraId="0BE96731" w14:textId="77777777" w:rsidTr="008078E7">
        <w:tc>
          <w:tcPr>
            <w:tcW w:w="3651" w:type="dxa"/>
          </w:tcPr>
          <w:p w14:paraId="4877C0BA" w14:textId="62EA496F"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C2555B">
              <w:rPr>
                <w:rFonts w:ascii="Browallia New" w:hAnsi="Browallia New" w:cs="Browallia New"/>
                <w:sz w:val="28"/>
                <w:szCs w:val="28"/>
                <w:cs/>
              </w:rPr>
              <w:t>อื่นๆ</w:t>
            </w:r>
          </w:p>
        </w:tc>
        <w:tc>
          <w:tcPr>
            <w:tcW w:w="1204" w:type="dxa"/>
            <w:tcBorders>
              <w:bottom w:val="single" w:sz="4" w:space="0" w:color="auto"/>
            </w:tcBorders>
          </w:tcPr>
          <w:p w14:paraId="35297118" w14:textId="4D128F1A"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63,187</w:t>
            </w:r>
          </w:p>
        </w:tc>
        <w:tc>
          <w:tcPr>
            <w:tcW w:w="236" w:type="dxa"/>
          </w:tcPr>
          <w:p w14:paraId="11E47CA4"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058E47AB" w14:textId="5FA88F42"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56,380</w:t>
            </w:r>
          </w:p>
        </w:tc>
        <w:tc>
          <w:tcPr>
            <w:tcW w:w="236" w:type="dxa"/>
          </w:tcPr>
          <w:p w14:paraId="3E60256A"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4651DFD0" w:rsidR="00FF7B64" w:rsidRPr="00A25569" w:rsidRDefault="00FF7B64" w:rsidP="00FF7B64">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807020">
              <w:rPr>
                <w:rFonts w:ascii="Browallia New" w:hAnsi="Browallia New" w:cs="Browallia New"/>
                <w:noProof/>
                <w:sz w:val="28"/>
                <w:szCs w:val="28"/>
                <w:lang w:val="en-US" w:bidi="th-TH"/>
              </w:rPr>
              <w:t>10,674</w:t>
            </w:r>
          </w:p>
        </w:tc>
        <w:tc>
          <w:tcPr>
            <w:tcW w:w="236" w:type="dxa"/>
          </w:tcPr>
          <w:p w14:paraId="4A122C0E"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12B8ACF"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w:t>
            </w:r>
            <w:r w:rsidRPr="00C2555B">
              <w:rPr>
                <w:rFonts w:ascii="Browallia New" w:hAnsi="Browallia New" w:cs="Browallia New"/>
                <w:sz w:val="28"/>
                <w:szCs w:val="28"/>
                <w:lang w:bidi="th-TH"/>
              </w:rPr>
              <w:t>,732</w:t>
            </w:r>
          </w:p>
        </w:tc>
      </w:tr>
      <w:tr w:rsidR="00FF7B64" w:rsidRPr="00C2555B" w14:paraId="2318CEA6" w14:textId="77777777" w:rsidTr="008078E7">
        <w:tc>
          <w:tcPr>
            <w:tcW w:w="3651" w:type="dxa"/>
          </w:tcPr>
          <w:p w14:paraId="14286D23"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รวม</w:t>
            </w:r>
          </w:p>
        </w:tc>
        <w:tc>
          <w:tcPr>
            <w:tcW w:w="1204" w:type="dxa"/>
            <w:tcBorders>
              <w:top w:val="single" w:sz="4" w:space="0" w:color="auto"/>
            </w:tcBorders>
          </w:tcPr>
          <w:p w14:paraId="6DEFA33D" w14:textId="5C08B7C1"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114,883</w:t>
            </w:r>
          </w:p>
        </w:tc>
        <w:tc>
          <w:tcPr>
            <w:tcW w:w="236" w:type="dxa"/>
          </w:tcPr>
          <w:p w14:paraId="1D565EF6"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tcPr>
          <w:p w14:paraId="1585CA54" w14:textId="0B984579"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105,042</w:t>
            </w:r>
          </w:p>
        </w:tc>
        <w:tc>
          <w:tcPr>
            <w:tcW w:w="236" w:type="dxa"/>
          </w:tcPr>
          <w:p w14:paraId="48AFAC84"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4E040CD2" w:rsidR="00FF7B64" w:rsidRPr="00A25569" w:rsidRDefault="00FF7B64" w:rsidP="00FF7B64">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807020">
              <w:rPr>
                <w:rFonts w:ascii="Browallia New" w:hAnsi="Browallia New" w:cs="Browallia New"/>
                <w:noProof/>
                <w:sz w:val="28"/>
                <w:szCs w:val="28"/>
                <w:lang w:val="en-US" w:bidi="th-TH"/>
              </w:rPr>
              <w:t>10,674</w:t>
            </w:r>
          </w:p>
        </w:tc>
        <w:tc>
          <w:tcPr>
            <w:tcW w:w="236" w:type="dxa"/>
          </w:tcPr>
          <w:p w14:paraId="662C0289"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0BACE822"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9,732</w:t>
            </w:r>
          </w:p>
        </w:tc>
      </w:tr>
      <w:tr w:rsidR="00FF7B64" w:rsidRPr="00C2555B" w14:paraId="540228A2" w14:textId="77777777" w:rsidTr="00807020">
        <w:tc>
          <w:tcPr>
            <w:tcW w:w="3651" w:type="dxa"/>
          </w:tcPr>
          <w:p w14:paraId="1C96D138" w14:textId="51FF7654"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557E42C0"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(21,735)</w:t>
            </w:r>
          </w:p>
        </w:tc>
        <w:tc>
          <w:tcPr>
            <w:tcW w:w="236" w:type="dxa"/>
          </w:tcPr>
          <w:p w14:paraId="4D1C1C47"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4A75C056" w14:textId="2782CA76"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(19,812)</w:t>
            </w:r>
          </w:p>
        </w:tc>
        <w:tc>
          <w:tcPr>
            <w:tcW w:w="236" w:type="dxa"/>
          </w:tcPr>
          <w:p w14:paraId="22607657"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center"/>
          </w:tcPr>
          <w:p w14:paraId="69A8ABF0" w14:textId="1136B800" w:rsidR="00FF7B64" w:rsidRPr="00807020" w:rsidRDefault="00FF7B64" w:rsidP="00FF7B64">
            <w:pPr>
              <w:pStyle w:val="acctfourfigures"/>
              <w:tabs>
                <w:tab w:val="clear" w:pos="765"/>
              </w:tabs>
              <w:spacing w:line="240" w:lineRule="auto"/>
              <w:ind w:left="-117"/>
              <w:jc w:val="center"/>
              <w:rPr>
                <w:rFonts w:ascii="Browallia New" w:hAnsi="Browallia New" w:cs="Browallia New"/>
                <w:sz w:val="28"/>
                <w:szCs w:val="28"/>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c>
          <w:tcPr>
            <w:tcW w:w="236" w:type="dxa"/>
          </w:tcPr>
          <w:p w14:paraId="06D90935"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4F42E2C3" w14:textId="06A8F021" w:rsidR="00FF7B64" w:rsidRPr="00C2555B" w:rsidRDefault="00FF7B64" w:rsidP="00FF7B64">
            <w:pPr>
              <w:pStyle w:val="acctfourfigures"/>
              <w:tabs>
                <w:tab w:val="clear" w:pos="765"/>
              </w:tabs>
              <w:spacing w:line="240" w:lineRule="auto"/>
              <w:ind w:left="-117"/>
              <w:jc w:val="center"/>
              <w:rPr>
                <w:rFonts w:ascii="Browallia New" w:hAnsi="Browallia New" w:cs="Browallia New"/>
                <w:sz w:val="28"/>
                <w:szCs w:val="28"/>
                <w:lang w:val="en-US"/>
              </w:rPr>
            </w:pPr>
            <w:r w:rsidRPr="00C2555B">
              <w:rPr>
                <w:rFonts w:ascii="Browallia New" w:hAnsi="Browallia New" w:cs="Browallia New"/>
                <w:sz w:val="28"/>
                <w:szCs w:val="28"/>
                <w:cs/>
              </w:rPr>
              <w:t xml:space="preserve">    </w:t>
            </w:r>
            <w:r w:rsidR="00C42D14">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FF7B64" w:rsidRPr="00C2555B" w14:paraId="108B3A24" w14:textId="77777777" w:rsidTr="008078E7">
        <w:tc>
          <w:tcPr>
            <w:tcW w:w="3651" w:type="dxa"/>
          </w:tcPr>
          <w:p w14:paraId="6139C22F" w14:textId="506B66A1"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67D39F35"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93,148</w:t>
            </w:r>
          </w:p>
        </w:tc>
        <w:tc>
          <w:tcPr>
            <w:tcW w:w="236" w:type="dxa"/>
          </w:tcPr>
          <w:p w14:paraId="1FDD5FA9"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tcPr>
          <w:p w14:paraId="0AAB9A0F" w14:textId="1ADC13CB"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85,230</w:t>
            </w:r>
          </w:p>
        </w:tc>
        <w:tc>
          <w:tcPr>
            <w:tcW w:w="236" w:type="dxa"/>
          </w:tcPr>
          <w:p w14:paraId="7441E5BF"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4346984B" w:rsidR="00FF7B64" w:rsidRPr="00A25569" w:rsidRDefault="00FF7B64" w:rsidP="00FF7B64">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807020">
              <w:rPr>
                <w:rFonts w:ascii="Browallia New" w:hAnsi="Browallia New" w:cs="Browallia New"/>
                <w:noProof/>
                <w:sz w:val="28"/>
                <w:szCs w:val="28"/>
                <w:lang w:val="en-US" w:bidi="th-TH"/>
              </w:rPr>
              <w:t>10,674</w:t>
            </w:r>
          </w:p>
        </w:tc>
        <w:tc>
          <w:tcPr>
            <w:tcW w:w="236" w:type="dxa"/>
          </w:tcPr>
          <w:p w14:paraId="6E6DD0D3"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1E53C892"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9,732</w:t>
            </w:r>
          </w:p>
        </w:tc>
      </w:tr>
      <w:tr w:rsidR="00FF7B64" w:rsidRPr="00C2555B" w14:paraId="589DFC3A" w14:textId="77777777" w:rsidTr="00CD446E">
        <w:trPr>
          <w:trHeight w:hRule="exact" w:val="327"/>
        </w:trPr>
        <w:tc>
          <w:tcPr>
            <w:tcW w:w="3651" w:type="dxa"/>
          </w:tcPr>
          <w:p w14:paraId="09BC8B80"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FF7B64" w:rsidRPr="00B762DD"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40DA65B4"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tcBorders>
              <w:top w:val="single" w:sz="12" w:space="0" w:color="auto"/>
            </w:tcBorders>
          </w:tcPr>
          <w:p w14:paraId="157C87C1" w14:textId="77777777" w:rsidR="00FF7B64" w:rsidRPr="00C2555B" w:rsidRDefault="00FF7B64" w:rsidP="00FF7B64">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6570B706"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4CA3EF7C" w:rsidR="00FF7B64" w:rsidRPr="00A25569" w:rsidRDefault="00FF7B64" w:rsidP="00FF7B64">
            <w:pPr>
              <w:pStyle w:val="acctfourfigures"/>
              <w:tabs>
                <w:tab w:val="clear" w:pos="765"/>
              </w:tabs>
              <w:spacing w:line="240" w:lineRule="auto"/>
              <w:ind w:left="-117"/>
              <w:jc w:val="right"/>
              <w:rPr>
                <w:rFonts w:ascii="Browallia New" w:hAnsi="Browallia New" w:cs="Browallia New"/>
                <w:noProof/>
                <w:sz w:val="18"/>
                <w:szCs w:val="18"/>
                <w:lang w:val="en-US" w:bidi="th-TH"/>
              </w:rPr>
            </w:pPr>
          </w:p>
        </w:tc>
        <w:tc>
          <w:tcPr>
            <w:tcW w:w="236" w:type="dxa"/>
          </w:tcPr>
          <w:p w14:paraId="648DA248"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FF7B64" w:rsidRPr="00C2555B" w:rsidRDefault="00FF7B64" w:rsidP="00FF7B64">
            <w:pPr>
              <w:pStyle w:val="acctfourfigures"/>
              <w:tabs>
                <w:tab w:val="clear" w:pos="765"/>
              </w:tabs>
              <w:spacing w:line="240" w:lineRule="auto"/>
              <w:ind w:left="-117"/>
              <w:jc w:val="right"/>
              <w:rPr>
                <w:rFonts w:ascii="Browallia New" w:hAnsi="Browallia New" w:cs="Browallia New"/>
                <w:sz w:val="18"/>
                <w:szCs w:val="18"/>
                <w:lang w:val="en-US"/>
              </w:rPr>
            </w:pPr>
          </w:p>
        </w:tc>
      </w:tr>
      <w:tr w:rsidR="00FF7B64" w:rsidRPr="00C2555B" w14:paraId="5D78B180" w14:textId="77777777" w:rsidTr="008078E7">
        <w:tc>
          <w:tcPr>
            <w:tcW w:w="3651" w:type="dxa"/>
          </w:tcPr>
          <w:p w14:paraId="3FE22944" w14:textId="47717170"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รวมลูกหนี้การค้าและลูกหนี้อื่น</w:t>
            </w:r>
            <w:r w:rsidR="0044795E" w:rsidRPr="0044795E">
              <w:rPr>
                <w:rFonts w:ascii="Browallia New" w:hAnsi="Browallia New" w:cs="Browallia New"/>
                <w:sz w:val="28"/>
                <w:szCs w:val="28"/>
                <w:cs/>
              </w:rPr>
              <w:t xml:space="preserve"> - ลูกค้าทั่วไป</w:t>
            </w:r>
          </w:p>
        </w:tc>
        <w:tc>
          <w:tcPr>
            <w:tcW w:w="1204" w:type="dxa"/>
            <w:tcBorders>
              <w:bottom w:val="single" w:sz="12" w:space="0" w:color="auto"/>
            </w:tcBorders>
          </w:tcPr>
          <w:p w14:paraId="6255FAA1" w14:textId="3C8F9DD4" w:rsidR="00FF7B64" w:rsidRPr="00C961D5" w:rsidRDefault="00FF7B64" w:rsidP="00FF7B64">
            <w:pPr>
              <w:pStyle w:val="acctfourfigures"/>
              <w:tabs>
                <w:tab w:val="clear" w:pos="765"/>
              </w:tabs>
              <w:spacing w:line="240" w:lineRule="auto"/>
              <w:ind w:left="-117"/>
              <w:jc w:val="right"/>
              <w:rPr>
                <w:rFonts w:ascii="Browallia New" w:hAnsi="Browallia New" w:cs="Browallia New"/>
                <w:sz w:val="28"/>
                <w:szCs w:val="28"/>
                <w:lang w:val="en-US" w:bidi="th-TH"/>
              </w:rPr>
            </w:pPr>
            <w:r w:rsidRPr="00B762DD">
              <w:rPr>
                <w:rFonts w:ascii="Browallia New" w:hAnsi="Browallia New" w:cs="Browallia New"/>
                <w:sz w:val="28"/>
                <w:szCs w:val="28"/>
                <w:lang w:val="en-US" w:bidi="th-TH"/>
              </w:rPr>
              <w:t>113,656</w:t>
            </w:r>
          </w:p>
        </w:tc>
        <w:tc>
          <w:tcPr>
            <w:tcW w:w="236" w:type="dxa"/>
          </w:tcPr>
          <w:p w14:paraId="177CE608"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7DE1458C"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108,037</w:t>
            </w:r>
          </w:p>
        </w:tc>
        <w:tc>
          <w:tcPr>
            <w:tcW w:w="236" w:type="dxa"/>
          </w:tcPr>
          <w:p w14:paraId="40AEDF53"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064D5994" w:rsidR="00FF7B64" w:rsidRPr="00A25569" w:rsidRDefault="00FF7B64" w:rsidP="00FF7B64">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807020">
              <w:rPr>
                <w:rFonts w:ascii="Browallia New" w:hAnsi="Browallia New" w:cs="Browallia New"/>
                <w:noProof/>
                <w:sz w:val="28"/>
                <w:szCs w:val="28"/>
                <w:lang w:val="en-US" w:bidi="th-TH"/>
              </w:rPr>
              <w:t>12,922</w:t>
            </w:r>
          </w:p>
        </w:tc>
        <w:tc>
          <w:tcPr>
            <w:tcW w:w="236" w:type="dxa"/>
          </w:tcPr>
          <w:p w14:paraId="796D7AD7" w14:textId="77777777" w:rsidR="00FF7B64" w:rsidRPr="00C2555B" w:rsidRDefault="00FF7B64" w:rsidP="00F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24793C8B" w:rsidR="00FF7B64" w:rsidRPr="00C2555B" w:rsidRDefault="00FF7B64" w:rsidP="00FF7B64">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13,169</w:t>
            </w:r>
          </w:p>
        </w:tc>
      </w:tr>
    </w:tbl>
    <w:p w14:paraId="7BFE648C" w14:textId="77777777" w:rsidR="00FA3E3E"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4A5D92" w14:textId="4E610B61" w:rsidR="001A1745" w:rsidRPr="00C2555B" w:rsidRDefault="001A1745"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C2555B">
        <w:rPr>
          <w:rFonts w:ascii="Browallia New" w:hAnsi="Browallia New" w:cs="Browallia New"/>
          <w:sz w:val="28"/>
          <w:szCs w:val="28"/>
          <w:cs/>
        </w:rPr>
        <w:t xml:space="preserve">ยอดคงเหลือของลูกหนี้การค้า ณ วันที่ </w:t>
      </w:r>
      <w:r w:rsidR="00571497" w:rsidRPr="00175679">
        <w:rPr>
          <w:rFonts w:ascii="Browallia New" w:hAnsi="Browallia New" w:cs="Browallia New"/>
          <w:sz w:val="28"/>
          <w:szCs w:val="28"/>
        </w:rPr>
        <w:t xml:space="preserve">30 </w:t>
      </w:r>
      <w:r w:rsidR="00571497" w:rsidRPr="00175679">
        <w:rPr>
          <w:rFonts w:ascii="Browallia New" w:hAnsi="Browallia New" w:cs="Browallia New"/>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Pr="00C2555B">
        <w:rPr>
          <w:rFonts w:ascii="Browallia New" w:hAnsi="Browallia New" w:cs="Browallia New"/>
          <w:sz w:val="28"/>
          <w:szCs w:val="28"/>
          <w:cs/>
        </w:rPr>
        <w:t xml:space="preserve"> จัดจำแนกตามอายุหนี้ได้ดังนี้</w:t>
      </w:r>
    </w:p>
    <w:p w14:paraId="770DAAD9"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681B1D" w14:paraId="3552AAEA" w14:textId="77777777" w:rsidTr="00AF3824">
        <w:trPr>
          <w:tblHeader/>
        </w:trPr>
        <w:tc>
          <w:tcPr>
            <w:tcW w:w="3669" w:type="dxa"/>
          </w:tcPr>
          <w:p w14:paraId="62603DF7"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493671" w:rsidRDefault="006971B8" w:rsidP="001B4041">
            <w:pPr>
              <w:spacing w:line="240" w:lineRule="auto"/>
              <w:ind w:right="-45"/>
              <w:jc w:val="right"/>
              <w:rPr>
                <w:rFonts w:ascii="Browallia New" w:hAnsi="Browallia New" w:cs="Browallia New"/>
                <w:sz w:val="28"/>
                <w:szCs w:val="28"/>
                <w:cs/>
              </w:rPr>
            </w:pPr>
            <w:r w:rsidRPr="00493671">
              <w:rPr>
                <w:rFonts w:ascii="Browallia New" w:hAnsi="Browallia New" w:cs="Browallia New"/>
                <w:sz w:val="28"/>
                <w:szCs w:val="28"/>
                <w:cs/>
              </w:rPr>
              <w:t xml:space="preserve">(หน่วย </w:t>
            </w:r>
            <w:r w:rsidRPr="00493671">
              <w:rPr>
                <w:rFonts w:ascii="Browallia New" w:hAnsi="Browallia New" w:cs="Browallia New"/>
                <w:sz w:val="28"/>
                <w:szCs w:val="28"/>
                <w:lang w:val="en-GB"/>
              </w:rPr>
              <w:t xml:space="preserve">: </w:t>
            </w:r>
            <w:r w:rsidRPr="00493671">
              <w:rPr>
                <w:rFonts w:ascii="Browallia New" w:hAnsi="Browallia New" w:cs="Browallia New"/>
                <w:sz w:val="28"/>
                <w:szCs w:val="28"/>
                <w:cs/>
              </w:rPr>
              <w:t>พันบาท)</w:t>
            </w:r>
          </w:p>
        </w:tc>
      </w:tr>
      <w:tr w:rsidR="006971B8" w:rsidRPr="00681B1D" w14:paraId="13028CC3" w14:textId="77777777" w:rsidTr="00AF3824">
        <w:trPr>
          <w:tblHeader/>
        </w:trPr>
        <w:tc>
          <w:tcPr>
            <w:tcW w:w="3669" w:type="dxa"/>
          </w:tcPr>
          <w:p w14:paraId="3F739206"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93671">
              <w:rPr>
                <w:rFonts w:ascii="Browallia New" w:hAnsi="Browallia New" w:cs="Browallia New"/>
                <w:sz w:val="28"/>
                <w:szCs w:val="28"/>
                <w:cs/>
              </w:rPr>
              <w:t>งบการเงินรวม</w:t>
            </w:r>
          </w:p>
        </w:tc>
        <w:tc>
          <w:tcPr>
            <w:tcW w:w="236" w:type="dxa"/>
          </w:tcPr>
          <w:p w14:paraId="0AB26366"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493671">
              <w:rPr>
                <w:rFonts w:ascii="Browallia New" w:hAnsi="Browallia New" w:cs="Browallia New"/>
                <w:sz w:val="28"/>
                <w:szCs w:val="28"/>
                <w:cs/>
              </w:rPr>
              <w:t>งบการเงินเฉพาะของบริษัท</w:t>
            </w:r>
          </w:p>
        </w:tc>
      </w:tr>
      <w:tr w:rsidR="001A1745" w:rsidRPr="00681B1D" w14:paraId="53F03DF4" w14:textId="77777777" w:rsidTr="00AF3824">
        <w:trPr>
          <w:tblHeader/>
        </w:trPr>
        <w:tc>
          <w:tcPr>
            <w:tcW w:w="3669" w:type="dxa"/>
          </w:tcPr>
          <w:p w14:paraId="63DEC577" w14:textId="77777777" w:rsidR="001A1745" w:rsidRPr="00493671" w:rsidRDefault="001A1745" w:rsidP="001A1745">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797C53A3" w:rsidR="001A1745" w:rsidRPr="00493671" w:rsidRDefault="00571497" w:rsidP="001A1745">
            <w:pPr>
              <w:tabs>
                <w:tab w:val="clear" w:pos="680"/>
                <w:tab w:val="clear" w:pos="907"/>
              </w:tabs>
              <w:spacing w:line="240" w:lineRule="auto"/>
              <w:ind w:left="-109" w:right="-111"/>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1A1745" w:rsidRPr="00681B1D">
              <w:rPr>
                <w:rFonts w:ascii="Browallia New" w:hAnsi="Browallia New" w:cs="Browallia New"/>
                <w:sz w:val="28"/>
                <w:szCs w:val="28"/>
                <w:cs/>
              </w:rPr>
              <w:t xml:space="preserve"> </w:t>
            </w:r>
            <w:r w:rsidR="00CA746A" w:rsidRPr="00681B1D">
              <w:rPr>
                <w:rFonts w:ascii="Browallia New" w:hAnsi="Browallia New" w:cs="Browallia New"/>
                <w:sz w:val="28"/>
                <w:szCs w:val="28"/>
              </w:rPr>
              <w:t>2562</w:t>
            </w:r>
          </w:p>
        </w:tc>
        <w:tc>
          <w:tcPr>
            <w:tcW w:w="236" w:type="dxa"/>
            <w:tcBorders>
              <w:top w:val="single" w:sz="4" w:space="0" w:color="auto"/>
            </w:tcBorders>
            <w:vAlign w:val="bottom"/>
          </w:tcPr>
          <w:p w14:paraId="649EE9A0" w14:textId="77777777" w:rsidR="001A1745" w:rsidRPr="00493671"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5676CC" w:rsidR="001A1745" w:rsidRPr="00493671"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eastAsia="SimSun" w:hAnsi="Browallia New" w:cs="Browallia New"/>
                <w:sz w:val="28"/>
                <w:szCs w:val="28"/>
                <w:lang w:val="en-GB"/>
              </w:rPr>
              <w:t xml:space="preserve">31 </w:t>
            </w:r>
            <w:r w:rsidRPr="00681B1D">
              <w:rPr>
                <w:rFonts w:ascii="Browallia New" w:eastAsia="SimSun" w:hAnsi="Browallia New" w:cs="Browallia New"/>
                <w:sz w:val="28"/>
                <w:szCs w:val="28"/>
                <w:cs/>
                <w:lang w:val="en-GB"/>
              </w:rPr>
              <w:t xml:space="preserve">ธันวาคม </w:t>
            </w:r>
            <w:r w:rsidRPr="00681B1D">
              <w:rPr>
                <w:rFonts w:ascii="Browallia New" w:hAnsi="Browallia New" w:cs="Browallia New"/>
                <w:sz w:val="28"/>
                <w:szCs w:val="28"/>
              </w:rPr>
              <w:t>2561</w:t>
            </w:r>
          </w:p>
        </w:tc>
        <w:tc>
          <w:tcPr>
            <w:tcW w:w="236" w:type="dxa"/>
          </w:tcPr>
          <w:p w14:paraId="1A9157AE" w14:textId="77777777" w:rsidR="001A1745" w:rsidRPr="00493671"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54DD5F70" w14:textId="1FB35404" w:rsidR="001A1745" w:rsidRPr="00493671" w:rsidRDefault="00571497" w:rsidP="001A1745">
            <w:pPr>
              <w:tabs>
                <w:tab w:val="clear" w:pos="680"/>
                <w:tab w:val="clear" w:pos="907"/>
              </w:tabs>
              <w:spacing w:line="240" w:lineRule="auto"/>
              <w:ind w:left="-109" w:right="-111"/>
              <w:jc w:val="center"/>
              <w:rPr>
                <w:rFonts w:ascii="Browallia New" w:hAnsi="Browallia New" w:cs="Browallia New"/>
                <w:sz w:val="28"/>
                <w:szCs w:val="28"/>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1A1745" w:rsidRPr="00681B1D">
              <w:rPr>
                <w:rFonts w:ascii="Browallia New" w:hAnsi="Browallia New" w:cs="Browallia New"/>
                <w:sz w:val="28"/>
                <w:szCs w:val="28"/>
                <w:cs/>
              </w:rPr>
              <w:t xml:space="preserve"> </w:t>
            </w:r>
            <w:r w:rsidR="00CA746A" w:rsidRPr="00681B1D">
              <w:rPr>
                <w:rFonts w:ascii="Browallia New" w:hAnsi="Browallia New" w:cs="Browallia New"/>
                <w:sz w:val="28"/>
                <w:szCs w:val="28"/>
              </w:rPr>
              <w:t>2562</w:t>
            </w:r>
          </w:p>
        </w:tc>
        <w:tc>
          <w:tcPr>
            <w:tcW w:w="236" w:type="dxa"/>
            <w:tcBorders>
              <w:top w:val="single" w:sz="4" w:space="0" w:color="auto"/>
            </w:tcBorders>
            <w:vAlign w:val="bottom"/>
          </w:tcPr>
          <w:p w14:paraId="4BA3327D" w14:textId="77777777" w:rsidR="001A1745" w:rsidRPr="00493671"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28B8C76E" w:rsidR="001A1745" w:rsidRPr="00493671"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eastAsia="SimSun" w:hAnsi="Browallia New" w:cs="Browallia New"/>
                <w:sz w:val="28"/>
                <w:szCs w:val="28"/>
                <w:lang w:val="en-GB"/>
              </w:rPr>
              <w:t xml:space="preserve">31 </w:t>
            </w:r>
            <w:r w:rsidRPr="00681B1D">
              <w:rPr>
                <w:rFonts w:ascii="Browallia New" w:eastAsia="SimSun" w:hAnsi="Browallia New" w:cs="Browallia New"/>
                <w:sz w:val="28"/>
                <w:szCs w:val="28"/>
                <w:cs/>
                <w:lang w:val="en-GB"/>
              </w:rPr>
              <w:t xml:space="preserve">ธันวาคม </w:t>
            </w:r>
            <w:r w:rsidRPr="00681B1D">
              <w:rPr>
                <w:rFonts w:ascii="Browallia New" w:hAnsi="Browallia New" w:cs="Browallia New"/>
                <w:sz w:val="28"/>
                <w:szCs w:val="28"/>
              </w:rPr>
              <w:t>2561</w:t>
            </w:r>
          </w:p>
        </w:tc>
      </w:tr>
      <w:tr w:rsidR="006971B8" w:rsidRPr="00681B1D" w14:paraId="7E8B530E" w14:textId="77777777" w:rsidTr="00AF3824">
        <w:tc>
          <w:tcPr>
            <w:tcW w:w="3669" w:type="dxa"/>
          </w:tcPr>
          <w:p w14:paraId="4285A251" w14:textId="23CFA1BC"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493671">
              <w:rPr>
                <w:rFonts w:ascii="Browallia New" w:hAnsi="Browallia New" w:cs="Browallia New"/>
                <w:sz w:val="28"/>
                <w:szCs w:val="28"/>
                <w:u w:val="single"/>
                <w:cs/>
                <w:lang w:val="en-GB"/>
              </w:rPr>
              <w:t>ลูกหนี้การค้า</w:t>
            </w:r>
            <w:r w:rsidR="0044795E" w:rsidRPr="0044795E">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0F2D" w:rsidRPr="00681B1D" w14:paraId="59351283" w14:textId="77777777" w:rsidTr="00C320BC">
        <w:tc>
          <w:tcPr>
            <w:tcW w:w="3669" w:type="dxa"/>
          </w:tcPr>
          <w:p w14:paraId="5317F0DE" w14:textId="474F980C"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3671">
              <w:rPr>
                <w:rFonts w:ascii="Browallia New" w:hAnsi="Browallia New" w:cs="Browallia New"/>
                <w:sz w:val="28"/>
                <w:szCs w:val="28"/>
                <w:cs/>
              </w:rPr>
              <w:t>ยังไม่ถึงกำหนดชำระ</w:t>
            </w:r>
          </w:p>
        </w:tc>
        <w:tc>
          <w:tcPr>
            <w:tcW w:w="1197" w:type="dxa"/>
          </w:tcPr>
          <w:p w14:paraId="588066FD" w14:textId="48E9AB3B" w:rsidR="00700F2D" w:rsidRPr="00B762DD" w:rsidRDefault="00700F2D" w:rsidP="00807020">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Browallia New"/>
                <w:sz w:val="28"/>
                <w:szCs w:val="28"/>
                <w:lang w:val="en-US"/>
              </w:rPr>
              <w:t>13,</w:t>
            </w:r>
            <w:r w:rsidR="009749AE">
              <w:rPr>
                <w:rFonts w:ascii="Browallia New" w:hAnsi="Browallia New" w:cs="Browallia New"/>
                <w:sz w:val="28"/>
                <w:szCs w:val="28"/>
                <w:lang w:val="en-US"/>
              </w:rPr>
              <w:t>37</w:t>
            </w:r>
            <w:r w:rsidR="00CA0A98">
              <w:rPr>
                <w:rFonts w:ascii="Browallia New" w:hAnsi="Browallia New" w:cs="Browallia New"/>
                <w:sz w:val="28"/>
                <w:szCs w:val="28"/>
                <w:lang w:val="en-US"/>
              </w:rPr>
              <w:t>7</w:t>
            </w:r>
          </w:p>
        </w:tc>
        <w:tc>
          <w:tcPr>
            <w:tcW w:w="236" w:type="dxa"/>
          </w:tcPr>
          <w:p w14:paraId="50FBD8CB"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2893E223" w:rsidR="00700F2D" w:rsidRPr="00681B1D"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11,918</w:t>
            </w:r>
          </w:p>
        </w:tc>
        <w:tc>
          <w:tcPr>
            <w:tcW w:w="236" w:type="dxa"/>
          </w:tcPr>
          <w:p w14:paraId="1181DE59"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475AD66B" w:rsidR="00700F2D" w:rsidRPr="00807020" w:rsidRDefault="00CA0A98" w:rsidP="00700F2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2,233</w:t>
            </w:r>
          </w:p>
        </w:tc>
        <w:tc>
          <w:tcPr>
            <w:tcW w:w="236" w:type="dxa"/>
          </w:tcPr>
          <w:p w14:paraId="165DE123"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4455D022" w:rsidR="00700F2D" w:rsidRPr="00681B1D"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1,796</w:t>
            </w:r>
          </w:p>
        </w:tc>
      </w:tr>
      <w:tr w:rsidR="00700F2D" w:rsidRPr="00681B1D" w14:paraId="48A8D2D5" w14:textId="77777777" w:rsidTr="00AF3824">
        <w:tc>
          <w:tcPr>
            <w:tcW w:w="3669" w:type="dxa"/>
          </w:tcPr>
          <w:p w14:paraId="41FE49AC"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3671">
              <w:rPr>
                <w:rFonts w:ascii="Browallia New" w:hAnsi="Browallia New" w:cs="Browallia New"/>
                <w:sz w:val="28"/>
                <w:szCs w:val="28"/>
                <w:cs/>
              </w:rPr>
              <w:t>เกินกำหนดชำระเป็นเวลา</w:t>
            </w:r>
            <w:r w:rsidRPr="00493671">
              <w:rPr>
                <w:rFonts w:ascii="Browallia New" w:hAnsi="Browallia New" w:cs="Browallia New"/>
                <w:sz w:val="28"/>
                <w:szCs w:val="28"/>
              </w:rPr>
              <w:t>:</w:t>
            </w:r>
          </w:p>
        </w:tc>
        <w:tc>
          <w:tcPr>
            <w:tcW w:w="1197" w:type="dxa"/>
          </w:tcPr>
          <w:p w14:paraId="535D3069" w14:textId="5D00CC08" w:rsidR="00700F2D" w:rsidRPr="00B762DD" w:rsidRDefault="00700F2D" w:rsidP="00807020">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700F2D" w:rsidRPr="00807020"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E892500"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0F2D" w:rsidRPr="00681B1D" w14:paraId="1CDECD5F" w14:textId="77777777" w:rsidTr="00306C7E">
        <w:tc>
          <w:tcPr>
            <w:tcW w:w="3669" w:type="dxa"/>
          </w:tcPr>
          <w:p w14:paraId="0FAD1FB5" w14:textId="0D22896C"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493671">
              <w:rPr>
                <w:rFonts w:ascii="Browallia New" w:hAnsi="Browallia New" w:cs="Browallia New"/>
                <w:sz w:val="28"/>
                <w:szCs w:val="28"/>
                <w:cs/>
              </w:rPr>
              <w:t xml:space="preserve">น้อยกว่าหรือเท่ากับ </w:t>
            </w:r>
            <w:r w:rsidRPr="00493671">
              <w:rPr>
                <w:rFonts w:ascii="Browallia New" w:hAnsi="Browallia New" w:cs="Browallia New"/>
                <w:sz w:val="28"/>
                <w:szCs w:val="28"/>
              </w:rPr>
              <w:t xml:space="preserve">3 </w:t>
            </w:r>
            <w:r w:rsidRPr="00493671">
              <w:rPr>
                <w:rFonts w:ascii="Browallia New" w:hAnsi="Browallia New" w:cs="Browallia New"/>
                <w:sz w:val="28"/>
                <w:szCs w:val="28"/>
                <w:cs/>
              </w:rPr>
              <w:t>เดือน</w:t>
            </w:r>
          </w:p>
        </w:tc>
        <w:tc>
          <w:tcPr>
            <w:tcW w:w="1197" w:type="dxa"/>
          </w:tcPr>
          <w:p w14:paraId="7FA60C8F" w14:textId="7CADACDE" w:rsidR="00700F2D" w:rsidRPr="00B762DD"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6</w:t>
            </w:r>
            <w:r w:rsidR="00152603" w:rsidRPr="00B762DD">
              <w:rPr>
                <w:rFonts w:ascii="Browallia New" w:hAnsi="Browallia New" w:cs="Browallia New"/>
                <w:sz w:val="28"/>
                <w:szCs w:val="28"/>
                <w:lang w:val="en-US"/>
              </w:rPr>
              <w:t>,</w:t>
            </w:r>
            <w:r w:rsidR="009749AE">
              <w:rPr>
                <w:rFonts w:ascii="Browallia New" w:hAnsi="Browallia New" w:cs="Browallia New"/>
                <w:sz w:val="28"/>
                <w:szCs w:val="28"/>
                <w:lang w:val="en-US"/>
              </w:rPr>
              <w:t>45</w:t>
            </w:r>
            <w:r w:rsidR="00CA0A98">
              <w:rPr>
                <w:rFonts w:ascii="Browallia New" w:hAnsi="Browallia New" w:cs="Browallia New"/>
                <w:sz w:val="28"/>
                <w:szCs w:val="28"/>
                <w:lang w:val="en-US"/>
              </w:rPr>
              <w:t>1</w:t>
            </w:r>
          </w:p>
        </w:tc>
        <w:tc>
          <w:tcPr>
            <w:tcW w:w="236" w:type="dxa"/>
          </w:tcPr>
          <w:p w14:paraId="203CD7CA"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7597C995" w:rsidR="00700F2D" w:rsidRPr="00493671"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9,356</w:t>
            </w:r>
          </w:p>
        </w:tc>
        <w:tc>
          <w:tcPr>
            <w:tcW w:w="236" w:type="dxa"/>
          </w:tcPr>
          <w:p w14:paraId="02F93878"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2DCDAD99" w:rsidR="00700F2D" w:rsidRPr="008A164F" w:rsidRDefault="00CA0A98" w:rsidP="00700F2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15</w:t>
            </w:r>
          </w:p>
        </w:tc>
        <w:tc>
          <w:tcPr>
            <w:tcW w:w="236" w:type="dxa"/>
          </w:tcPr>
          <w:p w14:paraId="215076E7"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100FE298" w:rsidR="00700F2D" w:rsidRPr="00493671"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1,641</w:t>
            </w:r>
          </w:p>
        </w:tc>
      </w:tr>
      <w:tr w:rsidR="00CA0A98" w:rsidRPr="00681B1D" w14:paraId="099A7C80" w14:textId="77777777" w:rsidTr="00AF3824">
        <w:tc>
          <w:tcPr>
            <w:tcW w:w="3669" w:type="dxa"/>
          </w:tcPr>
          <w:p w14:paraId="2A797833"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493671">
              <w:rPr>
                <w:rFonts w:ascii="Browallia New" w:hAnsi="Browallia New" w:cs="Browallia New"/>
                <w:sz w:val="28"/>
                <w:szCs w:val="28"/>
                <w:cs/>
              </w:rPr>
              <w:t xml:space="preserve">ระหว่าง </w:t>
            </w:r>
            <w:r w:rsidRPr="00493671">
              <w:rPr>
                <w:rFonts w:ascii="Browallia New" w:hAnsi="Browallia New" w:cs="Browallia New"/>
                <w:sz w:val="28"/>
                <w:szCs w:val="28"/>
              </w:rPr>
              <w:t xml:space="preserve">3 </w:t>
            </w:r>
            <w:r w:rsidRPr="00493671">
              <w:rPr>
                <w:rFonts w:ascii="Browallia New" w:hAnsi="Browallia New" w:cs="Browallia New"/>
                <w:sz w:val="28"/>
                <w:szCs w:val="28"/>
                <w:cs/>
              </w:rPr>
              <w:t xml:space="preserve">เดือนถึง </w:t>
            </w:r>
            <w:r w:rsidRPr="00493671">
              <w:rPr>
                <w:rFonts w:ascii="Browallia New" w:hAnsi="Browallia New" w:cs="Browallia New"/>
                <w:sz w:val="28"/>
                <w:szCs w:val="28"/>
              </w:rPr>
              <w:t xml:space="preserve">6 </w:t>
            </w:r>
            <w:r w:rsidRPr="00493671">
              <w:rPr>
                <w:rFonts w:ascii="Browallia New" w:hAnsi="Browallia New" w:cs="Browallia New"/>
                <w:sz w:val="28"/>
                <w:szCs w:val="28"/>
                <w:cs/>
              </w:rPr>
              <w:t>เดือน</w:t>
            </w:r>
          </w:p>
        </w:tc>
        <w:tc>
          <w:tcPr>
            <w:tcW w:w="1197" w:type="dxa"/>
          </w:tcPr>
          <w:p w14:paraId="11050955" w14:textId="4689952F" w:rsidR="00CA0A98" w:rsidRPr="00B762DD" w:rsidRDefault="00CA0A98" w:rsidP="00CA0A9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382</w:t>
            </w:r>
          </w:p>
        </w:tc>
        <w:tc>
          <w:tcPr>
            <w:tcW w:w="236" w:type="dxa"/>
          </w:tcPr>
          <w:p w14:paraId="0943BC54"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1424DC6" w:rsidR="00CA0A98" w:rsidRPr="00493671" w:rsidRDefault="00CA0A98" w:rsidP="00CA0A98">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635</w:t>
            </w:r>
          </w:p>
        </w:tc>
        <w:tc>
          <w:tcPr>
            <w:tcW w:w="236" w:type="dxa"/>
          </w:tcPr>
          <w:p w14:paraId="3E5B9828"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272CF44F" w:rsidR="00CA0A98" w:rsidRPr="008C07C9" w:rsidRDefault="00CA0A98" w:rsidP="008C07C9">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c>
          <w:tcPr>
            <w:tcW w:w="236" w:type="dxa"/>
          </w:tcPr>
          <w:p w14:paraId="37E1384F"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3F27B6BE" w:rsidR="00CA0A98" w:rsidRPr="00493671" w:rsidRDefault="00CA0A98" w:rsidP="00CA0A98">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r>
      <w:tr w:rsidR="00CA0A98" w:rsidRPr="00681B1D" w14:paraId="0100177C" w14:textId="77777777" w:rsidTr="00AF3824">
        <w:tc>
          <w:tcPr>
            <w:tcW w:w="3669" w:type="dxa"/>
          </w:tcPr>
          <w:p w14:paraId="06A6F4B9"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493671">
              <w:rPr>
                <w:rFonts w:ascii="Browallia New" w:hAnsi="Browallia New" w:cs="Browallia New"/>
                <w:sz w:val="28"/>
                <w:szCs w:val="28"/>
                <w:cs/>
              </w:rPr>
              <w:t xml:space="preserve">ระหว่าง </w:t>
            </w:r>
            <w:r w:rsidRPr="00493671">
              <w:rPr>
                <w:rFonts w:ascii="Browallia New" w:hAnsi="Browallia New" w:cs="Browallia New"/>
                <w:sz w:val="28"/>
                <w:szCs w:val="28"/>
              </w:rPr>
              <w:t xml:space="preserve">6 </w:t>
            </w:r>
            <w:r w:rsidRPr="00493671">
              <w:rPr>
                <w:rFonts w:ascii="Browallia New" w:hAnsi="Browallia New" w:cs="Browallia New"/>
                <w:sz w:val="28"/>
                <w:szCs w:val="28"/>
                <w:cs/>
              </w:rPr>
              <w:t xml:space="preserve">เดือนถึง </w:t>
            </w:r>
            <w:r w:rsidRPr="00493671">
              <w:rPr>
                <w:rFonts w:ascii="Browallia New" w:hAnsi="Browallia New" w:cs="Browallia New"/>
                <w:sz w:val="28"/>
                <w:szCs w:val="28"/>
              </w:rPr>
              <w:t xml:space="preserve">12 </w:t>
            </w:r>
            <w:r w:rsidRPr="00493671">
              <w:rPr>
                <w:rFonts w:ascii="Browallia New" w:hAnsi="Browallia New" w:cs="Browallia New"/>
                <w:sz w:val="28"/>
                <w:szCs w:val="28"/>
                <w:cs/>
              </w:rPr>
              <w:t>เดือน</w:t>
            </w:r>
          </w:p>
        </w:tc>
        <w:tc>
          <w:tcPr>
            <w:tcW w:w="1197" w:type="dxa"/>
          </w:tcPr>
          <w:p w14:paraId="4E0715DA" w14:textId="614403E1" w:rsidR="00CA0A98" w:rsidRPr="00B762DD" w:rsidRDefault="00CA0A98" w:rsidP="00CA0A98">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64</w:t>
            </w:r>
          </w:p>
        </w:tc>
        <w:tc>
          <w:tcPr>
            <w:tcW w:w="236" w:type="dxa"/>
          </w:tcPr>
          <w:p w14:paraId="00DE3254"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7CFBE3EA" w:rsidR="00CA0A98" w:rsidRPr="00493671" w:rsidRDefault="00CA0A98" w:rsidP="00CA0A98">
            <w:pPr>
              <w:spacing w:line="240" w:lineRule="auto"/>
              <w:ind w:right="-10"/>
              <w:jc w:val="right"/>
              <w:rPr>
                <w:rFonts w:ascii="Browallia New" w:hAnsi="Browallia New" w:cs="Browallia New"/>
                <w:sz w:val="28"/>
                <w:szCs w:val="28"/>
                <w:lang w:val="en-GB"/>
              </w:rPr>
            </w:pPr>
            <w:r w:rsidRPr="00681B1D">
              <w:rPr>
                <w:rFonts w:ascii="Browallia New" w:hAnsi="Browallia New" w:cs="Browallia New"/>
                <w:sz w:val="28"/>
                <w:szCs w:val="28"/>
              </w:rPr>
              <w:t>198</w:t>
            </w:r>
          </w:p>
        </w:tc>
        <w:tc>
          <w:tcPr>
            <w:tcW w:w="236" w:type="dxa"/>
          </w:tcPr>
          <w:p w14:paraId="3927E503"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4611AC07" w:rsidR="00CA0A98" w:rsidRPr="00807020" w:rsidRDefault="00CA0A98" w:rsidP="00CA0A98">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c>
          <w:tcPr>
            <w:tcW w:w="236" w:type="dxa"/>
          </w:tcPr>
          <w:p w14:paraId="1560BFC7" w14:textId="77777777" w:rsidR="00CA0A98" w:rsidRPr="00493671" w:rsidRDefault="00CA0A98" w:rsidP="00CA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0C3B5F2" w:rsidR="00CA0A98" w:rsidRPr="00493671" w:rsidRDefault="00CA0A98" w:rsidP="00CA0A98">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r>
      <w:tr w:rsidR="00114DA9" w:rsidRPr="00681B1D" w14:paraId="5FC336CA" w14:textId="77777777" w:rsidTr="00AF3824">
        <w:tc>
          <w:tcPr>
            <w:tcW w:w="3669" w:type="dxa"/>
          </w:tcPr>
          <w:p w14:paraId="7B9191FC"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493671">
              <w:rPr>
                <w:rFonts w:ascii="Browallia New" w:hAnsi="Browallia New" w:cs="Browallia New"/>
                <w:sz w:val="28"/>
                <w:szCs w:val="28"/>
                <w:cs/>
              </w:rPr>
              <w:t xml:space="preserve">มากกว่า </w:t>
            </w:r>
            <w:r w:rsidRPr="00493671">
              <w:rPr>
                <w:rFonts w:ascii="Browallia New" w:hAnsi="Browallia New" w:cs="Browallia New"/>
                <w:sz w:val="28"/>
                <w:szCs w:val="28"/>
              </w:rPr>
              <w:t xml:space="preserve">12 </w:t>
            </w:r>
            <w:r w:rsidRPr="00493671">
              <w:rPr>
                <w:rFonts w:ascii="Browallia New" w:hAnsi="Browallia New" w:cs="Browallia New"/>
                <w:sz w:val="28"/>
                <w:szCs w:val="28"/>
                <w:cs/>
              </w:rPr>
              <w:t>เดือนขึ้นไป</w:t>
            </w:r>
          </w:p>
        </w:tc>
        <w:tc>
          <w:tcPr>
            <w:tcW w:w="1197" w:type="dxa"/>
            <w:tcBorders>
              <w:bottom w:val="single" w:sz="4" w:space="0" w:color="auto"/>
            </w:tcBorders>
          </w:tcPr>
          <w:p w14:paraId="1A9A7B9E" w14:textId="78D465D5" w:rsidR="00114DA9" w:rsidRPr="00B762DD" w:rsidRDefault="00152603" w:rsidP="00114DA9">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1,040</w:t>
            </w:r>
          </w:p>
        </w:tc>
        <w:tc>
          <w:tcPr>
            <w:tcW w:w="236" w:type="dxa"/>
          </w:tcPr>
          <w:p w14:paraId="33852036"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0BFE9F2F" w:rsidR="00114DA9" w:rsidRPr="00493671"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3,477</w:t>
            </w:r>
          </w:p>
        </w:tc>
        <w:tc>
          <w:tcPr>
            <w:tcW w:w="236" w:type="dxa"/>
          </w:tcPr>
          <w:p w14:paraId="261C8FEA"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14B9B7C9" w:rsidR="00114DA9" w:rsidRPr="00807020" w:rsidRDefault="00114DA9" w:rsidP="00807020">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c>
          <w:tcPr>
            <w:tcW w:w="236" w:type="dxa"/>
          </w:tcPr>
          <w:p w14:paraId="4A50CB03"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581DF819" w:rsidR="00114DA9" w:rsidRPr="00493671" w:rsidRDefault="00114DA9" w:rsidP="00114DA9">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r>
      <w:tr w:rsidR="00700F2D" w:rsidRPr="00681B1D" w14:paraId="41D8CC2E" w14:textId="77777777" w:rsidTr="00AF3824">
        <w:tc>
          <w:tcPr>
            <w:tcW w:w="3669" w:type="dxa"/>
          </w:tcPr>
          <w:p w14:paraId="5F19DC04"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3671">
              <w:rPr>
                <w:rFonts w:ascii="Browallia New" w:hAnsi="Browallia New" w:cs="Browallia New"/>
                <w:sz w:val="28"/>
                <w:szCs w:val="28"/>
                <w:cs/>
              </w:rPr>
              <w:t>รวม</w:t>
            </w:r>
          </w:p>
        </w:tc>
        <w:tc>
          <w:tcPr>
            <w:tcW w:w="1197" w:type="dxa"/>
            <w:tcBorders>
              <w:top w:val="single" w:sz="4" w:space="0" w:color="auto"/>
            </w:tcBorders>
          </w:tcPr>
          <w:p w14:paraId="7E1A7039" w14:textId="4728D02A" w:rsidR="00700F2D" w:rsidRPr="00B762DD"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21,314</w:t>
            </w:r>
          </w:p>
        </w:tc>
        <w:tc>
          <w:tcPr>
            <w:tcW w:w="236" w:type="dxa"/>
          </w:tcPr>
          <w:p w14:paraId="575034B0"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D7BC6E9" w:rsidR="00700F2D" w:rsidRPr="00493671"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25,584</w:t>
            </w:r>
          </w:p>
        </w:tc>
        <w:tc>
          <w:tcPr>
            <w:tcW w:w="236" w:type="dxa"/>
          </w:tcPr>
          <w:p w14:paraId="5F537DE3"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70F1B826" w:rsidR="00700F2D" w:rsidRPr="008A164F"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807020">
              <w:rPr>
                <w:rFonts w:ascii="Browallia New" w:hAnsi="Browallia New" w:cs="Browallia New"/>
                <w:sz w:val="28"/>
                <w:szCs w:val="28"/>
                <w:lang w:val="en-US"/>
              </w:rPr>
              <w:t>2,248</w:t>
            </w:r>
          </w:p>
        </w:tc>
        <w:tc>
          <w:tcPr>
            <w:tcW w:w="236" w:type="dxa"/>
          </w:tcPr>
          <w:p w14:paraId="3402524B" w14:textId="77777777" w:rsidR="00700F2D" w:rsidRPr="00493671" w:rsidRDefault="00700F2D" w:rsidP="0070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063B5636" w:rsidR="00700F2D" w:rsidRPr="00493671" w:rsidRDefault="00700F2D" w:rsidP="00700F2D">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3,437</w:t>
            </w:r>
          </w:p>
        </w:tc>
      </w:tr>
      <w:tr w:rsidR="00114DA9" w:rsidRPr="00681B1D" w14:paraId="09831E4A" w14:textId="77777777" w:rsidTr="00855FCE">
        <w:tc>
          <w:tcPr>
            <w:tcW w:w="3669" w:type="dxa"/>
          </w:tcPr>
          <w:p w14:paraId="351DD8E7"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3671">
              <w:rPr>
                <w:rFonts w:ascii="Browallia New" w:hAnsi="Browallia New" w:cs="Browallia New"/>
                <w:sz w:val="28"/>
                <w:szCs w:val="28"/>
                <w:u w:val="single"/>
                <w:cs/>
              </w:rPr>
              <w:t>หัก</w:t>
            </w:r>
            <w:r w:rsidRPr="00493671">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03C6C6C9" w:rsidR="00114DA9" w:rsidRPr="00B762DD"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(806)</w:t>
            </w:r>
          </w:p>
        </w:tc>
        <w:tc>
          <w:tcPr>
            <w:tcW w:w="236" w:type="dxa"/>
          </w:tcPr>
          <w:p w14:paraId="6AC524FC"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7F56EB0" w:rsidR="00114DA9" w:rsidRPr="00493671"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(2,777)</w:t>
            </w:r>
          </w:p>
        </w:tc>
        <w:tc>
          <w:tcPr>
            <w:tcW w:w="236" w:type="dxa"/>
          </w:tcPr>
          <w:p w14:paraId="3EEFF4D8"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33CC5F54" w:rsidR="00114DA9" w:rsidRPr="00807020" w:rsidRDefault="00114DA9" w:rsidP="00807020">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c>
          <w:tcPr>
            <w:tcW w:w="236" w:type="dxa"/>
          </w:tcPr>
          <w:p w14:paraId="4D554066"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3589376" w:rsidR="00114DA9" w:rsidRPr="00493671" w:rsidRDefault="00114DA9" w:rsidP="00114DA9">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r>
      <w:tr w:rsidR="00114DA9" w:rsidRPr="00681B1D" w14:paraId="1FC0C6D8" w14:textId="77777777" w:rsidTr="00AF3824">
        <w:tc>
          <w:tcPr>
            <w:tcW w:w="3669" w:type="dxa"/>
          </w:tcPr>
          <w:p w14:paraId="062DB6E2"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367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7BC4B33B" w:rsidR="00114DA9" w:rsidRPr="00B762DD"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B762DD">
              <w:rPr>
                <w:rFonts w:ascii="Browallia New" w:hAnsi="Browallia New" w:cs="Browallia New"/>
                <w:sz w:val="28"/>
                <w:szCs w:val="28"/>
                <w:lang w:val="en-US"/>
              </w:rPr>
              <w:t>20,508</w:t>
            </w:r>
          </w:p>
        </w:tc>
        <w:tc>
          <w:tcPr>
            <w:tcW w:w="236" w:type="dxa"/>
          </w:tcPr>
          <w:p w14:paraId="4579ED99"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BA9B437" w:rsidR="00114DA9" w:rsidRPr="00493671"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22,807</w:t>
            </w:r>
          </w:p>
        </w:tc>
        <w:tc>
          <w:tcPr>
            <w:tcW w:w="236" w:type="dxa"/>
          </w:tcPr>
          <w:p w14:paraId="27BF7EE9"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21FC3F71" w:rsidR="00114DA9" w:rsidRPr="008A164F"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807020">
              <w:rPr>
                <w:rFonts w:ascii="Browallia New" w:hAnsi="Browallia New" w:cs="Browallia New"/>
                <w:sz w:val="28"/>
                <w:szCs w:val="28"/>
                <w:lang w:val="en-US"/>
              </w:rPr>
              <w:t>2,248</w:t>
            </w:r>
          </w:p>
        </w:tc>
        <w:tc>
          <w:tcPr>
            <w:tcW w:w="236" w:type="dxa"/>
          </w:tcPr>
          <w:p w14:paraId="29730E69"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4783726C" w:rsidR="00114DA9" w:rsidRPr="00493671" w:rsidRDefault="00114DA9" w:rsidP="00114DA9">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3,437</w:t>
            </w:r>
          </w:p>
        </w:tc>
      </w:tr>
      <w:tr w:rsidR="00114DA9" w:rsidRPr="00681B1D" w14:paraId="46D6B268" w14:textId="77777777" w:rsidTr="00AF3824">
        <w:tc>
          <w:tcPr>
            <w:tcW w:w="3669" w:type="dxa"/>
          </w:tcPr>
          <w:p w14:paraId="4199117A"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97" w:type="dxa"/>
          </w:tcPr>
          <w:p w14:paraId="28405A53" w14:textId="77777777" w:rsidR="00114DA9" w:rsidRPr="00C961D5"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7D5F64C"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76569AC5"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9EBC83B"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56D2AF8"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8163407"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14DA9" w:rsidRPr="00681B1D" w14:paraId="481FBE66" w14:textId="77777777" w:rsidTr="00CD446E">
        <w:tc>
          <w:tcPr>
            <w:tcW w:w="3669" w:type="dxa"/>
          </w:tcPr>
          <w:p w14:paraId="35870CA9" w14:textId="2ADB9F7A"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493671">
              <w:rPr>
                <w:rFonts w:ascii="Browallia New" w:hAnsi="Browallia New" w:cs="Browallia New"/>
                <w:sz w:val="28"/>
                <w:szCs w:val="28"/>
                <w:u w:val="single"/>
                <w:cs/>
              </w:rPr>
              <w:t>ลูกหนี้การค้า</w:t>
            </w:r>
            <w:r w:rsidRPr="00493671">
              <w:rPr>
                <w:rFonts w:ascii="Browallia New" w:hAnsi="Browallia New" w:cs="Browallia New"/>
                <w:sz w:val="28"/>
                <w:szCs w:val="28"/>
                <w:u w:val="single"/>
                <w:lang w:val="en-GB"/>
              </w:rPr>
              <w:t xml:space="preserve"> - </w:t>
            </w:r>
            <w:r w:rsidRPr="00493671">
              <w:rPr>
                <w:rFonts w:ascii="Browallia New" w:hAnsi="Browallia New" w:cs="Browallia New"/>
                <w:sz w:val="28"/>
                <w:szCs w:val="28"/>
                <w:u w:val="single"/>
                <w:cs/>
              </w:rPr>
              <w:t>บริษัทที่เกี่ยวข้อง</w:t>
            </w:r>
          </w:p>
        </w:tc>
        <w:tc>
          <w:tcPr>
            <w:tcW w:w="1197" w:type="dxa"/>
          </w:tcPr>
          <w:p w14:paraId="18FD70CF" w14:textId="77777777" w:rsidR="00114DA9" w:rsidRPr="00C961D5"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14DA9" w:rsidRPr="00681B1D" w14:paraId="58BB091E" w14:textId="77777777" w:rsidTr="00CD446E">
        <w:tc>
          <w:tcPr>
            <w:tcW w:w="3669" w:type="dxa"/>
          </w:tcPr>
          <w:p w14:paraId="6C4345C6" w14:textId="2FA40692"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3671">
              <w:rPr>
                <w:rFonts w:ascii="Browallia New" w:hAnsi="Browallia New" w:cs="Browallia New"/>
                <w:sz w:val="28"/>
                <w:szCs w:val="28"/>
                <w:cs/>
              </w:rPr>
              <w:t>ยังไม่ถึงกำหนดชำระ</w:t>
            </w:r>
          </w:p>
        </w:tc>
        <w:tc>
          <w:tcPr>
            <w:tcW w:w="1197" w:type="dxa"/>
            <w:tcBorders>
              <w:bottom w:val="single" w:sz="12" w:space="0" w:color="auto"/>
            </w:tcBorders>
          </w:tcPr>
          <w:p w14:paraId="6BD8B0C4" w14:textId="69A2AC9F" w:rsidR="00114DA9" w:rsidRPr="00493671" w:rsidRDefault="008D7EDA"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60</w:t>
            </w:r>
          </w:p>
        </w:tc>
        <w:tc>
          <w:tcPr>
            <w:tcW w:w="236" w:type="dxa"/>
          </w:tcPr>
          <w:p w14:paraId="73024882"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12" w:space="0" w:color="auto"/>
            </w:tcBorders>
            <w:vAlign w:val="bottom"/>
          </w:tcPr>
          <w:p w14:paraId="39A4A66D" w14:textId="67058AD1"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rPr>
              <w:t>1,163</w:t>
            </w:r>
          </w:p>
        </w:tc>
        <w:tc>
          <w:tcPr>
            <w:tcW w:w="236" w:type="dxa"/>
          </w:tcPr>
          <w:p w14:paraId="7C917F88"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12" w:space="0" w:color="auto"/>
            </w:tcBorders>
            <w:vAlign w:val="bottom"/>
          </w:tcPr>
          <w:p w14:paraId="74D67FBC" w14:textId="07539F48" w:rsidR="00114DA9" w:rsidRPr="00B762DD" w:rsidRDefault="0072749A"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B762DD">
              <w:rPr>
                <w:rFonts w:ascii="Browallia New" w:hAnsi="Browallia New" w:cs="Browallia New"/>
                <w:sz w:val="28"/>
                <w:szCs w:val="28"/>
                <w:lang w:val="en-GB"/>
              </w:rPr>
              <w:t>7,</w:t>
            </w:r>
            <w:r w:rsidR="00FC4C27" w:rsidRPr="00B762DD">
              <w:rPr>
                <w:rFonts w:ascii="Browallia New" w:hAnsi="Browallia New" w:cs="Browallia New"/>
                <w:sz w:val="28"/>
                <w:szCs w:val="28"/>
                <w:lang w:val="en-GB"/>
              </w:rPr>
              <w:t>377</w:t>
            </w:r>
          </w:p>
        </w:tc>
        <w:tc>
          <w:tcPr>
            <w:tcW w:w="236" w:type="dxa"/>
          </w:tcPr>
          <w:p w14:paraId="63EF4EE6" w14:textId="77777777"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6EB2B447" w14:textId="3C22B3CD" w:rsidR="00114DA9" w:rsidRPr="00493671" w:rsidRDefault="00114DA9" w:rsidP="0011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lang w:val="en-GB"/>
              </w:rPr>
              <w:t>7,291</w:t>
            </w:r>
          </w:p>
        </w:tc>
      </w:tr>
    </w:tbl>
    <w:p w14:paraId="2D433822" w14:textId="06CD4EB1"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0D5083B7" w14:textId="64D9CBC9"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126BC2BA" w14:textId="4B1A11D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4BD8E9D0" w14:textId="5B8EA11C"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2E0A953A" w14:textId="5C50EBD2" w:rsidR="006971B8" w:rsidRPr="00493671" w:rsidRDefault="00681B1D" w:rsidP="00493671">
      <w:pPr>
        <w:pStyle w:val="ListParagraph"/>
        <w:numPr>
          <w:ilvl w:val="0"/>
          <w:numId w:val="16"/>
        </w:numPr>
        <w:tabs>
          <w:tab w:val="clear" w:pos="454"/>
          <w:tab w:val="clear" w:pos="680"/>
          <w:tab w:val="left" w:pos="432"/>
          <w:tab w:val="left" w:pos="549"/>
        </w:tabs>
        <w:ind w:hanging="2212"/>
        <w:rPr>
          <w:rFonts w:ascii="Browallia New" w:hAnsi="Browallia New" w:cs="Browallia New"/>
          <w:b/>
          <w:bCs/>
          <w:sz w:val="28"/>
          <w:szCs w:val="28"/>
          <w:lang w:val="en-GB"/>
        </w:rPr>
      </w:pPr>
      <w:r w:rsidRPr="00493671">
        <w:rPr>
          <w:rFonts w:ascii="Browallia New" w:hAnsi="Browallia New" w:cs="Browallia New"/>
          <w:b/>
          <w:bCs/>
          <w:sz w:val="28"/>
          <w:szCs w:val="28"/>
          <w:cs/>
          <w:lang w:val="en-GB"/>
        </w:rPr>
        <w:t xml:space="preserve">    </w:t>
      </w:r>
      <w:r w:rsidR="006971B8" w:rsidRPr="00493671">
        <w:rPr>
          <w:rFonts w:ascii="Browallia New" w:hAnsi="Browallia New" w:cs="Browallia New"/>
          <w:b/>
          <w:bCs/>
          <w:sz w:val="28"/>
          <w:szCs w:val="28"/>
          <w:cs/>
          <w:lang w:val="en-GB"/>
        </w:rPr>
        <w:t xml:space="preserve">เงินให้กู้ยืมและดอกเบี้ยค้างรับ </w:t>
      </w:r>
      <w:r w:rsidR="006971B8" w:rsidRPr="00493671">
        <w:rPr>
          <w:rFonts w:ascii="Browallia New" w:hAnsi="Browallia New" w:cs="Browallia New"/>
          <w:b/>
          <w:bCs/>
          <w:sz w:val="28"/>
          <w:szCs w:val="28"/>
          <w:lang w:val="en-GB"/>
        </w:rPr>
        <w:t xml:space="preserve">- </w:t>
      </w:r>
      <w:r w:rsidR="006971B8" w:rsidRPr="00493671">
        <w:rPr>
          <w:rFonts w:ascii="Browallia New" w:hAnsi="Browallia New" w:cs="Browallia New"/>
          <w:b/>
          <w:bCs/>
          <w:sz w:val="28"/>
          <w:szCs w:val="28"/>
          <w:cs/>
          <w:lang w:val="en-GB"/>
        </w:rPr>
        <w:t>บุคคลและบริษัทอื่น</w:t>
      </w:r>
    </w:p>
    <w:p w14:paraId="670BA457" w14:textId="77777777" w:rsidR="006971B8" w:rsidRPr="0080702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lang w:val="en-GB"/>
        </w:rPr>
      </w:pPr>
    </w:p>
    <w:p w14:paraId="44AC8861" w14:textId="2F22A26B" w:rsidR="006971B8" w:rsidRPr="00C2555B" w:rsidRDefault="006C5146" w:rsidP="00AF382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19"/>
        <w:jc w:val="both"/>
        <w:outlineLvl w:val="0"/>
        <w:rPr>
          <w:rFonts w:ascii="Browallia New" w:hAnsi="Browallia New" w:cs="Browallia New"/>
          <w:sz w:val="28"/>
          <w:szCs w:val="28"/>
        </w:rPr>
      </w:pPr>
      <w:r w:rsidRPr="00C2555B">
        <w:rPr>
          <w:rFonts w:ascii="Browallia New" w:hAnsi="Browallia New" w:cs="Browallia New"/>
          <w:sz w:val="28"/>
          <w:szCs w:val="28"/>
          <w:cs/>
        </w:rPr>
        <w:t>เงินให้กู้ยืม</w:t>
      </w:r>
      <w:r w:rsidR="006971B8" w:rsidRPr="00C2555B">
        <w:rPr>
          <w:rFonts w:ascii="Browallia New" w:hAnsi="Browallia New" w:cs="Browallia New"/>
          <w:sz w:val="28"/>
          <w:szCs w:val="28"/>
          <w:cs/>
        </w:rPr>
        <w:t>ระยะสั้น</w:t>
      </w:r>
    </w:p>
    <w:p w14:paraId="29F8C4DC" w14:textId="77777777" w:rsidR="00A653C0" w:rsidRPr="00807020"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sz w:val="20"/>
          <w:szCs w:val="20"/>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6971B8" w:rsidRPr="00C2555B" w14:paraId="466ED229" w14:textId="77777777" w:rsidTr="00AF3824">
        <w:tc>
          <w:tcPr>
            <w:tcW w:w="3244" w:type="dxa"/>
          </w:tcPr>
          <w:p w14:paraId="47A4FAA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1F316EA7"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5EB0DADB" w14:textId="77777777" w:rsidTr="00AF3824">
        <w:tc>
          <w:tcPr>
            <w:tcW w:w="3244" w:type="dxa"/>
          </w:tcPr>
          <w:p w14:paraId="2481526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3C8D06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A277CD" w:rsidRPr="00C2555B" w14:paraId="3B51B4EB" w14:textId="77777777" w:rsidTr="00AF3824">
        <w:tc>
          <w:tcPr>
            <w:tcW w:w="3244" w:type="dxa"/>
          </w:tcPr>
          <w:p w14:paraId="41C8F1EE" w14:textId="77777777" w:rsidR="00A277CD" w:rsidRPr="00C2555B" w:rsidRDefault="00A277CD" w:rsidP="00A2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54F6004A" w14:textId="1E4D85E2" w:rsidR="00A277CD" w:rsidRPr="00C2555B" w:rsidRDefault="00571497" w:rsidP="00A277CD">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10948"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9" w:type="dxa"/>
            <w:tcBorders>
              <w:top w:val="single" w:sz="4" w:space="0" w:color="auto"/>
            </w:tcBorders>
            <w:vAlign w:val="bottom"/>
          </w:tcPr>
          <w:p w14:paraId="7C760600" w14:textId="77777777" w:rsidR="00A277CD" w:rsidRPr="00C2555B"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56D11626" w14:textId="428E80A0" w:rsidR="00A277CD" w:rsidRPr="00C2555B"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910948" w:rsidRPr="00C2555B">
              <w:rPr>
                <w:rFonts w:ascii="Browallia New" w:hAnsi="Browallia New" w:cs="Browallia New"/>
                <w:sz w:val="28"/>
                <w:szCs w:val="28"/>
              </w:rPr>
              <w:t>2561</w:t>
            </w:r>
          </w:p>
        </w:tc>
        <w:tc>
          <w:tcPr>
            <w:tcW w:w="236" w:type="dxa"/>
          </w:tcPr>
          <w:p w14:paraId="2E4B9C3A" w14:textId="77777777" w:rsidR="00A277CD" w:rsidRPr="00C2555B" w:rsidRDefault="00A277CD" w:rsidP="00A277CD">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25B5308B" w14:textId="275FA565" w:rsidR="00A277CD" w:rsidRPr="00C2555B" w:rsidRDefault="00571497" w:rsidP="00A277CD">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10948"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48" w:type="dxa"/>
            <w:tcBorders>
              <w:top w:val="single" w:sz="4" w:space="0" w:color="auto"/>
            </w:tcBorders>
            <w:vAlign w:val="bottom"/>
          </w:tcPr>
          <w:p w14:paraId="3314054F" w14:textId="77777777" w:rsidR="00A277CD" w:rsidRPr="00C2555B"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221C861C" w14:textId="744FFD69" w:rsidR="00A277CD" w:rsidRPr="00C2555B"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910948" w:rsidRPr="00C2555B">
              <w:rPr>
                <w:rFonts w:ascii="Browallia New" w:hAnsi="Browallia New" w:cs="Browallia New"/>
                <w:sz w:val="28"/>
                <w:szCs w:val="28"/>
              </w:rPr>
              <w:t>2561</w:t>
            </w:r>
          </w:p>
        </w:tc>
      </w:tr>
      <w:tr w:rsidR="006971B8" w:rsidRPr="00C2555B" w14:paraId="5717772E" w14:textId="77777777" w:rsidTr="00493671">
        <w:trPr>
          <w:trHeight w:hRule="exact" w:val="325"/>
        </w:trPr>
        <w:tc>
          <w:tcPr>
            <w:tcW w:w="3244" w:type="dxa"/>
            <w:vAlign w:val="center"/>
          </w:tcPr>
          <w:p w14:paraId="48965F8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4BDCAFA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6C4BE7D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70B2B0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33FF77E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40D8E4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E707D8" w:rsidRPr="00C2555B" w14:paraId="2B425A32" w14:textId="77777777" w:rsidTr="00AF3824">
        <w:tc>
          <w:tcPr>
            <w:tcW w:w="3244" w:type="dxa"/>
          </w:tcPr>
          <w:p w14:paraId="3A440D8E" w14:textId="77777777" w:rsidR="00E707D8" w:rsidRPr="00C2555B"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5FC8E55D" w14:textId="6B140433"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163558">
              <w:rPr>
                <w:rFonts w:ascii="Browallia New" w:hAnsi="Browallia New" w:cs="Browallia New"/>
                <w:sz w:val="28"/>
                <w:szCs w:val="28"/>
              </w:rPr>
              <w:t>30,000</w:t>
            </w:r>
          </w:p>
        </w:tc>
        <w:tc>
          <w:tcPr>
            <w:tcW w:w="239" w:type="dxa"/>
          </w:tcPr>
          <w:p w14:paraId="39140663" w14:textId="77777777" w:rsidR="00E707D8" w:rsidRPr="00163558" w:rsidRDefault="00E707D8" w:rsidP="00E707D8">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45E97E" w14:textId="5BBB7C7F"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30,000</w:t>
            </w:r>
          </w:p>
        </w:tc>
        <w:tc>
          <w:tcPr>
            <w:tcW w:w="236" w:type="dxa"/>
          </w:tcPr>
          <w:p w14:paraId="251B6556" w14:textId="77777777"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3ECDE6E4"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30,000</w:t>
            </w:r>
          </w:p>
        </w:tc>
        <w:tc>
          <w:tcPr>
            <w:tcW w:w="248" w:type="dxa"/>
          </w:tcPr>
          <w:p w14:paraId="781E6041" w14:textId="77777777"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254988DE"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30,000</w:t>
            </w:r>
          </w:p>
        </w:tc>
      </w:tr>
      <w:tr w:rsidR="00E707D8" w:rsidRPr="00C2555B" w14:paraId="659A7347" w14:textId="77777777" w:rsidTr="00AF3824">
        <w:tc>
          <w:tcPr>
            <w:tcW w:w="3244" w:type="dxa"/>
          </w:tcPr>
          <w:p w14:paraId="2B8B0955" w14:textId="77777777" w:rsidR="00E707D8" w:rsidRPr="00C2555B"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FF1BB34" w14:textId="79F2173A"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2,625</w:t>
            </w:r>
          </w:p>
        </w:tc>
        <w:tc>
          <w:tcPr>
            <w:tcW w:w="239" w:type="dxa"/>
          </w:tcPr>
          <w:p w14:paraId="47A76BA5" w14:textId="77777777" w:rsidR="00E707D8" w:rsidRPr="00163558" w:rsidRDefault="00E707D8" w:rsidP="00E707D8">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7CD963CB" w14:textId="565C55ED"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900</w:t>
            </w:r>
          </w:p>
        </w:tc>
        <w:tc>
          <w:tcPr>
            <w:tcW w:w="236" w:type="dxa"/>
          </w:tcPr>
          <w:p w14:paraId="3AD64E32" w14:textId="77777777"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A8299EC" w14:textId="25C32558"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2,625</w:t>
            </w:r>
          </w:p>
        </w:tc>
        <w:tc>
          <w:tcPr>
            <w:tcW w:w="248" w:type="dxa"/>
          </w:tcPr>
          <w:p w14:paraId="0F57D0B3" w14:textId="77777777"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0D09F7C9"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900</w:t>
            </w:r>
          </w:p>
        </w:tc>
      </w:tr>
      <w:tr w:rsidR="00E707D8" w:rsidRPr="00C2555B" w14:paraId="05CC8519" w14:textId="77777777" w:rsidTr="00AF3824">
        <w:tc>
          <w:tcPr>
            <w:tcW w:w="3244" w:type="dxa"/>
          </w:tcPr>
          <w:p w14:paraId="71454D9F" w14:textId="77777777" w:rsidR="00E707D8" w:rsidRPr="00C2555B" w:rsidRDefault="00E707D8" w:rsidP="00E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ABFBD02" w14:textId="57721244"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32,625</w:t>
            </w:r>
          </w:p>
        </w:tc>
        <w:tc>
          <w:tcPr>
            <w:tcW w:w="239" w:type="dxa"/>
          </w:tcPr>
          <w:p w14:paraId="78C2AD18" w14:textId="77777777" w:rsidR="00E707D8" w:rsidRPr="00163558" w:rsidRDefault="00E707D8" w:rsidP="00E707D8">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5F777AD6" w14:textId="3855584C"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30,900</w:t>
            </w:r>
          </w:p>
        </w:tc>
        <w:tc>
          <w:tcPr>
            <w:tcW w:w="236" w:type="dxa"/>
          </w:tcPr>
          <w:p w14:paraId="05B04D2C" w14:textId="77777777"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447BAAB7" w:rsidR="00E707D8" w:rsidRPr="00163558"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3558">
              <w:rPr>
                <w:rFonts w:ascii="Browallia New" w:hAnsi="Browallia New" w:cs="Browallia New"/>
                <w:sz w:val="28"/>
                <w:szCs w:val="28"/>
              </w:rPr>
              <w:t>32,625</w:t>
            </w:r>
          </w:p>
        </w:tc>
        <w:tc>
          <w:tcPr>
            <w:tcW w:w="248" w:type="dxa"/>
          </w:tcPr>
          <w:p w14:paraId="5F0CF11E" w14:textId="77777777"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7374CB65" w:rsidR="00E707D8" w:rsidRPr="00C2555B" w:rsidRDefault="00E707D8" w:rsidP="00E707D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30,900</w:t>
            </w:r>
          </w:p>
        </w:tc>
      </w:tr>
    </w:tbl>
    <w:p w14:paraId="5D7C8CF6" w14:textId="2ED69C2C" w:rsidR="00081A56" w:rsidRDefault="0008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F102BC0" w14:textId="7EAD6805" w:rsidR="00BF5E58" w:rsidRPr="00C2555B" w:rsidRDefault="00A4095F" w:rsidP="00AF38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s>
        <w:spacing w:line="240" w:lineRule="auto"/>
        <w:ind w:hanging="185"/>
        <w:jc w:val="both"/>
        <w:outlineLvl w:val="0"/>
        <w:rPr>
          <w:rFonts w:ascii="Browallia New" w:hAnsi="Browallia New" w:cs="Browallia New"/>
          <w:sz w:val="28"/>
          <w:szCs w:val="28"/>
        </w:rPr>
      </w:pPr>
      <w:r w:rsidRPr="00C2555B">
        <w:rPr>
          <w:rFonts w:ascii="Browallia New" w:hAnsi="Browallia New" w:cs="Browallia New"/>
          <w:sz w:val="28"/>
          <w:szCs w:val="28"/>
          <w:cs/>
        </w:rPr>
        <w:t>เงินให้กู้ยืม</w:t>
      </w:r>
      <w:r w:rsidR="00BF5E58" w:rsidRPr="00C2555B">
        <w:rPr>
          <w:rFonts w:ascii="Browallia New" w:hAnsi="Browallia New" w:cs="Browallia New"/>
          <w:sz w:val="28"/>
          <w:szCs w:val="28"/>
          <w:cs/>
        </w:rPr>
        <w:t>ระยะ</w:t>
      </w:r>
      <w:r w:rsidR="00AB3705" w:rsidRPr="00C2555B">
        <w:rPr>
          <w:rFonts w:ascii="Browallia New" w:hAnsi="Browallia New" w:cs="Browallia New"/>
          <w:sz w:val="28"/>
          <w:szCs w:val="28"/>
          <w:cs/>
        </w:rPr>
        <w:t>ยาว</w:t>
      </w:r>
    </w:p>
    <w:p w14:paraId="6107E29C" w14:textId="77777777" w:rsidR="007858BA" w:rsidRPr="00807020"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sz w:val="14"/>
          <w:szCs w:val="14"/>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910948" w:rsidRPr="00C2555B" w14:paraId="7965F859" w14:textId="77777777" w:rsidTr="00493671">
        <w:tc>
          <w:tcPr>
            <w:tcW w:w="3294" w:type="dxa"/>
          </w:tcPr>
          <w:p w14:paraId="73A9DDB5" w14:textId="77777777" w:rsidR="00910948" w:rsidRPr="00C2555B" w:rsidRDefault="00910948" w:rsidP="0091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6AB6D27" w14:textId="29A1EA31" w:rsidR="00910948" w:rsidRPr="00C2555B" w:rsidRDefault="00A426BD" w:rsidP="00910948">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10948"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09874983" w14:textId="77777777" w:rsidR="00910948" w:rsidRPr="00C2555B" w:rsidRDefault="00910948" w:rsidP="00910948">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26BA6EA1"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9" w:type="dxa"/>
          </w:tcPr>
          <w:p w14:paraId="166CA5A2" w14:textId="77777777" w:rsidR="00910948" w:rsidRPr="00C2555B" w:rsidRDefault="00910948" w:rsidP="00910948">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vAlign w:val="bottom"/>
          </w:tcPr>
          <w:p w14:paraId="611AFE95" w14:textId="3E3CC7ED" w:rsidR="00910948" w:rsidRPr="00C2555B" w:rsidRDefault="00A426BD" w:rsidP="00910948">
            <w:pPr>
              <w:tabs>
                <w:tab w:val="clear" w:pos="907"/>
              </w:tabs>
              <w:spacing w:line="240" w:lineRule="auto"/>
              <w:ind w:left="-108" w:right="-108"/>
              <w:jc w:val="center"/>
              <w:rPr>
                <w:rFonts w:ascii="Browallia New" w:hAnsi="Browallia New" w:cs="Browallia New"/>
                <w:sz w:val="28"/>
                <w:szCs w:val="28"/>
                <w:lang w:val="en-GB"/>
              </w:rPr>
            </w:pPr>
            <w:r w:rsidRPr="00175679">
              <w:rPr>
                <w:rFonts w:ascii="Browallia New" w:hAnsi="Browallia New" w:cs="Browallia New"/>
                <w:sz w:val="28"/>
                <w:szCs w:val="28"/>
              </w:rPr>
              <w:t xml:space="preserve">30 </w:t>
            </w:r>
            <w:r w:rsidRPr="00175679">
              <w:rPr>
                <w:rFonts w:ascii="Browallia New" w:hAnsi="Browallia New" w:cs="Browallia New"/>
                <w:sz w:val="28"/>
                <w:szCs w:val="28"/>
                <w:cs/>
              </w:rPr>
              <w:t>มิถุนายน</w:t>
            </w:r>
            <w:r w:rsidR="00910948"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63A585F3" w14:textId="77777777" w:rsidR="00910948" w:rsidRPr="00C2555B" w:rsidRDefault="00910948" w:rsidP="00910948">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18807F58"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69B54026" w14:textId="77777777" w:rsidTr="00493671">
        <w:trPr>
          <w:trHeight w:val="305"/>
        </w:trPr>
        <w:tc>
          <w:tcPr>
            <w:tcW w:w="3294" w:type="dxa"/>
            <w:vAlign w:val="center"/>
          </w:tcPr>
          <w:p w14:paraId="57F5701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9" w:type="dxa"/>
            <w:tcBorders>
              <w:top w:val="single" w:sz="4" w:space="0" w:color="auto"/>
            </w:tcBorders>
          </w:tcPr>
          <w:p w14:paraId="7DDAACB9" w14:textId="77777777" w:rsidR="006971B8" w:rsidRPr="00C2555B"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36" w:type="dxa"/>
          </w:tcPr>
          <w:p w14:paraId="49212B2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1" w:type="dxa"/>
            <w:tcBorders>
              <w:top w:val="single" w:sz="4" w:space="0" w:color="auto"/>
            </w:tcBorders>
          </w:tcPr>
          <w:p w14:paraId="188100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39" w:type="dxa"/>
          </w:tcPr>
          <w:p w14:paraId="2804160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6" w:type="dxa"/>
            <w:tcBorders>
              <w:top w:val="single" w:sz="4" w:space="0" w:color="auto"/>
            </w:tcBorders>
          </w:tcPr>
          <w:p w14:paraId="3FCE36A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68" w:type="dxa"/>
            <w:tcBorders>
              <w:top w:val="single" w:sz="4" w:space="0" w:color="auto"/>
            </w:tcBorders>
          </w:tcPr>
          <w:p w14:paraId="393963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6C067F" w:rsidRPr="00C2555B" w14:paraId="0CBB5C77" w14:textId="77777777" w:rsidTr="00807020">
        <w:tc>
          <w:tcPr>
            <w:tcW w:w="3294" w:type="dxa"/>
            <w:vAlign w:val="bottom"/>
          </w:tcPr>
          <w:p w14:paraId="696AEBDC" w14:textId="77777777" w:rsidR="006C067F" w:rsidRPr="00C2555B" w:rsidRDefault="006C067F" w:rsidP="006C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206A8C96" w:rsidR="006C067F" w:rsidRPr="00B762DD"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62DD">
              <w:rPr>
                <w:rFonts w:ascii="Browallia New" w:hAnsi="Browallia New" w:cs="Browallia New"/>
                <w:sz w:val="28"/>
                <w:szCs w:val="28"/>
              </w:rPr>
              <w:t>371,180</w:t>
            </w:r>
          </w:p>
        </w:tc>
        <w:tc>
          <w:tcPr>
            <w:tcW w:w="236" w:type="dxa"/>
            <w:shd w:val="clear" w:color="auto" w:fill="auto"/>
            <w:vAlign w:val="bottom"/>
          </w:tcPr>
          <w:p w14:paraId="56681F69" w14:textId="77777777" w:rsidR="006C067F" w:rsidRPr="00C2555B" w:rsidRDefault="006C067F" w:rsidP="006C06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8D4ADF5"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358,227</w:t>
            </w:r>
          </w:p>
        </w:tc>
        <w:tc>
          <w:tcPr>
            <w:tcW w:w="239" w:type="dxa"/>
            <w:shd w:val="clear" w:color="auto" w:fill="auto"/>
            <w:vAlign w:val="bottom"/>
          </w:tcPr>
          <w:p w14:paraId="09BDB414" w14:textId="77777777" w:rsidR="006C067F" w:rsidRPr="00C2555B" w:rsidRDefault="006C067F" w:rsidP="006C067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4DB20A9A" w14:textId="433F62F2" w:rsidR="006C067F" w:rsidRPr="007647E6"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102,792</w:t>
            </w:r>
          </w:p>
        </w:tc>
        <w:tc>
          <w:tcPr>
            <w:tcW w:w="236" w:type="dxa"/>
          </w:tcPr>
          <w:p w14:paraId="424D9DA5" w14:textId="77777777" w:rsidR="006C067F" w:rsidRPr="00C2555B" w:rsidRDefault="006C067F" w:rsidP="006C067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0E6887F4"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102,792</w:t>
            </w:r>
          </w:p>
        </w:tc>
      </w:tr>
      <w:tr w:rsidR="006C067F" w:rsidRPr="00C2555B" w14:paraId="42D35AD7" w14:textId="77777777" w:rsidTr="00493671">
        <w:tc>
          <w:tcPr>
            <w:tcW w:w="3294" w:type="dxa"/>
            <w:shd w:val="clear" w:color="auto" w:fill="auto"/>
            <w:vAlign w:val="bottom"/>
          </w:tcPr>
          <w:p w14:paraId="0EA4E1AE" w14:textId="0FCFD2BE" w:rsidR="006C067F" w:rsidRPr="00493671" w:rsidRDefault="006C067F" w:rsidP="006C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2F0153EC" w:rsidR="006C067F" w:rsidRPr="00B762DD"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62DD">
              <w:rPr>
                <w:rFonts w:ascii="Browallia New" w:hAnsi="Browallia New" w:cs="Browallia New"/>
                <w:sz w:val="28"/>
                <w:szCs w:val="28"/>
              </w:rPr>
              <w:t>27,81</w:t>
            </w:r>
            <w:r w:rsidR="002C1D30">
              <w:rPr>
                <w:rFonts w:ascii="Browallia New" w:hAnsi="Browallia New" w:cs="Browallia New"/>
                <w:sz w:val="28"/>
                <w:szCs w:val="28"/>
              </w:rPr>
              <w:t>8</w:t>
            </w:r>
          </w:p>
        </w:tc>
        <w:tc>
          <w:tcPr>
            <w:tcW w:w="236" w:type="dxa"/>
            <w:shd w:val="clear" w:color="auto" w:fill="auto"/>
            <w:vAlign w:val="bottom"/>
          </w:tcPr>
          <w:p w14:paraId="5027A025" w14:textId="77777777" w:rsidR="006C067F" w:rsidRPr="00C2555B" w:rsidRDefault="006C067F" w:rsidP="006C06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00FA0181"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27,245</w:t>
            </w:r>
          </w:p>
        </w:tc>
        <w:tc>
          <w:tcPr>
            <w:tcW w:w="239" w:type="dxa"/>
            <w:shd w:val="clear" w:color="auto" w:fill="auto"/>
            <w:vAlign w:val="bottom"/>
          </w:tcPr>
          <w:p w14:paraId="3F1A4922" w14:textId="77777777"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vAlign w:val="bottom"/>
          </w:tcPr>
          <w:p w14:paraId="6E74843A" w14:textId="05542858" w:rsidR="006C067F" w:rsidRPr="007647E6"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647E6">
              <w:rPr>
                <w:rFonts w:ascii="Browallia New" w:hAnsi="Browallia New" w:cs="Browallia New"/>
                <w:sz w:val="28"/>
                <w:szCs w:val="28"/>
              </w:rPr>
              <w:t>25,441</w:t>
            </w:r>
          </w:p>
        </w:tc>
        <w:tc>
          <w:tcPr>
            <w:tcW w:w="236" w:type="dxa"/>
            <w:shd w:val="clear" w:color="auto" w:fill="auto"/>
          </w:tcPr>
          <w:p w14:paraId="07018DF9" w14:textId="77777777"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EAB7998"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25,164</w:t>
            </w:r>
          </w:p>
        </w:tc>
      </w:tr>
      <w:tr w:rsidR="006C067F" w:rsidRPr="00C2555B" w14:paraId="360EA57E" w14:textId="77777777" w:rsidTr="00493671">
        <w:tc>
          <w:tcPr>
            <w:tcW w:w="3294" w:type="dxa"/>
            <w:vAlign w:val="bottom"/>
          </w:tcPr>
          <w:p w14:paraId="7B4D9E88" w14:textId="77777777" w:rsidR="006C067F" w:rsidRPr="00C2555B" w:rsidRDefault="006C067F" w:rsidP="006C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60FD543B" w:rsidR="006C067F" w:rsidRPr="00B762DD"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62DD">
              <w:rPr>
                <w:rFonts w:ascii="Browallia New" w:hAnsi="Browallia New" w:cs="Browallia New"/>
                <w:sz w:val="28"/>
                <w:szCs w:val="28"/>
              </w:rPr>
              <w:t>398,99</w:t>
            </w:r>
            <w:r w:rsidR="002C1D30">
              <w:rPr>
                <w:rFonts w:ascii="Browallia New" w:hAnsi="Browallia New" w:cs="Browallia New"/>
                <w:sz w:val="28"/>
                <w:szCs w:val="28"/>
              </w:rPr>
              <w:t>8</w:t>
            </w:r>
          </w:p>
        </w:tc>
        <w:tc>
          <w:tcPr>
            <w:tcW w:w="236" w:type="dxa"/>
            <w:shd w:val="clear" w:color="auto" w:fill="auto"/>
            <w:vAlign w:val="bottom"/>
          </w:tcPr>
          <w:p w14:paraId="68E88CF0" w14:textId="77777777" w:rsidR="006C067F" w:rsidRPr="00C2555B" w:rsidRDefault="006C067F" w:rsidP="006C06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790507B4"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385,472</w:t>
            </w:r>
          </w:p>
        </w:tc>
        <w:tc>
          <w:tcPr>
            <w:tcW w:w="239" w:type="dxa"/>
            <w:shd w:val="clear" w:color="auto" w:fill="auto"/>
            <w:vAlign w:val="bottom"/>
          </w:tcPr>
          <w:p w14:paraId="3D1DB314" w14:textId="77777777" w:rsidR="006C067F" w:rsidRPr="00C2555B" w:rsidRDefault="006C067F" w:rsidP="006C067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376BCEDF" w14:textId="71C3A791" w:rsidR="006C067F" w:rsidRPr="007647E6"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647E6">
              <w:rPr>
                <w:rFonts w:ascii="Browallia New" w:hAnsi="Browallia New" w:cs="Browallia New"/>
                <w:sz w:val="28"/>
                <w:szCs w:val="28"/>
              </w:rPr>
              <w:t>128,23</w:t>
            </w:r>
            <w:r>
              <w:rPr>
                <w:rFonts w:ascii="Browallia New" w:hAnsi="Browallia New" w:cs="Browallia New"/>
                <w:sz w:val="28"/>
                <w:szCs w:val="28"/>
              </w:rPr>
              <w:t>3</w:t>
            </w:r>
          </w:p>
        </w:tc>
        <w:tc>
          <w:tcPr>
            <w:tcW w:w="236" w:type="dxa"/>
          </w:tcPr>
          <w:p w14:paraId="3DEC1B3A" w14:textId="77777777" w:rsidR="006C067F" w:rsidRPr="00C2555B" w:rsidRDefault="006C067F" w:rsidP="006C067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C5E0146"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127,956</w:t>
            </w:r>
          </w:p>
        </w:tc>
      </w:tr>
      <w:tr w:rsidR="006C067F" w:rsidRPr="00C2555B" w14:paraId="0ED31973" w14:textId="77777777" w:rsidTr="00493671">
        <w:tc>
          <w:tcPr>
            <w:tcW w:w="3294" w:type="dxa"/>
            <w:vAlign w:val="bottom"/>
          </w:tcPr>
          <w:p w14:paraId="6AEFA2DF" w14:textId="77777777" w:rsidR="006C067F" w:rsidRPr="00C2555B" w:rsidRDefault="006C067F" w:rsidP="006C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719550EB" w:rsidR="006C067F" w:rsidRPr="00B762DD"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62DD">
              <w:rPr>
                <w:rFonts w:ascii="Browallia New" w:hAnsi="Browallia New" w:cs="Browallia New"/>
                <w:sz w:val="28"/>
                <w:szCs w:val="28"/>
              </w:rPr>
              <w:t>(118,39</w:t>
            </w:r>
            <w:r w:rsidR="002C1D30">
              <w:rPr>
                <w:rFonts w:ascii="Browallia New" w:hAnsi="Browallia New" w:cs="Browallia New"/>
                <w:sz w:val="28"/>
                <w:szCs w:val="28"/>
              </w:rPr>
              <w:t>3</w:t>
            </w:r>
            <w:r w:rsidRPr="00B762DD">
              <w:rPr>
                <w:rFonts w:ascii="Browallia New" w:hAnsi="Browallia New" w:cs="Browallia New"/>
                <w:sz w:val="28"/>
                <w:szCs w:val="28"/>
              </w:rPr>
              <w:t>)</w:t>
            </w:r>
          </w:p>
        </w:tc>
        <w:tc>
          <w:tcPr>
            <w:tcW w:w="236" w:type="dxa"/>
            <w:shd w:val="clear" w:color="auto" w:fill="auto"/>
            <w:vAlign w:val="bottom"/>
          </w:tcPr>
          <w:p w14:paraId="18D4375C" w14:textId="77777777" w:rsidR="006C067F" w:rsidRPr="00C2555B" w:rsidRDefault="006C067F" w:rsidP="006C06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7C5488AE"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(118,483)</w:t>
            </w:r>
          </w:p>
        </w:tc>
        <w:tc>
          <w:tcPr>
            <w:tcW w:w="239" w:type="dxa"/>
            <w:shd w:val="clear" w:color="auto" w:fill="auto"/>
            <w:vAlign w:val="bottom"/>
          </w:tcPr>
          <w:p w14:paraId="18E607E8" w14:textId="77777777" w:rsidR="006C067F" w:rsidRPr="00C2555B" w:rsidRDefault="006C067F" w:rsidP="006C067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BCA1484" w14:textId="7A0054B7" w:rsidR="006C067F" w:rsidRPr="007647E6"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647E6">
              <w:rPr>
                <w:rFonts w:ascii="Browallia New" w:hAnsi="Browallia New" w:cs="Browallia New"/>
                <w:sz w:val="28"/>
                <w:szCs w:val="28"/>
              </w:rPr>
              <w:t>(115,89</w:t>
            </w:r>
            <w:r>
              <w:rPr>
                <w:rFonts w:ascii="Browallia New" w:hAnsi="Browallia New" w:cs="Browallia New"/>
                <w:sz w:val="28"/>
                <w:szCs w:val="28"/>
              </w:rPr>
              <w:t>5</w:t>
            </w:r>
            <w:r w:rsidRPr="007647E6">
              <w:rPr>
                <w:rFonts w:ascii="Browallia New" w:hAnsi="Browallia New" w:cs="Browallia New"/>
                <w:sz w:val="28"/>
                <w:szCs w:val="28"/>
              </w:rPr>
              <w:t>)</w:t>
            </w:r>
          </w:p>
        </w:tc>
        <w:tc>
          <w:tcPr>
            <w:tcW w:w="236" w:type="dxa"/>
            <w:vAlign w:val="center"/>
          </w:tcPr>
          <w:p w14:paraId="2281DF80" w14:textId="77777777" w:rsidR="006C067F" w:rsidRPr="00C2555B" w:rsidRDefault="006C067F" w:rsidP="006C067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42AE116D"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cs/>
              </w:rPr>
              <w:t>(</w:t>
            </w:r>
            <w:r w:rsidRPr="00C2555B">
              <w:rPr>
                <w:rFonts w:ascii="Browallia New" w:hAnsi="Browallia New" w:cs="Browallia New"/>
                <w:sz w:val="28"/>
                <w:szCs w:val="28"/>
              </w:rPr>
              <w:t>115,895</w:t>
            </w:r>
            <w:r w:rsidRPr="00C2555B">
              <w:rPr>
                <w:rFonts w:ascii="Browallia New" w:hAnsi="Browallia New" w:cs="Browallia New"/>
                <w:sz w:val="28"/>
                <w:szCs w:val="28"/>
                <w:cs/>
              </w:rPr>
              <w:t>)</w:t>
            </w:r>
          </w:p>
        </w:tc>
      </w:tr>
      <w:tr w:rsidR="006C067F" w:rsidRPr="00C2555B" w14:paraId="4AC481B5" w14:textId="77777777" w:rsidTr="00493671">
        <w:tc>
          <w:tcPr>
            <w:tcW w:w="3294" w:type="dxa"/>
            <w:vAlign w:val="bottom"/>
          </w:tcPr>
          <w:p w14:paraId="5383FF9B" w14:textId="77777777" w:rsidR="006C067F" w:rsidRPr="00C2555B" w:rsidRDefault="006C067F" w:rsidP="006C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6E7D0900" w:rsidR="006C067F" w:rsidRPr="00B762DD"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62DD">
              <w:rPr>
                <w:rFonts w:ascii="Browallia New" w:hAnsi="Browallia New" w:cs="Browallia New"/>
                <w:sz w:val="28"/>
                <w:szCs w:val="28"/>
              </w:rPr>
              <w:t>280,605</w:t>
            </w:r>
          </w:p>
        </w:tc>
        <w:tc>
          <w:tcPr>
            <w:tcW w:w="236" w:type="dxa"/>
            <w:shd w:val="clear" w:color="auto" w:fill="auto"/>
            <w:vAlign w:val="bottom"/>
          </w:tcPr>
          <w:p w14:paraId="1C113BB1" w14:textId="77777777" w:rsidR="006C067F" w:rsidRPr="00C2555B" w:rsidRDefault="006C067F" w:rsidP="006C06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244C18F7"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266,989</w:t>
            </w:r>
          </w:p>
        </w:tc>
        <w:tc>
          <w:tcPr>
            <w:tcW w:w="239" w:type="dxa"/>
            <w:shd w:val="clear" w:color="auto" w:fill="auto"/>
            <w:vAlign w:val="bottom"/>
          </w:tcPr>
          <w:p w14:paraId="127DC5E4" w14:textId="77777777" w:rsidR="006C067F" w:rsidRPr="00C2555B" w:rsidRDefault="006C067F" w:rsidP="006C067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7E1D6CFA" w14:textId="37F4F4C7" w:rsidR="006C067F" w:rsidRPr="007647E6"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647E6">
              <w:rPr>
                <w:rFonts w:ascii="Browallia New" w:hAnsi="Browallia New" w:cs="Browallia New"/>
                <w:sz w:val="28"/>
                <w:szCs w:val="28"/>
              </w:rPr>
              <w:t>12,338</w:t>
            </w:r>
          </w:p>
        </w:tc>
        <w:tc>
          <w:tcPr>
            <w:tcW w:w="236" w:type="dxa"/>
            <w:vAlign w:val="center"/>
          </w:tcPr>
          <w:p w14:paraId="49EAB904" w14:textId="77777777" w:rsidR="006C067F" w:rsidRPr="00C2555B" w:rsidRDefault="006C067F" w:rsidP="006C067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5E4FCB3E" w:rsidR="006C067F" w:rsidRPr="00C2555B" w:rsidRDefault="006C067F" w:rsidP="006C06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r w:rsidR="003B5AC9" w:rsidRPr="00C2555B" w14:paraId="3606F8C3" w14:textId="77777777" w:rsidTr="00493671">
        <w:tc>
          <w:tcPr>
            <w:tcW w:w="3294" w:type="dxa"/>
            <w:vAlign w:val="bottom"/>
          </w:tcPr>
          <w:p w14:paraId="6FB0E4D4" w14:textId="77777777" w:rsidR="003B5AC9" w:rsidRPr="00C2555B" w:rsidRDefault="003B5AC9" w:rsidP="003B5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4DCF2E33" w:rsidR="003B5AC9" w:rsidRPr="00B762DD"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62DD">
              <w:rPr>
                <w:rFonts w:ascii="Browallia New" w:hAnsi="Browallia New" w:cs="Browallia New"/>
                <w:sz w:val="28"/>
                <w:szCs w:val="28"/>
              </w:rPr>
              <w:t>(217,601)</w:t>
            </w:r>
          </w:p>
        </w:tc>
        <w:tc>
          <w:tcPr>
            <w:tcW w:w="236" w:type="dxa"/>
            <w:shd w:val="clear" w:color="auto" w:fill="auto"/>
            <w:vAlign w:val="bottom"/>
          </w:tcPr>
          <w:p w14:paraId="01C5D973" w14:textId="77777777" w:rsidR="003B5AC9" w:rsidRPr="00C2555B" w:rsidRDefault="003B5AC9" w:rsidP="003B5AC9">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0EFCAC15" w:rsidR="003B5AC9" w:rsidRPr="00C2555B"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(208,678)</w:t>
            </w:r>
          </w:p>
        </w:tc>
        <w:tc>
          <w:tcPr>
            <w:tcW w:w="239" w:type="dxa"/>
            <w:shd w:val="clear" w:color="auto" w:fill="auto"/>
            <w:vAlign w:val="bottom"/>
          </w:tcPr>
          <w:p w14:paraId="406D60C6" w14:textId="77777777" w:rsidR="003B5AC9" w:rsidRPr="00C2555B" w:rsidRDefault="003B5AC9" w:rsidP="003B5AC9">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79BEF82C" w:rsidR="003B5AC9" w:rsidRPr="007647E6" w:rsidRDefault="003B5AC9" w:rsidP="003B5AC9">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c>
          <w:tcPr>
            <w:tcW w:w="236" w:type="dxa"/>
            <w:vAlign w:val="center"/>
          </w:tcPr>
          <w:p w14:paraId="3F90E2F0" w14:textId="77777777" w:rsidR="003B5AC9" w:rsidRPr="00C2555B" w:rsidRDefault="003B5AC9" w:rsidP="003B5AC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380C5125" w:rsidR="003B5AC9" w:rsidRPr="00C2555B" w:rsidRDefault="003B5AC9" w:rsidP="003B5AC9">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3B5AC9" w:rsidRPr="00C2555B" w14:paraId="60184766" w14:textId="77777777" w:rsidTr="00493671">
        <w:tc>
          <w:tcPr>
            <w:tcW w:w="3294" w:type="dxa"/>
            <w:vAlign w:val="bottom"/>
          </w:tcPr>
          <w:p w14:paraId="448225A9" w14:textId="77777777" w:rsidR="003B5AC9" w:rsidRPr="00C2555B" w:rsidRDefault="003B5AC9" w:rsidP="003B5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202C3545" w:rsidR="003B5AC9" w:rsidRPr="00B762DD"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B762DD">
              <w:rPr>
                <w:rFonts w:ascii="Browallia New" w:hAnsi="Browallia New" w:cs="Browallia New"/>
                <w:sz w:val="28"/>
                <w:szCs w:val="28"/>
              </w:rPr>
              <w:t>63,004</w:t>
            </w:r>
          </w:p>
        </w:tc>
        <w:tc>
          <w:tcPr>
            <w:tcW w:w="236" w:type="dxa"/>
            <w:shd w:val="clear" w:color="auto" w:fill="auto"/>
            <w:vAlign w:val="bottom"/>
          </w:tcPr>
          <w:p w14:paraId="1AEECED2" w14:textId="77777777" w:rsidR="003B5AC9" w:rsidRPr="00C2555B" w:rsidRDefault="003B5AC9" w:rsidP="003B5AC9">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27F1AA94" w:rsidR="003B5AC9" w:rsidRPr="00C2555B"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C4912">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1C4912">
              <w:rPr>
                <w:rFonts w:ascii="Browallia New" w:hAnsi="Browallia New" w:cs="Browallia New"/>
                <w:sz w:val="28"/>
                <w:szCs w:val="28"/>
              </w:rPr>
              <w:fldChar w:fldCharType="separate"/>
            </w:r>
            <w:r w:rsidRPr="00C2555B">
              <w:rPr>
                <w:rFonts w:ascii="Browallia New" w:hAnsi="Browallia New" w:cs="Browallia New"/>
                <w:noProof/>
                <w:sz w:val="28"/>
                <w:szCs w:val="28"/>
              </w:rPr>
              <w:t>58,311</w:t>
            </w:r>
            <w:r w:rsidRPr="001C4912">
              <w:rPr>
                <w:rFonts w:ascii="Browallia New" w:hAnsi="Browallia New" w:cs="Browallia New"/>
                <w:sz w:val="28"/>
                <w:szCs w:val="28"/>
              </w:rPr>
              <w:fldChar w:fldCharType="end"/>
            </w:r>
          </w:p>
        </w:tc>
        <w:tc>
          <w:tcPr>
            <w:tcW w:w="239" w:type="dxa"/>
            <w:shd w:val="clear" w:color="auto" w:fill="auto"/>
            <w:vAlign w:val="bottom"/>
          </w:tcPr>
          <w:p w14:paraId="2E6CCB08" w14:textId="77777777" w:rsidR="003B5AC9" w:rsidRPr="00C2555B" w:rsidRDefault="003B5AC9" w:rsidP="003B5AC9">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bottom"/>
          </w:tcPr>
          <w:p w14:paraId="1EB5BD5D" w14:textId="3B967A54" w:rsidR="003B5AC9" w:rsidRPr="007647E6"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647E6">
              <w:rPr>
                <w:rFonts w:ascii="Browallia New" w:hAnsi="Browallia New" w:cs="Browallia New"/>
                <w:sz w:val="28"/>
                <w:szCs w:val="28"/>
              </w:rPr>
              <w:t>12,338</w:t>
            </w:r>
          </w:p>
        </w:tc>
        <w:tc>
          <w:tcPr>
            <w:tcW w:w="236" w:type="dxa"/>
            <w:vAlign w:val="bottom"/>
          </w:tcPr>
          <w:p w14:paraId="3D2E48E4" w14:textId="77777777" w:rsidR="003B5AC9" w:rsidRPr="00C2555B" w:rsidRDefault="003B5AC9" w:rsidP="003B5AC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B0D2BE1" w:rsidR="003B5AC9" w:rsidRPr="00C2555B" w:rsidRDefault="003B5AC9" w:rsidP="003B5AC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bl>
    <w:p w14:paraId="4662CBAB" w14:textId="77777777" w:rsidR="001466AC" w:rsidRPr="00807020" w:rsidRDefault="001466AC" w:rsidP="00981C39">
      <w:pPr>
        <w:spacing w:line="240" w:lineRule="auto"/>
        <w:ind w:left="900"/>
        <w:rPr>
          <w:rFonts w:ascii="Browallia New" w:hAnsi="Browallia New" w:cs="Browallia New"/>
          <w:spacing w:val="-2"/>
          <w:sz w:val="20"/>
          <w:szCs w:val="20"/>
          <w:lang w:val="en-GB"/>
        </w:rPr>
      </w:pPr>
    </w:p>
    <w:p w14:paraId="0D93A27B" w14:textId="574223B2"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บริษัท ไมด้า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A426BD" w:rsidRPr="00175679">
        <w:rPr>
          <w:rFonts w:ascii="Browallia New" w:hAnsi="Browallia New" w:cs="Browallia New"/>
          <w:sz w:val="28"/>
          <w:szCs w:val="28"/>
        </w:rPr>
        <w:t xml:space="preserve">30 </w:t>
      </w:r>
      <w:r w:rsidR="00A426BD" w:rsidRPr="00175679">
        <w:rPr>
          <w:rFonts w:ascii="Browallia New" w:hAnsi="Browallia New" w:cs="Browallia New"/>
          <w:sz w:val="28"/>
          <w:szCs w:val="28"/>
          <w:cs/>
        </w:rPr>
        <w:t>มิถุนายน</w:t>
      </w:r>
      <w:r w:rsidR="0012502A" w:rsidRPr="00C2555B">
        <w:rPr>
          <w:rFonts w:ascii="Browallia New" w:hAnsi="Browallia New" w:cs="Browallia New"/>
          <w:sz w:val="28"/>
          <w:szCs w:val="28"/>
          <w:cs/>
        </w:rPr>
        <w:t xml:space="preserve"> </w:t>
      </w:r>
      <w:r w:rsidR="0012502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12502A" w:rsidRPr="00C2555B">
        <w:rPr>
          <w:rFonts w:ascii="Browallia New" w:hAnsi="Browallia New" w:cs="Browallia New"/>
          <w:sz w:val="28"/>
          <w:szCs w:val="28"/>
          <w:cs/>
        </w:rPr>
        <w:t xml:space="preserve"> และ</w:t>
      </w:r>
      <w:r w:rsidR="00736F6E" w:rsidRPr="00C2555B">
        <w:rPr>
          <w:rFonts w:ascii="Browallia New" w:hAnsi="Browallia New" w:cs="Browallia New"/>
          <w:sz w:val="28"/>
          <w:szCs w:val="28"/>
        </w:rPr>
        <w:t xml:space="preserve"> </w:t>
      </w:r>
      <w:r w:rsidR="0012502A" w:rsidRPr="00C2555B">
        <w:rPr>
          <w:rFonts w:ascii="Browallia New" w:hAnsi="Browallia New" w:cs="Browallia New"/>
          <w:sz w:val="28"/>
          <w:szCs w:val="28"/>
          <w:cs/>
        </w:rPr>
        <w:t xml:space="preserve">วันที่ </w:t>
      </w:r>
      <w:r w:rsidR="0012502A" w:rsidRPr="00C2555B">
        <w:rPr>
          <w:rFonts w:ascii="Browallia New" w:hAnsi="Browallia New" w:cs="Browallia New"/>
          <w:sz w:val="28"/>
          <w:szCs w:val="28"/>
          <w:lang w:val="en-GB"/>
        </w:rPr>
        <w:t>31</w:t>
      </w:r>
      <w:r w:rsidR="0012502A" w:rsidRPr="00C2555B">
        <w:rPr>
          <w:rFonts w:ascii="Browallia New" w:hAnsi="Browallia New" w:cs="Browallia New"/>
          <w:sz w:val="28"/>
          <w:szCs w:val="28"/>
          <w:cs/>
        </w:rPr>
        <w:t xml:space="preserve"> ธันวาคม </w:t>
      </w:r>
      <w:r w:rsidR="0012502A" w:rsidRPr="00C2555B">
        <w:rPr>
          <w:rFonts w:ascii="Browallia New" w:hAnsi="Browallia New" w:cs="Browallia New"/>
          <w:sz w:val="28"/>
          <w:szCs w:val="28"/>
          <w:lang w:val="en-GB"/>
        </w:rPr>
        <w:t>2561</w:t>
      </w:r>
      <w:r w:rsidR="0012502A" w:rsidRPr="00C2555B">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C75257B" w14:textId="77777777" w:rsidR="00F84A59" w:rsidRPr="00807020"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cs/>
          <w:lang w:val="en-GB"/>
        </w:rPr>
      </w:pPr>
    </w:p>
    <w:tbl>
      <w:tblPr>
        <w:tblW w:w="8550" w:type="dxa"/>
        <w:tblInd w:w="900" w:type="dxa"/>
        <w:tblLook w:val="01E0" w:firstRow="1" w:lastRow="1" w:firstColumn="1" w:lastColumn="1" w:noHBand="0" w:noVBand="0"/>
      </w:tblPr>
      <w:tblGrid>
        <w:gridCol w:w="410"/>
        <w:gridCol w:w="1195"/>
        <w:gridCol w:w="1271"/>
        <w:gridCol w:w="5674"/>
      </w:tblGrid>
      <w:tr w:rsidR="00F84A59" w:rsidRPr="00E3725C" w14:paraId="60B9650A" w14:textId="77777777" w:rsidTr="000702C8">
        <w:tc>
          <w:tcPr>
            <w:tcW w:w="410" w:type="dxa"/>
          </w:tcPr>
          <w:p w14:paraId="552B99AD"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04B37252" w14:textId="77777777" w:rsidR="00F84A59" w:rsidRPr="00807020" w:rsidRDefault="00F84A59" w:rsidP="00415863">
            <w:pPr>
              <w:tabs>
                <w:tab w:val="left" w:pos="1680"/>
              </w:tabs>
              <w:ind w:right="-22"/>
              <w:jc w:val="right"/>
              <w:rPr>
                <w:rFonts w:ascii="Browallia New" w:hAnsi="Browallia New" w:cs="Browallia New"/>
                <w:sz w:val="24"/>
                <w:szCs w:val="24"/>
                <w:cs/>
              </w:rPr>
            </w:pPr>
            <w:r w:rsidRPr="00807020">
              <w:rPr>
                <w:rFonts w:ascii="Browallia New" w:hAnsi="Browallia New" w:cs="Browallia New"/>
                <w:sz w:val="24"/>
                <w:szCs w:val="24"/>
                <w:cs/>
              </w:rPr>
              <w:t>(หน่วย : ล้านบาท)</w:t>
            </w:r>
          </w:p>
        </w:tc>
        <w:tc>
          <w:tcPr>
            <w:tcW w:w="5674" w:type="dxa"/>
            <w:vAlign w:val="center"/>
          </w:tcPr>
          <w:p w14:paraId="7335598D" w14:textId="77777777" w:rsidR="00F84A59" w:rsidRPr="00807020" w:rsidRDefault="00F84A59" w:rsidP="00415863">
            <w:pPr>
              <w:tabs>
                <w:tab w:val="left" w:pos="1680"/>
              </w:tabs>
              <w:ind w:left="-108" w:right="-22"/>
              <w:jc w:val="center"/>
              <w:rPr>
                <w:rFonts w:ascii="Browallia New" w:hAnsi="Browallia New" w:cs="Browallia New"/>
                <w:sz w:val="24"/>
                <w:szCs w:val="24"/>
                <w:cs/>
              </w:rPr>
            </w:pPr>
          </w:p>
        </w:tc>
      </w:tr>
      <w:tr w:rsidR="00F84A59" w:rsidRPr="00E3725C" w14:paraId="740CFB47" w14:textId="77777777" w:rsidTr="000702C8">
        <w:tc>
          <w:tcPr>
            <w:tcW w:w="410" w:type="dxa"/>
          </w:tcPr>
          <w:p w14:paraId="43662359"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4066EAB1" w14:textId="77777777" w:rsidR="00F84A59" w:rsidRPr="00807020"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807020">
              <w:rPr>
                <w:rFonts w:ascii="Browallia New" w:hAnsi="Browallia New" w:cs="Browallia New"/>
                <w:sz w:val="24"/>
                <w:szCs w:val="24"/>
                <w:cs/>
              </w:rPr>
              <w:t xml:space="preserve">เงินต้น </w:t>
            </w:r>
          </w:p>
        </w:tc>
        <w:tc>
          <w:tcPr>
            <w:tcW w:w="5674" w:type="dxa"/>
            <w:vAlign w:val="center"/>
          </w:tcPr>
          <w:p w14:paraId="47466E94" w14:textId="77777777" w:rsidR="00F84A59" w:rsidRPr="00807020" w:rsidRDefault="00F84A59" w:rsidP="00415863">
            <w:pPr>
              <w:tabs>
                <w:tab w:val="left" w:pos="1680"/>
              </w:tabs>
              <w:ind w:left="-108" w:right="-22"/>
              <w:jc w:val="center"/>
              <w:rPr>
                <w:rFonts w:ascii="Browallia New" w:hAnsi="Browallia New" w:cs="Browallia New"/>
                <w:sz w:val="24"/>
                <w:szCs w:val="24"/>
                <w:cs/>
              </w:rPr>
            </w:pPr>
          </w:p>
        </w:tc>
      </w:tr>
      <w:tr w:rsidR="00F84A59" w:rsidRPr="00E3725C" w14:paraId="42A50CD8" w14:textId="77777777" w:rsidTr="000702C8">
        <w:tc>
          <w:tcPr>
            <w:tcW w:w="410" w:type="dxa"/>
          </w:tcPr>
          <w:p w14:paraId="3110D8FE" w14:textId="77777777" w:rsidR="00F84A59" w:rsidRPr="00807020"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6E614809" w14:textId="77777777" w:rsidR="00F84A59" w:rsidRPr="00807020" w:rsidRDefault="00F84A59" w:rsidP="00415863">
            <w:pPr>
              <w:pBdr>
                <w:bottom w:val="single" w:sz="4" w:space="1" w:color="auto"/>
              </w:pBdr>
              <w:ind w:left="-15"/>
              <w:jc w:val="center"/>
              <w:rPr>
                <w:rFonts w:ascii="Browallia New" w:hAnsi="Browallia New" w:cs="Browallia New"/>
                <w:sz w:val="24"/>
                <w:szCs w:val="24"/>
              </w:rPr>
            </w:pPr>
            <w:r w:rsidRPr="00807020">
              <w:rPr>
                <w:rFonts w:ascii="Browallia New" w:hAnsi="Browallia New" w:cs="Browallia New"/>
                <w:sz w:val="24"/>
                <w:szCs w:val="24"/>
                <w:cs/>
              </w:rPr>
              <w:t>งบการเงินรวม</w:t>
            </w:r>
          </w:p>
        </w:tc>
        <w:tc>
          <w:tcPr>
            <w:tcW w:w="5674" w:type="dxa"/>
          </w:tcPr>
          <w:p w14:paraId="25157137" w14:textId="77777777" w:rsidR="00F84A59" w:rsidRPr="00807020" w:rsidRDefault="00F84A59" w:rsidP="00415863">
            <w:pPr>
              <w:tabs>
                <w:tab w:val="left" w:pos="1680"/>
              </w:tabs>
              <w:ind w:left="-15"/>
              <w:jc w:val="center"/>
              <w:rPr>
                <w:rFonts w:ascii="Browallia New" w:hAnsi="Browallia New" w:cs="Browallia New"/>
                <w:sz w:val="24"/>
                <w:szCs w:val="24"/>
              </w:rPr>
            </w:pPr>
          </w:p>
        </w:tc>
      </w:tr>
      <w:tr w:rsidR="007C1D6B" w:rsidRPr="00E3725C" w14:paraId="3031A15C" w14:textId="77777777" w:rsidTr="000702C8">
        <w:tc>
          <w:tcPr>
            <w:tcW w:w="410" w:type="dxa"/>
          </w:tcPr>
          <w:p w14:paraId="50EA8758" w14:textId="77777777" w:rsidR="007C1D6B" w:rsidRPr="00807020" w:rsidRDefault="007C1D6B" w:rsidP="007C1D6B">
            <w:pPr>
              <w:tabs>
                <w:tab w:val="left" w:pos="1680"/>
              </w:tabs>
              <w:ind w:left="-108" w:right="-22"/>
              <w:jc w:val="thaiDistribute"/>
              <w:rPr>
                <w:rFonts w:ascii="Browallia New" w:hAnsi="Browallia New" w:cs="Browallia New"/>
                <w:sz w:val="24"/>
                <w:szCs w:val="24"/>
              </w:rPr>
            </w:pPr>
          </w:p>
        </w:tc>
        <w:tc>
          <w:tcPr>
            <w:tcW w:w="1195" w:type="dxa"/>
          </w:tcPr>
          <w:p w14:paraId="505722BE" w14:textId="49E7F240" w:rsidR="007C1D6B" w:rsidRPr="00807020" w:rsidRDefault="00A426BD" w:rsidP="007C1D6B">
            <w:pPr>
              <w:pBdr>
                <w:bottom w:val="single" w:sz="4" w:space="1" w:color="auto"/>
              </w:pBdr>
              <w:ind w:left="-15"/>
              <w:jc w:val="center"/>
              <w:rPr>
                <w:rFonts w:ascii="Browallia New" w:hAnsi="Browallia New" w:cs="Browallia New"/>
                <w:sz w:val="24"/>
                <w:szCs w:val="24"/>
              </w:rPr>
            </w:pPr>
            <w:r w:rsidRPr="00807020">
              <w:rPr>
                <w:rFonts w:ascii="Browallia New" w:hAnsi="Browallia New" w:cs="Browallia New"/>
                <w:sz w:val="24"/>
                <w:szCs w:val="24"/>
              </w:rPr>
              <w:t xml:space="preserve">30 </w:t>
            </w:r>
            <w:r w:rsidRPr="00807020">
              <w:rPr>
                <w:rFonts w:ascii="Browallia New" w:hAnsi="Browallia New" w:cs="Browallia New"/>
                <w:sz w:val="24"/>
                <w:szCs w:val="24"/>
                <w:cs/>
              </w:rPr>
              <w:t>มิถุนายน</w:t>
            </w:r>
            <w:r w:rsidR="0012502A" w:rsidRPr="00807020">
              <w:rPr>
                <w:rFonts w:ascii="Browallia New" w:hAnsi="Browallia New" w:cs="Browallia New"/>
                <w:sz w:val="24"/>
                <w:szCs w:val="24"/>
                <w:cs/>
              </w:rPr>
              <w:t xml:space="preserve"> </w:t>
            </w:r>
            <w:r w:rsidR="00CA746A" w:rsidRPr="00807020">
              <w:rPr>
                <w:rFonts w:ascii="Browallia New" w:hAnsi="Browallia New" w:cs="Browallia New"/>
                <w:sz w:val="24"/>
                <w:szCs w:val="24"/>
              </w:rPr>
              <w:t>2562</w:t>
            </w:r>
          </w:p>
        </w:tc>
        <w:tc>
          <w:tcPr>
            <w:tcW w:w="1271" w:type="dxa"/>
            <w:vAlign w:val="bottom"/>
          </w:tcPr>
          <w:p w14:paraId="39DCC2D1" w14:textId="1D122785" w:rsidR="007C1D6B" w:rsidRPr="00807020" w:rsidRDefault="007C1D6B" w:rsidP="007C1D6B">
            <w:pPr>
              <w:pBdr>
                <w:bottom w:val="single" w:sz="4" w:space="1" w:color="auto"/>
              </w:pBdr>
              <w:ind w:left="-15"/>
              <w:jc w:val="center"/>
              <w:rPr>
                <w:rFonts w:ascii="Browallia New" w:hAnsi="Browallia New" w:cs="Browallia New"/>
                <w:sz w:val="24"/>
                <w:szCs w:val="24"/>
              </w:rPr>
            </w:pPr>
            <w:r w:rsidRPr="00807020">
              <w:rPr>
                <w:rFonts w:ascii="Browallia New" w:eastAsia="SimSun" w:hAnsi="Browallia New" w:cs="Browallia New"/>
                <w:sz w:val="24"/>
                <w:szCs w:val="24"/>
                <w:lang w:val="en-GB"/>
              </w:rPr>
              <w:t xml:space="preserve">31 </w:t>
            </w:r>
            <w:r w:rsidRPr="00807020">
              <w:rPr>
                <w:rFonts w:ascii="Browallia New" w:eastAsia="SimSun" w:hAnsi="Browallia New" w:cs="Browallia New"/>
                <w:sz w:val="24"/>
                <w:szCs w:val="24"/>
                <w:cs/>
                <w:lang w:val="en-GB"/>
              </w:rPr>
              <w:t xml:space="preserve">ธันวาคม </w:t>
            </w:r>
            <w:r w:rsidR="00CA746A" w:rsidRPr="00807020">
              <w:rPr>
                <w:rFonts w:ascii="Browallia New" w:hAnsi="Browallia New" w:cs="Browallia New"/>
                <w:sz w:val="24"/>
                <w:szCs w:val="24"/>
              </w:rPr>
              <w:t>2561</w:t>
            </w:r>
          </w:p>
        </w:tc>
        <w:tc>
          <w:tcPr>
            <w:tcW w:w="5674" w:type="dxa"/>
            <w:vAlign w:val="bottom"/>
          </w:tcPr>
          <w:p w14:paraId="652AA610" w14:textId="77777777" w:rsidR="007C1D6B" w:rsidRPr="00807020" w:rsidRDefault="007C1D6B" w:rsidP="007C1D6B">
            <w:pPr>
              <w:pBdr>
                <w:bottom w:val="single" w:sz="4" w:space="1" w:color="auto"/>
              </w:pBdr>
              <w:tabs>
                <w:tab w:val="left" w:pos="1680"/>
              </w:tabs>
              <w:ind w:left="-15"/>
              <w:jc w:val="center"/>
              <w:rPr>
                <w:rFonts w:ascii="Browallia New" w:hAnsi="Browallia New" w:cs="Browallia New"/>
                <w:sz w:val="24"/>
                <w:szCs w:val="24"/>
                <w:cs/>
              </w:rPr>
            </w:pPr>
            <w:r w:rsidRPr="00807020">
              <w:rPr>
                <w:rFonts w:ascii="Browallia New" w:hAnsi="Browallia New" w:cs="Browallia New"/>
                <w:sz w:val="24"/>
                <w:szCs w:val="24"/>
                <w:cs/>
              </w:rPr>
              <w:t>หลักประกัน</w:t>
            </w:r>
          </w:p>
        </w:tc>
      </w:tr>
      <w:tr w:rsidR="007C1D6B" w:rsidRPr="00E3725C" w14:paraId="6ED658F2" w14:textId="77777777" w:rsidTr="000702C8">
        <w:tc>
          <w:tcPr>
            <w:tcW w:w="410" w:type="dxa"/>
          </w:tcPr>
          <w:p w14:paraId="7B080F53" w14:textId="77777777" w:rsidR="007C1D6B" w:rsidRPr="00807020" w:rsidRDefault="007C1D6B" w:rsidP="007C1D6B">
            <w:pPr>
              <w:tabs>
                <w:tab w:val="left" w:pos="1680"/>
              </w:tabs>
              <w:ind w:left="-108" w:right="-22"/>
              <w:jc w:val="center"/>
              <w:rPr>
                <w:rFonts w:ascii="Browallia New" w:hAnsi="Browallia New" w:cs="Browallia New"/>
                <w:sz w:val="24"/>
                <w:szCs w:val="24"/>
                <w:cs/>
              </w:rPr>
            </w:pPr>
          </w:p>
        </w:tc>
        <w:tc>
          <w:tcPr>
            <w:tcW w:w="1195" w:type="dxa"/>
          </w:tcPr>
          <w:p w14:paraId="7F40D93C" w14:textId="77777777" w:rsidR="007C1D6B" w:rsidRPr="00807020" w:rsidRDefault="007C1D6B" w:rsidP="007C1D6B">
            <w:pPr>
              <w:ind w:left="-108" w:right="-22"/>
              <w:jc w:val="center"/>
              <w:rPr>
                <w:rFonts w:ascii="Browallia New" w:hAnsi="Browallia New" w:cs="Browallia New"/>
                <w:sz w:val="24"/>
                <w:szCs w:val="24"/>
              </w:rPr>
            </w:pPr>
          </w:p>
        </w:tc>
        <w:tc>
          <w:tcPr>
            <w:tcW w:w="1271" w:type="dxa"/>
          </w:tcPr>
          <w:p w14:paraId="75DADD30" w14:textId="77777777" w:rsidR="007C1D6B" w:rsidRPr="00807020" w:rsidRDefault="007C1D6B" w:rsidP="007C1D6B">
            <w:pPr>
              <w:ind w:left="-108" w:right="-22"/>
              <w:jc w:val="center"/>
              <w:rPr>
                <w:rFonts w:ascii="Browallia New" w:hAnsi="Browallia New" w:cs="Browallia New"/>
                <w:sz w:val="24"/>
                <w:szCs w:val="24"/>
              </w:rPr>
            </w:pPr>
          </w:p>
        </w:tc>
        <w:tc>
          <w:tcPr>
            <w:tcW w:w="5674" w:type="dxa"/>
          </w:tcPr>
          <w:p w14:paraId="68646728" w14:textId="77777777" w:rsidR="007C1D6B" w:rsidRPr="00807020" w:rsidRDefault="007C1D6B" w:rsidP="007C1D6B">
            <w:pPr>
              <w:tabs>
                <w:tab w:val="left" w:pos="1680"/>
              </w:tabs>
              <w:ind w:left="-108" w:right="-22"/>
              <w:jc w:val="thaiDistribute"/>
              <w:rPr>
                <w:rFonts w:ascii="Browallia New" w:hAnsi="Browallia New" w:cs="Browallia New"/>
                <w:sz w:val="24"/>
                <w:szCs w:val="24"/>
                <w:cs/>
              </w:rPr>
            </w:pPr>
          </w:p>
        </w:tc>
      </w:tr>
      <w:tr w:rsidR="00DD300B" w:rsidRPr="00E3725C" w14:paraId="3667FD6A" w14:textId="77777777" w:rsidTr="000702C8">
        <w:tc>
          <w:tcPr>
            <w:tcW w:w="410" w:type="dxa"/>
          </w:tcPr>
          <w:p w14:paraId="301F3FF0" w14:textId="7777777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1</w:t>
            </w:r>
            <w:r w:rsidRPr="00807020">
              <w:rPr>
                <w:rFonts w:ascii="Browallia New" w:hAnsi="Browallia New" w:cs="Browallia New"/>
                <w:sz w:val="24"/>
                <w:szCs w:val="24"/>
                <w:cs/>
              </w:rPr>
              <w:t>)</w:t>
            </w:r>
          </w:p>
        </w:tc>
        <w:tc>
          <w:tcPr>
            <w:tcW w:w="1195" w:type="dxa"/>
          </w:tcPr>
          <w:p w14:paraId="39E4B620" w14:textId="6A9640C0"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cs/>
              </w:rPr>
              <w:t>146.15</w:t>
            </w:r>
          </w:p>
        </w:tc>
        <w:tc>
          <w:tcPr>
            <w:tcW w:w="1271" w:type="dxa"/>
          </w:tcPr>
          <w:p w14:paraId="162BBE99" w14:textId="552D1547"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141</w:t>
            </w:r>
            <w:r w:rsidRPr="00807020">
              <w:rPr>
                <w:rFonts w:ascii="Browallia New" w:hAnsi="Browallia New" w:cs="Browallia New"/>
                <w:sz w:val="24"/>
                <w:szCs w:val="24"/>
                <w:cs/>
              </w:rPr>
              <w:t>.</w:t>
            </w:r>
            <w:r w:rsidRPr="00807020">
              <w:rPr>
                <w:rFonts w:ascii="Browallia New" w:hAnsi="Browallia New" w:cs="Browallia New"/>
                <w:sz w:val="24"/>
                <w:szCs w:val="24"/>
              </w:rPr>
              <w:t>50</w:t>
            </w:r>
          </w:p>
        </w:tc>
        <w:tc>
          <w:tcPr>
            <w:tcW w:w="5674" w:type="dxa"/>
          </w:tcPr>
          <w:p w14:paraId="273BA64F" w14:textId="768B5052" w:rsidR="00DD300B" w:rsidRPr="00807020" w:rsidRDefault="00DD300B" w:rsidP="00DD300B">
            <w:pPr>
              <w:tabs>
                <w:tab w:val="left" w:pos="1680"/>
              </w:tabs>
              <w:ind w:left="271" w:right="-22" w:hanging="284"/>
              <w:rPr>
                <w:rFonts w:ascii="Browallia New" w:hAnsi="Browallia New" w:cs="Browallia New"/>
                <w:sz w:val="24"/>
                <w:szCs w:val="24"/>
                <w:cs/>
              </w:rPr>
            </w:pPr>
            <w:r w:rsidRPr="00807020">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DD300B" w:rsidRPr="00E3725C" w14:paraId="6860E709" w14:textId="77777777" w:rsidTr="000702C8">
        <w:trPr>
          <w:trHeight w:val="311"/>
        </w:trPr>
        <w:tc>
          <w:tcPr>
            <w:tcW w:w="410" w:type="dxa"/>
          </w:tcPr>
          <w:p w14:paraId="4E71A7BE" w14:textId="7777777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2</w:t>
            </w:r>
            <w:r w:rsidRPr="00807020">
              <w:rPr>
                <w:rFonts w:ascii="Browallia New" w:hAnsi="Browallia New" w:cs="Browallia New"/>
                <w:sz w:val="24"/>
                <w:szCs w:val="24"/>
                <w:cs/>
              </w:rPr>
              <w:t>)</w:t>
            </w:r>
          </w:p>
        </w:tc>
        <w:tc>
          <w:tcPr>
            <w:tcW w:w="1195" w:type="dxa"/>
          </w:tcPr>
          <w:p w14:paraId="793D14DD" w14:textId="213F0834" w:rsidR="00DD300B" w:rsidRPr="00807020" w:rsidRDefault="00DD300B" w:rsidP="00DD300B">
            <w:pPr>
              <w:ind w:left="-108" w:right="-22"/>
              <w:jc w:val="right"/>
              <w:rPr>
                <w:rFonts w:ascii="Browallia New" w:hAnsi="Browallia New" w:cs="Browallia New"/>
                <w:sz w:val="24"/>
                <w:szCs w:val="24"/>
                <w:cs/>
              </w:rPr>
            </w:pPr>
            <w:r w:rsidRPr="00807020">
              <w:rPr>
                <w:rFonts w:ascii="Browallia New" w:hAnsi="Browallia New" w:cs="Browallia New"/>
                <w:sz w:val="24"/>
                <w:szCs w:val="24"/>
                <w:cs/>
              </w:rPr>
              <w:t>40.11</w:t>
            </w:r>
          </w:p>
        </w:tc>
        <w:tc>
          <w:tcPr>
            <w:tcW w:w="1271" w:type="dxa"/>
          </w:tcPr>
          <w:p w14:paraId="37565141" w14:textId="46CDF43C"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38.11</w:t>
            </w:r>
          </w:p>
        </w:tc>
        <w:tc>
          <w:tcPr>
            <w:tcW w:w="5674" w:type="dxa"/>
          </w:tcPr>
          <w:p w14:paraId="057804E8" w14:textId="77777777" w:rsidR="00DD300B" w:rsidRPr="00807020" w:rsidRDefault="00DD300B" w:rsidP="00DD300B">
            <w:pPr>
              <w:ind w:left="271" w:hanging="284"/>
              <w:rPr>
                <w:rFonts w:ascii="Browallia New" w:hAnsi="Browallia New" w:cs="Browallia New"/>
                <w:sz w:val="24"/>
                <w:szCs w:val="24"/>
              </w:rPr>
            </w:pPr>
            <w:r w:rsidRPr="00807020">
              <w:rPr>
                <w:rFonts w:ascii="Browallia New" w:hAnsi="Browallia New" w:cs="Browallia New"/>
                <w:sz w:val="24"/>
                <w:szCs w:val="24"/>
                <w:cs/>
              </w:rPr>
              <w:t>ค้ำประกันโดยบุคคล</w:t>
            </w:r>
          </w:p>
        </w:tc>
      </w:tr>
      <w:tr w:rsidR="00DD300B" w:rsidRPr="00E3725C" w14:paraId="5AEA3880" w14:textId="77777777" w:rsidTr="00807020">
        <w:tc>
          <w:tcPr>
            <w:tcW w:w="410" w:type="dxa"/>
          </w:tcPr>
          <w:p w14:paraId="688C2B4B" w14:textId="5C988D07"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3</w:t>
            </w:r>
            <w:r w:rsidRPr="00807020">
              <w:rPr>
                <w:rFonts w:ascii="Browallia New" w:hAnsi="Browallia New" w:cs="Browallia New"/>
                <w:sz w:val="24"/>
                <w:szCs w:val="24"/>
                <w:cs/>
              </w:rPr>
              <w:t>)</w:t>
            </w:r>
          </w:p>
        </w:tc>
        <w:tc>
          <w:tcPr>
            <w:tcW w:w="1195" w:type="dxa"/>
          </w:tcPr>
          <w:p w14:paraId="6465D315" w14:textId="0A2A6F70"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cs/>
              </w:rPr>
              <w:t>2.59</w:t>
            </w:r>
          </w:p>
        </w:tc>
        <w:tc>
          <w:tcPr>
            <w:tcW w:w="1271" w:type="dxa"/>
          </w:tcPr>
          <w:p w14:paraId="315FA99E" w14:textId="600AD711" w:rsidR="00DD300B" w:rsidRPr="00807020"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rPr>
              <w:t>2</w:t>
            </w:r>
            <w:r w:rsidRPr="00807020">
              <w:rPr>
                <w:rFonts w:ascii="Browallia New" w:hAnsi="Browallia New" w:cs="Browallia New"/>
                <w:sz w:val="24"/>
                <w:szCs w:val="24"/>
                <w:cs/>
              </w:rPr>
              <w:t>.</w:t>
            </w:r>
            <w:r w:rsidRPr="00807020">
              <w:rPr>
                <w:rFonts w:ascii="Browallia New" w:hAnsi="Browallia New" w:cs="Browallia New"/>
                <w:sz w:val="24"/>
                <w:szCs w:val="24"/>
              </w:rPr>
              <w:t>59</w:t>
            </w:r>
          </w:p>
        </w:tc>
        <w:tc>
          <w:tcPr>
            <w:tcW w:w="5674" w:type="dxa"/>
          </w:tcPr>
          <w:p w14:paraId="3DFAD5D6" w14:textId="6531D1D7"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 xml:space="preserve">โอนสิทธิการเช่าพื้นที่อาคาร </w:t>
            </w:r>
            <w:r w:rsidRPr="00807020">
              <w:rPr>
                <w:rFonts w:ascii="Browallia New" w:hAnsi="Browallia New" w:cs="Browallia New"/>
                <w:sz w:val="24"/>
                <w:szCs w:val="24"/>
              </w:rPr>
              <w:t>3</w:t>
            </w:r>
            <w:r w:rsidRPr="00807020">
              <w:rPr>
                <w:rFonts w:ascii="Browallia New" w:hAnsi="Browallia New" w:cs="Browallia New"/>
                <w:sz w:val="24"/>
                <w:szCs w:val="24"/>
                <w:cs/>
              </w:rPr>
              <w:t xml:space="preserve"> ชั้น</w:t>
            </w:r>
          </w:p>
        </w:tc>
      </w:tr>
      <w:tr w:rsidR="00DD300B" w:rsidRPr="00E3725C" w14:paraId="5DE45C38" w14:textId="77777777" w:rsidTr="00807020">
        <w:tc>
          <w:tcPr>
            <w:tcW w:w="410" w:type="dxa"/>
          </w:tcPr>
          <w:p w14:paraId="46C5800B" w14:textId="5F3C9A21"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4)</w:t>
            </w:r>
          </w:p>
        </w:tc>
        <w:tc>
          <w:tcPr>
            <w:tcW w:w="1195" w:type="dxa"/>
          </w:tcPr>
          <w:p w14:paraId="21CDEE9B" w14:textId="1901C62D" w:rsidR="00DD300B" w:rsidRPr="00807020" w:rsidDel="0012502A"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cs/>
              </w:rPr>
              <w:t>23.56</w:t>
            </w:r>
          </w:p>
        </w:tc>
        <w:tc>
          <w:tcPr>
            <w:tcW w:w="1271" w:type="dxa"/>
          </w:tcPr>
          <w:p w14:paraId="74476428" w14:textId="0C5C05D4" w:rsidR="00DD300B" w:rsidRPr="00807020" w:rsidRDefault="00DD300B" w:rsidP="00DD300B">
            <w:pPr>
              <w:ind w:left="-108" w:right="-22"/>
              <w:jc w:val="right"/>
              <w:rPr>
                <w:rFonts w:ascii="Browallia New" w:hAnsi="Browallia New" w:cs="Browallia New"/>
                <w:sz w:val="24"/>
                <w:szCs w:val="24"/>
                <w:cs/>
              </w:rPr>
            </w:pPr>
            <w:r w:rsidRPr="00807020">
              <w:rPr>
                <w:rFonts w:ascii="Browallia New" w:hAnsi="Browallia New" w:cs="Browallia New"/>
                <w:sz w:val="24"/>
                <w:szCs w:val="24"/>
              </w:rPr>
              <w:t>19.84</w:t>
            </w:r>
          </w:p>
        </w:tc>
        <w:tc>
          <w:tcPr>
            <w:tcW w:w="5674" w:type="dxa"/>
          </w:tcPr>
          <w:p w14:paraId="71DA470B" w14:textId="5771FA69"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ค้ำประกันโดยสินเชื่อแฟคตอริ่ง</w:t>
            </w:r>
          </w:p>
        </w:tc>
      </w:tr>
      <w:tr w:rsidR="00DD300B" w:rsidRPr="00E3725C" w14:paraId="2B927377" w14:textId="77777777" w:rsidTr="00807020">
        <w:tc>
          <w:tcPr>
            <w:tcW w:w="410" w:type="dxa"/>
          </w:tcPr>
          <w:p w14:paraId="476BDEC9" w14:textId="32F1E04C" w:rsidR="00DD300B" w:rsidRPr="00807020" w:rsidRDefault="00DD300B" w:rsidP="00DD300B">
            <w:pPr>
              <w:tabs>
                <w:tab w:val="left" w:pos="1680"/>
              </w:tabs>
              <w:ind w:left="-108" w:right="-22"/>
              <w:jc w:val="center"/>
              <w:rPr>
                <w:rFonts w:ascii="Browallia New" w:hAnsi="Browallia New" w:cs="Browallia New"/>
                <w:sz w:val="24"/>
                <w:szCs w:val="24"/>
              </w:rPr>
            </w:pPr>
            <w:r w:rsidRPr="00807020">
              <w:rPr>
                <w:rFonts w:ascii="Browallia New" w:hAnsi="Browallia New" w:cs="Browallia New"/>
                <w:sz w:val="24"/>
                <w:szCs w:val="24"/>
              </w:rPr>
              <w:t>5)</w:t>
            </w:r>
          </w:p>
        </w:tc>
        <w:tc>
          <w:tcPr>
            <w:tcW w:w="1195" w:type="dxa"/>
          </w:tcPr>
          <w:p w14:paraId="104E9DF6" w14:textId="741C5F72" w:rsidR="00DD300B" w:rsidRPr="00807020" w:rsidDel="0012502A" w:rsidRDefault="00DD300B" w:rsidP="00DD300B">
            <w:pPr>
              <w:ind w:left="-108" w:right="-22"/>
              <w:jc w:val="right"/>
              <w:rPr>
                <w:rFonts w:ascii="Browallia New" w:hAnsi="Browallia New" w:cs="Browallia New"/>
                <w:sz w:val="24"/>
                <w:szCs w:val="24"/>
              </w:rPr>
            </w:pPr>
            <w:r w:rsidRPr="00807020">
              <w:rPr>
                <w:rFonts w:ascii="Browallia New" w:hAnsi="Browallia New" w:cs="Browallia New"/>
                <w:sz w:val="24"/>
                <w:szCs w:val="24"/>
                <w:cs/>
              </w:rPr>
              <w:t>41.70</w:t>
            </w:r>
          </w:p>
        </w:tc>
        <w:tc>
          <w:tcPr>
            <w:tcW w:w="1271" w:type="dxa"/>
          </w:tcPr>
          <w:p w14:paraId="330EB126" w14:textId="41584D9D" w:rsidR="00DD300B" w:rsidRPr="00807020" w:rsidRDefault="00DD300B" w:rsidP="00DD300B">
            <w:pPr>
              <w:ind w:left="-108" w:right="-22"/>
              <w:jc w:val="right"/>
              <w:rPr>
                <w:rFonts w:ascii="Browallia New" w:hAnsi="Browallia New" w:cs="Browallia New"/>
                <w:sz w:val="24"/>
                <w:szCs w:val="24"/>
                <w:cs/>
              </w:rPr>
            </w:pPr>
            <w:r w:rsidRPr="00807020">
              <w:rPr>
                <w:rFonts w:ascii="Browallia New" w:hAnsi="Browallia New" w:cs="Browallia New"/>
                <w:sz w:val="24"/>
                <w:szCs w:val="24"/>
              </w:rPr>
              <w:t>35.00</w:t>
            </w:r>
          </w:p>
        </w:tc>
        <w:tc>
          <w:tcPr>
            <w:tcW w:w="5674" w:type="dxa"/>
          </w:tcPr>
          <w:p w14:paraId="55AEBCEB" w14:textId="4AA068BC" w:rsidR="00DD300B" w:rsidRPr="00807020" w:rsidRDefault="00DD300B" w:rsidP="00DD300B">
            <w:pPr>
              <w:ind w:left="271" w:hanging="284"/>
              <w:rPr>
                <w:rFonts w:ascii="Browallia New" w:hAnsi="Browallia New" w:cs="Browallia New"/>
                <w:sz w:val="24"/>
                <w:szCs w:val="24"/>
                <w:cs/>
              </w:rPr>
            </w:pPr>
            <w:r w:rsidRPr="00807020">
              <w:rPr>
                <w:rFonts w:ascii="Browallia New" w:hAnsi="Browallia New" w:cs="Browallia New"/>
                <w:sz w:val="24"/>
                <w:szCs w:val="24"/>
                <w:cs/>
              </w:rPr>
              <w:t>เช็คลงวันที่ล่วงหน้า</w:t>
            </w:r>
          </w:p>
        </w:tc>
      </w:tr>
    </w:tbl>
    <w:p w14:paraId="2C78F0B8" w14:textId="3BE35EAA" w:rsidR="006971B8" w:rsidRPr="00C2555B" w:rsidRDefault="006971B8" w:rsidP="00493671">
      <w:pPr>
        <w:pStyle w:val="ListParagraph"/>
        <w:numPr>
          <w:ilvl w:val="0"/>
          <w:numId w:val="16"/>
        </w:numPr>
        <w:tabs>
          <w:tab w:val="clear" w:pos="227"/>
        </w:tabs>
        <w:ind w:hanging="2203"/>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สินค้าคงเหลือ</w:t>
      </w:r>
      <w:r w:rsidR="001F163C"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1F163C" w:rsidRPr="00C2555B">
        <w:rPr>
          <w:rFonts w:ascii="Browallia New" w:hAnsi="Browallia New" w:cs="Browallia New"/>
          <w:b/>
          <w:bCs/>
          <w:sz w:val="28"/>
          <w:szCs w:val="28"/>
          <w:lang w:val="en-GB"/>
        </w:rPr>
        <w:t xml:space="preserve"> </w:t>
      </w:r>
      <w:r w:rsidR="001F163C" w:rsidRPr="00C2555B">
        <w:rPr>
          <w:rFonts w:ascii="Browallia New" w:hAnsi="Browallia New" w:cs="Browallia New"/>
          <w:b/>
          <w:bCs/>
          <w:sz w:val="28"/>
          <w:szCs w:val="28"/>
          <w:cs/>
          <w:lang w:val="en-GB"/>
        </w:rPr>
        <w:t>สุทธิ</w:t>
      </w:r>
    </w:p>
    <w:p w14:paraId="36B794E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54" w:type="dxa"/>
        <w:tblInd w:w="426" w:type="dxa"/>
        <w:tblLayout w:type="fixed"/>
        <w:tblLook w:val="0000" w:firstRow="0" w:lastRow="0" w:firstColumn="0" w:lastColumn="0" w:noHBand="0" w:noVBand="0"/>
      </w:tblPr>
      <w:tblGrid>
        <w:gridCol w:w="3597"/>
        <w:gridCol w:w="1161"/>
        <w:gridCol w:w="236"/>
        <w:gridCol w:w="1132"/>
        <w:gridCol w:w="238"/>
        <w:gridCol w:w="1139"/>
        <w:gridCol w:w="236"/>
        <w:gridCol w:w="1215"/>
      </w:tblGrid>
      <w:tr w:rsidR="006971B8" w:rsidRPr="00C2555B" w14:paraId="5B686DEE" w14:textId="77777777" w:rsidTr="00AF3824">
        <w:trPr>
          <w:tblHeader/>
        </w:trPr>
        <w:tc>
          <w:tcPr>
            <w:tcW w:w="3597" w:type="dxa"/>
          </w:tcPr>
          <w:p w14:paraId="3BD7C4B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57" w:type="dxa"/>
            <w:gridSpan w:val="7"/>
          </w:tcPr>
          <w:p w14:paraId="5FA1C0A5"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07D19B83" w14:textId="77777777" w:rsidTr="00AF3824">
        <w:trPr>
          <w:tblHeader/>
        </w:trPr>
        <w:tc>
          <w:tcPr>
            <w:tcW w:w="3597" w:type="dxa"/>
          </w:tcPr>
          <w:p w14:paraId="504E2431"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9" w:type="dxa"/>
            <w:gridSpan w:val="3"/>
            <w:tcBorders>
              <w:bottom w:val="single" w:sz="4" w:space="0" w:color="auto"/>
            </w:tcBorders>
          </w:tcPr>
          <w:p w14:paraId="60CF58B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8" w:type="dxa"/>
          </w:tcPr>
          <w:p w14:paraId="0D8C75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0" w:type="dxa"/>
            <w:gridSpan w:val="3"/>
            <w:tcBorders>
              <w:bottom w:val="single" w:sz="4" w:space="0" w:color="auto"/>
            </w:tcBorders>
          </w:tcPr>
          <w:p w14:paraId="607BC8C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A677A" w:rsidRPr="00C2555B" w14:paraId="416F0D00" w14:textId="77777777" w:rsidTr="00AF3824">
        <w:trPr>
          <w:tblHeader/>
        </w:trPr>
        <w:tc>
          <w:tcPr>
            <w:tcW w:w="3597" w:type="dxa"/>
          </w:tcPr>
          <w:p w14:paraId="0F47ACB0" w14:textId="77777777" w:rsidR="005A677A" w:rsidRPr="00C2555B" w:rsidRDefault="005A677A" w:rsidP="005A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vAlign w:val="bottom"/>
          </w:tcPr>
          <w:p w14:paraId="4BB882FA" w14:textId="4CF6DAB0" w:rsidR="005A677A" w:rsidRPr="00C2555B" w:rsidRDefault="001C3AE2" w:rsidP="005A677A">
            <w:pPr>
              <w:tabs>
                <w:tab w:val="clear" w:pos="907"/>
              </w:tabs>
              <w:spacing w:line="240" w:lineRule="auto"/>
              <w:ind w:left="-108" w:right="-108"/>
              <w:jc w:val="center"/>
              <w:rPr>
                <w:rFonts w:ascii="Browallia New" w:hAnsi="Browallia New" w:cs="Browallia New"/>
                <w:sz w:val="28"/>
                <w:szCs w:val="28"/>
                <w:lang w:val="en-GB"/>
              </w:rPr>
            </w:pPr>
            <w:r w:rsidRPr="00D10583">
              <w:rPr>
                <w:rFonts w:ascii="Browallia New" w:hAnsi="Browallia New" w:cs="Browallia New"/>
                <w:sz w:val="28"/>
                <w:szCs w:val="28"/>
              </w:rPr>
              <w:t xml:space="preserve">30 </w:t>
            </w:r>
            <w:r w:rsidRPr="00D10583">
              <w:rPr>
                <w:rFonts w:ascii="Browallia New" w:hAnsi="Browallia New" w:cs="Browallia New"/>
                <w:sz w:val="28"/>
                <w:szCs w:val="28"/>
                <w:cs/>
              </w:rPr>
              <w:t>มิถุนายน</w:t>
            </w:r>
            <w:r w:rsidR="001A0CF9"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00857CA7" w14:textId="77777777" w:rsidR="005A677A" w:rsidRPr="00C2555B"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32" w:type="dxa"/>
            <w:tcBorders>
              <w:top w:val="single" w:sz="4" w:space="0" w:color="auto"/>
              <w:bottom w:val="single" w:sz="4" w:space="0" w:color="auto"/>
            </w:tcBorders>
            <w:vAlign w:val="bottom"/>
          </w:tcPr>
          <w:p w14:paraId="1C0BBF41" w14:textId="36484033" w:rsidR="005A677A" w:rsidRPr="00C2555B"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1A0CF9" w:rsidRPr="00C2555B">
              <w:rPr>
                <w:rFonts w:ascii="Browallia New" w:hAnsi="Browallia New" w:cs="Browallia New"/>
                <w:sz w:val="28"/>
                <w:szCs w:val="28"/>
              </w:rPr>
              <w:t>2561</w:t>
            </w:r>
          </w:p>
        </w:tc>
        <w:tc>
          <w:tcPr>
            <w:tcW w:w="238" w:type="dxa"/>
          </w:tcPr>
          <w:p w14:paraId="09B4D704" w14:textId="77777777" w:rsidR="005A677A" w:rsidRPr="00C2555B" w:rsidRDefault="005A677A" w:rsidP="005A677A">
            <w:pPr>
              <w:spacing w:line="240" w:lineRule="auto"/>
              <w:ind w:right="-10"/>
              <w:jc w:val="center"/>
              <w:rPr>
                <w:rFonts w:ascii="Browallia New" w:hAnsi="Browallia New" w:cs="Browallia New"/>
                <w:sz w:val="28"/>
                <w:szCs w:val="28"/>
              </w:rPr>
            </w:pPr>
          </w:p>
        </w:tc>
        <w:tc>
          <w:tcPr>
            <w:tcW w:w="1139" w:type="dxa"/>
            <w:tcBorders>
              <w:bottom w:val="single" w:sz="4" w:space="0" w:color="auto"/>
            </w:tcBorders>
            <w:vAlign w:val="bottom"/>
          </w:tcPr>
          <w:p w14:paraId="79A96E7B" w14:textId="208081FD" w:rsidR="005A677A" w:rsidRPr="00C2555B" w:rsidRDefault="001C3AE2" w:rsidP="005A677A">
            <w:pPr>
              <w:tabs>
                <w:tab w:val="clear" w:pos="907"/>
              </w:tabs>
              <w:spacing w:line="240" w:lineRule="auto"/>
              <w:ind w:left="-108" w:right="-108"/>
              <w:jc w:val="center"/>
              <w:rPr>
                <w:rFonts w:ascii="Browallia New" w:hAnsi="Browallia New" w:cs="Browallia New"/>
                <w:sz w:val="28"/>
                <w:szCs w:val="28"/>
                <w:lang w:val="en-GB"/>
              </w:rPr>
            </w:pPr>
            <w:r w:rsidRPr="00D10583">
              <w:rPr>
                <w:rFonts w:ascii="Browallia New" w:hAnsi="Browallia New" w:cs="Browallia New"/>
                <w:sz w:val="28"/>
                <w:szCs w:val="28"/>
              </w:rPr>
              <w:t xml:space="preserve">30 </w:t>
            </w:r>
            <w:r w:rsidRPr="00D10583">
              <w:rPr>
                <w:rFonts w:ascii="Browallia New" w:hAnsi="Browallia New" w:cs="Browallia New"/>
                <w:sz w:val="28"/>
                <w:szCs w:val="28"/>
                <w:cs/>
              </w:rPr>
              <w:t>มิถุนายน</w:t>
            </w:r>
            <w:r w:rsidR="001A0CF9"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vAlign w:val="bottom"/>
          </w:tcPr>
          <w:p w14:paraId="74006BD0" w14:textId="77777777" w:rsidR="005A677A" w:rsidRPr="00C2555B"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4" w:space="0" w:color="auto"/>
            </w:tcBorders>
            <w:vAlign w:val="bottom"/>
          </w:tcPr>
          <w:p w14:paraId="4F350E36" w14:textId="485D4D62" w:rsidR="005A677A" w:rsidRPr="00C2555B"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1A0CF9" w:rsidRPr="00C2555B">
              <w:rPr>
                <w:rFonts w:ascii="Browallia New" w:hAnsi="Browallia New" w:cs="Browallia New"/>
                <w:sz w:val="28"/>
                <w:szCs w:val="28"/>
              </w:rPr>
              <w:t>2561</w:t>
            </w:r>
          </w:p>
        </w:tc>
      </w:tr>
      <w:tr w:rsidR="006971B8" w:rsidRPr="00C2555B" w14:paraId="68B64339" w14:textId="77777777" w:rsidTr="00AF3824">
        <w:trPr>
          <w:trHeight w:val="305"/>
        </w:trPr>
        <w:tc>
          <w:tcPr>
            <w:tcW w:w="3597" w:type="dxa"/>
          </w:tcPr>
          <w:p w14:paraId="5C529B9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61" w:type="dxa"/>
            <w:tcBorders>
              <w:top w:val="single" w:sz="4" w:space="0" w:color="auto"/>
            </w:tcBorders>
          </w:tcPr>
          <w:p w14:paraId="682864A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32" w:type="dxa"/>
            <w:tcBorders>
              <w:top w:val="single" w:sz="4" w:space="0" w:color="auto"/>
            </w:tcBorders>
          </w:tcPr>
          <w:p w14:paraId="4397B98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39" w:type="dxa"/>
            <w:tcBorders>
              <w:top w:val="single" w:sz="4" w:space="0" w:color="auto"/>
            </w:tcBorders>
          </w:tcPr>
          <w:p w14:paraId="75853DF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5" w:type="dxa"/>
          </w:tcPr>
          <w:p w14:paraId="13FCEA5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381E61" w:rsidRPr="00C2555B" w14:paraId="7935CC13" w14:textId="77777777" w:rsidTr="00AF3824">
        <w:tc>
          <w:tcPr>
            <w:tcW w:w="3597" w:type="dxa"/>
            <w:vAlign w:val="center"/>
          </w:tcPr>
          <w:p w14:paraId="333DD014"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0" w:name="_Hlk81128674"/>
            <w:r w:rsidRPr="00C2555B">
              <w:rPr>
                <w:rFonts w:ascii="Browallia New" w:hAnsi="Browallia New" w:cs="Browallia New"/>
                <w:sz w:val="28"/>
                <w:szCs w:val="28"/>
                <w:cs/>
              </w:rPr>
              <w:t>อุปกรณ์และเครื่องใช้ไฟฟ้า</w:t>
            </w:r>
          </w:p>
        </w:tc>
        <w:tc>
          <w:tcPr>
            <w:tcW w:w="1161" w:type="dxa"/>
            <w:shd w:val="clear" w:color="auto" w:fill="auto"/>
          </w:tcPr>
          <w:p w14:paraId="65645818" w14:textId="084E4062"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73,502</w:t>
            </w:r>
          </w:p>
        </w:tc>
        <w:tc>
          <w:tcPr>
            <w:tcW w:w="236" w:type="dxa"/>
            <w:shd w:val="clear" w:color="auto" w:fill="auto"/>
          </w:tcPr>
          <w:p w14:paraId="55947FD6" w14:textId="77777777" w:rsidR="00381E61" w:rsidRPr="00493671"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3CF91CE5" w14:textId="265BB232"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60,063</w:t>
            </w:r>
          </w:p>
        </w:tc>
        <w:tc>
          <w:tcPr>
            <w:tcW w:w="238" w:type="dxa"/>
            <w:shd w:val="clear" w:color="auto" w:fill="auto"/>
          </w:tcPr>
          <w:p w14:paraId="3BD6431A"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5D901FB" w14:textId="13A8F078" w:rsidR="00381E61" w:rsidRPr="00462C98"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73,502</w:t>
            </w:r>
          </w:p>
        </w:tc>
        <w:tc>
          <w:tcPr>
            <w:tcW w:w="236" w:type="dxa"/>
          </w:tcPr>
          <w:p w14:paraId="112DC33E"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3A7D8D3" w14:textId="622DAA8D"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60,063</w:t>
            </w:r>
          </w:p>
        </w:tc>
      </w:tr>
      <w:bookmarkEnd w:id="10"/>
      <w:tr w:rsidR="00381E61" w:rsidRPr="00C2555B" w14:paraId="3D1E8B6C" w14:textId="77777777" w:rsidTr="00AF3824">
        <w:tc>
          <w:tcPr>
            <w:tcW w:w="3597" w:type="dxa"/>
            <w:vAlign w:val="center"/>
          </w:tcPr>
          <w:p w14:paraId="385F8F88"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2555B">
              <w:rPr>
                <w:rFonts w:ascii="Browallia New" w:hAnsi="Browallia New" w:cs="Browallia New"/>
                <w:sz w:val="28"/>
                <w:szCs w:val="28"/>
                <w:cs/>
              </w:rPr>
              <w:t>วัสดุก่อสร้าง</w:t>
            </w:r>
          </w:p>
        </w:tc>
        <w:tc>
          <w:tcPr>
            <w:tcW w:w="1161" w:type="dxa"/>
            <w:shd w:val="clear" w:color="auto" w:fill="auto"/>
          </w:tcPr>
          <w:p w14:paraId="45122F5F" w14:textId="3B70CFE6"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14,012</w:t>
            </w:r>
          </w:p>
        </w:tc>
        <w:tc>
          <w:tcPr>
            <w:tcW w:w="236" w:type="dxa"/>
            <w:shd w:val="clear" w:color="auto" w:fill="auto"/>
          </w:tcPr>
          <w:p w14:paraId="65B0169E" w14:textId="77777777" w:rsidR="00381E61" w:rsidRPr="00493671"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2F6093B3" w14:textId="2CE50CFB"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14,891</w:t>
            </w:r>
          </w:p>
        </w:tc>
        <w:tc>
          <w:tcPr>
            <w:tcW w:w="238" w:type="dxa"/>
            <w:shd w:val="clear" w:color="auto" w:fill="auto"/>
          </w:tcPr>
          <w:p w14:paraId="270F0DE0"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79407AC" w14:textId="531DE8CF" w:rsidR="00381E61" w:rsidRPr="00462C98"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43</w:t>
            </w:r>
          </w:p>
        </w:tc>
        <w:tc>
          <w:tcPr>
            <w:tcW w:w="236" w:type="dxa"/>
          </w:tcPr>
          <w:p w14:paraId="54F6F4ED"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11EFEB8" w14:textId="5052D810"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43</w:t>
            </w:r>
          </w:p>
        </w:tc>
      </w:tr>
      <w:tr w:rsidR="00381E61" w:rsidRPr="00C2555B" w14:paraId="7AB379DB" w14:textId="77777777" w:rsidTr="00AF3824">
        <w:tc>
          <w:tcPr>
            <w:tcW w:w="3597" w:type="dxa"/>
            <w:vAlign w:val="center"/>
          </w:tcPr>
          <w:p w14:paraId="57D77903"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วัสดุตกแต่งและอุปกรณ์</w:t>
            </w:r>
          </w:p>
        </w:tc>
        <w:tc>
          <w:tcPr>
            <w:tcW w:w="1161" w:type="dxa"/>
            <w:shd w:val="clear" w:color="auto" w:fill="auto"/>
          </w:tcPr>
          <w:p w14:paraId="004A4C93" w14:textId="71E46F7C"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69,544</w:t>
            </w:r>
          </w:p>
        </w:tc>
        <w:tc>
          <w:tcPr>
            <w:tcW w:w="236" w:type="dxa"/>
            <w:shd w:val="clear" w:color="auto" w:fill="auto"/>
          </w:tcPr>
          <w:p w14:paraId="3D6846C5" w14:textId="77777777" w:rsidR="00381E61" w:rsidRPr="00493671"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646FC337" w14:textId="7AAA9AE6"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67,121</w:t>
            </w:r>
          </w:p>
        </w:tc>
        <w:tc>
          <w:tcPr>
            <w:tcW w:w="238" w:type="dxa"/>
            <w:shd w:val="clear" w:color="auto" w:fill="auto"/>
          </w:tcPr>
          <w:p w14:paraId="2EA1006E"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39" w:type="dxa"/>
            <w:shd w:val="clear" w:color="auto" w:fill="auto"/>
          </w:tcPr>
          <w:p w14:paraId="719A4191" w14:textId="6395EC71" w:rsidR="00381E61" w:rsidRPr="00462C98" w:rsidRDefault="00C855B8" w:rsidP="00381E6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17,548</w:t>
            </w:r>
          </w:p>
        </w:tc>
        <w:tc>
          <w:tcPr>
            <w:tcW w:w="236" w:type="dxa"/>
          </w:tcPr>
          <w:p w14:paraId="45D24E10"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5" w:type="dxa"/>
          </w:tcPr>
          <w:p w14:paraId="3009955A" w14:textId="1D6A4C47"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18,713</w:t>
            </w:r>
          </w:p>
        </w:tc>
      </w:tr>
      <w:tr w:rsidR="00381E61" w:rsidRPr="00C2555B" w14:paraId="14097A3C" w14:textId="77777777" w:rsidTr="008C07C9">
        <w:tc>
          <w:tcPr>
            <w:tcW w:w="3597" w:type="dxa"/>
            <w:vAlign w:val="center"/>
          </w:tcPr>
          <w:p w14:paraId="5256B06E"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อื่นๆ</w:t>
            </w:r>
          </w:p>
        </w:tc>
        <w:tc>
          <w:tcPr>
            <w:tcW w:w="1161" w:type="dxa"/>
            <w:tcBorders>
              <w:top w:val="nil"/>
              <w:left w:val="nil"/>
              <w:bottom w:val="nil"/>
              <w:right w:val="nil"/>
            </w:tcBorders>
            <w:shd w:val="clear" w:color="auto" w:fill="auto"/>
          </w:tcPr>
          <w:p w14:paraId="62BB5F20" w14:textId="099CA9C2"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21,211</w:t>
            </w:r>
          </w:p>
        </w:tc>
        <w:tc>
          <w:tcPr>
            <w:tcW w:w="236" w:type="dxa"/>
            <w:tcBorders>
              <w:top w:val="nil"/>
              <w:left w:val="nil"/>
              <w:bottom w:val="nil"/>
              <w:right w:val="nil"/>
            </w:tcBorders>
            <w:shd w:val="clear" w:color="auto" w:fill="auto"/>
            <w:vAlign w:val="center"/>
          </w:tcPr>
          <w:p w14:paraId="493D2F6F"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nil"/>
              <w:left w:val="nil"/>
              <w:bottom w:val="nil"/>
              <w:right w:val="nil"/>
            </w:tcBorders>
            <w:shd w:val="clear" w:color="auto" w:fill="auto"/>
            <w:vAlign w:val="center"/>
          </w:tcPr>
          <w:p w14:paraId="4B5182E0" w14:textId="46474EE8"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25,423</w:t>
            </w:r>
          </w:p>
        </w:tc>
        <w:tc>
          <w:tcPr>
            <w:tcW w:w="238" w:type="dxa"/>
            <w:tcBorders>
              <w:top w:val="nil"/>
              <w:left w:val="nil"/>
              <w:bottom w:val="nil"/>
              <w:right w:val="nil"/>
            </w:tcBorders>
            <w:shd w:val="clear" w:color="auto" w:fill="auto"/>
            <w:vAlign w:val="center"/>
          </w:tcPr>
          <w:p w14:paraId="1116A524"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nil"/>
              <w:left w:val="nil"/>
              <w:bottom w:val="nil"/>
              <w:right w:val="nil"/>
            </w:tcBorders>
            <w:shd w:val="clear" w:color="auto" w:fill="auto"/>
            <w:vAlign w:val="center"/>
          </w:tcPr>
          <w:p w14:paraId="2CCA20C8" w14:textId="7944BA18" w:rsidR="00381E61" w:rsidRPr="00462C98" w:rsidRDefault="00C855B8" w:rsidP="00381E6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10,938</w:t>
            </w:r>
          </w:p>
        </w:tc>
        <w:tc>
          <w:tcPr>
            <w:tcW w:w="236" w:type="dxa"/>
            <w:tcBorders>
              <w:top w:val="nil"/>
              <w:left w:val="nil"/>
              <w:bottom w:val="nil"/>
              <w:right w:val="nil"/>
            </w:tcBorders>
            <w:shd w:val="clear" w:color="auto" w:fill="auto"/>
            <w:vAlign w:val="center"/>
          </w:tcPr>
          <w:p w14:paraId="6158762A"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19BA1D79" w14:textId="4E85A9AE"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9,676</w:t>
            </w:r>
          </w:p>
        </w:tc>
      </w:tr>
      <w:tr w:rsidR="00381E61" w:rsidRPr="00C2555B" w14:paraId="5FB7F028" w14:textId="77777777" w:rsidTr="00AF3824">
        <w:tc>
          <w:tcPr>
            <w:tcW w:w="3597" w:type="dxa"/>
          </w:tcPr>
          <w:p w14:paraId="4AA30A04"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รวม</w:t>
            </w:r>
          </w:p>
        </w:tc>
        <w:tc>
          <w:tcPr>
            <w:tcW w:w="1161" w:type="dxa"/>
            <w:tcBorders>
              <w:top w:val="single" w:sz="4" w:space="0" w:color="auto"/>
            </w:tcBorders>
            <w:shd w:val="clear" w:color="auto" w:fill="auto"/>
          </w:tcPr>
          <w:p w14:paraId="6BC41A76" w14:textId="5CA417D0"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178,269</w:t>
            </w:r>
          </w:p>
        </w:tc>
        <w:tc>
          <w:tcPr>
            <w:tcW w:w="236" w:type="dxa"/>
            <w:shd w:val="clear" w:color="auto" w:fill="auto"/>
          </w:tcPr>
          <w:p w14:paraId="5D3806FE"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tcBorders>
            <w:shd w:val="clear" w:color="auto" w:fill="auto"/>
          </w:tcPr>
          <w:p w14:paraId="49712E4A" w14:textId="2C707EE0"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167,498</w:t>
            </w:r>
          </w:p>
        </w:tc>
        <w:tc>
          <w:tcPr>
            <w:tcW w:w="238" w:type="dxa"/>
            <w:shd w:val="clear" w:color="auto" w:fill="auto"/>
          </w:tcPr>
          <w:p w14:paraId="1609BBEE"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tcBorders>
            <w:shd w:val="clear" w:color="auto" w:fill="auto"/>
          </w:tcPr>
          <w:p w14:paraId="0E7B5448" w14:textId="1E327263" w:rsidR="00381E61" w:rsidRPr="00462C98"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102,03</w:t>
            </w:r>
            <w:r w:rsidR="00C855B8">
              <w:rPr>
                <w:rFonts w:ascii="Browallia New" w:hAnsi="Browallia New" w:cs="Browallia New"/>
                <w:sz w:val="28"/>
                <w:szCs w:val="28"/>
                <w:lang w:val="en-US" w:bidi="th-TH"/>
              </w:rPr>
              <w:t>1</w:t>
            </w:r>
          </w:p>
        </w:tc>
        <w:tc>
          <w:tcPr>
            <w:tcW w:w="236" w:type="dxa"/>
          </w:tcPr>
          <w:p w14:paraId="2C5D1830"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tcBorders>
          </w:tcPr>
          <w:p w14:paraId="0A75AE9A" w14:textId="7354AE74"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88,495</w:t>
            </w:r>
          </w:p>
        </w:tc>
      </w:tr>
      <w:tr w:rsidR="00381E61" w:rsidRPr="00C2555B" w14:paraId="5F18D243" w14:textId="77777777" w:rsidTr="00493671">
        <w:tc>
          <w:tcPr>
            <w:tcW w:w="3597" w:type="dxa"/>
          </w:tcPr>
          <w:p w14:paraId="2E8520CC"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ค่าเผื่อสินค้าล้าสมัยและลดมูลค่า</w:t>
            </w:r>
          </w:p>
        </w:tc>
        <w:tc>
          <w:tcPr>
            <w:tcW w:w="1161" w:type="dxa"/>
            <w:tcBorders>
              <w:bottom w:val="single" w:sz="4" w:space="0" w:color="auto"/>
            </w:tcBorders>
            <w:shd w:val="clear" w:color="auto" w:fill="auto"/>
          </w:tcPr>
          <w:p w14:paraId="44480C06" w14:textId="105B020E"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(5,721)</w:t>
            </w:r>
          </w:p>
        </w:tc>
        <w:tc>
          <w:tcPr>
            <w:tcW w:w="236" w:type="dxa"/>
            <w:shd w:val="clear" w:color="auto" w:fill="auto"/>
          </w:tcPr>
          <w:p w14:paraId="1B021AD3"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shd w:val="clear" w:color="auto" w:fill="auto"/>
          </w:tcPr>
          <w:p w14:paraId="3ACBBF8F" w14:textId="632E2076" w:rsidR="00381E61" w:rsidRPr="00C2555B" w:rsidRDefault="00381E61" w:rsidP="00381E61">
            <w:pPr>
              <w:pStyle w:val="acctfourfigures"/>
              <w:tabs>
                <w:tab w:val="clear" w:pos="765"/>
              </w:tabs>
              <w:spacing w:line="240" w:lineRule="auto"/>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(3,780)</w:t>
            </w:r>
          </w:p>
        </w:tc>
        <w:tc>
          <w:tcPr>
            <w:tcW w:w="238" w:type="dxa"/>
            <w:shd w:val="clear" w:color="auto" w:fill="auto"/>
          </w:tcPr>
          <w:p w14:paraId="35809F8D"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bottom w:val="single" w:sz="4" w:space="0" w:color="auto"/>
            </w:tcBorders>
            <w:shd w:val="clear" w:color="auto" w:fill="auto"/>
          </w:tcPr>
          <w:p w14:paraId="2275AC75" w14:textId="0E6A8E82" w:rsidR="00381E61" w:rsidRPr="00462C98" w:rsidRDefault="00381E61" w:rsidP="00381E61">
            <w:pPr>
              <w:pStyle w:val="acctfourfigures"/>
              <w:tabs>
                <w:tab w:val="clear" w:pos="765"/>
              </w:tabs>
              <w:spacing w:line="240" w:lineRule="auto"/>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(5,65</w:t>
            </w:r>
            <w:r w:rsidR="00C855B8">
              <w:rPr>
                <w:rFonts w:ascii="Browallia New" w:hAnsi="Browallia New" w:cs="Browallia New"/>
                <w:sz w:val="28"/>
                <w:szCs w:val="28"/>
                <w:lang w:val="en-US" w:bidi="th-TH"/>
              </w:rPr>
              <w:t>5</w:t>
            </w:r>
            <w:r w:rsidRPr="00807020">
              <w:rPr>
                <w:rFonts w:ascii="Browallia New" w:hAnsi="Browallia New" w:cs="Browallia New"/>
                <w:sz w:val="28"/>
                <w:szCs w:val="28"/>
                <w:lang w:val="en-US" w:bidi="th-TH"/>
              </w:rPr>
              <w:t>)</w:t>
            </w:r>
          </w:p>
        </w:tc>
        <w:tc>
          <w:tcPr>
            <w:tcW w:w="236" w:type="dxa"/>
          </w:tcPr>
          <w:p w14:paraId="1765BBE1"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bottom w:val="single" w:sz="4" w:space="0" w:color="auto"/>
            </w:tcBorders>
            <w:vAlign w:val="center"/>
          </w:tcPr>
          <w:p w14:paraId="34E56322" w14:textId="514C041C"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(3,715)</w:t>
            </w:r>
          </w:p>
        </w:tc>
      </w:tr>
      <w:tr w:rsidR="00381E61" w:rsidRPr="00C2555B" w14:paraId="5DDDE020" w14:textId="77777777" w:rsidTr="00AF3824">
        <w:tc>
          <w:tcPr>
            <w:tcW w:w="3597" w:type="dxa"/>
          </w:tcPr>
          <w:p w14:paraId="5647360C"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สุทธิ</w:t>
            </w:r>
          </w:p>
        </w:tc>
        <w:tc>
          <w:tcPr>
            <w:tcW w:w="1161" w:type="dxa"/>
            <w:tcBorders>
              <w:top w:val="single" w:sz="4" w:space="0" w:color="auto"/>
              <w:bottom w:val="single" w:sz="12" w:space="0" w:color="auto"/>
            </w:tcBorders>
            <w:shd w:val="clear" w:color="auto" w:fill="auto"/>
          </w:tcPr>
          <w:p w14:paraId="04F13ECF" w14:textId="28E9C647" w:rsidR="00381E61" w:rsidRPr="00B762DD"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C07C9">
              <w:rPr>
                <w:rFonts w:ascii="Browallia New" w:hAnsi="Browallia New" w:cs="Browallia New"/>
                <w:sz w:val="28"/>
                <w:szCs w:val="28"/>
                <w:lang w:val="en-US" w:bidi="th-TH"/>
              </w:rPr>
              <w:t>172,548</w:t>
            </w:r>
          </w:p>
        </w:tc>
        <w:tc>
          <w:tcPr>
            <w:tcW w:w="236" w:type="dxa"/>
            <w:shd w:val="clear" w:color="auto" w:fill="auto"/>
          </w:tcPr>
          <w:p w14:paraId="36033383"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shd w:val="clear" w:color="auto" w:fill="auto"/>
          </w:tcPr>
          <w:p w14:paraId="33DBF7CA" w14:textId="7796A6D6"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493671">
              <w:rPr>
                <w:rFonts w:ascii="Browallia New" w:hAnsi="Browallia New" w:cs="Browallia New"/>
                <w:sz w:val="28"/>
                <w:szCs w:val="28"/>
                <w:lang w:val="en-US" w:bidi="th-TH"/>
              </w:rPr>
              <w:t>163,718</w:t>
            </w:r>
          </w:p>
        </w:tc>
        <w:tc>
          <w:tcPr>
            <w:tcW w:w="238" w:type="dxa"/>
            <w:shd w:val="clear" w:color="auto" w:fill="auto"/>
          </w:tcPr>
          <w:p w14:paraId="18BDDA00"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tcPr>
          <w:p w14:paraId="4660EEC4" w14:textId="34046A40" w:rsidR="00381E61" w:rsidRPr="00462C98" w:rsidRDefault="00381E61" w:rsidP="00381E61">
            <w:pPr>
              <w:pStyle w:val="acctfourfigures"/>
              <w:tabs>
                <w:tab w:val="clear" w:pos="765"/>
              </w:tabs>
              <w:spacing w:line="240" w:lineRule="auto"/>
              <w:ind w:left="-117"/>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96,376</w:t>
            </w:r>
          </w:p>
        </w:tc>
        <w:tc>
          <w:tcPr>
            <w:tcW w:w="236" w:type="dxa"/>
          </w:tcPr>
          <w:p w14:paraId="0FB4BAF6" w14:textId="77777777" w:rsidR="00381E61" w:rsidRPr="00C2555B" w:rsidRDefault="00381E61" w:rsidP="0038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2375161B" w14:textId="50CBF254" w:rsidR="00381E61" w:rsidRPr="00C2555B" w:rsidRDefault="00381E61" w:rsidP="00381E61">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84,780</w:t>
            </w:r>
          </w:p>
        </w:tc>
      </w:tr>
    </w:tbl>
    <w:p w14:paraId="28513223" w14:textId="77777777" w:rsidR="00C1732D" w:rsidRPr="00C2555B"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C2555B" w:rsidRDefault="001D582B" w:rsidP="00757649">
      <w:pPr>
        <w:tabs>
          <w:tab w:val="left" w:pos="7655"/>
          <w:tab w:val="left" w:pos="7797"/>
          <w:tab w:val="left" w:pos="7938"/>
        </w:tabs>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AC54EE" w:rsidRPr="00C2555B" w14:paraId="0D989844" w14:textId="77777777" w:rsidTr="00CD446E">
        <w:trPr>
          <w:cantSplit/>
          <w:trHeight w:val="80"/>
        </w:trPr>
        <w:tc>
          <w:tcPr>
            <w:tcW w:w="4110" w:type="dxa"/>
          </w:tcPr>
          <w:p w14:paraId="7B3E6F51" w14:textId="54556D41" w:rsidR="00AC54EE" w:rsidRPr="00C2555B" w:rsidRDefault="00AC54EE" w:rsidP="00AC54E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p>
        </w:tc>
        <w:tc>
          <w:tcPr>
            <w:tcW w:w="165" w:type="dxa"/>
          </w:tcPr>
          <w:p w14:paraId="254181F2" w14:textId="77777777" w:rsidR="00AC54EE" w:rsidRPr="00C2555B" w:rsidRDefault="00AC54EE" w:rsidP="00AC54E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6E4370B3" w:rsidR="00AC54EE" w:rsidRPr="00B762DD"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B762DD">
              <w:rPr>
                <w:rFonts w:ascii="Browallia New" w:hAnsi="Browallia New" w:cs="Browallia New"/>
                <w:sz w:val="28"/>
                <w:szCs w:val="28"/>
                <w:lang w:val="en-US"/>
              </w:rPr>
              <w:t>3,780</w:t>
            </w:r>
          </w:p>
        </w:tc>
        <w:tc>
          <w:tcPr>
            <w:tcW w:w="284" w:type="dxa"/>
          </w:tcPr>
          <w:p w14:paraId="1D7CC385" w14:textId="77777777" w:rsidR="00AC54EE" w:rsidRPr="00C2555B" w:rsidRDefault="00AC54EE" w:rsidP="00AC54E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6C4D3F23" w:rsidR="00AC54EE" w:rsidRPr="00C2555B"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3,715</w:t>
            </w:r>
          </w:p>
        </w:tc>
      </w:tr>
      <w:tr w:rsidR="00AB408B" w:rsidRPr="00C2555B" w14:paraId="35B0DEC0" w14:textId="77777777" w:rsidTr="00CD446E">
        <w:trPr>
          <w:cantSplit/>
        </w:trPr>
        <w:tc>
          <w:tcPr>
            <w:tcW w:w="4110" w:type="dxa"/>
          </w:tcPr>
          <w:p w14:paraId="321629AB" w14:textId="4CA4B2F0" w:rsidR="00AB408B" w:rsidRPr="00C2555B" w:rsidRDefault="00AB408B" w:rsidP="00AB408B">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AB408B" w:rsidRPr="00C2555B" w:rsidRDefault="00AB408B" w:rsidP="00AB408B">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349534A" w:rsidR="00AB408B" w:rsidRPr="00B762DD" w:rsidRDefault="003347B2" w:rsidP="00AB408B">
            <w:pPr>
              <w:pStyle w:val="acctfourfigures"/>
              <w:tabs>
                <w:tab w:val="clear" w:pos="765"/>
              </w:tabs>
              <w:spacing w:line="240" w:lineRule="auto"/>
              <w:ind w:left="-117" w:right="72"/>
              <w:jc w:val="right"/>
              <w:rPr>
                <w:rFonts w:ascii="Browallia New" w:hAnsi="Browallia New" w:cs="Browallia New"/>
                <w:sz w:val="28"/>
                <w:szCs w:val="28"/>
                <w:lang w:val="en-US"/>
              </w:rPr>
            </w:pPr>
            <w:r w:rsidRPr="00B762DD">
              <w:rPr>
                <w:rFonts w:ascii="Browallia New" w:hAnsi="Browallia New" w:cs="Browallia New"/>
                <w:sz w:val="28"/>
                <w:szCs w:val="28"/>
                <w:lang w:val="en-US"/>
              </w:rPr>
              <w:t>1,941</w:t>
            </w:r>
          </w:p>
        </w:tc>
        <w:tc>
          <w:tcPr>
            <w:tcW w:w="284" w:type="dxa"/>
          </w:tcPr>
          <w:p w14:paraId="4A321CFF" w14:textId="77777777" w:rsidR="00AB408B" w:rsidRPr="00C2555B" w:rsidRDefault="00AB408B" w:rsidP="00AB408B">
            <w:pPr>
              <w:tabs>
                <w:tab w:val="left" w:pos="3390"/>
              </w:tabs>
              <w:spacing w:line="240" w:lineRule="auto"/>
              <w:ind w:left="426"/>
              <w:rPr>
                <w:rFonts w:ascii="Browallia New" w:hAnsi="Browallia New" w:cs="Browallia New"/>
                <w:sz w:val="28"/>
                <w:szCs w:val="28"/>
                <w:cs/>
              </w:rPr>
            </w:pPr>
          </w:p>
        </w:tc>
        <w:tc>
          <w:tcPr>
            <w:tcW w:w="2268" w:type="dxa"/>
            <w:vAlign w:val="center"/>
          </w:tcPr>
          <w:p w14:paraId="7F8F40AB" w14:textId="2B685C59" w:rsidR="00AB408B" w:rsidRPr="00462C98" w:rsidRDefault="00AB408B" w:rsidP="00AB408B">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807020">
              <w:rPr>
                <w:rFonts w:ascii="Browallia New" w:hAnsi="Browallia New" w:cs="Browallia New"/>
                <w:sz w:val="28"/>
                <w:szCs w:val="28"/>
                <w:lang w:val="en-US" w:bidi="th-TH"/>
              </w:rPr>
              <w:t>1,94</w:t>
            </w:r>
            <w:r w:rsidR="007F3CFD">
              <w:rPr>
                <w:rFonts w:ascii="Browallia New" w:hAnsi="Browallia New" w:cs="Browallia New"/>
                <w:sz w:val="28"/>
                <w:szCs w:val="28"/>
                <w:lang w:val="en-US" w:bidi="th-TH"/>
              </w:rPr>
              <w:t>1</w:t>
            </w:r>
          </w:p>
        </w:tc>
      </w:tr>
      <w:tr w:rsidR="00AB408B" w:rsidRPr="00C2555B" w14:paraId="4B86D75E" w14:textId="77777777" w:rsidTr="00AC54EE">
        <w:trPr>
          <w:cantSplit/>
        </w:trPr>
        <w:tc>
          <w:tcPr>
            <w:tcW w:w="4110" w:type="dxa"/>
          </w:tcPr>
          <w:p w14:paraId="190C8224" w14:textId="59155094" w:rsidR="00AB408B" w:rsidRPr="00C2555B" w:rsidRDefault="00AB408B" w:rsidP="00AB408B">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Pr="00D10583">
              <w:rPr>
                <w:rFonts w:ascii="Browallia New" w:hAnsi="Browallia New" w:cs="Browallia New"/>
                <w:sz w:val="28"/>
                <w:szCs w:val="28"/>
              </w:rPr>
              <w:t xml:space="preserve">30 </w:t>
            </w:r>
            <w:r w:rsidRPr="00D10583">
              <w:rPr>
                <w:rFonts w:ascii="Browallia New" w:hAnsi="Browallia New" w:cs="Browallia New"/>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65" w:type="dxa"/>
          </w:tcPr>
          <w:p w14:paraId="0FE960B8" w14:textId="77777777" w:rsidR="00AB408B" w:rsidRPr="00C2555B" w:rsidRDefault="00AB408B" w:rsidP="00AB408B">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6BB6515C" w:rsidR="00AB408B" w:rsidRPr="00B762DD" w:rsidRDefault="003347B2" w:rsidP="00AB408B">
            <w:pPr>
              <w:pStyle w:val="acctfourfigures"/>
              <w:tabs>
                <w:tab w:val="clear" w:pos="765"/>
              </w:tabs>
              <w:spacing w:line="240" w:lineRule="auto"/>
              <w:ind w:left="-117" w:right="72"/>
              <w:jc w:val="right"/>
              <w:rPr>
                <w:rFonts w:ascii="Browallia New" w:hAnsi="Browallia New" w:cs="Browallia New"/>
                <w:sz w:val="28"/>
                <w:szCs w:val="28"/>
                <w:cs/>
                <w:lang w:bidi="th-TH"/>
              </w:rPr>
            </w:pPr>
            <w:r w:rsidRPr="00B762DD">
              <w:rPr>
                <w:rFonts w:ascii="Browallia New" w:hAnsi="Browallia New" w:cs="Browallia New"/>
                <w:sz w:val="28"/>
                <w:szCs w:val="28"/>
                <w:lang w:bidi="th-TH"/>
              </w:rPr>
              <w:fldChar w:fldCharType="begin"/>
            </w:r>
            <w:r w:rsidRPr="00B762DD">
              <w:rPr>
                <w:rFonts w:ascii="Browallia New" w:hAnsi="Browallia New" w:cs="Browallia New"/>
                <w:sz w:val="28"/>
                <w:szCs w:val="28"/>
                <w:lang w:bidi="th-TH"/>
              </w:rPr>
              <w:instrText xml:space="preserve"> =SUM(ABOVE) </w:instrText>
            </w:r>
            <w:r w:rsidRPr="00B762DD">
              <w:rPr>
                <w:rFonts w:ascii="Browallia New" w:hAnsi="Browallia New" w:cs="Browallia New"/>
                <w:sz w:val="28"/>
                <w:szCs w:val="28"/>
                <w:lang w:bidi="th-TH"/>
              </w:rPr>
              <w:fldChar w:fldCharType="separate"/>
            </w:r>
            <w:r w:rsidRPr="00B762DD">
              <w:rPr>
                <w:rFonts w:ascii="Browallia New" w:hAnsi="Browallia New" w:cs="Browallia New"/>
                <w:noProof/>
                <w:sz w:val="28"/>
                <w:szCs w:val="28"/>
                <w:lang w:bidi="th-TH"/>
              </w:rPr>
              <w:t>5,721</w:t>
            </w:r>
            <w:r w:rsidRPr="00B762DD">
              <w:rPr>
                <w:rFonts w:ascii="Browallia New" w:hAnsi="Browallia New" w:cs="Browallia New"/>
                <w:sz w:val="28"/>
                <w:szCs w:val="28"/>
                <w:lang w:bidi="th-TH"/>
              </w:rPr>
              <w:fldChar w:fldCharType="end"/>
            </w:r>
          </w:p>
        </w:tc>
        <w:tc>
          <w:tcPr>
            <w:tcW w:w="284" w:type="dxa"/>
          </w:tcPr>
          <w:p w14:paraId="5DE761B3" w14:textId="77777777" w:rsidR="00AB408B" w:rsidRPr="00C2555B" w:rsidRDefault="00AB408B" w:rsidP="00AB408B">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5DAB91E8" w:rsidR="00AB408B" w:rsidRPr="00462C98" w:rsidRDefault="00AB408B" w:rsidP="00AB408B">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807020">
              <w:rPr>
                <w:rFonts w:ascii="Browallia New" w:hAnsi="Browallia New" w:cs="Browallia New"/>
                <w:sz w:val="28"/>
                <w:szCs w:val="28"/>
                <w:lang w:val="en-US" w:bidi="th-TH"/>
              </w:rPr>
              <w:t>5,65</w:t>
            </w:r>
            <w:r w:rsidR="007F3CFD">
              <w:rPr>
                <w:rFonts w:ascii="Browallia New" w:hAnsi="Browallia New" w:cs="Browallia New"/>
                <w:sz w:val="28"/>
                <w:szCs w:val="28"/>
                <w:lang w:val="en-US" w:bidi="th-TH"/>
              </w:rPr>
              <w:t>6</w:t>
            </w:r>
          </w:p>
        </w:tc>
      </w:tr>
    </w:tbl>
    <w:p w14:paraId="2E686066" w14:textId="1AD5A0D5" w:rsidR="00AF3824" w:rsidRPr="008C07C9"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3E178843" w14:textId="51F79615" w:rsidR="006971B8" w:rsidRPr="00C2555B"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p>
    <w:p w14:paraId="27D35313" w14:textId="77777777" w:rsidR="006971B8" w:rsidRPr="008C07C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9020" w:type="dxa"/>
        <w:tblInd w:w="360" w:type="dxa"/>
        <w:tblLayout w:type="fixed"/>
        <w:tblLook w:val="0000" w:firstRow="0" w:lastRow="0" w:firstColumn="0" w:lastColumn="0" w:noHBand="0" w:noVBand="0"/>
      </w:tblPr>
      <w:tblGrid>
        <w:gridCol w:w="3663"/>
        <w:gridCol w:w="1134"/>
        <w:gridCol w:w="238"/>
        <w:gridCol w:w="1180"/>
        <w:gridCol w:w="236"/>
        <w:gridCol w:w="1151"/>
        <w:gridCol w:w="236"/>
        <w:gridCol w:w="1172"/>
        <w:gridCol w:w="10"/>
      </w:tblGrid>
      <w:tr w:rsidR="006971B8" w:rsidRPr="0036772A" w14:paraId="52287B3A" w14:textId="77777777" w:rsidTr="00493671">
        <w:trPr>
          <w:gridAfter w:val="1"/>
          <w:wAfter w:w="10" w:type="dxa"/>
          <w:cantSplit/>
          <w:tblHeader/>
        </w:trPr>
        <w:tc>
          <w:tcPr>
            <w:tcW w:w="3663" w:type="dxa"/>
            <w:tcBorders>
              <w:top w:val="nil"/>
              <w:left w:val="nil"/>
              <w:bottom w:val="nil"/>
              <w:right w:val="nil"/>
            </w:tcBorders>
          </w:tcPr>
          <w:p w14:paraId="7126C67B" w14:textId="77777777" w:rsidR="006971B8" w:rsidRPr="008C07C9" w:rsidRDefault="006971B8" w:rsidP="001B4041">
            <w:pPr>
              <w:spacing w:line="240" w:lineRule="auto"/>
              <w:jc w:val="both"/>
              <w:rPr>
                <w:rFonts w:ascii="Browallia New" w:hAnsi="Browallia New" w:cs="Browallia New"/>
                <w:sz w:val="24"/>
                <w:szCs w:val="24"/>
              </w:rPr>
            </w:pPr>
          </w:p>
        </w:tc>
        <w:tc>
          <w:tcPr>
            <w:tcW w:w="5347" w:type="dxa"/>
            <w:gridSpan w:val="7"/>
            <w:tcBorders>
              <w:top w:val="nil"/>
              <w:left w:val="nil"/>
              <w:right w:val="nil"/>
            </w:tcBorders>
          </w:tcPr>
          <w:p w14:paraId="779960EE" w14:textId="77777777" w:rsidR="006971B8" w:rsidRPr="008C07C9" w:rsidRDefault="006971B8" w:rsidP="001B4041">
            <w:pPr>
              <w:spacing w:line="240" w:lineRule="auto"/>
              <w:ind w:right="-45"/>
              <w:jc w:val="right"/>
              <w:rPr>
                <w:rFonts w:ascii="Browallia New" w:hAnsi="Browallia New" w:cs="Browallia New"/>
                <w:sz w:val="24"/>
                <w:szCs w:val="24"/>
                <w:cs/>
              </w:rPr>
            </w:pPr>
            <w:r w:rsidRPr="008C07C9">
              <w:rPr>
                <w:rFonts w:ascii="Browallia New" w:hAnsi="Browallia New" w:cs="Browallia New"/>
                <w:sz w:val="24"/>
                <w:szCs w:val="24"/>
                <w:cs/>
              </w:rPr>
              <w:t xml:space="preserve">(หน่วย </w:t>
            </w:r>
            <w:r w:rsidRPr="008C07C9">
              <w:rPr>
                <w:rFonts w:ascii="Browallia New" w:hAnsi="Browallia New" w:cs="Browallia New"/>
                <w:sz w:val="24"/>
                <w:szCs w:val="24"/>
                <w:lang w:val="en-GB"/>
              </w:rPr>
              <w:t xml:space="preserve">: </w:t>
            </w:r>
            <w:r w:rsidRPr="008C07C9">
              <w:rPr>
                <w:rFonts w:ascii="Browallia New" w:hAnsi="Browallia New" w:cs="Browallia New"/>
                <w:sz w:val="24"/>
                <w:szCs w:val="24"/>
                <w:cs/>
              </w:rPr>
              <w:t>พันบาท)</w:t>
            </w:r>
          </w:p>
        </w:tc>
      </w:tr>
      <w:tr w:rsidR="008B0AD4" w:rsidRPr="0036772A" w14:paraId="609C2D07" w14:textId="77777777" w:rsidTr="00493671">
        <w:trPr>
          <w:cantSplit/>
          <w:trHeight w:val="257"/>
          <w:tblHeader/>
        </w:trPr>
        <w:tc>
          <w:tcPr>
            <w:tcW w:w="3663" w:type="dxa"/>
            <w:tcBorders>
              <w:top w:val="nil"/>
              <w:left w:val="nil"/>
              <w:bottom w:val="nil"/>
              <w:right w:val="nil"/>
            </w:tcBorders>
          </w:tcPr>
          <w:p w14:paraId="760C4825" w14:textId="77777777" w:rsidR="008B0AD4" w:rsidRPr="008C07C9" w:rsidRDefault="008B0AD4" w:rsidP="008B0AD4">
            <w:pPr>
              <w:spacing w:line="240" w:lineRule="auto"/>
              <w:ind w:left="702" w:hanging="702"/>
              <w:jc w:val="both"/>
              <w:rPr>
                <w:rFonts w:ascii="Browallia New" w:hAnsi="Browallia New" w:cs="Browallia New"/>
                <w:sz w:val="24"/>
                <w:szCs w:val="24"/>
              </w:rPr>
            </w:pPr>
          </w:p>
        </w:tc>
        <w:tc>
          <w:tcPr>
            <w:tcW w:w="2552" w:type="dxa"/>
            <w:gridSpan w:val="3"/>
            <w:tcBorders>
              <w:left w:val="nil"/>
              <w:bottom w:val="single" w:sz="4" w:space="0" w:color="auto"/>
              <w:right w:val="nil"/>
            </w:tcBorders>
          </w:tcPr>
          <w:p w14:paraId="503898BE" w14:textId="77777777" w:rsidR="008B0AD4" w:rsidRPr="008C07C9" w:rsidRDefault="008B0AD4" w:rsidP="008B0AD4">
            <w:pPr>
              <w:spacing w:line="240" w:lineRule="auto"/>
              <w:jc w:val="center"/>
              <w:rPr>
                <w:rFonts w:ascii="Browallia New" w:hAnsi="Browallia New" w:cs="Browallia New"/>
                <w:sz w:val="24"/>
                <w:szCs w:val="24"/>
              </w:rPr>
            </w:pPr>
            <w:r w:rsidRPr="008C07C9">
              <w:rPr>
                <w:rFonts w:ascii="Browallia New" w:hAnsi="Browallia New" w:cs="Browallia New"/>
                <w:sz w:val="24"/>
                <w:szCs w:val="24"/>
                <w:cs/>
              </w:rPr>
              <w:t>งบการเงินรวม</w:t>
            </w:r>
          </w:p>
        </w:tc>
        <w:tc>
          <w:tcPr>
            <w:tcW w:w="236" w:type="dxa"/>
            <w:tcBorders>
              <w:left w:val="nil"/>
              <w:right w:val="nil"/>
            </w:tcBorders>
          </w:tcPr>
          <w:p w14:paraId="2648A10B" w14:textId="77777777" w:rsidR="008B0AD4" w:rsidRPr="008C07C9" w:rsidRDefault="008B0AD4" w:rsidP="008B0AD4">
            <w:pPr>
              <w:spacing w:line="240" w:lineRule="auto"/>
              <w:jc w:val="center"/>
              <w:rPr>
                <w:rFonts w:ascii="Browallia New" w:hAnsi="Browallia New" w:cs="Browallia New"/>
                <w:sz w:val="24"/>
                <w:szCs w:val="24"/>
                <w:cs/>
              </w:rPr>
            </w:pPr>
          </w:p>
        </w:tc>
        <w:tc>
          <w:tcPr>
            <w:tcW w:w="2569" w:type="dxa"/>
            <w:gridSpan w:val="4"/>
            <w:tcBorders>
              <w:left w:val="nil"/>
              <w:bottom w:val="single" w:sz="4" w:space="0" w:color="auto"/>
              <w:right w:val="nil"/>
            </w:tcBorders>
            <w:vAlign w:val="bottom"/>
          </w:tcPr>
          <w:p w14:paraId="4B56EBAD" w14:textId="24DC15D0" w:rsidR="008B0AD4" w:rsidRPr="008C07C9" w:rsidRDefault="008B0AD4" w:rsidP="008B0AD4">
            <w:pPr>
              <w:spacing w:line="240" w:lineRule="auto"/>
              <w:jc w:val="center"/>
              <w:rPr>
                <w:rFonts w:ascii="Browallia New" w:hAnsi="Browallia New" w:cs="Browallia New"/>
                <w:sz w:val="24"/>
                <w:szCs w:val="24"/>
                <w:cs/>
              </w:rPr>
            </w:pPr>
            <w:r w:rsidRPr="008C07C9">
              <w:rPr>
                <w:rFonts w:ascii="Browallia New" w:hAnsi="Browallia New" w:cs="Browallia New"/>
                <w:sz w:val="24"/>
                <w:szCs w:val="24"/>
                <w:cs/>
              </w:rPr>
              <w:t>งบการเงินเฉพาะของบริษัท</w:t>
            </w:r>
          </w:p>
        </w:tc>
      </w:tr>
      <w:tr w:rsidR="008B0AD4" w:rsidRPr="0036772A" w14:paraId="4BBACBF7" w14:textId="77777777" w:rsidTr="00493671">
        <w:trPr>
          <w:tblHeader/>
        </w:trPr>
        <w:tc>
          <w:tcPr>
            <w:tcW w:w="3663" w:type="dxa"/>
            <w:tcBorders>
              <w:top w:val="nil"/>
              <w:left w:val="nil"/>
              <w:bottom w:val="nil"/>
              <w:right w:val="nil"/>
            </w:tcBorders>
          </w:tcPr>
          <w:p w14:paraId="627855EF" w14:textId="77777777" w:rsidR="008B0AD4" w:rsidRPr="008C07C9" w:rsidRDefault="008B0AD4" w:rsidP="008B0AD4">
            <w:pPr>
              <w:spacing w:line="240" w:lineRule="auto"/>
              <w:jc w:val="center"/>
              <w:rPr>
                <w:rFonts w:ascii="Browallia New" w:hAnsi="Browallia New" w:cs="Browallia New"/>
                <w:sz w:val="24"/>
                <w:szCs w:val="24"/>
              </w:rPr>
            </w:pPr>
          </w:p>
        </w:tc>
        <w:tc>
          <w:tcPr>
            <w:tcW w:w="1134" w:type="dxa"/>
            <w:tcBorders>
              <w:top w:val="single" w:sz="4" w:space="0" w:color="auto"/>
              <w:left w:val="nil"/>
              <w:bottom w:val="single" w:sz="4" w:space="0" w:color="auto"/>
              <w:right w:val="nil"/>
            </w:tcBorders>
            <w:vAlign w:val="bottom"/>
          </w:tcPr>
          <w:p w14:paraId="3D859D59" w14:textId="493F73D7" w:rsidR="008B0AD4" w:rsidRPr="008C07C9" w:rsidRDefault="001C3AE2" w:rsidP="008B0AD4">
            <w:pPr>
              <w:tabs>
                <w:tab w:val="clear" w:pos="907"/>
              </w:tabs>
              <w:spacing w:line="240" w:lineRule="auto"/>
              <w:ind w:left="-108" w:right="-108"/>
              <w:jc w:val="center"/>
              <w:rPr>
                <w:rFonts w:ascii="Browallia New" w:hAnsi="Browallia New" w:cs="Browallia New"/>
                <w:sz w:val="24"/>
                <w:szCs w:val="24"/>
                <w:lang w:val="en-GB"/>
              </w:rPr>
            </w:pPr>
            <w:r w:rsidRPr="008C07C9">
              <w:rPr>
                <w:rFonts w:ascii="Browallia New" w:hAnsi="Browallia New" w:cs="Browallia New"/>
                <w:sz w:val="24"/>
                <w:szCs w:val="24"/>
              </w:rPr>
              <w:t xml:space="preserve">30 </w:t>
            </w:r>
            <w:r w:rsidRPr="008C07C9">
              <w:rPr>
                <w:rFonts w:ascii="Browallia New" w:hAnsi="Browallia New" w:cs="Browallia New"/>
                <w:sz w:val="24"/>
                <w:szCs w:val="24"/>
                <w:cs/>
              </w:rPr>
              <w:t>มิถุนายน</w:t>
            </w:r>
            <w:r w:rsidR="008B0AD4" w:rsidRPr="008C07C9">
              <w:rPr>
                <w:rFonts w:ascii="Browallia New" w:hAnsi="Browallia New" w:cs="Browallia New"/>
                <w:sz w:val="24"/>
                <w:szCs w:val="24"/>
                <w:cs/>
              </w:rPr>
              <w:t xml:space="preserve"> </w:t>
            </w:r>
            <w:r w:rsidR="008B0AD4" w:rsidRPr="008C07C9">
              <w:rPr>
                <w:rFonts w:ascii="Browallia New" w:hAnsi="Browallia New" w:cs="Browallia New"/>
                <w:sz w:val="24"/>
                <w:szCs w:val="24"/>
              </w:rPr>
              <w:t>2562</w:t>
            </w:r>
          </w:p>
        </w:tc>
        <w:tc>
          <w:tcPr>
            <w:tcW w:w="238" w:type="dxa"/>
            <w:tcBorders>
              <w:top w:val="nil"/>
              <w:left w:val="nil"/>
              <w:right w:val="nil"/>
            </w:tcBorders>
            <w:vAlign w:val="bottom"/>
          </w:tcPr>
          <w:p w14:paraId="49F22BE9" w14:textId="77777777" w:rsidR="008B0AD4" w:rsidRPr="008C07C9" w:rsidRDefault="008B0AD4" w:rsidP="008B0AD4">
            <w:pPr>
              <w:tabs>
                <w:tab w:val="clear" w:pos="907"/>
              </w:tabs>
              <w:spacing w:line="240" w:lineRule="auto"/>
              <w:ind w:left="-108" w:right="-108"/>
              <w:jc w:val="center"/>
              <w:rPr>
                <w:rFonts w:ascii="Browallia New" w:hAnsi="Browallia New" w:cs="Browallia New"/>
                <w:sz w:val="24"/>
                <w:szCs w:val="24"/>
                <w:cs/>
              </w:rPr>
            </w:pPr>
          </w:p>
        </w:tc>
        <w:tc>
          <w:tcPr>
            <w:tcW w:w="1180" w:type="dxa"/>
            <w:tcBorders>
              <w:top w:val="single" w:sz="4" w:space="0" w:color="auto"/>
              <w:left w:val="nil"/>
              <w:bottom w:val="single" w:sz="4" w:space="0" w:color="auto"/>
              <w:right w:val="nil"/>
            </w:tcBorders>
            <w:vAlign w:val="bottom"/>
          </w:tcPr>
          <w:p w14:paraId="6A8B558B" w14:textId="29354078" w:rsidR="008B0AD4" w:rsidRPr="008C07C9" w:rsidRDefault="008B0AD4" w:rsidP="008B0AD4">
            <w:pPr>
              <w:tabs>
                <w:tab w:val="clear" w:pos="907"/>
              </w:tabs>
              <w:spacing w:line="240" w:lineRule="auto"/>
              <w:ind w:left="-108" w:right="-108"/>
              <w:jc w:val="center"/>
              <w:rPr>
                <w:rFonts w:ascii="Browallia New" w:hAnsi="Browallia New" w:cs="Browallia New"/>
                <w:sz w:val="24"/>
                <w:szCs w:val="24"/>
                <w:lang w:val="en-GB"/>
              </w:rPr>
            </w:pPr>
            <w:r w:rsidRPr="008C07C9">
              <w:rPr>
                <w:rFonts w:ascii="Browallia New" w:eastAsia="SimSun" w:hAnsi="Browallia New" w:cs="Browallia New"/>
                <w:sz w:val="24"/>
                <w:szCs w:val="24"/>
                <w:lang w:val="en-GB"/>
              </w:rPr>
              <w:t xml:space="preserve">31 </w:t>
            </w:r>
            <w:r w:rsidRPr="008C07C9">
              <w:rPr>
                <w:rFonts w:ascii="Browallia New" w:eastAsia="SimSun" w:hAnsi="Browallia New" w:cs="Browallia New"/>
                <w:sz w:val="24"/>
                <w:szCs w:val="24"/>
                <w:cs/>
                <w:lang w:val="en-GB"/>
              </w:rPr>
              <w:t xml:space="preserve">ธันวาคม </w:t>
            </w:r>
            <w:r w:rsidRPr="008C07C9">
              <w:rPr>
                <w:rFonts w:ascii="Browallia New" w:hAnsi="Browallia New" w:cs="Browallia New"/>
                <w:sz w:val="24"/>
                <w:szCs w:val="24"/>
              </w:rPr>
              <w:t>2561</w:t>
            </w:r>
          </w:p>
        </w:tc>
        <w:tc>
          <w:tcPr>
            <w:tcW w:w="236" w:type="dxa"/>
            <w:tcBorders>
              <w:top w:val="nil"/>
              <w:left w:val="nil"/>
              <w:right w:val="nil"/>
            </w:tcBorders>
          </w:tcPr>
          <w:p w14:paraId="7E5DB5C5" w14:textId="77777777" w:rsidR="008B0AD4" w:rsidRPr="008C07C9" w:rsidRDefault="008B0AD4" w:rsidP="008B0AD4">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bottom"/>
          </w:tcPr>
          <w:p w14:paraId="6C134591" w14:textId="53024B42" w:rsidR="008B0AD4" w:rsidRPr="008C07C9" w:rsidRDefault="001C3AE2" w:rsidP="008B0AD4">
            <w:pPr>
              <w:tabs>
                <w:tab w:val="clear" w:pos="907"/>
              </w:tabs>
              <w:spacing w:line="240" w:lineRule="auto"/>
              <w:ind w:left="-108" w:right="-108"/>
              <w:jc w:val="center"/>
              <w:rPr>
                <w:rFonts w:ascii="Browallia New" w:hAnsi="Browallia New" w:cs="Browallia New"/>
                <w:sz w:val="24"/>
                <w:szCs w:val="24"/>
                <w:lang w:val="en-GB"/>
              </w:rPr>
            </w:pPr>
            <w:r w:rsidRPr="008C07C9">
              <w:rPr>
                <w:rFonts w:ascii="Browallia New" w:hAnsi="Browallia New" w:cs="Browallia New"/>
                <w:sz w:val="24"/>
                <w:szCs w:val="24"/>
              </w:rPr>
              <w:t xml:space="preserve">30 </w:t>
            </w:r>
            <w:r w:rsidRPr="008C07C9">
              <w:rPr>
                <w:rFonts w:ascii="Browallia New" w:hAnsi="Browallia New" w:cs="Browallia New"/>
                <w:sz w:val="24"/>
                <w:szCs w:val="24"/>
                <w:cs/>
              </w:rPr>
              <w:t>มิถุนายน</w:t>
            </w:r>
            <w:r w:rsidR="008B0AD4" w:rsidRPr="008C07C9">
              <w:rPr>
                <w:rFonts w:ascii="Browallia New" w:hAnsi="Browallia New" w:cs="Browallia New"/>
                <w:sz w:val="24"/>
                <w:szCs w:val="24"/>
                <w:cs/>
              </w:rPr>
              <w:t xml:space="preserve"> </w:t>
            </w:r>
            <w:r w:rsidR="008B0AD4" w:rsidRPr="008C07C9">
              <w:rPr>
                <w:rFonts w:ascii="Browallia New" w:hAnsi="Browallia New" w:cs="Browallia New"/>
                <w:sz w:val="24"/>
                <w:szCs w:val="24"/>
              </w:rPr>
              <w:t>2562</w:t>
            </w:r>
          </w:p>
        </w:tc>
        <w:tc>
          <w:tcPr>
            <w:tcW w:w="236" w:type="dxa"/>
            <w:tcBorders>
              <w:top w:val="nil"/>
              <w:left w:val="nil"/>
              <w:bottom w:val="nil"/>
              <w:right w:val="nil"/>
            </w:tcBorders>
            <w:vAlign w:val="bottom"/>
          </w:tcPr>
          <w:p w14:paraId="3A60C762" w14:textId="77777777" w:rsidR="008B0AD4" w:rsidRPr="008C07C9" w:rsidRDefault="008B0AD4" w:rsidP="008B0AD4">
            <w:pPr>
              <w:tabs>
                <w:tab w:val="clear" w:pos="907"/>
              </w:tabs>
              <w:spacing w:line="240" w:lineRule="auto"/>
              <w:ind w:left="-108" w:right="-108"/>
              <w:jc w:val="center"/>
              <w:rPr>
                <w:rFonts w:ascii="Browallia New" w:hAnsi="Browallia New" w:cs="Browallia New"/>
                <w:sz w:val="24"/>
                <w:szCs w:val="24"/>
                <w:cs/>
              </w:rPr>
            </w:pPr>
          </w:p>
        </w:tc>
        <w:tc>
          <w:tcPr>
            <w:tcW w:w="1182" w:type="dxa"/>
            <w:gridSpan w:val="2"/>
            <w:tcBorders>
              <w:top w:val="nil"/>
              <w:left w:val="nil"/>
              <w:bottom w:val="single" w:sz="4" w:space="0" w:color="auto"/>
              <w:right w:val="nil"/>
            </w:tcBorders>
            <w:vAlign w:val="bottom"/>
          </w:tcPr>
          <w:p w14:paraId="2DCDD03F" w14:textId="44A0142F" w:rsidR="008B0AD4" w:rsidRPr="008C07C9" w:rsidRDefault="008B0AD4" w:rsidP="008B0AD4">
            <w:pPr>
              <w:tabs>
                <w:tab w:val="clear" w:pos="907"/>
              </w:tabs>
              <w:spacing w:line="240" w:lineRule="auto"/>
              <w:ind w:left="-108" w:right="-108"/>
              <w:jc w:val="center"/>
              <w:rPr>
                <w:rFonts w:ascii="Browallia New" w:hAnsi="Browallia New" w:cs="Browallia New"/>
                <w:sz w:val="24"/>
                <w:szCs w:val="24"/>
                <w:lang w:val="en-GB"/>
              </w:rPr>
            </w:pPr>
            <w:r w:rsidRPr="008C07C9">
              <w:rPr>
                <w:rFonts w:ascii="Browallia New" w:eastAsia="SimSun" w:hAnsi="Browallia New" w:cs="Browallia New"/>
                <w:sz w:val="24"/>
                <w:szCs w:val="24"/>
                <w:lang w:val="en-GB"/>
              </w:rPr>
              <w:t xml:space="preserve">31 </w:t>
            </w:r>
            <w:r w:rsidRPr="008C07C9">
              <w:rPr>
                <w:rFonts w:ascii="Browallia New" w:eastAsia="SimSun" w:hAnsi="Browallia New" w:cs="Browallia New"/>
                <w:sz w:val="24"/>
                <w:szCs w:val="24"/>
                <w:cs/>
                <w:lang w:val="en-GB"/>
              </w:rPr>
              <w:t xml:space="preserve">ธันวาคม </w:t>
            </w:r>
            <w:r w:rsidRPr="008C07C9">
              <w:rPr>
                <w:rFonts w:ascii="Browallia New" w:hAnsi="Browallia New" w:cs="Browallia New"/>
                <w:sz w:val="24"/>
                <w:szCs w:val="24"/>
              </w:rPr>
              <w:t>2561</w:t>
            </w:r>
          </w:p>
        </w:tc>
      </w:tr>
      <w:tr w:rsidR="008B0AD4" w:rsidRPr="0036772A" w14:paraId="5D9337D7" w14:textId="77777777" w:rsidTr="00493671">
        <w:tc>
          <w:tcPr>
            <w:tcW w:w="3663" w:type="dxa"/>
            <w:tcBorders>
              <w:top w:val="nil"/>
              <w:left w:val="nil"/>
              <w:bottom w:val="nil"/>
              <w:right w:val="nil"/>
            </w:tcBorders>
            <w:vAlign w:val="center"/>
          </w:tcPr>
          <w:p w14:paraId="582F9CB8" w14:textId="77777777" w:rsidR="008B0AD4" w:rsidRPr="008C07C9" w:rsidRDefault="008B0AD4" w:rsidP="008B0AD4">
            <w:pPr>
              <w:spacing w:line="240" w:lineRule="auto"/>
              <w:rPr>
                <w:rFonts w:ascii="Browallia New" w:hAnsi="Browallia New" w:cs="Browallia New"/>
                <w:sz w:val="24"/>
                <w:szCs w:val="24"/>
                <w:cs/>
              </w:rPr>
            </w:pPr>
            <w:r w:rsidRPr="008C07C9">
              <w:rPr>
                <w:rFonts w:ascii="Browallia New" w:hAnsi="Browallia New" w:cs="Browallia New"/>
                <w:sz w:val="24"/>
                <w:szCs w:val="24"/>
                <w:cs/>
              </w:rPr>
              <w:t>ที่ดินและสิ่งปลูกสร้างที่พัฒนาแล้ว</w:t>
            </w:r>
          </w:p>
        </w:tc>
        <w:tc>
          <w:tcPr>
            <w:tcW w:w="1134" w:type="dxa"/>
            <w:tcBorders>
              <w:top w:val="single" w:sz="4" w:space="0" w:color="auto"/>
              <w:left w:val="nil"/>
              <w:right w:val="nil"/>
            </w:tcBorders>
          </w:tcPr>
          <w:p w14:paraId="359C1E74" w14:textId="77777777" w:rsidR="008B0AD4" w:rsidRPr="008C07C9"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4149194A" w14:textId="77777777" w:rsidR="008B0AD4" w:rsidRPr="008C07C9" w:rsidRDefault="008B0AD4" w:rsidP="008B0AD4">
            <w:pPr>
              <w:spacing w:line="240" w:lineRule="auto"/>
              <w:rPr>
                <w:rFonts w:ascii="Browallia New" w:hAnsi="Browallia New" w:cs="Browallia New"/>
                <w:sz w:val="24"/>
                <w:szCs w:val="24"/>
              </w:rPr>
            </w:pPr>
          </w:p>
        </w:tc>
        <w:tc>
          <w:tcPr>
            <w:tcW w:w="1180" w:type="dxa"/>
            <w:tcBorders>
              <w:top w:val="single" w:sz="4" w:space="0" w:color="auto"/>
              <w:left w:val="nil"/>
              <w:right w:val="nil"/>
            </w:tcBorders>
          </w:tcPr>
          <w:p w14:paraId="2C5BFADC" w14:textId="77777777" w:rsidR="008B0AD4" w:rsidRPr="008C07C9"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5FB38EA1" w14:textId="77777777" w:rsidR="008B0AD4" w:rsidRPr="008C07C9" w:rsidRDefault="008B0AD4" w:rsidP="008B0AD4">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0673A5FC" w14:textId="77777777" w:rsidR="008B0AD4" w:rsidRPr="008C07C9"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1DB372D1" w14:textId="77777777" w:rsidR="008B0AD4" w:rsidRPr="008C07C9" w:rsidRDefault="008B0AD4" w:rsidP="008B0AD4">
            <w:pPr>
              <w:spacing w:line="240" w:lineRule="auto"/>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08486D3B" w14:textId="77777777" w:rsidR="008B0AD4" w:rsidRPr="008C07C9"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2D5C8A" w:rsidRPr="0036772A" w14:paraId="02E44565" w14:textId="77777777" w:rsidTr="00493671">
        <w:tc>
          <w:tcPr>
            <w:tcW w:w="3663" w:type="dxa"/>
            <w:tcBorders>
              <w:top w:val="nil"/>
              <w:left w:val="nil"/>
              <w:bottom w:val="nil"/>
              <w:right w:val="nil"/>
            </w:tcBorders>
          </w:tcPr>
          <w:p w14:paraId="50D558F6" w14:textId="77777777" w:rsidR="002D5C8A" w:rsidRPr="008C07C9" w:rsidRDefault="002D5C8A" w:rsidP="002D5C8A">
            <w:pPr>
              <w:spacing w:line="240" w:lineRule="auto"/>
              <w:ind w:left="162" w:hanging="162"/>
              <w:jc w:val="thaiDistribute"/>
              <w:rPr>
                <w:rFonts w:ascii="Browallia New" w:hAnsi="Browallia New" w:cs="Browallia New"/>
                <w:sz w:val="24"/>
                <w:szCs w:val="24"/>
                <w:lang w:val="en-GB"/>
              </w:rPr>
            </w:pPr>
            <w:r w:rsidRPr="008C07C9">
              <w:rPr>
                <w:rFonts w:ascii="Browallia New" w:hAnsi="Browallia New" w:cs="Browallia New"/>
                <w:sz w:val="24"/>
                <w:szCs w:val="24"/>
                <w:cs/>
              </w:rPr>
              <w:t xml:space="preserve">     ห้องชุดเพื่อขาย</w:t>
            </w:r>
          </w:p>
        </w:tc>
        <w:tc>
          <w:tcPr>
            <w:tcW w:w="1134" w:type="dxa"/>
            <w:tcBorders>
              <w:left w:val="nil"/>
              <w:bottom w:val="single" w:sz="4" w:space="0" w:color="auto"/>
              <w:right w:val="nil"/>
            </w:tcBorders>
          </w:tcPr>
          <w:p w14:paraId="23C2A338" w14:textId="1B84012C"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cs/>
              </w:rPr>
              <w:t>7</w:t>
            </w:r>
            <w:r w:rsidRPr="008C07C9">
              <w:rPr>
                <w:rFonts w:ascii="Browallia New" w:hAnsi="Browallia New" w:cs="Browallia New"/>
                <w:sz w:val="24"/>
                <w:szCs w:val="24"/>
              </w:rPr>
              <w:t>,291</w:t>
            </w:r>
          </w:p>
        </w:tc>
        <w:tc>
          <w:tcPr>
            <w:tcW w:w="238" w:type="dxa"/>
            <w:tcBorders>
              <w:left w:val="nil"/>
              <w:right w:val="nil"/>
            </w:tcBorders>
          </w:tcPr>
          <w:p w14:paraId="7CFC6A9D"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single" w:sz="4" w:space="0" w:color="auto"/>
              <w:right w:val="nil"/>
            </w:tcBorders>
          </w:tcPr>
          <w:p w14:paraId="7A930FFA" w14:textId="2344B33F"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17,165</w:t>
            </w:r>
          </w:p>
        </w:tc>
        <w:tc>
          <w:tcPr>
            <w:tcW w:w="236" w:type="dxa"/>
            <w:tcBorders>
              <w:left w:val="nil"/>
              <w:right w:val="nil"/>
            </w:tcBorders>
            <w:vAlign w:val="center"/>
          </w:tcPr>
          <w:p w14:paraId="76D8EF44"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7B5FF0DF" w14:textId="4CB40D11" w:rsidR="002D5C8A" w:rsidRPr="008C07C9" w:rsidRDefault="002D5C8A" w:rsidP="002D5C8A">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8C07C9">
              <w:rPr>
                <w:rFonts w:ascii="Browallia New" w:hAnsi="Browallia New" w:cs="Browallia New"/>
                <w:sz w:val="24"/>
                <w:szCs w:val="24"/>
                <w:cs/>
              </w:rPr>
              <w:t xml:space="preserve">        -</w:t>
            </w:r>
          </w:p>
        </w:tc>
        <w:tc>
          <w:tcPr>
            <w:tcW w:w="236" w:type="dxa"/>
            <w:tcBorders>
              <w:top w:val="nil"/>
              <w:left w:val="nil"/>
              <w:bottom w:val="nil"/>
              <w:right w:val="nil"/>
            </w:tcBorders>
            <w:vAlign w:val="center"/>
          </w:tcPr>
          <w:p w14:paraId="2AA88DE1"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bottom w:val="single" w:sz="4" w:space="0" w:color="auto"/>
              <w:right w:val="nil"/>
            </w:tcBorders>
            <w:vAlign w:val="center"/>
          </w:tcPr>
          <w:p w14:paraId="1F57B5C0" w14:textId="769AEEAA" w:rsidR="002D5C8A" w:rsidRPr="008C07C9" w:rsidRDefault="002D5C8A" w:rsidP="002D5C8A">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8C07C9">
              <w:rPr>
                <w:rFonts w:ascii="Browallia New" w:hAnsi="Browallia New" w:cs="Browallia New"/>
                <w:sz w:val="24"/>
                <w:szCs w:val="24"/>
                <w:cs/>
              </w:rPr>
              <w:t xml:space="preserve">        -</w:t>
            </w:r>
          </w:p>
        </w:tc>
      </w:tr>
      <w:tr w:rsidR="002D5C8A" w:rsidRPr="0036772A" w14:paraId="50E37A67" w14:textId="77777777" w:rsidTr="00493671">
        <w:tc>
          <w:tcPr>
            <w:tcW w:w="3663" w:type="dxa"/>
            <w:tcBorders>
              <w:top w:val="nil"/>
              <w:left w:val="nil"/>
              <w:bottom w:val="nil"/>
              <w:right w:val="nil"/>
            </w:tcBorders>
            <w:vAlign w:val="center"/>
          </w:tcPr>
          <w:p w14:paraId="2519AA43" w14:textId="2A3D8AE8" w:rsidR="002D5C8A" w:rsidRPr="008C07C9" w:rsidRDefault="002D5C8A" w:rsidP="002D5C8A">
            <w:pPr>
              <w:spacing w:line="240" w:lineRule="auto"/>
              <w:rPr>
                <w:rFonts w:ascii="Browallia New" w:hAnsi="Browallia New" w:cs="Browallia New"/>
                <w:sz w:val="24"/>
                <w:szCs w:val="24"/>
                <w:cs/>
              </w:rPr>
            </w:pPr>
          </w:p>
        </w:tc>
        <w:tc>
          <w:tcPr>
            <w:tcW w:w="1134" w:type="dxa"/>
            <w:tcBorders>
              <w:left w:val="nil"/>
              <w:right w:val="nil"/>
            </w:tcBorders>
          </w:tcPr>
          <w:p w14:paraId="64A5965E"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3F867FAC"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right w:val="nil"/>
            </w:tcBorders>
          </w:tcPr>
          <w:p w14:paraId="25DCB610" w14:textId="16069E8E"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1F414FB8"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right w:val="nil"/>
            </w:tcBorders>
          </w:tcPr>
          <w:p w14:paraId="279BF965" w14:textId="77777777" w:rsidR="002D5C8A" w:rsidRPr="008C07C9" w:rsidRDefault="002D5C8A" w:rsidP="002D5C8A">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25BB7055"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left w:val="nil"/>
              <w:right w:val="nil"/>
            </w:tcBorders>
            <w:vAlign w:val="center"/>
          </w:tcPr>
          <w:p w14:paraId="22D14226" w14:textId="16FD70E0" w:rsidR="002D5C8A" w:rsidRPr="008C07C9" w:rsidRDefault="002D5C8A" w:rsidP="002D5C8A">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2D5C8A" w:rsidRPr="0036772A" w14:paraId="789DBF01" w14:textId="77777777" w:rsidTr="00493671">
        <w:tc>
          <w:tcPr>
            <w:tcW w:w="3663" w:type="dxa"/>
            <w:tcBorders>
              <w:top w:val="nil"/>
              <w:left w:val="nil"/>
              <w:bottom w:val="nil"/>
              <w:right w:val="nil"/>
            </w:tcBorders>
            <w:vAlign w:val="center"/>
          </w:tcPr>
          <w:p w14:paraId="41DBB003"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ที่ดินและสิ่งปลูกสร้างที่อยู่ระหว่างพัฒนา</w:t>
            </w:r>
          </w:p>
        </w:tc>
        <w:tc>
          <w:tcPr>
            <w:tcW w:w="1134" w:type="dxa"/>
            <w:tcBorders>
              <w:left w:val="nil"/>
              <w:bottom w:val="nil"/>
              <w:right w:val="nil"/>
            </w:tcBorders>
          </w:tcPr>
          <w:p w14:paraId="23FC40D4"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bottom w:val="nil"/>
              <w:right w:val="nil"/>
            </w:tcBorders>
          </w:tcPr>
          <w:p w14:paraId="1F4FC16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51BB9C0E"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vAlign w:val="center"/>
          </w:tcPr>
          <w:p w14:paraId="255EA6CB"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3B318E31" w14:textId="77777777" w:rsidR="002D5C8A" w:rsidRPr="008C07C9" w:rsidRDefault="002D5C8A" w:rsidP="002D5C8A">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bottom w:val="nil"/>
              <w:right w:val="nil"/>
            </w:tcBorders>
            <w:vAlign w:val="center"/>
          </w:tcPr>
          <w:p w14:paraId="7728BC7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left w:val="nil"/>
              <w:bottom w:val="nil"/>
              <w:right w:val="nil"/>
            </w:tcBorders>
            <w:vAlign w:val="center"/>
          </w:tcPr>
          <w:p w14:paraId="70D36384"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2D5C8A" w:rsidRPr="0036772A" w14:paraId="4357CEDE" w14:textId="77777777" w:rsidTr="00493671">
        <w:tc>
          <w:tcPr>
            <w:tcW w:w="3663" w:type="dxa"/>
            <w:tcBorders>
              <w:top w:val="nil"/>
              <w:left w:val="nil"/>
              <w:bottom w:val="nil"/>
              <w:right w:val="nil"/>
            </w:tcBorders>
            <w:vAlign w:val="center"/>
          </w:tcPr>
          <w:p w14:paraId="56B57389"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 xml:space="preserve">     ที่ดิน</w:t>
            </w:r>
          </w:p>
        </w:tc>
        <w:tc>
          <w:tcPr>
            <w:tcW w:w="1134" w:type="dxa"/>
            <w:tcBorders>
              <w:left w:val="nil"/>
              <w:bottom w:val="nil"/>
              <w:right w:val="nil"/>
            </w:tcBorders>
          </w:tcPr>
          <w:p w14:paraId="0A1E3773" w14:textId="322DC4EF"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632,388</w:t>
            </w:r>
          </w:p>
        </w:tc>
        <w:tc>
          <w:tcPr>
            <w:tcW w:w="238" w:type="dxa"/>
            <w:tcBorders>
              <w:left w:val="nil"/>
              <w:bottom w:val="nil"/>
              <w:right w:val="nil"/>
            </w:tcBorders>
          </w:tcPr>
          <w:p w14:paraId="4441E0BD"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2E5781B6" w14:textId="3DDEEBC2"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600,700</w:t>
            </w:r>
          </w:p>
        </w:tc>
        <w:tc>
          <w:tcPr>
            <w:tcW w:w="236" w:type="dxa"/>
            <w:tcBorders>
              <w:left w:val="nil"/>
              <w:bottom w:val="nil"/>
              <w:right w:val="nil"/>
            </w:tcBorders>
            <w:vAlign w:val="center"/>
          </w:tcPr>
          <w:p w14:paraId="6E17EECB"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2730CD1F" w14:textId="6CC2DDE1"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3,269</w:t>
            </w:r>
          </w:p>
        </w:tc>
        <w:tc>
          <w:tcPr>
            <w:tcW w:w="236" w:type="dxa"/>
            <w:tcBorders>
              <w:top w:val="nil"/>
              <w:left w:val="nil"/>
              <w:bottom w:val="nil"/>
              <w:right w:val="nil"/>
            </w:tcBorders>
            <w:vAlign w:val="center"/>
          </w:tcPr>
          <w:p w14:paraId="1639DCFB"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44DF3DEF" w14:textId="2F41733E"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6,782</w:t>
            </w:r>
          </w:p>
        </w:tc>
      </w:tr>
      <w:tr w:rsidR="002D5C8A" w:rsidRPr="0036772A" w14:paraId="2EF97CB1" w14:textId="77777777" w:rsidTr="00493671">
        <w:tc>
          <w:tcPr>
            <w:tcW w:w="3663" w:type="dxa"/>
            <w:tcBorders>
              <w:top w:val="nil"/>
              <w:left w:val="nil"/>
              <w:bottom w:val="nil"/>
              <w:right w:val="nil"/>
            </w:tcBorders>
            <w:vAlign w:val="center"/>
          </w:tcPr>
          <w:p w14:paraId="1AA7FAB6"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 xml:space="preserve">     ค่าปรับปรุงที่ดิน</w:t>
            </w:r>
          </w:p>
        </w:tc>
        <w:tc>
          <w:tcPr>
            <w:tcW w:w="1134" w:type="dxa"/>
            <w:tcBorders>
              <w:left w:val="nil"/>
              <w:bottom w:val="nil"/>
              <w:right w:val="nil"/>
            </w:tcBorders>
          </w:tcPr>
          <w:p w14:paraId="3949C659" w14:textId="20E8D766"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86,809</w:t>
            </w:r>
          </w:p>
        </w:tc>
        <w:tc>
          <w:tcPr>
            <w:tcW w:w="238" w:type="dxa"/>
            <w:tcBorders>
              <w:left w:val="nil"/>
              <w:bottom w:val="nil"/>
              <w:right w:val="nil"/>
            </w:tcBorders>
          </w:tcPr>
          <w:p w14:paraId="5E4B20F1"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033BAAE0" w14:textId="7458057F"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90,103</w:t>
            </w:r>
          </w:p>
        </w:tc>
        <w:tc>
          <w:tcPr>
            <w:tcW w:w="236" w:type="dxa"/>
            <w:tcBorders>
              <w:left w:val="nil"/>
              <w:bottom w:val="nil"/>
              <w:right w:val="nil"/>
            </w:tcBorders>
            <w:vAlign w:val="center"/>
          </w:tcPr>
          <w:p w14:paraId="23170761"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4582C9F7" w14:textId="0AC6F5EE"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1,240</w:t>
            </w:r>
          </w:p>
        </w:tc>
        <w:tc>
          <w:tcPr>
            <w:tcW w:w="236" w:type="dxa"/>
            <w:tcBorders>
              <w:top w:val="nil"/>
              <w:left w:val="nil"/>
              <w:bottom w:val="nil"/>
              <w:right w:val="nil"/>
            </w:tcBorders>
            <w:vAlign w:val="center"/>
          </w:tcPr>
          <w:p w14:paraId="458ADC47"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7B315792" w14:textId="7DFD5B11"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2,572</w:t>
            </w:r>
          </w:p>
        </w:tc>
      </w:tr>
      <w:tr w:rsidR="002D5C8A" w:rsidRPr="0036772A" w14:paraId="0136E86F" w14:textId="77777777" w:rsidTr="00493671">
        <w:tc>
          <w:tcPr>
            <w:tcW w:w="3663" w:type="dxa"/>
            <w:tcBorders>
              <w:top w:val="nil"/>
              <w:left w:val="nil"/>
              <w:bottom w:val="nil"/>
              <w:right w:val="nil"/>
            </w:tcBorders>
            <w:vAlign w:val="center"/>
          </w:tcPr>
          <w:p w14:paraId="3431677F"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 xml:space="preserve">     ค่าก่อสร้าง</w:t>
            </w:r>
          </w:p>
        </w:tc>
        <w:tc>
          <w:tcPr>
            <w:tcW w:w="1134" w:type="dxa"/>
            <w:tcBorders>
              <w:left w:val="nil"/>
              <w:bottom w:val="nil"/>
              <w:right w:val="nil"/>
            </w:tcBorders>
          </w:tcPr>
          <w:p w14:paraId="665C3AC4" w14:textId="1F9C1DFA"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513,269</w:t>
            </w:r>
          </w:p>
        </w:tc>
        <w:tc>
          <w:tcPr>
            <w:tcW w:w="238" w:type="dxa"/>
            <w:tcBorders>
              <w:left w:val="nil"/>
              <w:bottom w:val="nil"/>
              <w:right w:val="nil"/>
            </w:tcBorders>
          </w:tcPr>
          <w:p w14:paraId="7B4763EA"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7CD10BBA" w14:textId="19BEDFEB"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575,742</w:t>
            </w:r>
          </w:p>
        </w:tc>
        <w:tc>
          <w:tcPr>
            <w:tcW w:w="236" w:type="dxa"/>
            <w:tcBorders>
              <w:left w:val="nil"/>
              <w:bottom w:val="nil"/>
              <w:right w:val="nil"/>
            </w:tcBorders>
            <w:vAlign w:val="center"/>
          </w:tcPr>
          <w:p w14:paraId="7ABBEB5B"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16410DF4" w14:textId="0DD5623D"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17,855</w:t>
            </w:r>
          </w:p>
        </w:tc>
        <w:tc>
          <w:tcPr>
            <w:tcW w:w="236" w:type="dxa"/>
            <w:tcBorders>
              <w:top w:val="nil"/>
              <w:left w:val="nil"/>
              <w:bottom w:val="nil"/>
              <w:right w:val="nil"/>
            </w:tcBorders>
            <w:vAlign w:val="center"/>
          </w:tcPr>
          <w:p w14:paraId="58C101E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7F73314A" w14:textId="1DBCCDE2"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34,665</w:t>
            </w:r>
          </w:p>
        </w:tc>
      </w:tr>
      <w:tr w:rsidR="002D5C8A" w:rsidRPr="0036772A" w14:paraId="33E6D879" w14:textId="77777777" w:rsidTr="00493671">
        <w:tc>
          <w:tcPr>
            <w:tcW w:w="3663" w:type="dxa"/>
            <w:tcBorders>
              <w:top w:val="nil"/>
              <w:left w:val="nil"/>
              <w:bottom w:val="nil"/>
              <w:right w:val="nil"/>
            </w:tcBorders>
            <w:vAlign w:val="center"/>
          </w:tcPr>
          <w:p w14:paraId="327FAA3D"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 xml:space="preserve">     ค่าสาธารณูปโภค</w:t>
            </w:r>
          </w:p>
        </w:tc>
        <w:tc>
          <w:tcPr>
            <w:tcW w:w="1134" w:type="dxa"/>
            <w:tcBorders>
              <w:left w:val="nil"/>
              <w:bottom w:val="nil"/>
              <w:right w:val="nil"/>
            </w:tcBorders>
          </w:tcPr>
          <w:p w14:paraId="66B2BDAD" w14:textId="4336C2F5"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196,597</w:t>
            </w:r>
          </w:p>
        </w:tc>
        <w:tc>
          <w:tcPr>
            <w:tcW w:w="238" w:type="dxa"/>
            <w:tcBorders>
              <w:left w:val="nil"/>
              <w:bottom w:val="nil"/>
              <w:right w:val="nil"/>
            </w:tcBorders>
          </w:tcPr>
          <w:p w14:paraId="7223812E"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nil"/>
              <w:right w:val="nil"/>
            </w:tcBorders>
          </w:tcPr>
          <w:p w14:paraId="571FB673" w14:textId="147FDD90"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193,000</w:t>
            </w:r>
          </w:p>
        </w:tc>
        <w:tc>
          <w:tcPr>
            <w:tcW w:w="236" w:type="dxa"/>
            <w:tcBorders>
              <w:left w:val="nil"/>
              <w:bottom w:val="nil"/>
              <w:right w:val="nil"/>
            </w:tcBorders>
            <w:vAlign w:val="center"/>
          </w:tcPr>
          <w:p w14:paraId="76A7339D"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07740613" w14:textId="05DFF252"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6,00</w:t>
            </w:r>
            <w:r w:rsidR="00F82919">
              <w:rPr>
                <w:rFonts w:ascii="Browallia New" w:hAnsi="Browallia New" w:cs="Browallia New"/>
                <w:sz w:val="24"/>
                <w:szCs w:val="24"/>
              </w:rPr>
              <w:t>2</w:t>
            </w:r>
          </w:p>
        </w:tc>
        <w:tc>
          <w:tcPr>
            <w:tcW w:w="236" w:type="dxa"/>
            <w:tcBorders>
              <w:top w:val="nil"/>
              <w:left w:val="nil"/>
              <w:bottom w:val="nil"/>
              <w:right w:val="nil"/>
            </w:tcBorders>
            <w:vAlign w:val="center"/>
          </w:tcPr>
          <w:p w14:paraId="0919BA15"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bottom w:val="nil"/>
              <w:right w:val="nil"/>
            </w:tcBorders>
            <w:vAlign w:val="center"/>
          </w:tcPr>
          <w:p w14:paraId="3B046D6E" w14:textId="6D5D7692"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11,957</w:t>
            </w:r>
          </w:p>
        </w:tc>
      </w:tr>
      <w:tr w:rsidR="002D5C8A" w:rsidRPr="0036772A" w14:paraId="675DA119" w14:textId="77777777" w:rsidTr="00493671">
        <w:tc>
          <w:tcPr>
            <w:tcW w:w="3663" w:type="dxa"/>
            <w:tcBorders>
              <w:top w:val="nil"/>
              <w:left w:val="nil"/>
              <w:bottom w:val="nil"/>
              <w:right w:val="nil"/>
            </w:tcBorders>
            <w:vAlign w:val="center"/>
          </w:tcPr>
          <w:p w14:paraId="3A0B66AF" w14:textId="1EA8C2BC" w:rsidR="002D5C8A" w:rsidRPr="008C07C9" w:rsidRDefault="002D5C8A" w:rsidP="002D5C8A">
            <w:pPr>
              <w:spacing w:line="240" w:lineRule="auto"/>
              <w:rPr>
                <w:rFonts w:ascii="Browallia New" w:hAnsi="Browallia New" w:cs="Browallia New"/>
                <w:sz w:val="24"/>
                <w:szCs w:val="24"/>
              </w:rPr>
            </w:pPr>
            <w:r w:rsidRPr="008C07C9">
              <w:rPr>
                <w:rFonts w:ascii="Browallia New" w:hAnsi="Browallia New" w:cs="Browallia New"/>
                <w:sz w:val="24"/>
                <w:szCs w:val="24"/>
                <w:cs/>
              </w:rPr>
              <w:t xml:space="preserve">     ต้นทุนทางการเงิน</w:t>
            </w:r>
          </w:p>
        </w:tc>
        <w:tc>
          <w:tcPr>
            <w:tcW w:w="1134" w:type="dxa"/>
            <w:tcBorders>
              <w:top w:val="nil"/>
              <w:left w:val="nil"/>
              <w:right w:val="nil"/>
            </w:tcBorders>
          </w:tcPr>
          <w:p w14:paraId="626F2169" w14:textId="26E20141"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38,769</w:t>
            </w:r>
          </w:p>
        </w:tc>
        <w:tc>
          <w:tcPr>
            <w:tcW w:w="238" w:type="dxa"/>
            <w:tcBorders>
              <w:top w:val="nil"/>
              <w:left w:val="nil"/>
              <w:right w:val="nil"/>
            </w:tcBorders>
          </w:tcPr>
          <w:p w14:paraId="5C61B12E"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top w:val="nil"/>
              <w:left w:val="nil"/>
              <w:right w:val="nil"/>
            </w:tcBorders>
          </w:tcPr>
          <w:p w14:paraId="2AD70B1A" w14:textId="0BF5474B"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32,192</w:t>
            </w:r>
          </w:p>
        </w:tc>
        <w:tc>
          <w:tcPr>
            <w:tcW w:w="236" w:type="dxa"/>
            <w:tcBorders>
              <w:top w:val="nil"/>
              <w:left w:val="nil"/>
              <w:right w:val="nil"/>
            </w:tcBorders>
            <w:vAlign w:val="center"/>
          </w:tcPr>
          <w:p w14:paraId="16D1B2AC"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top w:val="nil"/>
              <w:left w:val="nil"/>
              <w:right w:val="nil"/>
            </w:tcBorders>
            <w:vAlign w:val="center"/>
          </w:tcPr>
          <w:p w14:paraId="05C03C3E" w14:textId="06A1B0D5"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8</w:t>
            </w:r>
            <w:r w:rsidR="00C6108E" w:rsidRPr="008C07C9">
              <w:rPr>
                <w:rFonts w:ascii="Browallia New" w:hAnsi="Browallia New" w:cs="Browallia New"/>
                <w:sz w:val="24"/>
                <w:szCs w:val="24"/>
              </w:rPr>
              <w:t>5</w:t>
            </w:r>
          </w:p>
        </w:tc>
        <w:tc>
          <w:tcPr>
            <w:tcW w:w="236" w:type="dxa"/>
            <w:tcBorders>
              <w:top w:val="nil"/>
              <w:left w:val="nil"/>
              <w:right w:val="nil"/>
            </w:tcBorders>
            <w:vAlign w:val="center"/>
          </w:tcPr>
          <w:p w14:paraId="3AD3BC23"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nil"/>
              <w:left w:val="nil"/>
              <w:right w:val="nil"/>
            </w:tcBorders>
            <w:vAlign w:val="center"/>
          </w:tcPr>
          <w:p w14:paraId="67E56B98" w14:textId="71806521"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175</w:t>
            </w:r>
          </w:p>
        </w:tc>
      </w:tr>
      <w:tr w:rsidR="002D5C8A" w:rsidRPr="0036772A" w14:paraId="56A351EF" w14:textId="77777777" w:rsidTr="00493671">
        <w:tc>
          <w:tcPr>
            <w:tcW w:w="3663" w:type="dxa"/>
            <w:tcBorders>
              <w:top w:val="nil"/>
              <w:left w:val="nil"/>
              <w:bottom w:val="nil"/>
              <w:right w:val="nil"/>
            </w:tcBorders>
            <w:vAlign w:val="center"/>
          </w:tcPr>
          <w:p w14:paraId="0DFA3817"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 xml:space="preserve">     ต้นทุนอื่นๆ</w:t>
            </w:r>
          </w:p>
        </w:tc>
        <w:tc>
          <w:tcPr>
            <w:tcW w:w="1134" w:type="dxa"/>
            <w:tcBorders>
              <w:left w:val="nil"/>
              <w:bottom w:val="single" w:sz="4" w:space="0" w:color="auto"/>
              <w:right w:val="nil"/>
            </w:tcBorders>
          </w:tcPr>
          <w:p w14:paraId="5346956F" w14:textId="7B5FEB88" w:rsidR="002D5C8A" w:rsidRPr="008C07C9" w:rsidRDefault="00DE7766"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34,73</w:t>
            </w:r>
            <w:r w:rsidR="00382789">
              <w:rPr>
                <w:rFonts w:ascii="Browallia New" w:hAnsi="Browallia New" w:cs="Browallia New"/>
                <w:sz w:val="24"/>
                <w:szCs w:val="24"/>
              </w:rPr>
              <w:t>5</w:t>
            </w:r>
          </w:p>
        </w:tc>
        <w:tc>
          <w:tcPr>
            <w:tcW w:w="238" w:type="dxa"/>
            <w:tcBorders>
              <w:left w:val="nil"/>
              <w:right w:val="nil"/>
            </w:tcBorders>
          </w:tcPr>
          <w:p w14:paraId="55DF9D50"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single" w:sz="4" w:space="0" w:color="auto"/>
              <w:right w:val="nil"/>
            </w:tcBorders>
          </w:tcPr>
          <w:p w14:paraId="7EA2E5AB" w14:textId="5A112CB9"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17,650</w:t>
            </w:r>
          </w:p>
        </w:tc>
        <w:tc>
          <w:tcPr>
            <w:tcW w:w="236" w:type="dxa"/>
            <w:tcBorders>
              <w:left w:val="nil"/>
              <w:right w:val="nil"/>
            </w:tcBorders>
            <w:vAlign w:val="center"/>
          </w:tcPr>
          <w:p w14:paraId="4A51C8A2"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3E8ABDE7" w14:textId="29DBC601" w:rsidR="002D5C8A" w:rsidRPr="008C07C9" w:rsidRDefault="00C6108E"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6</w:t>
            </w:r>
            <w:r w:rsidR="00F82919">
              <w:rPr>
                <w:rFonts w:ascii="Browallia New" w:hAnsi="Browallia New" w:cs="Browallia New"/>
                <w:sz w:val="24"/>
                <w:szCs w:val="24"/>
              </w:rPr>
              <w:t>4</w:t>
            </w:r>
          </w:p>
        </w:tc>
        <w:tc>
          <w:tcPr>
            <w:tcW w:w="236" w:type="dxa"/>
            <w:tcBorders>
              <w:left w:val="nil"/>
              <w:right w:val="nil"/>
            </w:tcBorders>
            <w:vAlign w:val="center"/>
          </w:tcPr>
          <w:p w14:paraId="6BA41298"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left w:val="nil"/>
              <w:bottom w:val="single" w:sz="4" w:space="0" w:color="auto"/>
              <w:right w:val="nil"/>
            </w:tcBorders>
            <w:vAlign w:val="center"/>
          </w:tcPr>
          <w:p w14:paraId="106A3C98" w14:textId="377BB232"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135</w:t>
            </w:r>
          </w:p>
        </w:tc>
      </w:tr>
      <w:tr w:rsidR="002D5C8A" w:rsidRPr="0036772A" w14:paraId="21C718A5" w14:textId="77777777" w:rsidTr="00493671">
        <w:tc>
          <w:tcPr>
            <w:tcW w:w="3663" w:type="dxa"/>
            <w:tcBorders>
              <w:top w:val="nil"/>
              <w:left w:val="nil"/>
              <w:bottom w:val="nil"/>
              <w:right w:val="nil"/>
            </w:tcBorders>
            <w:vAlign w:val="center"/>
          </w:tcPr>
          <w:p w14:paraId="528B18F0" w14:textId="77777777" w:rsidR="002D5C8A" w:rsidRPr="008C07C9" w:rsidRDefault="002D5C8A" w:rsidP="002D5C8A">
            <w:pPr>
              <w:spacing w:line="240" w:lineRule="auto"/>
              <w:rPr>
                <w:rFonts w:ascii="Browallia New" w:hAnsi="Browallia New" w:cs="Browallia New"/>
                <w:sz w:val="24"/>
                <w:szCs w:val="24"/>
              </w:rPr>
            </w:pPr>
            <w:r w:rsidRPr="008C07C9">
              <w:rPr>
                <w:rFonts w:ascii="Browallia New" w:hAnsi="Browallia New" w:cs="Browallia New"/>
                <w:sz w:val="24"/>
                <w:szCs w:val="24"/>
                <w:cs/>
              </w:rPr>
              <w:t xml:space="preserve">     รวม</w:t>
            </w:r>
          </w:p>
        </w:tc>
        <w:tc>
          <w:tcPr>
            <w:tcW w:w="1134" w:type="dxa"/>
            <w:tcBorders>
              <w:top w:val="single" w:sz="4" w:space="0" w:color="auto"/>
              <w:left w:val="nil"/>
              <w:bottom w:val="single" w:sz="4" w:space="0" w:color="auto"/>
              <w:right w:val="nil"/>
            </w:tcBorders>
          </w:tcPr>
          <w:p w14:paraId="3D48843B" w14:textId="6F47E91B" w:rsidR="002D5C8A" w:rsidRPr="008C07C9" w:rsidRDefault="00DE7766"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1,502,5</w:t>
            </w:r>
            <w:r w:rsidR="00382789">
              <w:rPr>
                <w:rFonts w:ascii="Browallia New" w:hAnsi="Browallia New" w:cs="Browallia New"/>
                <w:sz w:val="24"/>
                <w:szCs w:val="24"/>
              </w:rPr>
              <w:t>67</w:t>
            </w:r>
          </w:p>
        </w:tc>
        <w:tc>
          <w:tcPr>
            <w:tcW w:w="238" w:type="dxa"/>
            <w:tcBorders>
              <w:left w:val="nil"/>
              <w:right w:val="nil"/>
            </w:tcBorders>
          </w:tcPr>
          <w:p w14:paraId="2205AB7E"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top w:val="single" w:sz="4" w:space="0" w:color="auto"/>
              <w:left w:val="nil"/>
              <w:bottom w:val="single" w:sz="4" w:space="0" w:color="auto"/>
              <w:right w:val="nil"/>
            </w:tcBorders>
          </w:tcPr>
          <w:p w14:paraId="4E90D55E" w14:textId="26C79503"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1,509,387</w:t>
            </w:r>
          </w:p>
        </w:tc>
        <w:tc>
          <w:tcPr>
            <w:tcW w:w="236" w:type="dxa"/>
            <w:tcBorders>
              <w:left w:val="nil"/>
              <w:right w:val="nil"/>
            </w:tcBorders>
            <w:vAlign w:val="center"/>
          </w:tcPr>
          <w:p w14:paraId="255653C3"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center"/>
          </w:tcPr>
          <w:p w14:paraId="7BD826CB" w14:textId="71E71203"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28,51</w:t>
            </w:r>
            <w:r w:rsidR="00E30446" w:rsidRPr="008C07C9">
              <w:rPr>
                <w:rFonts w:ascii="Browallia New" w:hAnsi="Browallia New" w:cs="Browallia New"/>
                <w:sz w:val="24"/>
                <w:szCs w:val="24"/>
              </w:rPr>
              <w:t>5</w:t>
            </w:r>
          </w:p>
        </w:tc>
        <w:tc>
          <w:tcPr>
            <w:tcW w:w="236" w:type="dxa"/>
            <w:tcBorders>
              <w:left w:val="nil"/>
              <w:right w:val="nil"/>
            </w:tcBorders>
            <w:vAlign w:val="center"/>
          </w:tcPr>
          <w:p w14:paraId="2E553A7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bottom w:val="single" w:sz="4" w:space="0" w:color="auto"/>
              <w:right w:val="nil"/>
            </w:tcBorders>
            <w:vAlign w:val="center"/>
          </w:tcPr>
          <w:p w14:paraId="16B11032" w14:textId="1BC0FF08"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56,286</w:t>
            </w:r>
          </w:p>
        </w:tc>
      </w:tr>
      <w:tr w:rsidR="002D5C8A" w:rsidRPr="0036772A" w14:paraId="75ECD1FA" w14:textId="77777777" w:rsidTr="00493671">
        <w:tc>
          <w:tcPr>
            <w:tcW w:w="3663" w:type="dxa"/>
            <w:tcBorders>
              <w:top w:val="nil"/>
              <w:left w:val="nil"/>
              <w:bottom w:val="nil"/>
              <w:right w:val="nil"/>
            </w:tcBorders>
            <w:vAlign w:val="center"/>
          </w:tcPr>
          <w:p w14:paraId="6E093A8B" w14:textId="77777777" w:rsidR="002D5C8A" w:rsidRPr="008C07C9" w:rsidRDefault="002D5C8A" w:rsidP="002D5C8A">
            <w:pPr>
              <w:spacing w:line="240" w:lineRule="auto"/>
              <w:rPr>
                <w:rFonts w:ascii="Browallia New" w:hAnsi="Browallia New" w:cs="Browallia New"/>
                <w:sz w:val="24"/>
                <w:szCs w:val="24"/>
                <w:cs/>
              </w:rPr>
            </w:pPr>
          </w:p>
        </w:tc>
        <w:tc>
          <w:tcPr>
            <w:tcW w:w="1134" w:type="dxa"/>
            <w:tcBorders>
              <w:top w:val="single" w:sz="4" w:space="0" w:color="auto"/>
              <w:left w:val="nil"/>
              <w:right w:val="nil"/>
            </w:tcBorders>
          </w:tcPr>
          <w:p w14:paraId="7317E712"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7708920D"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top w:val="single" w:sz="4" w:space="0" w:color="auto"/>
              <w:left w:val="nil"/>
              <w:right w:val="nil"/>
            </w:tcBorders>
          </w:tcPr>
          <w:p w14:paraId="1ED7E7F3"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5BEA060E"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3BF72A71" w14:textId="77777777" w:rsidR="002D5C8A" w:rsidRPr="008C07C9" w:rsidRDefault="002D5C8A" w:rsidP="00B762DD">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1424055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right w:val="nil"/>
            </w:tcBorders>
            <w:vAlign w:val="center"/>
          </w:tcPr>
          <w:p w14:paraId="44EDE812"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2D5C8A" w:rsidRPr="0036772A" w14:paraId="7D6C6AAB" w14:textId="77777777" w:rsidTr="008C07C9">
        <w:tc>
          <w:tcPr>
            <w:tcW w:w="3663" w:type="dxa"/>
            <w:tcBorders>
              <w:top w:val="nil"/>
              <w:left w:val="nil"/>
              <w:bottom w:val="nil"/>
              <w:right w:val="nil"/>
            </w:tcBorders>
            <w:vAlign w:val="center"/>
          </w:tcPr>
          <w:p w14:paraId="1940630D" w14:textId="77777777" w:rsidR="002D5C8A" w:rsidRPr="008C07C9" w:rsidRDefault="002D5C8A" w:rsidP="002D5C8A">
            <w:pPr>
              <w:spacing w:line="240" w:lineRule="auto"/>
              <w:rPr>
                <w:rFonts w:ascii="Browallia New" w:hAnsi="Browallia New" w:cs="Browallia New"/>
                <w:sz w:val="24"/>
                <w:szCs w:val="24"/>
                <w:cs/>
              </w:rPr>
            </w:pPr>
            <w:r w:rsidRPr="008C07C9">
              <w:rPr>
                <w:rFonts w:ascii="Browallia New" w:hAnsi="Browallia New" w:cs="Browallia New"/>
                <w:sz w:val="24"/>
                <w:szCs w:val="24"/>
                <w:cs/>
              </w:rPr>
              <w:t>รวม</w:t>
            </w:r>
          </w:p>
        </w:tc>
        <w:tc>
          <w:tcPr>
            <w:tcW w:w="1134" w:type="dxa"/>
            <w:tcBorders>
              <w:left w:val="nil"/>
              <w:bottom w:val="single" w:sz="4" w:space="0" w:color="auto"/>
              <w:right w:val="nil"/>
            </w:tcBorders>
          </w:tcPr>
          <w:p w14:paraId="5624ADAE" w14:textId="34C69B5C" w:rsidR="002D5C8A" w:rsidRPr="008C07C9" w:rsidRDefault="00DE7766"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1,509,85</w:t>
            </w:r>
            <w:r w:rsidR="00382789">
              <w:rPr>
                <w:rFonts w:ascii="Browallia New" w:hAnsi="Browallia New" w:cs="Browallia New"/>
                <w:sz w:val="24"/>
                <w:szCs w:val="24"/>
              </w:rPr>
              <w:t>8</w:t>
            </w:r>
          </w:p>
        </w:tc>
        <w:tc>
          <w:tcPr>
            <w:tcW w:w="238" w:type="dxa"/>
            <w:tcBorders>
              <w:left w:val="nil"/>
              <w:right w:val="nil"/>
            </w:tcBorders>
          </w:tcPr>
          <w:p w14:paraId="5827E2BF"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bottom w:val="single" w:sz="4" w:space="0" w:color="auto"/>
              <w:right w:val="nil"/>
            </w:tcBorders>
          </w:tcPr>
          <w:p w14:paraId="0D32A0DE" w14:textId="070BC6CB"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1,526,552</w:t>
            </w:r>
          </w:p>
        </w:tc>
        <w:tc>
          <w:tcPr>
            <w:tcW w:w="236" w:type="dxa"/>
            <w:tcBorders>
              <w:left w:val="nil"/>
              <w:right w:val="nil"/>
            </w:tcBorders>
            <w:vAlign w:val="center"/>
          </w:tcPr>
          <w:p w14:paraId="6A521234"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9913F83" w14:textId="00950368"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28,51</w:t>
            </w:r>
            <w:r w:rsidR="00530A4E" w:rsidRPr="008C07C9">
              <w:rPr>
                <w:rFonts w:ascii="Browallia New" w:hAnsi="Browallia New" w:cs="Browallia New"/>
                <w:sz w:val="24"/>
                <w:szCs w:val="24"/>
              </w:rPr>
              <w:t>5</w:t>
            </w:r>
          </w:p>
        </w:tc>
        <w:tc>
          <w:tcPr>
            <w:tcW w:w="236" w:type="dxa"/>
            <w:tcBorders>
              <w:left w:val="nil"/>
              <w:right w:val="nil"/>
            </w:tcBorders>
            <w:vAlign w:val="center"/>
          </w:tcPr>
          <w:p w14:paraId="043E70A4"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left w:val="nil"/>
              <w:bottom w:val="single" w:sz="4" w:space="0" w:color="auto"/>
              <w:right w:val="nil"/>
            </w:tcBorders>
            <w:vAlign w:val="center"/>
          </w:tcPr>
          <w:p w14:paraId="6A73F434" w14:textId="200B883B"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56,286</w:t>
            </w:r>
          </w:p>
        </w:tc>
      </w:tr>
      <w:tr w:rsidR="002D5C8A" w:rsidRPr="0036772A" w14:paraId="4C1737A3" w14:textId="77777777" w:rsidTr="008C07C9">
        <w:trPr>
          <w:trHeight w:val="318"/>
        </w:trPr>
        <w:tc>
          <w:tcPr>
            <w:tcW w:w="3663" w:type="dxa"/>
            <w:tcBorders>
              <w:top w:val="nil"/>
              <w:left w:val="nil"/>
              <w:bottom w:val="nil"/>
              <w:right w:val="nil"/>
            </w:tcBorders>
          </w:tcPr>
          <w:p w14:paraId="43452505" w14:textId="77777777" w:rsidR="002D5C8A" w:rsidRPr="008C07C9" w:rsidRDefault="002D5C8A" w:rsidP="002D5C8A">
            <w:pPr>
              <w:tabs>
                <w:tab w:val="clear" w:pos="2580"/>
              </w:tabs>
              <w:spacing w:line="240" w:lineRule="auto"/>
              <w:ind w:right="-43"/>
              <w:rPr>
                <w:rFonts w:ascii="Browallia New" w:hAnsi="Browallia New" w:cs="Browallia New"/>
                <w:sz w:val="24"/>
                <w:szCs w:val="24"/>
                <w:cs/>
              </w:rPr>
            </w:pPr>
          </w:p>
        </w:tc>
        <w:tc>
          <w:tcPr>
            <w:tcW w:w="1134" w:type="dxa"/>
            <w:tcBorders>
              <w:top w:val="single" w:sz="4" w:space="0" w:color="auto"/>
              <w:left w:val="nil"/>
              <w:right w:val="nil"/>
            </w:tcBorders>
          </w:tcPr>
          <w:p w14:paraId="4EAA173E"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6E4A8AF9"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top w:val="single" w:sz="4" w:space="0" w:color="auto"/>
              <w:left w:val="nil"/>
              <w:right w:val="nil"/>
            </w:tcBorders>
          </w:tcPr>
          <w:p w14:paraId="3CC27069"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0A5F5306"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bottom"/>
          </w:tcPr>
          <w:p w14:paraId="0600CFB8" w14:textId="77777777" w:rsidR="002D5C8A" w:rsidRPr="008C07C9" w:rsidRDefault="002D5C8A" w:rsidP="00B762DD">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682D84B5"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top w:val="single" w:sz="4" w:space="0" w:color="auto"/>
              <w:left w:val="nil"/>
              <w:right w:val="nil"/>
            </w:tcBorders>
            <w:vAlign w:val="bottom"/>
          </w:tcPr>
          <w:p w14:paraId="3548FCCE"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2D5C8A" w:rsidRPr="0036772A" w14:paraId="5878F79C" w14:textId="77777777" w:rsidTr="00493671">
        <w:trPr>
          <w:trHeight w:val="318"/>
        </w:trPr>
        <w:tc>
          <w:tcPr>
            <w:tcW w:w="3663" w:type="dxa"/>
            <w:tcBorders>
              <w:top w:val="nil"/>
              <w:left w:val="nil"/>
              <w:bottom w:val="nil"/>
              <w:right w:val="nil"/>
            </w:tcBorders>
          </w:tcPr>
          <w:p w14:paraId="31BE4906" w14:textId="6F8A44A5" w:rsidR="002D5C8A" w:rsidRPr="008C07C9" w:rsidRDefault="002D5C8A" w:rsidP="002D5C8A">
            <w:pPr>
              <w:tabs>
                <w:tab w:val="clear" w:pos="2580"/>
              </w:tabs>
              <w:spacing w:line="240" w:lineRule="auto"/>
              <w:ind w:right="-43"/>
              <w:rPr>
                <w:rFonts w:ascii="Browallia New" w:hAnsi="Browallia New" w:cs="Browallia New"/>
                <w:sz w:val="24"/>
                <w:szCs w:val="24"/>
              </w:rPr>
            </w:pPr>
            <w:r w:rsidRPr="008C07C9">
              <w:rPr>
                <w:rFonts w:ascii="Browallia New" w:hAnsi="Browallia New" w:cs="Browallia New"/>
                <w:sz w:val="24"/>
                <w:szCs w:val="24"/>
                <w:cs/>
              </w:rPr>
              <w:t>ต้นทุนทางการเงินที่รวมเป็นส่วนหนึ่งของ</w:t>
            </w:r>
          </w:p>
        </w:tc>
        <w:tc>
          <w:tcPr>
            <w:tcW w:w="1134" w:type="dxa"/>
            <w:tcBorders>
              <w:left w:val="nil"/>
              <w:right w:val="nil"/>
            </w:tcBorders>
          </w:tcPr>
          <w:p w14:paraId="6C0438BA"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8" w:type="dxa"/>
            <w:tcBorders>
              <w:left w:val="nil"/>
              <w:right w:val="nil"/>
            </w:tcBorders>
          </w:tcPr>
          <w:p w14:paraId="790137B2"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0" w:type="dxa"/>
            <w:tcBorders>
              <w:left w:val="nil"/>
              <w:right w:val="nil"/>
            </w:tcBorders>
          </w:tcPr>
          <w:p w14:paraId="3EC298E2"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A6FDB43"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51" w:type="dxa"/>
            <w:tcBorders>
              <w:left w:val="nil"/>
              <w:right w:val="nil"/>
            </w:tcBorders>
          </w:tcPr>
          <w:p w14:paraId="403B65EB" w14:textId="77777777" w:rsidR="002D5C8A" w:rsidRPr="008C07C9" w:rsidRDefault="002D5C8A" w:rsidP="00B762DD">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vAlign w:val="center"/>
          </w:tcPr>
          <w:p w14:paraId="41C1B446" w14:textId="77777777" w:rsidR="002D5C8A" w:rsidRPr="008C07C9" w:rsidRDefault="002D5C8A" w:rsidP="002D5C8A">
            <w:pPr>
              <w:spacing w:line="240" w:lineRule="auto"/>
              <w:ind w:right="26"/>
              <w:jc w:val="right"/>
              <w:rPr>
                <w:rFonts w:ascii="Browallia New" w:hAnsi="Browallia New" w:cs="Browallia New"/>
                <w:sz w:val="24"/>
                <w:szCs w:val="24"/>
              </w:rPr>
            </w:pPr>
          </w:p>
        </w:tc>
        <w:tc>
          <w:tcPr>
            <w:tcW w:w="1182" w:type="dxa"/>
            <w:gridSpan w:val="2"/>
            <w:tcBorders>
              <w:left w:val="nil"/>
              <w:right w:val="nil"/>
            </w:tcBorders>
          </w:tcPr>
          <w:p w14:paraId="3F2DBB58" w14:textId="77777777" w:rsidR="002D5C8A" w:rsidRPr="008C07C9" w:rsidRDefault="002D5C8A" w:rsidP="002D5C8A">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1F43B8" w:rsidRPr="0036772A" w14:paraId="5A52F224" w14:textId="77777777" w:rsidTr="00493671">
        <w:tc>
          <w:tcPr>
            <w:tcW w:w="3663" w:type="dxa"/>
            <w:tcBorders>
              <w:top w:val="nil"/>
              <w:left w:val="nil"/>
              <w:bottom w:val="nil"/>
              <w:right w:val="nil"/>
            </w:tcBorders>
          </w:tcPr>
          <w:p w14:paraId="33BFF0F1" w14:textId="6957BC28" w:rsidR="001F43B8" w:rsidRPr="008C07C9" w:rsidRDefault="001F43B8" w:rsidP="001F43B8">
            <w:pPr>
              <w:tabs>
                <w:tab w:val="clear" w:pos="2580"/>
              </w:tabs>
              <w:spacing w:line="240" w:lineRule="auto"/>
              <w:ind w:right="-43"/>
              <w:rPr>
                <w:rFonts w:ascii="Browallia New" w:hAnsi="Browallia New" w:cs="Browallia New"/>
                <w:sz w:val="24"/>
                <w:szCs w:val="24"/>
                <w:cs/>
              </w:rPr>
            </w:pPr>
            <w:r w:rsidRPr="008C07C9">
              <w:rPr>
                <w:rFonts w:ascii="Browallia New" w:hAnsi="Browallia New" w:cs="Browallia New"/>
                <w:sz w:val="24"/>
                <w:szCs w:val="24"/>
                <w:cs/>
              </w:rPr>
              <w:t xml:space="preserve">    ต้นทุนการพัฒนาอสังหาริมทรัพย์</w:t>
            </w:r>
          </w:p>
        </w:tc>
        <w:tc>
          <w:tcPr>
            <w:tcW w:w="1134" w:type="dxa"/>
            <w:tcBorders>
              <w:left w:val="nil"/>
              <w:bottom w:val="single" w:sz="12" w:space="0" w:color="auto"/>
              <w:right w:val="nil"/>
            </w:tcBorders>
            <w:shd w:val="clear" w:color="auto" w:fill="auto"/>
          </w:tcPr>
          <w:p w14:paraId="658B1C26" w14:textId="07D061D0" w:rsidR="001F43B8" w:rsidRPr="008C07C9" w:rsidRDefault="001F43B8" w:rsidP="001F43B8">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sidRPr="008C07C9">
              <w:rPr>
                <w:rFonts w:ascii="Browallia New" w:hAnsi="Browallia New" w:cs="Browallia New"/>
                <w:sz w:val="24"/>
                <w:szCs w:val="24"/>
              </w:rPr>
              <w:t>7,486</w:t>
            </w:r>
          </w:p>
        </w:tc>
        <w:tc>
          <w:tcPr>
            <w:tcW w:w="238" w:type="dxa"/>
            <w:tcBorders>
              <w:left w:val="nil"/>
              <w:right w:val="nil"/>
            </w:tcBorders>
          </w:tcPr>
          <w:p w14:paraId="24C3CC67" w14:textId="77777777" w:rsidR="001F43B8" w:rsidRPr="008C07C9" w:rsidRDefault="001F43B8" w:rsidP="001F43B8">
            <w:pPr>
              <w:spacing w:line="240" w:lineRule="auto"/>
              <w:ind w:right="26"/>
              <w:jc w:val="right"/>
              <w:rPr>
                <w:rFonts w:ascii="Browallia New" w:hAnsi="Browallia New" w:cs="Browallia New"/>
                <w:sz w:val="24"/>
                <w:szCs w:val="24"/>
              </w:rPr>
            </w:pPr>
          </w:p>
        </w:tc>
        <w:tc>
          <w:tcPr>
            <w:tcW w:w="1180" w:type="dxa"/>
            <w:tcBorders>
              <w:left w:val="nil"/>
              <w:bottom w:val="single" w:sz="12" w:space="0" w:color="auto"/>
              <w:right w:val="nil"/>
            </w:tcBorders>
          </w:tcPr>
          <w:p w14:paraId="068542CB" w14:textId="1A7123BD" w:rsidR="001F43B8" w:rsidRPr="008C07C9" w:rsidRDefault="001F43B8" w:rsidP="001F43B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8,753</w:t>
            </w:r>
          </w:p>
        </w:tc>
        <w:tc>
          <w:tcPr>
            <w:tcW w:w="236" w:type="dxa"/>
            <w:tcBorders>
              <w:left w:val="nil"/>
              <w:right w:val="nil"/>
            </w:tcBorders>
            <w:vAlign w:val="center"/>
          </w:tcPr>
          <w:p w14:paraId="41602223" w14:textId="77777777" w:rsidR="001F43B8" w:rsidRPr="008C07C9" w:rsidRDefault="001F43B8" w:rsidP="001F43B8">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200A81FE" w14:textId="4242D749" w:rsidR="001F43B8" w:rsidRPr="008C07C9" w:rsidRDefault="001F43B8" w:rsidP="008C07C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583DA6">
              <w:rPr>
                <w:rFonts w:ascii="Browallia New" w:hAnsi="Browallia New" w:cs="Browallia New"/>
                <w:sz w:val="24"/>
                <w:szCs w:val="24"/>
                <w:cs/>
              </w:rPr>
              <w:t xml:space="preserve">        -</w:t>
            </w:r>
          </w:p>
        </w:tc>
        <w:tc>
          <w:tcPr>
            <w:tcW w:w="236" w:type="dxa"/>
            <w:tcBorders>
              <w:left w:val="nil"/>
              <w:right w:val="nil"/>
            </w:tcBorders>
            <w:vAlign w:val="center"/>
          </w:tcPr>
          <w:p w14:paraId="4E29A89E" w14:textId="77777777" w:rsidR="001F43B8" w:rsidRPr="008C07C9" w:rsidRDefault="001F43B8" w:rsidP="001F43B8">
            <w:pPr>
              <w:spacing w:line="240" w:lineRule="auto"/>
              <w:ind w:right="26"/>
              <w:jc w:val="right"/>
              <w:rPr>
                <w:rFonts w:ascii="Browallia New" w:hAnsi="Browallia New" w:cs="Browallia New"/>
                <w:sz w:val="24"/>
                <w:szCs w:val="24"/>
              </w:rPr>
            </w:pPr>
          </w:p>
        </w:tc>
        <w:tc>
          <w:tcPr>
            <w:tcW w:w="1182" w:type="dxa"/>
            <w:gridSpan w:val="2"/>
            <w:tcBorders>
              <w:left w:val="nil"/>
              <w:bottom w:val="single" w:sz="12" w:space="0" w:color="auto"/>
              <w:right w:val="nil"/>
            </w:tcBorders>
            <w:vAlign w:val="center"/>
          </w:tcPr>
          <w:p w14:paraId="2F3689D8" w14:textId="79969635" w:rsidR="001F43B8" w:rsidRPr="008C07C9" w:rsidRDefault="001F43B8" w:rsidP="001F43B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C07C9">
              <w:rPr>
                <w:rFonts w:ascii="Browallia New" w:hAnsi="Browallia New" w:cs="Browallia New"/>
                <w:sz w:val="24"/>
                <w:szCs w:val="24"/>
              </w:rPr>
              <w:t>175</w:t>
            </w:r>
          </w:p>
        </w:tc>
      </w:tr>
    </w:tbl>
    <w:p w14:paraId="3B2044A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48AAF3DA"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r w:rsidR="00B10428" w:rsidRPr="00C2555B">
        <w:rPr>
          <w:rFonts w:ascii="Browallia New" w:hAnsi="Browallia New" w:cs="Browallia New"/>
          <w:sz w:val="28"/>
          <w:szCs w:val="28"/>
          <w:cs/>
        </w:rPr>
        <w:t xml:space="preserve">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B10428"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B10428" w:rsidRPr="00C2555B">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จำนวน </w:t>
      </w:r>
      <w:r w:rsidR="002D5C8A" w:rsidRPr="00B762DD">
        <w:rPr>
          <w:rFonts w:ascii="Browallia New" w:hAnsi="Browallia New" w:cs="Browallia New"/>
          <w:sz w:val="28"/>
          <w:szCs w:val="28"/>
        </w:rPr>
        <w:t>785.50</w:t>
      </w:r>
      <w:r w:rsidR="00010A3E" w:rsidRPr="000C365A">
        <w:rPr>
          <w:rFonts w:ascii="Browallia New" w:hAnsi="Browallia New" w:cs="Browallia New"/>
          <w:sz w:val="28"/>
          <w:szCs w:val="28"/>
          <w:cs/>
        </w:rPr>
        <w:t xml:space="preserve"> </w:t>
      </w:r>
      <w:r w:rsidR="006971B8" w:rsidRPr="000C365A">
        <w:rPr>
          <w:rFonts w:ascii="Browallia New" w:hAnsi="Browallia New" w:cs="Browallia New"/>
          <w:sz w:val="28"/>
          <w:szCs w:val="28"/>
          <w:cs/>
        </w:rPr>
        <w:t>ล้</w:t>
      </w:r>
      <w:r w:rsidR="006971B8" w:rsidRPr="00C2555B">
        <w:rPr>
          <w:rFonts w:ascii="Browallia New" w:hAnsi="Browallia New" w:cs="Browallia New"/>
          <w:sz w:val="28"/>
          <w:szCs w:val="28"/>
          <w:cs/>
        </w:rPr>
        <w:t xml:space="preserve">านบาท และ </w:t>
      </w:r>
      <w:bookmarkStart w:id="11" w:name="_Hlk2092946"/>
      <w:r w:rsidR="00B10428" w:rsidRPr="00C2555B">
        <w:rPr>
          <w:rFonts w:ascii="Browallia New" w:hAnsi="Browallia New" w:cs="Browallia New"/>
          <w:sz w:val="28"/>
          <w:szCs w:val="28"/>
          <w:lang w:val="en-GB"/>
        </w:rPr>
        <w:t>652.98</w:t>
      </w:r>
      <w:bookmarkEnd w:id="11"/>
      <w:r w:rsidR="00B10428"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ล้านบาท ตามลำดับ ติดภาระจำนองเป็นหลักประกันการก</w:t>
      </w:r>
      <w:r w:rsidR="00EE1C09" w:rsidRPr="00C2555B">
        <w:rPr>
          <w:rFonts w:ascii="Browallia New" w:hAnsi="Browallia New" w:cs="Browallia New"/>
          <w:sz w:val="28"/>
          <w:szCs w:val="28"/>
          <w:cs/>
        </w:rPr>
        <w:t>ู้เงินไว้กับธนาคารตามที่กล่าวใน</w:t>
      </w:r>
      <w:r w:rsidR="006971B8" w:rsidRPr="00C2555B">
        <w:rPr>
          <w:rFonts w:ascii="Browallia New" w:hAnsi="Browallia New" w:cs="Browallia New"/>
          <w:sz w:val="28"/>
          <w:szCs w:val="28"/>
          <w:cs/>
        </w:rPr>
        <w:t>หมายเหตุ</w:t>
      </w:r>
      <w:r w:rsidR="000F6829" w:rsidRPr="00C2555B">
        <w:rPr>
          <w:rFonts w:ascii="Browallia New" w:hAnsi="Browallia New" w:cs="Browallia New"/>
          <w:sz w:val="28"/>
          <w:szCs w:val="28"/>
          <w:cs/>
        </w:rPr>
        <w:t>ประกอบงบการเงิน</w:t>
      </w:r>
      <w:r w:rsidR="008910F7" w:rsidRPr="00C2555B">
        <w:rPr>
          <w:rFonts w:ascii="Browallia New" w:hAnsi="Browallia New" w:cs="Browallia New"/>
          <w:sz w:val="28"/>
          <w:szCs w:val="28"/>
          <w:cs/>
        </w:rPr>
        <w:t>ข้อ</w:t>
      </w:r>
      <w:r w:rsidR="006971B8" w:rsidRPr="00C2555B">
        <w:rPr>
          <w:rFonts w:ascii="Browallia New" w:hAnsi="Browallia New" w:cs="Browallia New"/>
          <w:sz w:val="28"/>
          <w:szCs w:val="28"/>
          <w:cs/>
        </w:rPr>
        <w:t xml:space="preserve"> </w:t>
      </w:r>
      <w:r w:rsidR="00193D4F" w:rsidRPr="00493671">
        <w:rPr>
          <w:rFonts w:ascii="Browallia New" w:hAnsi="Browallia New" w:cs="Browallia New"/>
          <w:sz w:val="28"/>
          <w:szCs w:val="28"/>
          <w:lang w:val="en-GB"/>
        </w:rPr>
        <w:t>2</w:t>
      </w:r>
      <w:r w:rsidR="00053DD3" w:rsidRPr="00493671">
        <w:rPr>
          <w:rFonts w:ascii="Browallia New" w:hAnsi="Browallia New" w:cs="Browallia New"/>
          <w:sz w:val="28"/>
          <w:szCs w:val="28"/>
          <w:lang w:val="en-GB"/>
        </w:rPr>
        <w:t>4</w:t>
      </w:r>
      <w:r w:rsidR="00E0133B" w:rsidRPr="00493671">
        <w:rPr>
          <w:rFonts w:ascii="Browallia New" w:hAnsi="Browallia New" w:cs="Browallia New"/>
          <w:sz w:val="28"/>
          <w:szCs w:val="28"/>
          <w:lang w:val="en-GB"/>
        </w:rPr>
        <w:t>.4</w:t>
      </w:r>
    </w:p>
    <w:p w14:paraId="0CA9941B" w14:textId="60A3799E"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D56277F" w14:textId="7B62FFE0"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r w:rsidR="00C27B8B" w:rsidRPr="00C2555B">
        <w:rPr>
          <w:rFonts w:ascii="Browallia New" w:hAnsi="Browallia New" w:cs="Browallia New"/>
          <w:b/>
          <w:bCs/>
          <w:sz w:val="28"/>
          <w:szCs w:val="28"/>
          <w:lang w:val="en-GB"/>
        </w:rPr>
        <w:t xml:space="preserve"> - </w:t>
      </w:r>
      <w:r w:rsidR="00C27B8B" w:rsidRPr="00C2555B">
        <w:rPr>
          <w:rFonts w:ascii="Browallia New" w:hAnsi="Browallia New" w:cs="Browallia New"/>
          <w:b/>
          <w:bCs/>
          <w:sz w:val="28"/>
          <w:szCs w:val="28"/>
          <w:cs/>
          <w:lang w:val="en-GB"/>
        </w:rPr>
        <w:t>สุทธิ</w:t>
      </w:r>
    </w:p>
    <w:p w14:paraId="33ED5E63" w14:textId="480DDE62" w:rsidR="00527B4D" w:rsidRPr="00493671"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C2555B" w14:paraId="2E47304F" w14:textId="77777777" w:rsidTr="00493671">
        <w:trPr>
          <w:tblHeader/>
        </w:trPr>
        <w:tc>
          <w:tcPr>
            <w:tcW w:w="3231" w:type="dxa"/>
          </w:tcPr>
          <w:p w14:paraId="54828A60"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24" w:type="dxa"/>
            <w:gridSpan w:val="10"/>
          </w:tcPr>
          <w:p w14:paraId="2F0357AC" w14:textId="77777777" w:rsidR="002B7CAC" w:rsidRPr="00C2555B" w:rsidRDefault="002B7CAC" w:rsidP="002B7CAC">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cs/>
              </w:rPr>
              <w:t>พันบาท)</w:t>
            </w:r>
          </w:p>
        </w:tc>
      </w:tr>
      <w:tr w:rsidR="002B7CAC" w:rsidRPr="00C2555B" w14:paraId="48812E90" w14:textId="77777777" w:rsidTr="00493671">
        <w:trPr>
          <w:tblHeader/>
        </w:trPr>
        <w:tc>
          <w:tcPr>
            <w:tcW w:w="3231" w:type="dxa"/>
          </w:tcPr>
          <w:p w14:paraId="7C1523D5"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24" w:type="dxa"/>
            <w:gridSpan w:val="10"/>
          </w:tcPr>
          <w:p w14:paraId="520C9A1D"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B7CAC" w:rsidRPr="00C2555B" w14:paraId="76E3AAA0" w14:textId="77777777" w:rsidTr="00493671">
        <w:trPr>
          <w:tblHeader/>
        </w:trPr>
        <w:tc>
          <w:tcPr>
            <w:tcW w:w="3231" w:type="dxa"/>
          </w:tcPr>
          <w:p w14:paraId="1EE436F6" w14:textId="77777777" w:rsidR="002B7CAC" w:rsidRPr="00C2555B" w:rsidRDefault="002B7CAC" w:rsidP="002B7CAC">
            <w:pPr>
              <w:spacing w:line="240" w:lineRule="auto"/>
              <w:ind w:left="175" w:hanging="175"/>
              <w:rPr>
                <w:rFonts w:ascii="Browallia New" w:hAnsi="Browallia New" w:cs="Browallia New"/>
                <w:sz w:val="22"/>
                <w:szCs w:val="22"/>
                <w:u w:val="single"/>
              </w:rPr>
            </w:pPr>
          </w:p>
        </w:tc>
        <w:tc>
          <w:tcPr>
            <w:tcW w:w="1415" w:type="dxa"/>
            <w:gridSpan w:val="2"/>
            <w:vAlign w:val="bottom"/>
          </w:tcPr>
          <w:p w14:paraId="341D3D61"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ทุนเรียกชำระแล้ว</w:t>
            </w:r>
          </w:p>
        </w:tc>
        <w:tc>
          <w:tcPr>
            <w:tcW w:w="1464" w:type="dxa"/>
            <w:gridSpan w:val="3"/>
            <w:vAlign w:val="bottom"/>
          </w:tcPr>
          <w:p w14:paraId="60C88D0D" w14:textId="77777777" w:rsidR="002B7CAC" w:rsidRPr="00C2555B"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1716" w:type="dxa"/>
            <w:gridSpan w:val="2"/>
            <w:vAlign w:val="bottom"/>
          </w:tcPr>
          <w:p w14:paraId="08D80B43"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ราคาทุน</w:t>
            </w:r>
          </w:p>
        </w:tc>
        <w:tc>
          <w:tcPr>
            <w:tcW w:w="1429" w:type="dxa"/>
            <w:gridSpan w:val="3"/>
            <w:vAlign w:val="bottom"/>
          </w:tcPr>
          <w:p w14:paraId="6334AD27" w14:textId="704A2955"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เงินปันผล</w:t>
            </w:r>
            <w:r w:rsidR="009A3303" w:rsidRPr="00C2555B">
              <w:rPr>
                <w:rFonts w:ascii="Browallia New" w:hAnsi="Browallia New" w:cs="Browallia New"/>
                <w:sz w:val="22"/>
                <w:szCs w:val="22"/>
                <w:cs/>
              </w:rPr>
              <w:t>รับ</w:t>
            </w:r>
          </w:p>
        </w:tc>
      </w:tr>
      <w:tr w:rsidR="001C3AE2" w:rsidRPr="00C2555B" w14:paraId="32BEED40" w14:textId="77777777" w:rsidTr="00493671">
        <w:trPr>
          <w:gridAfter w:val="1"/>
          <w:wAfter w:w="14" w:type="dxa"/>
          <w:tblHeader/>
        </w:trPr>
        <w:tc>
          <w:tcPr>
            <w:tcW w:w="3231" w:type="dxa"/>
            <w:vAlign w:val="bottom"/>
          </w:tcPr>
          <w:p w14:paraId="1715A6D3" w14:textId="77777777" w:rsidR="001C3AE2" w:rsidRPr="00C2555B" w:rsidRDefault="001C3AE2" w:rsidP="001C3AE2">
            <w:pPr>
              <w:pBdr>
                <w:bottom w:val="single" w:sz="4" w:space="1" w:color="auto"/>
              </w:pBdr>
              <w:spacing w:line="240" w:lineRule="auto"/>
              <w:ind w:left="175" w:hanging="175"/>
              <w:jc w:val="center"/>
              <w:rPr>
                <w:rFonts w:ascii="Browallia New" w:hAnsi="Browallia New" w:cs="Browallia New"/>
                <w:sz w:val="22"/>
                <w:szCs w:val="22"/>
                <w:cs/>
              </w:rPr>
            </w:pPr>
            <w:r w:rsidRPr="00C2555B">
              <w:rPr>
                <w:rFonts w:ascii="Browallia New" w:hAnsi="Browallia New" w:cs="Browallia New"/>
                <w:sz w:val="22"/>
                <w:szCs w:val="22"/>
                <w:cs/>
              </w:rPr>
              <w:t>ชื่อบริษัท</w:t>
            </w:r>
          </w:p>
        </w:tc>
        <w:tc>
          <w:tcPr>
            <w:tcW w:w="708" w:type="dxa"/>
            <w:vAlign w:val="bottom"/>
          </w:tcPr>
          <w:p w14:paraId="526C3B5E" w14:textId="7CB91019"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34ADB94E" w14:textId="1DEA6D13"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7" w:type="dxa"/>
            <w:vAlign w:val="bottom"/>
          </w:tcPr>
          <w:p w14:paraId="7B0CEA80" w14:textId="066A6A9E"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07AAB836" w14:textId="243F4750"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746" w:type="dxa"/>
            <w:vAlign w:val="bottom"/>
          </w:tcPr>
          <w:p w14:paraId="5BA77289"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3B699F0C" w14:textId="3AD1B925"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8" w:type="dxa"/>
            <w:vAlign w:val="bottom"/>
          </w:tcPr>
          <w:p w14:paraId="41D02920"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5E07685F" w14:textId="197228CC"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855" w:type="dxa"/>
            <w:gridSpan w:val="2"/>
            <w:vAlign w:val="bottom"/>
          </w:tcPr>
          <w:p w14:paraId="73EB1A15"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5D3BFC9F" w14:textId="5B3D3BB5"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71" w:type="dxa"/>
            <w:vAlign w:val="bottom"/>
          </w:tcPr>
          <w:p w14:paraId="5A08CEC9"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6157401E" w14:textId="50CB3F94"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708" w:type="dxa"/>
            <w:vAlign w:val="bottom"/>
          </w:tcPr>
          <w:p w14:paraId="767C363A"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6B43AF5D" w14:textId="003327C5"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7" w:type="dxa"/>
            <w:vAlign w:val="bottom"/>
          </w:tcPr>
          <w:p w14:paraId="4C704033"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1EAB7547" w14:textId="78E5D2E5"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r>
      <w:tr w:rsidR="002B7CAC" w:rsidRPr="00C2555B" w14:paraId="7054D7DB" w14:textId="77777777" w:rsidTr="00493671">
        <w:trPr>
          <w:gridAfter w:val="1"/>
          <w:wAfter w:w="14" w:type="dxa"/>
          <w:tblHeader/>
        </w:trPr>
        <w:tc>
          <w:tcPr>
            <w:tcW w:w="3231" w:type="dxa"/>
            <w:vAlign w:val="bottom"/>
          </w:tcPr>
          <w:p w14:paraId="61A07C86"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8" w:type="dxa"/>
            <w:vAlign w:val="bottom"/>
          </w:tcPr>
          <w:p w14:paraId="64D61D6F"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7" w:type="dxa"/>
            <w:vAlign w:val="bottom"/>
          </w:tcPr>
          <w:p w14:paraId="053415BA"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46" w:type="dxa"/>
            <w:vAlign w:val="bottom"/>
          </w:tcPr>
          <w:p w14:paraId="3A323159"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8" w:type="dxa"/>
            <w:vAlign w:val="bottom"/>
          </w:tcPr>
          <w:p w14:paraId="329C06B0"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5" w:type="dxa"/>
            <w:gridSpan w:val="2"/>
            <w:vAlign w:val="bottom"/>
          </w:tcPr>
          <w:p w14:paraId="26B9623C"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71" w:type="dxa"/>
            <w:vAlign w:val="bottom"/>
          </w:tcPr>
          <w:p w14:paraId="30FA5889"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tcPr>
          <w:p w14:paraId="0F235737"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7" w:type="dxa"/>
          </w:tcPr>
          <w:p w14:paraId="59D58B7B"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8700FE" w:rsidRPr="00C2555B" w14:paraId="6EFB7F0A" w14:textId="77777777" w:rsidTr="00493671">
        <w:trPr>
          <w:gridAfter w:val="1"/>
          <w:wAfter w:w="14" w:type="dxa"/>
        </w:trPr>
        <w:tc>
          <w:tcPr>
            <w:tcW w:w="3231" w:type="dxa"/>
            <w:vAlign w:val="bottom"/>
          </w:tcPr>
          <w:p w14:paraId="01E9D52A"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C2555B">
              <w:rPr>
                <w:rFonts w:ascii="Browallia New" w:hAnsi="Browallia New" w:cs="Browallia New"/>
                <w:sz w:val="22"/>
                <w:szCs w:val="22"/>
                <w:cs/>
              </w:rPr>
              <w:t>บริษัท ไมด้า ลิสซิ่ง จำกัด (มหาชน)</w:t>
            </w:r>
          </w:p>
        </w:tc>
        <w:tc>
          <w:tcPr>
            <w:tcW w:w="708" w:type="dxa"/>
            <w:vAlign w:val="bottom"/>
          </w:tcPr>
          <w:p w14:paraId="02A34F41" w14:textId="458970DB"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07" w:type="dxa"/>
            <w:vAlign w:val="bottom"/>
          </w:tcPr>
          <w:p w14:paraId="4E241D6C" w14:textId="481EBFD1"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46" w:type="dxa"/>
            <w:vAlign w:val="bottom"/>
          </w:tcPr>
          <w:p w14:paraId="5A899A89" w14:textId="44BB558E"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708" w:type="dxa"/>
            <w:vAlign w:val="bottom"/>
          </w:tcPr>
          <w:p w14:paraId="6BFA57F4" w14:textId="54782642"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855" w:type="dxa"/>
            <w:gridSpan w:val="2"/>
            <w:vAlign w:val="bottom"/>
          </w:tcPr>
          <w:p w14:paraId="7E0D11D7" w14:textId="61CE023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871" w:type="dxa"/>
            <w:vAlign w:val="bottom"/>
          </w:tcPr>
          <w:p w14:paraId="56725C04" w14:textId="32F4C1B2"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708" w:type="dxa"/>
            <w:vAlign w:val="bottom"/>
          </w:tcPr>
          <w:p w14:paraId="7C40E97B" w14:textId="4BF5BB32"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614A0054" w14:textId="05A4701B"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25,011</w:t>
            </w:r>
          </w:p>
        </w:tc>
      </w:tr>
      <w:tr w:rsidR="008700FE" w:rsidRPr="00C2555B" w14:paraId="610985BD" w14:textId="77777777" w:rsidTr="00493671">
        <w:trPr>
          <w:gridAfter w:val="1"/>
          <w:wAfter w:w="14" w:type="dxa"/>
        </w:trPr>
        <w:tc>
          <w:tcPr>
            <w:tcW w:w="3231" w:type="dxa"/>
            <w:vAlign w:val="center"/>
          </w:tcPr>
          <w:p w14:paraId="41458B62"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พร็อพเพอร์ตี้ จำกัด</w:t>
            </w:r>
          </w:p>
        </w:tc>
        <w:tc>
          <w:tcPr>
            <w:tcW w:w="708" w:type="dxa"/>
            <w:vAlign w:val="bottom"/>
          </w:tcPr>
          <w:p w14:paraId="2401060B" w14:textId="5DDEAFC8"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07" w:type="dxa"/>
            <w:vAlign w:val="bottom"/>
          </w:tcPr>
          <w:p w14:paraId="5651ACDC" w14:textId="3F3B2F3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46" w:type="dxa"/>
            <w:vAlign w:val="bottom"/>
          </w:tcPr>
          <w:p w14:paraId="16615E19" w14:textId="430A7F1F"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3063A752" w14:textId="218321C7"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A16BE24" w14:textId="04BB9E95"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871" w:type="dxa"/>
            <w:vAlign w:val="bottom"/>
          </w:tcPr>
          <w:p w14:paraId="5589649C" w14:textId="0C5B3B50"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708" w:type="dxa"/>
            <w:vAlign w:val="bottom"/>
          </w:tcPr>
          <w:p w14:paraId="12E5A67E" w14:textId="2CC1EBE6"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F30DFE1" w14:textId="27826265"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73C2E052" w14:textId="77777777" w:rsidTr="00493671">
        <w:trPr>
          <w:gridAfter w:val="1"/>
          <w:wAfter w:w="14" w:type="dxa"/>
        </w:trPr>
        <w:tc>
          <w:tcPr>
            <w:tcW w:w="3231" w:type="dxa"/>
            <w:vAlign w:val="center"/>
          </w:tcPr>
          <w:p w14:paraId="455C9D0B"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ท็อป เอลลิเม็นทส จำกัด</w:t>
            </w:r>
          </w:p>
        </w:tc>
        <w:tc>
          <w:tcPr>
            <w:tcW w:w="708" w:type="dxa"/>
            <w:vAlign w:val="bottom"/>
          </w:tcPr>
          <w:p w14:paraId="0D0192BB" w14:textId="3CE6FC94"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493671">
              <w:rPr>
                <w:rFonts w:ascii="Browallia New" w:hAnsi="Browallia New" w:cs="Browallia New"/>
                <w:sz w:val="22"/>
                <w:szCs w:val="22"/>
              </w:rPr>
              <w:t>,000</w:t>
            </w:r>
          </w:p>
        </w:tc>
        <w:tc>
          <w:tcPr>
            <w:tcW w:w="707" w:type="dxa"/>
            <w:vAlign w:val="bottom"/>
          </w:tcPr>
          <w:p w14:paraId="1066BA59" w14:textId="4C00E83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C2555B">
              <w:rPr>
                <w:rFonts w:ascii="Browallia New" w:hAnsi="Browallia New" w:cs="DokChampa"/>
                <w:sz w:val="22"/>
                <w:szCs w:val="22"/>
                <w:lang w:bidi="lo-LA"/>
              </w:rPr>
              <w:t>,000</w:t>
            </w:r>
          </w:p>
        </w:tc>
        <w:tc>
          <w:tcPr>
            <w:tcW w:w="746" w:type="dxa"/>
            <w:vAlign w:val="bottom"/>
          </w:tcPr>
          <w:p w14:paraId="50079477" w14:textId="04749196"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4DD7728B" w14:textId="6F121534"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5D522C1D" w14:textId="0701D67A"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871" w:type="dxa"/>
            <w:vAlign w:val="bottom"/>
          </w:tcPr>
          <w:p w14:paraId="34734AC6" w14:textId="40F24C5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708" w:type="dxa"/>
            <w:vAlign w:val="bottom"/>
          </w:tcPr>
          <w:p w14:paraId="46085988" w14:textId="26838FCD"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495F9ACF" w14:textId="1D2D932D"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6721D8C0" w14:textId="77777777" w:rsidTr="00493671">
        <w:trPr>
          <w:gridAfter w:val="1"/>
          <w:wAfter w:w="14" w:type="dxa"/>
        </w:trPr>
        <w:tc>
          <w:tcPr>
            <w:tcW w:w="3231" w:type="dxa"/>
            <w:vAlign w:val="center"/>
          </w:tcPr>
          <w:p w14:paraId="1624A3ED" w14:textId="77777777" w:rsidR="008700FE" w:rsidRPr="00C2555B" w:rsidRDefault="008700FE" w:rsidP="008700FE">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C2555B">
              <w:rPr>
                <w:rFonts w:ascii="Browallia New" w:hAnsi="Browallia New" w:cs="Browallia New"/>
                <w:sz w:val="22"/>
                <w:szCs w:val="22"/>
                <w:cs/>
              </w:rPr>
              <w:t>บริษัท ไมด้า แอด จำกัด</w:t>
            </w:r>
          </w:p>
        </w:tc>
        <w:tc>
          <w:tcPr>
            <w:tcW w:w="708" w:type="dxa"/>
            <w:vAlign w:val="bottom"/>
          </w:tcPr>
          <w:p w14:paraId="16B17193" w14:textId="1379C028"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07" w:type="dxa"/>
            <w:vAlign w:val="bottom"/>
          </w:tcPr>
          <w:p w14:paraId="305EC9E7" w14:textId="37571678"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46" w:type="dxa"/>
            <w:vAlign w:val="bottom"/>
          </w:tcPr>
          <w:p w14:paraId="3F7470EB" w14:textId="40CD765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711CC494" w14:textId="467EF11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7AE6077" w14:textId="254240E6"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871" w:type="dxa"/>
            <w:vAlign w:val="bottom"/>
          </w:tcPr>
          <w:p w14:paraId="77B7BB6D" w14:textId="2F2A373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708" w:type="dxa"/>
            <w:vAlign w:val="bottom"/>
          </w:tcPr>
          <w:p w14:paraId="5E9E2AB9" w14:textId="20307C9F"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74D9EB39" w14:textId="7668F1AA"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70FBCAD6" w14:textId="77777777" w:rsidTr="00493671">
        <w:trPr>
          <w:gridAfter w:val="1"/>
          <w:wAfter w:w="14" w:type="dxa"/>
        </w:trPr>
        <w:tc>
          <w:tcPr>
            <w:tcW w:w="3231" w:type="dxa"/>
            <w:vAlign w:val="center"/>
          </w:tcPr>
          <w:p w14:paraId="18851F16"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โฮเทล แอนด์ รีสอร์ท จำกัด</w:t>
            </w:r>
          </w:p>
        </w:tc>
        <w:tc>
          <w:tcPr>
            <w:tcW w:w="708" w:type="dxa"/>
            <w:vAlign w:val="bottom"/>
          </w:tcPr>
          <w:p w14:paraId="46064098" w14:textId="6A323166"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07" w:type="dxa"/>
            <w:vAlign w:val="bottom"/>
          </w:tcPr>
          <w:p w14:paraId="78E8EA7F" w14:textId="638C7350"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46" w:type="dxa"/>
            <w:vAlign w:val="bottom"/>
          </w:tcPr>
          <w:p w14:paraId="1A78FDD4" w14:textId="229DFBE2"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2EAE72E0" w14:textId="481F7F66"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579D270" w14:textId="21D4E12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871" w:type="dxa"/>
            <w:vAlign w:val="bottom"/>
          </w:tcPr>
          <w:p w14:paraId="5D8B1570" w14:textId="42B7E1F6" w:rsidR="008700FE" w:rsidRPr="00C2555B" w:rsidRDefault="008700FE" w:rsidP="008700FE">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708" w:type="dxa"/>
            <w:vAlign w:val="bottom"/>
          </w:tcPr>
          <w:p w14:paraId="3BC2422E" w14:textId="7F29AEBC"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2671A60B" w14:textId="49B3A969"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725C627C" w14:textId="77777777" w:rsidTr="00493671">
        <w:trPr>
          <w:gridAfter w:val="1"/>
          <w:wAfter w:w="14" w:type="dxa"/>
        </w:trPr>
        <w:tc>
          <w:tcPr>
            <w:tcW w:w="3231" w:type="dxa"/>
          </w:tcPr>
          <w:p w14:paraId="52ADE51C"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เดอะ รีทรีท หัวหิน จำกัด</w:t>
            </w:r>
          </w:p>
        </w:tc>
        <w:tc>
          <w:tcPr>
            <w:tcW w:w="708" w:type="dxa"/>
            <w:vAlign w:val="bottom"/>
          </w:tcPr>
          <w:p w14:paraId="743B4F5E" w14:textId="6C1EF38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07" w:type="dxa"/>
            <w:vAlign w:val="bottom"/>
          </w:tcPr>
          <w:p w14:paraId="2260AE14" w14:textId="0BFCC50B"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46" w:type="dxa"/>
            <w:vAlign w:val="bottom"/>
          </w:tcPr>
          <w:p w14:paraId="72030284" w14:textId="7A70E6B1"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78846634" w14:textId="7EEDED9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5" w:type="dxa"/>
            <w:gridSpan w:val="2"/>
            <w:vAlign w:val="bottom"/>
          </w:tcPr>
          <w:p w14:paraId="0A51DA98" w14:textId="584F091D"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871" w:type="dxa"/>
            <w:vAlign w:val="bottom"/>
          </w:tcPr>
          <w:p w14:paraId="013BBCE2" w14:textId="7313BD66"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708" w:type="dxa"/>
            <w:vAlign w:val="bottom"/>
          </w:tcPr>
          <w:p w14:paraId="6BC9DE66" w14:textId="7E9571CB"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3A65E704" w14:textId="5C591E51"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4F846C8A" w14:textId="77777777" w:rsidTr="00493671">
        <w:trPr>
          <w:gridAfter w:val="1"/>
          <w:wAfter w:w="14" w:type="dxa"/>
        </w:trPr>
        <w:tc>
          <w:tcPr>
            <w:tcW w:w="3231" w:type="dxa"/>
          </w:tcPr>
          <w:p w14:paraId="5D3B2DAD"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(ลาว) เช่าสินเชื่อ จำกัด</w:t>
            </w:r>
          </w:p>
        </w:tc>
        <w:tc>
          <w:tcPr>
            <w:tcW w:w="708" w:type="dxa"/>
            <w:vAlign w:val="bottom"/>
          </w:tcPr>
          <w:p w14:paraId="42541ECA" w14:textId="4307355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493671">
              <w:rPr>
                <w:rFonts w:ascii="Browallia New" w:hAnsi="Browallia New" w:cs="Browallia New"/>
                <w:sz w:val="22"/>
                <w:szCs w:val="22"/>
              </w:rPr>
              <w:t>,678</w:t>
            </w:r>
          </w:p>
        </w:tc>
        <w:tc>
          <w:tcPr>
            <w:tcW w:w="707" w:type="dxa"/>
            <w:vAlign w:val="bottom"/>
          </w:tcPr>
          <w:p w14:paraId="302DF62A" w14:textId="09335E5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C2555B">
              <w:rPr>
                <w:rFonts w:ascii="Browallia New" w:hAnsi="Browallia New" w:cs="DokChampa"/>
                <w:sz w:val="22"/>
                <w:szCs w:val="22"/>
                <w:lang w:bidi="lo-LA"/>
              </w:rPr>
              <w:t>,678</w:t>
            </w:r>
          </w:p>
        </w:tc>
        <w:tc>
          <w:tcPr>
            <w:tcW w:w="746" w:type="dxa"/>
            <w:vAlign w:val="bottom"/>
          </w:tcPr>
          <w:p w14:paraId="6E49675F" w14:textId="069622E0"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708" w:type="dxa"/>
            <w:vAlign w:val="bottom"/>
          </w:tcPr>
          <w:p w14:paraId="110F979C" w14:textId="07C746EC"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855" w:type="dxa"/>
            <w:gridSpan w:val="2"/>
            <w:vAlign w:val="bottom"/>
          </w:tcPr>
          <w:p w14:paraId="1E37E4F6" w14:textId="48C49DCD"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32,207</w:t>
            </w:r>
          </w:p>
        </w:tc>
        <w:tc>
          <w:tcPr>
            <w:tcW w:w="871" w:type="dxa"/>
            <w:vAlign w:val="bottom"/>
          </w:tcPr>
          <w:p w14:paraId="61576810" w14:textId="12F8837F"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32,207</w:t>
            </w:r>
          </w:p>
        </w:tc>
        <w:tc>
          <w:tcPr>
            <w:tcW w:w="708" w:type="dxa"/>
            <w:vAlign w:val="bottom"/>
          </w:tcPr>
          <w:p w14:paraId="71401E94" w14:textId="3A086D6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24,600</w:t>
            </w:r>
          </w:p>
        </w:tc>
        <w:tc>
          <w:tcPr>
            <w:tcW w:w="707" w:type="dxa"/>
            <w:vAlign w:val="bottom"/>
          </w:tcPr>
          <w:p w14:paraId="43E1FBC4" w14:textId="604E912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47,100</w:t>
            </w:r>
          </w:p>
        </w:tc>
      </w:tr>
      <w:tr w:rsidR="008700FE" w:rsidRPr="00C2555B" w14:paraId="0986F375" w14:textId="77777777" w:rsidTr="00493671">
        <w:trPr>
          <w:gridAfter w:val="1"/>
          <w:wAfter w:w="14" w:type="dxa"/>
        </w:trPr>
        <w:tc>
          <w:tcPr>
            <w:tcW w:w="3231" w:type="dxa"/>
          </w:tcPr>
          <w:p w14:paraId="2644B7E9"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ดิเวลลอปเม้นท์ จำกัด</w:t>
            </w:r>
          </w:p>
        </w:tc>
        <w:tc>
          <w:tcPr>
            <w:tcW w:w="708" w:type="dxa"/>
            <w:vAlign w:val="bottom"/>
          </w:tcPr>
          <w:p w14:paraId="35502DF4" w14:textId="60486D91"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07" w:type="dxa"/>
            <w:vAlign w:val="bottom"/>
          </w:tcPr>
          <w:p w14:paraId="5FFFA7FB" w14:textId="22888D46"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46" w:type="dxa"/>
            <w:vAlign w:val="bottom"/>
          </w:tcPr>
          <w:p w14:paraId="6DDC26D1" w14:textId="55A0430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708" w:type="dxa"/>
            <w:vAlign w:val="bottom"/>
          </w:tcPr>
          <w:p w14:paraId="31CA0993" w14:textId="04D57D8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855" w:type="dxa"/>
            <w:gridSpan w:val="2"/>
            <w:vAlign w:val="bottom"/>
          </w:tcPr>
          <w:p w14:paraId="2EDE2ABD" w14:textId="0037ED8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168,000</w:t>
            </w:r>
          </w:p>
        </w:tc>
        <w:tc>
          <w:tcPr>
            <w:tcW w:w="871" w:type="dxa"/>
            <w:vAlign w:val="bottom"/>
          </w:tcPr>
          <w:p w14:paraId="1C1A6270" w14:textId="18CBBABD"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168,000</w:t>
            </w:r>
          </w:p>
        </w:tc>
        <w:tc>
          <w:tcPr>
            <w:tcW w:w="708" w:type="dxa"/>
            <w:vAlign w:val="bottom"/>
          </w:tcPr>
          <w:p w14:paraId="3B3F2AFE" w14:textId="56230B52"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16136FB" w14:textId="517AD6E7"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6B0AEE95" w14:textId="77777777" w:rsidTr="00493671">
        <w:trPr>
          <w:gridAfter w:val="1"/>
          <w:wAfter w:w="14" w:type="dxa"/>
        </w:trPr>
        <w:tc>
          <w:tcPr>
            <w:tcW w:w="3231" w:type="dxa"/>
          </w:tcPr>
          <w:p w14:paraId="193692CB" w14:textId="77777777" w:rsidR="008700FE" w:rsidRPr="00C2555B" w:rsidRDefault="008700FE" w:rsidP="008700F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แมกซ์ โฮเทล จำกัด</w:t>
            </w:r>
          </w:p>
        </w:tc>
        <w:tc>
          <w:tcPr>
            <w:tcW w:w="708" w:type="dxa"/>
            <w:vAlign w:val="bottom"/>
          </w:tcPr>
          <w:p w14:paraId="5DAA3911" w14:textId="0C372961"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07" w:type="dxa"/>
            <w:vAlign w:val="bottom"/>
          </w:tcPr>
          <w:p w14:paraId="665C3606" w14:textId="7750C8B8"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46" w:type="dxa"/>
            <w:vAlign w:val="bottom"/>
          </w:tcPr>
          <w:p w14:paraId="7A917B76" w14:textId="3B3B14D4"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3A3A64AA" w14:textId="2D08EDBD"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6D349EE7" w14:textId="649AD165" w:rsidR="008700FE" w:rsidRPr="00493671"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493671">
              <w:rPr>
                <w:rFonts w:ascii="Browallia New" w:hAnsi="Browallia New" w:cs="Browallia New"/>
                <w:sz w:val="22"/>
                <w:szCs w:val="22"/>
              </w:rPr>
              <w:t>145,000</w:t>
            </w:r>
          </w:p>
        </w:tc>
        <w:tc>
          <w:tcPr>
            <w:tcW w:w="871" w:type="dxa"/>
            <w:vAlign w:val="bottom"/>
          </w:tcPr>
          <w:p w14:paraId="16C0F942" w14:textId="5B8C91B0"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C2555B">
              <w:rPr>
                <w:rFonts w:ascii="Browallia New" w:hAnsi="Browallia New" w:cs="Browallia New"/>
                <w:sz w:val="22"/>
                <w:szCs w:val="22"/>
                <w:lang w:val="en-GB"/>
              </w:rPr>
              <w:t>145,000</w:t>
            </w:r>
          </w:p>
        </w:tc>
        <w:tc>
          <w:tcPr>
            <w:tcW w:w="708" w:type="dxa"/>
            <w:vAlign w:val="bottom"/>
          </w:tcPr>
          <w:p w14:paraId="04271DD7" w14:textId="19762CD2"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6BB071CE" w14:textId="23FE40E2"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5F261D6B" w14:textId="77777777" w:rsidTr="00493671">
        <w:trPr>
          <w:gridAfter w:val="1"/>
          <w:wAfter w:w="14" w:type="dxa"/>
        </w:trPr>
        <w:tc>
          <w:tcPr>
            <w:tcW w:w="3231" w:type="dxa"/>
          </w:tcPr>
          <w:p w14:paraId="1D6FC8FC" w14:textId="77777777" w:rsidR="008700FE" w:rsidRPr="00C2555B" w:rsidRDefault="008700FE" w:rsidP="008700F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ไมด้า เอเจนซี่ แอนด์ ดิเวลลอปเม้นท์ จำกัด</w:t>
            </w:r>
          </w:p>
        </w:tc>
        <w:tc>
          <w:tcPr>
            <w:tcW w:w="708" w:type="dxa"/>
            <w:vAlign w:val="bottom"/>
          </w:tcPr>
          <w:p w14:paraId="647E32F4" w14:textId="573AF94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7" w:type="dxa"/>
            <w:vAlign w:val="bottom"/>
          </w:tcPr>
          <w:p w14:paraId="58759873" w14:textId="3DD69A76"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6" w:type="dxa"/>
            <w:vAlign w:val="bottom"/>
          </w:tcPr>
          <w:p w14:paraId="32665D81" w14:textId="0C7AC2A3"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708" w:type="dxa"/>
            <w:vAlign w:val="bottom"/>
          </w:tcPr>
          <w:p w14:paraId="1C1DDCA8" w14:textId="4905D5D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855" w:type="dxa"/>
            <w:gridSpan w:val="2"/>
            <w:vAlign w:val="bottom"/>
          </w:tcPr>
          <w:p w14:paraId="40A6D4C0" w14:textId="5C899B8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1,400</w:t>
            </w:r>
          </w:p>
        </w:tc>
        <w:tc>
          <w:tcPr>
            <w:tcW w:w="871" w:type="dxa"/>
            <w:vAlign w:val="bottom"/>
          </w:tcPr>
          <w:p w14:paraId="5B3C9AAC" w14:textId="4E49D4FD"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1,400</w:t>
            </w:r>
          </w:p>
        </w:tc>
        <w:tc>
          <w:tcPr>
            <w:tcW w:w="708" w:type="dxa"/>
            <w:vAlign w:val="bottom"/>
          </w:tcPr>
          <w:p w14:paraId="3F0698EB" w14:textId="65A23A92"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7B254071" w14:textId="4FFF3AD4"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59DE6C96" w14:textId="77777777" w:rsidTr="00493671">
        <w:trPr>
          <w:gridAfter w:val="1"/>
          <w:wAfter w:w="14" w:type="dxa"/>
        </w:trPr>
        <w:tc>
          <w:tcPr>
            <w:tcW w:w="3231" w:type="dxa"/>
          </w:tcPr>
          <w:p w14:paraId="54438124" w14:textId="77777777" w:rsidR="008700FE" w:rsidRPr="00C2555B" w:rsidRDefault="008700FE" w:rsidP="008700FE">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เอ็มดี อะดรีนาลีน (ประเทศไทย) จำกัด</w:t>
            </w:r>
          </w:p>
        </w:tc>
        <w:tc>
          <w:tcPr>
            <w:tcW w:w="708" w:type="dxa"/>
            <w:vAlign w:val="bottom"/>
          </w:tcPr>
          <w:p w14:paraId="3CBE11CD" w14:textId="31293BA5"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07" w:type="dxa"/>
            <w:vAlign w:val="bottom"/>
          </w:tcPr>
          <w:p w14:paraId="62BDC980" w14:textId="1DDC89EC"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46" w:type="dxa"/>
            <w:vAlign w:val="bottom"/>
          </w:tcPr>
          <w:p w14:paraId="25E82026" w14:textId="15E1FB4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552613D1" w14:textId="0BFD550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5" w:type="dxa"/>
            <w:gridSpan w:val="2"/>
            <w:vAlign w:val="bottom"/>
          </w:tcPr>
          <w:p w14:paraId="30D313BD" w14:textId="1972114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871" w:type="dxa"/>
            <w:vAlign w:val="bottom"/>
          </w:tcPr>
          <w:p w14:paraId="2CA91932" w14:textId="48FAE6D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08" w:type="dxa"/>
            <w:vAlign w:val="bottom"/>
          </w:tcPr>
          <w:p w14:paraId="6E385D57" w14:textId="1BADDB6B"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361CC11" w14:textId="4DBDD2D9"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32978F9D" w14:textId="77777777" w:rsidTr="00493671">
        <w:trPr>
          <w:gridAfter w:val="1"/>
          <w:wAfter w:w="14" w:type="dxa"/>
        </w:trPr>
        <w:tc>
          <w:tcPr>
            <w:tcW w:w="3231" w:type="dxa"/>
            <w:vAlign w:val="center"/>
          </w:tcPr>
          <w:p w14:paraId="45A206C1" w14:textId="7A9A5D64" w:rsidR="008700FE" w:rsidRPr="00C2555B" w:rsidRDefault="008700FE" w:rsidP="008700FE">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บริหารสินทรัพย์ กรุงเทพจรัญ จำกัด</w:t>
            </w:r>
          </w:p>
        </w:tc>
        <w:tc>
          <w:tcPr>
            <w:tcW w:w="708" w:type="dxa"/>
            <w:vAlign w:val="bottom"/>
          </w:tcPr>
          <w:p w14:paraId="73E9FA18" w14:textId="36CC353B"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07" w:type="dxa"/>
            <w:vAlign w:val="bottom"/>
          </w:tcPr>
          <w:p w14:paraId="722C5EB4" w14:textId="10BB366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46" w:type="dxa"/>
            <w:vAlign w:val="bottom"/>
          </w:tcPr>
          <w:p w14:paraId="2B3A267D" w14:textId="5322EB14"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8" w:type="dxa"/>
            <w:vAlign w:val="bottom"/>
          </w:tcPr>
          <w:p w14:paraId="70E35011" w14:textId="243F785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5B838107" w14:textId="7DA14583"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871" w:type="dxa"/>
            <w:vAlign w:val="bottom"/>
          </w:tcPr>
          <w:p w14:paraId="5EF9D643" w14:textId="17E8E8BF"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08" w:type="dxa"/>
            <w:vAlign w:val="bottom"/>
          </w:tcPr>
          <w:p w14:paraId="319DB7AF" w14:textId="77C74C51"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A9C8B45" w14:textId="3F8D95B7" w:rsidR="008700FE" w:rsidRPr="00C2555B" w:rsidRDefault="008700FE" w:rsidP="008700F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C2555B">
              <w:rPr>
                <w:rFonts w:ascii="Browallia New" w:hAnsi="Browallia New" w:cs="Browallia New"/>
                <w:sz w:val="22"/>
                <w:szCs w:val="22"/>
                <w:cs/>
              </w:rPr>
              <w:t xml:space="preserve">    -</w:t>
            </w:r>
          </w:p>
        </w:tc>
      </w:tr>
      <w:tr w:rsidR="008700FE" w:rsidRPr="00C2555B" w14:paraId="22E5B4D1" w14:textId="77777777" w:rsidTr="00493671">
        <w:trPr>
          <w:gridAfter w:val="1"/>
          <w:wAfter w:w="14" w:type="dxa"/>
        </w:trPr>
        <w:tc>
          <w:tcPr>
            <w:tcW w:w="3231" w:type="dxa"/>
            <w:vAlign w:val="center"/>
          </w:tcPr>
          <w:p w14:paraId="44F88A1D" w14:textId="0EC8604C" w:rsidR="008700FE" w:rsidRPr="00C2555B" w:rsidRDefault="008700FE" w:rsidP="008700F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cs/>
              </w:rPr>
              <w:t>บริษัท ไมด้า ฮอสพิทาลิตี้ กรุ๊ป จำกัด</w:t>
            </w:r>
          </w:p>
        </w:tc>
        <w:tc>
          <w:tcPr>
            <w:tcW w:w="708" w:type="dxa"/>
            <w:vAlign w:val="bottom"/>
          </w:tcPr>
          <w:p w14:paraId="0DD7494A" w14:textId="3822FAAF"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7" w:type="dxa"/>
            <w:vAlign w:val="bottom"/>
          </w:tcPr>
          <w:p w14:paraId="17234BB1" w14:textId="12215F99"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6" w:type="dxa"/>
            <w:vAlign w:val="bottom"/>
          </w:tcPr>
          <w:p w14:paraId="401B746E" w14:textId="30F7D275"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8" w:type="dxa"/>
            <w:vAlign w:val="bottom"/>
          </w:tcPr>
          <w:p w14:paraId="784E8376" w14:textId="62D87ECA"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5" w:type="dxa"/>
            <w:gridSpan w:val="2"/>
            <w:vAlign w:val="bottom"/>
          </w:tcPr>
          <w:p w14:paraId="77164E75" w14:textId="2E51A5E7" w:rsidR="008700FE" w:rsidRPr="00C2555B" w:rsidRDefault="008700FE" w:rsidP="008700FE">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1,292</w:t>
            </w:r>
          </w:p>
        </w:tc>
        <w:tc>
          <w:tcPr>
            <w:tcW w:w="871" w:type="dxa"/>
            <w:vAlign w:val="bottom"/>
          </w:tcPr>
          <w:p w14:paraId="2DCCE3CE" w14:textId="6334DE80" w:rsidR="008700FE" w:rsidRPr="00C2555B" w:rsidRDefault="008700FE" w:rsidP="008700FE">
            <w:pPr>
              <w:pBdr>
                <w:bottom w:val="single" w:sz="4"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1,292</w:t>
            </w:r>
          </w:p>
        </w:tc>
        <w:tc>
          <w:tcPr>
            <w:tcW w:w="708" w:type="dxa"/>
            <w:vAlign w:val="bottom"/>
          </w:tcPr>
          <w:p w14:paraId="284C0EB5" w14:textId="33C7C553" w:rsidR="008700FE" w:rsidRPr="00C2555B" w:rsidRDefault="008700FE" w:rsidP="00807020">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7" w:type="dxa"/>
            <w:vAlign w:val="bottom"/>
          </w:tcPr>
          <w:p w14:paraId="08DD0A6D" w14:textId="4232435F" w:rsidR="008700FE" w:rsidRPr="00C2555B" w:rsidRDefault="008700FE" w:rsidP="008700FE">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8700FE" w:rsidRPr="00C2555B" w14:paraId="3E94B16E" w14:textId="77777777" w:rsidTr="00493671">
        <w:trPr>
          <w:gridAfter w:val="1"/>
          <w:wAfter w:w="14" w:type="dxa"/>
          <w:trHeight w:val="297"/>
        </w:trPr>
        <w:tc>
          <w:tcPr>
            <w:tcW w:w="3231" w:type="dxa"/>
            <w:vAlign w:val="center"/>
          </w:tcPr>
          <w:p w14:paraId="615678C3" w14:textId="77777777" w:rsidR="008700FE" w:rsidRPr="00C2555B" w:rsidRDefault="008700FE" w:rsidP="008700F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รวม</w:t>
            </w:r>
          </w:p>
        </w:tc>
        <w:tc>
          <w:tcPr>
            <w:tcW w:w="708" w:type="dxa"/>
            <w:vAlign w:val="bottom"/>
          </w:tcPr>
          <w:p w14:paraId="4D63AB94" w14:textId="7777777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7" w:type="dxa"/>
            <w:vAlign w:val="bottom"/>
          </w:tcPr>
          <w:p w14:paraId="03BA2556" w14:textId="77777777"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46" w:type="dxa"/>
            <w:vAlign w:val="bottom"/>
          </w:tcPr>
          <w:p w14:paraId="1736FC2F" w14:textId="77777777"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8" w:type="dxa"/>
            <w:vAlign w:val="bottom"/>
          </w:tcPr>
          <w:p w14:paraId="3375436F" w14:textId="77777777"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tcPr>
          <w:p w14:paraId="34A8C12E" w14:textId="1D4F67E2" w:rsidR="008700FE" w:rsidRPr="00C2555B" w:rsidRDefault="008700FE" w:rsidP="008700FE">
            <w:pPr>
              <w:spacing w:line="240" w:lineRule="auto"/>
              <w:ind w:left="-240"/>
              <w:jc w:val="right"/>
              <w:rPr>
                <w:rFonts w:ascii="Browallia New" w:hAnsi="Browallia New" w:cs="Browallia New"/>
                <w:sz w:val="22"/>
                <w:szCs w:val="22"/>
              </w:rPr>
            </w:pPr>
            <w:r w:rsidRPr="00C2555B">
              <w:rPr>
                <w:rFonts w:ascii="Browallia New" w:hAnsi="Browallia New" w:cs="Browallia New"/>
                <w:sz w:val="22"/>
                <w:szCs w:val="22"/>
              </w:rPr>
              <w:t>2,660,720</w:t>
            </w:r>
          </w:p>
        </w:tc>
        <w:tc>
          <w:tcPr>
            <w:tcW w:w="871" w:type="dxa"/>
          </w:tcPr>
          <w:p w14:paraId="4907E2F8" w14:textId="6014823F" w:rsidR="008700FE" w:rsidRPr="00C2555B" w:rsidRDefault="008700FE" w:rsidP="008700FE">
            <w:pPr>
              <w:spacing w:line="240" w:lineRule="auto"/>
              <w:ind w:left="-100"/>
              <w:jc w:val="right"/>
              <w:rPr>
                <w:rFonts w:ascii="Browallia New" w:hAnsi="Browallia New" w:cs="Browallia New"/>
                <w:sz w:val="22"/>
                <w:szCs w:val="22"/>
              </w:rPr>
            </w:pPr>
            <w:r w:rsidRPr="00C2555B">
              <w:rPr>
                <w:rFonts w:ascii="Browallia New" w:hAnsi="Browallia New" w:cs="Browallia New"/>
                <w:sz w:val="22"/>
                <w:szCs w:val="22"/>
              </w:rPr>
              <w:t>2,660,720</w:t>
            </w:r>
          </w:p>
        </w:tc>
        <w:tc>
          <w:tcPr>
            <w:tcW w:w="708" w:type="dxa"/>
            <w:vAlign w:val="bottom"/>
          </w:tcPr>
          <w:p w14:paraId="4E9B1517" w14:textId="4CFAEEAA" w:rsidR="008700FE" w:rsidRPr="00C2555B" w:rsidRDefault="008700FE" w:rsidP="008700FE">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24,600</w:t>
            </w:r>
          </w:p>
        </w:tc>
        <w:tc>
          <w:tcPr>
            <w:tcW w:w="707" w:type="dxa"/>
            <w:vAlign w:val="bottom"/>
          </w:tcPr>
          <w:p w14:paraId="2E84FAC2" w14:textId="55348F84" w:rsidR="008700FE" w:rsidRPr="00C2555B" w:rsidRDefault="008700FE" w:rsidP="008700FE">
            <w:pPr>
              <w:pBdr>
                <w:bottom w:val="single" w:sz="12"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72,111</w:t>
            </w:r>
          </w:p>
        </w:tc>
      </w:tr>
      <w:tr w:rsidR="008700FE" w:rsidRPr="00C2555B" w14:paraId="15D69A48" w14:textId="77777777" w:rsidTr="00493671">
        <w:trPr>
          <w:gridAfter w:val="1"/>
          <w:wAfter w:w="14" w:type="dxa"/>
        </w:trPr>
        <w:tc>
          <w:tcPr>
            <w:tcW w:w="5392" w:type="dxa"/>
            <w:gridSpan w:val="4"/>
            <w:vAlign w:val="center"/>
          </w:tcPr>
          <w:p w14:paraId="69679157" w14:textId="5C72928B" w:rsidR="008700FE" w:rsidRPr="00C2555B" w:rsidRDefault="008700FE" w:rsidP="008700F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ค่าเผื่อการด้อยค่าเงินลงทุน</w:t>
            </w:r>
          </w:p>
        </w:tc>
        <w:tc>
          <w:tcPr>
            <w:tcW w:w="708" w:type="dxa"/>
            <w:vAlign w:val="bottom"/>
          </w:tcPr>
          <w:p w14:paraId="453FA247" w14:textId="77777777"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vAlign w:val="center"/>
          </w:tcPr>
          <w:p w14:paraId="3541584F" w14:textId="6159C849" w:rsidR="008700FE" w:rsidRPr="008700FE" w:rsidRDefault="008700FE" w:rsidP="008700FE">
            <w:pPr>
              <w:pBdr>
                <w:bottom w:val="single" w:sz="4" w:space="1" w:color="auto"/>
              </w:pBdr>
              <w:spacing w:line="240" w:lineRule="auto"/>
              <w:jc w:val="right"/>
              <w:rPr>
                <w:rFonts w:ascii="Browallia New" w:hAnsi="Browallia New" w:cs="Browallia New"/>
                <w:sz w:val="22"/>
                <w:szCs w:val="22"/>
              </w:rPr>
            </w:pPr>
            <w:r w:rsidRPr="008700FE">
              <w:rPr>
                <w:rFonts w:ascii="Browallia New" w:hAnsi="Browallia New" w:cs="Browallia New"/>
                <w:sz w:val="22"/>
                <w:szCs w:val="22"/>
                <w:cs/>
              </w:rPr>
              <w:t xml:space="preserve"> </w:t>
            </w:r>
            <w:r w:rsidRPr="00807020">
              <w:rPr>
                <w:rFonts w:ascii="Browallia New" w:hAnsi="Browallia New" w:cs="Browallia New"/>
                <w:sz w:val="22"/>
                <w:szCs w:val="22"/>
              </w:rPr>
              <w:t>(67,</w:t>
            </w:r>
            <w:r w:rsidR="006425A6">
              <w:rPr>
                <w:rFonts w:ascii="Browallia New" w:hAnsi="Browallia New" w:cs="Browallia New"/>
                <w:sz w:val="22"/>
                <w:szCs w:val="22"/>
              </w:rPr>
              <w:t>4</w:t>
            </w:r>
            <w:r w:rsidRPr="00807020">
              <w:rPr>
                <w:rFonts w:ascii="Browallia New" w:hAnsi="Browallia New" w:cs="Browallia New"/>
                <w:sz w:val="22"/>
                <w:szCs w:val="22"/>
              </w:rPr>
              <w:t>00)</w:t>
            </w:r>
          </w:p>
        </w:tc>
        <w:tc>
          <w:tcPr>
            <w:tcW w:w="871" w:type="dxa"/>
            <w:vAlign w:val="center"/>
          </w:tcPr>
          <w:p w14:paraId="26E5925C" w14:textId="73C4385B" w:rsidR="008700FE" w:rsidRPr="00C2555B" w:rsidRDefault="008700FE" w:rsidP="008700FE">
            <w:pPr>
              <w:pBdr>
                <w:bottom w:val="single" w:sz="4" w:space="1" w:color="auto"/>
              </w:pBdr>
              <w:spacing w:line="240" w:lineRule="auto"/>
              <w:jc w:val="right"/>
              <w:rPr>
                <w:rFonts w:ascii="Browallia New" w:hAnsi="Browallia New" w:cs="Browallia New"/>
                <w:i/>
                <w:iCs/>
                <w:sz w:val="22"/>
                <w:szCs w:val="22"/>
              </w:rPr>
            </w:pPr>
            <w:r w:rsidRPr="00C2555B">
              <w:rPr>
                <w:rFonts w:ascii="Browallia New" w:hAnsi="Browallia New" w:cs="Browallia New"/>
                <w:sz w:val="22"/>
                <w:szCs w:val="22"/>
              </w:rPr>
              <w:t>(67,400)</w:t>
            </w:r>
          </w:p>
        </w:tc>
        <w:tc>
          <w:tcPr>
            <w:tcW w:w="708" w:type="dxa"/>
            <w:vAlign w:val="bottom"/>
          </w:tcPr>
          <w:p w14:paraId="502CAE16" w14:textId="77777777" w:rsidR="008700FE" w:rsidRPr="00C2555B" w:rsidRDefault="008700FE" w:rsidP="008700FE">
            <w:pPr>
              <w:spacing w:line="240" w:lineRule="auto"/>
              <w:jc w:val="right"/>
              <w:rPr>
                <w:rFonts w:ascii="Browallia New" w:hAnsi="Browallia New" w:cs="Browallia New"/>
                <w:sz w:val="22"/>
                <w:szCs w:val="22"/>
              </w:rPr>
            </w:pPr>
          </w:p>
        </w:tc>
        <w:tc>
          <w:tcPr>
            <w:tcW w:w="707" w:type="dxa"/>
            <w:vAlign w:val="center"/>
          </w:tcPr>
          <w:p w14:paraId="5D1F5396" w14:textId="6F3322B2" w:rsidR="008700FE" w:rsidRPr="00C2555B" w:rsidRDefault="008700FE" w:rsidP="008700F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8700FE" w:rsidRPr="00C2555B" w14:paraId="0729D264" w14:textId="77777777" w:rsidTr="00493671">
        <w:trPr>
          <w:gridAfter w:val="1"/>
          <w:wAfter w:w="14" w:type="dxa"/>
        </w:trPr>
        <w:tc>
          <w:tcPr>
            <w:tcW w:w="3231" w:type="dxa"/>
            <w:vAlign w:val="center"/>
          </w:tcPr>
          <w:p w14:paraId="64E96823" w14:textId="77777777" w:rsidR="008700FE" w:rsidRPr="00C2555B" w:rsidRDefault="008700FE" w:rsidP="008700FE">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C2555B">
              <w:rPr>
                <w:rFonts w:ascii="Browallia New" w:hAnsi="Browallia New" w:cs="Browallia New"/>
                <w:sz w:val="22"/>
                <w:szCs w:val="22"/>
                <w:cs/>
              </w:rPr>
              <w:t xml:space="preserve">เงินลงทุนในบริษัทย่อย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สุทธิ</w:t>
            </w:r>
          </w:p>
        </w:tc>
        <w:tc>
          <w:tcPr>
            <w:tcW w:w="708" w:type="dxa"/>
            <w:vAlign w:val="bottom"/>
          </w:tcPr>
          <w:p w14:paraId="694CF874" w14:textId="77777777" w:rsidR="008700FE" w:rsidRPr="00C2555B" w:rsidRDefault="008700FE" w:rsidP="008700FE">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7" w:type="dxa"/>
            <w:vAlign w:val="bottom"/>
          </w:tcPr>
          <w:p w14:paraId="48E47001" w14:textId="77777777" w:rsidR="008700FE" w:rsidRPr="00C2555B" w:rsidRDefault="008700FE" w:rsidP="008700FE">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46" w:type="dxa"/>
            <w:vAlign w:val="center"/>
          </w:tcPr>
          <w:p w14:paraId="7EA9A57C" w14:textId="35B1EC32"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8" w:type="dxa"/>
            <w:vAlign w:val="bottom"/>
          </w:tcPr>
          <w:p w14:paraId="4D3E7F0E" w14:textId="77777777" w:rsidR="008700FE" w:rsidRPr="00C2555B" w:rsidRDefault="008700FE" w:rsidP="008700F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5" w:type="dxa"/>
            <w:gridSpan w:val="2"/>
            <w:vAlign w:val="center"/>
          </w:tcPr>
          <w:p w14:paraId="719D2369" w14:textId="5E93CF8E" w:rsidR="008700FE" w:rsidRPr="008700FE" w:rsidRDefault="008700FE" w:rsidP="008700FE">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i/>
                <w:iCs/>
                <w:sz w:val="22"/>
                <w:szCs w:val="22"/>
              </w:rPr>
            </w:pPr>
            <w:r w:rsidRPr="00807020">
              <w:rPr>
                <w:rFonts w:ascii="Browallia New" w:hAnsi="Browallia New" w:cs="Browallia New"/>
                <w:sz w:val="22"/>
                <w:szCs w:val="22"/>
              </w:rPr>
              <w:t>2,593,320</w:t>
            </w:r>
          </w:p>
        </w:tc>
        <w:tc>
          <w:tcPr>
            <w:tcW w:w="871" w:type="dxa"/>
            <w:vAlign w:val="center"/>
          </w:tcPr>
          <w:p w14:paraId="34645F7E" w14:textId="70F3DB61" w:rsidR="008700FE" w:rsidRPr="00C2555B" w:rsidRDefault="008700FE" w:rsidP="008700FE">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C2555B">
              <w:rPr>
                <w:rFonts w:ascii="Browallia New" w:hAnsi="Browallia New" w:cs="Browallia New"/>
                <w:sz w:val="22"/>
                <w:szCs w:val="22"/>
              </w:rPr>
              <w:t>2,593,320</w:t>
            </w:r>
          </w:p>
        </w:tc>
        <w:tc>
          <w:tcPr>
            <w:tcW w:w="708" w:type="dxa"/>
            <w:vAlign w:val="bottom"/>
          </w:tcPr>
          <w:p w14:paraId="09B0316E" w14:textId="77777777" w:rsidR="008700FE" w:rsidRPr="00C2555B" w:rsidRDefault="008700FE" w:rsidP="008700FE">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7" w:type="dxa"/>
            <w:vAlign w:val="bottom"/>
          </w:tcPr>
          <w:p w14:paraId="4764F578" w14:textId="77777777" w:rsidR="008700FE" w:rsidRPr="00C2555B" w:rsidRDefault="008700FE" w:rsidP="008700FE">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0FC76C9B" w14:textId="678E613C" w:rsidR="009362AF" w:rsidRPr="00C2555B" w:rsidRDefault="0093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488D5C7" w14:textId="77777777" w:rsidR="00E50CE0" w:rsidRDefault="00E5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96B93D9" w14:textId="19A1F035" w:rsidR="00ED4EEB" w:rsidRPr="00C2555B" w:rsidRDefault="00ED4EEB" w:rsidP="00C320B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ED4EEB" w:rsidRPr="00493671"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C2555B" w14:paraId="2F11FDAC" w14:textId="77777777" w:rsidTr="00493671">
        <w:trPr>
          <w:tblHeader/>
        </w:trPr>
        <w:tc>
          <w:tcPr>
            <w:tcW w:w="2878" w:type="dxa"/>
            <w:vAlign w:val="bottom"/>
          </w:tcPr>
          <w:p w14:paraId="31B34A44" w14:textId="77777777" w:rsidR="00293974" w:rsidRPr="00C2555B" w:rsidRDefault="00293974" w:rsidP="00ED4EEB">
            <w:pPr>
              <w:spacing w:line="240" w:lineRule="auto"/>
              <w:jc w:val="center"/>
              <w:rPr>
                <w:rFonts w:ascii="Browallia New" w:hAnsi="Browallia New" w:cs="Browallia New"/>
                <w:sz w:val="22"/>
                <w:szCs w:val="22"/>
              </w:rPr>
            </w:pPr>
          </w:p>
        </w:tc>
        <w:tc>
          <w:tcPr>
            <w:tcW w:w="1079" w:type="dxa"/>
            <w:vAlign w:val="bottom"/>
          </w:tcPr>
          <w:p w14:paraId="4634D910" w14:textId="77777777" w:rsidR="00293974" w:rsidRPr="00C2555B" w:rsidRDefault="00293974" w:rsidP="00ED4EEB">
            <w:pPr>
              <w:spacing w:line="240" w:lineRule="auto"/>
              <w:jc w:val="center"/>
              <w:rPr>
                <w:rFonts w:ascii="Browallia New" w:hAnsi="Browallia New" w:cs="Browallia New"/>
                <w:sz w:val="22"/>
                <w:szCs w:val="22"/>
              </w:rPr>
            </w:pPr>
          </w:p>
        </w:tc>
        <w:tc>
          <w:tcPr>
            <w:tcW w:w="867" w:type="dxa"/>
            <w:vAlign w:val="bottom"/>
          </w:tcPr>
          <w:p w14:paraId="747803CA" w14:textId="77777777" w:rsidR="00293974" w:rsidRPr="00C2555B" w:rsidRDefault="00293974" w:rsidP="00ED4EEB">
            <w:pPr>
              <w:spacing w:line="240" w:lineRule="auto"/>
              <w:jc w:val="center"/>
              <w:rPr>
                <w:rFonts w:ascii="Browallia New" w:hAnsi="Browallia New" w:cs="Browallia New"/>
                <w:sz w:val="22"/>
                <w:szCs w:val="22"/>
                <w:cs/>
              </w:rPr>
            </w:pPr>
          </w:p>
        </w:tc>
        <w:tc>
          <w:tcPr>
            <w:tcW w:w="792" w:type="dxa"/>
          </w:tcPr>
          <w:p w14:paraId="4F2A7E98" w14:textId="77777777" w:rsidR="00293974" w:rsidRPr="00C2555B" w:rsidRDefault="00293974" w:rsidP="00ED4EEB">
            <w:pPr>
              <w:spacing w:line="240" w:lineRule="auto"/>
              <w:jc w:val="right"/>
              <w:rPr>
                <w:rFonts w:ascii="Browallia New" w:hAnsi="Browallia New" w:cs="Browallia New"/>
                <w:sz w:val="22"/>
                <w:szCs w:val="22"/>
                <w:cs/>
              </w:rPr>
            </w:pPr>
          </w:p>
        </w:tc>
        <w:tc>
          <w:tcPr>
            <w:tcW w:w="3710" w:type="dxa"/>
            <w:gridSpan w:val="4"/>
            <w:vAlign w:val="bottom"/>
          </w:tcPr>
          <w:p w14:paraId="3B365970" w14:textId="5F18A2CD" w:rsidR="00293974" w:rsidRPr="00C2555B" w:rsidRDefault="00293974" w:rsidP="00ED4EEB">
            <w:pPr>
              <w:spacing w:line="240" w:lineRule="auto"/>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136DC6" w:rsidRPr="00C2555B" w14:paraId="5848AF50" w14:textId="77777777" w:rsidTr="00493671">
        <w:trPr>
          <w:tblHeader/>
        </w:trPr>
        <w:tc>
          <w:tcPr>
            <w:tcW w:w="2878" w:type="dxa"/>
            <w:vMerge w:val="restart"/>
            <w:vAlign w:val="bottom"/>
          </w:tcPr>
          <w:p w14:paraId="603D7D1C"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บริษัท</w:t>
            </w:r>
          </w:p>
        </w:tc>
        <w:tc>
          <w:tcPr>
            <w:tcW w:w="1079" w:type="dxa"/>
            <w:vMerge w:val="restart"/>
            <w:vAlign w:val="bottom"/>
          </w:tcPr>
          <w:p w14:paraId="31F57BE8"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ลักษณะธุรกิจ</w:t>
            </w:r>
          </w:p>
        </w:tc>
        <w:tc>
          <w:tcPr>
            <w:tcW w:w="867" w:type="dxa"/>
            <w:vMerge w:val="restart"/>
            <w:vAlign w:val="bottom"/>
          </w:tcPr>
          <w:p w14:paraId="319F39DD"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จัดตั้งขึ้นในประเทศ</w:t>
            </w:r>
          </w:p>
        </w:tc>
        <w:tc>
          <w:tcPr>
            <w:tcW w:w="792" w:type="dxa"/>
            <w:vMerge w:val="restart"/>
            <w:vAlign w:val="bottom"/>
          </w:tcPr>
          <w:p w14:paraId="56D8320B" w14:textId="436EFE66" w:rsidR="00136DC6" w:rsidRPr="00C2555B" w:rsidRDefault="00136DC6" w:rsidP="009837DD">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3710" w:type="dxa"/>
            <w:gridSpan w:val="4"/>
            <w:vAlign w:val="bottom"/>
          </w:tcPr>
          <w:p w14:paraId="447BB12C" w14:textId="314C4AA4"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มูลค่าตามบัญชีสุทธิ</w:t>
            </w:r>
          </w:p>
        </w:tc>
      </w:tr>
      <w:tr w:rsidR="00136DC6" w:rsidRPr="00C2555B" w14:paraId="2E695B49" w14:textId="77777777" w:rsidTr="00493671">
        <w:trPr>
          <w:tblHeader/>
        </w:trPr>
        <w:tc>
          <w:tcPr>
            <w:tcW w:w="2878" w:type="dxa"/>
            <w:vMerge/>
            <w:vAlign w:val="bottom"/>
          </w:tcPr>
          <w:p w14:paraId="777A7117" w14:textId="77777777" w:rsidR="00136DC6" w:rsidRPr="00C2555B" w:rsidRDefault="00136DC6" w:rsidP="00ED4EEB">
            <w:pPr>
              <w:spacing w:line="240" w:lineRule="auto"/>
              <w:jc w:val="center"/>
              <w:rPr>
                <w:rFonts w:ascii="Browallia New" w:hAnsi="Browallia New" w:cs="Browallia New"/>
                <w:sz w:val="22"/>
                <w:szCs w:val="22"/>
              </w:rPr>
            </w:pPr>
          </w:p>
        </w:tc>
        <w:tc>
          <w:tcPr>
            <w:tcW w:w="1079" w:type="dxa"/>
            <w:vMerge/>
            <w:vAlign w:val="bottom"/>
          </w:tcPr>
          <w:p w14:paraId="2F51882D" w14:textId="77777777" w:rsidR="00136DC6" w:rsidRPr="00C2555B" w:rsidRDefault="00136DC6" w:rsidP="00ED4EEB">
            <w:pPr>
              <w:spacing w:line="240" w:lineRule="auto"/>
              <w:jc w:val="center"/>
              <w:rPr>
                <w:rFonts w:ascii="Browallia New" w:hAnsi="Browallia New" w:cs="Browallia New"/>
                <w:sz w:val="22"/>
                <w:szCs w:val="22"/>
              </w:rPr>
            </w:pPr>
          </w:p>
        </w:tc>
        <w:tc>
          <w:tcPr>
            <w:tcW w:w="867" w:type="dxa"/>
            <w:vMerge/>
            <w:vAlign w:val="bottom"/>
          </w:tcPr>
          <w:p w14:paraId="65E1F3E5" w14:textId="77777777" w:rsidR="00136DC6" w:rsidRPr="00C2555B"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792" w:type="dxa"/>
            <w:vMerge/>
          </w:tcPr>
          <w:p w14:paraId="13776969"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cs/>
              </w:rPr>
            </w:pPr>
          </w:p>
        </w:tc>
        <w:tc>
          <w:tcPr>
            <w:tcW w:w="1726" w:type="dxa"/>
            <w:gridSpan w:val="2"/>
            <w:vAlign w:val="bottom"/>
          </w:tcPr>
          <w:p w14:paraId="28569852" w14:textId="72C89134"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งบการเงินรวม</w:t>
            </w:r>
          </w:p>
        </w:tc>
        <w:tc>
          <w:tcPr>
            <w:tcW w:w="1984" w:type="dxa"/>
            <w:gridSpan w:val="2"/>
            <w:vAlign w:val="bottom"/>
          </w:tcPr>
          <w:p w14:paraId="1D1E4C7F"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งบการเงินเฉพาะของบริษัท</w:t>
            </w:r>
          </w:p>
        </w:tc>
      </w:tr>
      <w:tr w:rsidR="001C3AE2" w:rsidRPr="00C2555B" w14:paraId="229A1213" w14:textId="77777777" w:rsidTr="00493671">
        <w:trPr>
          <w:tblHeader/>
        </w:trPr>
        <w:tc>
          <w:tcPr>
            <w:tcW w:w="2878" w:type="dxa"/>
            <w:vMerge/>
            <w:vAlign w:val="bottom"/>
          </w:tcPr>
          <w:p w14:paraId="1ADFCD5F" w14:textId="77777777" w:rsidR="001C3AE2" w:rsidRPr="00C2555B" w:rsidRDefault="001C3AE2" w:rsidP="001C3AE2">
            <w:pPr>
              <w:spacing w:line="240" w:lineRule="auto"/>
              <w:jc w:val="center"/>
              <w:rPr>
                <w:rFonts w:ascii="Browallia New" w:hAnsi="Browallia New" w:cs="Browallia New"/>
                <w:sz w:val="22"/>
                <w:szCs w:val="22"/>
              </w:rPr>
            </w:pPr>
          </w:p>
        </w:tc>
        <w:tc>
          <w:tcPr>
            <w:tcW w:w="1079" w:type="dxa"/>
            <w:vMerge/>
            <w:vAlign w:val="bottom"/>
          </w:tcPr>
          <w:p w14:paraId="16D684CA" w14:textId="77777777" w:rsidR="001C3AE2" w:rsidRPr="00C2555B" w:rsidRDefault="001C3AE2" w:rsidP="001C3AE2">
            <w:pPr>
              <w:spacing w:line="240" w:lineRule="auto"/>
              <w:jc w:val="center"/>
              <w:rPr>
                <w:rFonts w:ascii="Browallia New" w:hAnsi="Browallia New" w:cs="Browallia New"/>
                <w:sz w:val="22"/>
                <w:szCs w:val="22"/>
              </w:rPr>
            </w:pPr>
          </w:p>
        </w:tc>
        <w:tc>
          <w:tcPr>
            <w:tcW w:w="867" w:type="dxa"/>
            <w:vMerge/>
            <w:vAlign w:val="bottom"/>
          </w:tcPr>
          <w:p w14:paraId="3EB0F39A" w14:textId="77777777" w:rsidR="001C3AE2" w:rsidRPr="00C2555B" w:rsidRDefault="001C3AE2" w:rsidP="001C3AE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792" w:type="dxa"/>
            <w:vMerge/>
          </w:tcPr>
          <w:p w14:paraId="55566E3F"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p>
        </w:tc>
        <w:tc>
          <w:tcPr>
            <w:tcW w:w="850" w:type="dxa"/>
            <w:vAlign w:val="bottom"/>
          </w:tcPr>
          <w:p w14:paraId="379D3241"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257E39F5" w14:textId="590EF2C9"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76" w:type="dxa"/>
            <w:vAlign w:val="bottom"/>
          </w:tcPr>
          <w:p w14:paraId="5AE15C9F"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6822BC4" w14:textId="573159E8"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992" w:type="dxa"/>
            <w:vAlign w:val="bottom"/>
          </w:tcPr>
          <w:p w14:paraId="151AE025"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r>
              <w:rPr>
                <w:rFonts w:ascii="Browallia New" w:hAnsi="Browallia New" w:cs="Browallia New"/>
                <w:sz w:val="22"/>
                <w:szCs w:val="22"/>
                <w:lang w:val="en-GB"/>
              </w:rPr>
              <w:t xml:space="preserve">0 </w:t>
            </w:r>
            <w:r>
              <w:rPr>
                <w:rFonts w:ascii="Browallia New" w:hAnsi="Browallia New" w:cs="Browallia New" w:hint="cs"/>
                <w:sz w:val="22"/>
                <w:szCs w:val="22"/>
                <w:cs/>
                <w:lang w:val="en-GB"/>
              </w:rPr>
              <w:t>มิ.ย.</w:t>
            </w:r>
          </w:p>
          <w:p w14:paraId="7AD5EE25" w14:textId="71F87B55"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992" w:type="dxa"/>
            <w:vAlign w:val="bottom"/>
          </w:tcPr>
          <w:p w14:paraId="76629728" w14:textId="77777777"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C1DE9AA" w14:textId="66480246" w:rsidR="001C3AE2" w:rsidRPr="00C2555B" w:rsidRDefault="001C3AE2" w:rsidP="001C3AE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r>
      <w:tr w:rsidR="00293974" w:rsidRPr="00C2555B" w14:paraId="3548D4A6" w14:textId="77777777" w:rsidTr="00493671">
        <w:tc>
          <w:tcPr>
            <w:tcW w:w="2878" w:type="dxa"/>
            <w:vAlign w:val="bottom"/>
          </w:tcPr>
          <w:p w14:paraId="0BB42B5D" w14:textId="77777777" w:rsidR="00293974" w:rsidRPr="00C2555B"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079" w:type="dxa"/>
            <w:vAlign w:val="bottom"/>
          </w:tcPr>
          <w:p w14:paraId="19F034B4" w14:textId="77777777" w:rsidR="00293974" w:rsidRPr="00C2555B"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67" w:type="dxa"/>
            <w:vAlign w:val="bottom"/>
          </w:tcPr>
          <w:p w14:paraId="2F228D6C" w14:textId="77777777" w:rsidR="00293974" w:rsidRPr="00C2555B" w:rsidRDefault="00293974" w:rsidP="00ED4EEB">
            <w:pPr>
              <w:spacing w:line="240" w:lineRule="auto"/>
              <w:jc w:val="center"/>
              <w:rPr>
                <w:rFonts w:ascii="Browallia New" w:hAnsi="Browallia New" w:cs="Browallia New"/>
                <w:sz w:val="16"/>
                <w:szCs w:val="16"/>
                <w:cs/>
              </w:rPr>
            </w:pPr>
          </w:p>
        </w:tc>
        <w:tc>
          <w:tcPr>
            <w:tcW w:w="792" w:type="dxa"/>
          </w:tcPr>
          <w:p w14:paraId="4C6CFF4E"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850" w:type="dxa"/>
          </w:tcPr>
          <w:p w14:paraId="5B982C45" w14:textId="3B2D1AE1" w:rsidR="00293974" w:rsidRPr="00C2555B" w:rsidRDefault="00293974" w:rsidP="00ED4EEB">
            <w:pPr>
              <w:spacing w:line="240" w:lineRule="auto"/>
              <w:ind w:left="-223" w:right="45"/>
              <w:jc w:val="right"/>
              <w:rPr>
                <w:rFonts w:ascii="Browallia New" w:hAnsi="Browallia New" w:cs="Browallia New"/>
                <w:sz w:val="16"/>
                <w:szCs w:val="16"/>
                <w:cs/>
              </w:rPr>
            </w:pPr>
          </w:p>
        </w:tc>
        <w:tc>
          <w:tcPr>
            <w:tcW w:w="876" w:type="dxa"/>
          </w:tcPr>
          <w:p w14:paraId="77E72A34"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992" w:type="dxa"/>
          </w:tcPr>
          <w:p w14:paraId="7A4B169B" w14:textId="77777777" w:rsidR="00293974" w:rsidRPr="00C2555B" w:rsidRDefault="00293974" w:rsidP="00ED4EEB">
            <w:pPr>
              <w:spacing w:line="240" w:lineRule="auto"/>
              <w:ind w:left="-223" w:right="45"/>
              <w:jc w:val="right"/>
              <w:rPr>
                <w:rFonts w:ascii="Browallia New" w:hAnsi="Browallia New" w:cs="Browallia New"/>
                <w:sz w:val="16"/>
                <w:szCs w:val="16"/>
              </w:rPr>
            </w:pPr>
          </w:p>
        </w:tc>
        <w:tc>
          <w:tcPr>
            <w:tcW w:w="992" w:type="dxa"/>
          </w:tcPr>
          <w:p w14:paraId="2DAF331E" w14:textId="77777777" w:rsidR="00293974" w:rsidRPr="00C2555B" w:rsidRDefault="00293974" w:rsidP="00ED4EEB">
            <w:pPr>
              <w:spacing w:line="240" w:lineRule="auto"/>
              <w:ind w:left="-223" w:right="45"/>
              <w:jc w:val="right"/>
              <w:rPr>
                <w:rFonts w:ascii="Browallia New" w:hAnsi="Browallia New" w:cs="Browallia New"/>
                <w:sz w:val="16"/>
                <w:szCs w:val="16"/>
              </w:rPr>
            </w:pPr>
          </w:p>
        </w:tc>
      </w:tr>
      <w:tr w:rsidR="00D970E5" w:rsidRPr="00C2555B" w14:paraId="465A4FE9" w14:textId="77777777" w:rsidTr="00493671">
        <w:tc>
          <w:tcPr>
            <w:tcW w:w="2878" w:type="dxa"/>
            <w:vAlign w:val="bottom"/>
          </w:tcPr>
          <w:p w14:paraId="25A81462" w14:textId="77777777" w:rsidR="00D970E5" w:rsidRPr="00C2555B" w:rsidRDefault="00D970E5" w:rsidP="00D970E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ออร่าดรีม จำกัด</w:t>
            </w:r>
          </w:p>
        </w:tc>
        <w:tc>
          <w:tcPr>
            <w:tcW w:w="1079" w:type="dxa"/>
            <w:vAlign w:val="bottom"/>
          </w:tcPr>
          <w:p w14:paraId="3C22AD4C" w14:textId="77777777" w:rsidR="00D970E5" w:rsidRPr="00C2555B" w:rsidRDefault="00D970E5" w:rsidP="00D970E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ธุรกิจโรงแรม</w:t>
            </w:r>
          </w:p>
        </w:tc>
        <w:tc>
          <w:tcPr>
            <w:tcW w:w="867" w:type="dxa"/>
            <w:vAlign w:val="bottom"/>
          </w:tcPr>
          <w:p w14:paraId="195F1135" w14:textId="77777777" w:rsidR="00D970E5" w:rsidRPr="00C2555B" w:rsidRDefault="00D970E5" w:rsidP="00D970E5">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3763BA07" w14:textId="40E7566D" w:rsidR="00D970E5" w:rsidRPr="00C2555B" w:rsidDel="00EA378D"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tcPr>
          <w:p w14:paraId="6F23D480" w14:textId="64A0620A" w:rsidR="00D970E5" w:rsidRPr="00807020"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07020">
              <w:rPr>
                <w:rFonts w:ascii="Browallia New" w:hAnsi="Browallia New" w:cs="Browallia New"/>
                <w:sz w:val="22"/>
                <w:szCs w:val="22"/>
              </w:rPr>
              <w:t>45,000</w:t>
            </w:r>
          </w:p>
        </w:tc>
        <w:tc>
          <w:tcPr>
            <w:tcW w:w="876" w:type="dxa"/>
          </w:tcPr>
          <w:p w14:paraId="4C9C1FD2" w14:textId="7EFA39A5" w:rsidR="00D970E5" w:rsidRPr="00A669BC"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669BC">
              <w:rPr>
                <w:rFonts w:ascii="Browallia New" w:hAnsi="Browallia New" w:cs="Browallia New"/>
                <w:sz w:val="22"/>
                <w:szCs w:val="22"/>
              </w:rPr>
              <w:t>45,000</w:t>
            </w:r>
          </w:p>
        </w:tc>
        <w:tc>
          <w:tcPr>
            <w:tcW w:w="992" w:type="dxa"/>
          </w:tcPr>
          <w:p w14:paraId="1C7D95BB" w14:textId="77DE04B4" w:rsidR="00D970E5" w:rsidRPr="00807020"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07020">
              <w:rPr>
                <w:rFonts w:ascii="Browallia New" w:hAnsi="Browallia New" w:cs="Browallia New"/>
                <w:sz w:val="22"/>
                <w:szCs w:val="22"/>
              </w:rPr>
              <w:t>45,000</w:t>
            </w:r>
          </w:p>
        </w:tc>
        <w:tc>
          <w:tcPr>
            <w:tcW w:w="992" w:type="dxa"/>
          </w:tcPr>
          <w:p w14:paraId="18E5E3A1" w14:textId="08645F61" w:rsidR="00D970E5" w:rsidRPr="00C2555B"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r>
      <w:tr w:rsidR="00D970E5" w:rsidRPr="00C2555B" w14:paraId="2D748F5D" w14:textId="77777777" w:rsidTr="00493671">
        <w:tc>
          <w:tcPr>
            <w:tcW w:w="2878" w:type="dxa"/>
            <w:vAlign w:val="bottom"/>
          </w:tcPr>
          <w:p w14:paraId="11B86EDF" w14:textId="77777777" w:rsidR="00D970E5" w:rsidRPr="00C2555B" w:rsidRDefault="00D970E5" w:rsidP="00D970E5">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อินเตอร์เอ็กเพิร์ท คอนสตรัคชั่น จำกัด</w:t>
            </w:r>
          </w:p>
        </w:tc>
        <w:tc>
          <w:tcPr>
            <w:tcW w:w="1079" w:type="dxa"/>
            <w:vAlign w:val="bottom"/>
          </w:tcPr>
          <w:p w14:paraId="6B821097" w14:textId="77777777" w:rsidR="00D970E5" w:rsidRPr="00C2555B" w:rsidRDefault="00D970E5" w:rsidP="00D970E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ก่อสร้าง</w:t>
            </w:r>
          </w:p>
        </w:tc>
        <w:tc>
          <w:tcPr>
            <w:tcW w:w="867" w:type="dxa"/>
            <w:vAlign w:val="bottom"/>
          </w:tcPr>
          <w:p w14:paraId="77C357CE" w14:textId="77777777" w:rsidR="00D970E5" w:rsidRPr="00C2555B" w:rsidRDefault="00D970E5" w:rsidP="00D970E5">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508DE64A" w14:textId="05EB625A" w:rsidR="00D970E5" w:rsidRPr="00C2555B" w:rsidDel="00EA378D"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vAlign w:val="bottom"/>
          </w:tcPr>
          <w:p w14:paraId="1C0C69DB" w14:textId="1B675CE3" w:rsidR="00D970E5" w:rsidRPr="00807020" w:rsidRDefault="00D970E5" w:rsidP="00493671">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807020">
              <w:rPr>
                <w:rFonts w:ascii="Browallia New" w:hAnsi="Browallia New" w:cs="Browallia New"/>
                <w:sz w:val="22"/>
                <w:szCs w:val="22"/>
                <w:lang w:val="en-GB"/>
              </w:rPr>
              <w:t>11,577</w:t>
            </w:r>
          </w:p>
        </w:tc>
        <w:tc>
          <w:tcPr>
            <w:tcW w:w="876" w:type="dxa"/>
            <w:vAlign w:val="bottom"/>
          </w:tcPr>
          <w:p w14:paraId="2345BF51" w14:textId="12147394" w:rsidR="00D970E5" w:rsidRPr="00A669BC" w:rsidRDefault="00D970E5" w:rsidP="00493671">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11,577</w:t>
            </w:r>
          </w:p>
        </w:tc>
        <w:tc>
          <w:tcPr>
            <w:tcW w:w="992" w:type="dxa"/>
            <w:vAlign w:val="bottom"/>
          </w:tcPr>
          <w:p w14:paraId="45C94836" w14:textId="67632EBA" w:rsidR="00D970E5" w:rsidRPr="00807020" w:rsidRDefault="00D970E5" w:rsidP="00493671">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807020">
              <w:rPr>
                <w:rFonts w:ascii="Browallia New" w:hAnsi="Browallia New" w:cs="Browallia New"/>
                <w:sz w:val="22"/>
                <w:szCs w:val="22"/>
                <w:lang w:val="en-GB"/>
              </w:rPr>
              <w:t>11,577</w:t>
            </w:r>
          </w:p>
        </w:tc>
        <w:tc>
          <w:tcPr>
            <w:tcW w:w="992" w:type="dxa"/>
            <w:vAlign w:val="bottom"/>
          </w:tcPr>
          <w:p w14:paraId="55E42BE3" w14:textId="3A70D777" w:rsidR="00D970E5" w:rsidRPr="00493671" w:rsidRDefault="00D970E5" w:rsidP="00493671">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493671">
              <w:rPr>
                <w:rFonts w:ascii="Browallia New" w:hAnsi="Browallia New" w:cs="Browallia New"/>
                <w:sz w:val="22"/>
                <w:szCs w:val="22"/>
                <w:lang w:val="en-GB"/>
              </w:rPr>
              <w:t>11,577</w:t>
            </w:r>
          </w:p>
        </w:tc>
      </w:tr>
      <w:tr w:rsidR="00D970E5" w:rsidRPr="00C2555B" w14:paraId="3EAF8755" w14:textId="77777777" w:rsidTr="00493671">
        <w:tc>
          <w:tcPr>
            <w:tcW w:w="2878" w:type="dxa"/>
            <w:vAlign w:val="bottom"/>
          </w:tcPr>
          <w:p w14:paraId="6BACABD7" w14:textId="77777777" w:rsidR="00D970E5" w:rsidRPr="00C2555B" w:rsidRDefault="00D970E5" w:rsidP="00D970E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C2555B">
              <w:rPr>
                <w:rFonts w:ascii="Browallia New" w:hAnsi="Browallia New" w:cs="Browallia New"/>
                <w:sz w:val="22"/>
                <w:szCs w:val="22"/>
                <w:cs/>
              </w:rPr>
              <w:t>รวม</w:t>
            </w:r>
          </w:p>
        </w:tc>
        <w:tc>
          <w:tcPr>
            <w:tcW w:w="1079" w:type="dxa"/>
            <w:vAlign w:val="bottom"/>
          </w:tcPr>
          <w:p w14:paraId="5A4934C4" w14:textId="77777777" w:rsidR="00D970E5" w:rsidRPr="00C2555B" w:rsidRDefault="00D970E5" w:rsidP="00D970E5">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67" w:type="dxa"/>
            <w:vAlign w:val="bottom"/>
          </w:tcPr>
          <w:p w14:paraId="457A1F24" w14:textId="77777777" w:rsidR="00D970E5" w:rsidRPr="00C2555B" w:rsidRDefault="00D970E5" w:rsidP="00D970E5">
            <w:pPr>
              <w:spacing w:line="240" w:lineRule="auto"/>
              <w:ind w:left="175" w:hanging="175"/>
              <w:jc w:val="center"/>
              <w:rPr>
                <w:rFonts w:ascii="Browallia New" w:hAnsi="Browallia New" w:cs="Browallia New"/>
                <w:sz w:val="22"/>
                <w:szCs w:val="22"/>
                <w:cs/>
              </w:rPr>
            </w:pPr>
          </w:p>
        </w:tc>
        <w:tc>
          <w:tcPr>
            <w:tcW w:w="792" w:type="dxa"/>
          </w:tcPr>
          <w:p w14:paraId="3C66454A" w14:textId="77777777" w:rsidR="00D970E5" w:rsidRPr="00C2555B" w:rsidDel="00EA378D" w:rsidRDefault="00D970E5" w:rsidP="00D970E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097D0B" w14:textId="63049399" w:rsidR="00D970E5" w:rsidRPr="00807020" w:rsidRDefault="00D970E5" w:rsidP="00493671">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807020">
              <w:rPr>
                <w:rFonts w:ascii="Browallia New" w:hAnsi="Browallia New" w:cs="Browallia New"/>
                <w:sz w:val="22"/>
                <w:szCs w:val="22"/>
                <w:lang w:val="en-GB"/>
              </w:rPr>
              <w:t>56,577</w:t>
            </w:r>
          </w:p>
        </w:tc>
        <w:tc>
          <w:tcPr>
            <w:tcW w:w="876" w:type="dxa"/>
          </w:tcPr>
          <w:p w14:paraId="7C0F0E72" w14:textId="1D7A469A" w:rsidR="00D970E5" w:rsidRPr="00A669BC" w:rsidRDefault="00D970E5" w:rsidP="00493671">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669BC">
              <w:rPr>
                <w:rFonts w:ascii="Browallia New" w:hAnsi="Browallia New" w:cs="Browallia New"/>
                <w:sz w:val="22"/>
                <w:szCs w:val="22"/>
                <w:lang w:val="en-GB"/>
              </w:rPr>
              <w:t>56,577</w:t>
            </w:r>
          </w:p>
        </w:tc>
        <w:tc>
          <w:tcPr>
            <w:tcW w:w="992" w:type="dxa"/>
          </w:tcPr>
          <w:p w14:paraId="68AA2A91" w14:textId="419F425A" w:rsidR="00D970E5" w:rsidRPr="00807020" w:rsidRDefault="00D970E5" w:rsidP="00493671">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807020">
              <w:rPr>
                <w:rFonts w:ascii="Browallia New" w:hAnsi="Browallia New" w:cs="Browallia New"/>
                <w:sz w:val="22"/>
                <w:szCs w:val="22"/>
                <w:lang w:val="en-GB"/>
              </w:rPr>
              <w:t>56,577</w:t>
            </w:r>
          </w:p>
        </w:tc>
        <w:tc>
          <w:tcPr>
            <w:tcW w:w="992" w:type="dxa"/>
          </w:tcPr>
          <w:p w14:paraId="632FDFF4" w14:textId="3E89FF5D" w:rsidR="00D970E5" w:rsidRPr="00493671" w:rsidRDefault="00D970E5" w:rsidP="00493671">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493671">
              <w:rPr>
                <w:rFonts w:ascii="Browallia New" w:hAnsi="Browallia New" w:cs="Browallia New"/>
                <w:sz w:val="22"/>
                <w:szCs w:val="22"/>
                <w:lang w:val="en-GB"/>
              </w:rPr>
              <w:t>56,577</w:t>
            </w:r>
          </w:p>
        </w:tc>
      </w:tr>
    </w:tbl>
    <w:p w14:paraId="4CD30778" w14:textId="05472674" w:rsidR="00996481" w:rsidRPr="00C2555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AC40893" w14:textId="7B864C05" w:rsidR="006971B8" w:rsidRPr="00C2555B" w:rsidRDefault="006971B8" w:rsidP="006B564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 xml:space="preserve">และอุปกรณ์ </w:t>
      </w:r>
      <w:r w:rsidR="00CC1E3A" w:rsidRPr="00C2555B">
        <w:rPr>
          <w:rFonts w:ascii="Browallia New" w:hAnsi="Browallia New" w:cs="Browallia New"/>
          <w:b/>
          <w:bCs/>
          <w:sz w:val="28"/>
          <w:szCs w:val="28"/>
          <w:lang w:val="en-GB"/>
        </w:rPr>
        <w:t xml:space="preserve">- </w:t>
      </w:r>
      <w:r w:rsidR="00CC1E3A" w:rsidRPr="00C2555B">
        <w:rPr>
          <w:rFonts w:ascii="Browallia New" w:hAnsi="Browallia New" w:cs="Browallia New"/>
          <w:b/>
          <w:bCs/>
          <w:sz w:val="28"/>
          <w:szCs w:val="28"/>
          <w:cs/>
          <w:lang w:val="en-GB"/>
        </w:rPr>
        <w:t>สุทธิ</w:t>
      </w:r>
    </w:p>
    <w:p w14:paraId="509EB191" w14:textId="3AF09D8C" w:rsidR="00EA0032" w:rsidRPr="00C2555B"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49592F42" w14:textId="3ADCD9A5"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1C3AE2">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70CA29B" w14:textId="77777777" w:rsidR="00325A5C" w:rsidRPr="00C2555B" w:rsidRDefault="00325A5C" w:rsidP="00325A5C">
      <w:pPr>
        <w:tabs>
          <w:tab w:val="left" w:pos="3390"/>
        </w:tabs>
        <w:spacing w:line="240" w:lineRule="auto"/>
        <w:ind w:left="426"/>
        <w:jc w:val="thaiDistribute"/>
        <w:rPr>
          <w:rFonts w:ascii="Browallia New" w:hAnsi="Browallia New" w:cs="Browallia New"/>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493671">
        <w:trPr>
          <w:cantSplit/>
          <w:trHeight w:hRule="exact" w:val="325"/>
        </w:trPr>
        <w:tc>
          <w:tcPr>
            <w:tcW w:w="4110" w:type="dxa"/>
          </w:tcPr>
          <w:p w14:paraId="1B594829"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C2555B" w14:paraId="1D9E7605" w14:textId="77777777" w:rsidTr="3F9C846B">
        <w:trPr>
          <w:cantSplit/>
          <w:trHeight w:val="80"/>
        </w:trPr>
        <w:tc>
          <w:tcPr>
            <w:tcW w:w="4110" w:type="dxa"/>
          </w:tcPr>
          <w:p w14:paraId="1195D06F" w14:textId="7F029A18"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2562</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77CF7F9E" w:rsidR="00DF2569" w:rsidRPr="00493671"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2555B">
              <w:rPr>
                <w:rFonts w:ascii="Browallia New" w:hAnsi="Browallia New" w:cs="Browallia New"/>
                <w:sz w:val="28"/>
                <w:szCs w:val="28"/>
                <w:lang w:val="en-GB"/>
              </w:rPr>
              <w:t>3,183,34</w:t>
            </w:r>
            <w:r w:rsidR="00F071D1" w:rsidRPr="00C2555B">
              <w:rPr>
                <w:rFonts w:ascii="Browallia New" w:hAnsi="Browallia New" w:cs="Browallia New"/>
                <w:sz w:val="28"/>
                <w:szCs w:val="28"/>
                <w:lang w:val="en-GB"/>
              </w:rPr>
              <w:t>7</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94408B7" w:rsidR="00DF2569" w:rsidRPr="003222EE"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222EE">
              <w:rPr>
                <w:rFonts w:ascii="Browallia New" w:hAnsi="Browallia New" w:cs="Browallia New"/>
                <w:sz w:val="28"/>
                <w:szCs w:val="28"/>
                <w:lang w:val="en-GB"/>
              </w:rPr>
              <w:t>899,466</w:t>
            </w:r>
          </w:p>
        </w:tc>
      </w:tr>
      <w:tr w:rsidR="006B4C4C" w:rsidRPr="00C961D5" w14:paraId="19ADB674" w14:textId="77777777" w:rsidTr="00C320BC">
        <w:trPr>
          <w:cantSplit/>
          <w:trHeight w:val="80"/>
        </w:trPr>
        <w:tc>
          <w:tcPr>
            <w:tcW w:w="4110" w:type="dxa"/>
          </w:tcPr>
          <w:p w14:paraId="632262E6" w14:textId="77777777"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3938FD8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21DE7B1D" w:rsidR="006B4C4C" w:rsidRPr="00C961D5" w:rsidRDefault="004549C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105,135</w:t>
            </w:r>
          </w:p>
        </w:tc>
        <w:tc>
          <w:tcPr>
            <w:tcW w:w="212" w:type="dxa"/>
            <w:vAlign w:val="bottom"/>
          </w:tcPr>
          <w:p w14:paraId="213A09B8"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6F25CCB1" w:rsidR="006B4C4C" w:rsidRPr="00C961D5" w:rsidRDefault="00BA2C8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54,293</w:t>
            </w:r>
          </w:p>
        </w:tc>
      </w:tr>
      <w:tr w:rsidR="006B4C4C" w:rsidRPr="00C961D5" w14:paraId="49F34093" w14:textId="77777777" w:rsidTr="007F067C">
        <w:trPr>
          <w:cantSplit/>
          <w:trHeight w:val="80"/>
        </w:trPr>
        <w:tc>
          <w:tcPr>
            <w:tcW w:w="4110" w:type="dxa"/>
            <w:vAlign w:val="bottom"/>
          </w:tcPr>
          <w:p w14:paraId="01372F95" w14:textId="77777777" w:rsidR="006B4C4C" w:rsidRPr="00C961D5" w:rsidRDefault="006B4C4C" w:rsidP="006B4C4C">
            <w:pPr>
              <w:tabs>
                <w:tab w:val="left" w:pos="3390"/>
              </w:tabs>
              <w:spacing w:line="240" w:lineRule="auto"/>
              <w:rPr>
                <w:rFonts w:ascii="Browallia New" w:hAnsi="Browallia New" w:cs="Browallia New"/>
                <w:sz w:val="28"/>
                <w:szCs w:val="28"/>
              </w:rPr>
            </w:pPr>
            <w:r w:rsidRPr="00C961D5">
              <w:rPr>
                <w:rFonts w:ascii="Browallia New" w:hAnsi="Browallia New" w:cs="Browallia New"/>
                <w:sz w:val="28"/>
                <w:szCs w:val="28"/>
                <w:cs/>
              </w:rPr>
              <w:t xml:space="preserve">จำหน่ายระหว่างงวด </w:t>
            </w:r>
          </w:p>
        </w:tc>
        <w:tc>
          <w:tcPr>
            <w:tcW w:w="165" w:type="dxa"/>
          </w:tcPr>
          <w:p w14:paraId="3D292971"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7AA3EBF9"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(535)</w:t>
            </w:r>
          </w:p>
        </w:tc>
        <w:tc>
          <w:tcPr>
            <w:tcW w:w="212" w:type="dxa"/>
            <w:vAlign w:val="bottom"/>
          </w:tcPr>
          <w:p w14:paraId="5ED9D16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65E0AD78" w:rsidR="006B4C4C" w:rsidRPr="00C961D5" w:rsidRDefault="006B4C4C" w:rsidP="00B762D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 xml:space="preserve">                      </w:t>
            </w:r>
            <w:r w:rsidR="007E216D" w:rsidRPr="00B762DD">
              <w:rPr>
                <w:rFonts w:ascii="Browallia New" w:hAnsi="Browallia New" w:cs="Browallia New"/>
                <w:sz w:val="28"/>
                <w:szCs w:val="28"/>
              </w:rPr>
              <w:t xml:space="preserve"> </w:t>
            </w:r>
            <w:r w:rsidRPr="00B762DD">
              <w:rPr>
                <w:rFonts w:ascii="Browallia New" w:hAnsi="Browallia New" w:cs="Browallia New"/>
                <w:sz w:val="28"/>
                <w:szCs w:val="28"/>
              </w:rPr>
              <w:t xml:space="preserve">  </w:t>
            </w:r>
            <w:r w:rsidR="003222EE" w:rsidRPr="00B762DD">
              <w:rPr>
                <w:rFonts w:ascii="Browallia New" w:hAnsi="Browallia New" w:cs="Browallia New"/>
                <w:sz w:val="28"/>
                <w:szCs w:val="28"/>
              </w:rPr>
              <w:t>(1)</w:t>
            </w:r>
          </w:p>
        </w:tc>
      </w:tr>
      <w:tr w:rsidR="006B4C4C" w:rsidRPr="00C961D5" w14:paraId="63C1F117" w14:textId="77777777" w:rsidTr="00C320BC">
        <w:trPr>
          <w:cantSplit/>
        </w:trPr>
        <w:tc>
          <w:tcPr>
            <w:tcW w:w="4110" w:type="dxa"/>
          </w:tcPr>
          <w:p w14:paraId="56FAA243" w14:textId="77777777" w:rsidR="006B4C4C" w:rsidRPr="00C961D5" w:rsidRDefault="006B4C4C" w:rsidP="006B4C4C">
            <w:pPr>
              <w:pStyle w:val="acctfourfigures"/>
              <w:tabs>
                <w:tab w:val="clear" w:pos="765"/>
              </w:tabs>
              <w:spacing w:line="240" w:lineRule="auto"/>
              <w:rPr>
                <w:rFonts w:ascii="Browallia New" w:hAnsi="Browallia New" w:cs="Browallia New"/>
                <w:sz w:val="28"/>
                <w:szCs w:val="28"/>
              </w:rPr>
            </w:pPr>
            <w:r w:rsidRPr="00C961D5">
              <w:rPr>
                <w:rFonts w:ascii="Browallia New" w:hAnsi="Browallia New" w:cs="Browallia New"/>
                <w:sz w:val="28"/>
                <w:szCs w:val="28"/>
                <w:cs/>
                <w:lang w:bidi="th-TH"/>
              </w:rPr>
              <w:t>ค่าเสื่อมราคาสำหรับงวด</w:t>
            </w:r>
          </w:p>
        </w:tc>
        <w:tc>
          <w:tcPr>
            <w:tcW w:w="165" w:type="dxa"/>
          </w:tcPr>
          <w:p w14:paraId="682FD92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5A5EB3D1"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(57,6</w:t>
            </w:r>
            <w:r w:rsidR="000D4A4E" w:rsidRPr="00B762DD">
              <w:rPr>
                <w:rFonts w:ascii="Browallia New" w:hAnsi="Browallia New" w:cs="Browallia New"/>
                <w:sz w:val="28"/>
                <w:szCs w:val="28"/>
              </w:rPr>
              <w:t>54</w:t>
            </w:r>
            <w:r w:rsidRPr="00B762DD">
              <w:rPr>
                <w:rFonts w:ascii="Browallia New" w:hAnsi="Browallia New" w:cs="Browallia New"/>
                <w:sz w:val="28"/>
                <w:szCs w:val="28"/>
              </w:rPr>
              <w:t>)</w:t>
            </w:r>
          </w:p>
        </w:tc>
        <w:tc>
          <w:tcPr>
            <w:tcW w:w="212" w:type="dxa"/>
            <w:vAlign w:val="bottom"/>
          </w:tcPr>
          <w:p w14:paraId="400FBDA1"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4A7D9516"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(18,546)</w:t>
            </w:r>
          </w:p>
        </w:tc>
      </w:tr>
      <w:tr w:rsidR="006B4C4C" w:rsidRPr="00C961D5" w14:paraId="57431FEA" w14:textId="77777777" w:rsidTr="00C320BC">
        <w:trPr>
          <w:cantSplit/>
        </w:trPr>
        <w:tc>
          <w:tcPr>
            <w:tcW w:w="4110" w:type="dxa"/>
          </w:tcPr>
          <w:p w14:paraId="224AE3E9" w14:textId="182A953E"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C961D5">
              <w:rPr>
                <w:rFonts w:ascii="Browallia New" w:hAnsi="Browallia New" w:cs="Browallia New"/>
                <w:sz w:val="28"/>
                <w:szCs w:val="28"/>
              </w:rPr>
              <w:t xml:space="preserve">30 </w:t>
            </w:r>
            <w:r w:rsidRPr="00C961D5">
              <w:rPr>
                <w:rFonts w:ascii="Browallia New" w:hAnsi="Browallia New" w:cs="Browallia New"/>
                <w:sz w:val="28"/>
                <w:szCs w:val="28"/>
                <w:cs/>
              </w:rPr>
              <w:t xml:space="preserve">มิถุนายน </w:t>
            </w:r>
            <w:r w:rsidRPr="00C961D5">
              <w:rPr>
                <w:rFonts w:ascii="Browallia New" w:hAnsi="Browallia New" w:cs="Browallia New"/>
                <w:sz w:val="28"/>
                <w:szCs w:val="28"/>
              </w:rPr>
              <w:t>2562</w:t>
            </w:r>
          </w:p>
        </w:tc>
        <w:tc>
          <w:tcPr>
            <w:tcW w:w="165" w:type="dxa"/>
          </w:tcPr>
          <w:p w14:paraId="2E163258"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4DDCEA41" w:rsidR="006B4C4C" w:rsidRPr="00C961D5" w:rsidRDefault="004549C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3,230,293</w:t>
            </w:r>
          </w:p>
        </w:tc>
        <w:tc>
          <w:tcPr>
            <w:tcW w:w="212" w:type="dxa"/>
            <w:vAlign w:val="bottom"/>
          </w:tcPr>
          <w:p w14:paraId="2F29569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1C88991C" w:rsidR="006B4C4C" w:rsidRPr="00C961D5" w:rsidRDefault="00BA2C8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935,212</w:t>
            </w:r>
          </w:p>
        </w:tc>
      </w:tr>
    </w:tbl>
    <w:p w14:paraId="789240C7" w14:textId="579D2836" w:rsidR="006008DB" w:rsidRPr="00C961D5"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53DA0C30" w14:textId="427F23C2" w:rsidR="009F5FE4" w:rsidRPr="00C2555B"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961D5">
        <w:rPr>
          <w:rFonts w:ascii="Browallia New" w:hAnsi="Browallia New" w:cs="Browallia New"/>
          <w:spacing w:val="-4"/>
          <w:sz w:val="28"/>
          <w:szCs w:val="28"/>
          <w:cs/>
        </w:rPr>
        <w:t xml:space="preserve">ณ วันที่ </w:t>
      </w:r>
      <w:r w:rsidR="001C3AE2" w:rsidRPr="00C961D5">
        <w:rPr>
          <w:rFonts w:ascii="Browallia New" w:hAnsi="Browallia New" w:cs="Browallia New"/>
          <w:sz w:val="28"/>
          <w:szCs w:val="28"/>
        </w:rPr>
        <w:t xml:space="preserve">30 </w:t>
      </w:r>
      <w:r w:rsidR="001C3AE2" w:rsidRPr="00C961D5">
        <w:rPr>
          <w:rFonts w:ascii="Browallia New" w:hAnsi="Browallia New" w:cs="Browallia New"/>
          <w:sz w:val="28"/>
          <w:szCs w:val="28"/>
          <w:cs/>
        </w:rPr>
        <w:t>มิถุนายน</w:t>
      </w:r>
      <w:r w:rsidR="00E349FC" w:rsidRPr="00C961D5">
        <w:rPr>
          <w:rFonts w:ascii="Browallia New" w:hAnsi="Browallia New" w:cs="Browallia New"/>
          <w:sz w:val="28"/>
          <w:szCs w:val="28"/>
          <w:cs/>
        </w:rPr>
        <w:t xml:space="preserve"> </w:t>
      </w:r>
      <w:r w:rsidR="00CA746A" w:rsidRPr="00C961D5">
        <w:rPr>
          <w:rFonts w:ascii="Browallia New" w:hAnsi="Browallia New" w:cs="Browallia New"/>
          <w:sz w:val="28"/>
          <w:szCs w:val="28"/>
        </w:rPr>
        <w:t>2562</w:t>
      </w:r>
      <w:r w:rsidRPr="00C961D5">
        <w:rPr>
          <w:rFonts w:ascii="Browallia New" w:hAnsi="Browallia New" w:cs="Browallia New"/>
          <w:spacing w:val="-4"/>
          <w:sz w:val="28"/>
          <w:szCs w:val="28"/>
          <w:cs/>
        </w:rPr>
        <w:t xml:space="preserve"> และ วันที่ </w:t>
      </w:r>
      <w:r w:rsidRPr="00C961D5">
        <w:rPr>
          <w:rFonts w:ascii="Browallia New" w:hAnsi="Browallia New" w:cs="Browallia New"/>
          <w:spacing w:val="-4"/>
          <w:sz w:val="28"/>
          <w:szCs w:val="28"/>
        </w:rPr>
        <w:t>31</w:t>
      </w:r>
      <w:r w:rsidRPr="00C961D5">
        <w:rPr>
          <w:rFonts w:ascii="Browallia New" w:hAnsi="Browallia New" w:cs="Browallia New"/>
          <w:spacing w:val="-4"/>
          <w:sz w:val="28"/>
          <w:szCs w:val="28"/>
          <w:cs/>
        </w:rPr>
        <w:t xml:space="preserve"> ธันวาคม </w:t>
      </w:r>
      <w:r w:rsidR="00CA746A" w:rsidRPr="00C961D5">
        <w:rPr>
          <w:rFonts w:ascii="Browallia New" w:hAnsi="Browallia New" w:cs="Browallia New"/>
          <w:spacing w:val="-4"/>
          <w:sz w:val="28"/>
          <w:szCs w:val="28"/>
        </w:rPr>
        <w:t>2561</w:t>
      </w:r>
      <w:r w:rsidR="00E349FC" w:rsidRPr="00C961D5">
        <w:rPr>
          <w:rFonts w:ascii="Browallia New" w:hAnsi="Browallia New" w:cs="Browallia New"/>
          <w:spacing w:val="-4"/>
          <w:sz w:val="28"/>
          <w:szCs w:val="28"/>
          <w:cs/>
        </w:rPr>
        <w:t xml:space="preserve"> </w:t>
      </w:r>
      <w:r w:rsidRPr="00C961D5">
        <w:rPr>
          <w:rFonts w:ascii="Browallia New" w:hAnsi="Browallia New" w:cs="Browallia New"/>
          <w:spacing w:val="-4"/>
          <w:sz w:val="28"/>
          <w:szCs w:val="28"/>
          <w:cs/>
        </w:rPr>
        <w:t>ที่ดินพร้อมสิ่งปลูกสร้างซึ่งมีมูลค่าสุทธิตามบัญชี จำนวน</w:t>
      </w:r>
      <w:r w:rsidRPr="00C961D5">
        <w:rPr>
          <w:rFonts w:ascii="Browallia New" w:hAnsi="Browallia New" w:cs="Browallia New"/>
          <w:spacing w:val="-4"/>
          <w:sz w:val="28"/>
          <w:szCs w:val="28"/>
        </w:rPr>
        <w:t xml:space="preserve"> </w:t>
      </w:r>
      <w:r w:rsidR="00AC5DDF" w:rsidRPr="00B762DD">
        <w:rPr>
          <w:rFonts w:ascii="Browallia New" w:hAnsi="Browallia New" w:cs="Browallia New"/>
          <w:spacing w:val="-4"/>
          <w:sz w:val="28"/>
          <w:szCs w:val="28"/>
        </w:rPr>
        <w:t>1,</w:t>
      </w:r>
      <w:r w:rsidR="00781F57" w:rsidRPr="00B762DD">
        <w:rPr>
          <w:rFonts w:ascii="Browallia New" w:hAnsi="Browallia New" w:cs="Browallia New"/>
          <w:spacing w:val="-4"/>
          <w:sz w:val="28"/>
          <w:szCs w:val="28"/>
        </w:rPr>
        <w:t>76</w:t>
      </w:r>
      <w:r w:rsidR="005810B1" w:rsidRPr="00B762DD">
        <w:rPr>
          <w:rFonts w:ascii="Browallia New" w:hAnsi="Browallia New" w:cs="Browallia New"/>
          <w:spacing w:val="-4"/>
          <w:sz w:val="28"/>
          <w:szCs w:val="28"/>
        </w:rPr>
        <w:t>9.83</w:t>
      </w:r>
      <w:r w:rsidRPr="00C961D5">
        <w:rPr>
          <w:rFonts w:ascii="Browallia New" w:hAnsi="Browallia New" w:cs="Browallia New"/>
          <w:spacing w:val="-4"/>
          <w:sz w:val="28"/>
          <w:szCs w:val="28"/>
          <w:cs/>
        </w:rPr>
        <w:t xml:space="preserve"> ล้านบาท</w:t>
      </w:r>
      <w:r w:rsidRPr="00C961D5">
        <w:rPr>
          <w:rFonts w:ascii="Browallia New" w:hAnsi="Browallia New" w:cs="Browallia New"/>
          <w:sz w:val="28"/>
          <w:szCs w:val="28"/>
        </w:rPr>
        <w:t xml:space="preserve"> </w:t>
      </w:r>
      <w:r w:rsidRPr="00C961D5">
        <w:rPr>
          <w:rFonts w:ascii="Browallia New" w:hAnsi="Browallia New" w:cs="Browallia New"/>
          <w:sz w:val="28"/>
          <w:szCs w:val="28"/>
          <w:cs/>
        </w:rPr>
        <w:t>และ</w:t>
      </w:r>
      <w:r w:rsidRPr="00C961D5">
        <w:rPr>
          <w:rFonts w:ascii="Browallia New" w:hAnsi="Browallia New" w:cs="Browallia New"/>
          <w:sz w:val="28"/>
          <w:szCs w:val="28"/>
        </w:rPr>
        <w:t xml:space="preserve"> </w:t>
      </w:r>
      <w:r w:rsidR="00E349FC" w:rsidRPr="00C961D5">
        <w:rPr>
          <w:rFonts w:ascii="Browallia New" w:hAnsi="Browallia New" w:cs="Browallia New"/>
          <w:spacing w:val="-4"/>
          <w:sz w:val="28"/>
          <w:szCs w:val="28"/>
        </w:rPr>
        <w:t>1,653</w:t>
      </w:r>
      <w:r w:rsidR="006E61D4" w:rsidRPr="00C961D5">
        <w:rPr>
          <w:rFonts w:ascii="Browallia New" w:hAnsi="Browallia New" w:cs="Browallia New"/>
          <w:spacing w:val="-4"/>
          <w:sz w:val="28"/>
          <w:szCs w:val="28"/>
        </w:rPr>
        <w:t>.00</w:t>
      </w:r>
      <w:r w:rsidR="00E349FC" w:rsidRPr="00C961D5">
        <w:rPr>
          <w:rFonts w:ascii="Browallia New" w:hAnsi="Browallia New" w:cs="Browallia New"/>
          <w:spacing w:val="-4"/>
          <w:sz w:val="28"/>
          <w:szCs w:val="28"/>
          <w:cs/>
        </w:rPr>
        <w:t xml:space="preserve"> </w:t>
      </w:r>
      <w:r w:rsidRPr="00C961D5">
        <w:rPr>
          <w:rFonts w:ascii="Browallia New" w:hAnsi="Browallia New" w:cs="Browallia New"/>
          <w:sz w:val="28"/>
          <w:szCs w:val="28"/>
          <w:cs/>
        </w:rPr>
        <w:t>ล้านบาท</w:t>
      </w:r>
      <w:r w:rsidRPr="00C961D5">
        <w:rPr>
          <w:rFonts w:ascii="Browallia New" w:hAnsi="Browallia New" w:cs="Browallia New"/>
          <w:sz w:val="28"/>
          <w:szCs w:val="28"/>
        </w:rPr>
        <w:t xml:space="preserve"> </w:t>
      </w:r>
      <w:r w:rsidRPr="00C961D5">
        <w:rPr>
          <w:rFonts w:ascii="Browallia New" w:hAnsi="Browallia New" w:cs="Browallia New"/>
          <w:sz w:val="28"/>
          <w:szCs w:val="28"/>
          <w:cs/>
        </w:rPr>
        <w:t>ตามลำดับ (งบการเงินเฉพาะ</w:t>
      </w:r>
      <w:r w:rsidRPr="00C2555B">
        <w:rPr>
          <w:rFonts w:ascii="Browallia New" w:hAnsi="Browallia New" w:cs="Browallia New"/>
          <w:sz w:val="28"/>
          <w:szCs w:val="28"/>
          <w:cs/>
        </w:rPr>
        <w:t xml:space="preserve">ของบริษัท </w:t>
      </w:r>
      <w:r w:rsidRPr="00C2555B">
        <w:rPr>
          <w:rFonts w:ascii="Browallia New" w:hAnsi="Browallia New" w:cs="Browallia New"/>
          <w:sz w:val="28"/>
          <w:szCs w:val="28"/>
        </w:rPr>
        <w:t xml:space="preserve">: </w:t>
      </w:r>
      <w:r w:rsidRPr="000C365A">
        <w:rPr>
          <w:rFonts w:ascii="Browallia New" w:hAnsi="Browallia New" w:cs="Browallia New"/>
          <w:sz w:val="28"/>
          <w:szCs w:val="28"/>
          <w:cs/>
        </w:rPr>
        <w:t xml:space="preserve">จำนวน </w:t>
      </w:r>
      <w:r w:rsidR="00781F57" w:rsidRPr="00B762DD">
        <w:rPr>
          <w:rFonts w:ascii="Browallia New" w:hAnsi="Browallia New" w:cs="Browallia New"/>
          <w:sz w:val="28"/>
          <w:szCs w:val="28"/>
        </w:rPr>
        <w:t>4</w:t>
      </w:r>
      <w:r w:rsidR="005810B1" w:rsidRPr="000C365A">
        <w:rPr>
          <w:rFonts w:ascii="Browallia New" w:hAnsi="Browallia New" w:cs="Browallia New"/>
          <w:sz w:val="28"/>
          <w:szCs w:val="28"/>
        </w:rPr>
        <w:t>48.53</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 xml:space="preserve">ล้านบาท และ </w:t>
      </w:r>
      <w:r w:rsidRPr="00C2555B">
        <w:rPr>
          <w:rFonts w:ascii="Browallia New" w:hAnsi="Browallia New" w:cs="Browallia New"/>
          <w:sz w:val="28"/>
          <w:szCs w:val="28"/>
        </w:rPr>
        <w:t xml:space="preserve"> </w:t>
      </w:r>
      <w:r w:rsidR="00E349FC" w:rsidRPr="00C2555B">
        <w:rPr>
          <w:rFonts w:ascii="Browallia New" w:hAnsi="Browallia New" w:cs="Browallia New"/>
          <w:sz w:val="28"/>
          <w:szCs w:val="28"/>
        </w:rPr>
        <w:t>258.16</w:t>
      </w:r>
      <w:r w:rsidR="00E349FC" w:rsidRPr="00C2555B">
        <w:rPr>
          <w:rFonts w:ascii="Browallia New" w:hAnsi="Browallia New" w:cs="Browallia New"/>
          <w:sz w:val="28"/>
          <w:szCs w:val="28"/>
          <w:cs/>
        </w:rPr>
        <w:t xml:space="preserve"> </w:t>
      </w:r>
      <w:r w:rsidRPr="00C2555B">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6B10C89" w14:textId="3613016D" w:rsidR="009461E5" w:rsidRPr="00C2555B"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11B18D45" w14:textId="29C9F0C5" w:rsidR="00EF7385" w:rsidRPr="00C2555B" w:rsidRDefault="00EF7385"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สินทรัพย์ไม่มีตัวตน</w:t>
      </w:r>
      <w:r w:rsidR="00582C5B"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582C5B" w:rsidRPr="00C2555B">
        <w:rPr>
          <w:rFonts w:ascii="Browallia New" w:hAnsi="Browallia New" w:cs="Browallia New"/>
          <w:b/>
          <w:bCs/>
          <w:sz w:val="28"/>
          <w:szCs w:val="28"/>
          <w:lang w:val="en-GB"/>
        </w:rPr>
        <w:t xml:space="preserve"> </w:t>
      </w:r>
      <w:r w:rsidR="00582C5B" w:rsidRPr="00C2555B">
        <w:rPr>
          <w:rFonts w:ascii="Browallia New" w:hAnsi="Browallia New" w:cs="Browallia New"/>
          <w:b/>
          <w:bCs/>
          <w:sz w:val="28"/>
          <w:szCs w:val="28"/>
          <w:cs/>
          <w:lang w:val="en-GB"/>
        </w:rPr>
        <w:t>สุทธิ</w:t>
      </w:r>
    </w:p>
    <w:p w14:paraId="638559A5" w14:textId="77777777" w:rsidR="00A27434" w:rsidRPr="00493671" w:rsidRDefault="00A27434" w:rsidP="001B4041">
      <w:pPr>
        <w:tabs>
          <w:tab w:val="left" w:pos="3390"/>
        </w:tabs>
        <w:spacing w:line="240" w:lineRule="auto"/>
        <w:jc w:val="thaiDistribute"/>
        <w:rPr>
          <w:rFonts w:ascii="Browallia New" w:hAnsi="Browallia New" w:cs="Browallia New"/>
          <w:sz w:val="28"/>
          <w:szCs w:val="28"/>
        </w:rPr>
      </w:pPr>
    </w:p>
    <w:p w14:paraId="49E89128" w14:textId="0516763C" w:rsidR="00D72400" w:rsidRPr="00C2555B" w:rsidRDefault="00D72400" w:rsidP="00D72400">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รายการเคลื่อนไหวของสินทรัพย์ไม่มีตัวตนสำหรับงวด</w:t>
      </w:r>
      <w:r w:rsidR="001C3AE2">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AE8E89A" w14:textId="21E5D347" w:rsidR="00510A2B" w:rsidRPr="00C2555B" w:rsidRDefault="00510A2B" w:rsidP="00046D12">
      <w:pPr>
        <w:tabs>
          <w:tab w:val="left" w:pos="3390"/>
        </w:tabs>
        <w:spacing w:line="240" w:lineRule="auto"/>
        <w:ind w:left="450"/>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C2555B" w14:paraId="79969069" w14:textId="77777777" w:rsidTr="00981725">
        <w:trPr>
          <w:cantSplit/>
        </w:trPr>
        <w:tc>
          <w:tcPr>
            <w:tcW w:w="4110" w:type="dxa"/>
          </w:tcPr>
          <w:p w14:paraId="09963851"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2555B" w:rsidRDefault="00B03B57"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F05D30" w:rsidRPr="00C2555B" w14:paraId="487BFD6D" w14:textId="77777777" w:rsidTr="00981725">
        <w:trPr>
          <w:cantSplit/>
        </w:trPr>
        <w:tc>
          <w:tcPr>
            <w:tcW w:w="4110" w:type="dxa"/>
          </w:tcPr>
          <w:p w14:paraId="202EF74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2555B"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2555B" w:rsidRDefault="00F05D30" w:rsidP="00F05D30">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05D30" w:rsidRPr="00C2555B" w14:paraId="21F34F5F" w14:textId="77777777" w:rsidTr="001C3234">
        <w:trPr>
          <w:cantSplit/>
          <w:trHeight w:hRule="exact" w:val="307"/>
        </w:trPr>
        <w:tc>
          <w:tcPr>
            <w:tcW w:w="4110" w:type="dxa"/>
          </w:tcPr>
          <w:p w14:paraId="57B62759"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C2555B" w14:paraId="20FE0112" w14:textId="77777777" w:rsidTr="00981725">
        <w:trPr>
          <w:cantSplit/>
          <w:trHeight w:val="80"/>
        </w:trPr>
        <w:tc>
          <w:tcPr>
            <w:tcW w:w="4110" w:type="dxa"/>
          </w:tcPr>
          <w:p w14:paraId="0E38C65B" w14:textId="3F668EBB" w:rsidR="00F05D30" w:rsidRPr="00493671" w:rsidRDefault="007A2AB1" w:rsidP="00207CDE">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F05D30" w:rsidRPr="00C2555B">
              <w:rPr>
                <w:rFonts w:ascii="Browallia New" w:hAnsi="Browallia New" w:cs="Browallia New"/>
                <w:sz w:val="28"/>
                <w:szCs w:val="28"/>
                <w:cs/>
              </w:rPr>
              <w:t>ตามบัญชี</w:t>
            </w:r>
            <w:r w:rsidR="00F05D30" w:rsidRPr="00493671">
              <w:rPr>
                <w:rFonts w:ascii="Browallia New" w:hAnsi="Browallia New" w:cs="Browallia New"/>
                <w:sz w:val="28"/>
                <w:szCs w:val="28"/>
              </w:rPr>
              <w:t xml:space="preserve"> </w:t>
            </w:r>
            <w:r w:rsidR="00F05D30" w:rsidRPr="00493671">
              <w:rPr>
                <w:rFonts w:ascii="Browallia New" w:hAnsi="Browallia New" w:cs="Browallia New"/>
                <w:sz w:val="28"/>
                <w:szCs w:val="28"/>
                <w:cs/>
              </w:rPr>
              <w:t xml:space="preserve">ณ วันที่ </w:t>
            </w:r>
            <w:r w:rsidR="00F05D30" w:rsidRPr="00493671">
              <w:rPr>
                <w:rFonts w:ascii="Browallia New" w:hAnsi="Browallia New" w:cs="Browallia New"/>
                <w:sz w:val="28"/>
                <w:szCs w:val="28"/>
              </w:rPr>
              <w:t>1</w:t>
            </w:r>
            <w:r w:rsidR="00F05D30" w:rsidRPr="00493671">
              <w:rPr>
                <w:rFonts w:ascii="Browallia New" w:hAnsi="Browallia New" w:cs="Browallia New"/>
                <w:sz w:val="28"/>
                <w:szCs w:val="28"/>
                <w:cs/>
              </w:rPr>
              <w:t xml:space="preserve"> มกราคม </w:t>
            </w:r>
            <w:r w:rsidR="00D72400" w:rsidRPr="00493671">
              <w:rPr>
                <w:rFonts w:ascii="Browallia New" w:hAnsi="Browallia New" w:cs="Browallia New"/>
                <w:sz w:val="28"/>
                <w:szCs w:val="28"/>
              </w:rPr>
              <w:t>256</w:t>
            </w:r>
            <w:r w:rsidR="00CA746A" w:rsidRPr="00C2555B">
              <w:rPr>
                <w:rFonts w:ascii="Browallia New" w:hAnsi="Browallia New" w:cs="Browallia New"/>
                <w:sz w:val="28"/>
                <w:szCs w:val="28"/>
              </w:rPr>
              <w:t>2</w:t>
            </w:r>
          </w:p>
        </w:tc>
        <w:tc>
          <w:tcPr>
            <w:tcW w:w="165" w:type="dxa"/>
          </w:tcPr>
          <w:p w14:paraId="331E588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2555B"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2555B"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7EDD66C1" w:rsidR="00F05D30" w:rsidRPr="00C2555B" w:rsidRDefault="00D7240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18,069</w:t>
            </w:r>
          </w:p>
        </w:tc>
      </w:tr>
      <w:tr w:rsidR="002A5681" w:rsidRPr="00C2555B" w14:paraId="35342FEA" w14:textId="77777777" w:rsidTr="00493671">
        <w:trPr>
          <w:cantSplit/>
          <w:trHeight w:val="80"/>
        </w:trPr>
        <w:tc>
          <w:tcPr>
            <w:tcW w:w="4110" w:type="dxa"/>
          </w:tcPr>
          <w:p w14:paraId="2DFA37DE" w14:textId="77777777" w:rsidR="002A5681" w:rsidRPr="00C2555B" w:rsidRDefault="002A5681" w:rsidP="00207CDE">
            <w:pPr>
              <w:tabs>
                <w:tab w:val="left" w:pos="3390"/>
              </w:tabs>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ค่าตัดจำหน่ายสำหรับงวด</w:t>
            </w:r>
          </w:p>
        </w:tc>
        <w:tc>
          <w:tcPr>
            <w:tcW w:w="165" w:type="dxa"/>
          </w:tcPr>
          <w:p w14:paraId="733E1A89"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vAlign w:val="bottom"/>
          </w:tcPr>
          <w:p w14:paraId="2680C5E2" w14:textId="7397658D" w:rsidR="002A5681" w:rsidRPr="00B762DD" w:rsidRDefault="00591173" w:rsidP="0049367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t>(1,146)</w:t>
            </w:r>
          </w:p>
        </w:tc>
      </w:tr>
      <w:tr w:rsidR="002A5681" w:rsidRPr="00C2555B" w14:paraId="11E117FA" w14:textId="77777777" w:rsidTr="00493671">
        <w:trPr>
          <w:cantSplit/>
        </w:trPr>
        <w:tc>
          <w:tcPr>
            <w:tcW w:w="4110" w:type="dxa"/>
          </w:tcPr>
          <w:p w14:paraId="2E1F026B" w14:textId="5C7E6151" w:rsidR="002A5681" w:rsidRPr="00C2555B" w:rsidRDefault="002A5681" w:rsidP="00493671">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2555B">
              <w:rPr>
                <w:rFonts w:ascii="Browallia New" w:hAnsi="Browallia New" w:cs="Browallia New"/>
                <w:sz w:val="28"/>
                <w:szCs w:val="28"/>
                <w:cs/>
              </w:rPr>
              <w:t xml:space="preserve">ตามบัญชี วันที่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65" w:type="dxa"/>
          </w:tcPr>
          <w:p w14:paraId="76AC979D"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vAlign w:val="bottom"/>
          </w:tcPr>
          <w:p w14:paraId="53BCED1B" w14:textId="2E981A6C" w:rsidR="002A5681" w:rsidRPr="00B762DD" w:rsidRDefault="00591173" w:rsidP="0049367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62DD">
              <w:rPr>
                <w:rFonts w:ascii="Browallia New" w:hAnsi="Browallia New" w:cs="Browallia New"/>
                <w:sz w:val="28"/>
                <w:szCs w:val="28"/>
              </w:rPr>
              <w:fldChar w:fldCharType="begin"/>
            </w:r>
            <w:r w:rsidRPr="00B762DD">
              <w:rPr>
                <w:rFonts w:ascii="Browallia New" w:hAnsi="Browallia New" w:cs="Browallia New"/>
                <w:sz w:val="28"/>
                <w:szCs w:val="28"/>
              </w:rPr>
              <w:instrText xml:space="preserve"> =SUM(ABOVE) </w:instrText>
            </w:r>
            <w:r w:rsidRPr="00B762DD">
              <w:rPr>
                <w:rFonts w:ascii="Browallia New" w:hAnsi="Browallia New" w:cs="Browallia New"/>
                <w:sz w:val="28"/>
                <w:szCs w:val="28"/>
              </w:rPr>
              <w:fldChar w:fldCharType="separate"/>
            </w:r>
            <w:r w:rsidRPr="00B762DD">
              <w:rPr>
                <w:rFonts w:ascii="Browallia New" w:hAnsi="Browallia New" w:cs="Browallia New"/>
                <w:noProof/>
                <w:sz w:val="28"/>
                <w:szCs w:val="28"/>
              </w:rPr>
              <w:t>16,923</w:t>
            </w:r>
            <w:r w:rsidRPr="00B762DD">
              <w:rPr>
                <w:rFonts w:ascii="Browallia New" w:hAnsi="Browallia New" w:cs="Browallia New"/>
                <w:sz w:val="28"/>
                <w:szCs w:val="28"/>
              </w:rPr>
              <w:fldChar w:fldCharType="end"/>
            </w:r>
          </w:p>
        </w:tc>
      </w:tr>
    </w:tbl>
    <w:p w14:paraId="4FFE66DC" w14:textId="77777777" w:rsidR="003C31E9" w:rsidRPr="00C2555B" w:rsidRDefault="003C31E9" w:rsidP="00757649">
      <w:pPr>
        <w:tabs>
          <w:tab w:val="left" w:pos="3390"/>
        </w:tabs>
        <w:spacing w:line="240" w:lineRule="auto"/>
        <w:jc w:val="thaiDistribute"/>
        <w:rPr>
          <w:rFonts w:ascii="Browallia New" w:hAnsi="Browallia New" w:cs="Browallia New"/>
          <w:sz w:val="28"/>
          <w:szCs w:val="28"/>
          <w:lang w:val="en-GB"/>
        </w:rPr>
      </w:pPr>
    </w:p>
    <w:p w14:paraId="6CA85A9D" w14:textId="77777777" w:rsidR="007B5504" w:rsidRDefault="007B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210FF20" w14:textId="31C4F99A" w:rsidR="000B458E" w:rsidRPr="00C2555B" w:rsidRDefault="000064DA"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อสังหาริมทรัพย์เพื่อการลงทุน</w:t>
      </w:r>
    </w:p>
    <w:p w14:paraId="32231748" w14:textId="49204A6B" w:rsidR="00A87DD9" w:rsidRPr="00C2555B"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1C3234">
        <w:trPr>
          <w:cantSplit/>
          <w:trHeight w:hRule="exact" w:val="289"/>
        </w:trPr>
        <w:tc>
          <w:tcPr>
            <w:tcW w:w="4110" w:type="dxa"/>
          </w:tcPr>
          <w:p w14:paraId="3C30D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C2555B" w14:paraId="6BBC9FC8" w14:textId="77777777" w:rsidTr="007B2C13">
        <w:trPr>
          <w:cantSplit/>
          <w:trHeight w:val="171"/>
        </w:trPr>
        <w:tc>
          <w:tcPr>
            <w:tcW w:w="4110" w:type="dxa"/>
          </w:tcPr>
          <w:p w14:paraId="63C2BE06" w14:textId="776841E8"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CA746A" w:rsidRPr="00C961D5">
              <w:rPr>
                <w:rFonts w:ascii="Browallia New" w:hAnsi="Browallia New" w:cs="Browallia New"/>
                <w:sz w:val="28"/>
                <w:szCs w:val="28"/>
              </w:rPr>
              <w:t>2</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1DEEB61E" w:rsidR="00CA7E1D" w:rsidRPr="00B762DD" w:rsidRDefault="00690737" w:rsidP="00B762DD">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Browallia New"/>
                <w:sz w:val="28"/>
                <w:szCs w:val="28"/>
              </w:rPr>
              <w:t>933,395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69CD5218" w:rsidR="00CA7E1D" w:rsidRPr="00C6108E" w:rsidRDefault="00690737" w:rsidP="00B762DD">
            <w:pPr>
              <w:pStyle w:val="acctfourfigures"/>
              <w:tabs>
                <w:tab w:val="clear" w:pos="765"/>
              </w:tabs>
              <w:spacing w:line="240" w:lineRule="auto"/>
              <w:ind w:left="-117"/>
              <w:jc w:val="right"/>
              <w:rPr>
                <w:rFonts w:ascii="Browallia New" w:hAnsi="Browallia New" w:cs="Browallia New"/>
                <w:sz w:val="28"/>
                <w:szCs w:val="28"/>
              </w:rPr>
            </w:pPr>
            <w:r w:rsidRPr="00C6108E">
              <w:rPr>
                <w:rFonts w:ascii="Browallia New" w:hAnsi="Browallia New" w:cs="Browallia New"/>
                <w:sz w:val="28"/>
                <w:szCs w:val="28"/>
              </w:rPr>
              <w:t>259,209</w:t>
            </w:r>
          </w:p>
        </w:tc>
      </w:tr>
      <w:tr w:rsidR="00271771" w:rsidRPr="00C2555B" w14:paraId="606E332C" w14:textId="77777777" w:rsidTr="009A51D1">
        <w:trPr>
          <w:cantSplit/>
          <w:trHeight w:val="80"/>
        </w:trPr>
        <w:tc>
          <w:tcPr>
            <w:tcW w:w="4110" w:type="dxa"/>
          </w:tcPr>
          <w:p w14:paraId="060BAA46" w14:textId="77777777" w:rsidR="00271771" w:rsidRPr="00C961D5" w:rsidRDefault="00271771" w:rsidP="00271771">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271771" w:rsidRPr="00C961D5" w:rsidRDefault="00271771" w:rsidP="00271771">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4B551184" w:rsidR="00271771" w:rsidRPr="00B762DD" w:rsidRDefault="00271771" w:rsidP="00271771">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Browallia New"/>
                <w:sz w:val="28"/>
                <w:szCs w:val="28"/>
              </w:rPr>
              <w:t>(3,667)</w:t>
            </w:r>
          </w:p>
        </w:tc>
        <w:tc>
          <w:tcPr>
            <w:tcW w:w="284" w:type="dxa"/>
            <w:vAlign w:val="bottom"/>
          </w:tcPr>
          <w:p w14:paraId="0487F5C1" w14:textId="77777777" w:rsidR="00271771" w:rsidRPr="00C2555B" w:rsidRDefault="00271771" w:rsidP="00271771">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71F84AA0" w:rsidR="00271771" w:rsidRPr="004B664C" w:rsidRDefault="00271771" w:rsidP="00271771">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4B664C">
              <w:rPr>
                <w:rFonts w:ascii="Browallia New" w:hAnsi="Browallia New" w:cs="Browallia New"/>
                <w:sz w:val="28"/>
                <w:szCs w:val="28"/>
                <w:cs/>
              </w:rPr>
              <w:t xml:space="preserve">        </w:t>
            </w:r>
            <w:r w:rsidRPr="004B664C">
              <w:rPr>
                <w:rFonts w:ascii="Browallia New" w:hAnsi="Browallia New" w:cs="Browallia New"/>
                <w:sz w:val="28"/>
                <w:szCs w:val="28"/>
              </w:rPr>
              <w:t xml:space="preserve">     </w:t>
            </w:r>
            <w:r w:rsidR="007E216D">
              <w:rPr>
                <w:rFonts w:ascii="Browallia New" w:hAnsi="Browallia New" w:cs="Browallia New"/>
                <w:sz w:val="28"/>
                <w:szCs w:val="28"/>
              </w:rPr>
              <w:t xml:space="preserve">  </w:t>
            </w:r>
            <w:r w:rsidRPr="004B664C">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4B664C">
              <w:rPr>
                <w:rFonts w:ascii="Browallia New" w:hAnsi="Browallia New" w:cs="Browallia New"/>
                <w:sz w:val="28"/>
                <w:szCs w:val="28"/>
              </w:rPr>
              <w:t xml:space="preserve">   </w:t>
            </w:r>
            <w:r w:rsidRPr="004B664C">
              <w:rPr>
                <w:rFonts w:ascii="Browallia New" w:hAnsi="Browallia New" w:cs="Browallia New"/>
                <w:sz w:val="28"/>
                <w:szCs w:val="28"/>
                <w:cs/>
              </w:rPr>
              <w:t>-</w:t>
            </w:r>
          </w:p>
        </w:tc>
      </w:tr>
      <w:tr w:rsidR="00271771" w:rsidRPr="00C2555B" w14:paraId="01391C4C" w14:textId="77777777" w:rsidTr="00807020">
        <w:trPr>
          <w:cantSplit/>
          <w:trHeight w:val="80"/>
        </w:trPr>
        <w:tc>
          <w:tcPr>
            <w:tcW w:w="4110" w:type="dxa"/>
          </w:tcPr>
          <w:p w14:paraId="267C56AC" w14:textId="13056D69" w:rsidR="00271771" w:rsidRPr="00C961D5" w:rsidRDefault="00271771" w:rsidP="00271771">
            <w:pPr>
              <w:tabs>
                <w:tab w:val="left" w:pos="3390"/>
              </w:tabs>
              <w:spacing w:line="240" w:lineRule="auto"/>
              <w:jc w:val="thaiDistribute"/>
              <w:rPr>
                <w:rFonts w:ascii="Browallia New" w:hAnsi="Browallia New" w:cs="Browallia New"/>
                <w:sz w:val="28"/>
                <w:szCs w:val="28"/>
                <w:cs/>
              </w:rPr>
            </w:pPr>
            <w:r w:rsidRPr="00B762DD">
              <w:rPr>
                <w:rFonts w:ascii="Browallia New" w:hAnsi="Browallia New" w:cs="Browallia New"/>
                <w:sz w:val="28"/>
                <w:szCs w:val="28"/>
                <w:cs/>
              </w:rPr>
              <w:t>โอนไปเป็นต้นทุนการพัฒนาอสังหาริมทรัพย์</w:t>
            </w:r>
          </w:p>
        </w:tc>
        <w:tc>
          <w:tcPr>
            <w:tcW w:w="165" w:type="dxa"/>
          </w:tcPr>
          <w:p w14:paraId="0B15CF44" w14:textId="77777777" w:rsidR="00271771" w:rsidRPr="00C961D5" w:rsidRDefault="00271771" w:rsidP="0027177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EBD21D1" w14:textId="75B5472E" w:rsidR="00271771" w:rsidRPr="00B762DD" w:rsidRDefault="00271771" w:rsidP="00271771">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DokChampa"/>
                <w:sz w:val="28"/>
                <w:szCs w:val="28"/>
                <w:lang w:val="en-US" w:bidi="lo-LA"/>
              </w:rPr>
              <w:t>(</w:t>
            </w:r>
            <w:r w:rsidR="00FA6E18">
              <w:rPr>
                <w:rFonts w:ascii="Browallia New" w:hAnsi="Browallia New" w:cs="DokChampa"/>
                <w:sz w:val="28"/>
                <w:szCs w:val="28"/>
                <w:lang w:val="en-US" w:bidi="lo-LA"/>
              </w:rPr>
              <w:t>41,106</w:t>
            </w:r>
            <w:r w:rsidRPr="00B762DD">
              <w:rPr>
                <w:rFonts w:ascii="Browallia New" w:hAnsi="Browallia New" w:cs="DokChampa"/>
                <w:sz w:val="28"/>
                <w:szCs w:val="28"/>
                <w:lang w:val="en-US" w:bidi="lo-LA"/>
              </w:rPr>
              <w:t>)</w:t>
            </w:r>
          </w:p>
        </w:tc>
        <w:tc>
          <w:tcPr>
            <w:tcW w:w="284" w:type="dxa"/>
            <w:vAlign w:val="bottom"/>
          </w:tcPr>
          <w:p w14:paraId="18C73F05" w14:textId="77777777" w:rsidR="00271771" w:rsidRPr="00C2555B" w:rsidRDefault="00271771" w:rsidP="00271771">
            <w:pPr>
              <w:tabs>
                <w:tab w:val="left" w:pos="3390"/>
              </w:tabs>
              <w:spacing w:line="240" w:lineRule="auto"/>
              <w:ind w:left="426"/>
              <w:jc w:val="right"/>
              <w:rPr>
                <w:rFonts w:ascii="Browallia New" w:hAnsi="Browallia New" w:cs="Browallia New"/>
                <w:sz w:val="28"/>
                <w:szCs w:val="28"/>
                <w:cs/>
              </w:rPr>
            </w:pPr>
          </w:p>
        </w:tc>
        <w:tc>
          <w:tcPr>
            <w:tcW w:w="2267" w:type="dxa"/>
          </w:tcPr>
          <w:p w14:paraId="2EC97277" w14:textId="742180E1" w:rsidR="00271771" w:rsidRPr="004B664C" w:rsidRDefault="00271771" w:rsidP="00271771">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4B664C">
              <w:rPr>
                <w:rFonts w:ascii="Browallia New" w:hAnsi="Browallia New" w:cs="Browallia New"/>
                <w:sz w:val="28"/>
                <w:szCs w:val="28"/>
                <w:cs/>
              </w:rPr>
              <w:t xml:space="preserve">        </w:t>
            </w:r>
            <w:r w:rsidRPr="004B664C">
              <w:rPr>
                <w:rFonts w:ascii="Browallia New" w:hAnsi="Browallia New" w:cs="Browallia New"/>
                <w:sz w:val="28"/>
                <w:szCs w:val="28"/>
              </w:rPr>
              <w:t xml:space="preserve">      </w:t>
            </w:r>
            <w:r w:rsidR="007E216D">
              <w:rPr>
                <w:rFonts w:ascii="Browallia New" w:hAnsi="Browallia New" w:cs="Browallia New"/>
                <w:sz w:val="28"/>
                <w:szCs w:val="28"/>
              </w:rPr>
              <w:t xml:space="preserve">  </w:t>
            </w:r>
            <w:r w:rsidRPr="004B664C">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4B664C">
              <w:rPr>
                <w:rFonts w:ascii="Browallia New" w:hAnsi="Browallia New" w:cs="Browallia New"/>
                <w:sz w:val="28"/>
                <w:szCs w:val="28"/>
              </w:rPr>
              <w:t xml:space="preserve">    </w:t>
            </w:r>
            <w:r w:rsidRPr="004B664C">
              <w:rPr>
                <w:rFonts w:ascii="Browallia New" w:hAnsi="Browallia New" w:cs="Browallia New"/>
                <w:sz w:val="28"/>
                <w:szCs w:val="28"/>
                <w:cs/>
              </w:rPr>
              <w:t>-</w:t>
            </w:r>
          </w:p>
        </w:tc>
      </w:tr>
      <w:tr w:rsidR="00271771" w:rsidRPr="00C2555B" w14:paraId="63B13EF9" w14:textId="77777777" w:rsidTr="007B2C13">
        <w:trPr>
          <w:cantSplit/>
        </w:trPr>
        <w:tc>
          <w:tcPr>
            <w:tcW w:w="4110" w:type="dxa"/>
          </w:tcPr>
          <w:p w14:paraId="7EAE0D0D" w14:textId="653B04BB" w:rsidR="00271771" w:rsidRPr="00C961D5" w:rsidRDefault="00271771" w:rsidP="00271771">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C961D5">
              <w:rPr>
                <w:rFonts w:ascii="Browallia New" w:hAnsi="Browallia New" w:cs="Browallia New"/>
                <w:sz w:val="28"/>
                <w:szCs w:val="28"/>
              </w:rPr>
              <w:t xml:space="preserve">30 </w:t>
            </w:r>
            <w:r w:rsidRPr="00C961D5">
              <w:rPr>
                <w:rFonts w:ascii="Browallia New" w:hAnsi="Browallia New" w:cs="Browallia New"/>
                <w:sz w:val="28"/>
                <w:szCs w:val="28"/>
                <w:cs/>
              </w:rPr>
              <w:t xml:space="preserve">มิถุนายน </w:t>
            </w:r>
            <w:r w:rsidRPr="00C961D5">
              <w:rPr>
                <w:rFonts w:ascii="Browallia New" w:hAnsi="Browallia New" w:cs="Browallia New"/>
                <w:sz w:val="28"/>
                <w:szCs w:val="28"/>
              </w:rPr>
              <w:t>2562</w:t>
            </w:r>
          </w:p>
        </w:tc>
        <w:tc>
          <w:tcPr>
            <w:tcW w:w="165" w:type="dxa"/>
          </w:tcPr>
          <w:p w14:paraId="7637A567" w14:textId="77777777" w:rsidR="00271771" w:rsidRPr="00C961D5" w:rsidRDefault="00271771" w:rsidP="00271771">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641DE31C" w:rsidR="00271771" w:rsidRPr="00B762DD" w:rsidRDefault="00271771" w:rsidP="00271771">
            <w:pPr>
              <w:pStyle w:val="acctfourfigures"/>
              <w:tabs>
                <w:tab w:val="clear" w:pos="765"/>
              </w:tabs>
              <w:spacing w:line="240" w:lineRule="auto"/>
              <w:ind w:left="-117"/>
              <w:jc w:val="right"/>
              <w:rPr>
                <w:rFonts w:ascii="Browallia New" w:hAnsi="Browallia New" w:cs="Browallia New"/>
                <w:sz w:val="28"/>
                <w:szCs w:val="28"/>
              </w:rPr>
            </w:pPr>
            <w:r w:rsidRPr="00B762DD">
              <w:rPr>
                <w:rFonts w:ascii="Browallia New" w:hAnsi="Browallia New" w:cs="Browallia New"/>
                <w:sz w:val="28"/>
                <w:szCs w:val="28"/>
              </w:rPr>
              <w:t>888,62</w:t>
            </w:r>
            <w:r w:rsidR="00A76910" w:rsidRPr="00B762DD">
              <w:rPr>
                <w:rFonts w:ascii="Browallia New" w:hAnsi="Browallia New" w:cs="Browallia New"/>
                <w:sz w:val="28"/>
                <w:szCs w:val="28"/>
              </w:rPr>
              <w:t>2</w:t>
            </w:r>
          </w:p>
        </w:tc>
        <w:tc>
          <w:tcPr>
            <w:tcW w:w="284" w:type="dxa"/>
            <w:vAlign w:val="bottom"/>
          </w:tcPr>
          <w:p w14:paraId="2E5D868B" w14:textId="77777777" w:rsidR="00271771" w:rsidRPr="00C2555B" w:rsidRDefault="00271771" w:rsidP="00271771">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38AE2076" w:rsidR="00271771" w:rsidRPr="004B664C" w:rsidRDefault="00271771" w:rsidP="00271771">
            <w:pPr>
              <w:pStyle w:val="acctfourfigures"/>
              <w:tabs>
                <w:tab w:val="clear" w:pos="765"/>
              </w:tabs>
              <w:spacing w:line="240" w:lineRule="auto"/>
              <w:ind w:left="-117"/>
              <w:jc w:val="right"/>
              <w:rPr>
                <w:rFonts w:ascii="Browallia New" w:hAnsi="Browallia New" w:cs="Browallia New"/>
                <w:sz w:val="28"/>
                <w:szCs w:val="28"/>
              </w:rPr>
            </w:pPr>
            <w:r w:rsidRPr="004B664C">
              <w:rPr>
                <w:rFonts w:ascii="Browallia New" w:hAnsi="Browallia New" w:cs="Browallia New"/>
                <w:sz w:val="28"/>
                <w:szCs w:val="28"/>
              </w:rPr>
              <w:t>259,209</w:t>
            </w:r>
          </w:p>
        </w:tc>
      </w:tr>
    </w:tbl>
    <w:p w14:paraId="4524617B" w14:textId="56E2EB5C" w:rsidR="003E39B4" w:rsidRPr="00C2555B" w:rsidRDefault="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137110B" w14:textId="77777777" w:rsidR="00FE2955" w:rsidRPr="00493671" w:rsidRDefault="00FE2955"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493671">
        <w:rPr>
          <w:rFonts w:ascii="Browallia New" w:hAnsi="Browallia New" w:cs="Browallia New"/>
          <w:b/>
          <w:bCs/>
          <w:sz w:val="28"/>
          <w:szCs w:val="28"/>
          <w:cs/>
          <w:lang w:val="en-GB"/>
        </w:rPr>
        <w:t>เงินลงทุนในลูกหนี้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898" w:type="dxa"/>
        <w:tblInd w:w="426" w:type="dxa"/>
        <w:tblLayout w:type="fixed"/>
        <w:tblLook w:val="0000" w:firstRow="0" w:lastRow="0" w:firstColumn="0" w:lastColumn="0" w:noHBand="0" w:noVBand="0"/>
      </w:tblPr>
      <w:tblGrid>
        <w:gridCol w:w="2931"/>
        <w:gridCol w:w="1269"/>
        <w:gridCol w:w="245"/>
        <w:gridCol w:w="1285"/>
        <w:gridCol w:w="245"/>
        <w:gridCol w:w="1314"/>
        <w:gridCol w:w="248"/>
        <w:gridCol w:w="1361"/>
      </w:tblGrid>
      <w:tr w:rsidR="00FE2955" w:rsidRPr="00C2555B" w14:paraId="3BE2D78B" w14:textId="77777777" w:rsidTr="00493671">
        <w:trPr>
          <w:tblHeader/>
        </w:trPr>
        <w:tc>
          <w:tcPr>
            <w:tcW w:w="29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967"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493671">
        <w:trPr>
          <w:tblHeader/>
        </w:trPr>
        <w:tc>
          <w:tcPr>
            <w:tcW w:w="29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967"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493671">
        <w:tblPrEx>
          <w:tblLook w:val="01E0" w:firstRow="1" w:lastRow="1" w:firstColumn="1" w:lastColumn="1" w:noHBand="0" w:noVBand="0"/>
        </w:tblPrEx>
        <w:tc>
          <w:tcPr>
            <w:tcW w:w="29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799" w:type="dxa"/>
            <w:gridSpan w:val="3"/>
            <w:tcBorders>
              <w:bottom w:val="single" w:sz="4" w:space="0" w:color="auto"/>
            </w:tcBorders>
          </w:tcPr>
          <w:p w14:paraId="55F4FA1C" w14:textId="0C14AA98" w:rsidR="00FE2955" w:rsidRPr="00C2555B" w:rsidRDefault="001C3AE2" w:rsidP="00BE5E18">
            <w:pPr>
              <w:ind w:left="-108" w:right="-108"/>
              <w:jc w:val="center"/>
              <w:rPr>
                <w:rFonts w:ascii="Browallia New" w:hAnsi="Browallia New" w:cs="Browallia New"/>
                <w:sz w:val="28"/>
                <w:szCs w:val="28"/>
              </w:rPr>
            </w:pPr>
            <w:r w:rsidRPr="00D10583">
              <w:rPr>
                <w:rFonts w:ascii="Browallia New" w:hAnsi="Browallia New" w:cs="Browallia New"/>
                <w:sz w:val="28"/>
                <w:szCs w:val="28"/>
              </w:rPr>
              <w:t xml:space="preserve">30 </w:t>
            </w:r>
            <w:r w:rsidRPr="00D10583">
              <w:rPr>
                <w:rFonts w:ascii="Browallia New" w:hAnsi="Browallia New" w:cs="Browallia New"/>
                <w:sz w:val="28"/>
                <w:szCs w:val="28"/>
                <w:cs/>
              </w:rPr>
              <w:t>มิถุนายน</w:t>
            </w:r>
            <w:r w:rsidR="00FE2955" w:rsidRPr="00C2555B">
              <w:rPr>
                <w:rFonts w:ascii="Browallia New" w:hAnsi="Browallia New" w:cs="Browallia New"/>
                <w:sz w:val="28"/>
                <w:szCs w:val="28"/>
                <w:cs/>
              </w:rPr>
              <w:t xml:space="preserve"> </w:t>
            </w:r>
            <w:r w:rsidR="00FE2955" w:rsidRPr="00C2555B">
              <w:rPr>
                <w:rFonts w:ascii="Browallia New" w:hAnsi="Browallia New" w:cs="Browallia New"/>
                <w:sz w:val="28"/>
                <w:szCs w:val="28"/>
              </w:rPr>
              <w:t>2562</w:t>
            </w:r>
          </w:p>
        </w:tc>
        <w:tc>
          <w:tcPr>
            <w:tcW w:w="245" w:type="dxa"/>
          </w:tcPr>
          <w:p w14:paraId="322BD8FE" w14:textId="77777777" w:rsidR="00FE2955" w:rsidRPr="00C2555B" w:rsidRDefault="00FE2955" w:rsidP="00BE5E18">
            <w:pPr>
              <w:jc w:val="center"/>
              <w:rPr>
                <w:rFonts w:ascii="Browallia New" w:hAnsi="Browallia New" w:cs="Browallia New"/>
                <w:sz w:val="28"/>
                <w:szCs w:val="28"/>
              </w:rPr>
            </w:pPr>
          </w:p>
        </w:tc>
        <w:tc>
          <w:tcPr>
            <w:tcW w:w="2923" w:type="dxa"/>
            <w:gridSpan w:val="3"/>
            <w:tcBorders>
              <w:bottom w:val="single" w:sz="4" w:space="0" w:color="auto"/>
            </w:tcBorders>
          </w:tcPr>
          <w:p w14:paraId="5730536D" w14:textId="77777777"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2561</w:t>
            </w:r>
          </w:p>
        </w:tc>
      </w:tr>
      <w:tr w:rsidR="00FE2955" w:rsidRPr="00C2555B" w14:paraId="50949773" w14:textId="77777777" w:rsidTr="00493671">
        <w:tblPrEx>
          <w:tblLook w:val="01E0" w:firstRow="1" w:lastRow="1" w:firstColumn="1" w:lastColumn="1" w:noHBand="0" w:noVBand="0"/>
        </w:tblPrEx>
        <w:tc>
          <w:tcPr>
            <w:tcW w:w="29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69"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5"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85" w:type="dxa"/>
            <w:tcBorders>
              <w:top w:val="single" w:sz="4" w:space="0" w:color="auto"/>
              <w:bottom w:val="single" w:sz="4" w:space="0" w:color="auto"/>
            </w:tcBorders>
            <w:vAlign w:val="bottom"/>
          </w:tcPr>
          <w:p w14:paraId="29E54615"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45"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314"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8"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361" w:type="dxa"/>
            <w:tcBorders>
              <w:top w:val="single" w:sz="4" w:space="0" w:color="auto"/>
              <w:bottom w:val="single" w:sz="4" w:space="0" w:color="auto"/>
            </w:tcBorders>
            <w:vAlign w:val="bottom"/>
          </w:tcPr>
          <w:p w14:paraId="43CAA7CF"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493671">
        <w:tblPrEx>
          <w:tblLook w:val="01E0" w:firstRow="1" w:lastRow="1" w:firstColumn="1" w:lastColumn="1" w:noHBand="0" w:noVBand="0"/>
        </w:tblPrEx>
        <w:tc>
          <w:tcPr>
            <w:tcW w:w="29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69"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285"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314"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8"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361"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117387" w:rsidRPr="00C2555B" w14:paraId="43115889" w14:textId="77777777" w:rsidTr="00493671">
        <w:tblPrEx>
          <w:tblLook w:val="01E0" w:firstRow="1" w:lastRow="1" w:firstColumn="1" w:lastColumn="1" w:noHBand="0" w:noVBand="0"/>
        </w:tblPrEx>
        <w:trPr>
          <w:trHeight w:val="340"/>
        </w:trPr>
        <w:tc>
          <w:tcPr>
            <w:tcW w:w="2931" w:type="dxa"/>
          </w:tcPr>
          <w:p w14:paraId="3A3C1834" w14:textId="77777777" w:rsidR="00117387" w:rsidRPr="00C2555B" w:rsidRDefault="00117387" w:rsidP="00117387">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269" w:type="dxa"/>
          </w:tcPr>
          <w:p w14:paraId="2E795C0F" w14:textId="540EA4B5"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377</w:t>
            </w:r>
          </w:p>
        </w:tc>
        <w:tc>
          <w:tcPr>
            <w:tcW w:w="245" w:type="dxa"/>
          </w:tcPr>
          <w:p w14:paraId="00CD64C6"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Pr>
          <w:p w14:paraId="629FB1AE" w14:textId="4A8BA6B1"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9,488</w:t>
            </w:r>
          </w:p>
        </w:tc>
        <w:tc>
          <w:tcPr>
            <w:tcW w:w="245" w:type="dxa"/>
          </w:tcPr>
          <w:p w14:paraId="2370516E"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Pr>
          <w:p w14:paraId="26F0B983"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389</w:t>
            </w:r>
          </w:p>
        </w:tc>
        <w:tc>
          <w:tcPr>
            <w:tcW w:w="248" w:type="dxa"/>
          </w:tcPr>
          <w:p w14:paraId="7C09942D"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Pr>
          <w:p w14:paraId="16868E6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13,600</w:t>
            </w:r>
          </w:p>
        </w:tc>
      </w:tr>
      <w:tr w:rsidR="00117387" w:rsidRPr="00C2555B" w14:paraId="6BFF691D" w14:textId="77777777" w:rsidTr="00493671">
        <w:tblPrEx>
          <w:tblLook w:val="01E0" w:firstRow="1" w:lastRow="1" w:firstColumn="1" w:lastColumn="1" w:noHBand="0" w:noVBand="0"/>
        </w:tblPrEx>
        <w:trPr>
          <w:trHeight w:val="340"/>
        </w:trPr>
        <w:tc>
          <w:tcPr>
            <w:tcW w:w="2931" w:type="dxa"/>
          </w:tcPr>
          <w:p w14:paraId="0B7E612E" w14:textId="77777777" w:rsidR="00117387" w:rsidRPr="00C2555B" w:rsidRDefault="00117387" w:rsidP="00117387">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269" w:type="dxa"/>
            <w:tcBorders>
              <w:bottom w:val="single" w:sz="4" w:space="0" w:color="auto"/>
            </w:tcBorders>
          </w:tcPr>
          <w:p w14:paraId="0A62DA49" w14:textId="50D19F03"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245" w:type="dxa"/>
          </w:tcPr>
          <w:p w14:paraId="0D5CDB52"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bottom w:val="single" w:sz="4" w:space="0" w:color="auto"/>
            </w:tcBorders>
          </w:tcPr>
          <w:p w14:paraId="3E568020" w14:textId="6A86B0D6"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245" w:type="dxa"/>
          </w:tcPr>
          <w:p w14:paraId="177E335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Borders>
              <w:bottom w:val="single" w:sz="4" w:space="0" w:color="auto"/>
            </w:tcBorders>
          </w:tcPr>
          <w:p w14:paraId="5F83DFFA"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w:t>
            </w:r>
          </w:p>
        </w:tc>
        <w:tc>
          <w:tcPr>
            <w:tcW w:w="248" w:type="dxa"/>
          </w:tcPr>
          <w:p w14:paraId="6134581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bottom w:val="single" w:sz="4" w:space="0" w:color="auto"/>
            </w:tcBorders>
          </w:tcPr>
          <w:p w14:paraId="3023E47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180,000</w:t>
            </w:r>
          </w:p>
        </w:tc>
      </w:tr>
      <w:tr w:rsidR="00117387" w:rsidRPr="00C2555B" w14:paraId="5CA8106B" w14:textId="77777777" w:rsidTr="00493671">
        <w:tblPrEx>
          <w:tblLook w:val="01E0" w:firstRow="1" w:lastRow="1" w:firstColumn="1" w:lastColumn="1" w:noHBand="0" w:noVBand="0"/>
        </w:tblPrEx>
        <w:trPr>
          <w:trHeight w:val="340"/>
        </w:trPr>
        <w:tc>
          <w:tcPr>
            <w:tcW w:w="2931" w:type="dxa"/>
          </w:tcPr>
          <w:p w14:paraId="407061DD" w14:textId="77777777" w:rsidR="00117387" w:rsidRPr="00C2555B" w:rsidRDefault="00117387" w:rsidP="00117387">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269" w:type="dxa"/>
            <w:tcBorders>
              <w:top w:val="single" w:sz="4" w:space="0" w:color="auto"/>
              <w:bottom w:val="single" w:sz="12" w:space="0" w:color="auto"/>
            </w:tcBorders>
          </w:tcPr>
          <w:p w14:paraId="32673D84" w14:textId="14CE23CA"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378</w:t>
            </w:r>
          </w:p>
        </w:tc>
        <w:tc>
          <w:tcPr>
            <w:tcW w:w="245" w:type="dxa"/>
          </w:tcPr>
          <w:p w14:paraId="3DAFCFD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top w:val="single" w:sz="4" w:space="0" w:color="auto"/>
            </w:tcBorders>
          </w:tcPr>
          <w:p w14:paraId="1CC436C1" w14:textId="4C3AE818" w:rsidR="00117387" w:rsidRPr="00C2555B" w:rsidRDefault="00117387" w:rsidP="00117387">
            <w:pPr>
              <w:tabs>
                <w:tab w:val="clear" w:pos="907"/>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124,284</w:t>
            </w:r>
          </w:p>
        </w:tc>
        <w:tc>
          <w:tcPr>
            <w:tcW w:w="245" w:type="dxa"/>
          </w:tcPr>
          <w:p w14:paraId="2E755BF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Borders>
              <w:top w:val="single" w:sz="4" w:space="0" w:color="auto"/>
              <w:bottom w:val="single" w:sz="12" w:space="0" w:color="auto"/>
            </w:tcBorders>
          </w:tcPr>
          <w:p w14:paraId="6754C726"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390</w:t>
            </w:r>
          </w:p>
        </w:tc>
        <w:tc>
          <w:tcPr>
            <w:tcW w:w="248" w:type="dxa"/>
          </w:tcPr>
          <w:p w14:paraId="3A68E927"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top w:val="single" w:sz="4" w:space="0" w:color="auto"/>
            </w:tcBorders>
          </w:tcPr>
          <w:p w14:paraId="65C549AB"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493671">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493671">
              <w:rPr>
                <w:rFonts w:ascii="Browallia New" w:hAnsi="Browallia New" w:cs="Browallia New"/>
                <w:sz w:val="28"/>
                <w:szCs w:val="28"/>
              </w:rPr>
              <w:fldChar w:fldCharType="separate"/>
            </w:r>
            <w:r w:rsidRPr="00C2555B">
              <w:rPr>
                <w:rFonts w:ascii="Browallia New" w:hAnsi="Browallia New" w:cs="Browallia New"/>
                <w:noProof/>
                <w:sz w:val="28"/>
                <w:szCs w:val="28"/>
              </w:rPr>
              <w:t>193,600</w:t>
            </w:r>
            <w:r w:rsidRPr="00493671">
              <w:rPr>
                <w:rFonts w:ascii="Browallia New" w:hAnsi="Browallia New" w:cs="Browallia New"/>
                <w:sz w:val="28"/>
                <w:szCs w:val="28"/>
              </w:rPr>
              <w:fldChar w:fldCharType="end"/>
            </w:r>
          </w:p>
        </w:tc>
      </w:tr>
      <w:tr w:rsidR="00117387" w:rsidRPr="00C2555B" w14:paraId="1E282EF7" w14:textId="77777777" w:rsidTr="00493671">
        <w:tblPrEx>
          <w:tblLook w:val="01E0" w:firstRow="1" w:lastRow="1" w:firstColumn="1" w:lastColumn="1" w:noHBand="0" w:noVBand="0"/>
        </w:tblPrEx>
        <w:trPr>
          <w:trHeight w:val="340"/>
        </w:trPr>
        <w:tc>
          <w:tcPr>
            <w:tcW w:w="2931" w:type="dxa"/>
          </w:tcPr>
          <w:p w14:paraId="368AB6E8" w14:textId="77777777" w:rsidR="00117387" w:rsidRPr="00C2555B" w:rsidRDefault="00117387" w:rsidP="00117387">
            <w:pPr>
              <w:tabs>
                <w:tab w:val="clear" w:pos="907"/>
                <w:tab w:val="left" w:pos="360"/>
                <w:tab w:val="left" w:pos="900"/>
              </w:tabs>
              <w:ind w:left="450" w:hanging="45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w:t>
            </w:r>
          </w:p>
          <w:p w14:paraId="0297BA8D" w14:textId="77777777" w:rsidR="00117387" w:rsidRPr="00C2555B" w:rsidRDefault="00117387" w:rsidP="00117387">
            <w:pPr>
              <w:tabs>
                <w:tab w:val="clear" w:pos="907"/>
                <w:tab w:val="left" w:pos="360"/>
                <w:tab w:val="left" w:pos="900"/>
              </w:tabs>
              <w:ind w:left="450"/>
              <w:rPr>
                <w:rFonts w:ascii="Browallia New" w:hAnsi="Browallia New" w:cs="Browallia New"/>
                <w:sz w:val="28"/>
                <w:szCs w:val="28"/>
                <w:cs/>
              </w:rPr>
            </w:pPr>
            <w:r w:rsidRPr="00C2555B">
              <w:rPr>
                <w:rFonts w:ascii="Browallia New" w:hAnsi="Browallia New" w:cs="Browallia New"/>
                <w:sz w:val="28"/>
                <w:szCs w:val="28"/>
                <w:cs/>
              </w:rPr>
              <w:t>เงินลงทุนในลูกหนี้</w:t>
            </w:r>
          </w:p>
        </w:tc>
        <w:tc>
          <w:tcPr>
            <w:tcW w:w="1269" w:type="dxa"/>
            <w:tcBorders>
              <w:top w:val="single" w:sz="4" w:space="0" w:color="auto"/>
            </w:tcBorders>
          </w:tcPr>
          <w:p w14:paraId="11DC65A7"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cs/>
              </w:rPr>
            </w:pPr>
          </w:p>
        </w:tc>
        <w:tc>
          <w:tcPr>
            <w:tcW w:w="245" w:type="dxa"/>
          </w:tcPr>
          <w:p w14:paraId="4F347483"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bottom w:val="single" w:sz="4" w:space="0" w:color="auto"/>
            </w:tcBorders>
          </w:tcPr>
          <w:p w14:paraId="0AE6BF35" w14:textId="77777777" w:rsidR="00117387" w:rsidRDefault="00117387" w:rsidP="00117387">
            <w:pPr>
              <w:tabs>
                <w:tab w:val="clear" w:pos="907"/>
                <w:tab w:val="left" w:pos="360"/>
                <w:tab w:val="left" w:pos="900"/>
              </w:tabs>
              <w:jc w:val="right"/>
              <w:rPr>
                <w:rFonts w:ascii="Browallia New" w:hAnsi="Browallia New" w:cs="Browallia New"/>
                <w:sz w:val="28"/>
                <w:szCs w:val="28"/>
              </w:rPr>
            </w:pPr>
          </w:p>
          <w:p w14:paraId="3E862A8E" w14:textId="5142099A" w:rsidR="00117387" w:rsidRPr="00C2555B" w:rsidRDefault="00117387"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hint="cs"/>
                <w:sz w:val="28"/>
                <w:szCs w:val="28"/>
                <w:cs/>
              </w:rPr>
              <w:t>(4,940)</w:t>
            </w:r>
          </w:p>
        </w:tc>
        <w:tc>
          <w:tcPr>
            <w:tcW w:w="245" w:type="dxa"/>
          </w:tcPr>
          <w:p w14:paraId="3C1B611A"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Borders>
              <w:top w:val="single" w:sz="12" w:space="0" w:color="auto"/>
            </w:tcBorders>
          </w:tcPr>
          <w:p w14:paraId="01690248"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248" w:type="dxa"/>
          </w:tcPr>
          <w:p w14:paraId="348943D9"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bottom w:val="single" w:sz="4" w:space="0" w:color="auto"/>
            </w:tcBorders>
          </w:tcPr>
          <w:p w14:paraId="10FC9E73"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p w14:paraId="46574CC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(7,847)</w:t>
            </w:r>
          </w:p>
        </w:tc>
      </w:tr>
      <w:tr w:rsidR="00117387" w:rsidRPr="00C2555B" w14:paraId="5CE47232" w14:textId="77777777" w:rsidTr="00493671">
        <w:tblPrEx>
          <w:tblLook w:val="01E0" w:firstRow="1" w:lastRow="1" w:firstColumn="1" w:lastColumn="1" w:noHBand="0" w:noVBand="0"/>
        </w:tblPrEx>
        <w:trPr>
          <w:trHeight w:val="206"/>
        </w:trPr>
        <w:tc>
          <w:tcPr>
            <w:tcW w:w="2931" w:type="dxa"/>
          </w:tcPr>
          <w:p w14:paraId="069E875C" w14:textId="77777777" w:rsidR="00117387" w:rsidRPr="00C2555B" w:rsidRDefault="00117387" w:rsidP="00117387">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269" w:type="dxa"/>
          </w:tcPr>
          <w:p w14:paraId="0ABB8ECB"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cs/>
              </w:rPr>
            </w:pPr>
          </w:p>
        </w:tc>
        <w:tc>
          <w:tcPr>
            <w:tcW w:w="245" w:type="dxa"/>
          </w:tcPr>
          <w:p w14:paraId="5861C85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285" w:type="dxa"/>
            <w:tcBorders>
              <w:top w:val="single" w:sz="4" w:space="0" w:color="auto"/>
              <w:bottom w:val="single" w:sz="12" w:space="0" w:color="auto"/>
            </w:tcBorders>
          </w:tcPr>
          <w:p w14:paraId="3A4F1C67" w14:textId="6D773F5F" w:rsidR="00117387" w:rsidRPr="00C2555B" w:rsidRDefault="00117387" w:rsidP="00117387">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119,344</w:t>
            </w:r>
          </w:p>
        </w:tc>
        <w:tc>
          <w:tcPr>
            <w:tcW w:w="245" w:type="dxa"/>
          </w:tcPr>
          <w:p w14:paraId="080165C0"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14" w:type="dxa"/>
          </w:tcPr>
          <w:p w14:paraId="38A9316B"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248" w:type="dxa"/>
          </w:tcPr>
          <w:p w14:paraId="4DD9B854"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p>
        </w:tc>
        <w:tc>
          <w:tcPr>
            <w:tcW w:w="1361" w:type="dxa"/>
            <w:tcBorders>
              <w:top w:val="single" w:sz="4" w:space="0" w:color="auto"/>
              <w:bottom w:val="single" w:sz="12" w:space="0" w:color="auto"/>
            </w:tcBorders>
          </w:tcPr>
          <w:p w14:paraId="34813BEB" w14:textId="77777777" w:rsidR="00117387" w:rsidRPr="00C2555B" w:rsidRDefault="00117387" w:rsidP="00117387">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185,753</w:t>
            </w:r>
          </w:p>
        </w:tc>
      </w:tr>
    </w:tbl>
    <w:p w14:paraId="42FDE179" w14:textId="77777777" w:rsidR="00FE2955" w:rsidRPr="00493671" w:rsidRDefault="00FE2955" w:rsidP="00FE2955">
      <w:pPr>
        <w:jc w:val="thaiDistribute"/>
        <w:rPr>
          <w:rFonts w:ascii="Browallia New" w:hAnsi="Browallia New" w:cs="Browallia New"/>
          <w:spacing w:val="-2"/>
          <w:sz w:val="28"/>
          <w:szCs w:val="28"/>
        </w:rPr>
      </w:pPr>
    </w:p>
    <w:p w14:paraId="52BEBD9B" w14:textId="15662E47" w:rsidR="00117387" w:rsidRDefault="00FE2955" w:rsidP="00117387">
      <w:pPr>
        <w:ind w:left="450"/>
        <w:jc w:val="thaiDistribute"/>
        <w:rPr>
          <w:rFonts w:ascii="Browallia New" w:hAnsi="Browallia New" w:cs="Browallia New"/>
          <w:spacing w:val="-2"/>
          <w:sz w:val="28"/>
          <w:szCs w:val="28"/>
        </w:rPr>
      </w:pPr>
      <w:r w:rsidRPr="00C2555B">
        <w:rPr>
          <w:rFonts w:ascii="Browallia New" w:hAnsi="Browallia New" w:cs="Browallia New"/>
          <w:sz w:val="28"/>
          <w:szCs w:val="28"/>
          <w:cs/>
        </w:rPr>
        <w:t>บริษัทย่อยทางอ้อม</w:t>
      </w:r>
      <w:r w:rsidR="00995AF8" w:rsidRPr="00995AF8">
        <w:rPr>
          <w:rFonts w:ascii="Browallia New" w:hAnsi="Browallia New" w:cs="Browallia New"/>
          <w:spacing w:val="-2"/>
          <w:sz w:val="28"/>
          <w:szCs w:val="28"/>
          <w:cs/>
        </w:rPr>
        <w:t xml:space="preserve">ได้รับโอนสิทธิเรียกร้องในลูกหนี้จำนวนเงินรวม </w:t>
      </w:r>
      <w:r w:rsidR="00995AF8" w:rsidRPr="00995AF8">
        <w:rPr>
          <w:rFonts w:ascii="Browallia New" w:hAnsi="Browallia New" w:cs="Browallia New"/>
          <w:spacing w:val="-2"/>
          <w:sz w:val="28"/>
          <w:szCs w:val="28"/>
        </w:rPr>
        <w:t xml:space="preserve">180 </w:t>
      </w:r>
      <w:r w:rsidR="00995AF8" w:rsidRPr="00995AF8">
        <w:rPr>
          <w:rFonts w:ascii="Browallia New" w:hAnsi="Browallia New" w:cs="Browallia New"/>
          <w:spacing w:val="-2"/>
          <w:sz w:val="28"/>
          <w:szCs w:val="28"/>
          <w:cs/>
        </w:rPr>
        <w:t xml:space="preserve">ล้านบาท ซึ่งมีที่ดินว่างเปล่าจำนวน </w:t>
      </w:r>
      <w:r w:rsidR="00995AF8" w:rsidRPr="00995AF8">
        <w:rPr>
          <w:rFonts w:ascii="Browallia New" w:hAnsi="Browallia New" w:cs="Browallia New"/>
          <w:spacing w:val="-2"/>
          <w:sz w:val="28"/>
          <w:szCs w:val="28"/>
        </w:rPr>
        <w:t xml:space="preserve">3 </w:t>
      </w:r>
      <w:r w:rsidR="00995AF8" w:rsidRPr="00995AF8">
        <w:rPr>
          <w:rFonts w:ascii="Browallia New" w:hAnsi="Browallia New" w:cs="Browallia New"/>
          <w:spacing w:val="-2"/>
          <w:sz w:val="28"/>
          <w:szCs w:val="28"/>
          <w:cs/>
        </w:rPr>
        <w:t xml:space="preserve">แปลง เป็นหลักทรัพย์ค้ำประกัน ในระหว่างปี </w:t>
      </w:r>
      <w:r w:rsidR="00995AF8" w:rsidRPr="00995AF8">
        <w:rPr>
          <w:rFonts w:ascii="Browallia New" w:hAnsi="Browallia New" w:cs="Browallia New"/>
          <w:spacing w:val="-2"/>
          <w:sz w:val="28"/>
          <w:szCs w:val="28"/>
        </w:rPr>
        <w:t xml:space="preserve">2561 </w:t>
      </w:r>
      <w:r w:rsidR="00995AF8" w:rsidRPr="00995AF8">
        <w:rPr>
          <w:rFonts w:ascii="Browallia New" w:hAnsi="Browallia New" w:cs="Browallia New"/>
          <w:spacing w:val="-2"/>
          <w:sz w:val="28"/>
          <w:szCs w:val="28"/>
          <w:cs/>
        </w:rPr>
        <w:t>บริษัท</w:t>
      </w:r>
      <w:r w:rsidR="00995AF8" w:rsidRPr="00C2555B">
        <w:rPr>
          <w:rFonts w:ascii="Browallia New" w:hAnsi="Browallia New" w:cs="Browallia New"/>
          <w:sz w:val="28"/>
          <w:szCs w:val="28"/>
          <w:cs/>
        </w:rPr>
        <w:t>ย่อยทางอ้อม</w:t>
      </w:r>
      <w:r w:rsidR="00995AF8" w:rsidRPr="00995AF8">
        <w:rPr>
          <w:rFonts w:ascii="Browallia New" w:hAnsi="Browallia New" w:cs="Browallia New"/>
          <w:spacing w:val="-2"/>
          <w:sz w:val="28"/>
          <w:szCs w:val="28"/>
          <w:cs/>
        </w:rPr>
        <w:t>ได้ว่าจ้างผู้ประเมินราคาอิสระให้ตีราคาที่ดินด้วยวิธีเปรียบเทียบราคาตลาด (</w:t>
      </w:r>
      <w:r w:rsidR="00995AF8" w:rsidRPr="00995AF8">
        <w:rPr>
          <w:rFonts w:ascii="Browallia New" w:hAnsi="Browallia New" w:cs="Browallia New"/>
          <w:spacing w:val="-2"/>
          <w:sz w:val="28"/>
          <w:szCs w:val="28"/>
        </w:rPr>
        <w:t xml:space="preserve">Market Approach) </w:t>
      </w:r>
      <w:r w:rsidR="00995AF8" w:rsidRPr="00995AF8">
        <w:rPr>
          <w:rFonts w:ascii="Browallia New" w:hAnsi="Browallia New" w:cs="Browallia New"/>
          <w:spacing w:val="-2"/>
          <w:sz w:val="28"/>
          <w:szCs w:val="28"/>
          <w:cs/>
        </w:rPr>
        <w:t xml:space="preserve">มูลค่า </w:t>
      </w:r>
      <w:r w:rsidR="00995AF8" w:rsidRPr="00995AF8">
        <w:rPr>
          <w:rFonts w:ascii="Browallia New" w:hAnsi="Browallia New" w:cs="Browallia New"/>
          <w:spacing w:val="-2"/>
          <w:sz w:val="28"/>
          <w:szCs w:val="28"/>
        </w:rPr>
        <w:t xml:space="preserve">338.60 </w:t>
      </w:r>
      <w:r w:rsidR="00995AF8" w:rsidRPr="00995AF8">
        <w:rPr>
          <w:rFonts w:ascii="Browallia New" w:hAnsi="Browallia New" w:cs="Browallia New"/>
          <w:spacing w:val="-2"/>
          <w:sz w:val="28"/>
          <w:szCs w:val="28"/>
          <w:cs/>
        </w:rPr>
        <w:t xml:space="preserve">ล้านบาท ในระหว่างงวดหกเดือนสิ้นสุดวันที่ </w:t>
      </w:r>
      <w:r w:rsidR="00995AF8" w:rsidRPr="00995AF8">
        <w:rPr>
          <w:rFonts w:ascii="Browallia New" w:hAnsi="Browallia New" w:cs="Browallia New"/>
          <w:spacing w:val="-2"/>
          <w:sz w:val="28"/>
          <w:szCs w:val="28"/>
        </w:rPr>
        <w:t xml:space="preserve">30 </w:t>
      </w:r>
      <w:r w:rsidR="00995AF8" w:rsidRPr="00995AF8">
        <w:rPr>
          <w:rFonts w:ascii="Browallia New" w:hAnsi="Browallia New" w:cs="Browallia New"/>
          <w:spacing w:val="-2"/>
          <w:sz w:val="28"/>
          <w:szCs w:val="28"/>
          <w:cs/>
        </w:rPr>
        <w:t xml:space="preserve">มิถุนายน </w:t>
      </w:r>
      <w:r w:rsidR="00995AF8" w:rsidRPr="00995AF8">
        <w:rPr>
          <w:rFonts w:ascii="Browallia New" w:hAnsi="Browallia New" w:cs="Browallia New"/>
          <w:spacing w:val="-2"/>
          <w:sz w:val="28"/>
          <w:szCs w:val="28"/>
        </w:rPr>
        <w:t xml:space="preserve">2562 </w:t>
      </w:r>
      <w:r w:rsidR="00995AF8" w:rsidRPr="00995AF8">
        <w:rPr>
          <w:rFonts w:ascii="Browallia New" w:hAnsi="Browallia New" w:cs="Browallia New"/>
          <w:spacing w:val="-2"/>
          <w:sz w:val="28"/>
          <w:szCs w:val="28"/>
          <w:cs/>
        </w:rPr>
        <w:t>บริษัทย่อย</w:t>
      </w:r>
      <w:r w:rsidR="00995AF8" w:rsidRPr="00C2555B">
        <w:rPr>
          <w:rFonts w:ascii="Browallia New" w:hAnsi="Browallia New" w:cs="Browallia New"/>
          <w:sz w:val="28"/>
          <w:szCs w:val="28"/>
          <w:cs/>
        </w:rPr>
        <w:t>ทางอ้อม</w:t>
      </w:r>
      <w:r w:rsidR="00995AF8" w:rsidRPr="00995AF8">
        <w:rPr>
          <w:rFonts w:ascii="Browallia New" w:hAnsi="Browallia New" w:cs="Browallia New"/>
          <w:spacing w:val="-2"/>
          <w:sz w:val="28"/>
          <w:szCs w:val="28"/>
          <w:cs/>
        </w:rPr>
        <w:t xml:space="preserve">ได้รับชำระเงินบางส่วนจากลูกหนี้ดังกล่าว จำนวน </w:t>
      </w:r>
      <w:r w:rsidR="00995AF8" w:rsidRPr="00995AF8">
        <w:rPr>
          <w:rFonts w:ascii="Browallia New" w:hAnsi="Browallia New" w:cs="Browallia New"/>
          <w:spacing w:val="-2"/>
          <w:sz w:val="28"/>
          <w:szCs w:val="28"/>
        </w:rPr>
        <w:t xml:space="preserve">65.20 </w:t>
      </w:r>
      <w:r w:rsidR="00995AF8" w:rsidRPr="00995AF8">
        <w:rPr>
          <w:rFonts w:ascii="Browallia New" w:hAnsi="Browallia New" w:cs="Browallia New"/>
          <w:spacing w:val="-2"/>
          <w:sz w:val="28"/>
          <w:szCs w:val="28"/>
          <w:cs/>
        </w:rPr>
        <w:t xml:space="preserve">ล้านบาท และได้ยื่นฟ้องบังคับจำนองโฉนดที่ดินดังกล่าวต่อศาลแพ่ง ในวงเงินจำนองค้ำประกัน </w:t>
      </w:r>
      <w:r w:rsidR="00995AF8" w:rsidRPr="00995AF8">
        <w:rPr>
          <w:rFonts w:ascii="Browallia New" w:hAnsi="Browallia New" w:cs="Browallia New"/>
          <w:spacing w:val="-2"/>
          <w:sz w:val="28"/>
          <w:szCs w:val="28"/>
        </w:rPr>
        <w:t xml:space="preserve">120 </w:t>
      </w:r>
      <w:r w:rsidR="00995AF8" w:rsidRPr="00995AF8">
        <w:rPr>
          <w:rFonts w:ascii="Browallia New" w:hAnsi="Browallia New" w:cs="Browallia New"/>
          <w:spacing w:val="-2"/>
          <w:sz w:val="28"/>
          <w:szCs w:val="28"/>
          <w:cs/>
        </w:rPr>
        <w:t xml:space="preserve">ล้านบาท พร้อมดอกเบี้ยในอัตราร้อยละ </w:t>
      </w:r>
      <w:r w:rsidR="00995AF8" w:rsidRPr="00995AF8">
        <w:rPr>
          <w:rFonts w:ascii="Browallia New" w:hAnsi="Browallia New" w:cs="Browallia New"/>
          <w:spacing w:val="-2"/>
          <w:sz w:val="28"/>
          <w:szCs w:val="28"/>
        </w:rPr>
        <w:t xml:space="preserve">19 </w:t>
      </w:r>
      <w:r w:rsidR="00995AF8" w:rsidRPr="00995AF8">
        <w:rPr>
          <w:rFonts w:ascii="Browallia New" w:hAnsi="Browallia New" w:cs="Browallia New"/>
          <w:spacing w:val="-2"/>
          <w:sz w:val="28"/>
          <w:szCs w:val="28"/>
          <w:cs/>
        </w:rPr>
        <w:t xml:space="preserve">ต่อปี เป็นเวลา </w:t>
      </w:r>
      <w:r w:rsidR="00995AF8" w:rsidRPr="00995AF8">
        <w:rPr>
          <w:rFonts w:ascii="Browallia New" w:hAnsi="Browallia New" w:cs="Browallia New"/>
          <w:spacing w:val="-2"/>
          <w:sz w:val="28"/>
          <w:szCs w:val="28"/>
        </w:rPr>
        <w:t xml:space="preserve">5 </w:t>
      </w:r>
      <w:r w:rsidR="00995AF8" w:rsidRPr="00995AF8">
        <w:rPr>
          <w:rFonts w:ascii="Browallia New" w:hAnsi="Browallia New" w:cs="Browallia New"/>
          <w:spacing w:val="-2"/>
          <w:sz w:val="28"/>
          <w:szCs w:val="28"/>
          <w:cs/>
        </w:rPr>
        <w:t xml:space="preserve">ปี หรือคิดเป็นดอกเบี้ย </w:t>
      </w:r>
      <w:r w:rsidR="00995AF8" w:rsidRPr="00995AF8">
        <w:rPr>
          <w:rFonts w:ascii="Browallia New" w:hAnsi="Browallia New" w:cs="Browallia New"/>
          <w:spacing w:val="-2"/>
          <w:sz w:val="28"/>
          <w:szCs w:val="28"/>
        </w:rPr>
        <w:t xml:space="preserve">114 </w:t>
      </w:r>
      <w:r w:rsidR="00995AF8" w:rsidRPr="00995AF8">
        <w:rPr>
          <w:rFonts w:ascii="Browallia New" w:hAnsi="Browallia New" w:cs="Browallia New"/>
          <w:spacing w:val="-2"/>
          <w:sz w:val="28"/>
          <w:szCs w:val="28"/>
          <w:cs/>
        </w:rPr>
        <w:t xml:space="preserve">ล้านบาท รวมเป็นเงินฟ้องบังคับจำนอง </w:t>
      </w:r>
      <w:r w:rsidR="00995AF8" w:rsidRPr="00995AF8">
        <w:rPr>
          <w:rFonts w:ascii="Browallia New" w:hAnsi="Browallia New" w:cs="Browallia New"/>
          <w:spacing w:val="-2"/>
          <w:sz w:val="28"/>
          <w:szCs w:val="28"/>
        </w:rPr>
        <w:t xml:space="preserve">234 </w:t>
      </w:r>
      <w:r w:rsidR="00995AF8" w:rsidRPr="00995AF8">
        <w:rPr>
          <w:rFonts w:ascii="Browallia New" w:hAnsi="Browallia New" w:cs="Browallia New"/>
          <w:spacing w:val="-2"/>
          <w:sz w:val="28"/>
          <w:szCs w:val="28"/>
          <w:cs/>
        </w:rPr>
        <w:t>ล้านบาท ปัจจุบันคดีอยู่ระหว่างการพิจารณาของศาลชั้นต้น อย่างไรก็ตาม บริษัทย่อย</w:t>
      </w:r>
      <w:r w:rsidR="00995AF8" w:rsidRPr="00C2555B">
        <w:rPr>
          <w:rFonts w:ascii="Browallia New" w:hAnsi="Browallia New" w:cs="Browallia New"/>
          <w:sz w:val="28"/>
          <w:szCs w:val="28"/>
          <w:cs/>
        </w:rPr>
        <w:t>ทางอ้อม</w:t>
      </w:r>
      <w:r w:rsidR="00995AF8" w:rsidRPr="00995AF8">
        <w:rPr>
          <w:rFonts w:ascii="Browallia New" w:hAnsi="Browallia New" w:cs="Browallia New"/>
          <w:spacing w:val="-2"/>
          <w:sz w:val="28"/>
          <w:szCs w:val="28"/>
          <w:cs/>
        </w:rPr>
        <w:t>เชื่อว่ามูลค่าทรัพย์สินที่ค้ำประกันสูงกว่าเงินให้สินเชื่อ จึงไม่ได้ตั้งค่าเผื่อขาดทุนจากการด้อยค่า</w:t>
      </w:r>
    </w:p>
    <w:p w14:paraId="40B962C8" w14:textId="567E0E11" w:rsidR="00FE2955" w:rsidRPr="00546A61" w:rsidRDefault="00FE2955"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cs/>
        </w:rPr>
      </w:pPr>
    </w:p>
    <w:p w14:paraId="10BC5B3A" w14:textId="77777777" w:rsidR="00F57B29" w:rsidRDefault="00F5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092838C" w14:textId="35C2E447"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 xml:space="preserve">งวดหกเดือนสิ้นสุดวันที่ </w:t>
      </w:r>
      <w:r w:rsidRPr="00954155">
        <w:rPr>
          <w:rFonts w:ascii="Browallia New" w:hAnsi="Browallia New" w:cs="Browallia New"/>
          <w:sz w:val="28"/>
          <w:szCs w:val="28"/>
        </w:rPr>
        <w:t xml:space="preserve">30 </w:t>
      </w:r>
      <w:r w:rsidRPr="00954155">
        <w:rPr>
          <w:rFonts w:ascii="Browallia New" w:hAnsi="Browallia New" w:cs="Browallia New"/>
          <w:sz w:val="28"/>
          <w:szCs w:val="28"/>
          <w:cs/>
        </w:rPr>
        <w:t>มิถุนายน</w:t>
      </w:r>
      <w:r>
        <w:rPr>
          <w:rFonts w:ascii="Browallia New" w:hAnsi="Browallia New" w:cs="Browallia New" w:hint="cs"/>
          <w:sz w:val="28"/>
          <w:szCs w:val="28"/>
          <w:cs/>
        </w:rPr>
        <w:t xml:space="preserve"> </w:t>
      </w:r>
      <w:r>
        <w:rPr>
          <w:rFonts w:ascii="Browallia New" w:hAnsi="Browallia New" w:cs="Browallia New"/>
          <w:sz w:val="28"/>
          <w:szCs w:val="28"/>
        </w:rPr>
        <w:t>256</w:t>
      </w:r>
      <w:r w:rsidRPr="004D12CD">
        <w:rPr>
          <w:rFonts w:ascii="Browallia New" w:hAnsi="Browallia New" w:cs="Browallia New" w:hint="cs"/>
          <w:sz w:val="28"/>
          <w:szCs w:val="28"/>
        </w:rPr>
        <w:t>2</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7777777" w:rsidR="00FE2955" w:rsidRPr="00493671" w:rsidRDefault="00FE2955" w:rsidP="00FE2955">
      <w:pPr>
        <w:ind w:firstLine="450"/>
        <w:jc w:val="thaiDistribute"/>
        <w:rPr>
          <w:rFonts w:ascii="Browallia New" w:hAnsi="Browallia New" w:cs="Browallia New"/>
          <w:spacing w:val="-2"/>
          <w:sz w:val="28"/>
          <w:szCs w:val="28"/>
        </w:rPr>
      </w:pPr>
    </w:p>
    <w:tbl>
      <w:tblPr>
        <w:tblW w:w="9024" w:type="dxa"/>
        <w:tblInd w:w="426" w:type="dxa"/>
        <w:tblLook w:val="01E0" w:firstRow="1" w:lastRow="1" w:firstColumn="1" w:lastColumn="1" w:noHBand="0" w:noVBand="0"/>
      </w:tblPr>
      <w:tblGrid>
        <w:gridCol w:w="4254"/>
        <w:gridCol w:w="2340"/>
        <w:gridCol w:w="236"/>
        <w:gridCol w:w="2194"/>
      </w:tblGrid>
      <w:tr w:rsidR="00FE2955" w:rsidRPr="00C2555B" w14:paraId="6DB7B6B2" w14:textId="77777777" w:rsidTr="00BE5E18">
        <w:tc>
          <w:tcPr>
            <w:tcW w:w="4254"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3514A224" w14:textId="77777777" w:rsidR="00FE2955" w:rsidRPr="00C2555B" w:rsidRDefault="00FE2955" w:rsidP="00BE5E18">
            <w:pPr>
              <w:jc w:val="thaiDistribute"/>
              <w:rPr>
                <w:rFonts w:ascii="Browallia New" w:hAnsi="Browallia New" w:cs="Browallia New"/>
                <w:spacing w:val="-2"/>
                <w:sz w:val="28"/>
                <w:szCs w:val="28"/>
              </w:rPr>
            </w:pPr>
          </w:p>
        </w:tc>
        <w:tc>
          <w:tcPr>
            <w:tcW w:w="2194" w:type="dxa"/>
            <w:hideMark/>
          </w:tcPr>
          <w:p w14:paraId="739D1EE9" w14:textId="77777777" w:rsidR="00FE2955" w:rsidRPr="00C2555B" w:rsidRDefault="00FE2955" w:rsidP="00BE5E18">
            <w:pPr>
              <w:tabs>
                <w:tab w:val="clear" w:pos="1871"/>
              </w:tabs>
              <w:ind w:right="-18" w:hanging="97"/>
              <w:jc w:val="right"/>
              <w:rPr>
                <w:rFonts w:ascii="Browallia New" w:hAnsi="Browallia New" w:cs="Browallia New"/>
                <w:spacing w:val="-2"/>
                <w:sz w:val="28"/>
                <w:szCs w:val="28"/>
              </w:rPr>
            </w:pP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หน่วย : พันบาท)</w:t>
            </w:r>
          </w:p>
        </w:tc>
      </w:tr>
      <w:tr w:rsidR="00FE2955" w:rsidRPr="00C2555B" w14:paraId="578A727E" w14:textId="77777777" w:rsidTr="00BE5E18">
        <w:tc>
          <w:tcPr>
            <w:tcW w:w="4254"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c>
          <w:tcPr>
            <w:tcW w:w="236" w:type="dxa"/>
          </w:tcPr>
          <w:p w14:paraId="424F34BA"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nil"/>
              <w:left w:val="nil"/>
              <w:bottom w:val="single" w:sz="4" w:space="0" w:color="auto"/>
              <w:right w:val="nil"/>
            </w:tcBorders>
            <w:hideMark/>
          </w:tcPr>
          <w:p w14:paraId="73A68D5F" w14:textId="77777777" w:rsidR="00FE2955" w:rsidRPr="00C2555B" w:rsidRDefault="00FE2955" w:rsidP="00BE5E18">
            <w:pPr>
              <w:tabs>
                <w:tab w:val="clear" w:pos="1644"/>
                <w:tab w:val="clear" w:pos="1871"/>
                <w:tab w:val="left" w:pos="3090"/>
                <w:tab w:val="left" w:pos="4860"/>
              </w:tabs>
              <w:ind w:left="-222" w:right="-162" w:firstLine="54"/>
              <w:jc w:val="center"/>
              <w:rPr>
                <w:rFonts w:ascii="Browallia New" w:hAnsi="Browallia New" w:cs="Browallia New"/>
                <w:spacing w:val="-2"/>
                <w:sz w:val="28"/>
                <w:szCs w:val="28"/>
              </w:rPr>
            </w:pPr>
            <w:r w:rsidRPr="00C2555B">
              <w:rPr>
                <w:rFonts w:ascii="Browallia New" w:hAnsi="Browallia New" w:cs="Browallia New"/>
                <w:sz w:val="28"/>
                <w:szCs w:val="28"/>
                <w:cs/>
              </w:rPr>
              <w:t>งบการเงินเฉพาะของบริษัท</w:t>
            </w:r>
          </w:p>
        </w:tc>
      </w:tr>
      <w:tr w:rsidR="00FE2955" w:rsidRPr="00C2555B" w14:paraId="43BEEA3A" w14:textId="77777777" w:rsidTr="00BE5E18">
        <w:trPr>
          <w:trHeight w:val="95"/>
        </w:trPr>
        <w:tc>
          <w:tcPr>
            <w:tcW w:w="4254"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43DC079B"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single" w:sz="4" w:space="0" w:color="auto"/>
              <w:left w:val="nil"/>
              <w:bottom w:val="nil"/>
              <w:right w:val="nil"/>
            </w:tcBorders>
          </w:tcPr>
          <w:p w14:paraId="6B1C9CF9"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8C07C9">
        <w:tc>
          <w:tcPr>
            <w:tcW w:w="4254" w:type="dxa"/>
            <w:hideMark/>
          </w:tcPr>
          <w:p w14:paraId="0E2C90F5" w14:textId="7777777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2562</w:t>
            </w:r>
          </w:p>
        </w:tc>
        <w:tc>
          <w:tcPr>
            <w:tcW w:w="2340" w:type="dxa"/>
          </w:tcPr>
          <w:p w14:paraId="5EC1D155" w14:textId="2FCFCE7E" w:rsidR="00E86700" w:rsidRPr="00C2555B" w:rsidRDefault="00E86700"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0CA7">
              <w:rPr>
                <w:rFonts w:ascii="Browallia New" w:hAnsi="Browallia New" w:cs="Browallia New"/>
                <w:sz w:val="28"/>
                <w:szCs w:val="28"/>
              </w:rPr>
              <w:t>193,600</w:t>
            </w:r>
          </w:p>
        </w:tc>
        <w:tc>
          <w:tcPr>
            <w:tcW w:w="236" w:type="dxa"/>
          </w:tcPr>
          <w:p w14:paraId="4C888AE9" w14:textId="77777777" w:rsidR="00E86700" w:rsidRPr="00C2555B" w:rsidRDefault="00E86700" w:rsidP="00E86700">
            <w:pPr>
              <w:tabs>
                <w:tab w:val="left" w:pos="360"/>
              </w:tabs>
              <w:jc w:val="thaiDistribute"/>
              <w:rPr>
                <w:rFonts w:ascii="Browallia New" w:hAnsi="Browallia New" w:cs="Browallia New"/>
                <w:sz w:val="28"/>
                <w:szCs w:val="28"/>
              </w:rPr>
            </w:pPr>
          </w:p>
        </w:tc>
        <w:tc>
          <w:tcPr>
            <w:tcW w:w="2194" w:type="dxa"/>
          </w:tcPr>
          <w:p w14:paraId="2D45EF1A" w14:textId="531C20AA" w:rsidR="00E86700" w:rsidRPr="00C2555B" w:rsidRDefault="00E8670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E86700" w:rsidRPr="00C2555B" w14:paraId="3BA99C1E" w14:textId="77777777" w:rsidTr="008C07C9">
        <w:tc>
          <w:tcPr>
            <w:tcW w:w="4254" w:type="dxa"/>
            <w:hideMark/>
          </w:tcPr>
          <w:p w14:paraId="6905A1A8" w14:textId="77EB4A66" w:rsidR="00E86700" w:rsidRPr="00C2555B" w:rsidRDefault="00E86700" w:rsidP="00E86700">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5B6F90">
              <w:rPr>
                <w:rFonts w:ascii="Browallia New" w:hAnsi="Browallia New" w:cs="Browallia New" w:hint="cs"/>
                <w:spacing w:val="-2"/>
                <w:sz w:val="28"/>
                <w:szCs w:val="28"/>
                <w:cs/>
              </w:rPr>
              <w:t>ลดลงจากรับชำระหนี้</w:t>
            </w:r>
          </w:p>
        </w:tc>
        <w:tc>
          <w:tcPr>
            <w:tcW w:w="2340" w:type="dxa"/>
            <w:tcBorders>
              <w:top w:val="nil"/>
              <w:left w:val="nil"/>
              <w:right w:val="nil"/>
            </w:tcBorders>
          </w:tcPr>
          <w:p w14:paraId="1817A358" w14:textId="08C6365F" w:rsidR="00E86700" w:rsidRPr="00C2555B" w:rsidRDefault="00E86700"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hint="cs"/>
                <w:sz w:val="28"/>
                <w:szCs w:val="28"/>
                <w:cs/>
              </w:rPr>
              <w:t>(69,316)</w:t>
            </w:r>
          </w:p>
        </w:tc>
        <w:tc>
          <w:tcPr>
            <w:tcW w:w="236" w:type="dxa"/>
          </w:tcPr>
          <w:p w14:paraId="5DE21D5D" w14:textId="77777777" w:rsidR="00E86700" w:rsidRPr="00C2555B" w:rsidRDefault="00E86700" w:rsidP="00E86700">
            <w:pPr>
              <w:tabs>
                <w:tab w:val="left" w:pos="360"/>
              </w:tabs>
              <w:jc w:val="thaiDistribute"/>
              <w:rPr>
                <w:rFonts w:ascii="Browallia New" w:hAnsi="Browallia New" w:cs="Browallia New"/>
                <w:sz w:val="28"/>
                <w:szCs w:val="28"/>
              </w:rPr>
            </w:pPr>
          </w:p>
        </w:tc>
        <w:tc>
          <w:tcPr>
            <w:tcW w:w="2194" w:type="dxa"/>
          </w:tcPr>
          <w:p w14:paraId="468D740B" w14:textId="3399BA14" w:rsidR="00E86700" w:rsidRPr="00C2555B" w:rsidRDefault="00E8670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E86700" w:rsidRPr="00C2555B" w14:paraId="1A98926A" w14:textId="77777777" w:rsidTr="00BE5E18">
        <w:tc>
          <w:tcPr>
            <w:tcW w:w="4254" w:type="dxa"/>
            <w:hideMark/>
          </w:tcPr>
          <w:p w14:paraId="74D707BB" w14:textId="4EC37B08"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D10583">
              <w:rPr>
                <w:rFonts w:ascii="Browallia New" w:hAnsi="Browallia New" w:cs="Browallia New"/>
                <w:sz w:val="28"/>
                <w:szCs w:val="28"/>
              </w:rPr>
              <w:t xml:space="preserve">30 </w:t>
            </w:r>
            <w:r w:rsidRPr="00D10583">
              <w:rPr>
                <w:rFonts w:ascii="Browallia New" w:hAnsi="Browallia New" w:cs="Browallia New"/>
                <w:sz w:val="28"/>
                <w:szCs w:val="28"/>
                <w:cs/>
              </w:rPr>
              <w:t>มิถุนายน</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2562</w:t>
            </w:r>
          </w:p>
        </w:tc>
        <w:tc>
          <w:tcPr>
            <w:tcW w:w="2340" w:type="dxa"/>
            <w:tcBorders>
              <w:top w:val="single" w:sz="4" w:space="0" w:color="auto"/>
              <w:left w:val="nil"/>
              <w:bottom w:val="single" w:sz="12" w:space="0" w:color="auto"/>
              <w:right w:val="nil"/>
            </w:tcBorders>
          </w:tcPr>
          <w:p w14:paraId="78509328" w14:textId="37209D46" w:rsidR="00E86700" w:rsidRPr="00C2555B" w:rsidRDefault="00E86700"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hint="cs"/>
                <w:sz w:val="28"/>
                <w:szCs w:val="28"/>
                <w:cs/>
              </w:rPr>
              <w:t>124,284</w:t>
            </w:r>
          </w:p>
        </w:tc>
        <w:tc>
          <w:tcPr>
            <w:tcW w:w="236" w:type="dxa"/>
          </w:tcPr>
          <w:p w14:paraId="462A5A0B" w14:textId="77777777" w:rsidR="00E86700" w:rsidRPr="00C2555B" w:rsidRDefault="00E86700" w:rsidP="00E86700">
            <w:pPr>
              <w:jc w:val="thaiDistribute"/>
              <w:rPr>
                <w:rFonts w:ascii="Browallia New" w:hAnsi="Browallia New" w:cs="Browallia New"/>
                <w:spacing w:val="-2"/>
                <w:sz w:val="28"/>
                <w:szCs w:val="28"/>
              </w:rPr>
            </w:pPr>
          </w:p>
        </w:tc>
        <w:tc>
          <w:tcPr>
            <w:tcW w:w="2194" w:type="dxa"/>
            <w:tcBorders>
              <w:top w:val="single" w:sz="4" w:space="0" w:color="auto"/>
              <w:left w:val="nil"/>
              <w:bottom w:val="single" w:sz="12" w:space="0" w:color="auto"/>
              <w:right w:val="nil"/>
            </w:tcBorders>
          </w:tcPr>
          <w:p w14:paraId="61CD4337" w14:textId="1313DD75" w:rsidR="00E86700" w:rsidRPr="00C2555B" w:rsidRDefault="00E86700" w:rsidP="00E86700">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bl>
    <w:p w14:paraId="6A35A287" w14:textId="77777777" w:rsidR="00FE2955" w:rsidRPr="00C2555B" w:rsidRDefault="00FE2955" w:rsidP="00FE2955">
      <w:pPr>
        <w:tabs>
          <w:tab w:val="left" w:pos="7655"/>
          <w:tab w:val="left" w:pos="7797"/>
          <w:tab w:val="left" w:pos="7938"/>
        </w:tabs>
        <w:spacing w:line="240" w:lineRule="auto"/>
        <w:ind w:left="426"/>
        <w:jc w:val="thaiDistribute"/>
        <w:rPr>
          <w:rFonts w:ascii="Browallia New" w:hAnsi="Browallia New" w:cs="Browallia New"/>
          <w:sz w:val="28"/>
          <w:szCs w:val="28"/>
        </w:rPr>
      </w:pPr>
    </w:p>
    <w:p w14:paraId="26A913D3" w14:textId="5170A9A5" w:rsidR="00FE2955" w:rsidRPr="00C2555B" w:rsidRDefault="00FE2955"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pacing w:val="-6"/>
          <w:sz w:val="28"/>
          <w:szCs w:val="28"/>
        </w:rPr>
      </w:pPr>
      <w:r w:rsidRPr="00C2555B">
        <w:rPr>
          <w:rFonts w:ascii="Browallia New" w:hAnsi="Browallia New" w:cs="Browallia New"/>
          <w:spacing w:val="-2"/>
          <w:sz w:val="28"/>
          <w:szCs w:val="28"/>
          <w:cs/>
        </w:rPr>
        <w:t>บริษัทย่อย</w:t>
      </w:r>
      <w:r w:rsidR="00B43EAD" w:rsidRPr="00B43EAD">
        <w:rPr>
          <w:rFonts w:ascii="Browallia New" w:hAnsi="Browallia New" w:cs="Browallia New"/>
          <w:spacing w:val="-2"/>
          <w:sz w:val="28"/>
          <w:szCs w:val="28"/>
          <w:cs/>
        </w:rPr>
        <w:t xml:space="preserve">คาดว่าจะได้รับชำระจากเงินลงทุนในลูกหนี้ภายใน </w:t>
      </w:r>
      <w:r w:rsidR="003E6AC5">
        <w:rPr>
          <w:rFonts w:ascii="Browallia New" w:hAnsi="Browallia New" w:cs="Browallia New"/>
          <w:spacing w:val="-2"/>
          <w:sz w:val="28"/>
          <w:szCs w:val="28"/>
        </w:rPr>
        <w:t>1</w:t>
      </w:r>
      <w:r w:rsidR="00B43EAD" w:rsidRPr="00B43EAD">
        <w:rPr>
          <w:rFonts w:ascii="Browallia New" w:hAnsi="Browallia New" w:cs="Browallia New"/>
          <w:spacing w:val="-2"/>
          <w:sz w:val="28"/>
          <w:szCs w:val="28"/>
          <w:cs/>
        </w:rPr>
        <w:t xml:space="preserve"> ปี ในส่วนของเงินลงทุนในลูกหนี้ประมาณ </w:t>
      </w:r>
      <w:r w:rsidR="003E6AC5">
        <w:rPr>
          <w:rFonts w:ascii="Browallia New" w:hAnsi="Browallia New" w:cs="Browallia New"/>
          <w:spacing w:val="-2"/>
          <w:sz w:val="28"/>
          <w:szCs w:val="28"/>
        </w:rPr>
        <w:t>3.60</w:t>
      </w:r>
      <w:r w:rsidR="00B43EAD" w:rsidRPr="00B43EAD">
        <w:rPr>
          <w:rFonts w:ascii="Browallia New" w:hAnsi="Browallia New" w:cs="Browallia New"/>
          <w:spacing w:val="-2"/>
          <w:sz w:val="28"/>
          <w:szCs w:val="28"/>
          <w:cs/>
        </w:rPr>
        <w:t xml:space="preserve"> ล้านบาท</w:t>
      </w:r>
    </w:p>
    <w:p w14:paraId="06BD6A8E" w14:textId="17958D2D" w:rsidR="00FE2955" w:rsidRPr="00C2555B" w:rsidRDefault="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4997FE2F" w14:textId="3D52FE75" w:rsidR="006C1F0E" w:rsidRPr="00C2555B" w:rsidRDefault="00136DC6"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441"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สินทรัพย์ภาษีเงินได้รอการตัดบัญชี/ค่าใช้จ่ายภาษีเงินได้</w:t>
      </w:r>
    </w:p>
    <w:p w14:paraId="24FE24E7" w14:textId="77777777" w:rsidR="00454FBD" w:rsidRPr="00493671" w:rsidRDefault="00454FBD"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4"/>
          <w:szCs w:val="24"/>
          <w:lang w:val="en-GB"/>
        </w:rPr>
      </w:pPr>
    </w:p>
    <w:p w14:paraId="3A11F1D0"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47E27B93" w:rsidR="004C434D" w:rsidRPr="00C2555B" w:rsidRDefault="004C434D" w:rsidP="004C434D">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งวดสามเดือน</w:t>
      </w:r>
      <w:r w:rsidR="001C3AE2">
        <w:rPr>
          <w:rFonts w:ascii="Browallia New" w:hAnsi="Browallia New" w:cs="Browallia New" w:hint="cs"/>
          <w:sz w:val="28"/>
          <w:szCs w:val="28"/>
          <w:cs/>
        </w:rPr>
        <w:t>และหกเดือน</w:t>
      </w:r>
      <w:r w:rsidRPr="00C2555B">
        <w:rPr>
          <w:rFonts w:ascii="Browallia New" w:hAnsi="Browallia New" w:cs="Browallia New"/>
          <w:sz w:val="28"/>
          <w:szCs w:val="28"/>
          <w:cs/>
        </w:rPr>
        <w:t xml:space="preserve">สิ้นสุดวันที่ </w:t>
      </w:r>
      <w:r w:rsidR="001C3AE2">
        <w:rPr>
          <w:rFonts w:ascii="Browallia New" w:hAnsi="Browallia New" w:cs="Browallia New" w:hint="cs"/>
          <w:sz w:val="28"/>
          <w:szCs w:val="28"/>
          <w:cs/>
        </w:rPr>
        <w:t xml:space="preserve">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rPr>
        <w:t xml:space="preserve">และ </w:t>
      </w:r>
      <w:r w:rsidRPr="00C2555B">
        <w:rPr>
          <w:rFonts w:ascii="Browallia New" w:hAnsi="Browallia New" w:cs="Browallia New"/>
          <w:spacing w:val="-2"/>
          <w:sz w:val="28"/>
          <w:szCs w:val="28"/>
        </w:rPr>
        <w:t>2561</w:t>
      </w:r>
      <w:r w:rsidRPr="00C2555B">
        <w:rPr>
          <w:rFonts w:ascii="Browallia New" w:hAnsi="Browallia New" w:cs="Browallia New"/>
          <w:sz w:val="28"/>
          <w:szCs w:val="28"/>
        </w:rPr>
        <w:t xml:space="preserve"> </w:t>
      </w:r>
      <w:r w:rsidRPr="00C2555B">
        <w:rPr>
          <w:rFonts w:ascii="Browallia New" w:hAnsi="Browallia New" w:cs="Browallia New"/>
          <w:sz w:val="28"/>
          <w:szCs w:val="28"/>
          <w:cs/>
          <w:lang w:val="en-GB"/>
        </w:rPr>
        <w:t>มีดังนี้</w:t>
      </w:r>
    </w:p>
    <w:p w14:paraId="03E83F68" w14:textId="77777777" w:rsidR="007D7734" w:rsidRPr="00493671" w:rsidRDefault="007D7734" w:rsidP="00CD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C2555B" w14:paraId="17C4B302" w14:textId="77777777" w:rsidTr="00C320BC">
        <w:trPr>
          <w:tblHeader/>
        </w:trPr>
        <w:tc>
          <w:tcPr>
            <w:tcW w:w="4086" w:type="dxa"/>
            <w:vAlign w:val="bottom"/>
          </w:tcPr>
          <w:p w14:paraId="2B34E11E" w14:textId="77777777" w:rsidR="007D7734" w:rsidRPr="00493671"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C2555B"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C2555B" w:rsidRDefault="007D7734" w:rsidP="00E64F16">
            <w:pPr>
              <w:spacing w:line="240" w:lineRule="auto"/>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350858" w:rsidRPr="00C2555B" w14:paraId="2B2B59CB" w14:textId="77777777" w:rsidTr="00C320BC">
        <w:trPr>
          <w:tblHeader/>
        </w:trPr>
        <w:tc>
          <w:tcPr>
            <w:tcW w:w="4086" w:type="dxa"/>
            <w:vAlign w:val="bottom"/>
          </w:tcPr>
          <w:p w14:paraId="7013FF2F" w14:textId="77777777" w:rsidR="007D7734" w:rsidRPr="00493671"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350858" w:rsidRPr="00C2555B" w14:paraId="032756F3" w14:textId="77777777" w:rsidTr="00C320BC">
        <w:trPr>
          <w:tblHeader/>
        </w:trPr>
        <w:tc>
          <w:tcPr>
            <w:tcW w:w="4086" w:type="dxa"/>
            <w:vAlign w:val="bottom"/>
          </w:tcPr>
          <w:p w14:paraId="392081B6" w14:textId="77777777" w:rsidR="007D7734" w:rsidRPr="00493671"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0C81E674" w:rsidR="007D7734" w:rsidRPr="00C2555B" w:rsidRDefault="004C434D"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 xml:space="preserve">สำหรับงวดสามเดือนสิ้นสุดวันที่ </w:t>
            </w:r>
            <w:r w:rsidR="001C3AE2" w:rsidRPr="00D10583">
              <w:rPr>
                <w:rFonts w:ascii="Browallia New" w:hAnsi="Browallia New" w:cs="Browallia New"/>
                <w:sz w:val="28"/>
                <w:szCs w:val="28"/>
              </w:rPr>
              <w:t xml:space="preserve">30 </w:t>
            </w:r>
            <w:r w:rsidR="001C3AE2" w:rsidRPr="00D10583">
              <w:rPr>
                <w:rFonts w:ascii="Browallia New" w:hAnsi="Browallia New" w:cs="Browallia New"/>
                <w:sz w:val="28"/>
                <w:szCs w:val="28"/>
                <w:cs/>
              </w:rPr>
              <w:t>มิถุนายน</w:t>
            </w:r>
          </w:p>
        </w:tc>
      </w:tr>
      <w:tr w:rsidR="004C434D" w:rsidRPr="00C2555B" w14:paraId="1073FFF8" w14:textId="77777777" w:rsidTr="00C320BC">
        <w:trPr>
          <w:tblHeader/>
        </w:trPr>
        <w:tc>
          <w:tcPr>
            <w:tcW w:w="4086" w:type="dxa"/>
            <w:vAlign w:val="bottom"/>
          </w:tcPr>
          <w:p w14:paraId="173F6D37" w14:textId="77777777" w:rsidR="004C434D" w:rsidRPr="00493671" w:rsidRDefault="004C434D" w:rsidP="004C434D">
            <w:pPr>
              <w:spacing w:line="240" w:lineRule="auto"/>
              <w:ind w:left="-102"/>
              <w:rPr>
                <w:rFonts w:ascii="Browallia New" w:hAnsi="Browallia New" w:cs="Browallia New"/>
                <w:sz w:val="28"/>
                <w:szCs w:val="28"/>
              </w:rPr>
            </w:pPr>
          </w:p>
        </w:tc>
        <w:tc>
          <w:tcPr>
            <w:tcW w:w="1215" w:type="dxa"/>
            <w:vAlign w:val="bottom"/>
            <w:hideMark/>
          </w:tcPr>
          <w:p w14:paraId="774D8EA7" w14:textId="3510D2A9"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88" w:type="dxa"/>
            <w:vAlign w:val="bottom"/>
            <w:hideMark/>
          </w:tcPr>
          <w:p w14:paraId="75668BEF" w14:textId="616E69E5"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c>
          <w:tcPr>
            <w:tcW w:w="1224" w:type="dxa"/>
            <w:vAlign w:val="bottom"/>
            <w:hideMark/>
          </w:tcPr>
          <w:p w14:paraId="7A1345FC" w14:textId="63E1617D"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97" w:type="dxa"/>
            <w:vAlign w:val="bottom"/>
            <w:hideMark/>
          </w:tcPr>
          <w:p w14:paraId="5070BF9E" w14:textId="5865D672"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r>
      <w:tr w:rsidR="00350858" w:rsidRPr="00C2555B" w14:paraId="30A924FF" w14:textId="77777777" w:rsidTr="00C320BC">
        <w:trPr>
          <w:trHeight w:val="288"/>
        </w:trPr>
        <w:tc>
          <w:tcPr>
            <w:tcW w:w="4086" w:type="dxa"/>
            <w:vAlign w:val="bottom"/>
          </w:tcPr>
          <w:p w14:paraId="4D2F9254" w14:textId="77777777" w:rsidR="00844621" w:rsidRPr="00C2555B"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C2555B"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C2555B"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C2555B"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C2555B" w:rsidRDefault="00844621" w:rsidP="00844621">
            <w:pPr>
              <w:spacing w:line="240" w:lineRule="auto"/>
              <w:jc w:val="right"/>
              <w:rPr>
                <w:rFonts w:ascii="Browallia New" w:hAnsi="Browallia New" w:cs="Browallia New"/>
                <w:sz w:val="28"/>
                <w:szCs w:val="28"/>
              </w:rPr>
            </w:pPr>
          </w:p>
        </w:tc>
      </w:tr>
      <w:tr w:rsidR="001C3AE2" w:rsidRPr="00C2555B" w14:paraId="0AEF1204" w14:textId="77777777" w:rsidTr="00493671">
        <w:tc>
          <w:tcPr>
            <w:tcW w:w="4086" w:type="dxa"/>
            <w:vAlign w:val="center"/>
            <w:hideMark/>
          </w:tcPr>
          <w:p w14:paraId="63FD1B2F" w14:textId="4EBCB285" w:rsidR="001C3AE2" w:rsidRPr="00C2555B" w:rsidRDefault="001C3AE2" w:rsidP="001C3AE2">
            <w:pPr>
              <w:spacing w:line="240" w:lineRule="auto"/>
              <w:jc w:val="both"/>
              <w:rPr>
                <w:rFonts w:ascii="Browallia New" w:hAnsi="Browallia New" w:cs="Browallia New"/>
                <w:sz w:val="28"/>
                <w:szCs w:val="28"/>
                <w:cs/>
              </w:rPr>
            </w:pPr>
            <w:r w:rsidRPr="00C2555B">
              <w:rPr>
                <w:rFonts w:ascii="Browallia New" w:hAnsi="Browallia New" w:cs="Browallia New"/>
                <w:sz w:val="28"/>
                <w:szCs w:val="28"/>
                <w:cs/>
              </w:rPr>
              <w:t xml:space="preserve">ภาษีเงินได้ปัจจุบัน </w:t>
            </w:r>
            <w:r w:rsidR="000348BE">
              <w:rPr>
                <w:rFonts w:ascii="Browallia New" w:hAnsi="Browallia New" w:cs="Browallia New" w:hint="cs"/>
                <w:sz w:val="28"/>
                <w:szCs w:val="28"/>
                <w:cs/>
              </w:rPr>
              <w:t>(</w:t>
            </w:r>
            <w:r w:rsidR="00D95546">
              <w:rPr>
                <w:rFonts w:ascii="Browallia New" w:hAnsi="Browallia New" w:cs="Browallia New" w:hint="cs"/>
                <w:sz w:val="28"/>
                <w:szCs w:val="28"/>
                <w:cs/>
              </w:rPr>
              <w:t>กลับรายการภาษีเงินได้)</w:t>
            </w:r>
          </w:p>
        </w:tc>
        <w:tc>
          <w:tcPr>
            <w:tcW w:w="1215" w:type="dxa"/>
            <w:vAlign w:val="center"/>
          </w:tcPr>
          <w:p w14:paraId="0008BE08" w14:textId="22907C83" w:rsidR="001C3AE2" w:rsidRPr="008C07C9" w:rsidRDefault="00280D17" w:rsidP="001C3AE2">
            <w:pPr>
              <w:spacing w:line="240" w:lineRule="auto"/>
              <w:jc w:val="right"/>
              <w:rPr>
                <w:rFonts w:ascii="Browallia New" w:hAnsi="Browallia New" w:cs="Browallia New"/>
                <w:sz w:val="28"/>
                <w:szCs w:val="28"/>
              </w:rPr>
            </w:pPr>
            <w:r>
              <w:rPr>
                <w:rFonts w:ascii="Browallia New" w:hAnsi="Browallia New" w:cs="Browallia New"/>
                <w:sz w:val="28"/>
                <w:szCs w:val="28"/>
              </w:rPr>
              <w:t>9,047</w:t>
            </w:r>
          </w:p>
        </w:tc>
        <w:tc>
          <w:tcPr>
            <w:tcW w:w="1188" w:type="dxa"/>
          </w:tcPr>
          <w:p w14:paraId="6A6EF838" w14:textId="772DD843" w:rsidR="001C3AE2" w:rsidRPr="00C2555B" w:rsidRDefault="001C3AE2" w:rsidP="001C3AE2">
            <w:pPr>
              <w:spacing w:line="240" w:lineRule="auto"/>
              <w:jc w:val="right"/>
              <w:rPr>
                <w:rFonts w:ascii="Browallia New" w:hAnsi="Browallia New" w:cs="Browallia New"/>
                <w:sz w:val="28"/>
                <w:szCs w:val="28"/>
                <w:lang w:val="en-GB"/>
              </w:rPr>
            </w:pPr>
            <w:r w:rsidRPr="00305BF5">
              <w:rPr>
                <w:rFonts w:ascii="Browallia New" w:hAnsi="Browallia New" w:cs="Browallia New"/>
                <w:sz w:val="28"/>
                <w:szCs w:val="28"/>
                <w:lang w:val="en-GB"/>
              </w:rPr>
              <w:t>4,304</w:t>
            </w:r>
          </w:p>
        </w:tc>
        <w:tc>
          <w:tcPr>
            <w:tcW w:w="1224" w:type="dxa"/>
            <w:vAlign w:val="center"/>
          </w:tcPr>
          <w:p w14:paraId="3E3568D7" w14:textId="03F45D10" w:rsidR="001C3AE2" w:rsidRPr="00493671" w:rsidRDefault="00E54AFA" w:rsidP="00493671">
            <w:pPr>
              <w:spacing w:line="240" w:lineRule="auto"/>
              <w:jc w:val="center"/>
              <w:rPr>
                <w:rFonts w:ascii="Browallia New" w:hAnsi="Browallia New" w:cs="Browallia New"/>
                <w:sz w:val="28"/>
                <w:szCs w:val="28"/>
                <w:lang w:val="en-GB"/>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c>
          <w:tcPr>
            <w:tcW w:w="1197" w:type="dxa"/>
          </w:tcPr>
          <w:p w14:paraId="2203E82F" w14:textId="54141B63" w:rsidR="001C3AE2" w:rsidRPr="00C2555B" w:rsidRDefault="001C3AE2" w:rsidP="001C3AE2">
            <w:pPr>
              <w:spacing w:line="240" w:lineRule="auto"/>
              <w:jc w:val="right"/>
              <w:rPr>
                <w:rFonts w:ascii="Browallia New" w:hAnsi="Browallia New" w:cs="Browallia New"/>
                <w:sz w:val="28"/>
                <w:szCs w:val="28"/>
              </w:rPr>
            </w:pPr>
            <w:r w:rsidRPr="00543A6B">
              <w:rPr>
                <w:rFonts w:ascii="Browallia New" w:hAnsi="Browallia New" w:cs="Browallia New"/>
                <w:sz w:val="28"/>
                <w:szCs w:val="28"/>
              </w:rPr>
              <w:t>(7,738)</w:t>
            </w:r>
          </w:p>
        </w:tc>
      </w:tr>
      <w:tr w:rsidR="001C3AE2" w:rsidRPr="00C2555B" w14:paraId="336B7D8A" w14:textId="77777777" w:rsidTr="00493671">
        <w:tc>
          <w:tcPr>
            <w:tcW w:w="4086" w:type="dxa"/>
            <w:vAlign w:val="center"/>
            <w:hideMark/>
          </w:tcPr>
          <w:p w14:paraId="1092ED1C" w14:textId="77777777" w:rsidR="001C3AE2" w:rsidRPr="00C2555B" w:rsidRDefault="001C3AE2" w:rsidP="001C3AE2">
            <w:pPr>
              <w:tabs>
                <w:tab w:val="clear" w:pos="227"/>
              </w:tabs>
              <w:spacing w:line="240" w:lineRule="auto"/>
              <w:jc w:val="both"/>
              <w:rPr>
                <w:rFonts w:ascii="Browallia New" w:hAnsi="Browallia New" w:cs="Browallia New"/>
                <w:sz w:val="28"/>
                <w:szCs w:val="28"/>
              </w:rPr>
            </w:pPr>
            <w:r w:rsidRPr="00C2555B">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12563029" w:rsidR="001C3AE2" w:rsidRPr="00C2555B" w:rsidRDefault="00280D17" w:rsidP="001C3AE2">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1,83</w:t>
            </w:r>
            <w:r w:rsidR="00370363">
              <w:rPr>
                <w:rFonts w:ascii="Browallia New" w:hAnsi="Browallia New" w:cs="Browallia New"/>
                <w:sz w:val="28"/>
                <w:szCs w:val="28"/>
                <w:lang w:val="en-GB"/>
              </w:rPr>
              <w:t>3</w:t>
            </w:r>
          </w:p>
        </w:tc>
        <w:tc>
          <w:tcPr>
            <w:tcW w:w="1188" w:type="dxa"/>
          </w:tcPr>
          <w:p w14:paraId="44C97361" w14:textId="73BABF98" w:rsidR="001C3AE2" w:rsidRPr="00C2555B" w:rsidRDefault="001C3AE2" w:rsidP="001C3AE2">
            <w:pPr>
              <w:pBdr>
                <w:bottom w:val="single" w:sz="4" w:space="1" w:color="auto"/>
              </w:pBdr>
              <w:spacing w:line="240" w:lineRule="auto"/>
              <w:jc w:val="right"/>
              <w:rPr>
                <w:rFonts w:ascii="Browallia New" w:hAnsi="Browallia New" w:cs="Browallia New"/>
                <w:sz w:val="28"/>
                <w:szCs w:val="28"/>
                <w:lang w:val="en-GB"/>
              </w:rPr>
            </w:pPr>
            <w:r w:rsidRPr="00305BF5">
              <w:rPr>
                <w:rFonts w:ascii="Browallia New" w:hAnsi="Browallia New" w:cs="Browallia New"/>
                <w:sz w:val="28"/>
                <w:szCs w:val="28"/>
                <w:lang w:val="en-GB"/>
              </w:rPr>
              <w:t>8,228</w:t>
            </w:r>
          </w:p>
        </w:tc>
        <w:tc>
          <w:tcPr>
            <w:tcW w:w="1224" w:type="dxa"/>
            <w:vAlign w:val="center"/>
          </w:tcPr>
          <w:p w14:paraId="7F5C1A57" w14:textId="0F8242D4" w:rsidR="001C3AE2" w:rsidRPr="00C2555B" w:rsidRDefault="00231D55" w:rsidP="001C3AE2">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2,100</w:t>
            </w:r>
          </w:p>
        </w:tc>
        <w:tc>
          <w:tcPr>
            <w:tcW w:w="1197" w:type="dxa"/>
          </w:tcPr>
          <w:p w14:paraId="0B6B6E19" w14:textId="380B3CC5" w:rsidR="001C3AE2" w:rsidRPr="00C2555B" w:rsidRDefault="001C3AE2" w:rsidP="001C3AE2">
            <w:pPr>
              <w:pBdr>
                <w:bottom w:val="single" w:sz="4" w:space="1" w:color="auto"/>
              </w:pBdr>
              <w:spacing w:line="240" w:lineRule="auto"/>
              <w:jc w:val="right"/>
              <w:rPr>
                <w:rFonts w:ascii="Browallia New" w:hAnsi="Browallia New" w:cs="Browallia New"/>
                <w:sz w:val="28"/>
                <w:szCs w:val="28"/>
                <w:lang w:val="en-GB"/>
              </w:rPr>
            </w:pPr>
            <w:r w:rsidRPr="00543A6B">
              <w:rPr>
                <w:rFonts w:ascii="Browallia New" w:hAnsi="Browallia New" w:cs="Browallia New"/>
                <w:sz w:val="28"/>
                <w:szCs w:val="28"/>
                <w:lang w:val="en-GB"/>
              </w:rPr>
              <w:t>8,841</w:t>
            </w:r>
          </w:p>
        </w:tc>
      </w:tr>
      <w:tr w:rsidR="001C3AE2" w:rsidRPr="00C2555B" w14:paraId="5B419975" w14:textId="77777777" w:rsidTr="00493671">
        <w:trPr>
          <w:trHeight w:val="375"/>
        </w:trPr>
        <w:tc>
          <w:tcPr>
            <w:tcW w:w="4086" w:type="dxa"/>
            <w:vAlign w:val="center"/>
            <w:hideMark/>
          </w:tcPr>
          <w:p w14:paraId="3DBBE369" w14:textId="05BFB1BE" w:rsidR="001C3AE2" w:rsidRPr="00C2555B" w:rsidRDefault="001C3AE2" w:rsidP="00493671">
            <w:pPr>
              <w:spacing w:line="240" w:lineRule="auto"/>
              <w:ind w:left="156" w:hanging="156"/>
              <w:rPr>
                <w:rFonts w:ascii="Browallia New" w:hAnsi="Browallia New" w:cs="Browallia New"/>
                <w:sz w:val="28"/>
                <w:szCs w:val="28"/>
              </w:rPr>
            </w:pPr>
            <w:r w:rsidRPr="00C2555B">
              <w:rPr>
                <w:rFonts w:ascii="Browallia New" w:hAnsi="Browallia New" w:cs="Browallia New"/>
                <w:sz w:val="28"/>
                <w:szCs w:val="28"/>
                <w:cs/>
              </w:rPr>
              <w:t>รวมภาษีเงินได้ที่รับรู้ในกำไรหรือขาดทุน</w:t>
            </w:r>
          </w:p>
        </w:tc>
        <w:tc>
          <w:tcPr>
            <w:tcW w:w="1215" w:type="dxa"/>
            <w:vAlign w:val="center"/>
          </w:tcPr>
          <w:p w14:paraId="6C100989" w14:textId="2C13E68E" w:rsidR="001C3AE2" w:rsidRPr="00493671" w:rsidRDefault="00280D17" w:rsidP="001C3AE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10,8</w:t>
            </w:r>
            <w:r w:rsidR="00370363">
              <w:rPr>
                <w:rFonts w:ascii="Browallia New" w:hAnsi="Browallia New" w:cs="Browallia New"/>
                <w:sz w:val="28"/>
                <w:szCs w:val="28"/>
              </w:rPr>
              <w:t>80</w:t>
            </w:r>
          </w:p>
        </w:tc>
        <w:tc>
          <w:tcPr>
            <w:tcW w:w="1188" w:type="dxa"/>
          </w:tcPr>
          <w:p w14:paraId="3E4AB72B" w14:textId="415F8193" w:rsidR="001C3AE2" w:rsidRPr="00C2555B" w:rsidRDefault="001C3AE2" w:rsidP="001C3AE2">
            <w:pPr>
              <w:pBdr>
                <w:bottom w:val="single" w:sz="12" w:space="1" w:color="auto"/>
              </w:pBdr>
              <w:spacing w:line="240" w:lineRule="auto"/>
              <w:jc w:val="right"/>
              <w:rPr>
                <w:rFonts w:ascii="Browallia New" w:hAnsi="Browallia New" w:cs="Browallia New"/>
                <w:sz w:val="28"/>
                <w:szCs w:val="28"/>
                <w:lang w:val="en-GB"/>
              </w:rPr>
            </w:pPr>
            <w:r w:rsidRPr="00305BF5">
              <w:rPr>
                <w:rFonts w:ascii="Browallia New" w:hAnsi="Browallia New" w:cs="Browallia New"/>
                <w:sz w:val="28"/>
                <w:szCs w:val="28"/>
                <w:lang w:val="en-GB"/>
              </w:rPr>
              <w:t>12,532</w:t>
            </w:r>
          </w:p>
        </w:tc>
        <w:tc>
          <w:tcPr>
            <w:tcW w:w="1224" w:type="dxa"/>
            <w:vAlign w:val="center"/>
          </w:tcPr>
          <w:p w14:paraId="5361C3C3" w14:textId="1280AE74" w:rsidR="001C3AE2" w:rsidRPr="00C2555B" w:rsidRDefault="00231D55" w:rsidP="001C3AE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2,100</w:t>
            </w:r>
          </w:p>
        </w:tc>
        <w:tc>
          <w:tcPr>
            <w:tcW w:w="1197" w:type="dxa"/>
          </w:tcPr>
          <w:p w14:paraId="689FF331" w14:textId="0B3027A4" w:rsidR="001C3AE2" w:rsidRPr="00C2555B" w:rsidRDefault="001C3AE2" w:rsidP="001C3AE2">
            <w:pPr>
              <w:pBdr>
                <w:bottom w:val="single" w:sz="12" w:space="1" w:color="auto"/>
              </w:pBdr>
              <w:spacing w:line="240" w:lineRule="auto"/>
              <w:jc w:val="right"/>
              <w:rPr>
                <w:rFonts w:ascii="Browallia New" w:hAnsi="Browallia New" w:cs="Browallia New"/>
                <w:sz w:val="28"/>
                <w:szCs w:val="28"/>
              </w:rPr>
            </w:pPr>
            <w:r w:rsidRPr="00543A6B">
              <w:rPr>
                <w:rFonts w:ascii="Browallia New" w:hAnsi="Browallia New" w:cs="Browallia New"/>
                <w:sz w:val="28"/>
                <w:szCs w:val="28"/>
                <w:lang w:val="en-GB"/>
              </w:rPr>
              <w:t>1,103</w:t>
            </w:r>
          </w:p>
        </w:tc>
      </w:tr>
      <w:tr w:rsidR="00D1597A" w:rsidRPr="00C2555B" w14:paraId="2FAC7DC7" w14:textId="77777777" w:rsidTr="008C07C9">
        <w:tc>
          <w:tcPr>
            <w:tcW w:w="4086" w:type="dxa"/>
            <w:vAlign w:val="center"/>
          </w:tcPr>
          <w:p w14:paraId="54ABB311" w14:textId="236F732C" w:rsidR="00D1597A" w:rsidRPr="00C2555B" w:rsidRDefault="00D1597A" w:rsidP="00E209EA">
            <w:pPr>
              <w:spacing w:line="240" w:lineRule="auto"/>
              <w:jc w:val="both"/>
              <w:rPr>
                <w:rFonts w:ascii="Browallia New" w:hAnsi="Browallia New" w:cs="Browallia New"/>
                <w:sz w:val="28"/>
                <w:szCs w:val="28"/>
                <w:cs/>
              </w:rPr>
            </w:pPr>
          </w:p>
        </w:tc>
        <w:tc>
          <w:tcPr>
            <w:tcW w:w="1215" w:type="dxa"/>
            <w:vAlign w:val="center"/>
          </w:tcPr>
          <w:p w14:paraId="5A017721" w14:textId="1EC2B3BD" w:rsidR="00D1597A" w:rsidRPr="002D09A6" w:rsidRDefault="00D1597A" w:rsidP="00E209EA">
            <w:pPr>
              <w:spacing w:line="240" w:lineRule="auto"/>
              <w:jc w:val="right"/>
              <w:rPr>
                <w:rFonts w:ascii="Browallia New" w:hAnsi="Browallia New" w:cs="Browallia New"/>
                <w:sz w:val="28"/>
                <w:szCs w:val="28"/>
              </w:rPr>
            </w:pPr>
          </w:p>
        </w:tc>
        <w:tc>
          <w:tcPr>
            <w:tcW w:w="1188" w:type="dxa"/>
          </w:tcPr>
          <w:p w14:paraId="054412AB" w14:textId="4E07DD54" w:rsidR="00D1597A" w:rsidRPr="00C2555B" w:rsidRDefault="00D1597A" w:rsidP="00E209EA">
            <w:pPr>
              <w:spacing w:line="240" w:lineRule="auto"/>
              <w:jc w:val="right"/>
              <w:rPr>
                <w:rFonts w:ascii="Browallia New" w:hAnsi="Browallia New" w:cs="Browallia New"/>
                <w:sz w:val="28"/>
                <w:szCs w:val="28"/>
                <w:lang w:val="en-GB"/>
              </w:rPr>
            </w:pPr>
          </w:p>
        </w:tc>
        <w:tc>
          <w:tcPr>
            <w:tcW w:w="1224" w:type="dxa"/>
            <w:vAlign w:val="center"/>
          </w:tcPr>
          <w:p w14:paraId="1F8CF042" w14:textId="3FAC3F5E" w:rsidR="00D1597A" w:rsidRPr="00D1597A" w:rsidRDefault="00D1597A" w:rsidP="00E209EA">
            <w:pPr>
              <w:spacing w:line="240" w:lineRule="auto"/>
              <w:jc w:val="center"/>
              <w:rPr>
                <w:rFonts w:ascii="Browallia New" w:hAnsi="Browallia New" w:cs="Browallia New"/>
                <w:sz w:val="28"/>
                <w:szCs w:val="28"/>
              </w:rPr>
            </w:pPr>
          </w:p>
        </w:tc>
        <w:tc>
          <w:tcPr>
            <w:tcW w:w="1197" w:type="dxa"/>
          </w:tcPr>
          <w:p w14:paraId="7CE9C80C" w14:textId="361FC373" w:rsidR="00D1597A" w:rsidRPr="00C2555B" w:rsidRDefault="00D1597A" w:rsidP="00E209EA">
            <w:pPr>
              <w:spacing w:line="240" w:lineRule="auto"/>
              <w:jc w:val="right"/>
              <w:rPr>
                <w:rFonts w:ascii="Browallia New" w:hAnsi="Browallia New" w:cs="Browallia New"/>
                <w:sz w:val="28"/>
                <w:szCs w:val="28"/>
              </w:rPr>
            </w:pPr>
          </w:p>
        </w:tc>
      </w:tr>
      <w:tr w:rsidR="00D32031" w:rsidRPr="00C2555B" w14:paraId="27132D3D" w14:textId="77777777" w:rsidTr="008C07C9">
        <w:trPr>
          <w:trHeight w:val="375"/>
        </w:trPr>
        <w:tc>
          <w:tcPr>
            <w:tcW w:w="4086" w:type="dxa"/>
          </w:tcPr>
          <w:p w14:paraId="54FA4273" w14:textId="7FD90068" w:rsidR="00D32031" w:rsidRPr="00C2555B" w:rsidRDefault="00D32031" w:rsidP="00D32031">
            <w:pPr>
              <w:spacing w:line="240" w:lineRule="auto"/>
              <w:ind w:left="156" w:hanging="156"/>
              <w:rPr>
                <w:rFonts w:ascii="Browallia New" w:hAnsi="Browallia New" w:cs="Browallia New"/>
                <w:sz w:val="28"/>
                <w:szCs w:val="28"/>
              </w:rPr>
            </w:pPr>
            <w:r w:rsidRPr="009055F0">
              <w:rPr>
                <w:rFonts w:ascii="Browallia New" w:hAnsi="Browallia New" w:cs="Browallia New"/>
                <w:sz w:val="28"/>
                <w:szCs w:val="28"/>
                <w:cs/>
              </w:rPr>
              <w:t>ภาษีเงินได้ที่รับรู้ในกำไรขาดทุนเบ็ดเสร็จอื่น</w:t>
            </w:r>
          </w:p>
        </w:tc>
        <w:tc>
          <w:tcPr>
            <w:tcW w:w="1215" w:type="dxa"/>
            <w:vAlign w:val="center"/>
          </w:tcPr>
          <w:p w14:paraId="1FD420AA" w14:textId="4499DC60" w:rsidR="00D32031" w:rsidRPr="00493671" w:rsidRDefault="00644A96" w:rsidP="00D32031">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(1,014)</w:t>
            </w:r>
          </w:p>
        </w:tc>
        <w:tc>
          <w:tcPr>
            <w:tcW w:w="1188" w:type="dxa"/>
            <w:vAlign w:val="center"/>
          </w:tcPr>
          <w:p w14:paraId="27F5E4B0" w14:textId="3B1F9094" w:rsidR="00D32031" w:rsidRPr="008C07C9" w:rsidRDefault="00D32031" w:rsidP="008C07C9">
            <w:pPr>
              <w:pBdr>
                <w:bottom w:val="single" w:sz="12" w:space="1" w:color="auto"/>
              </w:pBdr>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c>
          <w:tcPr>
            <w:tcW w:w="1224" w:type="dxa"/>
            <w:vAlign w:val="center"/>
          </w:tcPr>
          <w:p w14:paraId="1F52FFFE" w14:textId="273FD424" w:rsidR="00D32031" w:rsidRPr="008C07C9" w:rsidRDefault="00D32031" w:rsidP="008C07C9">
            <w:pPr>
              <w:pBdr>
                <w:bottom w:val="single" w:sz="12" w:space="1" w:color="auto"/>
              </w:pBdr>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c>
          <w:tcPr>
            <w:tcW w:w="1197" w:type="dxa"/>
            <w:vAlign w:val="center"/>
          </w:tcPr>
          <w:p w14:paraId="4E3374C3" w14:textId="69FC423F" w:rsidR="00D32031" w:rsidRPr="00C2555B" w:rsidRDefault="00D32031" w:rsidP="008C07C9">
            <w:pPr>
              <w:pBdr>
                <w:bottom w:val="single" w:sz="12" w:space="1" w:color="auto"/>
              </w:pBdr>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r>
    </w:tbl>
    <w:p w14:paraId="4B2991AA" w14:textId="77777777" w:rsidR="003314D2" w:rsidRDefault="003314D2" w:rsidP="001C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1C3AE2" w:rsidRPr="007F4597" w14:paraId="60897B74" w14:textId="77777777" w:rsidTr="001F10C7">
        <w:trPr>
          <w:tblHeader/>
        </w:trPr>
        <w:tc>
          <w:tcPr>
            <w:tcW w:w="4077" w:type="dxa"/>
            <w:vAlign w:val="bottom"/>
          </w:tcPr>
          <w:p w14:paraId="1F273D15" w14:textId="77777777" w:rsidR="001C3AE2" w:rsidRPr="007F4597" w:rsidRDefault="001C3AE2" w:rsidP="001F10C7">
            <w:pPr>
              <w:spacing w:line="240" w:lineRule="auto"/>
              <w:ind w:left="-102"/>
              <w:rPr>
                <w:rFonts w:ascii="Browallia New" w:hAnsi="Browallia New" w:cs="Browallia New"/>
                <w:sz w:val="28"/>
                <w:szCs w:val="28"/>
                <w:highlight w:val="yellow"/>
              </w:rPr>
            </w:pPr>
          </w:p>
        </w:tc>
        <w:tc>
          <w:tcPr>
            <w:tcW w:w="2403" w:type="dxa"/>
            <w:gridSpan w:val="2"/>
          </w:tcPr>
          <w:p w14:paraId="3F5F124A" w14:textId="77777777" w:rsidR="001C3AE2" w:rsidRPr="009055F0" w:rsidRDefault="001C3AE2" w:rsidP="001F10C7">
            <w:pPr>
              <w:spacing w:line="240" w:lineRule="auto"/>
              <w:jc w:val="right"/>
              <w:rPr>
                <w:rFonts w:ascii="Browallia New" w:hAnsi="Browallia New" w:cs="Browallia New"/>
                <w:sz w:val="28"/>
                <w:szCs w:val="28"/>
              </w:rPr>
            </w:pPr>
          </w:p>
        </w:tc>
        <w:tc>
          <w:tcPr>
            <w:tcW w:w="2421" w:type="dxa"/>
            <w:gridSpan w:val="2"/>
            <w:hideMark/>
          </w:tcPr>
          <w:p w14:paraId="3D4D7B8C" w14:textId="77777777" w:rsidR="001C3AE2" w:rsidRPr="009055F0" w:rsidRDefault="001C3AE2" w:rsidP="001F10C7">
            <w:pPr>
              <w:spacing w:line="240" w:lineRule="auto"/>
              <w:jc w:val="right"/>
              <w:rPr>
                <w:rFonts w:ascii="Browallia New" w:hAnsi="Browallia New" w:cs="Browallia New"/>
                <w:sz w:val="28"/>
                <w:szCs w:val="28"/>
              </w:rPr>
            </w:pPr>
            <w:r w:rsidRPr="009055F0">
              <w:rPr>
                <w:rFonts w:ascii="Browallia New" w:hAnsi="Browallia New" w:cs="Browallia New"/>
                <w:sz w:val="28"/>
                <w:szCs w:val="28"/>
                <w:cs/>
              </w:rPr>
              <w:t>(หน่วย : พันบาท)</w:t>
            </w:r>
          </w:p>
        </w:tc>
      </w:tr>
      <w:tr w:rsidR="001C3AE2" w:rsidRPr="007F4597" w14:paraId="03594E40" w14:textId="77777777" w:rsidTr="001F10C7">
        <w:trPr>
          <w:tblHeader/>
        </w:trPr>
        <w:tc>
          <w:tcPr>
            <w:tcW w:w="4077" w:type="dxa"/>
            <w:vAlign w:val="bottom"/>
          </w:tcPr>
          <w:p w14:paraId="155209EE" w14:textId="77777777" w:rsidR="001C3AE2" w:rsidRPr="007F4597" w:rsidRDefault="001C3AE2" w:rsidP="001F10C7">
            <w:pPr>
              <w:spacing w:line="240" w:lineRule="auto"/>
              <w:ind w:left="-102"/>
              <w:rPr>
                <w:rFonts w:ascii="Browallia New" w:hAnsi="Browallia New" w:cs="Browallia New"/>
                <w:sz w:val="28"/>
                <w:szCs w:val="28"/>
                <w:highlight w:val="yellow"/>
              </w:rPr>
            </w:pPr>
          </w:p>
        </w:tc>
        <w:tc>
          <w:tcPr>
            <w:tcW w:w="2403" w:type="dxa"/>
            <w:gridSpan w:val="2"/>
            <w:vAlign w:val="bottom"/>
            <w:hideMark/>
          </w:tcPr>
          <w:p w14:paraId="07539B73" w14:textId="77777777" w:rsidR="001C3AE2" w:rsidRPr="009055F0" w:rsidRDefault="001C3AE2" w:rsidP="001F10C7">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งบการเงินรวม</w:t>
            </w:r>
          </w:p>
        </w:tc>
        <w:tc>
          <w:tcPr>
            <w:tcW w:w="2421" w:type="dxa"/>
            <w:gridSpan w:val="2"/>
            <w:vAlign w:val="bottom"/>
            <w:hideMark/>
          </w:tcPr>
          <w:p w14:paraId="2D7F2FCB" w14:textId="77777777" w:rsidR="001C3AE2" w:rsidRPr="009055F0" w:rsidRDefault="001C3AE2" w:rsidP="001F10C7">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งบการเงินเฉพาะของบริษัท</w:t>
            </w:r>
          </w:p>
        </w:tc>
      </w:tr>
      <w:tr w:rsidR="001C3AE2" w:rsidRPr="007F4597" w14:paraId="789FEA8C" w14:textId="77777777" w:rsidTr="001F10C7">
        <w:trPr>
          <w:tblHeader/>
        </w:trPr>
        <w:tc>
          <w:tcPr>
            <w:tcW w:w="4077" w:type="dxa"/>
            <w:vAlign w:val="bottom"/>
          </w:tcPr>
          <w:p w14:paraId="141B9604" w14:textId="77777777" w:rsidR="001C3AE2" w:rsidRPr="007F4597" w:rsidRDefault="001C3AE2" w:rsidP="001F10C7">
            <w:pPr>
              <w:spacing w:line="240" w:lineRule="auto"/>
              <w:ind w:left="-102"/>
              <w:rPr>
                <w:rFonts w:ascii="Browallia New" w:hAnsi="Browallia New" w:cs="Browallia New"/>
                <w:sz w:val="28"/>
                <w:szCs w:val="28"/>
                <w:highlight w:val="yellow"/>
              </w:rPr>
            </w:pPr>
          </w:p>
        </w:tc>
        <w:tc>
          <w:tcPr>
            <w:tcW w:w="4824" w:type="dxa"/>
            <w:gridSpan w:val="4"/>
            <w:vAlign w:val="bottom"/>
            <w:hideMark/>
          </w:tcPr>
          <w:p w14:paraId="0156C3BD" w14:textId="77777777" w:rsidR="001C3AE2" w:rsidRPr="009055F0" w:rsidRDefault="001C3AE2" w:rsidP="001F10C7">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สำหรับงวด</w:t>
            </w:r>
            <w:r w:rsidRPr="009055F0">
              <w:rPr>
                <w:rFonts w:ascii="Browallia New" w:hAnsi="Browallia New" w:cs="Browallia New" w:hint="cs"/>
                <w:sz w:val="28"/>
                <w:szCs w:val="28"/>
                <w:cs/>
              </w:rPr>
              <w:t>หก</w:t>
            </w:r>
            <w:r w:rsidRPr="009055F0">
              <w:rPr>
                <w:rFonts w:ascii="Browallia New" w:hAnsi="Browallia New" w:cs="Browallia New"/>
                <w:sz w:val="28"/>
                <w:szCs w:val="28"/>
                <w:cs/>
              </w:rPr>
              <w:t xml:space="preserve">เดือนสิ้นสุดวันที่ </w:t>
            </w:r>
            <w:bookmarkStart w:id="12" w:name="_Hlk486516865"/>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bookmarkEnd w:id="12"/>
          </w:p>
        </w:tc>
      </w:tr>
      <w:tr w:rsidR="001C3AE2" w:rsidRPr="007F4597" w14:paraId="312FD282" w14:textId="77777777" w:rsidTr="001F10C7">
        <w:trPr>
          <w:tblHeader/>
        </w:trPr>
        <w:tc>
          <w:tcPr>
            <w:tcW w:w="4077" w:type="dxa"/>
            <w:vAlign w:val="bottom"/>
          </w:tcPr>
          <w:p w14:paraId="29F5E23D" w14:textId="77777777" w:rsidR="001C3AE2" w:rsidRPr="007F4597" w:rsidRDefault="001C3AE2" w:rsidP="001C3AE2">
            <w:pPr>
              <w:spacing w:line="240" w:lineRule="auto"/>
              <w:ind w:left="-102"/>
              <w:rPr>
                <w:rFonts w:ascii="Browallia New" w:hAnsi="Browallia New" w:cs="Browallia New"/>
                <w:sz w:val="28"/>
                <w:szCs w:val="28"/>
                <w:highlight w:val="yellow"/>
              </w:rPr>
            </w:pPr>
          </w:p>
        </w:tc>
        <w:tc>
          <w:tcPr>
            <w:tcW w:w="1224" w:type="dxa"/>
            <w:vAlign w:val="bottom"/>
            <w:hideMark/>
          </w:tcPr>
          <w:p w14:paraId="58F51A65" w14:textId="61CB476B" w:rsidR="001C3AE2" w:rsidRPr="009055F0" w:rsidRDefault="001C3AE2" w:rsidP="001C3AE2">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79" w:type="dxa"/>
            <w:vAlign w:val="bottom"/>
            <w:hideMark/>
          </w:tcPr>
          <w:p w14:paraId="4E028588" w14:textId="155CF817" w:rsidR="001C3AE2" w:rsidRPr="009055F0" w:rsidRDefault="001C3AE2" w:rsidP="001C3AE2">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c>
          <w:tcPr>
            <w:tcW w:w="1224" w:type="dxa"/>
            <w:vAlign w:val="bottom"/>
            <w:hideMark/>
          </w:tcPr>
          <w:p w14:paraId="51C9A160" w14:textId="70231756" w:rsidR="001C3AE2" w:rsidRPr="009055F0" w:rsidRDefault="001C3AE2" w:rsidP="001C3AE2">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97" w:type="dxa"/>
            <w:vAlign w:val="bottom"/>
            <w:hideMark/>
          </w:tcPr>
          <w:p w14:paraId="3F40BA17" w14:textId="641C170F" w:rsidR="001C3AE2" w:rsidRPr="009055F0" w:rsidRDefault="001C3AE2" w:rsidP="001C3AE2">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r>
      <w:tr w:rsidR="001C3AE2" w:rsidRPr="007F4597" w14:paraId="255D4309" w14:textId="77777777" w:rsidTr="001F10C7">
        <w:tc>
          <w:tcPr>
            <w:tcW w:w="4077" w:type="dxa"/>
            <w:vAlign w:val="bottom"/>
          </w:tcPr>
          <w:p w14:paraId="12AB8A04" w14:textId="77777777" w:rsidR="001C3AE2" w:rsidRPr="007F4597" w:rsidRDefault="001C3AE2" w:rsidP="001F10C7">
            <w:pPr>
              <w:spacing w:line="240" w:lineRule="auto"/>
              <w:jc w:val="both"/>
              <w:rPr>
                <w:rFonts w:ascii="Browallia New" w:hAnsi="Browallia New" w:cs="Browallia New"/>
                <w:sz w:val="28"/>
                <w:szCs w:val="28"/>
                <w:highlight w:val="yellow"/>
              </w:rPr>
            </w:pPr>
          </w:p>
        </w:tc>
        <w:tc>
          <w:tcPr>
            <w:tcW w:w="1224" w:type="dxa"/>
            <w:vAlign w:val="bottom"/>
          </w:tcPr>
          <w:p w14:paraId="59DA6530" w14:textId="77777777" w:rsidR="001C3AE2" w:rsidRPr="007F4597" w:rsidRDefault="001C3AE2" w:rsidP="001F10C7">
            <w:pPr>
              <w:spacing w:line="240" w:lineRule="auto"/>
              <w:jc w:val="both"/>
              <w:rPr>
                <w:rFonts w:ascii="Browallia New" w:hAnsi="Browallia New" w:cs="Browallia New"/>
                <w:sz w:val="28"/>
                <w:szCs w:val="28"/>
                <w:highlight w:val="yellow"/>
              </w:rPr>
            </w:pPr>
          </w:p>
        </w:tc>
        <w:tc>
          <w:tcPr>
            <w:tcW w:w="1179" w:type="dxa"/>
            <w:vAlign w:val="bottom"/>
          </w:tcPr>
          <w:p w14:paraId="2A68C2F2" w14:textId="77777777" w:rsidR="001C3AE2" w:rsidRPr="007F4597" w:rsidRDefault="001C3AE2" w:rsidP="001F10C7">
            <w:pPr>
              <w:spacing w:line="240" w:lineRule="auto"/>
              <w:jc w:val="both"/>
              <w:rPr>
                <w:rFonts w:ascii="Browallia New" w:hAnsi="Browallia New" w:cs="Browallia New"/>
                <w:sz w:val="28"/>
                <w:szCs w:val="28"/>
                <w:highlight w:val="yellow"/>
              </w:rPr>
            </w:pPr>
          </w:p>
        </w:tc>
        <w:tc>
          <w:tcPr>
            <w:tcW w:w="1224" w:type="dxa"/>
            <w:vAlign w:val="bottom"/>
          </w:tcPr>
          <w:p w14:paraId="100B95F5" w14:textId="77777777" w:rsidR="001C3AE2" w:rsidRPr="007F4597" w:rsidRDefault="001C3AE2" w:rsidP="001F10C7">
            <w:pPr>
              <w:spacing w:line="240" w:lineRule="auto"/>
              <w:jc w:val="both"/>
              <w:rPr>
                <w:rFonts w:ascii="Browallia New" w:hAnsi="Browallia New" w:cs="Browallia New"/>
                <w:sz w:val="28"/>
                <w:szCs w:val="28"/>
                <w:highlight w:val="yellow"/>
              </w:rPr>
            </w:pPr>
          </w:p>
        </w:tc>
        <w:tc>
          <w:tcPr>
            <w:tcW w:w="1197" w:type="dxa"/>
            <w:vAlign w:val="bottom"/>
          </w:tcPr>
          <w:p w14:paraId="27849BE4" w14:textId="77777777" w:rsidR="001C3AE2" w:rsidRPr="007F4597" w:rsidRDefault="001C3AE2" w:rsidP="001F10C7">
            <w:pPr>
              <w:spacing w:line="240" w:lineRule="auto"/>
              <w:jc w:val="both"/>
              <w:rPr>
                <w:rFonts w:ascii="Browallia New" w:hAnsi="Browallia New" w:cs="Browallia New"/>
                <w:sz w:val="28"/>
                <w:szCs w:val="28"/>
                <w:highlight w:val="yellow"/>
              </w:rPr>
            </w:pPr>
          </w:p>
        </w:tc>
      </w:tr>
      <w:tr w:rsidR="00A456AB" w:rsidRPr="007F4597" w14:paraId="25C381A8" w14:textId="77777777" w:rsidTr="001F10C7">
        <w:tc>
          <w:tcPr>
            <w:tcW w:w="4077" w:type="dxa"/>
            <w:hideMark/>
          </w:tcPr>
          <w:p w14:paraId="05E17582" w14:textId="77777777" w:rsidR="00A456AB" w:rsidRPr="009055F0" w:rsidRDefault="00A456AB" w:rsidP="00A456AB">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ภาษีเงินได้ปัจจุบัน</w:t>
            </w:r>
          </w:p>
        </w:tc>
        <w:tc>
          <w:tcPr>
            <w:tcW w:w="1224" w:type="dxa"/>
            <w:vAlign w:val="bottom"/>
          </w:tcPr>
          <w:p w14:paraId="3565A969" w14:textId="0EE4CB31" w:rsidR="00A456AB" w:rsidRPr="00D10583" w:rsidRDefault="00A456AB" w:rsidP="00A456AB">
            <w:pPr>
              <w:spacing w:line="240" w:lineRule="auto"/>
              <w:jc w:val="right"/>
              <w:rPr>
                <w:rFonts w:ascii="Browallia New" w:hAnsi="Browallia New" w:cs="Browallia New"/>
                <w:sz w:val="28"/>
                <w:szCs w:val="28"/>
                <w:lang w:val="en-GB"/>
              </w:rPr>
            </w:pPr>
            <w:r w:rsidRPr="008C07C9">
              <w:rPr>
                <w:rFonts w:ascii="Browallia New" w:hAnsi="Browallia New" w:cs="Browallia New"/>
                <w:sz w:val="28"/>
                <w:szCs w:val="28"/>
                <w:lang w:val="en-GB"/>
              </w:rPr>
              <w:t>17,493</w:t>
            </w:r>
          </w:p>
        </w:tc>
        <w:tc>
          <w:tcPr>
            <w:tcW w:w="1179" w:type="dxa"/>
            <w:vAlign w:val="bottom"/>
          </w:tcPr>
          <w:p w14:paraId="1820E8EE" w14:textId="7FACBC08" w:rsidR="00A456AB" w:rsidRPr="009055F0" w:rsidRDefault="00A456AB" w:rsidP="00A456AB">
            <w:pPr>
              <w:spacing w:line="240" w:lineRule="auto"/>
              <w:jc w:val="right"/>
              <w:rPr>
                <w:rFonts w:ascii="Browallia New" w:hAnsi="Browallia New" w:cs="Browallia New"/>
                <w:sz w:val="28"/>
                <w:szCs w:val="28"/>
                <w:lang w:val="en-GB"/>
              </w:rPr>
            </w:pPr>
            <w:r w:rsidRPr="00D10583">
              <w:rPr>
                <w:rFonts w:ascii="Browallia New" w:hAnsi="Browallia New" w:cs="Browallia New"/>
                <w:sz w:val="28"/>
                <w:szCs w:val="28"/>
                <w:lang w:val="en-GB"/>
              </w:rPr>
              <w:t>22,189</w:t>
            </w:r>
          </w:p>
        </w:tc>
        <w:tc>
          <w:tcPr>
            <w:tcW w:w="1224" w:type="dxa"/>
            <w:vAlign w:val="bottom"/>
          </w:tcPr>
          <w:p w14:paraId="4194A663" w14:textId="29C8D206" w:rsidR="00A456AB" w:rsidRPr="009055F0" w:rsidRDefault="00A456AB" w:rsidP="00A456AB">
            <w:pPr>
              <w:pStyle w:val="acctfourfigures"/>
              <w:tabs>
                <w:tab w:val="clear" w:pos="765"/>
                <w:tab w:val="decimal" w:pos="372"/>
              </w:tabs>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c>
          <w:tcPr>
            <w:tcW w:w="1197" w:type="dxa"/>
            <w:vAlign w:val="bottom"/>
          </w:tcPr>
          <w:p w14:paraId="7EBFF914" w14:textId="6E8DFF82" w:rsidR="00A456AB" w:rsidRPr="009055F0" w:rsidRDefault="00A456AB" w:rsidP="00A456AB">
            <w:pPr>
              <w:pStyle w:val="acctfourfigures"/>
              <w:tabs>
                <w:tab w:val="clear" w:pos="765"/>
                <w:tab w:val="decimal" w:pos="372"/>
              </w:tabs>
              <w:spacing w:line="240" w:lineRule="auto"/>
              <w:jc w:val="center"/>
              <w:rPr>
                <w:rFonts w:ascii="Browallia New" w:hAnsi="Browallia New" w:cs="Browallia New"/>
                <w:sz w:val="28"/>
                <w:szCs w:val="28"/>
                <w:lang w:bidi="th-TH"/>
              </w:rPr>
            </w:pPr>
            <w:r w:rsidRPr="009055F0">
              <w:rPr>
                <w:rFonts w:ascii="Browallia New" w:hAnsi="Browallia New" w:cs="Browallia New" w:hint="cs"/>
                <w:sz w:val="28"/>
                <w:szCs w:val="28"/>
                <w:rtl/>
                <w:cs/>
              </w:rPr>
              <w:t xml:space="preserve"> </w:t>
            </w:r>
            <w:r>
              <w:rPr>
                <w:rFonts w:ascii="Browallia New" w:hAnsi="Browallia New" w:cs="Browallia New" w:hint="cs"/>
                <w:sz w:val="28"/>
                <w:szCs w:val="28"/>
                <w:rtl/>
              </w:rPr>
              <w:t xml:space="preserve">     </w:t>
            </w: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r>
      <w:tr w:rsidR="00A456AB" w:rsidRPr="007F4597" w14:paraId="338D460E" w14:textId="77777777" w:rsidTr="008C07C9">
        <w:tc>
          <w:tcPr>
            <w:tcW w:w="4077" w:type="dxa"/>
            <w:hideMark/>
          </w:tcPr>
          <w:p w14:paraId="5851DA94" w14:textId="77777777" w:rsidR="00A456AB" w:rsidRPr="009055F0" w:rsidRDefault="00A456AB" w:rsidP="00A456AB">
            <w:pPr>
              <w:tabs>
                <w:tab w:val="clear" w:pos="227"/>
              </w:tabs>
              <w:spacing w:line="240" w:lineRule="auto"/>
              <w:jc w:val="both"/>
              <w:rPr>
                <w:rFonts w:ascii="Browallia New" w:hAnsi="Browallia New" w:cs="Browallia New"/>
                <w:sz w:val="28"/>
                <w:szCs w:val="28"/>
              </w:rPr>
            </w:pPr>
            <w:r w:rsidRPr="009055F0">
              <w:rPr>
                <w:rFonts w:ascii="Browallia New" w:hAnsi="Browallia New" w:cs="Browallia New"/>
                <w:sz w:val="28"/>
                <w:szCs w:val="28"/>
                <w:cs/>
              </w:rPr>
              <w:t>ภาษีเงินได้รอการตัดบัญชีจากผลแตกต่างชั่วคราว</w:t>
            </w:r>
          </w:p>
        </w:tc>
        <w:tc>
          <w:tcPr>
            <w:tcW w:w="1224" w:type="dxa"/>
          </w:tcPr>
          <w:p w14:paraId="573B43B8" w14:textId="6DB15BF3" w:rsidR="00A456AB" w:rsidRPr="00D10583" w:rsidRDefault="00A456AB" w:rsidP="00A456AB">
            <w:pPr>
              <w:pBdr>
                <w:bottom w:val="single" w:sz="4" w:space="1" w:color="auto"/>
              </w:pBdr>
              <w:spacing w:line="240" w:lineRule="auto"/>
              <w:jc w:val="right"/>
              <w:rPr>
                <w:rFonts w:ascii="Browallia New" w:hAnsi="Browallia New" w:cs="Browallia New"/>
                <w:sz w:val="28"/>
                <w:szCs w:val="28"/>
                <w:lang w:val="en-GB"/>
              </w:rPr>
            </w:pPr>
            <w:r w:rsidRPr="008C07C9">
              <w:rPr>
                <w:rFonts w:ascii="Browallia New" w:hAnsi="Browallia New" w:cs="Browallia New"/>
                <w:sz w:val="28"/>
                <w:szCs w:val="28"/>
                <w:lang w:val="en-GB"/>
              </w:rPr>
              <w:t>5,1</w:t>
            </w:r>
            <w:r w:rsidR="00E209EA">
              <w:rPr>
                <w:rFonts w:ascii="Browallia New" w:hAnsi="Browallia New" w:cs="Browallia New"/>
                <w:sz w:val="28"/>
                <w:szCs w:val="28"/>
                <w:lang w:val="en-GB"/>
              </w:rPr>
              <w:t>32</w:t>
            </w:r>
          </w:p>
        </w:tc>
        <w:tc>
          <w:tcPr>
            <w:tcW w:w="1179" w:type="dxa"/>
            <w:vAlign w:val="bottom"/>
          </w:tcPr>
          <w:p w14:paraId="17A1CF86" w14:textId="20B688A0" w:rsidR="00A456AB" w:rsidRPr="009055F0" w:rsidRDefault="00A456AB" w:rsidP="00A456AB">
            <w:pPr>
              <w:pBdr>
                <w:bottom w:val="single" w:sz="4" w:space="1" w:color="auto"/>
              </w:pBdr>
              <w:spacing w:line="240" w:lineRule="auto"/>
              <w:jc w:val="right"/>
              <w:rPr>
                <w:rFonts w:ascii="Browallia New" w:hAnsi="Browallia New" w:cs="Browallia New"/>
                <w:sz w:val="28"/>
                <w:szCs w:val="28"/>
                <w:lang w:val="en-GB"/>
              </w:rPr>
            </w:pPr>
            <w:r w:rsidRPr="00D10583">
              <w:rPr>
                <w:rFonts w:ascii="Browallia New" w:hAnsi="Browallia New" w:cs="Browallia New"/>
                <w:sz w:val="28"/>
                <w:szCs w:val="28"/>
                <w:lang w:val="en-GB"/>
              </w:rPr>
              <w:t>8,190</w:t>
            </w:r>
          </w:p>
        </w:tc>
        <w:tc>
          <w:tcPr>
            <w:tcW w:w="1224" w:type="dxa"/>
            <w:vAlign w:val="bottom"/>
          </w:tcPr>
          <w:p w14:paraId="35A30DD0" w14:textId="482161E1" w:rsidR="00A456AB" w:rsidRPr="009055F0" w:rsidRDefault="00A456AB" w:rsidP="00A456AB">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6,817</w:t>
            </w:r>
          </w:p>
        </w:tc>
        <w:tc>
          <w:tcPr>
            <w:tcW w:w="1197" w:type="dxa"/>
            <w:vAlign w:val="bottom"/>
          </w:tcPr>
          <w:p w14:paraId="4B55BF00" w14:textId="6E0C7194" w:rsidR="00A456AB" w:rsidRPr="009055F0" w:rsidRDefault="00A456AB" w:rsidP="00A456AB">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8,959</w:t>
            </w:r>
          </w:p>
        </w:tc>
      </w:tr>
      <w:tr w:rsidR="001C3AE2" w:rsidRPr="007F4597" w14:paraId="08BDBBFC" w14:textId="77777777" w:rsidTr="008C07C9">
        <w:tc>
          <w:tcPr>
            <w:tcW w:w="4077" w:type="dxa"/>
            <w:hideMark/>
          </w:tcPr>
          <w:p w14:paraId="4DC565DF" w14:textId="77777777" w:rsidR="001C3AE2" w:rsidRPr="009055F0" w:rsidRDefault="001C3AE2" w:rsidP="001C3AE2">
            <w:pPr>
              <w:spacing w:line="240" w:lineRule="auto"/>
              <w:jc w:val="both"/>
              <w:rPr>
                <w:rFonts w:ascii="Browallia New" w:hAnsi="Browallia New" w:cs="Browallia New"/>
                <w:sz w:val="28"/>
                <w:szCs w:val="28"/>
              </w:rPr>
            </w:pPr>
            <w:r w:rsidRPr="009055F0">
              <w:rPr>
                <w:rFonts w:ascii="Browallia New" w:hAnsi="Browallia New" w:cs="Browallia New"/>
                <w:sz w:val="28"/>
                <w:szCs w:val="28"/>
                <w:cs/>
              </w:rPr>
              <w:t xml:space="preserve">รวมภาษีเงินได้ที่รับรู้ในกำไรหรือขาดทุน </w:t>
            </w:r>
          </w:p>
        </w:tc>
        <w:tc>
          <w:tcPr>
            <w:tcW w:w="1224" w:type="dxa"/>
            <w:shd w:val="clear" w:color="auto" w:fill="auto"/>
            <w:vAlign w:val="bottom"/>
          </w:tcPr>
          <w:p w14:paraId="28E1ED3C" w14:textId="43B4BE18" w:rsidR="001C3AE2" w:rsidRPr="00D10583" w:rsidRDefault="00A456AB" w:rsidP="001C3AE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22,62</w:t>
            </w:r>
            <w:r w:rsidR="00E11E74">
              <w:rPr>
                <w:rFonts w:ascii="Browallia New" w:hAnsi="Browallia New" w:cs="Browallia New"/>
                <w:sz w:val="28"/>
                <w:szCs w:val="28"/>
                <w:lang w:val="en-GB"/>
              </w:rPr>
              <w:t>5</w:t>
            </w:r>
          </w:p>
        </w:tc>
        <w:tc>
          <w:tcPr>
            <w:tcW w:w="1179" w:type="dxa"/>
            <w:vAlign w:val="bottom"/>
          </w:tcPr>
          <w:p w14:paraId="7E56ECBC" w14:textId="15A43692" w:rsidR="001C3AE2" w:rsidRPr="009055F0" w:rsidRDefault="001C3AE2" w:rsidP="001C3AE2">
            <w:pPr>
              <w:pBdr>
                <w:bottom w:val="single" w:sz="12" w:space="1" w:color="auto"/>
              </w:pBdr>
              <w:spacing w:line="240" w:lineRule="auto"/>
              <w:jc w:val="right"/>
              <w:rPr>
                <w:rFonts w:ascii="Browallia New" w:hAnsi="Browallia New" w:cs="Browallia New"/>
                <w:sz w:val="28"/>
                <w:szCs w:val="28"/>
                <w:lang w:val="en-GB"/>
              </w:rPr>
            </w:pPr>
            <w:r w:rsidRPr="00D10583">
              <w:rPr>
                <w:rFonts w:ascii="Browallia New" w:hAnsi="Browallia New" w:cs="Browallia New"/>
                <w:sz w:val="28"/>
                <w:szCs w:val="28"/>
                <w:lang w:val="en-GB"/>
              </w:rPr>
              <w:t>30,379</w:t>
            </w:r>
          </w:p>
        </w:tc>
        <w:tc>
          <w:tcPr>
            <w:tcW w:w="1224" w:type="dxa"/>
            <w:vAlign w:val="bottom"/>
          </w:tcPr>
          <w:p w14:paraId="67C4F59C" w14:textId="07ED71E5" w:rsidR="001C3AE2" w:rsidRPr="009055F0" w:rsidRDefault="00231D55" w:rsidP="001C3AE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6,817</w:t>
            </w:r>
          </w:p>
        </w:tc>
        <w:tc>
          <w:tcPr>
            <w:tcW w:w="1197" w:type="dxa"/>
            <w:vAlign w:val="bottom"/>
          </w:tcPr>
          <w:p w14:paraId="0A0F51B1" w14:textId="6E6E26E2" w:rsidR="001C3AE2" w:rsidRPr="009055F0" w:rsidRDefault="001C3AE2" w:rsidP="001C3AE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8,959</w:t>
            </w:r>
          </w:p>
        </w:tc>
      </w:tr>
      <w:tr w:rsidR="001C3AE2" w:rsidRPr="00495937" w14:paraId="5573D748" w14:textId="77777777" w:rsidTr="001F10C7">
        <w:tc>
          <w:tcPr>
            <w:tcW w:w="4077" w:type="dxa"/>
          </w:tcPr>
          <w:p w14:paraId="71E16D5D" w14:textId="77777777" w:rsidR="001C3AE2" w:rsidRPr="00495937" w:rsidRDefault="001C3AE2" w:rsidP="001C3AE2">
            <w:pPr>
              <w:spacing w:line="240" w:lineRule="auto"/>
              <w:jc w:val="both"/>
              <w:rPr>
                <w:rFonts w:ascii="Browallia New" w:hAnsi="Browallia New" w:cs="Browallia New"/>
                <w:sz w:val="28"/>
                <w:szCs w:val="28"/>
                <w:cs/>
              </w:rPr>
            </w:pPr>
          </w:p>
        </w:tc>
        <w:tc>
          <w:tcPr>
            <w:tcW w:w="1224" w:type="dxa"/>
            <w:vAlign w:val="bottom"/>
          </w:tcPr>
          <w:p w14:paraId="702D792D" w14:textId="77777777" w:rsidR="001C3AE2" w:rsidRPr="00495937" w:rsidRDefault="001C3AE2" w:rsidP="001C3AE2">
            <w:pPr>
              <w:spacing w:line="240" w:lineRule="auto"/>
              <w:jc w:val="right"/>
              <w:rPr>
                <w:rFonts w:ascii="Browallia New" w:hAnsi="Browallia New" w:cs="Browallia New"/>
                <w:sz w:val="28"/>
                <w:szCs w:val="28"/>
                <w:highlight w:val="yellow"/>
                <w:lang w:val="en-GB"/>
              </w:rPr>
            </w:pPr>
          </w:p>
        </w:tc>
        <w:tc>
          <w:tcPr>
            <w:tcW w:w="1179" w:type="dxa"/>
            <w:vAlign w:val="bottom"/>
          </w:tcPr>
          <w:p w14:paraId="1B8E9EDF" w14:textId="77777777" w:rsidR="001C3AE2" w:rsidRPr="00495937" w:rsidRDefault="001C3AE2" w:rsidP="001C3AE2">
            <w:pPr>
              <w:spacing w:line="240" w:lineRule="auto"/>
              <w:jc w:val="right"/>
              <w:rPr>
                <w:rFonts w:ascii="Browallia New" w:hAnsi="Browallia New" w:cs="Browallia New"/>
                <w:sz w:val="28"/>
                <w:szCs w:val="28"/>
                <w:lang w:val="en-GB"/>
              </w:rPr>
            </w:pPr>
          </w:p>
        </w:tc>
        <w:tc>
          <w:tcPr>
            <w:tcW w:w="1224" w:type="dxa"/>
            <w:vAlign w:val="bottom"/>
          </w:tcPr>
          <w:p w14:paraId="49719DAA" w14:textId="77777777" w:rsidR="001C3AE2" w:rsidRPr="00495937" w:rsidRDefault="001C3AE2" w:rsidP="001C3AE2">
            <w:pPr>
              <w:spacing w:line="240" w:lineRule="auto"/>
              <w:jc w:val="right"/>
              <w:rPr>
                <w:rFonts w:ascii="Browallia New" w:hAnsi="Browallia New" w:cs="Browallia New"/>
                <w:sz w:val="28"/>
                <w:szCs w:val="28"/>
              </w:rPr>
            </w:pPr>
          </w:p>
        </w:tc>
        <w:tc>
          <w:tcPr>
            <w:tcW w:w="1197" w:type="dxa"/>
            <w:vAlign w:val="bottom"/>
          </w:tcPr>
          <w:p w14:paraId="26BA55A1" w14:textId="77777777" w:rsidR="001C3AE2" w:rsidRPr="00495937" w:rsidRDefault="001C3AE2" w:rsidP="001C3AE2">
            <w:pPr>
              <w:spacing w:line="240" w:lineRule="auto"/>
              <w:jc w:val="right"/>
              <w:rPr>
                <w:rFonts w:ascii="Browallia New" w:hAnsi="Browallia New" w:cs="Browallia New"/>
                <w:sz w:val="28"/>
                <w:szCs w:val="28"/>
              </w:rPr>
            </w:pPr>
          </w:p>
        </w:tc>
      </w:tr>
      <w:tr w:rsidR="00134C35" w:rsidRPr="00607537" w14:paraId="6F27FEE3" w14:textId="77777777" w:rsidTr="001F10C7">
        <w:tc>
          <w:tcPr>
            <w:tcW w:w="4077" w:type="dxa"/>
          </w:tcPr>
          <w:p w14:paraId="5816BE2B" w14:textId="77777777" w:rsidR="00134C35" w:rsidRPr="009055F0" w:rsidRDefault="00134C35" w:rsidP="00134C35">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ภาษีเงินได้ที่รับรู้ในกำไรขาดทุนเบ็ดเสร็จอื่น</w:t>
            </w:r>
          </w:p>
        </w:tc>
        <w:tc>
          <w:tcPr>
            <w:tcW w:w="1224" w:type="dxa"/>
            <w:vAlign w:val="bottom"/>
          </w:tcPr>
          <w:p w14:paraId="7B8A6FBA" w14:textId="699EA387" w:rsidR="00134C35" w:rsidRPr="009055F0" w:rsidRDefault="006F5A38" w:rsidP="00807020">
            <w:pPr>
              <w:pStyle w:val="acctfourfigures"/>
              <w:pBdr>
                <w:bottom w:val="single" w:sz="12" w:space="1" w:color="auto"/>
              </w:pBdr>
              <w:tabs>
                <w:tab w:val="decimal" w:pos="918"/>
              </w:tabs>
              <w:spacing w:line="240" w:lineRule="auto"/>
              <w:ind w:right="37"/>
              <w:jc w:val="right"/>
              <w:rPr>
                <w:rFonts w:ascii="Browallia New" w:hAnsi="Browallia New" w:cs="Browallia New"/>
                <w:sz w:val="28"/>
                <w:szCs w:val="28"/>
                <w:lang w:bidi="th-TH"/>
              </w:rPr>
            </w:pPr>
            <w:r>
              <w:rPr>
                <w:rFonts w:ascii="Browallia New" w:hAnsi="Browallia New" w:cs="Browallia New"/>
                <w:sz w:val="28"/>
                <w:szCs w:val="28"/>
                <w:lang w:bidi="th-TH"/>
              </w:rPr>
              <w:t>(</w:t>
            </w:r>
            <w:r w:rsidR="00865952">
              <w:rPr>
                <w:rFonts w:ascii="Browallia New" w:hAnsi="Browallia New" w:cs="Browallia New"/>
                <w:sz w:val="28"/>
                <w:szCs w:val="28"/>
                <w:lang w:bidi="th-TH"/>
              </w:rPr>
              <w:t>1,052</w:t>
            </w:r>
            <w:r>
              <w:rPr>
                <w:rFonts w:ascii="Browallia New" w:hAnsi="Browallia New" w:cs="Browallia New"/>
                <w:sz w:val="28"/>
                <w:szCs w:val="28"/>
                <w:lang w:bidi="th-TH"/>
              </w:rPr>
              <w:t>)</w:t>
            </w:r>
          </w:p>
        </w:tc>
        <w:tc>
          <w:tcPr>
            <w:tcW w:w="1179" w:type="dxa"/>
            <w:vAlign w:val="bottom"/>
          </w:tcPr>
          <w:p w14:paraId="08ED394C" w14:textId="18BF7EE3" w:rsidR="00134C35" w:rsidRPr="009055F0" w:rsidRDefault="00134C35" w:rsidP="00493671">
            <w:pPr>
              <w:pBdr>
                <w:bottom w:val="single" w:sz="12" w:space="1" w:color="auto"/>
              </w:pBdr>
              <w:spacing w:line="240" w:lineRule="auto"/>
              <w:jc w:val="center"/>
              <w:rPr>
                <w:rFonts w:ascii="Browallia New" w:hAnsi="Browallia New" w:cs="Browallia New"/>
                <w:sz w:val="28"/>
                <w:szCs w:val="28"/>
                <w:lang w:val="en-GB"/>
              </w:rPr>
            </w:pPr>
            <w:r w:rsidRPr="009055F0">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9055F0">
              <w:rPr>
                <w:rFonts w:ascii="Browallia New" w:hAnsi="Browallia New" w:cs="Browallia New"/>
                <w:sz w:val="28"/>
                <w:szCs w:val="28"/>
              </w:rPr>
              <w:t xml:space="preserve">    -</w:t>
            </w:r>
          </w:p>
        </w:tc>
        <w:tc>
          <w:tcPr>
            <w:tcW w:w="1224" w:type="dxa"/>
            <w:vAlign w:val="bottom"/>
          </w:tcPr>
          <w:p w14:paraId="0FBBBC81" w14:textId="6CA37D84" w:rsidR="00134C35" w:rsidRPr="009055F0" w:rsidRDefault="006F5A38" w:rsidP="00807020">
            <w:pPr>
              <w:pStyle w:val="acctfourfigures"/>
              <w:pBdr>
                <w:bottom w:val="single" w:sz="12" w:space="1" w:color="auto"/>
              </w:pBdr>
              <w:tabs>
                <w:tab w:val="decimal" w:pos="918"/>
              </w:tabs>
              <w:spacing w:line="240" w:lineRule="auto"/>
              <w:ind w:right="37"/>
              <w:jc w:val="right"/>
              <w:rPr>
                <w:rFonts w:ascii="Browallia New" w:hAnsi="Browallia New" w:cs="Browallia New"/>
                <w:sz w:val="28"/>
                <w:szCs w:val="28"/>
              </w:rPr>
            </w:pPr>
            <w:r>
              <w:rPr>
                <w:rFonts w:ascii="Browallia New" w:hAnsi="Browallia New" w:cs="Browallia New"/>
                <w:sz w:val="28"/>
                <w:szCs w:val="28"/>
                <w:lang w:bidi="th-TH"/>
              </w:rPr>
              <w:t>(46)</w:t>
            </w:r>
          </w:p>
        </w:tc>
        <w:tc>
          <w:tcPr>
            <w:tcW w:w="1197" w:type="dxa"/>
            <w:vAlign w:val="bottom"/>
          </w:tcPr>
          <w:p w14:paraId="303B5491" w14:textId="05F463A3" w:rsidR="00134C35" w:rsidRPr="009055F0" w:rsidRDefault="00134C35" w:rsidP="00134C35">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9055F0">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9055F0">
              <w:rPr>
                <w:rFonts w:ascii="Browallia New" w:hAnsi="Browallia New" w:cs="Browallia New"/>
                <w:sz w:val="28"/>
                <w:szCs w:val="28"/>
              </w:rPr>
              <w:t>-</w:t>
            </w:r>
          </w:p>
        </w:tc>
      </w:tr>
    </w:tbl>
    <w:p w14:paraId="79B2E44F" w14:textId="2DCC6234" w:rsidR="008D72C3" w:rsidRDefault="008D72C3"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 xml:space="preserve">หุ้นกู้ </w:t>
      </w:r>
      <w:r w:rsidR="00A01592">
        <w:rPr>
          <w:rFonts w:ascii="Browallia New" w:hAnsi="Browallia New" w:cs="Browallia New"/>
          <w:b/>
          <w:bCs/>
          <w:sz w:val="28"/>
          <w:szCs w:val="28"/>
          <w:lang w:val="en-GB"/>
        </w:rPr>
        <w:t>-</w:t>
      </w:r>
      <w:r w:rsidRPr="00C2555B">
        <w:rPr>
          <w:rFonts w:ascii="Browallia New" w:hAnsi="Browallia New" w:cs="Browallia New"/>
          <w:b/>
          <w:bCs/>
          <w:sz w:val="28"/>
          <w:szCs w:val="28"/>
          <w:cs/>
          <w:lang w:val="en-GB"/>
        </w:rPr>
        <w:t xml:space="preserve"> สุทธิ</w:t>
      </w:r>
    </w:p>
    <w:p w14:paraId="7D57C294" w14:textId="77777777" w:rsidR="00A01592" w:rsidRPr="00C2555B" w:rsidRDefault="00A01592" w:rsidP="008C0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33EB31E" w14:textId="77777777" w:rsidR="008312C1" w:rsidRPr="00C2555B"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B762DD"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6"/>
          <w:szCs w:val="6"/>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C2555B" w14:paraId="567CD3A9" w14:textId="2963A85A" w:rsidTr="00493671">
        <w:trPr>
          <w:gridAfter w:val="1"/>
          <w:wAfter w:w="9" w:type="dxa"/>
          <w:trHeight w:val="258"/>
          <w:tblHeader/>
        </w:trPr>
        <w:tc>
          <w:tcPr>
            <w:tcW w:w="564" w:type="dxa"/>
          </w:tcPr>
          <w:p w14:paraId="5CDC679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C2555B"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C2555B" w:rsidRDefault="00F9671E" w:rsidP="000B7C74">
            <w:pPr>
              <w:spacing w:line="240" w:lineRule="auto"/>
              <w:ind w:right="12"/>
              <w:jc w:val="right"/>
              <w:rPr>
                <w:rFonts w:ascii="Browallia New" w:hAnsi="Browallia New" w:cs="Browallia New"/>
                <w:sz w:val="22"/>
                <w:szCs w:val="22"/>
                <w:cs/>
              </w:rPr>
            </w:pPr>
            <w:r w:rsidRPr="00C2555B">
              <w:rPr>
                <w:rFonts w:ascii="Browallia New" w:hAnsi="Browallia New" w:cs="Browallia New"/>
                <w:sz w:val="22"/>
                <w:szCs w:val="22"/>
                <w:cs/>
              </w:rPr>
              <w:t>(หน่วย : พันบาท)</w:t>
            </w:r>
          </w:p>
        </w:tc>
      </w:tr>
      <w:tr w:rsidR="00F9671E" w:rsidRPr="00C2555B" w14:paraId="70C734BD" w14:textId="579EE36D" w:rsidTr="00493671">
        <w:trPr>
          <w:gridAfter w:val="1"/>
          <w:wAfter w:w="9" w:type="dxa"/>
          <w:trHeight w:val="258"/>
          <w:tblHeader/>
        </w:trPr>
        <w:tc>
          <w:tcPr>
            <w:tcW w:w="564" w:type="dxa"/>
          </w:tcPr>
          <w:p w14:paraId="0DD0CDB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C2555B"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r w:rsidRPr="00C2555B">
              <w:rPr>
                <w:rFonts w:ascii="Browallia New" w:hAnsi="Browallia New" w:cs="Browallia New"/>
                <w:sz w:val="22"/>
                <w:szCs w:val="22"/>
              </w:rPr>
              <w:t xml:space="preserve"> </w:t>
            </w:r>
            <w:r w:rsidRPr="00C2555B">
              <w:rPr>
                <w:rFonts w:ascii="Browallia New" w:hAnsi="Browallia New" w:cs="Browallia New"/>
                <w:sz w:val="22"/>
                <w:szCs w:val="22"/>
                <w:cs/>
              </w:rPr>
              <w:t xml:space="preserve">   </w:t>
            </w:r>
          </w:p>
        </w:tc>
        <w:tc>
          <w:tcPr>
            <w:tcW w:w="1980" w:type="dxa"/>
            <w:gridSpan w:val="3"/>
          </w:tcPr>
          <w:p w14:paraId="4347A2FC" w14:textId="20463997" w:rsidR="00F9671E" w:rsidRPr="00C2555B"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D83148" w:rsidRPr="00C2555B" w14:paraId="63EB98D7" w14:textId="2E447537" w:rsidTr="00493671">
        <w:trPr>
          <w:tblHeader/>
        </w:trPr>
        <w:tc>
          <w:tcPr>
            <w:tcW w:w="564" w:type="dxa"/>
            <w:vAlign w:val="bottom"/>
          </w:tcPr>
          <w:p w14:paraId="253F35E4" w14:textId="77777777" w:rsidR="00D83148" w:rsidRPr="00C2555B" w:rsidRDefault="00D83148" w:rsidP="00D83148">
            <w:pPr>
              <w:spacing w:line="240" w:lineRule="auto"/>
              <w:ind w:right="-108"/>
              <w:rPr>
                <w:rFonts w:ascii="Browallia New" w:hAnsi="Browallia New" w:cs="Browallia New"/>
                <w:sz w:val="22"/>
                <w:szCs w:val="22"/>
                <w:cs/>
              </w:rPr>
            </w:pPr>
          </w:p>
        </w:tc>
        <w:tc>
          <w:tcPr>
            <w:tcW w:w="1080" w:type="dxa"/>
          </w:tcPr>
          <w:p w14:paraId="05032FCB" w14:textId="77777777" w:rsidR="00D83148" w:rsidRPr="00C2555B" w:rsidRDefault="00D83148" w:rsidP="00D83148">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r w:rsidRPr="00C2555B">
              <w:rPr>
                <w:rFonts w:ascii="Browallia New" w:hAnsi="Browallia New" w:cs="Browallia New"/>
                <w:sz w:val="22"/>
                <w:szCs w:val="22"/>
                <w:cs/>
              </w:rPr>
              <w:t>วันที่ครบ</w:t>
            </w:r>
          </w:p>
        </w:tc>
        <w:tc>
          <w:tcPr>
            <w:tcW w:w="990" w:type="dxa"/>
          </w:tcPr>
          <w:p w14:paraId="2A90B4BC" w14:textId="77777777" w:rsidR="00D83148" w:rsidRPr="00C2555B" w:rsidRDefault="00D83148" w:rsidP="00D83148">
            <w:pP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อัตรา</w:t>
            </w:r>
          </w:p>
        </w:tc>
        <w:tc>
          <w:tcPr>
            <w:tcW w:w="999" w:type="dxa"/>
            <w:vMerge w:val="restart"/>
            <w:vAlign w:val="bottom"/>
          </w:tcPr>
          <w:p w14:paraId="0C72548F" w14:textId="0D12F34C" w:rsidR="00D83148" w:rsidRPr="00C2555B" w:rsidRDefault="001C3AE2" w:rsidP="00D83148">
            <w:pPr>
              <w:pBdr>
                <w:bottom w:val="single" w:sz="4" w:space="1" w:color="auto"/>
              </w:pBdr>
              <w:spacing w:line="240" w:lineRule="auto"/>
              <w:ind w:right="12"/>
              <w:jc w:val="center"/>
              <w:rPr>
                <w:rFonts w:ascii="Browallia New" w:hAnsi="Browallia New" w:cs="Browallia New"/>
                <w:sz w:val="22"/>
                <w:szCs w:val="22"/>
                <w:lang w:val="en-GB"/>
              </w:rPr>
            </w:pPr>
            <w:r w:rsidRPr="00607537">
              <w:rPr>
                <w:rFonts w:ascii="Browallia New" w:hAnsi="Browallia New" w:cs="Browallia New"/>
                <w:sz w:val="22"/>
                <w:szCs w:val="22"/>
              </w:rPr>
              <w:t xml:space="preserve">30 </w:t>
            </w:r>
            <w:r w:rsidRPr="00607537">
              <w:rPr>
                <w:rFonts w:ascii="Browallia New" w:hAnsi="Browallia New" w:cs="Browallia New"/>
                <w:sz w:val="22"/>
                <w:szCs w:val="22"/>
                <w:cs/>
              </w:rPr>
              <w:t>มิถุนายน</w:t>
            </w:r>
            <w:r w:rsidR="00CA746A" w:rsidRPr="00C2555B">
              <w:rPr>
                <w:rFonts w:ascii="Browallia New" w:hAnsi="Browallia New" w:cs="Browallia New"/>
                <w:sz w:val="22"/>
                <w:szCs w:val="22"/>
              </w:rPr>
              <w:t>2562</w:t>
            </w:r>
          </w:p>
        </w:tc>
        <w:tc>
          <w:tcPr>
            <w:tcW w:w="990" w:type="dxa"/>
            <w:gridSpan w:val="2"/>
            <w:vMerge w:val="restart"/>
            <w:vAlign w:val="bottom"/>
          </w:tcPr>
          <w:p w14:paraId="1922B7A3" w14:textId="5DA28E06" w:rsidR="00D83148" w:rsidRPr="00C2555B" w:rsidRDefault="00D83148" w:rsidP="00D83148">
            <w:pPr>
              <w:pBdr>
                <w:bottom w:val="single" w:sz="4" w:space="1" w:color="auto"/>
              </w:pBdr>
              <w:spacing w:line="240" w:lineRule="auto"/>
              <w:ind w:right="12"/>
              <w:jc w:val="center"/>
              <w:rPr>
                <w:rFonts w:ascii="Browallia New"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c>
          <w:tcPr>
            <w:tcW w:w="990" w:type="dxa"/>
            <w:vMerge w:val="restart"/>
            <w:vAlign w:val="bottom"/>
          </w:tcPr>
          <w:p w14:paraId="13518664" w14:textId="14880369" w:rsidR="00D83148" w:rsidRPr="00C2555B" w:rsidRDefault="001C3AE2"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607537">
              <w:rPr>
                <w:rFonts w:ascii="Browallia New" w:hAnsi="Browallia New" w:cs="Browallia New"/>
                <w:sz w:val="22"/>
                <w:szCs w:val="22"/>
              </w:rPr>
              <w:t xml:space="preserve">30 </w:t>
            </w:r>
            <w:r w:rsidRPr="00607537">
              <w:rPr>
                <w:rFonts w:ascii="Browallia New" w:hAnsi="Browallia New" w:cs="Browallia New"/>
                <w:sz w:val="22"/>
                <w:szCs w:val="22"/>
                <w:cs/>
              </w:rPr>
              <w:t>มิถุนายน</w:t>
            </w:r>
            <w:r w:rsidR="00CA746A" w:rsidRPr="00C2555B">
              <w:rPr>
                <w:rFonts w:ascii="Browallia New" w:hAnsi="Browallia New" w:cs="Browallia New"/>
                <w:sz w:val="22"/>
                <w:szCs w:val="22"/>
              </w:rPr>
              <w:t>2562</w:t>
            </w:r>
          </w:p>
        </w:tc>
        <w:tc>
          <w:tcPr>
            <w:tcW w:w="990" w:type="dxa"/>
            <w:gridSpan w:val="2"/>
            <w:vMerge w:val="restart"/>
            <w:vAlign w:val="bottom"/>
          </w:tcPr>
          <w:p w14:paraId="399D61C7" w14:textId="6262C2A3" w:rsidR="00D83148" w:rsidRPr="00C2555B" w:rsidRDefault="00D83148"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r>
      <w:tr w:rsidR="002D13A0" w:rsidRPr="00C2555B" w14:paraId="12E1E95E" w14:textId="65BCD2A7" w:rsidTr="00493671">
        <w:trPr>
          <w:trHeight w:val="159"/>
          <w:tblHeader/>
        </w:trPr>
        <w:tc>
          <w:tcPr>
            <w:tcW w:w="564" w:type="dxa"/>
          </w:tcPr>
          <w:p w14:paraId="60536BE3"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cs/>
              </w:rPr>
              <w:t>หุ้นกู้</w:t>
            </w:r>
          </w:p>
        </w:tc>
        <w:tc>
          <w:tcPr>
            <w:tcW w:w="1080" w:type="dxa"/>
          </w:tcPr>
          <w:p w14:paraId="7B5EBFFF"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อายุหุ้นกู้</w:t>
            </w:r>
          </w:p>
        </w:tc>
        <w:tc>
          <w:tcPr>
            <w:tcW w:w="1440" w:type="dxa"/>
          </w:tcPr>
          <w:p w14:paraId="7CF8A659"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วันที่ออกหุ้นกู้</w:t>
            </w:r>
          </w:p>
        </w:tc>
        <w:tc>
          <w:tcPr>
            <w:tcW w:w="1440" w:type="dxa"/>
          </w:tcPr>
          <w:p w14:paraId="6A12A954"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กำหนดไถ่ถอน</w:t>
            </w:r>
          </w:p>
        </w:tc>
        <w:tc>
          <w:tcPr>
            <w:tcW w:w="990" w:type="dxa"/>
          </w:tcPr>
          <w:p w14:paraId="68F6E53D"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ดอกเบี้ย</w:t>
            </w:r>
          </w:p>
        </w:tc>
        <w:tc>
          <w:tcPr>
            <w:tcW w:w="999" w:type="dxa"/>
            <w:vMerge/>
          </w:tcPr>
          <w:p w14:paraId="62C53A5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C2555B" w14:paraId="23369794" w14:textId="4A985C6F" w:rsidTr="00493671">
        <w:trPr>
          <w:tblHeader/>
        </w:trPr>
        <w:tc>
          <w:tcPr>
            <w:tcW w:w="564" w:type="dxa"/>
          </w:tcPr>
          <w:p w14:paraId="7FC27537" w14:textId="77777777" w:rsidR="002D13A0" w:rsidRPr="00C2555B"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C2555B" w:rsidRDefault="002D13A0" w:rsidP="008606CB">
            <w:pPr>
              <w:spacing w:line="240" w:lineRule="auto"/>
              <w:ind w:hanging="24"/>
              <w:jc w:val="center"/>
              <w:rPr>
                <w:rFonts w:ascii="Browallia New" w:hAnsi="Browallia New" w:cs="Browallia New"/>
                <w:sz w:val="22"/>
                <w:szCs w:val="22"/>
                <w:cs/>
              </w:rPr>
            </w:pPr>
            <w:r w:rsidRPr="00C2555B">
              <w:rPr>
                <w:rFonts w:ascii="Browallia New" w:hAnsi="Browallia New" w:cs="Browallia New"/>
                <w:sz w:val="22"/>
                <w:szCs w:val="22"/>
                <w:cs/>
              </w:rPr>
              <w:t>(ร้อยละต่อปี)</w:t>
            </w:r>
          </w:p>
        </w:tc>
        <w:tc>
          <w:tcPr>
            <w:tcW w:w="999" w:type="dxa"/>
          </w:tcPr>
          <w:p w14:paraId="28197F4E"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C2555B" w:rsidRDefault="002D13A0" w:rsidP="000B7C74">
            <w:pPr>
              <w:spacing w:line="240" w:lineRule="auto"/>
              <w:ind w:right="12"/>
              <w:jc w:val="right"/>
              <w:rPr>
                <w:rFonts w:ascii="Browallia New" w:hAnsi="Browallia New" w:cs="Browallia New"/>
                <w:sz w:val="22"/>
                <w:szCs w:val="22"/>
                <w:cs/>
              </w:rPr>
            </w:pPr>
          </w:p>
        </w:tc>
      </w:tr>
      <w:tr w:rsidR="009626B1" w:rsidRPr="00C2555B" w14:paraId="3C588F53" w14:textId="77777777" w:rsidTr="00493671">
        <w:trPr>
          <w:trHeight w:hRule="exact" w:val="216"/>
          <w:tblHeader/>
        </w:trPr>
        <w:tc>
          <w:tcPr>
            <w:tcW w:w="564" w:type="dxa"/>
          </w:tcPr>
          <w:p w14:paraId="2DBE60A8" w14:textId="77777777" w:rsidR="009626B1" w:rsidRPr="00C2555B" w:rsidRDefault="009626B1" w:rsidP="000B7C74">
            <w:pPr>
              <w:spacing w:line="240" w:lineRule="auto"/>
              <w:jc w:val="center"/>
              <w:rPr>
                <w:rFonts w:ascii="Browallia New" w:hAnsi="Browallia New" w:cs="Browallia New"/>
                <w:sz w:val="22"/>
                <w:szCs w:val="22"/>
                <w:cs/>
              </w:rPr>
            </w:pPr>
          </w:p>
        </w:tc>
        <w:tc>
          <w:tcPr>
            <w:tcW w:w="1080" w:type="dxa"/>
          </w:tcPr>
          <w:p w14:paraId="7B8EE25F"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338F5272"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1C5AA3AD"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990" w:type="dxa"/>
          </w:tcPr>
          <w:p w14:paraId="5C45E988" w14:textId="77777777" w:rsidR="009626B1" w:rsidRPr="00C2555B" w:rsidRDefault="009626B1" w:rsidP="008606CB">
            <w:pPr>
              <w:spacing w:line="240" w:lineRule="auto"/>
              <w:ind w:hanging="24"/>
              <w:jc w:val="center"/>
              <w:rPr>
                <w:rFonts w:ascii="Browallia New" w:hAnsi="Browallia New" w:cs="Browallia New"/>
                <w:sz w:val="22"/>
                <w:szCs w:val="22"/>
                <w:cs/>
              </w:rPr>
            </w:pPr>
          </w:p>
        </w:tc>
        <w:tc>
          <w:tcPr>
            <w:tcW w:w="999" w:type="dxa"/>
          </w:tcPr>
          <w:p w14:paraId="011CDD67" w14:textId="77777777" w:rsidR="009626B1" w:rsidRPr="00B762DD" w:rsidRDefault="009626B1" w:rsidP="000B7C74">
            <w:pPr>
              <w:spacing w:line="240" w:lineRule="auto"/>
              <w:ind w:right="12"/>
              <w:jc w:val="right"/>
              <w:rPr>
                <w:rFonts w:ascii="Browallia New" w:hAnsi="Browallia New" w:cs="Browallia New"/>
                <w:sz w:val="22"/>
                <w:szCs w:val="22"/>
                <w:highlight w:val="yellow"/>
                <w:cs/>
              </w:rPr>
            </w:pPr>
          </w:p>
        </w:tc>
        <w:tc>
          <w:tcPr>
            <w:tcW w:w="990" w:type="dxa"/>
            <w:gridSpan w:val="2"/>
          </w:tcPr>
          <w:p w14:paraId="4B666779"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tcPr>
          <w:p w14:paraId="329C697F"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3587F897" w14:textId="77777777" w:rsidR="009626B1" w:rsidRPr="00C2555B" w:rsidRDefault="009626B1" w:rsidP="000B7C74">
            <w:pPr>
              <w:spacing w:line="240" w:lineRule="auto"/>
              <w:ind w:right="12"/>
              <w:jc w:val="right"/>
              <w:rPr>
                <w:rFonts w:ascii="Browallia New" w:hAnsi="Browallia New" w:cs="Browallia New"/>
                <w:sz w:val="22"/>
                <w:szCs w:val="22"/>
                <w:cs/>
              </w:rPr>
            </w:pPr>
          </w:p>
        </w:tc>
      </w:tr>
      <w:tr w:rsidR="00AA404F" w:rsidRPr="00C2555B" w14:paraId="031A60C8" w14:textId="21DE16EB" w:rsidTr="00B762DD">
        <w:tc>
          <w:tcPr>
            <w:tcW w:w="564" w:type="dxa"/>
          </w:tcPr>
          <w:p w14:paraId="167F49C5" w14:textId="0D8D1CA1"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1</w:t>
            </w:r>
          </w:p>
        </w:tc>
        <w:tc>
          <w:tcPr>
            <w:tcW w:w="1080" w:type="dxa"/>
          </w:tcPr>
          <w:p w14:paraId="2C3DCC48" w14:textId="607848B6"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rPr>
              <w:t>3</w:t>
            </w:r>
            <w:r w:rsidRPr="00C2555B">
              <w:rPr>
                <w:rFonts w:ascii="Browallia New" w:hAnsi="Browallia New" w:cs="Browallia New"/>
                <w:sz w:val="22"/>
                <w:szCs w:val="22"/>
                <w:cs/>
              </w:rPr>
              <w:t xml:space="preserve"> ปี </w:t>
            </w:r>
            <w:r w:rsidRPr="00C2555B">
              <w:rPr>
                <w:rFonts w:ascii="Browallia New" w:hAnsi="Browallia New" w:cs="Browallia New"/>
                <w:sz w:val="22"/>
                <w:szCs w:val="22"/>
              </w:rPr>
              <w:t>1</w:t>
            </w:r>
            <w:r w:rsidRPr="00C2555B">
              <w:rPr>
                <w:rFonts w:ascii="Browallia New" w:hAnsi="Browallia New" w:cs="Browallia New"/>
                <w:sz w:val="22"/>
                <w:szCs w:val="22"/>
                <w:cs/>
              </w:rPr>
              <w:t xml:space="preserve"> วัน</w:t>
            </w:r>
          </w:p>
        </w:tc>
        <w:tc>
          <w:tcPr>
            <w:tcW w:w="1440" w:type="dxa"/>
          </w:tcPr>
          <w:p w14:paraId="59D2A518" w14:textId="018A62DC"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2559</w:t>
            </w:r>
          </w:p>
        </w:tc>
        <w:tc>
          <w:tcPr>
            <w:tcW w:w="1440" w:type="dxa"/>
          </w:tcPr>
          <w:p w14:paraId="011479BE" w14:textId="34FF4540"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20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098F1058" w14:textId="40106BFD"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rPr>
              <w:t>4.30</w:t>
            </w:r>
          </w:p>
        </w:tc>
        <w:tc>
          <w:tcPr>
            <w:tcW w:w="999" w:type="dxa"/>
            <w:shd w:val="clear" w:color="auto" w:fill="auto"/>
          </w:tcPr>
          <w:p w14:paraId="5072BACA" w14:textId="6EEA65B7" w:rsidR="00AA404F" w:rsidRPr="00B762DD"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5C74ACE9" w14:textId="76902024"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169,974</w:t>
            </w:r>
          </w:p>
        </w:tc>
        <w:tc>
          <w:tcPr>
            <w:tcW w:w="990" w:type="dxa"/>
          </w:tcPr>
          <w:p w14:paraId="6021EFF7" w14:textId="44B1E4B9"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10FFB239" w14:textId="79901072"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26197D8B" w14:textId="1D36F2DB" w:rsidTr="00B762DD">
        <w:tc>
          <w:tcPr>
            <w:tcW w:w="564" w:type="dxa"/>
          </w:tcPr>
          <w:p w14:paraId="152667BE" w14:textId="62CA4500" w:rsidR="00AA404F" w:rsidRPr="00C2555B" w:rsidRDefault="00AA404F" w:rsidP="00AA404F">
            <w:pPr>
              <w:spacing w:line="240" w:lineRule="auto"/>
              <w:ind w:left="-110" w:right="-108"/>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2</w:t>
            </w:r>
          </w:p>
        </w:tc>
        <w:tc>
          <w:tcPr>
            <w:tcW w:w="1080" w:type="dxa"/>
          </w:tcPr>
          <w:p w14:paraId="7D669519" w14:textId="714D3F1F"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3</w:t>
            </w:r>
            <w:r w:rsidRPr="00C2555B">
              <w:rPr>
                <w:rFonts w:ascii="Browallia New" w:hAnsi="Browallia New" w:cs="Browallia New"/>
                <w:sz w:val="22"/>
                <w:szCs w:val="22"/>
                <w:cs/>
                <w:lang w:val="en-GB"/>
              </w:rPr>
              <w:t xml:space="preserve"> ปี </w:t>
            </w:r>
          </w:p>
        </w:tc>
        <w:tc>
          <w:tcPr>
            <w:tcW w:w="1440" w:type="dxa"/>
          </w:tcPr>
          <w:p w14:paraId="6372DF4F" w14:textId="3B7B7FFF"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2559</w:t>
            </w:r>
          </w:p>
        </w:tc>
        <w:tc>
          <w:tcPr>
            <w:tcW w:w="1440" w:type="dxa"/>
          </w:tcPr>
          <w:p w14:paraId="48EDC406" w14:textId="0BEA3DAB"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2562</w:t>
            </w:r>
          </w:p>
        </w:tc>
        <w:tc>
          <w:tcPr>
            <w:tcW w:w="990" w:type="dxa"/>
          </w:tcPr>
          <w:p w14:paraId="6485EA5A" w14:textId="344C8F68"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5.00</w:t>
            </w:r>
          </w:p>
        </w:tc>
        <w:tc>
          <w:tcPr>
            <w:tcW w:w="999" w:type="dxa"/>
            <w:shd w:val="clear" w:color="auto" w:fill="auto"/>
          </w:tcPr>
          <w:p w14:paraId="007C662D" w14:textId="36718C82" w:rsidR="00AA404F" w:rsidRPr="00807020" w:rsidRDefault="00AA404F" w:rsidP="00AA404F">
            <w:pPr>
              <w:spacing w:line="240" w:lineRule="auto"/>
              <w:ind w:right="12"/>
              <w:jc w:val="right"/>
              <w:rPr>
                <w:rFonts w:ascii="Browallia New" w:hAnsi="Browallia New" w:cs="Browallia New"/>
                <w:sz w:val="22"/>
                <w:szCs w:val="22"/>
                <w:lang w:bidi="lo-LA"/>
              </w:rPr>
            </w:pPr>
            <w:r w:rsidRPr="00B762DD">
              <w:rPr>
                <w:rFonts w:ascii="Browallia New" w:hAnsi="Browallia New" w:cs="Browallia New"/>
                <w:sz w:val="22"/>
                <w:szCs w:val="22"/>
                <w:lang w:bidi="lo-LA"/>
              </w:rPr>
              <w:t>699,788</w:t>
            </w:r>
          </w:p>
        </w:tc>
        <w:tc>
          <w:tcPr>
            <w:tcW w:w="990" w:type="dxa"/>
            <w:gridSpan w:val="2"/>
          </w:tcPr>
          <w:p w14:paraId="3F6879E8" w14:textId="1B192039"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699,526</w:t>
            </w:r>
          </w:p>
        </w:tc>
        <w:tc>
          <w:tcPr>
            <w:tcW w:w="990" w:type="dxa"/>
          </w:tcPr>
          <w:p w14:paraId="600F8B6E" w14:textId="77A06758"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4F64ECED" w14:textId="6B362CAC"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4178956F" w14:textId="77777777" w:rsidTr="008C07C9">
        <w:tc>
          <w:tcPr>
            <w:tcW w:w="564" w:type="dxa"/>
          </w:tcPr>
          <w:p w14:paraId="406ABCD5" w14:textId="185CB3B4" w:rsidR="00AA404F" w:rsidRPr="00C2555B" w:rsidRDefault="00AA404F" w:rsidP="00AA404F">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p>
        </w:tc>
        <w:tc>
          <w:tcPr>
            <w:tcW w:w="1080" w:type="dxa"/>
          </w:tcPr>
          <w:p w14:paraId="59DAFCE9" w14:textId="42733858"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r w:rsidRPr="00C2555B">
              <w:rPr>
                <w:rFonts w:ascii="Browallia New" w:hAnsi="Browallia New" w:cs="Browallia New"/>
                <w:sz w:val="22"/>
                <w:szCs w:val="22"/>
                <w:lang w:val="en-GB"/>
              </w:rPr>
              <w:t xml:space="preserve">16 </w:t>
            </w:r>
            <w:r w:rsidRPr="00C2555B">
              <w:rPr>
                <w:rFonts w:ascii="Browallia New" w:hAnsi="Browallia New" w:cs="Browallia New"/>
                <w:sz w:val="22"/>
                <w:szCs w:val="22"/>
                <w:cs/>
                <w:lang w:val="en-GB"/>
              </w:rPr>
              <w:t>วัน</w:t>
            </w:r>
          </w:p>
        </w:tc>
        <w:tc>
          <w:tcPr>
            <w:tcW w:w="1440" w:type="dxa"/>
          </w:tcPr>
          <w:p w14:paraId="031CF939" w14:textId="77777777" w:rsidR="00AA404F" w:rsidRPr="00C2555B" w:rsidRDefault="00AA404F" w:rsidP="00AA404F">
            <w:pPr>
              <w:spacing w:line="240" w:lineRule="auto"/>
              <w:ind w:left="-110" w:right="-108"/>
              <w:jc w:val="center"/>
              <w:rPr>
                <w:rFonts w:ascii="Browallia New" w:hAnsi="Browallia New" w:cs="Browallia New"/>
                <w:sz w:val="22"/>
                <w:szCs w:val="22"/>
              </w:rPr>
            </w:pPr>
          </w:p>
          <w:p w14:paraId="41256610" w14:textId="3F498916"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5262CEAD" w14:textId="77777777" w:rsidR="00AA404F" w:rsidRPr="00C2555B" w:rsidRDefault="00AA404F" w:rsidP="00AA404F">
            <w:pPr>
              <w:spacing w:line="240" w:lineRule="auto"/>
              <w:ind w:left="-110" w:right="-108"/>
              <w:jc w:val="center"/>
              <w:rPr>
                <w:rFonts w:ascii="Browallia New" w:hAnsi="Browallia New" w:cs="Browallia New"/>
                <w:sz w:val="22"/>
                <w:szCs w:val="22"/>
              </w:rPr>
            </w:pPr>
          </w:p>
          <w:p w14:paraId="52C95179" w14:textId="1B421D17"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7A74D6E3" w14:textId="77777777" w:rsidR="00AA404F" w:rsidRPr="00C2555B" w:rsidRDefault="00AA404F" w:rsidP="00AA404F">
            <w:pPr>
              <w:spacing w:line="240" w:lineRule="auto"/>
              <w:jc w:val="center"/>
              <w:rPr>
                <w:rFonts w:ascii="Browallia New" w:hAnsi="Browallia New" w:cs="Browallia New"/>
                <w:sz w:val="22"/>
                <w:szCs w:val="22"/>
                <w:lang w:val="en-GB"/>
              </w:rPr>
            </w:pPr>
          </w:p>
          <w:p w14:paraId="10476ABF" w14:textId="0A8A65EC"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lang w:val="en-GB"/>
              </w:rPr>
              <w:t>10</w:t>
            </w:r>
          </w:p>
        </w:tc>
        <w:tc>
          <w:tcPr>
            <w:tcW w:w="999" w:type="dxa"/>
            <w:shd w:val="clear" w:color="auto" w:fill="auto"/>
          </w:tcPr>
          <w:p w14:paraId="1AA0803D" w14:textId="77777777" w:rsidR="00AA404F" w:rsidRPr="00C2555B"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p>
          <w:p w14:paraId="1ED6E86C" w14:textId="720EE738" w:rsidR="00AA404F" w:rsidRPr="00B762DD"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135D0CFD" w14:textId="77777777" w:rsidR="00AA404F" w:rsidRPr="00C2555B" w:rsidRDefault="00AA404F" w:rsidP="00AA404F">
            <w:pPr>
              <w:spacing w:line="240" w:lineRule="auto"/>
              <w:ind w:right="12"/>
              <w:jc w:val="right"/>
              <w:rPr>
                <w:rFonts w:ascii="Browallia New" w:hAnsi="Browallia New" w:cs="DokChampa"/>
                <w:sz w:val="22"/>
                <w:szCs w:val="22"/>
                <w:lang w:bidi="lo-LA"/>
              </w:rPr>
            </w:pPr>
          </w:p>
          <w:p w14:paraId="359F3234" w14:textId="017E1A53"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199,620</w:t>
            </w:r>
          </w:p>
        </w:tc>
        <w:tc>
          <w:tcPr>
            <w:tcW w:w="990" w:type="dxa"/>
          </w:tcPr>
          <w:p w14:paraId="5AB09F77" w14:textId="77777777" w:rsidR="00AA404F" w:rsidRPr="00C2555B"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p>
          <w:p w14:paraId="3755CCDB" w14:textId="44E286AD" w:rsidR="00AA404F" w:rsidRPr="00807020"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629344CE" w14:textId="77777777" w:rsidR="00AA404F" w:rsidRPr="00C2555B"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p>
          <w:p w14:paraId="71A0D0D6" w14:textId="5A081EDD" w:rsidR="00AA404F" w:rsidRPr="00C2555B" w:rsidRDefault="00AA404F" w:rsidP="00AA404F">
            <w:pPr>
              <w:tabs>
                <w:tab w:val="clear" w:pos="680"/>
                <w:tab w:val="clear" w:pos="907"/>
              </w:tabs>
              <w:spacing w:line="240" w:lineRule="auto"/>
              <w:ind w:right="-186"/>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4C075D11" w14:textId="77777777" w:rsidTr="00B762DD">
        <w:tc>
          <w:tcPr>
            <w:tcW w:w="564" w:type="dxa"/>
          </w:tcPr>
          <w:p w14:paraId="4A09882F" w14:textId="0494E3E6" w:rsidR="00AA404F" w:rsidRPr="00C2555B" w:rsidRDefault="00AA404F" w:rsidP="00AA404F">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4</w:t>
            </w:r>
          </w:p>
        </w:tc>
        <w:tc>
          <w:tcPr>
            <w:tcW w:w="1080" w:type="dxa"/>
          </w:tcPr>
          <w:p w14:paraId="6ABA4A23" w14:textId="7B70BB59"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p>
        </w:tc>
        <w:tc>
          <w:tcPr>
            <w:tcW w:w="1440" w:type="dxa"/>
          </w:tcPr>
          <w:p w14:paraId="07BB2378" w14:textId="05AF7A0A"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21</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314C64A6" w14:textId="14FD70D6"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5ABDF4AB" w14:textId="4A0C6B6F"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10</w:t>
            </w:r>
          </w:p>
        </w:tc>
        <w:tc>
          <w:tcPr>
            <w:tcW w:w="999" w:type="dxa"/>
            <w:shd w:val="clear" w:color="auto" w:fill="auto"/>
          </w:tcPr>
          <w:p w14:paraId="44601F16" w14:textId="0450C04F" w:rsidR="00AA404F" w:rsidRPr="00B762DD"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3695561A" w14:textId="25AAC6D5"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399,234</w:t>
            </w:r>
          </w:p>
        </w:tc>
        <w:tc>
          <w:tcPr>
            <w:tcW w:w="990" w:type="dxa"/>
          </w:tcPr>
          <w:p w14:paraId="1A14E563" w14:textId="7F87ADB5"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2EB0B473" w14:textId="5EF79956"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7489AF4C" w14:textId="77777777" w:rsidTr="00807020">
        <w:tc>
          <w:tcPr>
            <w:tcW w:w="564" w:type="dxa"/>
          </w:tcPr>
          <w:p w14:paraId="518A4558" w14:textId="5BC26D94" w:rsidR="00AA404F" w:rsidRPr="00C2555B" w:rsidRDefault="00AA404F" w:rsidP="00AA404F">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5</w:t>
            </w:r>
          </w:p>
        </w:tc>
        <w:tc>
          <w:tcPr>
            <w:tcW w:w="1080" w:type="dxa"/>
          </w:tcPr>
          <w:p w14:paraId="40931796" w14:textId="538A0D9B"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 xml:space="preserve"> 2</w:t>
            </w:r>
            <w:r w:rsidRPr="00C2555B">
              <w:rPr>
                <w:rFonts w:ascii="Browallia New" w:hAnsi="Browallia New" w:cs="Browallia New"/>
                <w:sz w:val="22"/>
                <w:szCs w:val="22"/>
                <w:cs/>
                <w:lang w:val="en-GB"/>
              </w:rPr>
              <w:t xml:space="preserve"> ปี</w:t>
            </w:r>
          </w:p>
        </w:tc>
        <w:tc>
          <w:tcPr>
            <w:tcW w:w="1440" w:type="dxa"/>
          </w:tcPr>
          <w:p w14:paraId="65FCAE6E" w14:textId="3247D4CE"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2560</w:t>
            </w:r>
          </w:p>
        </w:tc>
        <w:tc>
          <w:tcPr>
            <w:tcW w:w="1440" w:type="dxa"/>
          </w:tcPr>
          <w:p w14:paraId="29BCA31B" w14:textId="53CF5D05" w:rsidR="00AA404F" w:rsidRPr="00C2555B" w:rsidRDefault="00AA404F" w:rsidP="00AA404F">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2562</w:t>
            </w:r>
          </w:p>
        </w:tc>
        <w:tc>
          <w:tcPr>
            <w:tcW w:w="990" w:type="dxa"/>
          </w:tcPr>
          <w:p w14:paraId="44CA00ED" w14:textId="3D07624A" w:rsidR="00AA404F" w:rsidRPr="00C2555B" w:rsidRDefault="00AA404F" w:rsidP="00AA404F">
            <w:pPr>
              <w:spacing w:line="240" w:lineRule="auto"/>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14924DD4" w14:textId="06D81154" w:rsidR="00AA404F" w:rsidRPr="00C2555B" w:rsidRDefault="00AA404F" w:rsidP="00AA404F">
            <w:pPr>
              <w:spacing w:line="240" w:lineRule="auto"/>
              <w:ind w:right="12"/>
              <w:jc w:val="right"/>
              <w:rPr>
                <w:rFonts w:ascii="Browallia New" w:hAnsi="Browallia New" w:cs="Browallia New"/>
                <w:sz w:val="22"/>
                <w:szCs w:val="22"/>
                <w:lang w:bidi="lo-LA"/>
              </w:rPr>
            </w:pPr>
            <w:r w:rsidRPr="00807020">
              <w:rPr>
                <w:rFonts w:ascii="Browallia New" w:hAnsi="Browallia New" w:cs="Browallia New"/>
                <w:sz w:val="22"/>
                <w:szCs w:val="22"/>
                <w:lang w:bidi="lo-LA"/>
              </w:rPr>
              <w:t>467,503</w:t>
            </w:r>
          </w:p>
        </w:tc>
        <w:tc>
          <w:tcPr>
            <w:tcW w:w="990" w:type="dxa"/>
            <w:gridSpan w:val="2"/>
          </w:tcPr>
          <w:p w14:paraId="4BC08DAA" w14:textId="7D75634E"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c>
          <w:tcPr>
            <w:tcW w:w="990" w:type="dxa"/>
          </w:tcPr>
          <w:p w14:paraId="35078FD2" w14:textId="1ACD0E8D" w:rsidR="00AA404F" w:rsidRPr="00C2555B" w:rsidRDefault="00AA404F" w:rsidP="00AA404F">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467,503</w:t>
            </w:r>
          </w:p>
        </w:tc>
        <w:tc>
          <w:tcPr>
            <w:tcW w:w="990" w:type="dxa"/>
            <w:gridSpan w:val="2"/>
          </w:tcPr>
          <w:p w14:paraId="7E2535B0" w14:textId="25B4A84C"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r>
      <w:tr w:rsidR="00AA404F" w:rsidRPr="00C2555B" w14:paraId="2C71998D" w14:textId="77777777" w:rsidTr="00C320BC">
        <w:tc>
          <w:tcPr>
            <w:tcW w:w="564" w:type="dxa"/>
          </w:tcPr>
          <w:p w14:paraId="3852A967" w14:textId="4CF2B1D6"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lang w:val="en-GB"/>
              </w:rPr>
              <w:t>6</w:t>
            </w:r>
          </w:p>
        </w:tc>
        <w:tc>
          <w:tcPr>
            <w:tcW w:w="1080" w:type="dxa"/>
          </w:tcPr>
          <w:p w14:paraId="56399801" w14:textId="6B08DE66"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w:t>
            </w:r>
          </w:p>
        </w:tc>
        <w:tc>
          <w:tcPr>
            <w:tcW w:w="1440" w:type="dxa"/>
          </w:tcPr>
          <w:p w14:paraId="7A89320E" w14:textId="4E48F181"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2561</w:t>
            </w:r>
          </w:p>
        </w:tc>
        <w:tc>
          <w:tcPr>
            <w:tcW w:w="1440" w:type="dxa"/>
          </w:tcPr>
          <w:p w14:paraId="7C523F2A" w14:textId="5F65C4D8"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2563</w:t>
            </w:r>
          </w:p>
        </w:tc>
        <w:tc>
          <w:tcPr>
            <w:tcW w:w="990" w:type="dxa"/>
          </w:tcPr>
          <w:p w14:paraId="7A4E26AA" w14:textId="5E3D6A48"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5.55</w:t>
            </w:r>
          </w:p>
        </w:tc>
        <w:tc>
          <w:tcPr>
            <w:tcW w:w="999" w:type="dxa"/>
          </w:tcPr>
          <w:p w14:paraId="232E4411" w14:textId="2A1D7EEF" w:rsidR="00AA404F" w:rsidRPr="00C2555B" w:rsidRDefault="00AA404F" w:rsidP="00AA404F">
            <w:pPr>
              <w:spacing w:line="240" w:lineRule="auto"/>
              <w:ind w:right="12"/>
              <w:jc w:val="right"/>
              <w:rPr>
                <w:rFonts w:ascii="Browallia New" w:hAnsi="Browallia New" w:cs="Browallia New"/>
                <w:sz w:val="22"/>
                <w:szCs w:val="22"/>
                <w:lang w:bidi="lo-LA"/>
              </w:rPr>
            </w:pPr>
            <w:r w:rsidRPr="00807020">
              <w:rPr>
                <w:rFonts w:ascii="Browallia New" w:hAnsi="Browallia New" w:cs="Browallia New"/>
                <w:sz w:val="22"/>
                <w:szCs w:val="22"/>
                <w:lang w:bidi="lo-LA"/>
              </w:rPr>
              <w:t>609,837</w:t>
            </w:r>
          </w:p>
        </w:tc>
        <w:tc>
          <w:tcPr>
            <w:tcW w:w="990" w:type="dxa"/>
            <w:gridSpan w:val="2"/>
          </w:tcPr>
          <w:p w14:paraId="40F600D7" w14:textId="2101BFF2"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608,280</w:t>
            </w:r>
          </w:p>
        </w:tc>
        <w:tc>
          <w:tcPr>
            <w:tcW w:w="990" w:type="dxa"/>
          </w:tcPr>
          <w:p w14:paraId="388B0894" w14:textId="575FA2D1" w:rsidR="00AA404F" w:rsidRPr="00C2555B" w:rsidRDefault="00AA404F" w:rsidP="00AA404F">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609,837</w:t>
            </w:r>
          </w:p>
        </w:tc>
        <w:tc>
          <w:tcPr>
            <w:tcW w:w="990" w:type="dxa"/>
            <w:gridSpan w:val="2"/>
          </w:tcPr>
          <w:p w14:paraId="48D4F2C0" w14:textId="461AC458"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608,280</w:t>
            </w:r>
          </w:p>
        </w:tc>
      </w:tr>
      <w:tr w:rsidR="00AA404F" w:rsidRPr="00C2555B" w14:paraId="7B0F20E5" w14:textId="77777777" w:rsidTr="3F9C846B">
        <w:tc>
          <w:tcPr>
            <w:tcW w:w="564" w:type="dxa"/>
          </w:tcPr>
          <w:p w14:paraId="528147DD" w14:textId="4ECF386D"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7</w:t>
            </w:r>
          </w:p>
        </w:tc>
        <w:tc>
          <w:tcPr>
            <w:tcW w:w="1080" w:type="dxa"/>
          </w:tcPr>
          <w:p w14:paraId="44AEC4D9" w14:textId="67E9D8EC"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6</w:t>
            </w:r>
            <w:r w:rsidRPr="00C2555B">
              <w:rPr>
                <w:rFonts w:ascii="Browallia New" w:hAnsi="Browallia New" w:cs="Browallia New"/>
                <w:sz w:val="22"/>
                <w:szCs w:val="22"/>
                <w:cs/>
                <w:lang w:val="en-GB"/>
              </w:rPr>
              <w:t xml:space="preserve"> เดือน</w:t>
            </w:r>
          </w:p>
        </w:tc>
        <w:tc>
          <w:tcPr>
            <w:tcW w:w="1440" w:type="dxa"/>
          </w:tcPr>
          <w:p w14:paraId="7FC29152" w14:textId="1133B2CC"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กรกฎาคม </w:t>
            </w:r>
            <w:r w:rsidRPr="00C2555B">
              <w:rPr>
                <w:rFonts w:ascii="Browallia New" w:hAnsi="Browallia New" w:cs="Browallia New"/>
                <w:sz w:val="22"/>
                <w:szCs w:val="22"/>
              </w:rPr>
              <w:t>2561</w:t>
            </w:r>
          </w:p>
        </w:tc>
        <w:tc>
          <w:tcPr>
            <w:tcW w:w="1440" w:type="dxa"/>
          </w:tcPr>
          <w:p w14:paraId="664DE47B" w14:textId="075F0684"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มกราคม </w:t>
            </w:r>
            <w:r w:rsidRPr="00C2555B">
              <w:rPr>
                <w:rFonts w:ascii="Browallia New" w:hAnsi="Browallia New" w:cs="Browallia New"/>
                <w:sz w:val="22"/>
                <w:szCs w:val="22"/>
              </w:rPr>
              <w:t>2564</w:t>
            </w:r>
          </w:p>
        </w:tc>
        <w:tc>
          <w:tcPr>
            <w:tcW w:w="990" w:type="dxa"/>
          </w:tcPr>
          <w:p w14:paraId="55433FE3" w14:textId="4BA79D80" w:rsidR="00AA404F" w:rsidRPr="00C2555B" w:rsidRDefault="00AA404F" w:rsidP="00AA404F">
            <w:pPr>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0FF6D550" w14:textId="489B723D" w:rsidR="00AA404F" w:rsidRPr="00C2555B" w:rsidDel="001C327C" w:rsidRDefault="00AA404F" w:rsidP="00AA404F">
            <w:pPr>
              <w:spacing w:line="240" w:lineRule="auto"/>
              <w:ind w:right="12"/>
              <w:jc w:val="right"/>
              <w:rPr>
                <w:rFonts w:ascii="Browallia New" w:hAnsi="Browallia New" w:cs="Browallia New"/>
                <w:sz w:val="22"/>
                <w:szCs w:val="22"/>
                <w:cs/>
              </w:rPr>
            </w:pPr>
            <w:r w:rsidRPr="00807020">
              <w:rPr>
                <w:rFonts w:ascii="Browallia New" w:hAnsi="Browallia New" w:cs="Browallia New"/>
                <w:sz w:val="22"/>
                <w:szCs w:val="22"/>
                <w:lang w:bidi="lo-LA"/>
              </w:rPr>
              <w:t>644,789</w:t>
            </w:r>
          </w:p>
        </w:tc>
        <w:tc>
          <w:tcPr>
            <w:tcW w:w="990" w:type="dxa"/>
            <w:gridSpan w:val="2"/>
          </w:tcPr>
          <w:p w14:paraId="0B621C7B" w14:textId="4E6AB67C" w:rsidR="00AA404F" w:rsidRPr="00C2555B" w:rsidDel="00A31BBC"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643,143</w:t>
            </w:r>
          </w:p>
        </w:tc>
        <w:tc>
          <w:tcPr>
            <w:tcW w:w="990" w:type="dxa"/>
          </w:tcPr>
          <w:p w14:paraId="4DEB59EC" w14:textId="38E01D2D" w:rsidR="00AA404F" w:rsidRPr="00C2555B" w:rsidDel="001C327C" w:rsidRDefault="00AA404F" w:rsidP="00AA404F">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644,789</w:t>
            </w:r>
          </w:p>
        </w:tc>
        <w:tc>
          <w:tcPr>
            <w:tcW w:w="990" w:type="dxa"/>
            <w:gridSpan w:val="2"/>
          </w:tcPr>
          <w:p w14:paraId="58E59843" w14:textId="33D7C6A4" w:rsidR="00AA404F" w:rsidRPr="00C2555B" w:rsidDel="00A31BBC"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643,143</w:t>
            </w:r>
          </w:p>
        </w:tc>
      </w:tr>
      <w:tr w:rsidR="00AA404F" w:rsidRPr="00C2555B" w14:paraId="45A09CED" w14:textId="77777777" w:rsidTr="00493671">
        <w:tc>
          <w:tcPr>
            <w:tcW w:w="564" w:type="dxa"/>
          </w:tcPr>
          <w:p w14:paraId="03219D85" w14:textId="6E69491B" w:rsidR="00AA404F" w:rsidRPr="00C2555B" w:rsidRDefault="00AA404F" w:rsidP="00AA404F">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8</w:t>
            </w:r>
          </w:p>
        </w:tc>
        <w:tc>
          <w:tcPr>
            <w:tcW w:w="1080" w:type="dxa"/>
          </w:tcPr>
          <w:p w14:paraId="3BA4AA45" w14:textId="6EE89EA3"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2 </w:t>
            </w:r>
            <w:r w:rsidRPr="00C2555B">
              <w:rPr>
                <w:rFonts w:ascii="Browallia New" w:hAnsi="Browallia New" w:cs="Browallia New"/>
                <w:sz w:val="22"/>
                <w:szCs w:val="22"/>
                <w:cs/>
                <w:lang w:val="en-GB"/>
              </w:rPr>
              <w:t>ปี</w:t>
            </w:r>
          </w:p>
        </w:tc>
        <w:tc>
          <w:tcPr>
            <w:tcW w:w="1440" w:type="dxa"/>
          </w:tcPr>
          <w:p w14:paraId="3724E054" w14:textId="5D68974C"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2561</w:t>
            </w:r>
          </w:p>
        </w:tc>
        <w:tc>
          <w:tcPr>
            <w:tcW w:w="1440" w:type="dxa"/>
          </w:tcPr>
          <w:p w14:paraId="1CBEB708" w14:textId="430CAB87"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2563</w:t>
            </w:r>
          </w:p>
        </w:tc>
        <w:tc>
          <w:tcPr>
            <w:tcW w:w="990" w:type="dxa"/>
          </w:tcPr>
          <w:p w14:paraId="5B807071" w14:textId="62E7FF3D"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69668447" w14:textId="082CC490" w:rsidR="00AA404F" w:rsidRPr="00C2555B" w:rsidRDefault="00AA404F" w:rsidP="00AA404F">
            <w:pPr>
              <w:spacing w:line="240" w:lineRule="auto"/>
              <w:ind w:right="12"/>
              <w:jc w:val="right"/>
              <w:rPr>
                <w:rFonts w:ascii="Browallia New" w:hAnsi="Browallia New" w:cs="Browallia New"/>
                <w:sz w:val="22"/>
                <w:szCs w:val="22"/>
                <w:lang w:bidi="lo-LA"/>
              </w:rPr>
            </w:pPr>
            <w:r w:rsidRPr="00807020">
              <w:rPr>
                <w:rFonts w:ascii="Browallia New" w:hAnsi="Browallia New" w:cs="Browallia New"/>
                <w:sz w:val="22"/>
                <w:szCs w:val="22"/>
                <w:lang w:bidi="lo-LA"/>
              </w:rPr>
              <w:t>159,213</w:t>
            </w:r>
          </w:p>
        </w:tc>
        <w:tc>
          <w:tcPr>
            <w:tcW w:w="990" w:type="dxa"/>
            <w:gridSpan w:val="2"/>
          </w:tcPr>
          <w:p w14:paraId="1CED80D8" w14:textId="2FCEBC11"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158,853</w:t>
            </w:r>
          </w:p>
        </w:tc>
        <w:tc>
          <w:tcPr>
            <w:tcW w:w="990" w:type="dxa"/>
          </w:tcPr>
          <w:p w14:paraId="5E74AB45" w14:textId="4A047865" w:rsidR="00AA404F" w:rsidRPr="00C2555B" w:rsidRDefault="00AA404F" w:rsidP="00AA404F">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3CDB56E0" w14:textId="0E35726D" w:rsidR="00AA404F" w:rsidRPr="00C2555B" w:rsidRDefault="00AA404F" w:rsidP="00AA404F">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AA404F" w:rsidRPr="00C2555B" w14:paraId="7C648FA8" w14:textId="77777777" w:rsidTr="00493671">
        <w:tc>
          <w:tcPr>
            <w:tcW w:w="564" w:type="dxa"/>
          </w:tcPr>
          <w:p w14:paraId="4B17FBAA" w14:textId="2EFA4CD8" w:rsidR="00AA404F" w:rsidRPr="00C2555B" w:rsidRDefault="00AA404F" w:rsidP="00AA404F">
            <w:pPr>
              <w:spacing w:line="240" w:lineRule="auto"/>
              <w:ind w:right="-36"/>
              <w:jc w:val="center"/>
              <w:rPr>
                <w:rFonts w:ascii="Browallia New" w:hAnsi="Browallia New" w:cs="Browallia New"/>
                <w:sz w:val="22"/>
                <w:szCs w:val="22"/>
              </w:rPr>
            </w:pPr>
            <w:r w:rsidRPr="00C2555B">
              <w:rPr>
                <w:rFonts w:ascii="Browallia New" w:hAnsi="Browallia New" w:cs="Browallia New"/>
                <w:sz w:val="22"/>
                <w:szCs w:val="22"/>
              </w:rPr>
              <w:t>9</w:t>
            </w:r>
          </w:p>
        </w:tc>
        <w:tc>
          <w:tcPr>
            <w:tcW w:w="1080" w:type="dxa"/>
          </w:tcPr>
          <w:p w14:paraId="721E8E82" w14:textId="5362BC41" w:rsidR="00AA404F" w:rsidRPr="00C2555B" w:rsidRDefault="00AA404F" w:rsidP="00AA404F">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270</w:t>
            </w:r>
            <w:r w:rsidRPr="00C2555B">
              <w:rPr>
                <w:rFonts w:ascii="Browallia New" w:hAnsi="Browallia New" w:cs="Browallia New"/>
                <w:sz w:val="22"/>
                <w:szCs w:val="22"/>
                <w:cs/>
                <w:lang w:val="en-GB"/>
              </w:rPr>
              <w:t xml:space="preserve"> วัน</w:t>
            </w:r>
          </w:p>
        </w:tc>
        <w:tc>
          <w:tcPr>
            <w:tcW w:w="1440" w:type="dxa"/>
          </w:tcPr>
          <w:p w14:paraId="194E04B2" w14:textId="0DDCF5E3"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ตุลาคม</w:t>
            </w:r>
            <w:r w:rsidRPr="00C2555B">
              <w:rPr>
                <w:rFonts w:ascii="Browallia New" w:hAnsi="Browallia New" w:cs="Browallia New"/>
                <w:sz w:val="22"/>
                <w:szCs w:val="22"/>
              </w:rPr>
              <w:t xml:space="preserve"> 2561</w:t>
            </w:r>
          </w:p>
        </w:tc>
        <w:tc>
          <w:tcPr>
            <w:tcW w:w="1440" w:type="dxa"/>
          </w:tcPr>
          <w:p w14:paraId="6116D0B1" w14:textId="70D1CAFF" w:rsidR="00AA404F" w:rsidRPr="00C2555B" w:rsidRDefault="00AA404F" w:rsidP="00AA404F">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16 </w:t>
            </w:r>
            <w:r w:rsidRPr="00C2555B">
              <w:rPr>
                <w:rFonts w:ascii="Browallia New" w:hAnsi="Browallia New" w:cs="Browallia New"/>
                <w:sz w:val="22"/>
                <w:szCs w:val="22"/>
                <w:cs/>
              </w:rPr>
              <w:t>กรกฎาคม</w:t>
            </w:r>
            <w:r w:rsidRPr="00C2555B">
              <w:rPr>
                <w:rFonts w:ascii="Browallia New" w:hAnsi="Browallia New" w:cs="Browallia New"/>
                <w:sz w:val="22"/>
                <w:szCs w:val="22"/>
              </w:rPr>
              <w:t xml:space="preserve"> 2562</w:t>
            </w:r>
          </w:p>
        </w:tc>
        <w:tc>
          <w:tcPr>
            <w:tcW w:w="990" w:type="dxa"/>
          </w:tcPr>
          <w:p w14:paraId="435100B3" w14:textId="3B65880E" w:rsidR="00AA404F" w:rsidRPr="00C2555B" w:rsidRDefault="00AA404F" w:rsidP="00AA404F">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5.50</w:t>
            </w:r>
          </w:p>
        </w:tc>
        <w:tc>
          <w:tcPr>
            <w:tcW w:w="999" w:type="dxa"/>
          </w:tcPr>
          <w:p w14:paraId="1594AA2C" w14:textId="42029A8B" w:rsidR="00AA404F" w:rsidRPr="00C2555B" w:rsidRDefault="00AA404F" w:rsidP="00AA404F">
            <w:pPr>
              <w:spacing w:line="240" w:lineRule="auto"/>
              <w:ind w:right="12"/>
              <w:jc w:val="right"/>
              <w:rPr>
                <w:rFonts w:ascii="Browallia New" w:hAnsi="Browallia New" w:cs="Browallia New"/>
                <w:sz w:val="22"/>
                <w:szCs w:val="22"/>
                <w:lang w:bidi="lo-LA"/>
              </w:rPr>
            </w:pPr>
            <w:r w:rsidRPr="00807020">
              <w:rPr>
                <w:rFonts w:ascii="Browallia New" w:hAnsi="Browallia New" w:cs="Browallia New"/>
                <w:sz w:val="22"/>
                <w:szCs w:val="22"/>
                <w:lang w:bidi="lo-LA"/>
              </w:rPr>
              <w:t>129,973</w:t>
            </w:r>
          </w:p>
        </w:tc>
        <w:tc>
          <w:tcPr>
            <w:tcW w:w="990" w:type="dxa"/>
            <w:gridSpan w:val="2"/>
          </w:tcPr>
          <w:p w14:paraId="035116FB" w14:textId="383F810C" w:rsidR="00AA404F" w:rsidRPr="00C2555B" w:rsidRDefault="00AA404F" w:rsidP="00AA404F">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val="en-GB"/>
              </w:rPr>
              <w:t>129,644</w:t>
            </w:r>
          </w:p>
        </w:tc>
        <w:tc>
          <w:tcPr>
            <w:tcW w:w="990" w:type="dxa"/>
          </w:tcPr>
          <w:p w14:paraId="58EB491D" w14:textId="77466C44" w:rsidR="00AA404F" w:rsidRPr="00C2555B" w:rsidRDefault="00AA404F" w:rsidP="00AA404F">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bidi="lo-LA"/>
              </w:rPr>
              <w:t>129,973</w:t>
            </w:r>
          </w:p>
        </w:tc>
        <w:tc>
          <w:tcPr>
            <w:tcW w:w="990" w:type="dxa"/>
            <w:gridSpan w:val="2"/>
          </w:tcPr>
          <w:p w14:paraId="5560C4A3" w14:textId="63B474C5" w:rsidR="00AA404F" w:rsidRPr="00C2555B" w:rsidRDefault="00AA404F" w:rsidP="00AA404F">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129,644</w:t>
            </w:r>
          </w:p>
        </w:tc>
      </w:tr>
      <w:tr w:rsidR="00C71577" w:rsidRPr="00C2555B" w14:paraId="61C552D1" w14:textId="77777777" w:rsidTr="00493671">
        <w:tc>
          <w:tcPr>
            <w:tcW w:w="564" w:type="dxa"/>
          </w:tcPr>
          <w:p w14:paraId="08E550E4" w14:textId="0E7A58B8" w:rsidR="00C71577" w:rsidRPr="00C2555B" w:rsidRDefault="00C71577" w:rsidP="00C71577">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rPr>
              <w:t>10</w:t>
            </w:r>
          </w:p>
        </w:tc>
        <w:tc>
          <w:tcPr>
            <w:tcW w:w="1080" w:type="dxa"/>
          </w:tcPr>
          <w:p w14:paraId="605CFF89" w14:textId="4A9BD32E" w:rsidR="00C71577" w:rsidRPr="00493671" w:rsidRDefault="00C71577" w:rsidP="00C71577">
            <w:pPr>
              <w:spacing w:line="240" w:lineRule="auto"/>
              <w:jc w:val="center"/>
              <w:rPr>
                <w:rFonts w:ascii="Browallia New" w:hAnsi="Browallia New" w:cs="Browallia New"/>
                <w:sz w:val="22"/>
                <w:szCs w:val="22"/>
                <w:lang w:val="en-GB"/>
              </w:rPr>
            </w:pPr>
            <w:r w:rsidRPr="00807020">
              <w:rPr>
                <w:rFonts w:ascii="Browallia New" w:hAnsi="Browallia New" w:cs="Browallia New"/>
                <w:sz w:val="22"/>
                <w:szCs w:val="22"/>
                <w:lang w:val="en-GB"/>
              </w:rPr>
              <w:t>1</w:t>
            </w:r>
            <w:r w:rsidRPr="00807020">
              <w:rPr>
                <w:rFonts w:ascii="Browallia New" w:hAnsi="Browallia New" w:cs="Browallia New"/>
                <w:sz w:val="22"/>
                <w:szCs w:val="22"/>
                <w:cs/>
                <w:lang w:val="en-GB"/>
              </w:rPr>
              <w:t xml:space="preserve"> ปี </w:t>
            </w:r>
            <w:r w:rsidRPr="00807020">
              <w:rPr>
                <w:rFonts w:ascii="Browallia New" w:hAnsi="Browallia New" w:cs="Browallia New"/>
                <w:sz w:val="22"/>
                <w:szCs w:val="22"/>
                <w:lang w:val="en-GB"/>
              </w:rPr>
              <w:t>6</w:t>
            </w:r>
            <w:r w:rsidRPr="00807020">
              <w:rPr>
                <w:rFonts w:ascii="Browallia New" w:hAnsi="Browallia New" w:cs="Browallia New"/>
                <w:sz w:val="22"/>
                <w:szCs w:val="22"/>
                <w:cs/>
                <w:lang w:val="en-GB"/>
              </w:rPr>
              <w:t xml:space="preserve"> เดือน </w:t>
            </w:r>
          </w:p>
        </w:tc>
        <w:tc>
          <w:tcPr>
            <w:tcW w:w="1440" w:type="dxa"/>
          </w:tcPr>
          <w:p w14:paraId="6AC41A43" w14:textId="2790EC18" w:rsidR="00C71577" w:rsidRPr="00807020" w:rsidRDefault="00C71577" w:rsidP="00C71577">
            <w:pPr>
              <w:spacing w:line="240" w:lineRule="auto"/>
              <w:ind w:left="-110" w:right="-108"/>
              <w:jc w:val="center"/>
              <w:rPr>
                <w:rFonts w:ascii="Browallia New" w:hAnsi="Browallia New" w:cs="Browallia New"/>
                <w:sz w:val="22"/>
                <w:szCs w:val="22"/>
                <w:lang w:val="en-GB"/>
              </w:rPr>
            </w:pPr>
            <w:r w:rsidRPr="00807020">
              <w:rPr>
                <w:rFonts w:ascii="Browallia New" w:hAnsi="Browallia New" w:cs="Browallia New"/>
                <w:sz w:val="22"/>
                <w:szCs w:val="22"/>
                <w:lang w:val="en-GB"/>
              </w:rPr>
              <w:t>15</w:t>
            </w:r>
            <w:r w:rsidRPr="00807020">
              <w:rPr>
                <w:rFonts w:ascii="Browallia New" w:hAnsi="Browallia New" w:cs="Browallia New"/>
                <w:sz w:val="22"/>
                <w:szCs w:val="22"/>
                <w:cs/>
                <w:lang w:val="en-GB"/>
              </w:rPr>
              <w:t xml:space="preserve"> พฤษภาคม </w:t>
            </w:r>
            <w:r w:rsidRPr="00807020">
              <w:rPr>
                <w:rFonts w:ascii="Browallia New" w:hAnsi="Browallia New" w:cs="Browallia New"/>
                <w:sz w:val="22"/>
                <w:szCs w:val="22"/>
                <w:lang w:val="en-GB"/>
              </w:rPr>
              <w:t>256</w:t>
            </w:r>
            <w:r w:rsidRPr="00807020">
              <w:rPr>
                <w:rFonts w:ascii="Browallia New" w:hAnsi="Browallia New" w:cs="Browallia New"/>
                <w:sz w:val="22"/>
                <w:szCs w:val="22"/>
                <w:cs/>
                <w:lang w:val="en-GB"/>
              </w:rPr>
              <w:t>2</w:t>
            </w:r>
          </w:p>
        </w:tc>
        <w:tc>
          <w:tcPr>
            <w:tcW w:w="1440" w:type="dxa"/>
          </w:tcPr>
          <w:p w14:paraId="003060F9" w14:textId="0EBF0DAC" w:rsidR="00C71577" w:rsidRPr="00807020" w:rsidRDefault="00C71577" w:rsidP="00C71577">
            <w:pPr>
              <w:spacing w:line="240" w:lineRule="auto"/>
              <w:ind w:left="-110" w:right="-108"/>
              <w:jc w:val="center"/>
              <w:rPr>
                <w:rFonts w:ascii="Browallia New" w:hAnsi="Browallia New" w:cs="Browallia New"/>
                <w:sz w:val="22"/>
                <w:szCs w:val="22"/>
                <w:lang w:val="en-GB"/>
              </w:rPr>
            </w:pPr>
            <w:r w:rsidRPr="00807020">
              <w:rPr>
                <w:rFonts w:ascii="Browallia New" w:hAnsi="Browallia New" w:cs="Browallia New"/>
                <w:sz w:val="22"/>
                <w:szCs w:val="22"/>
                <w:lang w:val="en-GB"/>
              </w:rPr>
              <w:t>15</w:t>
            </w:r>
            <w:r w:rsidRPr="00807020">
              <w:rPr>
                <w:rFonts w:ascii="Browallia New" w:hAnsi="Browallia New" w:cs="Browallia New"/>
                <w:sz w:val="22"/>
                <w:szCs w:val="22"/>
                <w:cs/>
                <w:lang w:val="en-GB"/>
              </w:rPr>
              <w:t xml:space="preserve"> พฤศจิกายน </w:t>
            </w:r>
            <w:r w:rsidRPr="00807020">
              <w:rPr>
                <w:rFonts w:ascii="Browallia New" w:hAnsi="Browallia New" w:cs="Browallia New"/>
                <w:sz w:val="22"/>
                <w:szCs w:val="22"/>
                <w:lang w:val="en-GB"/>
              </w:rPr>
              <w:t>2563</w:t>
            </w:r>
          </w:p>
        </w:tc>
        <w:tc>
          <w:tcPr>
            <w:tcW w:w="990" w:type="dxa"/>
          </w:tcPr>
          <w:p w14:paraId="5B04E1D5" w14:textId="527C2BC4" w:rsidR="00C71577" w:rsidRPr="00493671" w:rsidRDefault="00C71577" w:rsidP="00C71577">
            <w:pPr>
              <w:spacing w:line="240" w:lineRule="auto"/>
              <w:jc w:val="center"/>
              <w:rPr>
                <w:rFonts w:ascii="Browallia New" w:hAnsi="Browallia New" w:cs="Browallia New"/>
                <w:sz w:val="22"/>
                <w:szCs w:val="22"/>
                <w:cs/>
                <w:lang w:val="en-GB"/>
              </w:rPr>
            </w:pPr>
            <w:r w:rsidRPr="00807020">
              <w:rPr>
                <w:rFonts w:ascii="Browallia New" w:hAnsi="Browallia New" w:cs="Browallia New"/>
                <w:sz w:val="22"/>
                <w:szCs w:val="22"/>
                <w:cs/>
                <w:lang w:val="en-GB"/>
              </w:rPr>
              <w:t>6.00</w:t>
            </w:r>
          </w:p>
        </w:tc>
        <w:tc>
          <w:tcPr>
            <w:tcW w:w="999" w:type="dxa"/>
          </w:tcPr>
          <w:p w14:paraId="65589D1E" w14:textId="0B9F25C8" w:rsidR="00C71577" w:rsidRPr="00004D44" w:rsidDel="001C327C" w:rsidRDefault="00C71577" w:rsidP="00C71577">
            <w:pPr>
              <w:pBdr>
                <w:bottom w:val="single" w:sz="4" w:space="0" w:color="auto"/>
              </w:pBdr>
              <w:spacing w:line="240" w:lineRule="auto"/>
              <w:ind w:right="12"/>
              <w:jc w:val="right"/>
              <w:rPr>
                <w:rFonts w:ascii="Browallia New" w:hAnsi="Browallia New" w:cs="Browallia New"/>
                <w:sz w:val="22"/>
                <w:szCs w:val="22"/>
                <w:cs/>
              </w:rPr>
            </w:pPr>
            <w:r w:rsidRPr="00807020">
              <w:rPr>
                <w:rFonts w:ascii="Browallia New" w:hAnsi="Browallia New" w:cs="Browallia New"/>
                <w:sz w:val="22"/>
                <w:szCs w:val="22"/>
                <w:lang w:bidi="lo-LA"/>
              </w:rPr>
              <w:t>762,64</w:t>
            </w:r>
            <w:r>
              <w:rPr>
                <w:rFonts w:ascii="Browallia New" w:hAnsi="Browallia New" w:cs="Browallia New"/>
                <w:sz w:val="22"/>
                <w:szCs w:val="22"/>
                <w:lang w:bidi="lo-LA"/>
              </w:rPr>
              <w:t>2</w:t>
            </w:r>
          </w:p>
        </w:tc>
        <w:tc>
          <w:tcPr>
            <w:tcW w:w="990" w:type="dxa"/>
            <w:gridSpan w:val="2"/>
          </w:tcPr>
          <w:p w14:paraId="13906FFA" w14:textId="58475607" w:rsidR="00C71577" w:rsidRPr="00C2555B" w:rsidDel="00A31BBC" w:rsidRDefault="00C71577" w:rsidP="00C71577">
            <w:pPr>
              <w:pBdr>
                <w:bottom w:val="single" w:sz="4" w:space="0"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tcPr>
          <w:p w14:paraId="272488C3" w14:textId="288B973B" w:rsidR="00C71577" w:rsidRPr="00807020" w:rsidDel="001C327C" w:rsidRDefault="00C71577" w:rsidP="00C71577">
            <w:pPr>
              <w:pBdr>
                <w:bottom w:val="single" w:sz="4" w:space="0"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3F9F6A7F" w14:textId="337377B8" w:rsidR="00C71577" w:rsidRPr="00C2555B" w:rsidDel="00A31BBC" w:rsidRDefault="00C71577" w:rsidP="00C71577">
            <w:pPr>
              <w:pBdr>
                <w:bottom w:val="single" w:sz="4" w:space="0"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C71577" w:rsidRPr="00C2555B" w14:paraId="0E8B970B" w14:textId="6DE22480" w:rsidTr="00493671">
        <w:tc>
          <w:tcPr>
            <w:tcW w:w="564" w:type="dxa"/>
          </w:tcPr>
          <w:p w14:paraId="4D05183F" w14:textId="77777777" w:rsidR="00C71577" w:rsidRPr="00C2555B" w:rsidRDefault="00C71577" w:rsidP="00C71577">
            <w:pPr>
              <w:spacing w:line="240" w:lineRule="auto"/>
              <w:ind w:right="-36"/>
              <w:rPr>
                <w:rFonts w:ascii="Browallia New" w:hAnsi="Browallia New" w:cs="Browallia New"/>
                <w:sz w:val="22"/>
                <w:szCs w:val="22"/>
                <w:cs/>
                <w:lang w:val="en-GB"/>
              </w:rPr>
            </w:pPr>
            <w:r w:rsidRPr="00C2555B">
              <w:rPr>
                <w:rFonts w:ascii="Browallia New" w:hAnsi="Browallia New" w:cs="Browallia New"/>
                <w:sz w:val="22"/>
                <w:szCs w:val="22"/>
                <w:cs/>
                <w:lang w:val="en-GB"/>
              </w:rPr>
              <w:t>รวม</w:t>
            </w:r>
          </w:p>
        </w:tc>
        <w:tc>
          <w:tcPr>
            <w:tcW w:w="1080" w:type="dxa"/>
          </w:tcPr>
          <w:p w14:paraId="57801768" w14:textId="77777777" w:rsidR="00C71577" w:rsidRPr="00C2555B" w:rsidRDefault="00C71577" w:rsidP="00C71577">
            <w:pPr>
              <w:spacing w:line="240" w:lineRule="auto"/>
              <w:jc w:val="center"/>
              <w:rPr>
                <w:rFonts w:ascii="Browallia New" w:hAnsi="Browallia New" w:cs="Browallia New"/>
                <w:sz w:val="22"/>
                <w:szCs w:val="22"/>
                <w:cs/>
              </w:rPr>
            </w:pPr>
          </w:p>
        </w:tc>
        <w:tc>
          <w:tcPr>
            <w:tcW w:w="1440" w:type="dxa"/>
          </w:tcPr>
          <w:p w14:paraId="680EC78C" w14:textId="77777777" w:rsidR="00C71577" w:rsidRPr="00C2555B" w:rsidRDefault="00C71577" w:rsidP="00C71577">
            <w:pPr>
              <w:spacing w:line="240" w:lineRule="auto"/>
              <w:ind w:right="-108"/>
              <w:jc w:val="center"/>
              <w:rPr>
                <w:rFonts w:ascii="Browallia New" w:hAnsi="Browallia New" w:cs="Browallia New"/>
                <w:sz w:val="22"/>
                <w:szCs w:val="22"/>
                <w:cs/>
              </w:rPr>
            </w:pPr>
          </w:p>
        </w:tc>
        <w:tc>
          <w:tcPr>
            <w:tcW w:w="1440" w:type="dxa"/>
          </w:tcPr>
          <w:p w14:paraId="1A0A2CBD" w14:textId="77777777" w:rsidR="00C71577" w:rsidRPr="00C2555B" w:rsidRDefault="00C71577" w:rsidP="00C71577">
            <w:pPr>
              <w:spacing w:line="240" w:lineRule="auto"/>
              <w:ind w:right="-108"/>
              <w:jc w:val="center"/>
              <w:rPr>
                <w:rFonts w:ascii="Browallia New" w:hAnsi="Browallia New" w:cs="Browallia New"/>
                <w:sz w:val="22"/>
                <w:szCs w:val="22"/>
                <w:cs/>
              </w:rPr>
            </w:pPr>
          </w:p>
        </w:tc>
        <w:tc>
          <w:tcPr>
            <w:tcW w:w="990" w:type="dxa"/>
          </w:tcPr>
          <w:p w14:paraId="13631133" w14:textId="77777777" w:rsidR="00C71577" w:rsidRPr="00C2555B" w:rsidRDefault="00C71577" w:rsidP="00C71577">
            <w:pPr>
              <w:spacing w:line="240" w:lineRule="auto"/>
              <w:jc w:val="center"/>
              <w:rPr>
                <w:rFonts w:ascii="Browallia New" w:hAnsi="Browallia New" w:cs="Browallia New"/>
                <w:sz w:val="22"/>
                <w:szCs w:val="22"/>
                <w:cs/>
              </w:rPr>
            </w:pPr>
          </w:p>
        </w:tc>
        <w:tc>
          <w:tcPr>
            <w:tcW w:w="999" w:type="dxa"/>
          </w:tcPr>
          <w:p w14:paraId="5A979064" w14:textId="2666EC45" w:rsidR="00C71577" w:rsidRPr="00C2555B" w:rsidRDefault="00C71577" w:rsidP="00C71577">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3,473,745</w:t>
            </w:r>
          </w:p>
        </w:tc>
        <w:tc>
          <w:tcPr>
            <w:tcW w:w="990" w:type="dxa"/>
            <w:gridSpan w:val="2"/>
          </w:tcPr>
          <w:p w14:paraId="038B3562" w14:textId="74B12A80" w:rsidR="00C71577" w:rsidRPr="00C2555B" w:rsidRDefault="00C71577" w:rsidP="00C71577">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3,474,582</w:t>
            </w:r>
          </w:p>
        </w:tc>
        <w:tc>
          <w:tcPr>
            <w:tcW w:w="990" w:type="dxa"/>
          </w:tcPr>
          <w:p w14:paraId="179F2BA1" w14:textId="61054FBC" w:rsidR="00C71577" w:rsidRPr="00C2555B" w:rsidRDefault="00C71577" w:rsidP="00C71577">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1,852,102</w:t>
            </w:r>
          </w:p>
        </w:tc>
        <w:tc>
          <w:tcPr>
            <w:tcW w:w="990" w:type="dxa"/>
            <w:gridSpan w:val="2"/>
          </w:tcPr>
          <w:p w14:paraId="50596CF8" w14:textId="1C4B28C2" w:rsidR="00C71577" w:rsidRPr="00C2555B" w:rsidRDefault="00C71577" w:rsidP="00C71577">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1,847,375</w:t>
            </w:r>
          </w:p>
        </w:tc>
      </w:tr>
      <w:tr w:rsidR="00C71577" w:rsidRPr="00C2555B" w14:paraId="130FB354" w14:textId="11B649C0" w:rsidTr="00C320BC">
        <w:trPr>
          <w:trHeight w:val="80"/>
        </w:trPr>
        <w:tc>
          <w:tcPr>
            <w:tcW w:w="3084" w:type="dxa"/>
            <w:gridSpan w:val="3"/>
          </w:tcPr>
          <w:p w14:paraId="1C2E3B71" w14:textId="77777777" w:rsidR="00C71577" w:rsidRPr="00C2555B" w:rsidRDefault="00C71577" w:rsidP="00C71577">
            <w:pPr>
              <w:spacing w:line="240" w:lineRule="auto"/>
              <w:ind w:right="-108"/>
              <w:rPr>
                <w:rFonts w:ascii="Browallia New" w:hAnsi="Browallia New" w:cs="Browallia New"/>
                <w:sz w:val="22"/>
                <w:szCs w:val="22"/>
                <w:cs/>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C71577" w:rsidRPr="00C2555B" w:rsidRDefault="00C71577" w:rsidP="00C71577">
            <w:pPr>
              <w:spacing w:line="240" w:lineRule="auto"/>
              <w:ind w:right="-108"/>
              <w:rPr>
                <w:rFonts w:ascii="Browallia New" w:hAnsi="Browallia New" w:cs="Browallia New"/>
                <w:sz w:val="22"/>
                <w:szCs w:val="22"/>
                <w:cs/>
              </w:rPr>
            </w:pPr>
          </w:p>
        </w:tc>
        <w:tc>
          <w:tcPr>
            <w:tcW w:w="990" w:type="dxa"/>
          </w:tcPr>
          <w:p w14:paraId="25B48CB6" w14:textId="77777777" w:rsidR="00C71577" w:rsidRPr="00C2555B" w:rsidRDefault="00C71577" w:rsidP="00C71577">
            <w:pPr>
              <w:spacing w:line="240" w:lineRule="auto"/>
              <w:jc w:val="center"/>
              <w:rPr>
                <w:rFonts w:ascii="Browallia New" w:hAnsi="Browallia New" w:cs="Browallia New"/>
                <w:sz w:val="22"/>
                <w:szCs w:val="22"/>
                <w:cs/>
              </w:rPr>
            </w:pPr>
          </w:p>
        </w:tc>
        <w:tc>
          <w:tcPr>
            <w:tcW w:w="999" w:type="dxa"/>
          </w:tcPr>
          <w:p w14:paraId="1A86ECD3" w14:textId="0800974B" w:rsidR="00C71577" w:rsidRPr="0039286D" w:rsidRDefault="00C71577" w:rsidP="00C71577">
            <w:pPr>
              <w:pBdr>
                <w:bottom w:val="single" w:sz="4" w:space="1" w:color="auto"/>
              </w:pBdr>
              <w:spacing w:line="240" w:lineRule="auto"/>
              <w:ind w:right="12"/>
              <w:jc w:val="right"/>
              <w:rPr>
                <w:rFonts w:ascii="Browallia New" w:hAnsi="Browallia New" w:cs="Browallia New"/>
                <w:sz w:val="22"/>
                <w:szCs w:val="22"/>
                <w:cs/>
              </w:rPr>
            </w:pPr>
            <w:r w:rsidRPr="0039286D">
              <w:rPr>
                <w:rFonts w:ascii="Browallia New" w:hAnsi="Browallia New" w:cs="Browallia New"/>
                <w:sz w:val="22"/>
                <w:szCs w:val="22"/>
              </w:rPr>
              <w:t>(1,907,10</w:t>
            </w:r>
            <w:r w:rsidRPr="00B762DD">
              <w:rPr>
                <w:rFonts w:ascii="Browallia New" w:hAnsi="Browallia New" w:cs="Browallia New"/>
                <w:sz w:val="22"/>
                <w:szCs w:val="22"/>
              </w:rPr>
              <w:t>1</w:t>
            </w:r>
            <w:r w:rsidRPr="0039286D">
              <w:rPr>
                <w:rFonts w:ascii="Browallia New" w:hAnsi="Browallia New" w:cs="Browallia New"/>
                <w:sz w:val="22"/>
                <w:szCs w:val="22"/>
              </w:rPr>
              <w:t>)</w:t>
            </w:r>
          </w:p>
        </w:tc>
        <w:tc>
          <w:tcPr>
            <w:tcW w:w="990" w:type="dxa"/>
            <w:gridSpan w:val="2"/>
          </w:tcPr>
          <w:p w14:paraId="453811CD" w14:textId="7BEF7DB2" w:rsidR="00C71577" w:rsidRPr="00C2555B" w:rsidRDefault="00C71577" w:rsidP="00C71577">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(2,064,306)</w:t>
            </w:r>
          </w:p>
        </w:tc>
        <w:tc>
          <w:tcPr>
            <w:tcW w:w="990" w:type="dxa"/>
          </w:tcPr>
          <w:p w14:paraId="4637A582" w14:textId="187AACA3" w:rsidR="00C71577" w:rsidRPr="00C2555B" w:rsidRDefault="00C71577" w:rsidP="00C71577">
            <w:pPr>
              <w:pBdr>
                <w:bottom w:val="single" w:sz="4" w:space="1" w:color="auto"/>
              </w:pBd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val="en-GB"/>
              </w:rPr>
              <w:t>(</w:t>
            </w:r>
            <w:r>
              <w:rPr>
                <w:rFonts w:ascii="Browallia New" w:hAnsi="Browallia New" w:cs="Browallia New"/>
                <w:sz w:val="22"/>
                <w:szCs w:val="22"/>
                <w:lang w:val="en-GB"/>
              </w:rPr>
              <w:t>1,207,313</w:t>
            </w:r>
            <w:r w:rsidRPr="00C2555B">
              <w:rPr>
                <w:rFonts w:ascii="Browallia New" w:hAnsi="Browallia New" w:cs="Browallia New"/>
                <w:sz w:val="22"/>
                <w:szCs w:val="22"/>
                <w:lang w:val="en-GB"/>
              </w:rPr>
              <w:t>)</w:t>
            </w:r>
          </w:p>
        </w:tc>
        <w:tc>
          <w:tcPr>
            <w:tcW w:w="990" w:type="dxa"/>
            <w:gridSpan w:val="2"/>
          </w:tcPr>
          <w:p w14:paraId="17796235" w14:textId="640253D2" w:rsidR="00C71577" w:rsidRPr="00C2555B" w:rsidRDefault="00C71577" w:rsidP="00C71577">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(595,952)</w:t>
            </w:r>
          </w:p>
        </w:tc>
      </w:tr>
      <w:tr w:rsidR="00C71577" w:rsidRPr="00C2555B" w14:paraId="0B659E80" w14:textId="26B93DD5" w:rsidTr="00C320BC">
        <w:tc>
          <w:tcPr>
            <w:tcW w:w="3084" w:type="dxa"/>
            <w:gridSpan w:val="3"/>
          </w:tcPr>
          <w:p w14:paraId="5C5F466D" w14:textId="6F42A546" w:rsidR="00C71577" w:rsidRPr="00C2555B" w:rsidRDefault="00C71577" w:rsidP="00C71577">
            <w:pPr>
              <w:tabs>
                <w:tab w:val="left" w:pos="406"/>
                <w:tab w:val="decimal" w:pos="1309"/>
              </w:tabs>
              <w:spacing w:line="240" w:lineRule="auto"/>
              <w:rPr>
                <w:rFonts w:ascii="Browallia New" w:hAnsi="Browallia New" w:cs="Browallia New"/>
                <w:sz w:val="22"/>
                <w:szCs w:val="22"/>
                <w:cs/>
              </w:rPr>
            </w:pPr>
            <w:r w:rsidRPr="00C2555B">
              <w:rPr>
                <w:rFonts w:ascii="Browallia New" w:hAnsi="Browallia New" w:cs="Browallia New"/>
                <w:sz w:val="22"/>
                <w:szCs w:val="22"/>
                <w:cs/>
              </w:rPr>
              <w:t xml:space="preserve">หุ้นกู้ </w:t>
            </w:r>
            <w:r w:rsidRPr="00C2555B">
              <w:rPr>
                <w:rFonts w:ascii="Browallia New" w:hAnsi="Browallia New" w:cs="Browallia New"/>
                <w:sz w:val="22"/>
                <w:szCs w:val="22"/>
              </w:rPr>
              <w:t xml:space="preserve">- </w:t>
            </w:r>
            <w:r w:rsidRPr="00C2555B">
              <w:rPr>
                <w:rFonts w:ascii="Browallia New" w:hAnsi="Browallia New" w:cs="Browallia New"/>
                <w:sz w:val="22"/>
                <w:szCs w:val="22"/>
                <w:cs/>
              </w:rPr>
              <w:t>สุทธิ</w:t>
            </w:r>
          </w:p>
        </w:tc>
        <w:tc>
          <w:tcPr>
            <w:tcW w:w="1440" w:type="dxa"/>
          </w:tcPr>
          <w:p w14:paraId="4E1DA42E" w14:textId="77777777" w:rsidR="00C71577" w:rsidRPr="00C2555B" w:rsidRDefault="00C71577" w:rsidP="00C71577">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C71577" w:rsidRPr="00C2555B" w:rsidRDefault="00C71577" w:rsidP="00C71577">
            <w:pPr>
              <w:tabs>
                <w:tab w:val="decimal" w:pos="1309"/>
              </w:tabs>
              <w:spacing w:line="240" w:lineRule="auto"/>
              <w:jc w:val="both"/>
              <w:rPr>
                <w:rFonts w:ascii="Browallia New" w:hAnsi="Browallia New" w:cs="Browallia New"/>
                <w:sz w:val="22"/>
                <w:szCs w:val="22"/>
                <w:cs/>
              </w:rPr>
            </w:pPr>
          </w:p>
        </w:tc>
        <w:tc>
          <w:tcPr>
            <w:tcW w:w="999" w:type="dxa"/>
          </w:tcPr>
          <w:p w14:paraId="73A213F8" w14:textId="647FE671" w:rsidR="00C71577" w:rsidRPr="0039286D" w:rsidRDefault="00C71577" w:rsidP="00C71577">
            <w:pPr>
              <w:pBdr>
                <w:bottom w:val="single" w:sz="12" w:space="1" w:color="auto"/>
              </w:pBdr>
              <w:spacing w:line="240" w:lineRule="auto"/>
              <w:ind w:right="12"/>
              <w:jc w:val="right"/>
              <w:rPr>
                <w:rFonts w:ascii="Browallia New" w:hAnsi="Browallia New" w:cs="Browallia New"/>
                <w:sz w:val="22"/>
                <w:szCs w:val="22"/>
                <w:cs/>
              </w:rPr>
            </w:pPr>
            <w:r w:rsidRPr="0039286D">
              <w:rPr>
                <w:rFonts w:ascii="Browallia New" w:hAnsi="Browallia New" w:cs="Browallia New"/>
                <w:sz w:val="22"/>
                <w:szCs w:val="22"/>
              </w:rPr>
              <w:t>1,566,64</w:t>
            </w:r>
            <w:r w:rsidRPr="00B762DD">
              <w:rPr>
                <w:rFonts w:ascii="Browallia New" w:hAnsi="Browallia New" w:cs="Browallia New"/>
                <w:sz w:val="22"/>
                <w:szCs w:val="22"/>
              </w:rPr>
              <w:t>4</w:t>
            </w:r>
          </w:p>
        </w:tc>
        <w:tc>
          <w:tcPr>
            <w:tcW w:w="990" w:type="dxa"/>
            <w:gridSpan w:val="2"/>
          </w:tcPr>
          <w:p w14:paraId="2BE5010A" w14:textId="7B62AC4A" w:rsidR="00C71577" w:rsidRPr="00C2555B" w:rsidRDefault="00C71577" w:rsidP="00C71577">
            <w:pPr>
              <w:pBdr>
                <w:bottom w:val="single" w:sz="12" w:space="1" w:color="auto"/>
              </w:pBdr>
              <w:spacing w:line="240" w:lineRule="auto"/>
              <w:ind w:right="12"/>
              <w:jc w:val="right"/>
              <w:rPr>
                <w:rFonts w:ascii="Browallia New" w:hAnsi="Browallia New" w:cs="Browallia New"/>
                <w:sz w:val="22"/>
                <w:szCs w:val="22"/>
                <w:cs/>
                <w:lang w:val="en-GB"/>
              </w:rPr>
            </w:pPr>
            <w:r w:rsidRPr="00C2555B">
              <w:rPr>
                <w:rFonts w:ascii="Browallia New" w:hAnsi="Browallia New" w:cs="Browallia New"/>
                <w:sz w:val="22"/>
                <w:szCs w:val="22"/>
              </w:rPr>
              <w:t>1,410,276</w:t>
            </w:r>
          </w:p>
        </w:tc>
        <w:tc>
          <w:tcPr>
            <w:tcW w:w="990" w:type="dxa"/>
          </w:tcPr>
          <w:p w14:paraId="2B85DF29" w14:textId="680C2940" w:rsidR="00C71577" w:rsidRPr="00C2555B" w:rsidRDefault="00C71577" w:rsidP="00C71577">
            <w:pPr>
              <w:pBdr>
                <w:bottom w:val="single" w:sz="12" w:space="1" w:color="auto"/>
              </w:pBd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644,789</w:t>
            </w:r>
          </w:p>
        </w:tc>
        <w:tc>
          <w:tcPr>
            <w:tcW w:w="990" w:type="dxa"/>
            <w:gridSpan w:val="2"/>
          </w:tcPr>
          <w:p w14:paraId="49CEE603" w14:textId="1305EC4C" w:rsidR="00C71577" w:rsidRPr="00C2555B" w:rsidRDefault="00C71577" w:rsidP="00C71577">
            <w:pPr>
              <w:pBdr>
                <w:bottom w:val="single" w:sz="12"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1,251,423</w:t>
            </w:r>
          </w:p>
        </w:tc>
      </w:tr>
    </w:tbl>
    <w:p w14:paraId="57F743ED"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39080956" w14:textId="47ABE207"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รายการเคลื่อนไหวของหุ้นกู้ในระหว่างงวด</w:t>
      </w:r>
      <w:r w:rsidR="001C3AE2">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1C3AE2"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427B27B5" w:rsidR="008D72C3" w:rsidRPr="00C2555B" w:rsidRDefault="008D72C3" w:rsidP="001B4041">
      <w:pPr>
        <w:tabs>
          <w:tab w:val="left" w:pos="1440"/>
        </w:tabs>
        <w:spacing w:line="240" w:lineRule="auto"/>
        <w:ind w:left="426" w:right="-45"/>
        <w:jc w:val="right"/>
        <w:rPr>
          <w:rFonts w:ascii="Browallia New" w:hAnsi="Browallia New" w:cs="Browallia New"/>
          <w:sz w:val="22"/>
          <w:szCs w:val="22"/>
        </w:rPr>
      </w:pPr>
    </w:p>
    <w:tbl>
      <w:tblPr>
        <w:tblW w:w="4767" w:type="pct"/>
        <w:tblInd w:w="458" w:type="dxa"/>
        <w:tblLook w:val="0000" w:firstRow="0" w:lastRow="0" w:firstColumn="0" w:lastColumn="0" w:noHBand="0" w:noVBand="0"/>
      </w:tblPr>
      <w:tblGrid>
        <w:gridCol w:w="4361"/>
        <w:gridCol w:w="2127"/>
        <w:gridCol w:w="278"/>
        <w:gridCol w:w="2132"/>
      </w:tblGrid>
      <w:tr w:rsidR="008C212D" w:rsidRPr="00C2555B" w14:paraId="437F6CCE" w14:textId="77777777" w:rsidTr="00981725">
        <w:tc>
          <w:tcPr>
            <w:tcW w:w="2451" w:type="pct"/>
          </w:tcPr>
          <w:p w14:paraId="77F2D36E" w14:textId="77777777" w:rsidR="008C212D" w:rsidRPr="00493671" w:rsidRDefault="008C212D" w:rsidP="00204A5D">
            <w:pPr>
              <w:spacing w:line="240" w:lineRule="auto"/>
              <w:ind w:left="540"/>
              <w:rPr>
                <w:rFonts w:ascii="Browallia New" w:hAnsi="Browallia New" w:cs="Browallia New"/>
                <w:sz w:val="28"/>
                <w:szCs w:val="28"/>
              </w:rPr>
            </w:pPr>
          </w:p>
        </w:tc>
        <w:tc>
          <w:tcPr>
            <w:tcW w:w="1195" w:type="pct"/>
          </w:tcPr>
          <w:p w14:paraId="39A617DA" w14:textId="77777777" w:rsidR="008C212D" w:rsidRPr="00493671" w:rsidRDefault="008C212D" w:rsidP="00204A5D">
            <w:pPr>
              <w:spacing w:line="240" w:lineRule="auto"/>
              <w:jc w:val="right"/>
              <w:rPr>
                <w:rFonts w:ascii="Browallia New" w:hAnsi="Browallia New" w:cs="Browallia New"/>
                <w:sz w:val="28"/>
                <w:szCs w:val="28"/>
              </w:rPr>
            </w:pPr>
          </w:p>
        </w:tc>
        <w:tc>
          <w:tcPr>
            <w:tcW w:w="156" w:type="pct"/>
          </w:tcPr>
          <w:p w14:paraId="33EDC775" w14:textId="77777777" w:rsidR="008C212D" w:rsidRPr="00C2555B"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2555B" w:rsidRDefault="008C212D"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(หน่วย : พันบาท)</w:t>
            </w:r>
          </w:p>
        </w:tc>
      </w:tr>
      <w:tr w:rsidR="008C212D" w:rsidRPr="00C2555B" w14:paraId="4E00C671" w14:textId="77777777" w:rsidTr="00981725">
        <w:tc>
          <w:tcPr>
            <w:tcW w:w="2451" w:type="pct"/>
          </w:tcPr>
          <w:p w14:paraId="0A7DE146" w14:textId="77777777" w:rsidR="008C212D" w:rsidRPr="00C2555B"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2555B" w:rsidRDefault="008C212D"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56" w:type="pct"/>
          </w:tcPr>
          <w:p w14:paraId="6D334006" w14:textId="77777777" w:rsidR="008C212D" w:rsidRPr="00C2555B"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2555B"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212D" w:rsidRPr="00C2555B" w14:paraId="2220A8AB" w14:textId="77777777" w:rsidTr="00981725">
        <w:tc>
          <w:tcPr>
            <w:tcW w:w="2451" w:type="pct"/>
          </w:tcPr>
          <w:p w14:paraId="0EC9B445" w14:textId="77777777" w:rsidR="008C212D" w:rsidRPr="00C2555B"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2555B" w:rsidRDefault="008C212D" w:rsidP="00204A5D">
            <w:pPr>
              <w:spacing w:line="240" w:lineRule="auto"/>
              <w:jc w:val="right"/>
              <w:rPr>
                <w:rFonts w:ascii="Browallia New" w:hAnsi="Browallia New" w:cs="Browallia New"/>
                <w:sz w:val="28"/>
                <w:szCs w:val="28"/>
                <w:lang w:val="en-GB"/>
              </w:rPr>
            </w:pPr>
          </w:p>
        </w:tc>
      </w:tr>
      <w:tr w:rsidR="00E45BEC" w:rsidRPr="00C2555B" w14:paraId="051C8DAD" w14:textId="77777777" w:rsidTr="00981725">
        <w:trPr>
          <w:trHeight w:val="54"/>
        </w:trPr>
        <w:tc>
          <w:tcPr>
            <w:tcW w:w="2451" w:type="pct"/>
          </w:tcPr>
          <w:p w14:paraId="59F36423" w14:textId="00D7BA7F" w:rsidR="00E45BEC" w:rsidRPr="00C2555B" w:rsidRDefault="00E45BEC" w:rsidP="00E45BEC">
            <w:pPr>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00CA746A" w:rsidRPr="00C2555B">
              <w:rPr>
                <w:rFonts w:ascii="Browallia New" w:hAnsi="Browallia New" w:cs="Browallia New"/>
                <w:sz w:val="28"/>
                <w:szCs w:val="28"/>
              </w:rPr>
              <w:t>2562</w:t>
            </w:r>
          </w:p>
        </w:tc>
        <w:tc>
          <w:tcPr>
            <w:tcW w:w="1195" w:type="pct"/>
            <w:vAlign w:val="center"/>
          </w:tcPr>
          <w:p w14:paraId="69557F82" w14:textId="6F1A3BDA" w:rsidR="00E45BEC" w:rsidRPr="00D76AF9" w:rsidRDefault="0018544C">
            <w:pPr>
              <w:tabs>
                <w:tab w:val="left" w:pos="162"/>
              </w:tabs>
              <w:spacing w:line="240" w:lineRule="auto"/>
              <w:ind w:right="-18"/>
              <w:jc w:val="right"/>
              <w:rPr>
                <w:rFonts w:ascii="Browallia New" w:hAnsi="Browallia New" w:cs="Browallia New"/>
                <w:sz w:val="28"/>
                <w:szCs w:val="28"/>
              </w:rPr>
            </w:pPr>
            <w:r w:rsidRPr="00D76AF9">
              <w:rPr>
                <w:rFonts w:ascii="Browallia New" w:hAnsi="Browallia New" w:cs="Browallia New"/>
                <w:sz w:val="28"/>
                <w:szCs w:val="28"/>
              </w:rPr>
              <w:t>3,474,582</w:t>
            </w:r>
          </w:p>
        </w:tc>
        <w:tc>
          <w:tcPr>
            <w:tcW w:w="156" w:type="pct"/>
          </w:tcPr>
          <w:p w14:paraId="1009948B" w14:textId="77777777" w:rsidR="00E45BEC" w:rsidRPr="00C2555B"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C77105B" w:rsidR="00E45BEC" w:rsidRPr="00C2555B" w:rsidRDefault="0018544C" w:rsidP="00E45BE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1,847,375</w:t>
            </w:r>
          </w:p>
        </w:tc>
      </w:tr>
      <w:tr w:rsidR="00061CA1" w:rsidRPr="00C2555B" w14:paraId="47F40A24" w14:textId="77777777" w:rsidTr="00B762DD">
        <w:trPr>
          <w:trHeight w:val="54"/>
        </w:trPr>
        <w:tc>
          <w:tcPr>
            <w:tcW w:w="2451" w:type="pct"/>
          </w:tcPr>
          <w:p w14:paraId="4B7D9076" w14:textId="3C3DAEF2" w:rsidR="00061CA1" w:rsidRPr="00C2555B" w:rsidRDefault="00061CA1" w:rsidP="00061CA1">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95" w:type="pct"/>
          </w:tcPr>
          <w:p w14:paraId="2B1BEE83" w14:textId="53B7E7A2" w:rsidR="00061CA1" w:rsidRPr="00D76AF9" w:rsidRDefault="00D76AF9">
            <w:pPr>
              <w:tabs>
                <w:tab w:val="left" w:pos="162"/>
              </w:tabs>
              <w:spacing w:line="240" w:lineRule="auto"/>
              <w:ind w:right="-18"/>
              <w:jc w:val="right"/>
              <w:rPr>
                <w:rFonts w:ascii="Browallia New" w:hAnsi="Browallia New" w:cs="Browallia New"/>
                <w:sz w:val="28"/>
                <w:szCs w:val="28"/>
              </w:rPr>
            </w:pPr>
            <w:r w:rsidRPr="00D76AF9">
              <w:rPr>
                <w:rFonts w:ascii="Browallia New" w:hAnsi="Browallia New" w:cs="Browallia New"/>
                <w:sz w:val="28"/>
                <w:szCs w:val="28"/>
              </w:rPr>
              <w:t>770,000</w:t>
            </w:r>
          </w:p>
        </w:tc>
        <w:tc>
          <w:tcPr>
            <w:tcW w:w="156" w:type="pct"/>
          </w:tcPr>
          <w:p w14:paraId="6999E3CA" w14:textId="77777777" w:rsidR="00061CA1" w:rsidRPr="00C2555B" w:rsidRDefault="00061CA1" w:rsidP="00061CA1">
            <w:pPr>
              <w:tabs>
                <w:tab w:val="left" w:pos="162"/>
              </w:tabs>
              <w:spacing w:line="240" w:lineRule="auto"/>
              <w:ind w:right="-18"/>
              <w:jc w:val="right"/>
              <w:rPr>
                <w:rFonts w:ascii="Browallia New" w:hAnsi="Browallia New" w:cs="Browallia New"/>
                <w:sz w:val="28"/>
                <w:szCs w:val="28"/>
              </w:rPr>
            </w:pPr>
          </w:p>
        </w:tc>
        <w:tc>
          <w:tcPr>
            <w:tcW w:w="1198" w:type="pct"/>
          </w:tcPr>
          <w:p w14:paraId="4FC4B22B" w14:textId="1279BF9F" w:rsidR="00061CA1" w:rsidRPr="00C2555B" w:rsidRDefault="00061CA1" w:rsidP="00061CA1">
            <w:pPr>
              <w:tabs>
                <w:tab w:val="left" w:pos="162"/>
              </w:tabs>
              <w:spacing w:line="240" w:lineRule="auto"/>
              <w:ind w:right="-18"/>
              <w:jc w:val="center"/>
              <w:rPr>
                <w:rFonts w:ascii="Browallia New" w:hAnsi="Browallia New" w:cs="Browallia New"/>
                <w:sz w:val="28"/>
                <w:szCs w:val="28"/>
              </w:rPr>
            </w:pPr>
            <w:r>
              <w:rPr>
                <w:rFonts w:ascii="Browallia New" w:hAnsi="Browallia New" w:cs="Browallia New"/>
                <w:sz w:val="28"/>
                <w:szCs w:val="28"/>
              </w:rPr>
              <w:t xml:space="preserve">                </w:t>
            </w:r>
            <w:r w:rsidR="00C42D14">
              <w:rPr>
                <w:rFonts w:ascii="Browallia New" w:hAnsi="Browallia New" w:cs="Browallia New"/>
                <w:sz w:val="28"/>
                <w:szCs w:val="28"/>
              </w:rPr>
              <w:t xml:space="preserve">   </w:t>
            </w:r>
            <w:r>
              <w:rPr>
                <w:rFonts w:ascii="Browallia New" w:hAnsi="Browallia New" w:cs="Browallia New"/>
                <w:sz w:val="28"/>
                <w:szCs w:val="28"/>
              </w:rPr>
              <w:t xml:space="preserve">    -</w:t>
            </w:r>
          </w:p>
        </w:tc>
      </w:tr>
      <w:tr w:rsidR="00D76AF9" w:rsidRPr="00C2555B" w14:paraId="0E9B3263" w14:textId="77777777" w:rsidTr="005C1F20">
        <w:trPr>
          <w:trHeight w:val="54"/>
        </w:trPr>
        <w:tc>
          <w:tcPr>
            <w:tcW w:w="2451" w:type="pct"/>
          </w:tcPr>
          <w:p w14:paraId="75065621" w14:textId="55EA49E1" w:rsidR="00D76AF9" w:rsidRDefault="00D76AF9" w:rsidP="00061CA1">
            <w:pPr>
              <w:spacing w:line="240" w:lineRule="auto"/>
              <w:jc w:val="thaiDistribute"/>
              <w:rPr>
                <w:rFonts w:ascii="Browallia New" w:hAnsi="Browallia New" w:cs="Browallia New"/>
                <w:sz w:val="28"/>
                <w:szCs w:val="28"/>
              </w:rPr>
            </w:pPr>
            <w:r>
              <w:rPr>
                <w:rFonts w:ascii="Browallia New" w:hAnsi="Browallia New" w:cs="Browallia New" w:hint="cs"/>
                <w:sz w:val="28"/>
                <w:szCs w:val="28"/>
                <w:cs/>
              </w:rPr>
              <w:t>ไถ่ถอนคืนระหว่างงวด</w:t>
            </w:r>
          </w:p>
        </w:tc>
        <w:tc>
          <w:tcPr>
            <w:tcW w:w="1195" w:type="pct"/>
          </w:tcPr>
          <w:p w14:paraId="0F231658" w14:textId="63DE090C" w:rsidR="00D76AF9" w:rsidRPr="00B762DD" w:rsidRDefault="00D76AF9" w:rsidP="00B762DD">
            <w:pPr>
              <w:tabs>
                <w:tab w:val="left" w:pos="162"/>
              </w:tabs>
              <w:spacing w:line="240" w:lineRule="auto"/>
              <w:ind w:right="-18"/>
              <w:jc w:val="right"/>
              <w:rPr>
                <w:rFonts w:ascii="Browallia New" w:hAnsi="Browallia New" w:cs="Browallia New"/>
                <w:sz w:val="28"/>
                <w:szCs w:val="28"/>
              </w:rPr>
            </w:pPr>
            <w:r w:rsidRPr="00B762DD">
              <w:rPr>
                <w:rFonts w:ascii="Browallia New" w:hAnsi="Browallia New" w:cs="Browallia New"/>
                <w:sz w:val="28"/>
                <w:szCs w:val="28"/>
              </w:rPr>
              <w:t>(770,000)</w:t>
            </w:r>
          </w:p>
        </w:tc>
        <w:tc>
          <w:tcPr>
            <w:tcW w:w="156" w:type="pct"/>
          </w:tcPr>
          <w:p w14:paraId="501CE63D" w14:textId="77777777" w:rsidR="00D76AF9" w:rsidRPr="00C2555B" w:rsidRDefault="00D76AF9" w:rsidP="00061CA1">
            <w:pPr>
              <w:tabs>
                <w:tab w:val="left" w:pos="162"/>
              </w:tabs>
              <w:spacing w:line="240" w:lineRule="auto"/>
              <w:ind w:right="-18"/>
              <w:jc w:val="right"/>
              <w:rPr>
                <w:rFonts w:ascii="Browallia New" w:hAnsi="Browallia New" w:cs="Browallia New"/>
                <w:sz w:val="28"/>
                <w:szCs w:val="28"/>
              </w:rPr>
            </w:pPr>
          </w:p>
        </w:tc>
        <w:tc>
          <w:tcPr>
            <w:tcW w:w="1198" w:type="pct"/>
          </w:tcPr>
          <w:p w14:paraId="7FB99BCE" w14:textId="07165CEC" w:rsidR="00D76AF9" w:rsidRDefault="00D76AF9" w:rsidP="00061CA1">
            <w:pPr>
              <w:tabs>
                <w:tab w:val="left" w:pos="162"/>
              </w:tabs>
              <w:spacing w:line="240" w:lineRule="auto"/>
              <w:ind w:right="-18"/>
              <w:jc w:val="center"/>
              <w:rPr>
                <w:rFonts w:ascii="Browallia New" w:hAnsi="Browallia New" w:cs="Browallia New"/>
                <w:sz w:val="28"/>
                <w:szCs w:val="28"/>
              </w:rPr>
            </w:pPr>
            <w:r>
              <w:rPr>
                <w:rFonts w:ascii="Browallia New" w:hAnsi="Browallia New" w:cs="Browallia New"/>
                <w:sz w:val="28"/>
                <w:szCs w:val="28"/>
              </w:rPr>
              <w:t xml:space="preserve">                       -</w:t>
            </w:r>
          </w:p>
        </w:tc>
      </w:tr>
      <w:tr w:rsidR="00D76AF9" w:rsidRPr="00C2555B" w14:paraId="72DDA14F" w14:textId="77777777" w:rsidTr="00B762DD">
        <w:trPr>
          <w:trHeight w:val="54"/>
        </w:trPr>
        <w:tc>
          <w:tcPr>
            <w:tcW w:w="2451" w:type="pct"/>
          </w:tcPr>
          <w:p w14:paraId="335911A6" w14:textId="104C79C6" w:rsidR="00D76AF9" w:rsidRPr="00C2555B" w:rsidRDefault="00D76AF9" w:rsidP="00D76AF9">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95" w:type="pct"/>
          </w:tcPr>
          <w:p w14:paraId="7B06CD5D" w14:textId="25A12032" w:rsidR="00D76AF9" w:rsidRPr="00D76AF9" w:rsidRDefault="00D76AF9">
            <w:pPr>
              <w:tabs>
                <w:tab w:val="left" w:pos="162"/>
              </w:tabs>
              <w:spacing w:line="240" w:lineRule="auto"/>
              <w:ind w:right="-18"/>
              <w:jc w:val="right"/>
              <w:rPr>
                <w:rFonts w:ascii="Browallia New" w:hAnsi="Browallia New" w:cs="Browallia New"/>
                <w:sz w:val="28"/>
                <w:szCs w:val="28"/>
              </w:rPr>
            </w:pPr>
            <w:r w:rsidRPr="00D76AF9">
              <w:rPr>
                <w:rFonts w:ascii="Browallia New" w:hAnsi="Browallia New" w:cs="Browallia New"/>
                <w:sz w:val="28"/>
                <w:szCs w:val="28"/>
              </w:rPr>
              <w:t>(</w:t>
            </w:r>
            <w:r w:rsidR="00F82271">
              <w:rPr>
                <w:rFonts w:ascii="Browallia New" w:hAnsi="Browallia New" w:cs="Browallia New"/>
                <w:sz w:val="28"/>
                <w:szCs w:val="28"/>
              </w:rPr>
              <w:t>16,234</w:t>
            </w:r>
            <w:r w:rsidRPr="00D76AF9">
              <w:rPr>
                <w:rFonts w:ascii="Browallia New" w:hAnsi="Browallia New" w:cs="Browallia New"/>
                <w:sz w:val="28"/>
                <w:szCs w:val="28"/>
              </w:rPr>
              <w:t>)</w:t>
            </w:r>
          </w:p>
        </w:tc>
        <w:tc>
          <w:tcPr>
            <w:tcW w:w="156" w:type="pct"/>
          </w:tcPr>
          <w:p w14:paraId="4F01749A" w14:textId="77777777" w:rsidR="00D76AF9" w:rsidRPr="00C2555B" w:rsidRDefault="00D76AF9" w:rsidP="00D76AF9">
            <w:pPr>
              <w:tabs>
                <w:tab w:val="left" w:pos="162"/>
              </w:tabs>
              <w:spacing w:line="240" w:lineRule="auto"/>
              <w:ind w:right="-18"/>
              <w:jc w:val="right"/>
              <w:rPr>
                <w:rFonts w:ascii="Browallia New" w:hAnsi="Browallia New" w:cs="Browallia New"/>
                <w:sz w:val="28"/>
                <w:szCs w:val="28"/>
              </w:rPr>
            </w:pPr>
          </w:p>
        </w:tc>
        <w:tc>
          <w:tcPr>
            <w:tcW w:w="1198" w:type="pct"/>
          </w:tcPr>
          <w:p w14:paraId="05E30FB1" w14:textId="315CE400" w:rsidR="00D76AF9" w:rsidRPr="00C2555B" w:rsidRDefault="00D76AF9" w:rsidP="008C07C9">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 xml:space="preserve">                  </w:t>
            </w:r>
            <w:r w:rsidR="00F82271">
              <w:rPr>
                <w:rFonts w:ascii="Browallia New" w:hAnsi="Browallia New" w:cs="Browallia New"/>
                <w:sz w:val="28"/>
                <w:szCs w:val="28"/>
              </w:rPr>
              <w:t>(8,198)</w:t>
            </w:r>
          </w:p>
        </w:tc>
      </w:tr>
      <w:tr w:rsidR="00D76AF9" w:rsidRPr="00C2555B" w14:paraId="001AF04E" w14:textId="77777777" w:rsidTr="00981725">
        <w:tc>
          <w:tcPr>
            <w:tcW w:w="2451" w:type="pct"/>
          </w:tcPr>
          <w:p w14:paraId="241128FA" w14:textId="77777777" w:rsidR="00D76AF9" w:rsidRPr="00C2555B" w:rsidRDefault="00D76AF9" w:rsidP="00D76AF9">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453A91DA" w:rsidR="00D76AF9" w:rsidRPr="00D76AF9" w:rsidRDefault="00F82271" w:rsidP="00D76AF9">
            <w:pPr>
              <w:pBdr>
                <w:bar w:val="single" w:sz="4" w:color="auto"/>
              </w:pBd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15,397</w:t>
            </w:r>
          </w:p>
        </w:tc>
        <w:tc>
          <w:tcPr>
            <w:tcW w:w="156" w:type="pct"/>
          </w:tcPr>
          <w:p w14:paraId="477EA661" w14:textId="77777777" w:rsidR="00D76AF9" w:rsidRPr="00C2555B" w:rsidRDefault="00D76AF9" w:rsidP="00D76AF9">
            <w:pPr>
              <w:tabs>
                <w:tab w:val="left" w:pos="162"/>
              </w:tabs>
              <w:spacing w:line="240" w:lineRule="auto"/>
              <w:ind w:right="-18"/>
              <w:jc w:val="right"/>
              <w:rPr>
                <w:rFonts w:ascii="Browallia New" w:hAnsi="Browallia New" w:cs="Browallia New"/>
                <w:sz w:val="28"/>
                <w:szCs w:val="28"/>
              </w:rPr>
            </w:pPr>
          </w:p>
        </w:tc>
        <w:tc>
          <w:tcPr>
            <w:tcW w:w="1198" w:type="pct"/>
            <w:tcBorders>
              <w:bottom w:val="single" w:sz="4" w:space="0" w:color="auto"/>
            </w:tcBorders>
            <w:vAlign w:val="center"/>
          </w:tcPr>
          <w:p w14:paraId="60C1A670" w14:textId="72FA357A" w:rsidR="00D76AF9" w:rsidRPr="00C2555B" w:rsidRDefault="00F82271" w:rsidP="00D76AF9">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12,925</w:t>
            </w:r>
          </w:p>
        </w:tc>
      </w:tr>
      <w:tr w:rsidR="00D76AF9" w:rsidRPr="00C2555B" w14:paraId="5D4E6846" w14:textId="77777777" w:rsidTr="00981725">
        <w:tc>
          <w:tcPr>
            <w:tcW w:w="2451" w:type="pct"/>
          </w:tcPr>
          <w:p w14:paraId="24819D1B" w14:textId="50240FFC" w:rsidR="00D76AF9" w:rsidRPr="00C2555B" w:rsidRDefault="00D76AF9" w:rsidP="00D76AF9">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1195" w:type="pct"/>
            <w:tcBorders>
              <w:top w:val="single" w:sz="4" w:space="0" w:color="auto"/>
              <w:bottom w:val="single" w:sz="12" w:space="0" w:color="auto"/>
            </w:tcBorders>
            <w:vAlign w:val="center"/>
          </w:tcPr>
          <w:p w14:paraId="1B74D434" w14:textId="277336E3" w:rsidR="00D76AF9" w:rsidRPr="00D76AF9" w:rsidRDefault="00D76AF9" w:rsidP="00D76AF9">
            <w:pPr>
              <w:pBdr>
                <w:bar w:val="single" w:sz="4" w:color="auto"/>
              </w:pBdr>
              <w:tabs>
                <w:tab w:val="left" w:pos="162"/>
              </w:tabs>
              <w:spacing w:line="240" w:lineRule="auto"/>
              <w:ind w:right="-18"/>
              <w:jc w:val="right"/>
              <w:rPr>
                <w:rFonts w:ascii="Browallia New" w:hAnsi="Browallia New" w:cs="Browallia New"/>
                <w:sz w:val="28"/>
                <w:szCs w:val="28"/>
                <w:cs/>
              </w:rPr>
            </w:pPr>
            <w:r w:rsidRPr="00B762DD">
              <w:rPr>
                <w:rFonts w:ascii="Browallia New" w:hAnsi="Browallia New" w:cs="Browallia New"/>
                <w:sz w:val="28"/>
                <w:szCs w:val="28"/>
              </w:rPr>
              <w:t>3,473,745</w:t>
            </w:r>
          </w:p>
        </w:tc>
        <w:tc>
          <w:tcPr>
            <w:tcW w:w="156" w:type="pct"/>
          </w:tcPr>
          <w:p w14:paraId="6BFD8403" w14:textId="77777777" w:rsidR="00D76AF9" w:rsidRPr="00C2555B" w:rsidRDefault="00D76AF9" w:rsidP="00D76AF9">
            <w:pPr>
              <w:tabs>
                <w:tab w:val="left" w:pos="162"/>
              </w:tabs>
              <w:spacing w:line="240" w:lineRule="auto"/>
              <w:ind w:right="-18"/>
              <w:jc w:val="right"/>
              <w:rPr>
                <w:rFonts w:ascii="Browallia New" w:hAnsi="Browallia New" w:cs="Browallia New"/>
                <w:sz w:val="28"/>
                <w:szCs w:val="28"/>
              </w:rPr>
            </w:pPr>
          </w:p>
        </w:tc>
        <w:tc>
          <w:tcPr>
            <w:tcW w:w="1198" w:type="pct"/>
            <w:tcBorders>
              <w:top w:val="single" w:sz="4" w:space="0" w:color="auto"/>
              <w:bottom w:val="single" w:sz="12" w:space="0" w:color="auto"/>
            </w:tcBorders>
            <w:vAlign w:val="center"/>
          </w:tcPr>
          <w:p w14:paraId="77BE5EF9" w14:textId="52045A2D" w:rsidR="00D76AF9" w:rsidRPr="00C2555B" w:rsidRDefault="00D76AF9" w:rsidP="00D76AF9">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1,852,102</w:t>
            </w:r>
            <w:r>
              <w:rPr>
                <w:rFonts w:ascii="Browallia New" w:hAnsi="Browallia New" w:cs="Browallia New"/>
                <w:sz w:val="28"/>
                <w:szCs w:val="28"/>
              </w:rPr>
              <w:fldChar w:fldCharType="end"/>
            </w:r>
          </w:p>
        </w:tc>
      </w:tr>
    </w:tbl>
    <w:p w14:paraId="27E08340" w14:textId="77777777" w:rsidR="005C2A6D" w:rsidRPr="00B762DD" w:rsidRDefault="005C2A6D"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p w14:paraId="19B7B11B" w14:textId="77777777" w:rsidR="00873607" w:rsidRDefault="0087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72ED6E91" w:rsidR="0079202C" w:rsidRPr="00C2555B" w:rsidRDefault="0079202C"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B762DD"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C2555B" w14:paraId="78C187A0" w14:textId="77777777" w:rsidTr="005E23B4">
        <w:trPr>
          <w:cantSplit/>
        </w:trPr>
        <w:tc>
          <w:tcPr>
            <w:tcW w:w="3685" w:type="dxa"/>
          </w:tcPr>
          <w:p w14:paraId="5F8D7E7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2555B">
              <w:rPr>
                <w:rFonts w:ascii="Browallia New" w:hAnsi="Browallia New" w:cs="Browallia New"/>
                <w:sz w:val="28"/>
                <w:szCs w:val="28"/>
              </w:rPr>
              <w:tab/>
            </w:r>
          </w:p>
        </w:tc>
        <w:tc>
          <w:tcPr>
            <w:tcW w:w="5282" w:type="dxa"/>
            <w:gridSpan w:val="7"/>
          </w:tcPr>
          <w:p w14:paraId="52393C0C" w14:textId="77777777" w:rsidR="0079202C" w:rsidRPr="00C2555B" w:rsidRDefault="0079202C"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9202C" w:rsidRPr="00C2555B" w14:paraId="2C38E177" w14:textId="77777777" w:rsidTr="005E23B4">
        <w:trPr>
          <w:cantSplit/>
        </w:trPr>
        <w:tc>
          <w:tcPr>
            <w:tcW w:w="3685" w:type="dxa"/>
          </w:tcPr>
          <w:p w14:paraId="337CFB3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676E89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2555B">
              <w:rPr>
                <w:rFonts w:ascii="Browallia New" w:hAnsi="Browallia New" w:cs="Browallia New"/>
                <w:sz w:val="28"/>
                <w:szCs w:val="28"/>
                <w:cs/>
              </w:rPr>
              <w:t>งบการเงินเฉพาะของบริษัท</w:t>
            </w:r>
          </w:p>
        </w:tc>
      </w:tr>
      <w:tr w:rsidR="00C759AE" w:rsidRPr="00C2555B" w14:paraId="38C2DC18" w14:textId="77777777" w:rsidTr="00493671">
        <w:trPr>
          <w:cantSplit/>
          <w:trHeight w:val="185"/>
        </w:trPr>
        <w:tc>
          <w:tcPr>
            <w:tcW w:w="3685" w:type="dxa"/>
          </w:tcPr>
          <w:p w14:paraId="1D2E4B67" w14:textId="77777777" w:rsidR="00C759AE" w:rsidRPr="00C2555B" w:rsidRDefault="00C759AE" w:rsidP="00C759A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435E485F" w:rsidR="00C759AE" w:rsidRPr="00C2555B" w:rsidRDefault="001C3AE2" w:rsidP="00C759AE">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759AE"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41" w:type="dxa"/>
            <w:tcBorders>
              <w:top w:val="single" w:sz="4" w:space="0" w:color="auto"/>
            </w:tcBorders>
            <w:vAlign w:val="bottom"/>
          </w:tcPr>
          <w:p w14:paraId="309258AE"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0FF40418"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1206FA84" w14:textId="77777777" w:rsidR="00C759AE" w:rsidRPr="00C2555B" w:rsidRDefault="00C759AE" w:rsidP="00C759A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33637D59" w:rsidR="00C759AE" w:rsidRPr="00C2555B" w:rsidRDefault="001C3AE2" w:rsidP="00C759AE">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759AE"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44" w:type="dxa"/>
            <w:tcBorders>
              <w:top w:val="single" w:sz="4" w:space="0" w:color="auto"/>
            </w:tcBorders>
            <w:vAlign w:val="bottom"/>
          </w:tcPr>
          <w:p w14:paraId="1B2FD289"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6E982D22"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9202C" w:rsidRPr="00C2555B" w14:paraId="6D720F2D" w14:textId="77777777" w:rsidTr="00493671">
        <w:trPr>
          <w:cantSplit/>
        </w:trPr>
        <w:tc>
          <w:tcPr>
            <w:tcW w:w="3685" w:type="dxa"/>
            <w:vAlign w:val="bottom"/>
          </w:tcPr>
          <w:p w14:paraId="2682618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2555B"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41" w:type="dxa"/>
          </w:tcPr>
          <w:p w14:paraId="64B1E9C7" w14:textId="77777777" w:rsidR="0079202C" w:rsidRPr="00C2555B" w:rsidRDefault="0079202C" w:rsidP="001B4041">
            <w:pPr>
              <w:tabs>
                <w:tab w:val="clear" w:pos="907"/>
                <w:tab w:val="left" w:pos="743"/>
              </w:tabs>
              <w:spacing w:line="240" w:lineRule="auto"/>
              <w:ind w:right="-27"/>
              <w:rPr>
                <w:rFonts w:ascii="Browallia New" w:hAnsi="Browallia New" w:cs="Browallia New"/>
                <w:sz w:val="28"/>
                <w:szCs w:val="28"/>
              </w:rPr>
            </w:pPr>
          </w:p>
        </w:tc>
        <w:tc>
          <w:tcPr>
            <w:tcW w:w="1142" w:type="dxa"/>
            <w:vAlign w:val="bottom"/>
          </w:tcPr>
          <w:p w14:paraId="18625495"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2555B"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271771" w:rsidRPr="00C2555B" w14:paraId="06954D6E" w14:textId="77777777" w:rsidTr="00493671">
        <w:trPr>
          <w:cantSplit/>
        </w:trPr>
        <w:tc>
          <w:tcPr>
            <w:tcW w:w="3685" w:type="dxa"/>
          </w:tcPr>
          <w:p w14:paraId="4BBD1BAC" w14:textId="77777777" w:rsidR="00271771" w:rsidRPr="00C2555B" w:rsidRDefault="00271771" w:rsidP="00271771">
            <w:pPr>
              <w:tabs>
                <w:tab w:val="clear" w:pos="227"/>
                <w:tab w:val="left" w:pos="18"/>
              </w:tabs>
              <w:spacing w:line="240" w:lineRule="auto"/>
              <w:rPr>
                <w:rFonts w:ascii="Browallia New" w:hAnsi="Browallia New" w:cs="Browallia New"/>
                <w:sz w:val="28"/>
                <w:szCs w:val="28"/>
                <w:cs/>
              </w:rPr>
            </w:pPr>
            <w:r w:rsidRPr="00C2555B">
              <w:rPr>
                <w:rFonts w:ascii="Browallia New" w:hAnsi="Browallia New" w:cs="Browallia New"/>
                <w:sz w:val="28"/>
                <w:szCs w:val="28"/>
                <w:cs/>
              </w:rPr>
              <w:t>เงินกู้ยืมระยะยาว</w:t>
            </w:r>
          </w:p>
        </w:tc>
        <w:tc>
          <w:tcPr>
            <w:tcW w:w="1134" w:type="dxa"/>
          </w:tcPr>
          <w:p w14:paraId="30DB65BC" w14:textId="2E4D2112" w:rsidR="00271771" w:rsidRPr="00B762DD" w:rsidRDefault="00271771" w:rsidP="00271771">
            <w:pPr>
              <w:tabs>
                <w:tab w:val="left" w:pos="162"/>
              </w:tabs>
              <w:spacing w:line="240" w:lineRule="auto"/>
              <w:ind w:right="-18"/>
              <w:jc w:val="right"/>
              <w:rPr>
                <w:rFonts w:ascii="Browallia New" w:hAnsi="Browallia New" w:cs="Browallia New"/>
                <w:sz w:val="28"/>
                <w:szCs w:val="28"/>
                <w:rtl/>
                <w:cs/>
              </w:rPr>
            </w:pPr>
            <w:r w:rsidRPr="00B762DD">
              <w:rPr>
                <w:rFonts w:ascii="Browallia New" w:hAnsi="Browallia New" w:cs="Browallia New"/>
                <w:sz w:val="28"/>
                <w:szCs w:val="28"/>
              </w:rPr>
              <w:t>1,072,533</w:t>
            </w:r>
          </w:p>
        </w:tc>
        <w:tc>
          <w:tcPr>
            <w:tcW w:w="241" w:type="dxa"/>
            <w:vAlign w:val="bottom"/>
          </w:tcPr>
          <w:p w14:paraId="6BDAA560" w14:textId="77777777" w:rsidR="00271771" w:rsidRPr="00C2555B" w:rsidRDefault="00271771" w:rsidP="00271771">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8915A54" w:rsidR="00271771" w:rsidRPr="00C2555B" w:rsidRDefault="00271771" w:rsidP="00271771">
            <w:pPr>
              <w:tabs>
                <w:tab w:val="left" w:pos="162"/>
              </w:tabs>
              <w:spacing w:line="240" w:lineRule="auto"/>
              <w:ind w:right="-18"/>
              <w:jc w:val="right"/>
              <w:rPr>
                <w:rFonts w:ascii="Browallia New" w:hAnsi="Browallia New" w:cs="Browallia New"/>
                <w:sz w:val="28"/>
                <w:szCs w:val="28"/>
                <w:rtl/>
                <w:cs/>
              </w:rPr>
            </w:pPr>
            <w:r w:rsidRPr="00C2555B">
              <w:rPr>
                <w:rFonts w:ascii="Browallia New" w:hAnsi="Browallia New" w:cs="Browallia New"/>
                <w:sz w:val="28"/>
                <w:szCs w:val="28"/>
              </w:rPr>
              <w:t>1,190,344</w:t>
            </w:r>
          </w:p>
        </w:tc>
        <w:tc>
          <w:tcPr>
            <w:tcW w:w="236" w:type="dxa"/>
            <w:vAlign w:val="bottom"/>
          </w:tcPr>
          <w:p w14:paraId="38B02658" w14:textId="77777777" w:rsidR="00271771" w:rsidRPr="00C2555B" w:rsidRDefault="00271771" w:rsidP="00271771">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3DFB965A" w:rsidR="00271771" w:rsidRPr="00D969CF" w:rsidRDefault="00271771" w:rsidP="00271771">
            <w:pPr>
              <w:tabs>
                <w:tab w:val="left" w:pos="162"/>
              </w:tabs>
              <w:spacing w:line="240" w:lineRule="auto"/>
              <w:ind w:right="-18"/>
              <w:jc w:val="right"/>
              <w:rPr>
                <w:rFonts w:ascii="Browallia New" w:hAnsi="Browallia New" w:cs="Browallia New"/>
                <w:sz w:val="28"/>
                <w:szCs w:val="28"/>
              </w:rPr>
            </w:pPr>
            <w:r w:rsidRPr="00807020">
              <w:rPr>
                <w:rFonts w:ascii="Browallia New" w:hAnsi="Browallia New" w:cs="Browallia New"/>
                <w:sz w:val="28"/>
                <w:szCs w:val="28"/>
              </w:rPr>
              <w:t>151,508</w:t>
            </w:r>
          </w:p>
        </w:tc>
        <w:tc>
          <w:tcPr>
            <w:tcW w:w="244" w:type="dxa"/>
            <w:vAlign w:val="bottom"/>
          </w:tcPr>
          <w:p w14:paraId="36D1EEB6" w14:textId="77777777" w:rsidR="00271771" w:rsidRPr="00C2555B" w:rsidRDefault="00271771" w:rsidP="00271771">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49BEC" w:rsidR="00271771" w:rsidRPr="00C2555B" w:rsidRDefault="00271771" w:rsidP="00271771">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157,894</w:t>
            </w:r>
          </w:p>
        </w:tc>
      </w:tr>
      <w:tr w:rsidR="00271771" w:rsidRPr="00C2555B" w14:paraId="5D2DE88F" w14:textId="77777777" w:rsidTr="00493671">
        <w:trPr>
          <w:cantSplit/>
          <w:trHeight w:val="555"/>
        </w:trPr>
        <w:tc>
          <w:tcPr>
            <w:tcW w:w="3685" w:type="dxa"/>
          </w:tcPr>
          <w:p w14:paraId="28C82C69" w14:textId="1FB17D5A" w:rsidR="00271771" w:rsidRPr="00C2555B" w:rsidRDefault="00271771" w:rsidP="0027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ส่วนของเงินกู้ยืมระยะยาวที่ถึงกำหนด</w:t>
            </w:r>
            <w:r w:rsidRPr="00C2555B">
              <w:rPr>
                <w:rFonts w:ascii="Browallia New" w:hAnsi="Browallia New" w:cs="Browallia New"/>
                <w:sz w:val="28"/>
                <w:szCs w:val="28"/>
              </w:rPr>
              <w:t xml:space="preserve"> </w:t>
            </w:r>
            <w:r w:rsidRPr="00C2555B">
              <w:rPr>
                <w:rFonts w:ascii="Browallia New" w:hAnsi="Browallia New" w:cs="Browallia New"/>
                <w:sz w:val="28"/>
                <w:szCs w:val="28"/>
                <w:cs/>
              </w:rPr>
              <w:t>ชำระภายในหนึ่งปี</w:t>
            </w:r>
          </w:p>
        </w:tc>
        <w:tc>
          <w:tcPr>
            <w:tcW w:w="1134" w:type="dxa"/>
            <w:tcBorders>
              <w:bottom w:val="single" w:sz="4" w:space="0" w:color="auto"/>
            </w:tcBorders>
          </w:tcPr>
          <w:p w14:paraId="5FFA74FF" w14:textId="77777777" w:rsidR="00271771" w:rsidRPr="00B762DD" w:rsidRDefault="00271771" w:rsidP="00271771">
            <w:pPr>
              <w:tabs>
                <w:tab w:val="left" w:pos="162"/>
              </w:tabs>
              <w:spacing w:line="240" w:lineRule="auto"/>
              <w:ind w:right="-18"/>
              <w:jc w:val="right"/>
              <w:rPr>
                <w:rFonts w:ascii="Browallia New" w:hAnsi="Browallia New" w:cs="Browallia New"/>
                <w:sz w:val="28"/>
                <w:szCs w:val="28"/>
              </w:rPr>
            </w:pPr>
          </w:p>
          <w:p w14:paraId="225C7B82" w14:textId="26674317" w:rsidR="00271771" w:rsidRPr="00B762DD" w:rsidRDefault="00271771" w:rsidP="00271771">
            <w:pPr>
              <w:tabs>
                <w:tab w:val="left" w:pos="162"/>
              </w:tabs>
              <w:spacing w:line="240" w:lineRule="auto"/>
              <w:ind w:right="-18"/>
              <w:jc w:val="right"/>
              <w:rPr>
                <w:rFonts w:ascii="Browallia New" w:hAnsi="Browallia New" w:cs="Browallia New"/>
                <w:sz w:val="28"/>
                <w:szCs w:val="28"/>
              </w:rPr>
            </w:pPr>
            <w:r w:rsidRPr="00B762DD">
              <w:rPr>
                <w:rFonts w:ascii="Browallia New" w:hAnsi="Browallia New" w:cs="Browallia New"/>
                <w:sz w:val="28"/>
                <w:szCs w:val="28"/>
              </w:rPr>
              <w:t>(285,141)</w:t>
            </w:r>
          </w:p>
        </w:tc>
        <w:tc>
          <w:tcPr>
            <w:tcW w:w="241" w:type="dxa"/>
            <w:vAlign w:val="bottom"/>
          </w:tcPr>
          <w:p w14:paraId="50FAE904" w14:textId="77777777" w:rsidR="00271771" w:rsidRPr="00C2555B" w:rsidRDefault="00271771" w:rsidP="00271771">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41E1AA9E" w:rsidR="00271771" w:rsidRPr="00C2555B" w:rsidRDefault="00271771" w:rsidP="00271771">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(336,873)</w:t>
            </w:r>
          </w:p>
        </w:tc>
        <w:tc>
          <w:tcPr>
            <w:tcW w:w="236" w:type="dxa"/>
            <w:vAlign w:val="bottom"/>
          </w:tcPr>
          <w:p w14:paraId="194EF8B2" w14:textId="77777777" w:rsidR="00271771" w:rsidRPr="00C2555B" w:rsidRDefault="00271771" w:rsidP="0027177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1E91D6E7" w14:textId="77777777" w:rsidR="00271771" w:rsidRPr="00D969CF" w:rsidRDefault="00271771" w:rsidP="00271771">
            <w:pPr>
              <w:tabs>
                <w:tab w:val="left" w:pos="162"/>
              </w:tabs>
              <w:spacing w:line="240" w:lineRule="auto"/>
              <w:ind w:right="-18"/>
              <w:jc w:val="right"/>
              <w:rPr>
                <w:rFonts w:ascii="Browallia New" w:hAnsi="Browallia New" w:cs="Browallia New"/>
                <w:sz w:val="28"/>
                <w:szCs w:val="28"/>
              </w:rPr>
            </w:pPr>
          </w:p>
          <w:p w14:paraId="05A77EBD" w14:textId="499CC72D" w:rsidR="00271771" w:rsidRPr="00D969CF" w:rsidRDefault="00271771" w:rsidP="00271771">
            <w:pPr>
              <w:tabs>
                <w:tab w:val="left" w:pos="162"/>
              </w:tabs>
              <w:spacing w:line="240" w:lineRule="auto"/>
              <w:ind w:right="-18"/>
              <w:jc w:val="right"/>
              <w:rPr>
                <w:rFonts w:ascii="Browallia New" w:hAnsi="Browallia New" w:cs="Browallia New"/>
                <w:sz w:val="28"/>
                <w:szCs w:val="28"/>
              </w:rPr>
            </w:pPr>
            <w:r w:rsidRPr="00807020">
              <w:rPr>
                <w:rFonts w:ascii="Browallia New" w:hAnsi="Browallia New" w:cs="Browallia New"/>
                <w:sz w:val="28"/>
                <w:szCs w:val="28"/>
              </w:rPr>
              <w:t>(13,204)</w:t>
            </w:r>
          </w:p>
        </w:tc>
        <w:tc>
          <w:tcPr>
            <w:tcW w:w="244" w:type="dxa"/>
            <w:vAlign w:val="bottom"/>
          </w:tcPr>
          <w:p w14:paraId="05B5C360" w14:textId="77777777" w:rsidR="00271771" w:rsidRPr="00C2555B" w:rsidRDefault="00271771" w:rsidP="00271771">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144E8692" w14:textId="77777777" w:rsidR="00271771" w:rsidRPr="00C2555B" w:rsidRDefault="00271771" w:rsidP="00271771">
            <w:pPr>
              <w:tabs>
                <w:tab w:val="clear" w:pos="907"/>
                <w:tab w:val="decimal" w:pos="972"/>
              </w:tabs>
              <w:spacing w:line="240" w:lineRule="auto"/>
              <w:ind w:right="-27"/>
              <w:jc w:val="right"/>
              <w:rPr>
                <w:rFonts w:ascii="Browallia New" w:hAnsi="Browallia New" w:cs="Browallia New"/>
                <w:sz w:val="28"/>
                <w:szCs w:val="28"/>
              </w:rPr>
            </w:pPr>
          </w:p>
          <w:p w14:paraId="20364626" w14:textId="1180C600" w:rsidR="00271771" w:rsidRPr="00C2555B" w:rsidRDefault="00271771" w:rsidP="00271771">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(12,928)</w:t>
            </w:r>
          </w:p>
        </w:tc>
      </w:tr>
      <w:tr w:rsidR="00271771" w:rsidRPr="00C2555B" w14:paraId="2B267FBE" w14:textId="77777777" w:rsidTr="00493671">
        <w:trPr>
          <w:cantSplit/>
        </w:trPr>
        <w:tc>
          <w:tcPr>
            <w:tcW w:w="3685" w:type="dxa"/>
            <w:vAlign w:val="bottom"/>
          </w:tcPr>
          <w:p w14:paraId="453F9E19" w14:textId="77777777" w:rsidR="00271771" w:rsidRPr="00C2555B" w:rsidRDefault="00271771" w:rsidP="0027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2555B">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73973B4A" w:rsidR="00271771" w:rsidRPr="00B762DD" w:rsidRDefault="00271771" w:rsidP="00271771">
            <w:pPr>
              <w:tabs>
                <w:tab w:val="left" w:pos="162"/>
              </w:tabs>
              <w:spacing w:line="240" w:lineRule="auto"/>
              <w:ind w:right="-18"/>
              <w:jc w:val="right"/>
              <w:rPr>
                <w:rFonts w:ascii="Browallia New" w:hAnsi="Browallia New" w:cs="Browallia New"/>
                <w:sz w:val="28"/>
                <w:szCs w:val="28"/>
              </w:rPr>
            </w:pPr>
            <w:r w:rsidRPr="00B762DD">
              <w:rPr>
                <w:rFonts w:ascii="Browallia New" w:hAnsi="Browallia New" w:cs="Browallia New"/>
                <w:sz w:val="28"/>
                <w:szCs w:val="28"/>
              </w:rPr>
              <w:fldChar w:fldCharType="begin"/>
            </w:r>
            <w:r w:rsidRPr="00B762DD">
              <w:rPr>
                <w:rFonts w:ascii="Browallia New" w:hAnsi="Browallia New" w:cs="Browallia New"/>
                <w:sz w:val="28"/>
                <w:szCs w:val="28"/>
              </w:rPr>
              <w:instrText xml:space="preserve"> =SUM(ABOVE) </w:instrText>
            </w:r>
            <w:r w:rsidRPr="00B762DD">
              <w:rPr>
                <w:rFonts w:ascii="Browallia New" w:hAnsi="Browallia New" w:cs="Browallia New"/>
                <w:sz w:val="28"/>
                <w:szCs w:val="28"/>
              </w:rPr>
              <w:fldChar w:fldCharType="separate"/>
            </w:r>
            <w:r w:rsidRPr="00B762DD">
              <w:rPr>
                <w:rFonts w:ascii="Browallia New" w:hAnsi="Browallia New" w:cs="Browallia New"/>
                <w:sz w:val="28"/>
                <w:szCs w:val="28"/>
              </w:rPr>
              <w:t>787,392</w:t>
            </w:r>
            <w:r w:rsidRPr="00B762DD">
              <w:rPr>
                <w:rFonts w:ascii="Browallia New" w:hAnsi="Browallia New" w:cs="Browallia New"/>
                <w:sz w:val="28"/>
                <w:szCs w:val="28"/>
              </w:rPr>
              <w:fldChar w:fldCharType="end"/>
            </w:r>
          </w:p>
        </w:tc>
        <w:tc>
          <w:tcPr>
            <w:tcW w:w="241" w:type="dxa"/>
            <w:vAlign w:val="bottom"/>
          </w:tcPr>
          <w:p w14:paraId="22239598" w14:textId="77777777" w:rsidR="00271771" w:rsidRPr="00C2555B" w:rsidRDefault="00271771" w:rsidP="00271771">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5537461" w:rsidR="00271771" w:rsidRPr="00C2555B" w:rsidRDefault="00271771" w:rsidP="00271771">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853,471</w:t>
            </w:r>
          </w:p>
        </w:tc>
        <w:tc>
          <w:tcPr>
            <w:tcW w:w="236" w:type="dxa"/>
            <w:vAlign w:val="bottom"/>
          </w:tcPr>
          <w:p w14:paraId="7C53A816" w14:textId="77777777" w:rsidR="00271771" w:rsidRPr="00C2555B" w:rsidRDefault="00271771" w:rsidP="0027177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30645625" w14:textId="1F4E1E9B" w:rsidR="00271771" w:rsidRPr="00D969CF" w:rsidRDefault="00271771" w:rsidP="00271771">
            <w:pPr>
              <w:tabs>
                <w:tab w:val="left" w:pos="162"/>
              </w:tabs>
              <w:spacing w:line="240" w:lineRule="auto"/>
              <w:ind w:right="-18"/>
              <w:jc w:val="right"/>
              <w:rPr>
                <w:rFonts w:ascii="Browallia New" w:hAnsi="Browallia New" w:cs="Browallia New"/>
                <w:sz w:val="28"/>
                <w:szCs w:val="28"/>
              </w:rPr>
            </w:pPr>
            <w:r w:rsidRPr="00577C00">
              <w:rPr>
                <w:rFonts w:ascii="Browallia New" w:hAnsi="Browallia New" w:cs="Browallia New"/>
                <w:sz w:val="28"/>
                <w:szCs w:val="28"/>
              </w:rPr>
              <w:fldChar w:fldCharType="begin"/>
            </w:r>
            <w:r w:rsidRPr="00D969CF">
              <w:rPr>
                <w:rFonts w:ascii="Browallia New" w:hAnsi="Browallia New" w:cs="Browallia New"/>
                <w:sz w:val="28"/>
                <w:szCs w:val="28"/>
              </w:rPr>
              <w:instrText xml:space="preserve"> =SUM(ABOVE) </w:instrText>
            </w:r>
            <w:r w:rsidRPr="00577C00">
              <w:rPr>
                <w:rFonts w:ascii="Browallia New" w:hAnsi="Browallia New" w:cs="Browallia New"/>
                <w:sz w:val="28"/>
                <w:szCs w:val="28"/>
              </w:rPr>
              <w:fldChar w:fldCharType="separate"/>
            </w:r>
            <w:r w:rsidRPr="00D969CF">
              <w:rPr>
                <w:rFonts w:ascii="Browallia New" w:hAnsi="Browallia New" w:cs="Browallia New"/>
                <w:noProof/>
                <w:sz w:val="28"/>
                <w:szCs w:val="28"/>
              </w:rPr>
              <w:t>138,304</w:t>
            </w:r>
            <w:r w:rsidRPr="00577C00">
              <w:rPr>
                <w:rFonts w:ascii="Browallia New" w:hAnsi="Browallia New" w:cs="Browallia New"/>
                <w:sz w:val="28"/>
                <w:szCs w:val="28"/>
              </w:rPr>
              <w:fldChar w:fldCharType="end"/>
            </w:r>
          </w:p>
        </w:tc>
        <w:tc>
          <w:tcPr>
            <w:tcW w:w="244" w:type="dxa"/>
            <w:vAlign w:val="bottom"/>
          </w:tcPr>
          <w:p w14:paraId="1449908D" w14:textId="77777777" w:rsidR="00271771" w:rsidRPr="00C2555B" w:rsidRDefault="00271771" w:rsidP="00271771">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1C071A21" w:rsidR="00271771" w:rsidRPr="00C2555B" w:rsidRDefault="00271771" w:rsidP="00271771">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144,966</w:t>
            </w:r>
          </w:p>
        </w:tc>
      </w:tr>
    </w:tbl>
    <w:p w14:paraId="4C5C87F2" w14:textId="77777777" w:rsidR="00873607" w:rsidRDefault="00873607" w:rsidP="000B1B00">
      <w:pPr>
        <w:spacing w:line="240" w:lineRule="auto"/>
        <w:ind w:left="426"/>
        <w:jc w:val="thaiDistribute"/>
        <w:rPr>
          <w:rFonts w:ascii="Browallia New" w:hAnsi="Browallia New" w:cs="Browallia New"/>
          <w:sz w:val="28"/>
          <w:szCs w:val="28"/>
        </w:rPr>
      </w:pPr>
    </w:p>
    <w:p w14:paraId="167E2147" w14:textId="3712192C"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1C3AE2">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1C3AE2"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มีรายละเอียดดังนี้</w:t>
      </w:r>
    </w:p>
    <w:p w14:paraId="09BC3BC7" w14:textId="19BCC92F" w:rsidR="008606CB" w:rsidRPr="00493671" w:rsidRDefault="008606CB" w:rsidP="00D50EA5">
      <w:pPr>
        <w:spacing w:line="240" w:lineRule="auto"/>
        <w:ind w:left="426"/>
        <w:jc w:val="thaiDistribute"/>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493671">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r w:rsidRPr="00C2555B">
              <w:rPr>
                <w:rFonts w:ascii="Browallia New" w:hAnsi="Browallia New" w:cs="Browallia New"/>
                <w:sz w:val="28"/>
                <w:szCs w:val="28"/>
                <w:cs/>
              </w:rPr>
              <w:t>หน่วย : พันบาท)</w:t>
            </w:r>
          </w:p>
        </w:tc>
      </w:tr>
      <w:tr w:rsidR="008606CB" w:rsidRPr="00C2555B" w14:paraId="2CFF82B1" w14:textId="77777777" w:rsidTr="00493671">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493671">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8A0985" w:rsidRPr="00C2555B" w14:paraId="48BD44DC" w14:textId="77777777" w:rsidTr="00493671">
        <w:tc>
          <w:tcPr>
            <w:tcW w:w="4209" w:type="dxa"/>
            <w:vAlign w:val="bottom"/>
          </w:tcPr>
          <w:p w14:paraId="61459E8F" w14:textId="337B9BA0" w:rsidR="008A0985" w:rsidRPr="00C2555B" w:rsidRDefault="008A0985" w:rsidP="008A0985">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p>
        </w:tc>
        <w:tc>
          <w:tcPr>
            <w:tcW w:w="2115" w:type="dxa"/>
            <w:vAlign w:val="bottom"/>
          </w:tcPr>
          <w:p w14:paraId="46E0C11F" w14:textId="280E1F5F" w:rsidR="008A0985" w:rsidRPr="00C961D5" w:rsidRDefault="008A0985" w:rsidP="008A0985">
            <w:pPr>
              <w:spacing w:line="240" w:lineRule="auto"/>
              <w:jc w:val="right"/>
              <w:rPr>
                <w:rFonts w:ascii="Browallia New" w:hAnsi="Browallia New" w:cs="Browallia New"/>
                <w:sz w:val="28"/>
                <w:szCs w:val="28"/>
              </w:rPr>
            </w:pPr>
            <w:r w:rsidRPr="00C961D5">
              <w:rPr>
                <w:rFonts w:ascii="Browallia New" w:hAnsi="Browallia New" w:cs="Browallia New"/>
                <w:sz w:val="28"/>
                <w:szCs w:val="28"/>
              </w:rPr>
              <w:t>1,190,344</w:t>
            </w:r>
          </w:p>
        </w:tc>
        <w:tc>
          <w:tcPr>
            <w:tcW w:w="270" w:type="dxa"/>
          </w:tcPr>
          <w:p w14:paraId="375D8EB0" w14:textId="77777777" w:rsidR="008A0985" w:rsidRPr="00C2555B" w:rsidRDefault="008A0985" w:rsidP="008A0985">
            <w:pPr>
              <w:spacing w:line="240" w:lineRule="auto"/>
              <w:jc w:val="thaiDistribute"/>
              <w:rPr>
                <w:rFonts w:ascii="Browallia New" w:hAnsi="Browallia New" w:cs="Browallia New"/>
                <w:sz w:val="28"/>
                <w:szCs w:val="28"/>
              </w:rPr>
            </w:pPr>
          </w:p>
        </w:tc>
        <w:tc>
          <w:tcPr>
            <w:tcW w:w="2340" w:type="dxa"/>
            <w:vAlign w:val="center"/>
          </w:tcPr>
          <w:p w14:paraId="1B37DA45" w14:textId="40D6359C" w:rsidR="008A0985" w:rsidRPr="00291B7E" w:rsidRDefault="008A0985" w:rsidP="008A0985">
            <w:pPr>
              <w:spacing w:line="240" w:lineRule="auto"/>
              <w:jc w:val="right"/>
              <w:rPr>
                <w:rFonts w:ascii="Browallia New" w:hAnsi="Browallia New" w:cs="Browallia New"/>
                <w:sz w:val="28"/>
                <w:szCs w:val="28"/>
              </w:rPr>
            </w:pPr>
            <w:r w:rsidRPr="00291B7E">
              <w:rPr>
                <w:rFonts w:ascii="Browallia New" w:hAnsi="Browallia New" w:cs="Browallia New"/>
                <w:sz w:val="28"/>
                <w:szCs w:val="28"/>
              </w:rPr>
              <w:t>157,894</w:t>
            </w:r>
          </w:p>
        </w:tc>
      </w:tr>
      <w:tr w:rsidR="00271771" w:rsidRPr="00C2555B" w14:paraId="0244B9D8" w14:textId="77777777" w:rsidTr="00493671">
        <w:tc>
          <w:tcPr>
            <w:tcW w:w="4209" w:type="dxa"/>
            <w:vAlign w:val="bottom"/>
          </w:tcPr>
          <w:p w14:paraId="63252DFF" w14:textId="529BA0E0" w:rsidR="00271771" w:rsidRPr="00C2555B" w:rsidRDefault="00271771" w:rsidP="00271771">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จ่ายคืนเงินกู้</w:t>
            </w:r>
          </w:p>
        </w:tc>
        <w:tc>
          <w:tcPr>
            <w:tcW w:w="2115" w:type="dxa"/>
          </w:tcPr>
          <w:p w14:paraId="24626907" w14:textId="5AD6F0BE" w:rsidR="00271771" w:rsidRPr="00B762DD" w:rsidRDefault="00271771" w:rsidP="00271771">
            <w:pPr>
              <w:spacing w:line="240" w:lineRule="auto"/>
              <w:jc w:val="right"/>
              <w:rPr>
                <w:rFonts w:ascii="Browallia New" w:hAnsi="Browallia New" w:cs="Browallia New"/>
                <w:sz w:val="28"/>
                <w:szCs w:val="28"/>
              </w:rPr>
            </w:pPr>
            <w:r w:rsidRPr="00B762DD">
              <w:rPr>
                <w:rFonts w:ascii="Browallia New" w:hAnsi="Browallia New" w:cs="Browallia New"/>
                <w:sz w:val="28"/>
                <w:szCs w:val="28"/>
              </w:rPr>
              <w:t>(117,325)</w:t>
            </w:r>
          </w:p>
        </w:tc>
        <w:tc>
          <w:tcPr>
            <w:tcW w:w="270" w:type="dxa"/>
          </w:tcPr>
          <w:p w14:paraId="6E63FFC4" w14:textId="77777777" w:rsidR="00271771" w:rsidRPr="00C2555B" w:rsidRDefault="00271771" w:rsidP="00271771">
            <w:pPr>
              <w:spacing w:line="240" w:lineRule="auto"/>
              <w:jc w:val="thaiDistribute"/>
              <w:rPr>
                <w:rFonts w:ascii="Browallia New" w:hAnsi="Browallia New" w:cs="Browallia New"/>
                <w:sz w:val="28"/>
                <w:szCs w:val="28"/>
              </w:rPr>
            </w:pPr>
          </w:p>
        </w:tc>
        <w:tc>
          <w:tcPr>
            <w:tcW w:w="2340" w:type="dxa"/>
            <w:vAlign w:val="bottom"/>
          </w:tcPr>
          <w:p w14:paraId="0D57F453" w14:textId="7BF17FA1" w:rsidR="00271771" w:rsidRPr="00291B7E" w:rsidRDefault="00271771" w:rsidP="00271771">
            <w:pPr>
              <w:spacing w:line="240" w:lineRule="auto"/>
              <w:jc w:val="right"/>
              <w:rPr>
                <w:rFonts w:ascii="Browallia New" w:hAnsi="Browallia New" w:cs="Browallia New"/>
                <w:sz w:val="28"/>
                <w:szCs w:val="28"/>
              </w:rPr>
            </w:pPr>
            <w:r w:rsidRPr="00807020">
              <w:rPr>
                <w:rFonts w:ascii="Browallia New" w:hAnsi="Browallia New" w:cs="Browallia New"/>
                <w:sz w:val="28"/>
                <w:szCs w:val="28"/>
              </w:rPr>
              <w:t>(6,386)</w:t>
            </w:r>
          </w:p>
        </w:tc>
      </w:tr>
      <w:tr w:rsidR="00271771" w:rsidRPr="00C2555B" w14:paraId="09D36523" w14:textId="77777777" w:rsidTr="00493671">
        <w:tc>
          <w:tcPr>
            <w:tcW w:w="4209" w:type="dxa"/>
            <w:vAlign w:val="bottom"/>
          </w:tcPr>
          <w:p w14:paraId="46FC68CC" w14:textId="6C152AA3" w:rsidR="00271771" w:rsidRPr="00C2555B" w:rsidRDefault="00271771" w:rsidP="00271771">
            <w:pPr>
              <w:ind w:left="-53"/>
              <w:rPr>
                <w:rFonts w:ascii="Browallia New" w:hAnsi="Browallia New" w:cs="Browallia New"/>
                <w:sz w:val="28"/>
                <w:szCs w:val="28"/>
                <w:u w:val="single"/>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ขาดทุนที่ยังไม่เกิดขึ้นจริงจากอัตราแลกเปลี่ยน</w:t>
            </w:r>
          </w:p>
        </w:tc>
        <w:tc>
          <w:tcPr>
            <w:tcW w:w="2115" w:type="dxa"/>
            <w:tcBorders>
              <w:bottom w:val="single" w:sz="4" w:space="0" w:color="auto"/>
            </w:tcBorders>
          </w:tcPr>
          <w:p w14:paraId="5C4D390B" w14:textId="02DE7D3F" w:rsidR="00271771" w:rsidRPr="00B762DD" w:rsidRDefault="00271771" w:rsidP="00271771">
            <w:pPr>
              <w:spacing w:line="240" w:lineRule="auto"/>
              <w:jc w:val="right"/>
              <w:rPr>
                <w:rFonts w:ascii="Browallia New" w:hAnsi="Browallia New" w:cs="Browallia New"/>
                <w:sz w:val="28"/>
                <w:szCs w:val="28"/>
              </w:rPr>
            </w:pPr>
            <w:r w:rsidRPr="00B762DD">
              <w:rPr>
                <w:rFonts w:ascii="Browallia New" w:hAnsi="Browallia New" w:cs="Browallia New"/>
                <w:sz w:val="28"/>
                <w:szCs w:val="28"/>
              </w:rPr>
              <w:t>(486)</w:t>
            </w:r>
          </w:p>
        </w:tc>
        <w:tc>
          <w:tcPr>
            <w:tcW w:w="270" w:type="dxa"/>
          </w:tcPr>
          <w:p w14:paraId="19923A28" w14:textId="77777777" w:rsidR="00271771" w:rsidRPr="00C2555B" w:rsidRDefault="00271771" w:rsidP="00271771">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19CDDE3C" w14:textId="4382AAA8" w:rsidR="00271771" w:rsidRPr="00291B7E" w:rsidRDefault="00271771" w:rsidP="00271771">
            <w:pPr>
              <w:spacing w:line="240" w:lineRule="auto"/>
              <w:jc w:val="center"/>
              <w:rPr>
                <w:rFonts w:ascii="Browallia New" w:hAnsi="Browallia New" w:cs="Browallia New"/>
                <w:sz w:val="28"/>
                <w:szCs w:val="28"/>
              </w:rPr>
            </w:pPr>
            <w:r w:rsidRPr="00291B7E">
              <w:rPr>
                <w:rFonts w:ascii="Browallia New" w:hAnsi="Browallia New" w:cs="Browallia New"/>
                <w:sz w:val="28"/>
                <w:szCs w:val="28"/>
              </w:rPr>
              <w:t xml:space="preserve">        </w:t>
            </w:r>
            <w:r w:rsidR="006F29AF">
              <w:rPr>
                <w:rFonts w:ascii="Browallia New" w:hAnsi="Browallia New" w:cs="Browallia New"/>
                <w:sz w:val="28"/>
                <w:szCs w:val="28"/>
              </w:rPr>
              <w:t xml:space="preserve">  </w:t>
            </w:r>
            <w:r w:rsidRPr="00291B7E">
              <w:rPr>
                <w:rFonts w:ascii="Browallia New" w:hAnsi="Browallia New" w:cs="Browallia New"/>
                <w:sz w:val="28"/>
                <w:szCs w:val="28"/>
              </w:rPr>
              <w:t xml:space="preserve">  </w:t>
            </w:r>
            <w:r w:rsidR="00E06A0C" w:rsidRPr="00807020">
              <w:rPr>
                <w:rFonts w:ascii="Browallia New" w:hAnsi="Browallia New" w:cs="Browallia New"/>
                <w:sz w:val="28"/>
                <w:szCs w:val="28"/>
              </w:rPr>
              <w:t xml:space="preserve"> </w:t>
            </w:r>
            <w:r w:rsidRPr="00291B7E">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291B7E">
              <w:rPr>
                <w:rFonts w:ascii="Browallia New" w:hAnsi="Browallia New" w:cs="Browallia New"/>
                <w:sz w:val="28"/>
                <w:szCs w:val="28"/>
              </w:rPr>
              <w:t xml:space="preserve">     </w:t>
            </w:r>
            <w:r w:rsidRPr="00291B7E">
              <w:rPr>
                <w:rFonts w:ascii="Browallia New" w:hAnsi="Browallia New" w:cs="Browallia New"/>
                <w:sz w:val="28"/>
                <w:szCs w:val="28"/>
                <w:cs/>
              </w:rPr>
              <w:t>-</w:t>
            </w:r>
          </w:p>
        </w:tc>
      </w:tr>
      <w:tr w:rsidR="00271771" w:rsidRPr="00C2555B" w14:paraId="2FD4DAAF" w14:textId="77777777" w:rsidTr="00493671">
        <w:tc>
          <w:tcPr>
            <w:tcW w:w="4209" w:type="dxa"/>
            <w:vAlign w:val="bottom"/>
          </w:tcPr>
          <w:p w14:paraId="69BC4AA7" w14:textId="7268E69A" w:rsidR="00271771" w:rsidRPr="00C2555B" w:rsidRDefault="00271771" w:rsidP="00271771">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15" w:type="dxa"/>
            <w:tcBorders>
              <w:top w:val="single" w:sz="4" w:space="0" w:color="auto"/>
              <w:bottom w:val="single" w:sz="12" w:space="0" w:color="auto"/>
            </w:tcBorders>
          </w:tcPr>
          <w:p w14:paraId="7788E6EB" w14:textId="2C7793A8" w:rsidR="00271771" w:rsidRPr="00B762DD" w:rsidRDefault="00271771" w:rsidP="00271771">
            <w:pPr>
              <w:spacing w:line="240" w:lineRule="auto"/>
              <w:jc w:val="right"/>
              <w:rPr>
                <w:rFonts w:ascii="Browallia New" w:hAnsi="Browallia New" w:cs="Browallia New"/>
                <w:sz w:val="28"/>
                <w:szCs w:val="28"/>
              </w:rPr>
            </w:pPr>
            <w:r w:rsidRPr="00B762DD">
              <w:rPr>
                <w:rFonts w:ascii="Browallia New" w:hAnsi="Browallia New" w:cs="Browallia New"/>
                <w:sz w:val="28"/>
                <w:szCs w:val="28"/>
              </w:rPr>
              <w:t>1,072,533</w:t>
            </w:r>
          </w:p>
        </w:tc>
        <w:tc>
          <w:tcPr>
            <w:tcW w:w="270" w:type="dxa"/>
          </w:tcPr>
          <w:p w14:paraId="5A0FC80B" w14:textId="77777777" w:rsidR="00271771" w:rsidRPr="00C2555B" w:rsidRDefault="00271771" w:rsidP="00271771">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2A7A45CF" w14:textId="75BD1BA5" w:rsidR="00271771" w:rsidRPr="00291B7E" w:rsidRDefault="00271771" w:rsidP="00271771">
            <w:pPr>
              <w:spacing w:line="240" w:lineRule="auto"/>
              <w:jc w:val="right"/>
              <w:rPr>
                <w:rFonts w:ascii="Browallia New" w:hAnsi="Browallia New" w:cs="Browallia New"/>
                <w:sz w:val="28"/>
                <w:szCs w:val="28"/>
              </w:rPr>
            </w:pPr>
            <w:r w:rsidRPr="00807020">
              <w:rPr>
                <w:rFonts w:ascii="Browallia New" w:hAnsi="Browallia New" w:cs="Browallia New"/>
                <w:sz w:val="28"/>
                <w:szCs w:val="28"/>
              </w:rPr>
              <w:t>151,508</w:t>
            </w:r>
          </w:p>
        </w:tc>
      </w:tr>
    </w:tbl>
    <w:p w14:paraId="3EDA6144" w14:textId="5AD23FE6"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D20E26F" w14:textId="1B6D2EA8" w:rsidR="000E1788" w:rsidRPr="00C2555B" w:rsidRDefault="000E178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ภาระผูกพันผลประโยชน์พนักงาน</w:t>
      </w:r>
    </w:p>
    <w:p w14:paraId="63B0B0EA" w14:textId="77777777" w:rsidR="000E1788" w:rsidRPr="00C2555B" w:rsidRDefault="000E1788" w:rsidP="00B33C0D">
      <w:pPr>
        <w:tabs>
          <w:tab w:val="left" w:pos="9270"/>
        </w:tabs>
        <w:ind w:left="426"/>
        <w:jc w:val="thaiDistribute"/>
        <w:rPr>
          <w:rFonts w:ascii="Browallia New" w:hAnsi="Browallia New" w:cs="Browallia New"/>
          <w:sz w:val="14"/>
          <w:szCs w:val="14"/>
        </w:rPr>
      </w:pPr>
    </w:p>
    <w:p w14:paraId="3CA3771E" w14:textId="1BF59048" w:rsidR="00B353D2" w:rsidRPr="00C2555B" w:rsidRDefault="00B353D2" w:rsidP="00B353D2">
      <w:pPr>
        <w:tabs>
          <w:tab w:val="left" w:pos="9270"/>
        </w:tabs>
        <w:ind w:left="426"/>
        <w:jc w:val="thaiDistribute"/>
        <w:rPr>
          <w:rFonts w:ascii="Browallia New" w:hAnsi="Browallia New" w:cs="Browallia New"/>
          <w:sz w:val="28"/>
          <w:szCs w:val="28"/>
        </w:rPr>
      </w:pPr>
      <w:r w:rsidRPr="00C2555B">
        <w:rPr>
          <w:rFonts w:ascii="Browallia New" w:hAnsi="Browallia New" w:cs="Browallia New"/>
          <w:sz w:val="28"/>
          <w:szCs w:val="28"/>
          <w:cs/>
        </w:rPr>
        <w:t>สำหรับงวด</w:t>
      </w:r>
      <w:r w:rsidR="001C3AE2">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 xml:space="preserve">30 </w:t>
      </w:r>
      <w:r w:rsidR="001C3AE2"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ภาระผูกพันผลประโยชน์พนักงานมีการเปลี่ยนแปลงดังนี้</w:t>
      </w:r>
    </w:p>
    <w:p w14:paraId="294C1253" w14:textId="77777777" w:rsidR="00B33C0D" w:rsidRPr="00C2555B" w:rsidRDefault="00B33C0D" w:rsidP="00B33C0D">
      <w:pPr>
        <w:tabs>
          <w:tab w:val="left" w:pos="9270"/>
        </w:tabs>
        <w:ind w:left="374"/>
        <w:jc w:val="thaiDistribute"/>
        <w:rPr>
          <w:rFonts w:ascii="Browallia New" w:hAnsi="Browallia New" w:cs="Browallia New"/>
          <w:sz w:val="10"/>
          <w:szCs w:val="10"/>
        </w:rPr>
      </w:pPr>
    </w:p>
    <w:tbl>
      <w:tblPr>
        <w:tblW w:w="8928" w:type="dxa"/>
        <w:tblInd w:w="441" w:type="dxa"/>
        <w:tblLayout w:type="fixed"/>
        <w:tblLook w:val="0000" w:firstRow="0" w:lastRow="0" w:firstColumn="0" w:lastColumn="0" w:noHBand="0" w:noVBand="0"/>
      </w:tblPr>
      <w:tblGrid>
        <w:gridCol w:w="4194"/>
        <w:gridCol w:w="2127"/>
        <w:gridCol w:w="249"/>
        <w:gridCol w:w="2358"/>
      </w:tblGrid>
      <w:tr w:rsidR="00B33C0D" w:rsidRPr="00C2555B" w14:paraId="5CE8365A" w14:textId="77777777" w:rsidTr="00493671">
        <w:trPr>
          <w:cantSplit/>
        </w:trPr>
        <w:tc>
          <w:tcPr>
            <w:tcW w:w="4194" w:type="dxa"/>
            <w:vAlign w:val="bottom"/>
          </w:tcPr>
          <w:p w14:paraId="4833B231" w14:textId="77777777" w:rsidR="00B33C0D" w:rsidRPr="00C2555B" w:rsidRDefault="00B33C0D" w:rsidP="0064246D">
            <w:pPr>
              <w:rPr>
                <w:rFonts w:ascii="Browallia New" w:hAnsi="Browallia New" w:cs="Browallia New"/>
                <w:sz w:val="28"/>
                <w:szCs w:val="28"/>
              </w:rPr>
            </w:pPr>
          </w:p>
        </w:tc>
        <w:tc>
          <w:tcPr>
            <w:tcW w:w="2127" w:type="dxa"/>
          </w:tcPr>
          <w:p w14:paraId="0247E516" w14:textId="77777777" w:rsidR="00B33C0D" w:rsidRPr="00C2555B" w:rsidRDefault="00B33C0D" w:rsidP="0064246D">
            <w:pPr>
              <w:jc w:val="right"/>
              <w:rPr>
                <w:rFonts w:ascii="Browallia New" w:hAnsi="Browallia New" w:cs="Browallia New"/>
                <w:sz w:val="28"/>
                <w:szCs w:val="28"/>
              </w:rPr>
            </w:pPr>
          </w:p>
        </w:tc>
        <w:tc>
          <w:tcPr>
            <w:tcW w:w="249" w:type="dxa"/>
          </w:tcPr>
          <w:p w14:paraId="1B2C23F5" w14:textId="77777777" w:rsidR="00B33C0D" w:rsidRPr="00C2555B" w:rsidRDefault="00B33C0D" w:rsidP="0064246D">
            <w:pPr>
              <w:pStyle w:val="a1"/>
              <w:ind w:left="-157" w:right="0"/>
              <w:rPr>
                <w:rFonts w:ascii="Browallia New" w:hAnsi="Browallia New" w:cs="Browallia New"/>
                <w:sz w:val="28"/>
                <w:szCs w:val="28"/>
                <w:cs/>
                <w:lang w:val="en-US"/>
              </w:rPr>
            </w:pPr>
          </w:p>
        </w:tc>
        <w:tc>
          <w:tcPr>
            <w:tcW w:w="2358" w:type="dxa"/>
          </w:tcPr>
          <w:p w14:paraId="076C32DE" w14:textId="3A138A6D" w:rsidR="00B33C0D" w:rsidRPr="00C2555B" w:rsidRDefault="00B91631" w:rsidP="00C348B3">
            <w:pPr>
              <w:ind w:right="-18"/>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B91631" w:rsidRPr="00C2555B" w14:paraId="50C20033" w14:textId="77777777" w:rsidTr="00493671">
        <w:trPr>
          <w:cantSplit/>
        </w:trPr>
        <w:tc>
          <w:tcPr>
            <w:tcW w:w="4194" w:type="dxa"/>
            <w:vAlign w:val="bottom"/>
          </w:tcPr>
          <w:p w14:paraId="4E341FA5" w14:textId="77777777" w:rsidR="00B91631" w:rsidRPr="00C2555B" w:rsidRDefault="00B91631" w:rsidP="00B91631">
            <w:pPr>
              <w:rPr>
                <w:rFonts w:ascii="Browallia New" w:hAnsi="Browallia New" w:cs="Browallia New"/>
                <w:sz w:val="28"/>
                <w:szCs w:val="28"/>
              </w:rPr>
            </w:pPr>
          </w:p>
        </w:tc>
        <w:tc>
          <w:tcPr>
            <w:tcW w:w="2127" w:type="dxa"/>
            <w:tcBorders>
              <w:bottom w:val="single" w:sz="4" w:space="0" w:color="auto"/>
            </w:tcBorders>
          </w:tcPr>
          <w:p w14:paraId="40AEE983" w14:textId="6B0B2E19" w:rsidR="00B91631" w:rsidRPr="00C2555B" w:rsidRDefault="00B91631" w:rsidP="00B91631">
            <w:pPr>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9" w:type="dxa"/>
            <w:vAlign w:val="bottom"/>
          </w:tcPr>
          <w:p w14:paraId="11412800" w14:textId="77777777" w:rsidR="00B91631" w:rsidRPr="00C2555B" w:rsidRDefault="00B91631" w:rsidP="00B91631">
            <w:pPr>
              <w:pStyle w:val="a1"/>
              <w:ind w:left="-157" w:right="0"/>
              <w:jc w:val="center"/>
              <w:rPr>
                <w:rFonts w:ascii="Browallia New" w:hAnsi="Browallia New" w:cs="Browallia New"/>
                <w:sz w:val="28"/>
                <w:szCs w:val="28"/>
                <w:cs/>
                <w:lang w:val="en-US"/>
              </w:rPr>
            </w:pPr>
          </w:p>
        </w:tc>
        <w:tc>
          <w:tcPr>
            <w:tcW w:w="2358" w:type="dxa"/>
            <w:tcBorders>
              <w:bottom w:val="single" w:sz="4" w:space="0" w:color="auto"/>
            </w:tcBorders>
            <w:vAlign w:val="bottom"/>
          </w:tcPr>
          <w:p w14:paraId="0BA84093" w14:textId="36ACD43A" w:rsidR="00B91631" w:rsidRPr="00C2555B" w:rsidRDefault="00B91631" w:rsidP="0049367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w:t>
            </w:r>
            <w:r w:rsidR="00940834" w:rsidRPr="00C2555B">
              <w:rPr>
                <w:rFonts w:ascii="Browallia New" w:hAnsi="Browallia New" w:cs="Browallia New"/>
                <w:sz w:val="28"/>
                <w:szCs w:val="28"/>
                <w:cs/>
              </w:rPr>
              <w:t>ง</w:t>
            </w:r>
            <w:r w:rsidRPr="00C2555B">
              <w:rPr>
                <w:rFonts w:ascii="Browallia New" w:hAnsi="Browallia New" w:cs="Browallia New"/>
                <w:sz w:val="28"/>
                <w:szCs w:val="28"/>
                <w:cs/>
              </w:rPr>
              <w:t>บริษัท</w:t>
            </w:r>
          </w:p>
        </w:tc>
      </w:tr>
      <w:tr w:rsidR="00B91631" w:rsidRPr="00C2555B" w14:paraId="2E1637FA" w14:textId="77777777" w:rsidTr="00493671">
        <w:trPr>
          <w:cantSplit/>
          <w:trHeight w:val="296"/>
        </w:trPr>
        <w:tc>
          <w:tcPr>
            <w:tcW w:w="4194" w:type="dxa"/>
            <w:vAlign w:val="bottom"/>
          </w:tcPr>
          <w:p w14:paraId="5CE79853" w14:textId="77777777" w:rsidR="00B91631" w:rsidRPr="00C2555B" w:rsidRDefault="00B91631" w:rsidP="0064246D">
            <w:pPr>
              <w:rPr>
                <w:rFonts w:ascii="Browallia New" w:hAnsi="Browallia New" w:cs="Browallia New"/>
                <w:sz w:val="28"/>
                <w:szCs w:val="28"/>
              </w:rPr>
            </w:pPr>
          </w:p>
        </w:tc>
        <w:tc>
          <w:tcPr>
            <w:tcW w:w="2127" w:type="dxa"/>
            <w:tcBorders>
              <w:top w:val="single" w:sz="4" w:space="0" w:color="auto"/>
            </w:tcBorders>
          </w:tcPr>
          <w:p w14:paraId="3BCB7CF9" w14:textId="77777777" w:rsidR="00B91631" w:rsidRPr="00C2555B" w:rsidRDefault="00B91631" w:rsidP="0064246D">
            <w:pPr>
              <w:jc w:val="right"/>
              <w:rPr>
                <w:rFonts w:ascii="Browallia New" w:hAnsi="Browallia New" w:cs="Browallia New"/>
                <w:sz w:val="28"/>
                <w:szCs w:val="28"/>
              </w:rPr>
            </w:pPr>
          </w:p>
        </w:tc>
        <w:tc>
          <w:tcPr>
            <w:tcW w:w="249" w:type="dxa"/>
          </w:tcPr>
          <w:p w14:paraId="0886279D" w14:textId="77777777" w:rsidR="00B91631" w:rsidRPr="00C2555B" w:rsidRDefault="00B91631" w:rsidP="0064246D">
            <w:pPr>
              <w:pStyle w:val="a1"/>
              <w:ind w:left="-157" w:right="0"/>
              <w:rPr>
                <w:rFonts w:ascii="Browallia New" w:hAnsi="Browallia New" w:cs="Browallia New"/>
                <w:sz w:val="28"/>
                <w:szCs w:val="28"/>
                <w:cs/>
                <w:lang w:val="en-US"/>
              </w:rPr>
            </w:pPr>
          </w:p>
        </w:tc>
        <w:tc>
          <w:tcPr>
            <w:tcW w:w="2358" w:type="dxa"/>
            <w:tcBorders>
              <w:top w:val="single" w:sz="4" w:space="0" w:color="auto"/>
            </w:tcBorders>
          </w:tcPr>
          <w:p w14:paraId="1DAA6CA2" w14:textId="77777777" w:rsidR="00B91631" w:rsidRPr="00C2555B" w:rsidRDefault="00B91631" w:rsidP="0064246D">
            <w:pPr>
              <w:jc w:val="right"/>
              <w:rPr>
                <w:rFonts w:ascii="Browallia New" w:hAnsi="Browallia New" w:cs="Browallia New"/>
                <w:sz w:val="28"/>
                <w:szCs w:val="28"/>
              </w:rPr>
            </w:pPr>
          </w:p>
        </w:tc>
      </w:tr>
      <w:tr w:rsidR="003063D3" w:rsidRPr="00C2555B" w14:paraId="06ED9D5F" w14:textId="77777777" w:rsidTr="00493671">
        <w:trPr>
          <w:cantSplit/>
        </w:trPr>
        <w:tc>
          <w:tcPr>
            <w:tcW w:w="4194" w:type="dxa"/>
          </w:tcPr>
          <w:p w14:paraId="537A1461" w14:textId="075CEE0F"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มกราคม</w:t>
            </w:r>
            <w:r w:rsidRPr="00C2555B">
              <w:rPr>
                <w:rFonts w:ascii="Browallia New" w:hAnsi="Browallia New" w:cs="Browallia New"/>
                <w:sz w:val="28"/>
                <w:szCs w:val="28"/>
              </w:rPr>
              <w:t xml:space="preserve"> 2562</w:t>
            </w:r>
          </w:p>
        </w:tc>
        <w:tc>
          <w:tcPr>
            <w:tcW w:w="2127" w:type="dxa"/>
            <w:shd w:val="clear" w:color="auto" w:fill="auto"/>
          </w:tcPr>
          <w:p w14:paraId="0D6CA67B" w14:textId="1F568625" w:rsidR="003063D3" w:rsidRPr="00C2555B" w:rsidRDefault="003063D3" w:rsidP="003063D3">
            <w:pPr>
              <w:ind w:left="-108"/>
              <w:jc w:val="right"/>
              <w:rPr>
                <w:rFonts w:ascii="Browallia New" w:hAnsi="Browallia New" w:cs="Browallia New"/>
                <w:sz w:val="28"/>
                <w:szCs w:val="28"/>
              </w:rPr>
            </w:pPr>
            <w:r w:rsidRPr="00493671">
              <w:rPr>
                <w:rFonts w:ascii="Browallia New" w:hAnsi="Browallia New" w:cs="Browallia New"/>
                <w:sz w:val="28"/>
                <w:szCs w:val="28"/>
              </w:rPr>
              <w:t>58,665</w:t>
            </w:r>
          </w:p>
        </w:tc>
        <w:tc>
          <w:tcPr>
            <w:tcW w:w="249" w:type="dxa"/>
          </w:tcPr>
          <w:p w14:paraId="1C3B7CF9"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Pr>
          <w:p w14:paraId="31363074" w14:textId="1ABEBA39" w:rsidR="003063D3" w:rsidRPr="00C2555B" w:rsidRDefault="003063D3" w:rsidP="003063D3">
            <w:pPr>
              <w:ind w:left="-108" w:hanging="56"/>
              <w:jc w:val="right"/>
              <w:rPr>
                <w:rFonts w:ascii="Browallia New" w:hAnsi="Browallia New" w:cs="Browallia New"/>
                <w:sz w:val="28"/>
                <w:szCs w:val="28"/>
              </w:rPr>
            </w:pPr>
            <w:r w:rsidRPr="00493671">
              <w:rPr>
                <w:rFonts w:ascii="Browallia New" w:hAnsi="Browallia New" w:cs="Browallia New"/>
                <w:sz w:val="28"/>
                <w:szCs w:val="28"/>
              </w:rPr>
              <w:t>23,997</w:t>
            </w:r>
          </w:p>
        </w:tc>
      </w:tr>
      <w:tr w:rsidR="003063D3" w:rsidRPr="00C2555B" w14:paraId="4B68697D" w14:textId="77777777" w:rsidTr="00493671">
        <w:trPr>
          <w:cantSplit/>
        </w:trPr>
        <w:tc>
          <w:tcPr>
            <w:tcW w:w="4194" w:type="dxa"/>
          </w:tcPr>
          <w:p w14:paraId="64BB0712" w14:textId="241796D4"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ผลกระทบที่บันทึกเพิ่มในงบกำไรขาดทุน</w:t>
            </w:r>
          </w:p>
        </w:tc>
        <w:tc>
          <w:tcPr>
            <w:tcW w:w="2127" w:type="dxa"/>
            <w:shd w:val="clear" w:color="auto" w:fill="auto"/>
            <w:vAlign w:val="bottom"/>
          </w:tcPr>
          <w:p w14:paraId="760B3B44" w14:textId="7D84E6C9" w:rsidR="003063D3" w:rsidRPr="00C2555B" w:rsidRDefault="003063D3" w:rsidP="003063D3">
            <w:pPr>
              <w:jc w:val="right"/>
              <w:rPr>
                <w:rFonts w:ascii="Browallia New" w:hAnsi="Browallia New" w:cs="Browallia New"/>
                <w:sz w:val="28"/>
                <w:szCs w:val="28"/>
              </w:rPr>
            </w:pPr>
          </w:p>
        </w:tc>
        <w:tc>
          <w:tcPr>
            <w:tcW w:w="249" w:type="dxa"/>
          </w:tcPr>
          <w:p w14:paraId="27ED97F7"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Pr>
          <w:p w14:paraId="60EBA6BC" w14:textId="07AA26DB" w:rsidR="003063D3" w:rsidRPr="00C2555B" w:rsidRDefault="003063D3" w:rsidP="003063D3">
            <w:pPr>
              <w:jc w:val="right"/>
              <w:rPr>
                <w:rFonts w:ascii="Browallia New" w:hAnsi="Browallia New" w:cs="Browallia New"/>
                <w:sz w:val="28"/>
                <w:szCs w:val="28"/>
              </w:rPr>
            </w:pPr>
          </w:p>
        </w:tc>
      </w:tr>
      <w:tr w:rsidR="000666E6" w:rsidRPr="00C2555B" w14:paraId="6BCDEE93" w14:textId="77777777" w:rsidTr="00493671">
        <w:trPr>
          <w:cantSplit/>
        </w:trPr>
        <w:tc>
          <w:tcPr>
            <w:tcW w:w="4194" w:type="dxa"/>
          </w:tcPr>
          <w:p w14:paraId="6FF37640" w14:textId="35D33136" w:rsidR="000666E6" w:rsidRPr="00807020"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cs/>
              </w:rPr>
            </w:pPr>
            <w:r w:rsidRPr="00807020">
              <w:rPr>
                <w:rFonts w:ascii="Browallia New" w:hAnsi="Browallia New" w:cs="Browallia New"/>
                <w:sz w:val="28"/>
                <w:szCs w:val="28"/>
                <w:cs/>
              </w:rPr>
              <w:t>ต้นทุนบริการ</w:t>
            </w:r>
            <w:r>
              <w:rPr>
                <w:rFonts w:ascii="Browallia New" w:hAnsi="Browallia New" w:cs="Browallia New" w:hint="cs"/>
                <w:sz w:val="28"/>
                <w:szCs w:val="28"/>
                <w:cs/>
              </w:rPr>
              <w:t>ปัจจุบัน</w:t>
            </w:r>
          </w:p>
        </w:tc>
        <w:tc>
          <w:tcPr>
            <w:tcW w:w="2127" w:type="dxa"/>
            <w:shd w:val="clear" w:color="auto" w:fill="auto"/>
            <w:vAlign w:val="bottom"/>
          </w:tcPr>
          <w:p w14:paraId="6A0C5F32" w14:textId="4D48A71A" w:rsidR="000666E6" w:rsidRPr="008C07C9" w:rsidRDefault="003A479B" w:rsidP="008C07C9">
            <w:pPr>
              <w:pStyle w:val="ListParagraph"/>
              <w:ind w:left="813"/>
              <w:jc w:val="right"/>
              <w:rPr>
                <w:rFonts w:ascii="Browallia New" w:hAnsi="Browallia New" w:cs="Browallia New"/>
                <w:sz w:val="28"/>
                <w:szCs w:val="28"/>
              </w:rPr>
            </w:pPr>
            <w:r>
              <w:rPr>
                <w:rFonts w:ascii="Browallia New" w:hAnsi="Browallia New" w:cs="Browallia New"/>
                <w:sz w:val="28"/>
                <w:szCs w:val="28"/>
              </w:rPr>
              <w:t>3,</w:t>
            </w:r>
            <w:r w:rsidR="00F40B69">
              <w:rPr>
                <w:rFonts w:ascii="Browallia New" w:hAnsi="Browallia New" w:cs="Browallia New"/>
                <w:sz w:val="28"/>
                <w:szCs w:val="28"/>
              </w:rPr>
              <w:t>751</w:t>
            </w:r>
          </w:p>
        </w:tc>
        <w:tc>
          <w:tcPr>
            <w:tcW w:w="249" w:type="dxa"/>
          </w:tcPr>
          <w:p w14:paraId="77ACFB5E"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42344F2B" w14:textId="33DB85D6" w:rsidR="000666E6" w:rsidRPr="00493671" w:rsidRDefault="000666E6" w:rsidP="000666E6">
            <w:pPr>
              <w:ind w:left="-108" w:hanging="56"/>
              <w:jc w:val="right"/>
              <w:rPr>
                <w:rFonts w:ascii="Browallia New" w:hAnsi="Browallia New" w:cs="Browallia New"/>
                <w:sz w:val="28"/>
                <w:szCs w:val="28"/>
              </w:rPr>
            </w:pPr>
            <w:r>
              <w:rPr>
                <w:rFonts w:ascii="Browallia New" w:hAnsi="Browallia New" w:cs="Browallia New"/>
                <w:sz w:val="28"/>
                <w:szCs w:val="28"/>
              </w:rPr>
              <w:t>1,600</w:t>
            </w:r>
          </w:p>
        </w:tc>
      </w:tr>
      <w:tr w:rsidR="000666E6" w:rsidRPr="00C2555B" w14:paraId="31BDE9E1" w14:textId="77777777" w:rsidTr="00493671">
        <w:trPr>
          <w:cantSplit/>
        </w:trPr>
        <w:tc>
          <w:tcPr>
            <w:tcW w:w="4194" w:type="dxa"/>
          </w:tcPr>
          <w:p w14:paraId="0E429779" w14:textId="4C9683BA" w:rsidR="000666E6" w:rsidRPr="00C2555B"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rPr>
            </w:pPr>
            <w:r>
              <w:rPr>
                <w:rFonts w:ascii="Browallia New" w:hAnsi="Browallia New" w:cs="Browallia New" w:hint="cs"/>
                <w:sz w:val="28"/>
                <w:szCs w:val="28"/>
                <w:cs/>
              </w:rPr>
              <w:t>ต้นทุนบริการในอดีต</w:t>
            </w:r>
          </w:p>
        </w:tc>
        <w:tc>
          <w:tcPr>
            <w:tcW w:w="2127" w:type="dxa"/>
            <w:shd w:val="clear" w:color="auto" w:fill="auto"/>
            <w:vAlign w:val="bottom"/>
          </w:tcPr>
          <w:p w14:paraId="2BB9C3B1" w14:textId="7038219B" w:rsidR="000666E6" w:rsidRPr="008C07C9" w:rsidRDefault="00F40B69" w:rsidP="008C07C9">
            <w:pPr>
              <w:ind w:left="-108" w:hanging="56"/>
              <w:jc w:val="right"/>
              <w:rPr>
                <w:rFonts w:ascii="Browallia New" w:hAnsi="Browallia New" w:cs="Browallia New"/>
                <w:sz w:val="28"/>
                <w:szCs w:val="28"/>
              </w:rPr>
            </w:pPr>
            <w:r>
              <w:rPr>
                <w:rFonts w:ascii="Browallia New" w:hAnsi="Browallia New" w:cs="Browallia New"/>
                <w:sz w:val="28"/>
                <w:szCs w:val="28"/>
              </w:rPr>
              <w:t>7</w:t>
            </w:r>
            <w:r w:rsidR="003A479B">
              <w:rPr>
                <w:rFonts w:ascii="Browallia New" w:hAnsi="Browallia New" w:cs="Browallia New"/>
                <w:sz w:val="28"/>
                <w:szCs w:val="28"/>
              </w:rPr>
              <w:t>,</w:t>
            </w:r>
            <w:r>
              <w:rPr>
                <w:rFonts w:ascii="Browallia New" w:hAnsi="Browallia New" w:cs="Browallia New"/>
                <w:sz w:val="28"/>
                <w:szCs w:val="28"/>
              </w:rPr>
              <w:t>240</w:t>
            </w:r>
          </w:p>
        </w:tc>
        <w:tc>
          <w:tcPr>
            <w:tcW w:w="249" w:type="dxa"/>
          </w:tcPr>
          <w:p w14:paraId="109522C3"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446354ED" w14:textId="78E1AC13" w:rsidR="000666E6" w:rsidRPr="00493671" w:rsidRDefault="000666E6" w:rsidP="000666E6">
            <w:pPr>
              <w:ind w:left="-108" w:hanging="56"/>
              <w:jc w:val="right"/>
              <w:rPr>
                <w:rFonts w:ascii="Browallia New" w:hAnsi="Browallia New" w:cs="Browallia New"/>
                <w:sz w:val="28"/>
                <w:szCs w:val="28"/>
              </w:rPr>
            </w:pPr>
            <w:r>
              <w:rPr>
                <w:rFonts w:ascii="Browallia New" w:hAnsi="Browallia New" w:cs="Browallia New"/>
                <w:sz w:val="28"/>
                <w:szCs w:val="28"/>
              </w:rPr>
              <w:t>4,249</w:t>
            </w:r>
          </w:p>
        </w:tc>
      </w:tr>
      <w:tr w:rsidR="000666E6" w:rsidRPr="00C2555B" w14:paraId="50133855" w14:textId="77777777" w:rsidTr="00493671">
        <w:trPr>
          <w:cantSplit/>
        </w:trPr>
        <w:tc>
          <w:tcPr>
            <w:tcW w:w="4194" w:type="dxa"/>
          </w:tcPr>
          <w:p w14:paraId="73F31666" w14:textId="498FB0BA" w:rsidR="000666E6" w:rsidRPr="00C2555B" w:rsidRDefault="000666E6" w:rsidP="000666E6">
            <w:pPr>
              <w:pStyle w:val="ListParagraph"/>
              <w:numPr>
                <w:ilvl w:val="0"/>
                <w:numId w:val="43"/>
              </w:numPr>
              <w:tabs>
                <w:tab w:val="clear" w:pos="680"/>
                <w:tab w:val="clear" w:pos="907"/>
                <w:tab w:val="left" w:pos="579"/>
              </w:tabs>
              <w:ind w:left="438"/>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127" w:type="dxa"/>
            <w:shd w:val="clear" w:color="auto" w:fill="auto"/>
            <w:vAlign w:val="bottom"/>
          </w:tcPr>
          <w:p w14:paraId="4FAF48FB" w14:textId="0EE20D77" w:rsidR="000666E6" w:rsidRPr="008C07C9" w:rsidRDefault="00F40B69" w:rsidP="008C07C9">
            <w:pPr>
              <w:ind w:left="-108" w:hanging="56"/>
              <w:jc w:val="right"/>
              <w:rPr>
                <w:rFonts w:ascii="Browallia New" w:hAnsi="Browallia New" w:cs="Browallia New"/>
                <w:sz w:val="28"/>
                <w:szCs w:val="28"/>
              </w:rPr>
            </w:pPr>
            <w:r>
              <w:rPr>
                <w:rFonts w:ascii="Browallia New" w:hAnsi="Browallia New" w:cs="Browallia New"/>
                <w:sz w:val="28"/>
                <w:szCs w:val="28"/>
              </w:rPr>
              <w:t>631</w:t>
            </w:r>
          </w:p>
        </w:tc>
        <w:tc>
          <w:tcPr>
            <w:tcW w:w="249" w:type="dxa"/>
          </w:tcPr>
          <w:p w14:paraId="128F9DD4"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2AA67CEC" w14:textId="2F910F5F" w:rsidR="000666E6" w:rsidRPr="00493671" w:rsidRDefault="000666E6" w:rsidP="000666E6">
            <w:pPr>
              <w:ind w:left="-108" w:hanging="56"/>
              <w:jc w:val="right"/>
              <w:rPr>
                <w:rFonts w:ascii="Browallia New" w:hAnsi="Browallia New" w:cs="Browallia New"/>
                <w:sz w:val="28"/>
                <w:szCs w:val="28"/>
              </w:rPr>
            </w:pPr>
            <w:r>
              <w:rPr>
                <w:rFonts w:ascii="Browallia New" w:hAnsi="Browallia New" w:cs="Browallia New"/>
                <w:sz w:val="28"/>
                <w:szCs w:val="28"/>
              </w:rPr>
              <w:t>259</w:t>
            </w:r>
          </w:p>
        </w:tc>
      </w:tr>
      <w:tr w:rsidR="000666E6" w:rsidRPr="00C2555B" w14:paraId="55341BED" w14:textId="77777777" w:rsidTr="00493671">
        <w:trPr>
          <w:cantSplit/>
        </w:trPr>
        <w:tc>
          <w:tcPr>
            <w:tcW w:w="4194" w:type="dxa"/>
          </w:tcPr>
          <w:p w14:paraId="01D4F4BA" w14:textId="0901B83F" w:rsidR="000666E6" w:rsidRPr="00C2555B" w:rsidRDefault="000666E6" w:rsidP="000666E6">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ผลประโยชน์จ่ายระหว่างงวด</w:t>
            </w:r>
          </w:p>
        </w:tc>
        <w:tc>
          <w:tcPr>
            <w:tcW w:w="2127" w:type="dxa"/>
            <w:shd w:val="clear" w:color="auto" w:fill="auto"/>
            <w:vAlign w:val="bottom"/>
          </w:tcPr>
          <w:p w14:paraId="61BD4356" w14:textId="2F2894B1" w:rsidR="000666E6" w:rsidRPr="00B14C25" w:rsidRDefault="000666E6" w:rsidP="008C07C9">
            <w:pPr>
              <w:ind w:left="-108" w:hanging="56"/>
              <w:jc w:val="right"/>
              <w:rPr>
                <w:rFonts w:ascii="Browallia New" w:hAnsi="Browallia New" w:cs="Browallia New"/>
                <w:sz w:val="28"/>
                <w:szCs w:val="28"/>
                <w:highlight w:val="red"/>
              </w:rPr>
            </w:pPr>
            <w:r w:rsidRPr="008C07C9">
              <w:rPr>
                <w:rFonts w:ascii="Browallia New" w:hAnsi="Browallia New" w:cs="Browallia New"/>
                <w:sz w:val="28"/>
                <w:szCs w:val="28"/>
              </w:rPr>
              <w:t>(</w:t>
            </w:r>
            <w:r w:rsidR="003A479B" w:rsidRPr="008C07C9">
              <w:rPr>
                <w:rFonts w:ascii="Browallia New" w:hAnsi="Browallia New" w:cs="Browallia New"/>
                <w:sz w:val="28"/>
                <w:szCs w:val="28"/>
              </w:rPr>
              <w:t>8,</w:t>
            </w:r>
            <w:r w:rsidR="00F40B69" w:rsidRPr="008C07C9">
              <w:rPr>
                <w:rFonts w:ascii="Browallia New" w:hAnsi="Browallia New" w:cs="Browallia New"/>
                <w:sz w:val="28"/>
                <w:szCs w:val="28"/>
              </w:rPr>
              <w:t>316</w:t>
            </w:r>
            <w:r w:rsidRPr="008C07C9">
              <w:rPr>
                <w:rFonts w:ascii="Browallia New" w:hAnsi="Browallia New" w:cs="Browallia New"/>
                <w:sz w:val="28"/>
                <w:szCs w:val="28"/>
              </w:rPr>
              <w:t>)</w:t>
            </w:r>
          </w:p>
        </w:tc>
        <w:tc>
          <w:tcPr>
            <w:tcW w:w="249" w:type="dxa"/>
          </w:tcPr>
          <w:p w14:paraId="34CD1AD2"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3B8AC1A8" w14:textId="606348CE" w:rsidR="000666E6" w:rsidRPr="00493671" w:rsidRDefault="000666E6" w:rsidP="000666E6">
            <w:pPr>
              <w:ind w:left="-108" w:hanging="56"/>
              <w:jc w:val="right"/>
              <w:rPr>
                <w:rFonts w:ascii="Browallia New" w:hAnsi="Browallia New" w:cs="Browallia New"/>
                <w:sz w:val="28"/>
                <w:szCs w:val="28"/>
              </w:rPr>
            </w:pPr>
            <w:r>
              <w:rPr>
                <w:rFonts w:ascii="Browallia New" w:hAnsi="Browallia New" w:cs="Browallia New"/>
                <w:sz w:val="28"/>
                <w:szCs w:val="28"/>
              </w:rPr>
              <w:t>(1,444)</w:t>
            </w:r>
          </w:p>
        </w:tc>
      </w:tr>
      <w:tr w:rsidR="000666E6" w:rsidRPr="00C2555B" w14:paraId="06375B3C" w14:textId="77777777" w:rsidTr="00493671">
        <w:trPr>
          <w:cantSplit/>
        </w:trPr>
        <w:tc>
          <w:tcPr>
            <w:tcW w:w="4194" w:type="dxa"/>
          </w:tcPr>
          <w:p w14:paraId="1E647F91" w14:textId="1E3D114B" w:rsidR="000666E6" w:rsidRPr="00C2555B" w:rsidRDefault="000666E6" w:rsidP="000666E6">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493671">
              <w:rPr>
                <w:rFonts w:ascii="Browallia New" w:hAnsi="Browallia New" w:cs="Browallia New"/>
                <w:sz w:val="28"/>
                <w:szCs w:val="28"/>
                <w:cs/>
              </w:rPr>
              <w:t>กำไรจากการประมาณการตามหลัก</w:t>
            </w:r>
          </w:p>
          <w:p w14:paraId="6907C21C" w14:textId="531A5F98" w:rsidR="000666E6" w:rsidRPr="00C2555B" w:rsidRDefault="000666E6" w:rsidP="000666E6">
            <w:pPr>
              <w:ind w:left="-108"/>
              <w:rPr>
                <w:rFonts w:ascii="Browallia New" w:hAnsi="Browallia New" w:cs="Browallia New"/>
                <w:sz w:val="28"/>
                <w:szCs w:val="28"/>
                <w:cs/>
              </w:rPr>
            </w:pPr>
            <w:r w:rsidRPr="00C2555B">
              <w:rPr>
                <w:rFonts w:ascii="Browallia New" w:hAnsi="Browallia New" w:cs="Browallia New"/>
                <w:sz w:val="28"/>
                <w:szCs w:val="28"/>
                <w:cs/>
              </w:rPr>
              <w:t xml:space="preserve">    คณิตศาสตร์ประกันภัย</w:t>
            </w:r>
          </w:p>
        </w:tc>
        <w:tc>
          <w:tcPr>
            <w:tcW w:w="2127" w:type="dxa"/>
            <w:shd w:val="clear" w:color="auto" w:fill="auto"/>
            <w:vAlign w:val="bottom"/>
          </w:tcPr>
          <w:p w14:paraId="69AEA70D" w14:textId="178284E0" w:rsidR="000666E6" w:rsidRPr="008C07C9" w:rsidRDefault="000666E6" w:rsidP="008C07C9">
            <w:pPr>
              <w:ind w:left="-108" w:hanging="56"/>
              <w:jc w:val="right"/>
              <w:rPr>
                <w:rFonts w:ascii="Browallia New" w:hAnsi="Browallia New" w:cs="Browallia New"/>
                <w:sz w:val="28"/>
                <w:szCs w:val="28"/>
              </w:rPr>
            </w:pPr>
            <w:r w:rsidRPr="008C07C9">
              <w:rPr>
                <w:rFonts w:ascii="Browallia New" w:hAnsi="Browallia New" w:cs="Browallia New"/>
                <w:sz w:val="28"/>
                <w:szCs w:val="28"/>
              </w:rPr>
              <w:t>(5,</w:t>
            </w:r>
            <w:r w:rsidR="00F40B69">
              <w:rPr>
                <w:rFonts w:ascii="Browallia New" w:hAnsi="Browallia New" w:cs="Browallia New"/>
                <w:sz w:val="28"/>
                <w:szCs w:val="28"/>
              </w:rPr>
              <w:t>261</w:t>
            </w:r>
            <w:r w:rsidRPr="008C07C9">
              <w:rPr>
                <w:rFonts w:ascii="Browallia New" w:hAnsi="Browallia New" w:cs="Browallia New"/>
                <w:sz w:val="28"/>
                <w:szCs w:val="28"/>
              </w:rPr>
              <w:t>)</w:t>
            </w:r>
          </w:p>
        </w:tc>
        <w:tc>
          <w:tcPr>
            <w:tcW w:w="249" w:type="dxa"/>
          </w:tcPr>
          <w:p w14:paraId="6C4B99BA" w14:textId="77777777" w:rsidR="000666E6" w:rsidRPr="00C2555B" w:rsidRDefault="000666E6" w:rsidP="000666E6">
            <w:pPr>
              <w:pStyle w:val="a1"/>
              <w:ind w:left="-108" w:right="0"/>
              <w:rPr>
                <w:rFonts w:ascii="Browallia New" w:hAnsi="Browallia New" w:cs="Browallia New"/>
                <w:sz w:val="28"/>
                <w:szCs w:val="28"/>
                <w:cs/>
                <w:lang w:val="en-US"/>
              </w:rPr>
            </w:pPr>
          </w:p>
        </w:tc>
        <w:tc>
          <w:tcPr>
            <w:tcW w:w="2358" w:type="dxa"/>
          </w:tcPr>
          <w:p w14:paraId="290123B2" w14:textId="77777777" w:rsidR="000666E6" w:rsidRDefault="000666E6" w:rsidP="000666E6">
            <w:pPr>
              <w:ind w:left="-108" w:hanging="56"/>
              <w:jc w:val="right"/>
              <w:rPr>
                <w:rFonts w:ascii="Browallia New" w:hAnsi="Browallia New" w:cs="Browallia New"/>
                <w:sz w:val="28"/>
                <w:szCs w:val="28"/>
              </w:rPr>
            </w:pPr>
          </w:p>
          <w:p w14:paraId="2B556603" w14:textId="772762D4" w:rsidR="000666E6" w:rsidRPr="00493671" w:rsidRDefault="000666E6" w:rsidP="000666E6">
            <w:pPr>
              <w:ind w:left="-108" w:hanging="56"/>
              <w:jc w:val="right"/>
              <w:rPr>
                <w:rFonts w:ascii="Browallia New" w:hAnsi="Browallia New" w:cs="Browallia New"/>
                <w:sz w:val="28"/>
                <w:szCs w:val="28"/>
              </w:rPr>
            </w:pPr>
            <w:r>
              <w:rPr>
                <w:rFonts w:ascii="Browallia New" w:hAnsi="Browallia New" w:cs="Browallia New"/>
                <w:sz w:val="28"/>
                <w:szCs w:val="28"/>
              </w:rPr>
              <w:t>(228)</w:t>
            </w:r>
          </w:p>
        </w:tc>
      </w:tr>
      <w:tr w:rsidR="003063D3" w:rsidRPr="00C2555B" w14:paraId="10D425ED" w14:textId="77777777" w:rsidTr="00493671">
        <w:trPr>
          <w:cantSplit/>
        </w:trPr>
        <w:tc>
          <w:tcPr>
            <w:tcW w:w="4194" w:type="dxa"/>
          </w:tcPr>
          <w:p w14:paraId="0B1301D8" w14:textId="0FC520A7"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cs/>
              </w:rPr>
              <w:t xml:space="preserve"> ยอดคงเหลือ ณ วันที่ </w:t>
            </w:r>
            <w:r w:rsidR="001C3AE2" w:rsidRPr="009055F0">
              <w:rPr>
                <w:rFonts w:ascii="Browallia New" w:hAnsi="Browallia New" w:cs="Browallia New"/>
                <w:spacing w:val="-2"/>
                <w:sz w:val="28"/>
                <w:szCs w:val="28"/>
              </w:rPr>
              <w:t xml:space="preserve">30 </w:t>
            </w:r>
            <w:r w:rsidR="001C3AE2"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27" w:type="dxa"/>
            <w:tcBorders>
              <w:top w:val="single" w:sz="4" w:space="0" w:color="auto"/>
            </w:tcBorders>
            <w:shd w:val="clear" w:color="auto" w:fill="auto"/>
            <w:vAlign w:val="bottom"/>
          </w:tcPr>
          <w:p w14:paraId="733A80A0" w14:textId="2A7FA123" w:rsidR="003063D3" w:rsidRPr="008C07C9" w:rsidRDefault="005E7B40" w:rsidP="003063D3">
            <w:pPr>
              <w:jc w:val="right"/>
              <w:rPr>
                <w:rFonts w:ascii="Browallia New" w:hAnsi="Browallia New" w:cs="Browallia New"/>
                <w:sz w:val="28"/>
                <w:szCs w:val="28"/>
              </w:rPr>
            </w:pPr>
            <w:r w:rsidRPr="008C07C9">
              <w:rPr>
                <w:rFonts w:ascii="Browallia New" w:hAnsi="Browallia New" w:cs="Browallia New"/>
                <w:sz w:val="28"/>
                <w:szCs w:val="28"/>
              </w:rPr>
              <w:t>56,</w:t>
            </w:r>
            <w:r w:rsidR="000666E6" w:rsidRPr="008C07C9">
              <w:rPr>
                <w:rFonts w:ascii="Browallia New" w:hAnsi="Browallia New" w:cs="Browallia New"/>
                <w:sz w:val="28"/>
                <w:szCs w:val="28"/>
              </w:rPr>
              <w:t>71</w:t>
            </w:r>
            <w:r w:rsidR="003A479B">
              <w:rPr>
                <w:rFonts w:ascii="Browallia New" w:hAnsi="Browallia New" w:cs="Browallia New"/>
                <w:sz w:val="28"/>
                <w:szCs w:val="28"/>
              </w:rPr>
              <w:t>0</w:t>
            </w:r>
          </w:p>
        </w:tc>
        <w:tc>
          <w:tcPr>
            <w:tcW w:w="249" w:type="dxa"/>
          </w:tcPr>
          <w:p w14:paraId="26656D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top w:val="single" w:sz="4" w:space="0" w:color="auto"/>
            </w:tcBorders>
          </w:tcPr>
          <w:p w14:paraId="1C15F13B" w14:textId="24F83BCB" w:rsidR="003063D3" w:rsidRPr="00493671" w:rsidRDefault="0047289C" w:rsidP="003063D3">
            <w:pPr>
              <w:ind w:left="-108" w:hanging="56"/>
              <w:jc w:val="right"/>
              <w:rPr>
                <w:rFonts w:ascii="Browallia New" w:hAnsi="Browallia New" w:cs="Browallia New"/>
                <w:sz w:val="28"/>
                <w:szCs w:val="28"/>
                <w:cs/>
              </w:rPr>
            </w:pPr>
            <w:r>
              <w:rPr>
                <w:rFonts w:ascii="Browallia New" w:hAnsi="Browallia New" w:cs="Browallia New"/>
                <w:sz w:val="28"/>
                <w:szCs w:val="28"/>
              </w:rPr>
              <w:t>28,433</w:t>
            </w:r>
          </w:p>
        </w:tc>
      </w:tr>
      <w:tr w:rsidR="003063D3" w:rsidRPr="00C2555B" w14:paraId="7F561336" w14:textId="77777777" w:rsidTr="00B762DD">
        <w:trPr>
          <w:cantSplit/>
        </w:trPr>
        <w:tc>
          <w:tcPr>
            <w:tcW w:w="4194" w:type="dxa"/>
          </w:tcPr>
          <w:p w14:paraId="35BF9F22" w14:textId="016A17D0"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2127" w:type="dxa"/>
            <w:tcBorders>
              <w:bottom w:val="single" w:sz="4" w:space="0" w:color="auto"/>
            </w:tcBorders>
            <w:shd w:val="clear" w:color="auto" w:fill="auto"/>
            <w:vAlign w:val="bottom"/>
          </w:tcPr>
          <w:p w14:paraId="1348B15F" w14:textId="7D55964D" w:rsidR="003063D3" w:rsidRPr="008C07C9" w:rsidRDefault="005E7B40" w:rsidP="003063D3">
            <w:pPr>
              <w:jc w:val="right"/>
              <w:rPr>
                <w:rFonts w:ascii="Browallia New" w:hAnsi="Browallia New" w:cs="Browallia New"/>
                <w:sz w:val="28"/>
                <w:szCs w:val="28"/>
              </w:rPr>
            </w:pPr>
            <w:r w:rsidRPr="008C07C9">
              <w:rPr>
                <w:rFonts w:ascii="Browallia New" w:hAnsi="Browallia New" w:cs="Browallia New"/>
                <w:sz w:val="28"/>
                <w:szCs w:val="28"/>
              </w:rPr>
              <w:t>(</w:t>
            </w:r>
            <w:r w:rsidR="000666E6" w:rsidRPr="008C07C9">
              <w:rPr>
                <w:rFonts w:ascii="Browallia New" w:hAnsi="Browallia New" w:cs="Browallia New"/>
                <w:sz w:val="28"/>
                <w:szCs w:val="28"/>
              </w:rPr>
              <w:t>5,102</w:t>
            </w:r>
            <w:r w:rsidRPr="008C07C9">
              <w:rPr>
                <w:rFonts w:ascii="Browallia New" w:hAnsi="Browallia New" w:cs="Browallia New"/>
                <w:sz w:val="28"/>
                <w:szCs w:val="28"/>
              </w:rPr>
              <w:t>)</w:t>
            </w:r>
          </w:p>
        </w:tc>
        <w:tc>
          <w:tcPr>
            <w:tcW w:w="249" w:type="dxa"/>
          </w:tcPr>
          <w:p w14:paraId="66C951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bottom w:val="single" w:sz="4" w:space="0" w:color="auto"/>
            </w:tcBorders>
            <w:shd w:val="clear" w:color="auto" w:fill="auto"/>
          </w:tcPr>
          <w:p w14:paraId="5437E4EC" w14:textId="40969E94" w:rsidR="003063D3" w:rsidRPr="00807020" w:rsidRDefault="00857F0C" w:rsidP="00B762DD">
            <w:pPr>
              <w:ind w:left="-108" w:hanging="56"/>
              <w:jc w:val="center"/>
              <w:rPr>
                <w:rFonts w:ascii="Browallia New" w:hAnsi="Browallia New" w:cs="Browallia New"/>
                <w:sz w:val="28"/>
                <w:szCs w:val="28"/>
                <w:highlight w:val="green"/>
              </w:rPr>
            </w:pPr>
            <w:r w:rsidRPr="00B762DD">
              <w:rPr>
                <w:rFonts w:ascii="Browallia New" w:hAnsi="Browallia New" w:cs="Browallia New"/>
                <w:sz w:val="28"/>
                <w:szCs w:val="28"/>
              </w:rPr>
              <w:t xml:space="preserve">                     </w:t>
            </w:r>
            <w:r w:rsidR="00C42D14">
              <w:rPr>
                <w:rFonts w:ascii="Browallia New" w:hAnsi="Browallia New" w:cs="Browallia New"/>
                <w:sz w:val="28"/>
                <w:szCs w:val="28"/>
              </w:rPr>
              <w:t xml:space="preserve"> </w:t>
            </w:r>
            <w:r w:rsidRPr="00B762DD">
              <w:rPr>
                <w:rFonts w:ascii="Browallia New" w:hAnsi="Browallia New" w:cs="Browallia New"/>
                <w:sz w:val="28"/>
                <w:szCs w:val="28"/>
              </w:rPr>
              <w:t xml:space="preserve">       -</w:t>
            </w:r>
          </w:p>
        </w:tc>
      </w:tr>
      <w:tr w:rsidR="003063D3" w:rsidRPr="00C2555B" w14:paraId="7A2D488C" w14:textId="77777777" w:rsidTr="00493671">
        <w:trPr>
          <w:cantSplit/>
        </w:trPr>
        <w:tc>
          <w:tcPr>
            <w:tcW w:w="4194" w:type="dxa"/>
          </w:tcPr>
          <w:p w14:paraId="242C0AE3" w14:textId="2AAE4562"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ยอดคงเหลือสุทธิ ณ วันที่ </w:t>
            </w:r>
            <w:r w:rsidR="001C3AE2" w:rsidRPr="009055F0">
              <w:rPr>
                <w:rFonts w:ascii="Browallia New" w:hAnsi="Browallia New" w:cs="Browallia New"/>
                <w:spacing w:val="-2"/>
                <w:sz w:val="28"/>
                <w:szCs w:val="28"/>
              </w:rPr>
              <w:t xml:space="preserve">30 </w:t>
            </w:r>
            <w:r w:rsidR="001C3AE2"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p>
        </w:tc>
        <w:tc>
          <w:tcPr>
            <w:tcW w:w="2127" w:type="dxa"/>
            <w:tcBorders>
              <w:top w:val="single" w:sz="4" w:space="0" w:color="auto"/>
              <w:bottom w:val="single" w:sz="12" w:space="0" w:color="auto"/>
            </w:tcBorders>
            <w:shd w:val="clear" w:color="auto" w:fill="auto"/>
            <w:vAlign w:val="bottom"/>
          </w:tcPr>
          <w:p w14:paraId="48AA5B24" w14:textId="5773F8F7" w:rsidR="003063D3" w:rsidRPr="008C07C9" w:rsidRDefault="005E7B40" w:rsidP="003063D3">
            <w:pPr>
              <w:ind w:left="-108"/>
              <w:jc w:val="right"/>
              <w:rPr>
                <w:rFonts w:ascii="Browallia New" w:hAnsi="Browallia New" w:cs="Browallia New"/>
                <w:sz w:val="28"/>
                <w:szCs w:val="28"/>
              </w:rPr>
            </w:pPr>
            <w:r w:rsidRPr="008C07C9">
              <w:rPr>
                <w:rFonts w:ascii="Browallia New" w:hAnsi="Browallia New" w:cs="Browallia New"/>
                <w:sz w:val="28"/>
                <w:szCs w:val="28"/>
              </w:rPr>
              <w:t>51,</w:t>
            </w:r>
            <w:r w:rsidR="000666E6" w:rsidRPr="008C07C9">
              <w:rPr>
                <w:rFonts w:ascii="Browallia New" w:hAnsi="Browallia New" w:cs="Browallia New"/>
                <w:sz w:val="28"/>
                <w:szCs w:val="28"/>
              </w:rPr>
              <w:t>608</w:t>
            </w:r>
          </w:p>
        </w:tc>
        <w:tc>
          <w:tcPr>
            <w:tcW w:w="249" w:type="dxa"/>
          </w:tcPr>
          <w:p w14:paraId="4A774227" w14:textId="77777777" w:rsidR="003063D3" w:rsidRPr="00C2555B" w:rsidRDefault="003063D3" w:rsidP="003063D3">
            <w:pPr>
              <w:pStyle w:val="a1"/>
              <w:ind w:left="-108" w:right="0"/>
              <w:rPr>
                <w:rFonts w:ascii="Browallia New" w:hAnsi="Browallia New" w:cs="Browallia New"/>
                <w:sz w:val="28"/>
                <w:szCs w:val="28"/>
                <w:cs/>
                <w:lang w:val="en-US"/>
              </w:rPr>
            </w:pPr>
          </w:p>
        </w:tc>
        <w:tc>
          <w:tcPr>
            <w:tcW w:w="2358" w:type="dxa"/>
            <w:tcBorders>
              <w:top w:val="single" w:sz="4" w:space="0" w:color="auto"/>
              <w:bottom w:val="single" w:sz="12" w:space="0" w:color="auto"/>
            </w:tcBorders>
          </w:tcPr>
          <w:p w14:paraId="5C31B658" w14:textId="6D4E60DD" w:rsidR="003063D3" w:rsidRPr="00C2555B" w:rsidRDefault="00857F0C" w:rsidP="003063D3">
            <w:pPr>
              <w:ind w:left="-108"/>
              <w:jc w:val="right"/>
              <w:rPr>
                <w:rFonts w:ascii="Browallia New" w:hAnsi="Browallia New" w:cs="Browallia New"/>
                <w:sz w:val="28"/>
                <w:szCs w:val="28"/>
              </w:rPr>
            </w:pPr>
            <w:r>
              <w:rPr>
                <w:rFonts w:ascii="Browallia New" w:hAnsi="Browallia New" w:cs="Browallia New"/>
                <w:sz w:val="28"/>
                <w:szCs w:val="28"/>
              </w:rPr>
              <w:t>28,433</w:t>
            </w:r>
          </w:p>
        </w:tc>
      </w:tr>
    </w:tbl>
    <w:p w14:paraId="3D5F9719" w14:textId="1E4F394B" w:rsidR="00847563" w:rsidRPr="00493671" w:rsidRDefault="00847563" w:rsidP="00C320BC">
      <w:pPr>
        <w:shd w:val="clear" w:color="auto" w:fill="FFFFFF" w:themeFill="background1"/>
        <w:spacing w:line="240" w:lineRule="auto"/>
        <w:jc w:val="thaiDistribute"/>
        <w:rPr>
          <w:rFonts w:ascii="Browallia New" w:hAnsi="Browallia New" w:cs="Browallia New"/>
          <w:sz w:val="28"/>
          <w:szCs w:val="28"/>
        </w:rPr>
      </w:pPr>
    </w:p>
    <w:p w14:paraId="430FD15D" w14:textId="1722F247" w:rsidR="00807020" w:rsidRPr="00C2555B" w:rsidRDefault="000D1E5B" w:rsidP="007F067C">
      <w:pPr>
        <w:pStyle w:val="CordiaNew"/>
        <w:tabs>
          <w:tab w:val="clear" w:pos="4153"/>
          <w:tab w:val="left" w:pos="426"/>
        </w:tabs>
        <w:ind w:left="450"/>
        <w:jc w:val="thaiDistribute"/>
      </w:pPr>
      <w:r w:rsidRPr="00972EC0">
        <w:rPr>
          <w:rFonts w:ascii="Browallia New" w:hAnsi="Browallia New" w:cs="Browallia New"/>
          <w:color w:val="auto"/>
          <w:sz w:val="28"/>
          <w:szCs w:val="28"/>
          <w:cs/>
        </w:rPr>
        <w:t xml:space="preserve">เมื่อวันที่ </w:t>
      </w:r>
      <w:r w:rsidRPr="00972EC0">
        <w:rPr>
          <w:rFonts w:ascii="Browallia New" w:hAnsi="Browallia New" w:cs="Browallia New"/>
          <w:color w:val="auto"/>
          <w:sz w:val="28"/>
          <w:szCs w:val="28"/>
        </w:rPr>
        <w:t>5</w:t>
      </w:r>
      <w:r w:rsidRPr="00972EC0">
        <w:rPr>
          <w:rFonts w:ascii="Browallia New" w:hAnsi="Browallia New" w:cs="Browallia New"/>
          <w:color w:val="auto"/>
          <w:sz w:val="28"/>
          <w:szCs w:val="28"/>
          <w:cs/>
        </w:rPr>
        <w:t xml:space="preserve"> เมษายน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sidRPr="00972EC0">
        <w:rPr>
          <w:rFonts w:ascii="Browallia New" w:hAnsi="Browallia New" w:cs="Browallia New"/>
          <w:color w:val="auto"/>
          <w:sz w:val="28"/>
          <w:szCs w:val="28"/>
        </w:rPr>
        <w:t>7</w:t>
      </w:r>
      <w:r w:rsidRPr="00972EC0">
        <w:rPr>
          <w:rFonts w:ascii="Browallia New" w:hAnsi="Browallia New" w:cs="Browallia New"/>
          <w:color w:val="auto"/>
          <w:sz w:val="28"/>
          <w:szCs w:val="28"/>
          <w:cs/>
        </w:rPr>
        <w:t xml:space="preserve"> พ.ศ.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sidRPr="00972EC0">
        <w:rPr>
          <w:rFonts w:ascii="Browallia New" w:hAnsi="Browallia New" w:cs="Browallia New"/>
          <w:color w:val="auto"/>
          <w:sz w:val="28"/>
          <w:szCs w:val="28"/>
        </w:rPr>
        <w:t>20</w:t>
      </w:r>
      <w:r w:rsidRPr="00972EC0">
        <w:rPr>
          <w:rFonts w:ascii="Browallia New" w:hAnsi="Browallia New" w:cs="Browallia New"/>
          <w:color w:val="auto"/>
          <w:sz w:val="28"/>
          <w:szCs w:val="28"/>
          <w:cs/>
        </w:rPr>
        <w:t xml:space="preserve"> ปีขึ้นไป ได้รับค่าชดเชยไม่น้อยกว่าค่าจ้างอัตราสุดท้าย </w:t>
      </w:r>
      <w:r w:rsidRPr="00972EC0">
        <w:rPr>
          <w:rFonts w:ascii="Browallia New" w:hAnsi="Browallia New" w:cs="Browallia New"/>
          <w:color w:val="auto"/>
          <w:sz w:val="28"/>
          <w:szCs w:val="28"/>
        </w:rPr>
        <w:t>400</w:t>
      </w:r>
      <w:r w:rsidRPr="00972EC0">
        <w:rPr>
          <w:rFonts w:ascii="Browallia New" w:hAnsi="Browallia New" w:cs="Browallia New"/>
          <w:color w:val="auto"/>
          <w:sz w:val="28"/>
          <w:szCs w:val="28"/>
          <w:cs/>
        </w:rPr>
        <w:t xml:space="preserve"> วัน กฎหมายฉบับปรับปรุงมีผลบังคับใช้วันที่ </w:t>
      </w:r>
      <w:r w:rsidRPr="00972EC0">
        <w:rPr>
          <w:rFonts w:ascii="Browallia New" w:hAnsi="Browallia New" w:cs="Browallia New"/>
          <w:color w:val="auto"/>
          <w:sz w:val="28"/>
          <w:szCs w:val="28"/>
        </w:rPr>
        <w:t>5</w:t>
      </w:r>
      <w:r w:rsidRPr="00972EC0">
        <w:rPr>
          <w:rFonts w:ascii="Browallia New" w:hAnsi="Browallia New" w:cs="Browallia New"/>
          <w:color w:val="auto"/>
          <w:sz w:val="28"/>
          <w:szCs w:val="28"/>
          <w:cs/>
        </w:rPr>
        <w:t xml:space="preserve"> พฤษภาคม </w:t>
      </w:r>
      <w:r w:rsidRPr="00972EC0">
        <w:rPr>
          <w:rFonts w:ascii="Browallia New" w:hAnsi="Browallia New" w:cs="Browallia New"/>
          <w:color w:val="auto"/>
          <w:sz w:val="28"/>
          <w:szCs w:val="28"/>
        </w:rPr>
        <w:t>2562</w:t>
      </w:r>
      <w:r w:rsidRPr="00972EC0">
        <w:rPr>
          <w:rFonts w:ascii="Browallia New" w:hAnsi="Browallia New" w:cs="Browallia New"/>
          <w:color w:val="auto"/>
          <w:sz w:val="28"/>
          <w:szCs w:val="28"/>
          <w:cs/>
        </w:rPr>
        <w:t xml:space="preserve"> และส่งผลให้ภาระผูกพันผลประโยชน์พนักงานรวมถึงต้นทุนบริการในอดีตในกำไรขาดทุนเพิ่มขึ้นจำนวน</w:t>
      </w:r>
      <w:r w:rsidRPr="00972EC0">
        <w:rPr>
          <w:rFonts w:ascii="Browallia New" w:hAnsi="Browallia New" w:cs="Browallia New"/>
          <w:color w:val="auto"/>
          <w:sz w:val="28"/>
          <w:szCs w:val="28"/>
        </w:rPr>
        <w:t xml:space="preserve"> </w:t>
      </w:r>
      <w:r w:rsidR="003A479B">
        <w:rPr>
          <w:rFonts w:ascii="Browallia New" w:hAnsi="Browallia New" w:cs="Browallia New"/>
          <w:color w:val="auto"/>
          <w:sz w:val="28"/>
          <w:szCs w:val="28"/>
        </w:rPr>
        <w:t>7.24</w:t>
      </w:r>
      <w:r w:rsidR="003F1FEE" w:rsidRPr="00972EC0">
        <w:rPr>
          <w:rFonts w:ascii="Browallia New" w:hAnsi="Browallia New" w:cs="Browallia New"/>
          <w:color w:val="auto"/>
          <w:sz w:val="28"/>
          <w:szCs w:val="28"/>
          <w:cs/>
        </w:rPr>
        <w:t xml:space="preserve"> ล้าน</w:t>
      </w:r>
      <w:r w:rsidRPr="00972EC0">
        <w:rPr>
          <w:rFonts w:ascii="Browallia New" w:hAnsi="Browallia New" w:cs="Browallia New"/>
          <w:color w:val="auto"/>
          <w:sz w:val="28"/>
          <w:szCs w:val="28"/>
          <w:cs/>
        </w:rPr>
        <w:t xml:space="preserve">บาท ในงบการเงินรวม </w:t>
      </w:r>
      <w:r w:rsidRPr="00807020">
        <w:rPr>
          <w:rFonts w:ascii="Browallia New" w:hAnsi="Browallia New" w:cs="Browallia New"/>
          <w:sz w:val="28"/>
          <w:szCs w:val="28"/>
          <w:cs/>
        </w:rPr>
        <w:t xml:space="preserve">และ </w:t>
      </w:r>
      <w:r w:rsidR="00807020">
        <w:rPr>
          <w:rFonts w:ascii="Browallia New" w:hAnsi="Browallia New" w:cs="Browallia New" w:hint="cs"/>
          <w:color w:val="auto"/>
          <w:sz w:val="28"/>
          <w:szCs w:val="28"/>
          <w:cs/>
        </w:rPr>
        <w:t xml:space="preserve">จำนวน </w:t>
      </w:r>
      <w:r w:rsidR="001E4F06" w:rsidRPr="00B762DD">
        <w:rPr>
          <w:rFonts w:ascii="Browallia New" w:hAnsi="Browallia New" w:cs="Browallia New"/>
          <w:sz w:val="28"/>
          <w:szCs w:val="28"/>
        </w:rPr>
        <w:t>4.</w:t>
      </w:r>
      <w:r w:rsidR="00807020" w:rsidRPr="00807020">
        <w:rPr>
          <w:rFonts w:ascii="Browallia New" w:hAnsi="Browallia New" w:cs="Browallia New"/>
          <w:sz w:val="28"/>
          <w:szCs w:val="28"/>
        </w:rPr>
        <w:t>25</w:t>
      </w:r>
      <w:r w:rsidR="003F1FEE" w:rsidRPr="00972EC0">
        <w:rPr>
          <w:rFonts w:ascii="Browallia New" w:hAnsi="Browallia New" w:cs="Browallia New"/>
          <w:color w:val="auto"/>
          <w:sz w:val="28"/>
          <w:szCs w:val="28"/>
        </w:rPr>
        <w:t xml:space="preserve"> </w:t>
      </w:r>
      <w:r w:rsidR="003F1FEE" w:rsidRPr="00972EC0">
        <w:rPr>
          <w:rFonts w:ascii="Browallia New" w:hAnsi="Browallia New" w:cs="Browallia New"/>
          <w:color w:val="auto"/>
          <w:sz w:val="28"/>
          <w:szCs w:val="28"/>
          <w:cs/>
        </w:rPr>
        <w:t>ล้าน</w:t>
      </w:r>
      <w:r w:rsidRPr="00972EC0">
        <w:rPr>
          <w:rFonts w:ascii="Browallia New" w:hAnsi="Browallia New" w:cs="Browallia New"/>
          <w:color w:val="auto"/>
          <w:sz w:val="28"/>
          <w:szCs w:val="28"/>
          <w:cs/>
        </w:rPr>
        <w:t>บาท ในงบการเงินเฉพาะ</w:t>
      </w:r>
      <w:r w:rsidR="00E624EE" w:rsidRPr="00972EC0">
        <w:rPr>
          <w:rFonts w:ascii="Browallia New" w:hAnsi="Browallia New" w:cs="Browallia New"/>
          <w:color w:val="auto"/>
          <w:sz w:val="28"/>
          <w:szCs w:val="28"/>
          <w:cs/>
        </w:rPr>
        <w:t>ของ</w:t>
      </w:r>
      <w:r w:rsidR="00DC413F" w:rsidRPr="00972EC0">
        <w:rPr>
          <w:rFonts w:ascii="Browallia New" w:hAnsi="Browallia New" w:cs="Browallia New"/>
          <w:color w:val="auto"/>
          <w:sz w:val="28"/>
          <w:szCs w:val="28"/>
          <w:cs/>
        </w:rPr>
        <w:t>บริษัท</w:t>
      </w:r>
      <w:r w:rsidR="00E712B2">
        <w:rPr>
          <w:rFonts w:ascii="Browallia New" w:hAnsi="Browallia New" w:cs="Browallia New" w:hint="cs"/>
          <w:color w:val="auto"/>
          <w:sz w:val="28"/>
          <w:szCs w:val="28"/>
          <w:cs/>
        </w:rPr>
        <w:t xml:space="preserve">สำหรับงวดสามเดือนและหกเดือนสิ้นสุดวันที่ </w:t>
      </w:r>
      <w:r w:rsidR="00E712B2">
        <w:rPr>
          <w:rFonts w:ascii="Browallia New" w:hAnsi="Browallia New" w:cs="Browallia New"/>
          <w:color w:val="auto"/>
          <w:sz w:val="28"/>
          <w:szCs w:val="28"/>
        </w:rPr>
        <w:t xml:space="preserve">30 </w:t>
      </w:r>
      <w:r w:rsidR="00E712B2">
        <w:rPr>
          <w:rFonts w:ascii="Browallia New" w:hAnsi="Browallia New" w:cs="Browallia New" w:hint="cs"/>
          <w:color w:val="auto"/>
          <w:sz w:val="28"/>
          <w:szCs w:val="28"/>
          <w:cs/>
        </w:rPr>
        <w:t xml:space="preserve">มิถุนายน </w:t>
      </w:r>
      <w:r w:rsidR="00E712B2">
        <w:rPr>
          <w:rFonts w:ascii="Browallia New" w:hAnsi="Browallia New" w:cs="Browallia New"/>
          <w:color w:val="auto"/>
          <w:sz w:val="28"/>
          <w:szCs w:val="28"/>
        </w:rPr>
        <w:t>2562</w:t>
      </w:r>
    </w:p>
    <w:p w14:paraId="5ED71C0D" w14:textId="4A8BBD4A" w:rsidR="00C40BFC" w:rsidRDefault="00C40BFC">
      <w:pPr>
        <w:pStyle w:val="CordiaNew"/>
        <w:tabs>
          <w:tab w:val="clear" w:pos="4153"/>
          <w:tab w:val="left" w:pos="426"/>
        </w:tabs>
        <w:ind w:left="450"/>
        <w:jc w:val="thaiDistribute"/>
        <w:rPr>
          <w:rFonts w:ascii="Browallia New" w:hAnsi="Browallia New" w:cs="Browallia New"/>
          <w:sz w:val="28"/>
          <w:szCs w:val="28"/>
        </w:rPr>
      </w:pPr>
    </w:p>
    <w:p w14:paraId="3A786A15" w14:textId="52AAC78A" w:rsidR="00E46B13" w:rsidRDefault="00600857"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t>ทุนเรือนหุ้น</w:t>
      </w:r>
      <w:r w:rsidR="00271FBE" w:rsidRPr="00271FBE">
        <w:rPr>
          <w:rFonts w:ascii="Browallia New" w:hAnsi="Browallia New" w:cs="Browallia New"/>
          <w:b/>
          <w:bCs/>
          <w:sz w:val="28"/>
          <w:szCs w:val="28"/>
          <w:cs/>
          <w:lang w:val="en-GB"/>
        </w:rPr>
        <w:t>ที่ออกและชำระแล้วและส่วนเกินมูลค่าหุ้น</w:t>
      </w:r>
    </w:p>
    <w:p w14:paraId="6292223D" w14:textId="30CACA7F" w:rsidR="00271FBE" w:rsidRDefault="00271FB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900" w:type="dxa"/>
        <w:tblInd w:w="456" w:type="dxa"/>
        <w:tblLayout w:type="fixed"/>
        <w:tblLook w:val="04A0" w:firstRow="1" w:lastRow="0" w:firstColumn="1" w:lastColumn="0" w:noHBand="0" w:noVBand="1"/>
      </w:tblPr>
      <w:tblGrid>
        <w:gridCol w:w="3939"/>
        <w:gridCol w:w="1418"/>
        <w:gridCol w:w="1700"/>
        <w:gridCol w:w="1843"/>
      </w:tblGrid>
      <w:tr w:rsidR="00271FBE" w:rsidRPr="00AB1E4C" w14:paraId="4E455C05" w14:textId="77777777" w:rsidTr="00CE01F8">
        <w:trPr>
          <w:trHeight w:val="20"/>
        </w:trPr>
        <w:tc>
          <w:tcPr>
            <w:tcW w:w="3939" w:type="dxa"/>
          </w:tcPr>
          <w:p w14:paraId="6DFB7B34" w14:textId="77777777" w:rsidR="00271FBE" w:rsidRPr="00AB1E4C" w:rsidRDefault="00271FBE" w:rsidP="00CE01F8">
            <w:pPr>
              <w:ind w:left="574"/>
              <w:rPr>
                <w:rFonts w:ascii="Browallia New" w:hAnsi="Browallia New" w:cs="Browallia New"/>
                <w:b/>
                <w:bCs/>
                <w:sz w:val="24"/>
                <w:szCs w:val="24"/>
              </w:rPr>
            </w:pPr>
          </w:p>
        </w:tc>
        <w:tc>
          <w:tcPr>
            <w:tcW w:w="4961" w:type="dxa"/>
            <w:gridSpan w:val="3"/>
          </w:tcPr>
          <w:p w14:paraId="63B267CF"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cs/>
              </w:rPr>
            </w:pPr>
            <w:r w:rsidRPr="00AB1E4C">
              <w:rPr>
                <w:rFonts w:ascii="Browallia New" w:hAnsi="Browallia New" w:cs="Browallia New" w:hint="cs"/>
                <w:spacing w:val="-2"/>
                <w:sz w:val="24"/>
                <w:szCs w:val="24"/>
                <w:cs/>
              </w:rPr>
              <w:t>งบการเงินรวมและงบการเงินเฉพาะของบริษัท</w:t>
            </w:r>
          </w:p>
        </w:tc>
      </w:tr>
      <w:tr w:rsidR="00271FBE" w:rsidRPr="00AB1E4C" w14:paraId="2FF60883" w14:textId="77777777" w:rsidTr="00CE01F8">
        <w:trPr>
          <w:trHeight w:val="20"/>
        </w:trPr>
        <w:tc>
          <w:tcPr>
            <w:tcW w:w="3939" w:type="dxa"/>
          </w:tcPr>
          <w:p w14:paraId="55E81444" w14:textId="77777777" w:rsidR="00271FBE" w:rsidRPr="00AB1E4C" w:rsidRDefault="00271FBE" w:rsidP="00CE01F8">
            <w:pPr>
              <w:ind w:left="574"/>
              <w:rPr>
                <w:rFonts w:ascii="Browallia New" w:hAnsi="Browallia New" w:cs="Browallia New"/>
                <w:b/>
                <w:bCs/>
                <w:sz w:val="24"/>
                <w:szCs w:val="24"/>
              </w:rPr>
            </w:pPr>
          </w:p>
        </w:tc>
        <w:tc>
          <w:tcPr>
            <w:tcW w:w="1418" w:type="dxa"/>
          </w:tcPr>
          <w:p w14:paraId="435E567C" w14:textId="77777777" w:rsidR="00271FBE" w:rsidRDefault="00271FBE" w:rsidP="00CE01F8">
            <w:pPr>
              <w:pBdr>
                <w:bottom w:val="single" w:sz="4" w:space="1" w:color="auto"/>
              </w:pBdr>
              <w:ind w:right="-18"/>
              <w:jc w:val="center"/>
              <w:rPr>
                <w:rFonts w:ascii="Browallia New" w:hAnsi="Browallia New" w:cs="Browallia New"/>
                <w:spacing w:val="-2"/>
                <w:sz w:val="24"/>
                <w:szCs w:val="24"/>
              </w:rPr>
            </w:pPr>
          </w:p>
          <w:p w14:paraId="1528AE76"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rPr>
            </w:pPr>
            <w:r w:rsidRPr="00AB1E4C">
              <w:rPr>
                <w:rFonts w:ascii="Browallia New" w:hAnsi="Browallia New" w:cs="Browallia New" w:hint="cs"/>
                <w:spacing w:val="-2"/>
                <w:sz w:val="24"/>
                <w:szCs w:val="24"/>
                <w:cs/>
              </w:rPr>
              <w:t>จำนวนหุ้นสามัญ</w:t>
            </w:r>
          </w:p>
          <w:p w14:paraId="54B9AF6B" w14:textId="5870BAF3" w:rsidR="00271FBE" w:rsidRPr="00AB1E4C" w:rsidRDefault="00271FBE" w:rsidP="00CE01F8">
            <w:pPr>
              <w:pBdr>
                <w:bottom w:val="single" w:sz="4" w:space="1" w:color="auto"/>
              </w:pBdr>
              <w:ind w:right="-18"/>
              <w:jc w:val="center"/>
              <w:rPr>
                <w:rFonts w:ascii="Browallia New" w:hAnsi="Browallia New" w:cs="Browallia New"/>
                <w:spacing w:val="-2"/>
                <w:sz w:val="24"/>
                <w:szCs w:val="24"/>
                <w:cs/>
              </w:rPr>
            </w:pPr>
            <w:r w:rsidRPr="00AB1E4C">
              <w:rPr>
                <w:rFonts w:ascii="Browallia New" w:hAnsi="Browallia New" w:cs="Browallia New"/>
                <w:spacing w:val="-2"/>
                <w:sz w:val="24"/>
                <w:szCs w:val="24"/>
              </w:rPr>
              <w:t>(</w:t>
            </w:r>
            <w:r w:rsidR="008E7BD9">
              <w:rPr>
                <w:rFonts w:ascii="Browallia New" w:hAnsi="Browallia New" w:cs="Browallia New" w:hint="cs"/>
                <w:spacing w:val="-2"/>
                <w:sz w:val="24"/>
                <w:szCs w:val="24"/>
                <w:cs/>
              </w:rPr>
              <w:t>หุ้น</w:t>
            </w:r>
            <w:r w:rsidRPr="00AB1E4C">
              <w:rPr>
                <w:rFonts w:ascii="Browallia New" w:hAnsi="Browallia New" w:cs="Browallia New" w:hint="cs"/>
                <w:spacing w:val="-2"/>
                <w:sz w:val="24"/>
                <w:szCs w:val="24"/>
                <w:cs/>
              </w:rPr>
              <w:t>)</w:t>
            </w:r>
          </w:p>
        </w:tc>
        <w:tc>
          <w:tcPr>
            <w:tcW w:w="1700" w:type="dxa"/>
          </w:tcPr>
          <w:p w14:paraId="728B91CE" w14:textId="77777777" w:rsidR="00271FBE" w:rsidRDefault="00271FBE" w:rsidP="00CE01F8">
            <w:pPr>
              <w:pBdr>
                <w:bottom w:val="single" w:sz="4" w:space="1" w:color="auto"/>
              </w:pBdr>
              <w:ind w:right="-18"/>
              <w:jc w:val="center"/>
              <w:rPr>
                <w:rFonts w:ascii="Browallia New" w:hAnsi="Browallia New" w:cs="Browallia New"/>
                <w:spacing w:val="-2"/>
                <w:sz w:val="24"/>
                <w:szCs w:val="24"/>
              </w:rPr>
            </w:pPr>
            <w:r w:rsidRPr="00AB1E4C">
              <w:rPr>
                <w:rFonts w:ascii="Browallia New" w:hAnsi="Browallia New" w:cs="Browallia New"/>
                <w:spacing w:val="-2"/>
                <w:sz w:val="24"/>
                <w:szCs w:val="24"/>
                <w:cs/>
              </w:rPr>
              <w:t>ทุนเรือนหุ้นที่ออกและ</w:t>
            </w:r>
          </w:p>
          <w:p w14:paraId="6F65884A"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rPr>
            </w:pPr>
            <w:r w:rsidRPr="00AB1E4C">
              <w:rPr>
                <w:rFonts w:ascii="Browallia New" w:hAnsi="Browallia New" w:cs="Browallia New"/>
                <w:spacing w:val="-2"/>
                <w:sz w:val="24"/>
                <w:szCs w:val="24"/>
                <w:cs/>
              </w:rPr>
              <w:t>รับชำระเต็มมูลค่าแล้ว</w:t>
            </w:r>
          </w:p>
          <w:p w14:paraId="252A73D9"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cs/>
              </w:rPr>
            </w:pPr>
            <w:r w:rsidRPr="00AB1E4C">
              <w:rPr>
                <w:rFonts w:ascii="Browallia New" w:hAnsi="Browallia New" w:cs="Browallia New"/>
                <w:spacing w:val="-2"/>
                <w:sz w:val="24"/>
                <w:szCs w:val="24"/>
              </w:rPr>
              <w:t>(</w:t>
            </w:r>
            <w:r w:rsidRPr="00AB1E4C">
              <w:rPr>
                <w:rFonts w:ascii="Browallia New" w:hAnsi="Browallia New" w:cs="Browallia New" w:hint="cs"/>
                <w:spacing w:val="-2"/>
                <w:sz w:val="24"/>
                <w:szCs w:val="24"/>
                <w:cs/>
              </w:rPr>
              <w:t>พันบาท)</w:t>
            </w:r>
          </w:p>
        </w:tc>
        <w:tc>
          <w:tcPr>
            <w:tcW w:w="1843" w:type="dxa"/>
          </w:tcPr>
          <w:p w14:paraId="68AB1423" w14:textId="77777777" w:rsidR="00271FBE" w:rsidRDefault="00271FBE" w:rsidP="00CE01F8">
            <w:pPr>
              <w:pBdr>
                <w:bottom w:val="single" w:sz="4" w:space="1" w:color="auto"/>
              </w:pBdr>
              <w:ind w:right="-18"/>
              <w:jc w:val="center"/>
              <w:rPr>
                <w:rFonts w:ascii="Browallia New" w:hAnsi="Browallia New" w:cs="Browallia New"/>
                <w:spacing w:val="-2"/>
                <w:sz w:val="24"/>
                <w:szCs w:val="24"/>
              </w:rPr>
            </w:pPr>
          </w:p>
          <w:p w14:paraId="0630676C"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rPr>
            </w:pPr>
            <w:r w:rsidRPr="00AB1E4C">
              <w:rPr>
                <w:rFonts w:ascii="Browallia New" w:hAnsi="Browallia New" w:cs="Browallia New"/>
                <w:spacing w:val="-2"/>
                <w:sz w:val="24"/>
                <w:szCs w:val="24"/>
                <w:cs/>
              </w:rPr>
              <w:t>ส่วนเกินมูลค่าหุ้น</w:t>
            </w:r>
          </w:p>
          <w:p w14:paraId="09FC5282" w14:textId="77777777" w:rsidR="00271FBE" w:rsidRPr="00AB1E4C" w:rsidRDefault="00271FBE" w:rsidP="00CE01F8">
            <w:pPr>
              <w:pBdr>
                <w:bottom w:val="single" w:sz="4" w:space="1" w:color="auto"/>
              </w:pBdr>
              <w:ind w:right="-18"/>
              <w:jc w:val="center"/>
              <w:rPr>
                <w:rFonts w:ascii="Browallia New" w:hAnsi="Browallia New" w:cs="Browallia New"/>
                <w:spacing w:val="-2"/>
                <w:sz w:val="24"/>
                <w:szCs w:val="24"/>
              </w:rPr>
            </w:pPr>
            <w:r w:rsidRPr="00AB1E4C">
              <w:rPr>
                <w:rFonts w:ascii="Browallia New" w:hAnsi="Browallia New" w:cs="Browallia New"/>
                <w:spacing w:val="-2"/>
                <w:sz w:val="24"/>
                <w:szCs w:val="24"/>
              </w:rPr>
              <w:t xml:space="preserve"> (</w:t>
            </w:r>
            <w:r w:rsidRPr="00AB1E4C">
              <w:rPr>
                <w:rFonts w:ascii="Browallia New" w:hAnsi="Browallia New" w:cs="Browallia New" w:hint="cs"/>
                <w:spacing w:val="-2"/>
                <w:sz w:val="24"/>
                <w:szCs w:val="24"/>
                <w:cs/>
              </w:rPr>
              <w:t>พันบาท)</w:t>
            </w:r>
          </w:p>
        </w:tc>
      </w:tr>
      <w:tr w:rsidR="00271FBE" w:rsidRPr="00AB1E4C" w14:paraId="515888E7" w14:textId="77777777" w:rsidTr="00CE01F8">
        <w:trPr>
          <w:trHeight w:val="20"/>
        </w:trPr>
        <w:tc>
          <w:tcPr>
            <w:tcW w:w="3939" w:type="dxa"/>
          </w:tcPr>
          <w:p w14:paraId="0CB167C7" w14:textId="77777777" w:rsidR="00271FBE" w:rsidRPr="00AB1E4C" w:rsidRDefault="00271FBE" w:rsidP="00CE01F8">
            <w:pPr>
              <w:ind w:left="574"/>
              <w:rPr>
                <w:rFonts w:ascii="Browallia New" w:hAnsi="Browallia New" w:cs="Browallia New"/>
                <w:sz w:val="24"/>
                <w:szCs w:val="24"/>
                <w:cs/>
              </w:rPr>
            </w:pPr>
          </w:p>
        </w:tc>
        <w:tc>
          <w:tcPr>
            <w:tcW w:w="1418" w:type="dxa"/>
          </w:tcPr>
          <w:p w14:paraId="0CE6FD23" w14:textId="77777777" w:rsidR="00271FBE" w:rsidRPr="00AB1E4C" w:rsidRDefault="00271FBE" w:rsidP="00CE01F8">
            <w:pPr>
              <w:ind w:right="-18"/>
              <w:jc w:val="right"/>
              <w:rPr>
                <w:rFonts w:ascii="Browallia New" w:hAnsi="Browallia New" w:cs="Browallia New"/>
                <w:sz w:val="24"/>
                <w:szCs w:val="24"/>
                <w:highlight w:val="yellow"/>
              </w:rPr>
            </w:pPr>
          </w:p>
        </w:tc>
        <w:tc>
          <w:tcPr>
            <w:tcW w:w="1700" w:type="dxa"/>
          </w:tcPr>
          <w:p w14:paraId="1489D1E7" w14:textId="77777777" w:rsidR="00271FBE" w:rsidRPr="00AB1E4C" w:rsidRDefault="00271FBE" w:rsidP="00CE01F8">
            <w:pPr>
              <w:ind w:right="-18"/>
              <w:jc w:val="right"/>
              <w:rPr>
                <w:rFonts w:ascii="Browallia New" w:hAnsi="Browallia New" w:cs="Browallia New"/>
                <w:sz w:val="24"/>
                <w:szCs w:val="24"/>
                <w:highlight w:val="yellow"/>
                <w:cs/>
              </w:rPr>
            </w:pPr>
          </w:p>
        </w:tc>
        <w:tc>
          <w:tcPr>
            <w:tcW w:w="1843" w:type="dxa"/>
          </w:tcPr>
          <w:p w14:paraId="06464883" w14:textId="77777777" w:rsidR="00271FBE" w:rsidRPr="00AB1E4C" w:rsidRDefault="00271FBE" w:rsidP="00CE01F8">
            <w:pPr>
              <w:ind w:right="-18"/>
              <w:jc w:val="right"/>
              <w:rPr>
                <w:rFonts w:ascii="Browallia New" w:hAnsi="Browallia New" w:cs="Browallia New"/>
                <w:sz w:val="24"/>
                <w:szCs w:val="24"/>
                <w:highlight w:val="yellow"/>
                <w:cs/>
              </w:rPr>
            </w:pPr>
          </w:p>
        </w:tc>
      </w:tr>
      <w:tr w:rsidR="00271FBE" w:rsidRPr="00AB1E4C" w14:paraId="29CB850A" w14:textId="77777777" w:rsidTr="00CE01F8">
        <w:trPr>
          <w:trHeight w:val="20"/>
        </w:trPr>
        <w:tc>
          <w:tcPr>
            <w:tcW w:w="3939" w:type="dxa"/>
            <w:hideMark/>
          </w:tcPr>
          <w:p w14:paraId="4C88F26A" w14:textId="77777777" w:rsidR="00271FBE" w:rsidRPr="00AB1E4C" w:rsidRDefault="00271FBE" w:rsidP="00CE01F8">
            <w:pPr>
              <w:ind w:left="-108"/>
              <w:rPr>
                <w:rFonts w:ascii="Browallia New" w:hAnsi="Browallia New" w:cs="Browallia New"/>
                <w:sz w:val="24"/>
                <w:szCs w:val="24"/>
                <w:cs/>
              </w:rPr>
            </w:pPr>
            <w:r w:rsidRPr="00AB1E4C">
              <w:rPr>
                <w:rFonts w:ascii="Browallia New" w:hAnsi="Browallia New" w:cs="Browallia New" w:hint="cs"/>
                <w:sz w:val="24"/>
                <w:szCs w:val="24"/>
                <w:cs/>
              </w:rPr>
              <w:t xml:space="preserve">ณ วันที่ </w:t>
            </w:r>
            <w:r w:rsidRPr="00AB1E4C">
              <w:rPr>
                <w:rFonts w:ascii="Browallia New" w:hAnsi="Browallia New" w:cs="Browallia New" w:hint="cs"/>
                <w:sz w:val="24"/>
                <w:szCs w:val="24"/>
                <w:lang w:val="en-GB"/>
              </w:rPr>
              <w:t xml:space="preserve">1 </w:t>
            </w:r>
            <w:r w:rsidRPr="00AB1E4C">
              <w:rPr>
                <w:rFonts w:ascii="Browallia New" w:hAnsi="Browallia New" w:cs="Browallia New" w:hint="cs"/>
                <w:sz w:val="24"/>
                <w:szCs w:val="24"/>
                <w:cs/>
                <w:lang w:val="en-GB"/>
              </w:rPr>
              <w:t xml:space="preserve">มกราคม </w:t>
            </w:r>
            <w:r w:rsidRPr="00AB1E4C">
              <w:rPr>
                <w:rFonts w:ascii="Browallia New" w:hAnsi="Browallia New" w:cs="Browallia New" w:hint="cs"/>
                <w:sz w:val="24"/>
                <w:szCs w:val="24"/>
                <w:lang w:val="en-GB"/>
              </w:rPr>
              <w:t>2562</w:t>
            </w:r>
          </w:p>
        </w:tc>
        <w:tc>
          <w:tcPr>
            <w:tcW w:w="1418" w:type="dxa"/>
            <w:hideMark/>
          </w:tcPr>
          <w:p w14:paraId="3CC8A6F2" w14:textId="77777777" w:rsidR="00271FBE" w:rsidRPr="00AB1E4C" w:rsidRDefault="00271FBE" w:rsidP="00CE01F8">
            <w:pPr>
              <w:ind w:right="-18"/>
              <w:jc w:val="right"/>
              <w:rPr>
                <w:rFonts w:ascii="Browallia New" w:hAnsi="Browallia New" w:cs="Browallia New"/>
                <w:sz w:val="24"/>
                <w:szCs w:val="24"/>
                <w:lang w:val="en-GB"/>
              </w:rPr>
            </w:pPr>
            <w:r w:rsidRPr="00AB1E4C">
              <w:rPr>
                <w:rFonts w:ascii="Browallia New" w:hAnsi="Browallia New" w:cs="Browallia New" w:hint="cs"/>
                <w:sz w:val="24"/>
                <w:szCs w:val="24"/>
                <w:lang w:val="en-GB"/>
              </w:rPr>
              <w:t>2,504,093,632</w:t>
            </w:r>
          </w:p>
        </w:tc>
        <w:tc>
          <w:tcPr>
            <w:tcW w:w="1700" w:type="dxa"/>
            <w:hideMark/>
          </w:tcPr>
          <w:p w14:paraId="78B974F7" w14:textId="77777777" w:rsidR="00271FBE" w:rsidRPr="00AB1E4C" w:rsidRDefault="00271FBE" w:rsidP="00CE01F8">
            <w:pPr>
              <w:ind w:right="-18"/>
              <w:jc w:val="right"/>
              <w:rPr>
                <w:rFonts w:ascii="Browallia New" w:hAnsi="Browallia New" w:cs="Browallia New"/>
                <w:sz w:val="24"/>
                <w:szCs w:val="24"/>
                <w:lang w:val="en-GB"/>
              </w:rPr>
            </w:pPr>
            <w:r w:rsidRPr="00AB1E4C">
              <w:rPr>
                <w:rFonts w:ascii="Browallia New" w:hAnsi="Browallia New" w:cs="Browallia New" w:hint="cs"/>
                <w:sz w:val="24"/>
                <w:szCs w:val="24"/>
                <w:lang w:val="en-GB"/>
              </w:rPr>
              <w:t>1,252,047</w:t>
            </w:r>
          </w:p>
        </w:tc>
        <w:tc>
          <w:tcPr>
            <w:tcW w:w="1843" w:type="dxa"/>
          </w:tcPr>
          <w:p w14:paraId="7DC92CE0" w14:textId="77777777" w:rsidR="00271FBE" w:rsidRPr="00AB1E4C" w:rsidRDefault="00271FBE" w:rsidP="00CE01F8">
            <w:pPr>
              <w:ind w:right="-18"/>
              <w:jc w:val="right"/>
              <w:rPr>
                <w:rFonts w:ascii="Browallia New" w:hAnsi="Browallia New" w:cs="Browallia New"/>
                <w:sz w:val="24"/>
                <w:szCs w:val="24"/>
                <w:lang w:val="en-GB"/>
              </w:rPr>
            </w:pPr>
            <w:r w:rsidRPr="00AB1E4C">
              <w:rPr>
                <w:rFonts w:ascii="Browallia New" w:hAnsi="Browallia New" w:cs="Browallia New"/>
                <w:sz w:val="24"/>
                <w:szCs w:val="24"/>
                <w:cs/>
                <w:lang w:val="en-GB"/>
              </w:rPr>
              <w:t>1</w:t>
            </w:r>
            <w:r w:rsidRPr="00AB1E4C">
              <w:rPr>
                <w:rFonts w:ascii="Browallia New" w:hAnsi="Browallia New" w:cs="Browallia New"/>
                <w:sz w:val="24"/>
                <w:szCs w:val="24"/>
                <w:lang w:val="en-GB"/>
              </w:rPr>
              <w:t>,</w:t>
            </w:r>
            <w:r w:rsidRPr="00AB1E4C">
              <w:rPr>
                <w:rFonts w:ascii="Browallia New" w:hAnsi="Browallia New" w:cs="Browallia New"/>
                <w:sz w:val="24"/>
                <w:szCs w:val="24"/>
                <w:cs/>
                <w:lang w:val="en-GB"/>
              </w:rPr>
              <w:t>377</w:t>
            </w:r>
            <w:r w:rsidRPr="00AB1E4C">
              <w:rPr>
                <w:rFonts w:ascii="Browallia New" w:hAnsi="Browallia New" w:cs="Browallia New"/>
                <w:sz w:val="24"/>
                <w:szCs w:val="24"/>
                <w:lang w:val="en-GB"/>
              </w:rPr>
              <w:t>,</w:t>
            </w:r>
            <w:r w:rsidRPr="00AB1E4C">
              <w:rPr>
                <w:rFonts w:ascii="Browallia New" w:hAnsi="Browallia New" w:cs="Browallia New"/>
                <w:sz w:val="24"/>
                <w:szCs w:val="24"/>
                <w:cs/>
                <w:lang w:val="en-GB"/>
              </w:rPr>
              <w:t>567</w:t>
            </w:r>
          </w:p>
        </w:tc>
      </w:tr>
      <w:tr w:rsidR="00271FBE" w:rsidRPr="00AB1E4C" w14:paraId="2275C30F" w14:textId="77777777" w:rsidTr="00CE01F8">
        <w:trPr>
          <w:trHeight w:val="20"/>
        </w:trPr>
        <w:tc>
          <w:tcPr>
            <w:tcW w:w="3939" w:type="dxa"/>
          </w:tcPr>
          <w:p w14:paraId="7FBB8741" w14:textId="77777777" w:rsidR="00271FBE" w:rsidRPr="00AB1E4C" w:rsidRDefault="00271FBE" w:rsidP="00CE01F8">
            <w:pPr>
              <w:ind w:left="-108"/>
              <w:rPr>
                <w:rFonts w:ascii="Browallia New" w:hAnsi="Browallia New" w:cs="Browallia New"/>
                <w:sz w:val="24"/>
                <w:szCs w:val="24"/>
                <w:lang w:val="en-GB"/>
              </w:rPr>
            </w:pPr>
            <w:r w:rsidRPr="00AB1E4C">
              <w:rPr>
                <w:rFonts w:ascii="Browallia New" w:hAnsi="Browallia New" w:cs="Browallia New" w:hint="cs"/>
                <w:sz w:val="24"/>
                <w:szCs w:val="24"/>
                <w:cs/>
              </w:rPr>
              <w:t>แปลงสภาพใบสำคัญแสดงสิทธิเป็นหุ้นสามัญ</w:t>
            </w:r>
          </w:p>
        </w:tc>
        <w:tc>
          <w:tcPr>
            <w:tcW w:w="1418" w:type="dxa"/>
          </w:tcPr>
          <w:p w14:paraId="5840B269" w14:textId="77777777" w:rsidR="00271FBE" w:rsidRPr="00AB1E4C" w:rsidRDefault="00271FBE" w:rsidP="00CE01F8">
            <w:pPr>
              <w:pBdr>
                <w:bottom w:val="single" w:sz="4" w:space="1" w:color="auto"/>
              </w:pBdr>
              <w:ind w:right="-18"/>
              <w:jc w:val="right"/>
              <w:rPr>
                <w:rFonts w:ascii="Browallia New" w:hAnsi="Browallia New" w:cs="Browallia New"/>
                <w:sz w:val="24"/>
                <w:szCs w:val="24"/>
                <w:cs/>
                <w:lang w:val="en-GB"/>
              </w:rPr>
            </w:pPr>
            <w:r w:rsidRPr="00AB1E4C">
              <w:rPr>
                <w:rFonts w:ascii="Browallia New" w:hAnsi="Browallia New" w:cs="Browallia New" w:hint="cs"/>
                <w:sz w:val="24"/>
                <w:szCs w:val="24"/>
                <w:lang w:val="en-GB"/>
              </w:rPr>
              <w:t>2,055</w:t>
            </w:r>
          </w:p>
        </w:tc>
        <w:tc>
          <w:tcPr>
            <w:tcW w:w="1700" w:type="dxa"/>
          </w:tcPr>
          <w:p w14:paraId="45095244" w14:textId="77777777" w:rsidR="00271FBE" w:rsidRPr="00AB1E4C" w:rsidRDefault="00271FBE" w:rsidP="00CE01F8">
            <w:pPr>
              <w:pBdr>
                <w:bottom w:val="single" w:sz="4" w:space="1" w:color="auto"/>
              </w:pBdr>
              <w:ind w:right="-18"/>
              <w:jc w:val="right"/>
              <w:rPr>
                <w:rFonts w:ascii="Browallia New" w:hAnsi="Browallia New" w:cs="Browallia New"/>
                <w:sz w:val="24"/>
                <w:szCs w:val="24"/>
                <w:lang w:val="en-GB"/>
              </w:rPr>
            </w:pPr>
            <w:r w:rsidRPr="00AB1E4C">
              <w:rPr>
                <w:rFonts w:ascii="Browallia New" w:hAnsi="Browallia New" w:cs="Browallia New" w:hint="cs"/>
                <w:sz w:val="24"/>
                <w:szCs w:val="24"/>
                <w:lang w:val="en-GB"/>
              </w:rPr>
              <w:t>1</w:t>
            </w:r>
          </w:p>
        </w:tc>
        <w:tc>
          <w:tcPr>
            <w:tcW w:w="1843" w:type="dxa"/>
          </w:tcPr>
          <w:p w14:paraId="11A5D8AB" w14:textId="77777777" w:rsidR="00271FBE" w:rsidRPr="00AB1E4C" w:rsidRDefault="00271FBE" w:rsidP="00CE01F8">
            <w:pPr>
              <w:pBdr>
                <w:bottom w:val="single" w:sz="4" w:space="1" w:color="auto"/>
              </w:pBdr>
              <w:ind w:right="-18"/>
              <w:jc w:val="right"/>
              <w:rPr>
                <w:rFonts w:ascii="Browallia New" w:hAnsi="Browallia New" w:cs="Browallia New"/>
                <w:sz w:val="24"/>
                <w:szCs w:val="24"/>
                <w:lang w:val="en-GB"/>
              </w:rPr>
            </w:pPr>
            <w:r w:rsidRPr="00AB1E4C">
              <w:rPr>
                <w:rFonts w:ascii="Browallia New" w:hAnsi="Browallia New" w:cs="Browallia New"/>
                <w:sz w:val="24"/>
                <w:szCs w:val="24"/>
              </w:rPr>
              <w:t>4</w:t>
            </w:r>
          </w:p>
        </w:tc>
      </w:tr>
      <w:tr w:rsidR="00271FBE" w:rsidRPr="00AB1E4C" w14:paraId="43620251" w14:textId="77777777" w:rsidTr="00CE01F8">
        <w:trPr>
          <w:trHeight w:val="20"/>
        </w:trPr>
        <w:tc>
          <w:tcPr>
            <w:tcW w:w="3939" w:type="dxa"/>
            <w:hideMark/>
          </w:tcPr>
          <w:p w14:paraId="1AC8CD00" w14:textId="77777777" w:rsidR="00271FBE" w:rsidRPr="00AB1E4C" w:rsidRDefault="00271FBE" w:rsidP="00CE01F8">
            <w:pPr>
              <w:ind w:left="-108"/>
              <w:rPr>
                <w:rFonts w:ascii="Browallia New" w:hAnsi="Browallia New" w:cs="Browallia New"/>
                <w:sz w:val="24"/>
                <w:szCs w:val="24"/>
              </w:rPr>
            </w:pPr>
            <w:r w:rsidRPr="00AB1E4C">
              <w:rPr>
                <w:rFonts w:ascii="Browallia New" w:hAnsi="Browallia New" w:cs="Browallia New" w:hint="cs"/>
                <w:sz w:val="24"/>
                <w:szCs w:val="24"/>
                <w:cs/>
              </w:rPr>
              <w:t xml:space="preserve">ณ วันที่ </w:t>
            </w:r>
            <w:r w:rsidRPr="00AB1E4C">
              <w:rPr>
                <w:rFonts w:ascii="Browallia New" w:eastAsia="SimSun" w:hAnsi="Browallia New" w:cs="Browallia New" w:hint="cs"/>
                <w:sz w:val="24"/>
                <w:szCs w:val="24"/>
                <w:lang w:val="en-GB"/>
              </w:rPr>
              <w:t>3</w:t>
            </w:r>
            <w:r w:rsidRPr="00AB1E4C">
              <w:rPr>
                <w:rFonts w:ascii="Browallia New" w:eastAsia="SimSun" w:hAnsi="Browallia New" w:cs="Browallia New" w:hint="cs"/>
                <w:sz w:val="24"/>
                <w:szCs w:val="24"/>
              </w:rPr>
              <w:t>0</w:t>
            </w:r>
            <w:r w:rsidRPr="00AB1E4C">
              <w:rPr>
                <w:rFonts w:ascii="Browallia New" w:eastAsia="SimSun" w:hAnsi="Browallia New" w:cs="Browallia New" w:hint="cs"/>
                <w:sz w:val="24"/>
                <w:szCs w:val="24"/>
                <w:lang w:val="en-GB"/>
              </w:rPr>
              <w:t xml:space="preserve"> </w:t>
            </w:r>
            <w:r w:rsidRPr="00AB1E4C">
              <w:rPr>
                <w:rFonts w:ascii="Browallia New" w:eastAsia="SimSun" w:hAnsi="Browallia New" w:cs="Browallia New" w:hint="cs"/>
                <w:sz w:val="24"/>
                <w:szCs w:val="24"/>
                <w:cs/>
                <w:lang w:val="en-GB"/>
              </w:rPr>
              <w:t>มิถุนายน</w:t>
            </w:r>
            <w:r w:rsidRPr="00AB1E4C">
              <w:rPr>
                <w:rFonts w:ascii="Browallia New" w:hAnsi="Browallia New" w:cs="Browallia New" w:hint="cs"/>
                <w:sz w:val="24"/>
                <w:szCs w:val="24"/>
                <w:cs/>
              </w:rPr>
              <w:t xml:space="preserve"> </w:t>
            </w:r>
            <w:r w:rsidRPr="00AB1E4C">
              <w:rPr>
                <w:rFonts w:ascii="Browallia New" w:hAnsi="Browallia New" w:cs="Browallia New" w:hint="cs"/>
                <w:sz w:val="24"/>
                <w:szCs w:val="24"/>
                <w:lang w:val="en-GB"/>
              </w:rPr>
              <w:t>2562</w:t>
            </w:r>
          </w:p>
        </w:tc>
        <w:tc>
          <w:tcPr>
            <w:tcW w:w="1418" w:type="dxa"/>
            <w:hideMark/>
          </w:tcPr>
          <w:p w14:paraId="246D3578" w14:textId="77777777" w:rsidR="00271FBE" w:rsidRPr="00AB1E4C" w:rsidRDefault="00271FBE" w:rsidP="00CE01F8">
            <w:pPr>
              <w:pBdr>
                <w:bottom w:val="single" w:sz="12" w:space="1" w:color="auto"/>
              </w:pBdr>
              <w:ind w:left="-387" w:right="-18"/>
              <w:jc w:val="right"/>
              <w:rPr>
                <w:rFonts w:ascii="Browallia New" w:hAnsi="Browallia New" w:cs="Browallia New"/>
                <w:sz w:val="24"/>
                <w:szCs w:val="24"/>
                <w:cs/>
                <w:lang w:val="en-GB"/>
              </w:rPr>
            </w:pPr>
            <w:r w:rsidRPr="00AB1E4C">
              <w:rPr>
                <w:rFonts w:ascii="Browallia New" w:hAnsi="Browallia New" w:cs="Browallia New" w:hint="cs"/>
                <w:sz w:val="24"/>
                <w:szCs w:val="24"/>
                <w:lang w:val="en-GB"/>
              </w:rPr>
              <w:t xml:space="preserve">  2,504,095,687</w:t>
            </w:r>
          </w:p>
        </w:tc>
        <w:tc>
          <w:tcPr>
            <w:tcW w:w="1700" w:type="dxa"/>
            <w:hideMark/>
          </w:tcPr>
          <w:p w14:paraId="0CA9067A" w14:textId="77777777" w:rsidR="00271FBE" w:rsidRPr="00AB1E4C" w:rsidRDefault="00271FBE" w:rsidP="00CE01F8">
            <w:pPr>
              <w:pBdr>
                <w:bottom w:val="single" w:sz="12" w:space="1" w:color="auto"/>
              </w:pBdr>
              <w:ind w:right="-18"/>
              <w:jc w:val="right"/>
              <w:rPr>
                <w:rFonts w:ascii="Browallia New" w:hAnsi="Browallia New" w:cs="Browallia New"/>
                <w:sz w:val="24"/>
                <w:szCs w:val="24"/>
                <w:lang w:val="en-GB"/>
              </w:rPr>
            </w:pPr>
            <w:r w:rsidRPr="00AB1E4C">
              <w:rPr>
                <w:rFonts w:ascii="Browallia New" w:hAnsi="Browallia New" w:cs="Browallia New" w:hint="cs"/>
                <w:sz w:val="24"/>
                <w:szCs w:val="24"/>
                <w:lang w:val="en-GB"/>
              </w:rPr>
              <w:t>1,252,048</w:t>
            </w:r>
          </w:p>
        </w:tc>
        <w:tc>
          <w:tcPr>
            <w:tcW w:w="1843" w:type="dxa"/>
          </w:tcPr>
          <w:p w14:paraId="4B6A2D8B" w14:textId="77777777" w:rsidR="00271FBE" w:rsidRPr="00AB1E4C" w:rsidRDefault="00271FBE" w:rsidP="00CE01F8">
            <w:pPr>
              <w:pBdr>
                <w:bottom w:val="single" w:sz="12" w:space="1" w:color="auto"/>
              </w:pBdr>
              <w:ind w:right="-18"/>
              <w:jc w:val="right"/>
              <w:rPr>
                <w:rFonts w:ascii="Browallia New" w:hAnsi="Browallia New" w:cs="Browallia New"/>
                <w:sz w:val="24"/>
                <w:szCs w:val="24"/>
                <w:lang w:val="en-GB"/>
              </w:rPr>
            </w:pPr>
            <w:r w:rsidRPr="00AB1E4C">
              <w:rPr>
                <w:rFonts w:ascii="Browallia New" w:hAnsi="Browallia New" w:cs="Browallia New"/>
                <w:sz w:val="24"/>
                <w:szCs w:val="24"/>
                <w:cs/>
                <w:lang w:val="en-GB"/>
              </w:rPr>
              <w:t>1</w:t>
            </w:r>
            <w:r w:rsidRPr="00AB1E4C">
              <w:rPr>
                <w:rFonts w:ascii="Browallia New" w:hAnsi="Browallia New" w:cs="Browallia New"/>
                <w:sz w:val="24"/>
                <w:szCs w:val="24"/>
                <w:lang w:val="en-GB"/>
              </w:rPr>
              <w:t>,</w:t>
            </w:r>
            <w:r w:rsidRPr="00AB1E4C">
              <w:rPr>
                <w:rFonts w:ascii="Browallia New" w:hAnsi="Browallia New" w:cs="Browallia New"/>
                <w:sz w:val="24"/>
                <w:szCs w:val="24"/>
                <w:cs/>
                <w:lang w:val="en-GB"/>
              </w:rPr>
              <w:t>377</w:t>
            </w:r>
            <w:r w:rsidRPr="00AB1E4C">
              <w:rPr>
                <w:rFonts w:ascii="Browallia New" w:hAnsi="Browallia New" w:cs="Browallia New"/>
                <w:sz w:val="24"/>
                <w:szCs w:val="24"/>
                <w:lang w:val="en-GB"/>
              </w:rPr>
              <w:t>,</w:t>
            </w:r>
            <w:r w:rsidRPr="00AB1E4C">
              <w:rPr>
                <w:rFonts w:ascii="Browallia New" w:hAnsi="Browallia New" w:cs="Browallia New"/>
                <w:sz w:val="24"/>
                <w:szCs w:val="24"/>
                <w:cs/>
                <w:lang w:val="en-GB"/>
              </w:rPr>
              <w:t>571</w:t>
            </w:r>
          </w:p>
        </w:tc>
      </w:tr>
    </w:tbl>
    <w:p w14:paraId="61495AA0" w14:textId="77777777" w:rsidR="00271FBE" w:rsidRDefault="00271FBE"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99DB5F" w14:textId="451DA0B9" w:rsidR="00271FBE" w:rsidRPr="00C2555B" w:rsidRDefault="00271FBE"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71FBE">
        <w:rPr>
          <w:rFonts w:ascii="Browallia New" w:hAnsi="Browallia New" w:cs="Browallia New"/>
          <w:sz w:val="28"/>
          <w:szCs w:val="28"/>
          <w:cs/>
        </w:rPr>
        <w:t xml:space="preserve">เมื่อวันที่ </w:t>
      </w:r>
      <w:r w:rsidRPr="00271FBE">
        <w:rPr>
          <w:rFonts w:ascii="Browallia New" w:hAnsi="Browallia New" w:cs="Browallia New"/>
          <w:sz w:val="28"/>
          <w:szCs w:val="28"/>
        </w:rPr>
        <w:t xml:space="preserve">31 </w:t>
      </w:r>
      <w:r w:rsidRPr="00271FBE">
        <w:rPr>
          <w:rFonts w:ascii="Browallia New" w:hAnsi="Browallia New" w:cs="Browallia New"/>
          <w:sz w:val="28"/>
          <w:szCs w:val="28"/>
          <w:cs/>
        </w:rPr>
        <w:t xml:space="preserve">พฤษภาคม </w:t>
      </w:r>
      <w:r w:rsidRPr="00271FBE">
        <w:rPr>
          <w:rFonts w:ascii="Browallia New" w:hAnsi="Browallia New" w:cs="Browallia New"/>
          <w:sz w:val="28"/>
          <w:szCs w:val="28"/>
        </w:rPr>
        <w:t xml:space="preserve">2562 </w:t>
      </w:r>
      <w:r w:rsidRPr="00271FBE">
        <w:rPr>
          <w:rFonts w:ascii="Browallia New" w:hAnsi="Browallia New" w:cs="Browallia New"/>
          <w:sz w:val="28"/>
          <w:szCs w:val="28"/>
          <w:cs/>
        </w:rPr>
        <w:t>มีผู้ใช้ใบสำคัญแสดงสิทธิ</w:t>
      </w:r>
      <w:r w:rsidRPr="00C961D5">
        <w:rPr>
          <w:rFonts w:ascii="Browallia New" w:hAnsi="Browallia New" w:cs="Browallia New"/>
          <w:sz w:val="28"/>
          <w:szCs w:val="28"/>
          <w:cs/>
        </w:rPr>
        <w:t xml:space="preserve">จำนวน </w:t>
      </w:r>
      <w:r w:rsidR="00771133">
        <w:rPr>
          <w:rFonts w:ascii="Browallia New" w:hAnsi="Browallia New" w:cs="Browallia New"/>
          <w:sz w:val="28"/>
          <w:szCs w:val="28"/>
        </w:rPr>
        <w:t>2,055</w:t>
      </w:r>
      <w:r w:rsidRPr="00C961D5">
        <w:rPr>
          <w:rFonts w:ascii="Browallia New" w:hAnsi="Browallia New" w:cs="Browallia New"/>
          <w:sz w:val="28"/>
          <w:szCs w:val="28"/>
        </w:rPr>
        <w:t xml:space="preserve"> </w:t>
      </w:r>
      <w:r w:rsidRPr="00C961D5">
        <w:rPr>
          <w:rFonts w:ascii="Browallia New" w:hAnsi="Browallia New" w:cs="Browallia New"/>
          <w:sz w:val="28"/>
          <w:szCs w:val="28"/>
          <w:cs/>
        </w:rPr>
        <w:t xml:space="preserve">หน่วย ในการซื้อหุ้นสามัญจำนวน </w:t>
      </w:r>
      <w:r w:rsidRPr="00C961D5">
        <w:rPr>
          <w:rFonts w:ascii="Browallia New" w:hAnsi="Browallia New" w:cs="Browallia New"/>
          <w:sz w:val="28"/>
          <w:szCs w:val="28"/>
        </w:rPr>
        <w:t>2,055</w:t>
      </w:r>
      <w:r w:rsidRPr="00271FBE">
        <w:rPr>
          <w:rFonts w:ascii="Browallia New" w:hAnsi="Browallia New" w:cs="Browallia New"/>
          <w:sz w:val="28"/>
          <w:szCs w:val="28"/>
        </w:rPr>
        <w:t xml:space="preserve"> </w:t>
      </w:r>
      <w:r w:rsidRPr="00271FBE">
        <w:rPr>
          <w:rFonts w:ascii="Browallia New" w:hAnsi="Browallia New" w:cs="Browallia New"/>
          <w:sz w:val="28"/>
          <w:szCs w:val="28"/>
          <w:cs/>
        </w:rPr>
        <w:t xml:space="preserve">หุ้น บริษัทได้รับชำระค่าหุ้น </w:t>
      </w:r>
      <w:r w:rsidR="00B07DDC">
        <w:rPr>
          <w:rFonts w:ascii="Browallia New" w:hAnsi="Browallia New" w:cs="Browallia New" w:hint="cs"/>
          <w:sz w:val="28"/>
          <w:szCs w:val="28"/>
          <w:cs/>
        </w:rPr>
        <w:t xml:space="preserve">จำนวนเงินรวม </w:t>
      </w:r>
      <w:r w:rsidR="00B07DDC">
        <w:rPr>
          <w:rFonts w:ascii="Browallia New" w:hAnsi="Browallia New" w:cs="Browallia New"/>
          <w:sz w:val="28"/>
          <w:szCs w:val="28"/>
        </w:rPr>
        <w:t>5,13</w:t>
      </w:r>
      <w:r w:rsidR="00F84B18">
        <w:rPr>
          <w:rFonts w:ascii="Browallia New" w:hAnsi="Browallia New" w:cs="Browallia New"/>
          <w:sz w:val="28"/>
          <w:szCs w:val="28"/>
        </w:rPr>
        <w:t xml:space="preserve">7.50 </w:t>
      </w:r>
      <w:r w:rsidR="00B07DDC">
        <w:rPr>
          <w:rFonts w:ascii="Browallia New" w:hAnsi="Browallia New" w:cs="Browallia New" w:hint="cs"/>
          <w:sz w:val="28"/>
          <w:szCs w:val="28"/>
          <w:cs/>
        </w:rPr>
        <w:t xml:space="preserve">บาท </w:t>
      </w:r>
      <w:r w:rsidRPr="00271FBE">
        <w:rPr>
          <w:rFonts w:ascii="Browallia New" w:hAnsi="Browallia New" w:cs="Browallia New"/>
          <w:sz w:val="28"/>
          <w:szCs w:val="28"/>
          <w:cs/>
        </w:rPr>
        <w:t>และ</w:t>
      </w:r>
      <w:r w:rsidR="00B07DDC">
        <w:rPr>
          <w:rFonts w:ascii="Browallia New" w:hAnsi="Browallia New" w:cs="Browallia New" w:hint="cs"/>
          <w:sz w:val="28"/>
          <w:szCs w:val="28"/>
          <w:cs/>
        </w:rPr>
        <w:t xml:space="preserve">บริษัทบันทึกทุนเรือนหุ้นตามมูลค่าที่ตราไว้จำนวน </w:t>
      </w:r>
      <w:r w:rsidR="00B07DDC">
        <w:rPr>
          <w:rFonts w:ascii="Browallia New" w:hAnsi="Browallia New" w:cs="Browallia New"/>
          <w:sz w:val="28"/>
          <w:szCs w:val="28"/>
        </w:rPr>
        <w:t>1,02</w:t>
      </w:r>
      <w:r w:rsidR="00F84B18">
        <w:rPr>
          <w:rFonts w:ascii="Browallia New" w:hAnsi="Browallia New" w:cs="Browallia New"/>
          <w:sz w:val="28"/>
          <w:szCs w:val="28"/>
        </w:rPr>
        <w:t>7.50</w:t>
      </w:r>
      <w:r w:rsidR="00B07DDC">
        <w:rPr>
          <w:rFonts w:ascii="Browallia New" w:hAnsi="Browallia New" w:cs="Browallia New" w:hint="cs"/>
          <w:sz w:val="28"/>
          <w:szCs w:val="28"/>
          <w:cs/>
        </w:rPr>
        <w:t xml:space="preserve"> บาท </w:t>
      </w:r>
      <w:r w:rsidR="00992236">
        <w:rPr>
          <w:rFonts w:ascii="Browallia New" w:hAnsi="Browallia New" w:cs="Browallia New" w:hint="cs"/>
          <w:sz w:val="28"/>
          <w:szCs w:val="28"/>
          <w:cs/>
        </w:rPr>
        <w:t>และ</w:t>
      </w:r>
      <w:r w:rsidRPr="00271FBE">
        <w:rPr>
          <w:rFonts w:ascii="Browallia New" w:hAnsi="Browallia New" w:cs="Browallia New"/>
          <w:sz w:val="28"/>
          <w:szCs w:val="28"/>
          <w:cs/>
        </w:rPr>
        <w:t>ส่วนเกินมูลค่าหุ้น</w:t>
      </w:r>
      <w:r w:rsidR="00992236">
        <w:rPr>
          <w:rFonts w:ascii="Browallia New" w:hAnsi="Browallia New" w:cs="Browallia New" w:hint="cs"/>
          <w:sz w:val="28"/>
          <w:szCs w:val="28"/>
          <w:cs/>
        </w:rPr>
        <w:t xml:space="preserve">จำนวน </w:t>
      </w:r>
      <w:r w:rsidR="00992236">
        <w:rPr>
          <w:rFonts w:ascii="Browallia New" w:hAnsi="Browallia New" w:cs="Browallia New"/>
          <w:sz w:val="28"/>
          <w:szCs w:val="28"/>
        </w:rPr>
        <w:t xml:space="preserve">4,110 </w:t>
      </w:r>
      <w:r w:rsidR="00992236">
        <w:rPr>
          <w:rFonts w:ascii="Browallia New" w:hAnsi="Browallia New" w:cs="Browallia New" w:hint="cs"/>
          <w:sz w:val="28"/>
          <w:szCs w:val="28"/>
          <w:cs/>
        </w:rPr>
        <w:t>บาท</w:t>
      </w:r>
      <w:r w:rsidRPr="00271FBE">
        <w:rPr>
          <w:rFonts w:ascii="Browallia New" w:hAnsi="Browallia New" w:cs="Browallia New"/>
          <w:sz w:val="28"/>
          <w:szCs w:val="28"/>
          <w:cs/>
        </w:rPr>
        <w:t xml:space="preserve"> </w:t>
      </w:r>
      <w:r w:rsidR="00F84B18">
        <w:rPr>
          <w:rFonts w:ascii="Browallia New" w:hAnsi="Browallia New" w:cs="Browallia New" w:hint="cs"/>
          <w:sz w:val="28"/>
          <w:szCs w:val="28"/>
          <w:cs/>
        </w:rPr>
        <w:t>โดย</w:t>
      </w:r>
      <w:r w:rsidRPr="00271FBE">
        <w:rPr>
          <w:rFonts w:ascii="Browallia New" w:hAnsi="Browallia New" w:cs="Browallia New"/>
          <w:sz w:val="28"/>
          <w:szCs w:val="28"/>
          <w:cs/>
        </w:rPr>
        <w:t xml:space="preserve">ใบสำคัญแสดงสิทธิซื้อหุ้นสามัญทั้งหมดอีกจำนวน </w:t>
      </w:r>
      <w:r w:rsidRPr="00271FBE">
        <w:rPr>
          <w:rFonts w:ascii="Browallia New" w:hAnsi="Browallia New" w:cs="Browallia New"/>
          <w:sz w:val="28"/>
          <w:szCs w:val="28"/>
        </w:rPr>
        <w:t>626,012,</w:t>
      </w:r>
      <w:r w:rsidR="00F84B18">
        <w:rPr>
          <w:rFonts w:ascii="Browallia New" w:hAnsi="Browallia New" w:cs="Browallia New"/>
          <w:sz w:val="28"/>
          <w:szCs w:val="28"/>
        </w:rPr>
        <w:t>898</w:t>
      </w:r>
      <w:r w:rsidRPr="00271FBE">
        <w:rPr>
          <w:rFonts w:ascii="Browallia New" w:hAnsi="Browallia New" w:cs="Browallia New"/>
          <w:sz w:val="28"/>
          <w:szCs w:val="28"/>
        </w:rPr>
        <w:t xml:space="preserve"> </w:t>
      </w:r>
      <w:r w:rsidRPr="00271FBE">
        <w:rPr>
          <w:rFonts w:ascii="Browallia New" w:hAnsi="Browallia New" w:cs="Browallia New"/>
          <w:sz w:val="28"/>
          <w:szCs w:val="28"/>
          <w:cs/>
        </w:rPr>
        <w:t>หน่วย ยังไม่ได้ใช้สิทธิและ</w:t>
      </w:r>
      <w:r w:rsidR="00F84B18">
        <w:rPr>
          <w:rFonts w:ascii="Browallia New" w:hAnsi="Browallia New" w:cs="Browallia New" w:hint="cs"/>
          <w:sz w:val="28"/>
          <w:szCs w:val="28"/>
          <w:cs/>
        </w:rPr>
        <w:t>ปัจจุบันสิทธิดังกล่าว</w:t>
      </w:r>
      <w:r w:rsidRPr="00271FBE">
        <w:rPr>
          <w:rFonts w:ascii="Browallia New" w:hAnsi="Browallia New" w:cs="Browallia New"/>
          <w:sz w:val="28"/>
          <w:szCs w:val="28"/>
          <w:cs/>
        </w:rPr>
        <w:t>หมดอายุแล้ว</w:t>
      </w:r>
    </w:p>
    <w:p w14:paraId="39DBF6EA" w14:textId="77777777" w:rsidR="00E83C16" w:rsidRPr="00C2555B" w:rsidRDefault="00E8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E2E0612" w14:textId="77777777" w:rsidR="00E83C16" w:rsidRDefault="00E83C16" w:rsidP="007F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090A128" w14:textId="77777777" w:rsidR="00271FBE" w:rsidRPr="00271FBE" w:rsidRDefault="00271FBE" w:rsidP="00B762DD">
      <w:pPr>
        <w:rPr>
          <w:rFonts w:ascii="Browallia New" w:hAnsi="Browallia New" w:cs="Browallia New"/>
          <w:sz w:val="28"/>
          <w:szCs w:val="28"/>
        </w:rPr>
      </w:pPr>
    </w:p>
    <w:p w14:paraId="06A815A8" w14:textId="77777777" w:rsidR="00271FBE" w:rsidRPr="00271FBE" w:rsidRDefault="00271FBE" w:rsidP="00B762DD">
      <w:pPr>
        <w:rPr>
          <w:rFonts w:ascii="Browallia New" w:hAnsi="Browallia New" w:cs="Browallia New"/>
          <w:sz w:val="28"/>
          <w:szCs w:val="28"/>
        </w:rPr>
      </w:pPr>
    </w:p>
    <w:p w14:paraId="130C705E" w14:textId="77777777" w:rsidR="00271FBE" w:rsidRDefault="00271FBE" w:rsidP="00B762DD">
      <w:pPr>
        <w:jc w:val="center"/>
        <w:rPr>
          <w:rFonts w:ascii="Browallia New" w:hAnsi="Browallia New" w:cs="Browallia New"/>
          <w:sz w:val="28"/>
          <w:szCs w:val="28"/>
        </w:rPr>
      </w:pPr>
    </w:p>
    <w:p w14:paraId="3FB7CB62" w14:textId="5F3F8769" w:rsidR="001F425E" w:rsidRDefault="00271FB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66"/>
        </w:tabs>
        <w:rPr>
          <w:rFonts w:ascii="Browallia New" w:hAnsi="Browallia New" w:cs="Browallia New"/>
          <w:sz w:val="28"/>
          <w:szCs w:val="28"/>
        </w:rPr>
        <w:sectPr w:rsidR="001F425E" w:rsidSect="00B36705">
          <w:footerReference w:type="default" r:id="rId11"/>
          <w:pgSz w:w="11909" w:h="16834" w:code="9"/>
          <w:pgMar w:top="1440" w:right="1136" w:bottom="806" w:left="1440" w:header="1138" w:footer="72" w:gutter="0"/>
          <w:pgNumType w:start="12"/>
          <w:cols w:space="720"/>
          <w:rtlGutter/>
        </w:sectPr>
      </w:pPr>
      <w:r>
        <w:rPr>
          <w:rFonts w:ascii="Browallia New" w:hAnsi="Browallia New" w:cs="Browallia New"/>
          <w:sz w:val="28"/>
          <w:szCs w:val="28"/>
        </w:rPr>
        <w:tab/>
      </w:r>
    </w:p>
    <w:p w14:paraId="3EAF0477" w14:textId="77777777"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9367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0D927DB2" w14:textId="0B3D0F09" w:rsidR="0081419D" w:rsidRPr="00C2555B" w:rsidRDefault="00057C7F" w:rsidP="0081419D">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กลุ่มบริษัท</w:t>
      </w:r>
      <w:r w:rsidR="006971B8" w:rsidRPr="00C2555B">
        <w:rPr>
          <w:rFonts w:ascii="Browallia New" w:hAnsi="Browallia New" w:cs="Browallia New"/>
          <w:sz w:val="28"/>
          <w:szCs w:val="28"/>
          <w:cs/>
        </w:rPr>
        <w:t>ดำเนินกิจการใน</w:t>
      </w:r>
      <w:r w:rsidR="006971B8" w:rsidRPr="00C2555B">
        <w:rPr>
          <w:rFonts w:ascii="Browallia New" w:hAnsi="Browallia New" w:cs="Browallia New"/>
          <w:sz w:val="28"/>
          <w:szCs w:val="28"/>
        </w:rPr>
        <w:t xml:space="preserve"> </w:t>
      </w:r>
      <w:r w:rsidR="006971B8" w:rsidRPr="00C2555B">
        <w:rPr>
          <w:rFonts w:ascii="Browallia New" w:hAnsi="Browallia New" w:cs="Browallia New"/>
          <w:sz w:val="28"/>
          <w:szCs w:val="28"/>
          <w:lang w:val="en-GB"/>
        </w:rPr>
        <w:t xml:space="preserve">6 </w:t>
      </w:r>
      <w:r w:rsidR="006971B8" w:rsidRPr="00C2555B">
        <w:rPr>
          <w:rFonts w:ascii="Browallia New" w:hAnsi="Browallia New" w:cs="Browallia New"/>
          <w:sz w:val="28"/>
          <w:szCs w:val="28"/>
          <w:cs/>
        </w:rPr>
        <w:t>ส่วนงานหลัก</w:t>
      </w:r>
      <w:r w:rsidR="00784B9E" w:rsidRPr="00C2555B">
        <w:rPr>
          <w:rFonts w:ascii="Browallia New" w:hAnsi="Browallia New" w:cs="Browallia New"/>
          <w:sz w:val="28"/>
          <w:szCs w:val="28"/>
          <w:cs/>
        </w:rPr>
        <w:t>คือ ส่วนงานขายและให้เช่าซื้อเครื่องใช้ไฟฟ้า โทรศัพท์มือถือ รถจักรยานยนต์และรถยนต์ ส่วนงานธุรกิจพัฒนาอสังหาริมทรัพย์ ส่วนงานธุรกิจโรงแรมส่วนงาน</w:t>
      </w:r>
      <w:r w:rsidR="00784B9E" w:rsidRPr="00C2555B">
        <w:rPr>
          <w:rFonts w:ascii="Browallia New" w:hAnsi="Browallia New" w:cs="Browallia New"/>
          <w:sz w:val="28"/>
          <w:szCs w:val="28"/>
          <w:cs/>
          <w:lang w:val="en-GB"/>
        </w:rPr>
        <w:t xml:space="preserve">ธุรกิจตัวแทนขายอสังหาริมทรัพย์ </w:t>
      </w:r>
      <w:r w:rsidR="00784B9E" w:rsidRPr="00C2555B">
        <w:rPr>
          <w:rFonts w:ascii="Browallia New" w:hAnsi="Browallia New" w:cs="Browallia New"/>
          <w:sz w:val="28"/>
          <w:szCs w:val="28"/>
          <w:cs/>
        </w:rPr>
        <w:t>และดำเนินธุรกิจบริการจัดทำโฆษณาประชาสัมพันธ์และจัดงานกิจกรรม</w:t>
      </w:r>
      <w:r w:rsidR="00E5099A" w:rsidRPr="00C2555B">
        <w:rPr>
          <w:rFonts w:ascii="Browallia New" w:hAnsi="Browallia New" w:cs="Browallia New"/>
          <w:sz w:val="28"/>
          <w:szCs w:val="28"/>
        </w:rPr>
        <w:t xml:space="preserve"> </w:t>
      </w:r>
      <w:r w:rsidR="00BC59EE" w:rsidRPr="00C2555B">
        <w:rPr>
          <w:rFonts w:ascii="Browallia New" w:hAnsi="Browallia New" w:cs="Browallia New"/>
          <w:sz w:val="28"/>
          <w:szCs w:val="28"/>
          <w:cs/>
        </w:rPr>
        <w:t>การดำเนินงานส่วนใหญ่เกิดขึ้นในประเทศไทย</w:t>
      </w:r>
      <w:r w:rsidR="006971B8" w:rsidRPr="00C2555B">
        <w:rPr>
          <w:rFonts w:ascii="Browallia New" w:hAnsi="Browallia New" w:cs="Browallia New"/>
          <w:sz w:val="28"/>
          <w:szCs w:val="28"/>
          <w:cs/>
        </w:rPr>
        <w:t xml:space="preserve"> ข้อมูลทางการเงินจำแนกตามส่วนงานของบริษัทและบริษัทย่อย</w:t>
      </w:r>
      <w:r w:rsidR="0081419D" w:rsidRPr="00C2555B">
        <w:rPr>
          <w:rFonts w:ascii="Browallia New" w:hAnsi="Browallia New" w:cs="Browallia New"/>
          <w:sz w:val="28"/>
          <w:szCs w:val="28"/>
          <w:cs/>
        </w:rPr>
        <w:t>สำหรับงวดสามเดือน</w:t>
      </w:r>
      <w:r w:rsidR="00156A13">
        <w:rPr>
          <w:rFonts w:ascii="Browallia New" w:hAnsi="Browallia New" w:cs="Browallia New" w:hint="cs"/>
          <w:sz w:val="28"/>
          <w:szCs w:val="28"/>
          <w:cs/>
        </w:rPr>
        <w:t>และหกเดือน</w:t>
      </w:r>
      <w:r w:rsidR="0081419D" w:rsidRPr="00C2555B">
        <w:rPr>
          <w:rFonts w:ascii="Browallia New" w:hAnsi="Browallia New" w:cs="Browallia New"/>
          <w:sz w:val="28"/>
          <w:szCs w:val="28"/>
          <w:cs/>
        </w:rPr>
        <w:t xml:space="preserve">สิ้นสุดวันที่ </w:t>
      </w:r>
      <w:r w:rsidR="00156A13" w:rsidRPr="009055F0">
        <w:rPr>
          <w:rFonts w:ascii="Browallia New" w:hAnsi="Browallia New" w:cs="Browallia New"/>
          <w:spacing w:val="-2"/>
          <w:sz w:val="28"/>
          <w:szCs w:val="28"/>
        </w:rPr>
        <w:t xml:space="preserve">30 </w:t>
      </w:r>
      <w:r w:rsidR="00156A13" w:rsidRPr="009055F0">
        <w:rPr>
          <w:rFonts w:ascii="Browallia New" w:hAnsi="Browallia New" w:cs="Browallia New"/>
          <w:spacing w:val="-2"/>
          <w:sz w:val="28"/>
          <w:szCs w:val="28"/>
          <w:cs/>
        </w:rPr>
        <w:t>มิถุนายน</w:t>
      </w:r>
      <w:r w:rsidR="0081419D" w:rsidRPr="00C2555B">
        <w:rPr>
          <w:rFonts w:ascii="Browallia New" w:hAnsi="Browallia New" w:cs="Browallia New"/>
          <w:sz w:val="28"/>
          <w:szCs w:val="28"/>
          <w:cs/>
        </w:rPr>
        <w:t xml:space="preserve"> </w:t>
      </w:r>
      <w:r w:rsidR="0081419D" w:rsidRPr="00C2555B">
        <w:rPr>
          <w:rFonts w:ascii="Browallia New" w:hAnsi="Browallia New" w:cs="Browallia New"/>
          <w:sz w:val="28"/>
          <w:szCs w:val="28"/>
          <w:lang w:val="en-GB"/>
        </w:rPr>
        <w:t>2562</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2561</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ธุรกิจอื่นๆ</w:t>
            </w:r>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 xml:space="preserve">30 </w:t>
            </w:r>
            <w:r w:rsidRPr="00824103">
              <w:rPr>
                <w:rFonts w:ascii="Browallia New" w:hAnsi="Browallia New" w:cs="Browallia New"/>
                <w:sz w:val="20"/>
                <w:szCs w:val="20"/>
                <w:cs/>
              </w:rPr>
              <w:t>มิถุนายน</w:t>
            </w:r>
          </w:p>
        </w:tc>
      </w:tr>
      <w:tr w:rsidR="00156A13" w:rsidRPr="00824103" w14:paraId="492FA41E" w14:textId="77777777" w:rsidTr="001F10C7">
        <w:tblPrEx>
          <w:tblBorders>
            <w:bottom w:val="single" w:sz="4" w:space="0" w:color="auto"/>
          </w:tblBorders>
        </w:tblPrEx>
        <w:trPr>
          <w:tblHeader/>
        </w:trPr>
        <w:tc>
          <w:tcPr>
            <w:tcW w:w="2409" w:type="dxa"/>
          </w:tcPr>
          <w:p w14:paraId="442261A4" w14:textId="77777777" w:rsidR="00156A13" w:rsidRPr="00824103" w:rsidRDefault="00156A13" w:rsidP="00156A13">
            <w:pPr>
              <w:spacing w:line="240" w:lineRule="auto"/>
              <w:rPr>
                <w:rFonts w:ascii="Browallia New" w:hAnsi="Browallia New" w:cs="Browallia New"/>
                <w:sz w:val="19"/>
                <w:szCs w:val="19"/>
                <w:cs/>
                <w:lang w:val="en-GB"/>
              </w:rPr>
            </w:pPr>
          </w:p>
        </w:tc>
        <w:tc>
          <w:tcPr>
            <w:tcW w:w="709" w:type="dxa"/>
          </w:tcPr>
          <w:p w14:paraId="7608B25B" w14:textId="0596BDD3"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8" w:type="dxa"/>
          </w:tcPr>
          <w:p w14:paraId="46AF4ED6" w14:textId="3D5D9C9E"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90" w:type="dxa"/>
          </w:tcPr>
          <w:p w14:paraId="4E70324C" w14:textId="775237FD"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2" w:type="dxa"/>
          </w:tcPr>
          <w:p w14:paraId="41465D2F" w14:textId="7790EE8D"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7" w:type="dxa"/>
          </w:tcPr>
          <w:p w14:paraId="4371AA2B" w14:textId="20FA9C6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7A9A0225" w14:textId="111934A1"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2" w:type="dxa"/>
          </w:tcPr>
          <w:p w14:paraId="01512D12" w14:textId="310FF334"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223AC71C" w14:textId="1AED369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71" w:type="dxa"/>
          </w:tcPr>
          <w:p w14:paraId="43F54029" w14:textId="6068B0B0"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8" w:type="dxa"/>
          </w:tcPr>
          <w:p w14:paraId="32AB32B5" w14:textId="1B131A27"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810" w:type="dxa"/>
          </w:tcPr>
          <w:p w14:paraId="6CC528C3" w14:textId="295A6665"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822" w:type="dxa"/>
          </w:tcPr>
          <w:p w14:paraId="62B9A6F7" w14:textId="6B1893C8"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89" w:type="dxa"/>
          </w:tcPr>
          <w:p w14:paraId="074741C1" w14:textId="7D8A5C08"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659" w:type="dxa"/>
          </w:tcPr>
          <w:p w14:paraId="53B22B6E" w14:textId="673CDCC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17" w:type="dxa"/>
          </w:tcPr>
          <w:p w14:paraId="7538FC24" w14:textId="4BE5DDC7"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9" w:type="dxa"/>
          </w:tcPr>
          <w:p w14:paraId="262DE179" w14:textId="7D8A2D59"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824103"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824103"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824103"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824103"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824103"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824103"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824103"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824103"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824103"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824103"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824103"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824103" w:rsidRDefault="00156A13" w:rsidP="001F10C7">
            <w:pPr>
              <w:tabs>
                <w:tab w:val="clear" w:pos="227"/>
                <w:tab w:val="decimal" w:pos="252"/>
              </w:tabs>
              <w:spacing w:line="240" w:lineRule="auto"/>
              <w:jc w:val="right"/>
              <w:rPr>
                <w:rFonts w:ascii="Browallia New" w:hAnsi="Browallia New" w:cs="Browallia New"/>
                <w:sz w:val="19"/>
                <w:szCs w:val="19"/>
              </w:rPr>
            </w:pPr>
          </w:p>
        </w:tc>
      </w:tr>
      <w:tr w:rsidR="00E24740" w:rsidRPr="00C961D5" w14:paraId="1D88383D" w14:textId="77777777" w:rsidTr="001F10C7">
        <w:tblPrEx>
          <w:tblBorders>
            <w:bottom w:val="single" w:sz="4" w:space="0" w:color="auto"/>
          </w:tblBorders>
        </w:tblPrEx>
        <w:tc>
          <w:tcPr>
            <w:tcW w:w="2409" w:type="dxa"/>
            <w:tcBorders>
              <w:bottom w:val="nil"/>
            </w:tcBorders>
          </w:tcPr>
          <w:p w14:paraId="6372CA5E" w14:textId="77777777" w:rsidR="00E24740" w:rsidRPr="00C961D5" w:rsidRDefault="00E24740" w:rsidP="00E24740">
            <w:pPr>
              <w:spacing w:line="240" w:lineRule="auto"/>
              <w:ind w:right="-108"/>
              <w:rPr>
                <w:rFonts w:ascii="Browallia New" w:hAnsi="Browallia New" w:cs="Browallia New"/>
                <w:sz w:val="20"/>
                <w:szCs w:val="20"/>
                <w:cs/>
              </w:rPr>
            </w:pPr>
            <w:r w:rsidRPr="00C961D5">
              <w:rPr>
                <w:rFonts w:ascii="Browallia New" w:hAnsi="Browallia New" w:cs="Browallia New"/>
                <w:sz w:val="20"/>
                <w:szCs w:val="20"/>
                <w:cs/>
              </w:rPr>
              <w:t>รายได้จากภายนอก</w:t>
            </w:r>
          </w:p>
        </w:tc>
        <w:tc>
          <w:tcPr>
            <w:tcW w:w="709" w:type="dxa"/>
            <w:tcBorders>
              <w:bottom w:val="nil"/>
            </w:tcBorders>
            <w:vAlign w:val="bottom"/>
          </w:tcPr>
          <w:p w14:paraId="45CA6DF0" w14:textId="77698EB8"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40</w:t>
            </w:r>
            <w:r w:rsidR="00E11E74">
              <w:rPr>
                <w:rFonts w:ascii="Browallia New" w:hAnsi="Browallia New" w:cs="Browallia New"/>
                <w:sz w:val="20"/>
                <w:szCs w:val="20"/>
              </w:rPr>
              <w:t>3</w:t>
            </w:r>
          </w:p>
        </w:tc>
        <w:tc>
          <w:tcPr>
            <w:tcW w:w="728" w:type="dxa"/>
            <w:tcBorders>
              <w:bottom w:val="nil"/>
            </w:tcBorders>
            <w:vAlign w:val="bottom"/>
          </w:tcPr>
          <w:p w14:paraId="01E85859" w14:textId="445566C1"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408</w:t>
            </w:r>
          </w:p>
        </w:tc>
        <w:tc>
          <w:tcPr>
            <w:tcW w:w="690" w:type="dxa"/>
            <w:tcBorders>
              <w:bottom w:val="nil"/>
            </w:tcBorders>
            <w:vAlign w:val="bottom"/>
          </w:tcPr>
          <w:p w14:paraId="4991FEBC" w14:textId="6FEA0F99"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118</w:t>
            </w:r>
          </w:p>
        </w:tc>
        <w:tc>
          <w:tcPr>
            <w:tcW w:w="722" w:type="dxa"/>
            <w:tcBorders>
              <w:bottom w:val="nil"/>
            </w:tcBorders>
            <w:vAlign w:val="bottom"/>
          </w:tcPr>
          <w:p w14:paraId="00E6592E" w14:textId="2B8C2B64"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120</w:t>
            </w:r>
          </w:p>
        </w:tc>
        <w:tc>
          <w:tcPr>
            <w:tcW w:w="737" w:type="dxa"/>
            <w:tcBorders>
              <w:bottom w:val="nil"/>
            </w:tcBorders>
            <w:vAlign w:val="bottom"/>
          </w:tcPr>
          <w:p w14:paraId="1FF7ECE4" w14:textId="38520059"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110</w:t>
            </w:r>
          </w:p>
        </w:tc>
        <w:tc>
          <w:tcPr>
            <w:tcW w:w="720" w:type="dxa"/>
            <w:tcBorders>
              <w:bottom w:val="nil"/>
            </w:tcBorders>
            <w:vAlign w:val="bottom"/>
          </w:tcPr>
          <w:p w14:paraId="05479CA2" w14:textId="3987AB8A"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91</w:t>
            </w:r>
          </w:p>
        </w:tc>
        <w:tc>
          <w:tcPr>
            <w:tcW w:w="732" w:type="dxa"/>
            <w:tcBorders>
              <w:bottom w:val="nil"/>
            </w:tcBorders>
            <w:vAlign w:val="bottom"/>
          </w:tcPr>
          <w:p w14:paraId="27509B81" w14:textId="250EC406" w:rsidR="00E24740" w:rsidRPr="00C961D5" w:rsidRDefault="00E24740" w:rsidP="00E24740">
            <w:pPr>
              <w:pBdr>
                <w:bottom w:val="single" w:sz="12" w:space="1" w:color="auto"/>
              </w:pBdr>
              <w:spacing w:line="240" w:lineRule="auto"/>
              <w:jc w:val="right"/>
              <w:rPr>
                <w:rFonts w:ascii="Browallia New" w:hAnsi="Browallia New" w:cs="Browallia New"/>
                <w:sz w:val="20"/>
                <w:szCs w:val="20"/>
                <w:lang w:val="en-GB"/>
              </w:rPr>
            </w:pPr>
            <w:r w:rsidRPr="00B762DD">
              <w:rPr>
                <w:rFonts w:ascii="Browallia New" w:hAnsi="Browallia New" w:cs="Browallia New"/>
                <w:sz w:val="20"/>
                <w:szCs w:val="20"/>
                <w:lang w:val="en-GB"/>
              </w:rPr>
              <w:t>6</w:t>
            </w:r>
          </w:p>
        </w:tc>
        <w:tc>
          <w:tcPr>
            <w:tcW w:w="720" w:type="dxa"/>
            <w:tcBorders>
              <w:bottom w:val="nil"/>
            </w:tcBorders>
            <w:vAlign w:val="bottom"/>
          </w:tcPr>
          <w:p w14:paraId="5A6A58E0" w14:textId="725DF8C7" w:rsidR="00E24740" w:rsidRPr="00C961D5" w:rsidRDefault="00E24740" w:rsidP="00E24740">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C961D5">
              <w:rPr>
                <w:rFonts w:ascii="Browallia New" w:hAnsi="Browallia New" w:cs="Browallia New"/>
                <w:sz w:val="20"/>
                <w:szCs w:val="20"/>
                <w:lang w:val="en-GB"/>
              </w:rPr>
              <w:t>4</w:t>
            </w:r>
          </w:p>
        </w:tc>
        <w:tc>
          <w:tcPr>
            <w:tcW w:w="771" w:type="dxa"/>
            <w:tcBorders>
              <w:bottom w:val="nil"/>
            </w:tcBorders>
            <w:vAlign w:val="bottom"/>
          </w:tcPr>
          <w:p w14:paraId="3CE063A0" w14:textId="1F4C25EF" w:rsidR="00E24740" w:rsidRPr="00C961D5" w:rsidRDefault="00E11E74" w:rsidP="00E24740">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08" w:type="dxa"/>
            <w:tcBorders>
              <w:bottom w:val="nil"/>
            </w:tcBorders>
            <w:vAlign w:val="bottom"/>
          </w:tcPr>
          <w:p w14:paraId="075AD5FB" w14:textId="10629AD9"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11</w:t>
            </w:r>
          </w:p>
        </w:tc>
        <w:tc>
          <w:tcPr>
            <w:tcW w:w="810" w:type="dxa"/>
            <w:tcBorders>
              <w:bottom w:val="nil"/>
            </w:tcBorders>
            <w:vAlign w:val="bottom"/>
          </w:tcPr>
          <w:p w14:paraId="42CFC464" w14:textId="47580DA7" w:rsidR="00E24740" w:rsidRPr="00C961D5" w:rsidRDefault="00E24740" w:rsidP="008C07C9">
            <w:pPr>
              <w:pBdr>
                <w:bottom w:val="single" w:sz="12"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E11E74">
              <w:rPr>
                <w:rFonts w:ascii="Browallia New" w:hAnsi="Browallia New" w:cs="Browallia New"/>
                <w:sz w:val="20"/>
                <w:szCs w:val="20"/>
              </w:rPr>
              <w:t>3</w:t>
            </w:r>
          </w:p>
        </w:tc>
        <w:tc>
          <w:tcPr>
            <w:tcW w:w="822" w:type="dxa"/>
            <w:tcBorders>
              <w:bottom w:val="nil"/>
            </w:tcBorders>
            <w:vAlign w:val="bottom"/>
          </w:tcPr>
          <w:p w14:paraId="37AE11BC" w14:textId="46E16F2C"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5</w:t>
            </w:r>
          </w:p>
        </w:tc>
        <w:tc>
          <w:tcPr>
            <w:tcW w:w="689" w:type="dxa"/>
            <w:tcBorders>
              <w:bottom w:val="nil"/>
            </w:tcBorders>
            <w:vAlign w:val="bottom"/>
          </w:tcPr>
          <w:p w14:paraId="2BEB383C" w14:textId="1810929E"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w:t>
            </w:r>
            <w:r w:rsidR="00E11E74">
              <w:rPr>
                <w:rFonts w:ascii="Browallia New" w:hAnsi="Browallia New" w:cs="Browallia New"/>
                <w:sz w:val="20"/>
                <w:szCs w:val="20"/>
              </w:rPr>
              <w:t>9</w:t>
            </w:r>
            <w:r w:rsidRPr="00B762DD">
              <w:rPr>
                <w:rFonts w:ascii="Browallia New" w:hAnsi="Browallia New" w:cs="Browallia New"/>
                <w:sz w:val="20"/>
                <w:szCs w:val="20"/>
              </w:rPr>
              <w:t>)</w:t>
            </w:r>
          </w:p>
        </w:tc>
        <w:tc>
          <w:tcPr>
            <w:tcW w:w="659" w:type="dxa"/>
            <w:tcBorders>
              <w:bottom w:val="nil"/>
            </w:tcBorders>
            <w:vAlign w:val="bottom"/>
          </w:tcPr>
          <w:p w14:paraId="79D90E97" w14:textId="0F09B621" w:rsidR="00E24740" w:rsidRPr="00C961D5" w:rsidRDefault="00E24740" w:rsidP="00E24740">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(4)</w:t>
            </w:r>
          </w:p>
        </w:tc>
        <w:tc>
          <w:tcPr>
            <w:tcW w:w="717" w:type="dxa"/>
            <w:tcBorders>
              <w:bottom w:val="nil"/>
            </w:tcBorders>
            <w:vAlign w:val="bottom"/>
          </w:tcPr>
          <w:p w14:paraId="1711AAEC" w14:textId="3526F87C" w:rsidR="00E24740" w:rsidRPr="00C961D5" w:rsidRDefault="00E24740" w:rsidP="00E2474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762DD">
              <w:rPr>
                <w:rFonts w:ascii="Browallia New" w:hAnsi="Browallia New" w:cs="Browallia New"/>
                <w:sz w:val="20"/>
                <w:szCs w:val="20"/>
              </w:rPr>
              <w:t>63</w:t>
            </w:r>
            <w:r w:rsidR="00E11E74">
              <w:rPr>
                <w:rFonts w:ascii="Browallia New" w:hAnsi="Browallia New" w:cs="Browallia New"/>
                <w:sz w:val="20"/>
                <w:szCs w:val="20"/>
              </w:rPr>
              <w:t>7</w:t>
            </w:r>
          </w:p>
        </w:tc>
        <w:tc>
          <w:tcPr>
            <w:tcW w:w="709" w:type="dxa"/>
            <w:tcBorders>
              <w:bottom w:val="nil"/>
            </w:tcBorders>
            <w:vAlign w:val="bottom"/>
          </w:tcPr>
          <w:p w14:paraId="1BD6E126" w14:textId="2E0A6A2D" w:rsidR="00E24740" w:rsidRPr="00C961D5" w:rsidRDefault="00E24740" w:rsidP="00E2474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961D5">
              <w:rPr>
                <w:rFonts w:ascii="Browallia New" w:hAnsi="Browallia New" w:cs="Browallia New"/>
                <w:sz w:val="20"/>
                <w:szCs w:val="20"/>
              </w:rPr>
              <w:t>635</w:t>
            </w:r>
          </w:p>
        </w:tc>
      </w:tr>
      <w:tr w:rsidR="00E11E74" w:rsidRPr="00C961D5" w14:paraId="5FFCCCD4" w14:textId="77777777" w:rsidTr="001F10C7">
        <w:tblPrEx>
          <w:tblBorders>
            <w:bottom w:val="single" w:sz="4" w:space="0" w:color="auto"/>
          </w:tblBorders>
        </w:tblPrEx>
        <w:tc>
          <w:tcPr>
            <w:tcW w:w="2409" w:type="dxa"/>
            <w:tcBorders>
              <w:bottom w:val="nil"/>
            </w:tcBorders>
          </w:tcPr>
          <w:p w14:paraId="0DE22FF0" w14:textId="77777777" w:rsidR="00E11E74" w:rsidRPr="00C961D5" w:rsidRDefault="00E11E74" w:rsidP="00E11E74">
            <w:pPr>
              <w:spacing w:line="240" w:lineRule="auto"/>
              <w:ind w:right="-108"/>
              <w:rPr>
                <w:rFonts w:ascii="Browallia New" w:hAnsi="Browallia New" w:cs="Browallia New"/>
                <w:sz w:val="20"/>
                <w:szCs w:val="20"/>
              </w:rPr>
            </w:pPr>
            <w:r w:rsidRPr="00C961D5">
              <w:rPr>
                <w:rFonts w:ascii="Browallia New" w:hAnsi="Browallia New" w:cs="Browallia New"/>
                <w:sz w:val="20"/>
                <w:szCs w:val="20"/>
                <w:cs/>
              </w:rPr>
              <w:t>กำไร</w:t>
            </w:r>
            <w:r w:rsidRPr="00C961D5">
              <w:rPr>
                <w:rFonts w:ascii="Browallia New" w:hAnsi="Browallia New" w:cs="Browallia New"/>
                <w:sz w:val="20"/>
                <w:szCs w:val="20"/>
              </w:rPr>
              <w:t xml:space="preserve"> </w:t>
            </w:r>
            <w:r w:rsidRPr="00C961D5">
              <w:rPr>
                <w:rFonts w:ascii="Browallia New" w:hAnsi="Browallia New" w:cs="Browallia New"/>
                <w:sz w:val="20"/>
                <w:szCs w:val="20"/>
                <w:cs/>
              </w:rPr>
              <w:t>(ขาดทุน)</w:t>
            </w:r>
            <w:r w:rsidRPr="00C961D5">
              <w:rPr>
                <w:rFonts w:ascii="Browallia New" w:hAnsi="Browallia New" w:cs="Browallia New"/>
                <w:sz w:val="20"/>
                <w:szCs w:val="20"/>
              </w:rPr>
              <w:t xml:space="preserve"> </w:t>
            </w:r>
            <w:r w:rsidRPr="00C961D5">
              <w:rPr>
                <w:rFonts w:ascii="Browallia New" w:hAnsi="Browallia New" w:cs="Browallia New"/>
                <w:sz w:val="20"/>
                <w:szCs w:val="20"/>
                <w:cs/>
              </w:rPr>
              <w:t xml:space="preserve">ขั้นต้นจากการดำเนินงาน    </w:t>
            </w:r>
          </w:p>
          <w:p w14:paraId="3955D15F" w14:textId="77777777" w:rsidR="00E11E74" w:rsidRPr="00C961D5" w:rsidRDefault="00E11E74" w:rsidP="00E11E74">
            <w:pPr>
              <w:spacing w:line="240" w:lineRule="auto"/>
              <w:ind w:right="-108"/>
              <w:rPr>
                <w:rFonts w:ascii="Browallia New" w:hAnsi="Browallia New" w:cs="Browallia New"/>
                <w:sz w:val="20"/>
                <w:szCs w:val="20"/>
                <w:cs/>
              </w:rPr>
            </w:pPr>
            <w:r w:rsidRPr="00C961D5">
              <w:rPr>
                <w:rFonts w:ascii="Browallia New" w:hAnsi="Browallia New" w:cs="Browallia New"/>
                <w:sz w:val="20"/>
                <w:szCs w:val="20"/>
                <w:cs/>
              </w:rPr>
              <w:t xml:space="preserve">      ตามส่วนงาน             </w:t>
            </w:r>
          </w:p>
        </w:tc>
        <w:tc>
          <w:tcPr>
            <w:tcW w:w="709" w:type="dxa"/>
            <w:tcBorders>
              <w:bottom w:val="nil"/>
            </w:tcBorders>
            <w:vAlign w:val="bottom"/>
          </w:tcPr>
          <w:p w14:paraId="2C4DF26B" w14:textId="3971D94E"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330</w:t>
            </w:r>
          </w:p>
        </w:tc>
        <w:tc>
          <w:tcPr>
            <w:tcW w:w="728" w:type="dxa"/>
            <w:tcBorders>
              <w:bottom w:val="nil"/>
            </w:tcBorders>
            <w:vAlign w:val="bottom"/>
          </w:tcPr>
          <w:p w14:paraId="4559C298" w14:textId="1B53E377"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334</w:t>
            </w:r>
          </w:p>
        </w:tc>
        <w:tc>
          <w:tcPr>
            <w:tcW w:w="690" w:type="dxa"/>
            <w:tcBorders>
              <w:bottom w:val="nil"/>
            </w:tcBorders>
            <w:vAlign w:val="bottom"/>
          </w:tcPr>
          <w:p w14:paraId="1F8B2540" w14:textId="331789E2"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3</w:t>
            </w:r>
            <w:r>
              <w:rPr>
                <w:rFonts w:ascii="Browallia New" w:hAnsi="Browallia New" w:cs="Browallia New"/>
                <w:sz w:val="20"/>
                <w:szCs w:val="20"/>
              </w:rPr>
              <w:t>4</w:t>
            </w:r>
          </w:p>
        </w:tc>
        <w:tc>
          <w:tcPr>
            <w:tcW w:w="722" w:type="dxa"/>
            <w:tcBorders>
              <w:bottom w:val="nil"/>
            </w:tcBorders>
            <w:vAlign w:val="bottom"/>
          </w:tcPr>
          <w:p w14:paraId="3820CE89" w14:textId="3B695EEA"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35</w:t>
            </w:r>
          </w:p>
        </w:tc>
        <w:tc>
          <w:tcPr>
            <w:tcW w:w="737" w:type="dxa"/>
            <w:tcBorders>
              <w:bottom w:val="nil"/>
            </w:tcBorders>
            <w:vAlign w:val="bottom"/>
          </w:tcPr>
          <w:p w14:paraId="5DA01FC8" w14:textId="29117EF7"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4</w:t>
            </w:r>
            <w:r>
              <w:rPr>
                <w:rFonts w:ascii="Browallia New" w:hAnsi="Browallia New" w:cs="Browallia New"/>
                <w:sz w:val="20"/>
                <w:szCs w:val="20"/>
              </w:rPr>
              <w:t>6</w:t>
            </w:r>
          </w:p>
        </w:tc>
        <w:tc>
          <w:tcPr>
            <w:tcW w:w="720" w:type="dxa"/>
            <w:tcBorders>
              <w:bottom w:val="nil"/>
            </w:tcBorders>
            <w:vAlign w:val="bottom"/>
          </w:tcPr>
          <w:p w14:paraId="62F01678" w14:textId="24CCA52D"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37</w:t>
            </w:r>
          </w:p>
        </w:tc>
        <w:tc>
          <w:tcPr>
            <w:tcW w:w="732" w:type="dxa"/>
            <w:tcBorders>
              <w:bottom w:val="nil"/>
            </w:tcBorders>
            <w:vAlign w:val="bottom"/>
          </w:tcPr>
          <w:p w14:paraId="2F9AD921" w14:textId="4282D646"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w:t>
            </w:r>
          </w:p>
        </w:tc>
        <w:tc>
          <w:tcPr>
            <w:tcW w:w="720" w:type="dxa"/>
            <w:tcBorders>
              <w:bottom w:val="nil"/>
            </w:tcBorders>
            <w:vAlign w:val="bottom"/>
          </w:tcPr>
          <w:p w14:paraId="6288912A" w14:textId="1A1DE28E"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w:t>
            </w:r>
          </w:p>
        </w:tc>
        <w:tc>
          <w:tcPr>
            <w:tcW w:w="771" w:type="dxa"/>
            <w:tcBorders>
              <w:bottom w:val="nil"/>
            </w:tcBorders>
            <w:vAlign w:val="bottom"/>
          </w:tcPr>
          <w:p w14:paraId="2C35F1B8" w14:textId="1F4097BC"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8" w:type="dxa"/>
            <w:tcBorders>
              <w:bottom w:val="nil"/>
            </w:tcBorders>
            <w:vAlign w:val="bottom"/>
          </w:tcPr>
          <w:p w14:paraId="2C86E42E" w14:textId="31DB3579"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7</w:t>
            </w:r>
          </w:p>
        </w:tc>
        <w:tc>
          <w:tcPr>
            <w:tcW w:w="810" w:type="dxa"/>
            <w:tcBorders>
              <w:bottom w:val="nil"/>
            </w:tcBorders>
            <w:vAlign w:val="bottom"/>
          </w:tcPr>
          <w:p w14:paraId="4DEC855D" w14:textId="16EC4287" w:rsidR="00E11E74" w:rsidRPr="00C961D5" w:rsidRDefault="00E11E74" w:rsidP="00E11E74">
            <w:pPr>
              <w:pBdr>
                <w:bottom w:val="single" w:sz="12"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B762DD">
              <w:rPr>
                <w:rFonts w:ascii="Browallia New" w:hAnsi="Browallia New" w:cs="Browallia New"/>
                <w:sz w:val="20"/>
                <w:szCs w:val="20"/>
              </w:rPr>
              <w:t>-</w:t>
            </w:r>
          </w:p>
        </w:tc>
        <w:tc>
          <w:tcPr>
            <w:tcW w:w="822" w:type="dxa"/>
            <w:tcBorders>
              <w:bottom w:val="nil"/>
            </w:tcBorders>
            <w:vAlign w:val="bottom"/>
          </w:tcPr>
          <w:p w14:paraId="05C513A9" w14:textId="5172C4E6"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w:t>
            </w:r>
          </w:p>
        </w:tc>
        <w:tc>
          <w:tcPr>
            <w:tcW w:w="689" w:type="dxa"/>
            <w:tcBorders>
              <w:bottom w:val="nil"/>
            </w:tcBorders>
            <w:vAlign w:val="bottom"/>
          </w:tcPr>
          <w:p w14:paraId="748FE9D2" w14:textId="6CD069C8" w:rsidR="00E11E74" w:rsidRPr="00C961D5" w:rsidRDefault="00E11E74" w:rsidP="008C07C9">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w:t>
            </w:r>
            <w:r>
              <w:rPr>
                <w:rFonts w:ascii="Browallia New" w:hAnsi="Browallia New" w:cs="Browallia New"/>
                <w:sz w:val="20"/>
                <w:szCs w:val="20"/>
              </w:rPr>
              <w:t>2</w:t>
            </w:r>
            <w:r w:rsidRPr="00C961D5">
              <w:rPr>
                <w:rFonts w:ascii="Browallia New" w:hAnsi="Browallia New" w:cs="Browallia New"/>
                <w:sz w:val="20"/>
                <w:szCs w:val="20"/>
              </w:rPr>
              <w:t>)</w:t>
            </w:r>
          </w:p>
        </w:tc>
        <w:tc>
          <w:tcPr>
            <w:tcW w:w="659" w:type="dxa"/>
            <w:tcBorders>
              <w:bottom w:val="nil"/>
            </w:tcBorders>
            <w:vAlign w:val="bottom"/>
          </w:tcPr>
          <w:p w14:paraId="500A1CAB" w14:textId="1276FD6B"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w:t>
            </w:r>
            <w:r>
              <w:rPr>
                <w:rFonts w:ascii="Browallia New" w:hAnsi="Browallia New" w:cs="Browallia New"/>
                <w:sz w:val="20"/>
                <w:szCs w:val="20"/>
              </w:rPr>
              <w:t>1</w:t>
            </w:r>
            <w:r w:rsidRPr="00C961D5">
              <w:rPr>
                <w:rFonts w:ascii="Browallia New" w:hAnsi="Browallia New" w:cs="Browallia New"/>
                <w:sz w:val="20"/>
                <w:szCs w:val="20"/>
              </w:rPr>
              <w:t>)</w:t>
            </w:r>
          </w:p>
        </w:tc>
        <w:tc>
          <w:tcPr>
            <w:tcW w:w="717" w:type="dxa"/>
            <w:tcBorders>
              <w:bottom w:val="nil"/>
            </w:tcBorders>
            <w:vAlign w:val="bottom"/>
          </w:tcPr>
          <w:p w14:paraId="2EFA9DDF" w14:textId="76A1DD07" w:rsidR="00E11E74" w:rsidRPr="00C961D5" w:rsidRDefault="00E11E74" w:rsidP="00E11E74">
            <w:pPr>
              <w:pBdr>
                <w:bottom w:val="single" w:sz="12" w:space="1" w:color="auto"/>
              </w:pBdr>
              <w:spacing w:line="240" w:lineRule="auto"/>
              <w:jc w:val="right"/>
              <w:rPr>
                <w:rFonts w:ascii="Browallia New" w:hAnsi="Browallia New" w:cs="Browallia New"/>
                <w:sz w:val="20"/>
                <w:szCs w:val="20"/>
                <w:lang w:val="en-GB"/>
              </w:rPr>
            </w:pPr>
            <w:r w:rsidRPr="00B762DD">
              <w:rPr>
                <w:rFonts w:ascii="Browallia New" w:hAnsi="Browallia New" w:cs="Browallia New"/>
                <w:sz w:val="20"/>
                <w:szCs w:val="20"/>
                <w:lang w:val="en-GB"/>
              </w:rPr>
              <w:t>41</w:t>
            </w:r>
            <w:r>
              <w:rPr>
                <w:rFonts w:ascii="Browallia New" w:hAnsi="Browallia New" w:cs="Browallia New"/>
                <w:sz w:val="20"/>
                <w:szCs w:val="20"/>
                <w:lang w:val="en-GB"/>
              </w:rPr>
              <w:t>2</w:t>
            </w:r>
          </w:p>
        </w:tc>
        <w:tc>
          <w:tcPr>
            <w:tcW w:w="709" w:type="dxa"/>
            <w:tcBorders>
              <w:bottom w:val="nil"/>
            </w:tcBorders>
            <w:vAlign w:val="bottom"/>
          </w:tcPr>
          <w:p w14:paraId="5F872E01" w14:textId="609813E4" w:rsidR="00E11E74" w:rsidRPr="00C961D5" w:rsidRDefault="00E11E74" w:rsidP="00E11E74">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lang w:val="en-GB"/>
              </w:rPr>
              <w:t>415</w:t>
            </w:r>
          </w:p>
        </w:tc>
      </w:tr>
    </w:tbl>
    <w:p w14:paraId="75E077F1" w14:textId="3F665CA6" w:rsidR="00156A13" w:rsidRPr="00C961D5" w:rsidRDefault="00156A13"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71"/>
        <w:gridCol w:w="677"/>
        <w:gridCol w:w="717"/>
        <w:gridCol w:w="709"/>
      </w:tblGrid>
      <w:tr w:rsidR="00156A13" w:rsidRPr="00C961D5" w14:paraId="45F70525" w14:textId="77777777" w:rsidTr="00156A13">
        <w:tc>
          <w:tcPr>
            <w:tcW w:w="2409" w:type="dxa"/>
          </w:tcPr>
          <w:p w14:paraId="514924BD" w14:textId="77777777" w:rsidR="00156A13" w:rsidRPr="00B762DD" w:rsidRDefault="00156A13" w:rsidP="001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tc>
        <w:tc>
          <w:tcPr>
            <w:tcW w:w="11643" w:type="dxa"/>
            <w:gridSpan w:val="16"/>
          </w:tcPr>
          <w:p w14:paraId="7E135028" w14:textId="77777777" w:rsidR="00156A13" w:rsidRPr="00B762DD" w:rsidRDefault="00156A13"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C961D5" w14:paraId="60332096" w14:textId="77777777" w:rsidTr="001F10C7">
        <w:tblPrEx>
          <w:tblBorders>
            <w:bottom w:val="single" w:sz="4" w:space="0" w:color="auto"/>
          </w:tblBorders>
        </w:tblPrEx>
        <w:trPr>
          <w:tblHeader/>
        </w:trPr>
        <w:tc>
          <w:tcPr>
            <w:tcW w:w="2409" w:type="dxa"/>
          </w:tcPr>
          <w:p w14:paraId="308D2499" w14:textId="77777777" w:rsidR="00156A13" w:rsidRPr="00B762DD" w:rsidRDefault="00156A13" w:rsidP="001F10C7">
            <w:pPr>
              <w:pStyle w:val="Heading1"/>
              <w:numPr>
                <w:ilvl w:val="0"/>
                <w:numId w:val="0"/>
              </w:numPr>
              <w:spacing w:line="240" w:lineRule="auto"/>
              <w:rPr>
                <w:rFonts w:ascii="Browallia New" w:hAnsi="Browallia New" w:cs="Browallia New"/>
                <w:sz w:val="20"/>
                <w:szCs w:val="20"/>
                <w:cs/>
              </w:rPr>
            </w:pPr>
          </w:p>
        </w:tc>
        <w:tc>
          <w:tcPr>
            <w:tcW w:w="1437" w:type="dxa"/>
            <w:gridSpan w:val="2"/>
            <w:vAlign w:val="bottom"/>
          </w:tcPr>
          <w:p w14:paraId="31C1D85A"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7495B535"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2E559B2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52E0C66"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729E67BD"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1FEB0D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62D26F8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3E0DAF4A"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และจัดงานกิจกรรม</w:t>
            </w:r>
          </w:p>
        </w:tc>
        <w:tc>
          <w:tcPr>
            <w:tcW w:w="1632" w:type="dxa"/>
            <w:gridSpan w:val="2"/>
            <w:vAlign w:val="bottom"/>
          </w:tcPr>
          <w:p w14:paraId="2E0A7F8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3CB291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ธุรกิจอื่นๆ</w:t>
            </w:r>
          </w:p>
        </w:tc>
        <w:tc>
          <w:tcPr>
            <w:tcW w:w="1348" w:type="dxa"/>
            <w:gridSpan w:val="2"/>
            <w:vAlign w:val="bottom"/>
          </w:tcPr>
          <w:p w14:paraId="03F56441"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7813CAD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2A5A2B1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C961D5" w14:paraId="2316BF4C" w14:textId="77777777" w:rsidTr="001F10C7">
        <w:tblPrEx>
          <w:tblBorders>
            <w:bottom w:val="single" w:sz="4" w:space="0" w:color="auto"/>
          </w:tblBorders>
        </w:tblPrEx>
        <w:trPr>
          <w:tblHeader/>
        </w:trPr>
        <w:tc>
          <w:tcPr>
            <w:tcW w:w="2409" w:type="dxa"/>
            <w:tcBorders>
              <w:bottom w:val="nil"/>
            </w:tcBorders>
          </w:tcPr>
          <w:p w14:paraId="24760C89" w14:textId="77777777" w:rsidR="00156A13" w:rsidRPr="00B762DD" w:rsidRDefault="00156A13" w:rsidP="001F10C7">
            <w:pPr>
              <w:spacing w:line="240" w:lineRule="auto"/>
              <w:rPr>
                <w:rFonts w:ascii="Browallia New" w:hAnsi="Browallia New" w:cs="Browallia New"/>
                <w:sz w:val="20"/>
                <w:szCs w:val="20"/>
                <w:cs/>
                <w:lang w:val="en-GB"/>
              </w:rPr>
            </w:pPr>
          </w:p>
        </w:tc>
        <w:tc>
          <w:tcPr>
            <w:tcW w:w="11643" w:type="dxa"/>
            <w:gridSpan w:val="16"/>
          </w:tcPr>
          <w:p w14:paraId="5FCBA8C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C961D5">
              <w:rPr>
                <w:rFonts w:ascii="Browallia New" w:hAnsi="Browallia New" w:cs="Browallia New"/>
                <w:sz w:val="20"/>
                <w:szCs w:val="20"/>
                <w:cs/>
              </w:rPr>
              <w:t xml:space="preserve">สำหรับงวดหกเดือนสิ้นสุดวันที่ </w:t>
            </w:r>
            <w:r w:rsidRPr="00C961D5">
              <w:rPr>
                <w:rFonts w:ascii="Browallia New" w:hAnsi="Browallia New" w:cs="Browallia New"/>
                <w:sz w:val="20"/>
                <w:szCs w:val="20"/>
              </w:rPr>
              <w:t xml:space="preserve">30 </w:t>
            </w:r>
            <w:r w:rsidRPr="00C961D5">
              <w:rPr>
                <w:rFonts w:ascii="Browallia New" w:hAnsi="Browallia New" w:cs="Browallia New"/>
                <w:sz w:val="20"/>
                <w:szCs w:val="20"/>
                <w:cs/>
              </w:rPr>
              <w:t>มิถุนายน</w:t>
            </w:r>
          </w:p>
        </w:tc>
      </w:tr>
      <w:tr w:rsidR="00156A13" w:rsidRPr="00C961D5" w14:paraId="1E55A9E7" w14:textId="77777777" w:rsidTr="001F10C7">
        <w:tblPrEx>
          <w:tblBorders>
            <w:bottom w:val="single" w:sz="4" w:space="0" w:color="auto"/>
          </w:tblBorders>
        </w:tblPrEx>
        <w:trPr>
          <w:tblHeader/>
        </w:trPr>
        <w:tc>
          <w:tcPr>
            <w:tcW w:w="2409" w:type="dxa"/>
            <w:tcBorders>
              <w:bottom w:val="nil"/>
            </w:tcBorders>
          </w:tcPr>
          <w:p w14:paraId="3AB59AC1" w14:textId="77777777" w:rsidR="00156A13" w:rsidRPr="00B762DD" w:rsidRDefault="00156A13" w:rsidP="00156A13">
            <w:pPr>
              <w:spacing w:line="240" w:lineRule="auto"/>
              <w:rPr>
                <w:rFonts w:ascii="Browallia New" w:hAnsi="Browallia New" w:cs="Browallia New"/>
                <w:sz w:val="20"/>
                <w:szCs w:val="20"/>
                <w:cs/>
                <w:lang w:val="en-GB"/>
              </w:rPr>
            </w:pPr>
          </w:p>
        </w:tc>
        <w:tc>
          <w:tcPr>
            <w:tcW w:w="709" w:type="dxa"/>
          </w:tcPr>
          <w:p w14:paraId="63FEB747" w14:textId="6A572902"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8" w:type="dxa"/>
          </w:tcPr>
          <w:p w14:paraId="3DC9FE7A" w14:textId="571568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90" w:type="dxa"/>
          </w:tcPr>
          <w:p w14:paraId="09346671" w14:textId="574EA46B"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2" w:type="dxa"/>
          </w:tcPr>
          <w:p w14:paraId="3A4AA18B" w14:textId="37F35F8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7" w:type="dxa"/>
          </w:tcPr>
          <w:p w14:paraId="5C241694" w14:textId="5FE25C68"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6F8317BC" w14:textId="373498F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32" w:type="dxa"/>
          </w:tcPr>
          <w:p w14:paraId="13327DB0" w14:textId="303C823C"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20" w:type="dxa"/>
          </w:tcPr>
          <w:p w14:paraId="130C7C1E" w14:textId="37D6BEC5"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71" w:type="dxa"/>
          </w:tcPr>
          <w:p w14:paraId="610240B2" w14:textId="5D5F45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8" w:type="dxa"/>
          </w:tcPr>
          <w:p w14:paraId="2E78D68A" w14:textId="476AB23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810" w:type="dxa"/>
          </w:tcPr>
          <w:p w14:paraId="6CCB38DB" w14:textId="2A976B3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822" w:type="dxa"/>
          </w:tcPr>
          <w:p w14:paraId="4B5129C3" w14:textId="1DCF2544"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671" w:type="dxa"/>
          </w:tcPr>
          <w:p w14:paraId="03BBEF97" w14:textId="52D69639"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677" w:type="dxa"/>
          </w:tcPr>
          <w:p w14:paraId="5BE32DD9" w14:textId="7F4C6E4A"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c>
          <w:tcPr>
            <w:tcW w:w="717" w:type="dxa"/>
          </w:tcPr>
          <w:p w14:paraId="3562CE4D" w14:textId="60AFCC6D"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2562</w:t>
            </w:r>
          </w:p>
        </w:tc>
        <w:tc>
          <w:tcPr>
            <w:tcW w:w="709" w:type="dxa"/>
          </w:tcPr>
          <w:p w14:paraId="2A912C1A" w14:textId="3479B526" w:rsidR="00156A13" w:rsidRPr="00B762DD" w:rsidRDefault="00156A13" w:rsidP="00156A13">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rPr>
              <w:t>2561</w:t>
            </w:r>
          </w:p>
        </w:tc>
      </w:tr>
      <w:tr w:rsidR="00156A13" w:rsidRPr="00C961D5" w14:paraId="46330B1B" w14:textId="77777777" w:rsidTr="001F10C7">
        <w:tblPrEx>
          <w:tblBorders>
            <w:bottom w:val="single" w:sz="4" w:space="0" w:color="auto"/>
          </w:tblBorders>
        </w:tblPrEx>
        <w:tc>
          <w:tcPr>
            <w:tcW w:w="2409" w:type="dxa"/>
            <w:tcBorders>
              <w:bottom w:val="nil"/>
            </w:tcBorders>
          </w:tcPr>
          <w:p w14:paraId="5763CF32" w14:textId="77777777" w:rsidR="00156A13" w:rsidRPr="00C961D5" w:rsidRDefault="00156A13" w:rsidP="001F10C7">
            <w:pPr>
              <w:spacing w:line="240" w:lineRule="auto"/>
              <w:ind w:right="-108"/>
              <w:rPr>
                <w:rFonts w:ascii="Browallia New" w:hAnsi="Browallia New" w:cs="Browallia New"/>
                <w:sz w:val="19"/>
                <w:szCs w:val="19"/>
                <w:cs/>
              </w:rPr>
            </w:pPr>
          </w:p>
        </w:tc>
        <w:tc>
          <w:tcPr>
            <w:tcW w:w="709" w:type="dxa"/>
          </w:tcPr>
          <w:p w14:paraId="2B10878F" w14:textId="77777777" w:rsidR="00156A13" w:rsidRPr="00C961D5" w:rsidRDefault="00156A13" w:rsidP="001F10C7">
            <w:pPr>
              <w:spacing w:line="240" w:lineRule="auto"/>
              <w:jc w:val="right"/>
              <w:rPr>
                <w:rFonts w:ascii="Browallia New" w:hAnsi="Browallia New" w:cs="Browallia New"/>
                <w:sz w:val="19"/>
                <w:szCs w:val="19"/>
                <w:cs/>
              </w:rPr>
            </w:pPr>
          </w:p>
        </w:tc>
        <w:tc>
          <w:tcPr>
            <w:tcW w:w="728" w:type="dxa"/>
          </w:tcPr>
          <w:p w14:paraId="342D3CFC" w14:textId="77777777" w:rsidR="00156A13" w:rsidRPr="00C961D5" w:rsidRDefault="00156A13" w:rsidP="001F10C7">
            <w:pPr>
              <w:spacing w:line="240" w:lineRule="auto"/>
              <w:jc w:val="right"/>
              <w:rPr>
                <w:rFonts w:ascii="Browallia New" w:hAnsi="Browallia New" w:cs="Browallia New"/>
                <w:sz w:val="19"/>
                <w:szCs w:val="19"/>
                <w:cs/>
              </w:rPr>
            </w:pPr>
          </w:p>
        </w:tc>
        <w:tc>
          <w:tcPr>
            <w:tcW w:w="690" w:type="dxa"/>
          </w:tcPr>
          <w:p w14:paraId="468966B0" w14:textId="77777777" w:rsidR="00156A13" w:rsidRPr="00C961D5" w:rsidRDefault="00156A13" w:rsidP="001F10C7">
            <w:pPr>
              <w:spacing w:line="240" w:lineRule="auto"/>
              <w:jc w:val="right"/>
              <w:rPr>
                <w:rFonts w:ascii="Browallia New" w:hAnsi="Browallia New" w:cs="Browallia New"/>
                <w:sz w:val="19"/>
                <w:szCs w:val="19"/>
                <w:cs/>
              </w:rPr>
            </w:pPr>
          </w:p>
        </w:tc>
        <w:tc>
          <w:tcPr>
            <w:tcW w:w="722" w:type="dxa"/>
          </w:tcPr>
          <w:p w14:paraId="2035514B" w14:textId="77777777" w:rsidR="00156A13" w:rsidRPr="00C961D5" w:rsidRDefault="00156A13" w:rsidP="001F10C7">
            <w:pPr>
              <w:spacing w:line="240" w:lineRule="auto"/>
              <w:jc w:val="right"/>
              <w:rPr>
                <w:rFonts w:ascii="Browallia New" w:hAnsi="Browallia New" w:cs="Browallia New"/>
                <w:sz w:val="19"/>
                <w:szCs w:val="19"/>
                <w:cs/>
              </w:rPr>
            </w:pPr>
          </w:p>
        </w:tc>
        <w:tc>
          <w:tcPr>
            <w:tcW w:w="737" w:type="dxa"/>
          </w:tcPr>
          <w:p w14:paraId="387C7E8B" w14:textId="77777777" w:rsidR="00156A13" w:rsidRPr="00C961D5" w:rsidRDefault="00156A13" w:rsidP="001F10C7">
            <w:pPr>
              <w:spacing w:line="240" w:lineRule="auto"/>
              <w:jc w:val="right"/>
              <w:rPr>
                <w:rFonts w:ascii="Browallia New" w:hAnsi="Browallia New" w:cs="Browallia New"/>
                <w:sz w:val="19"/>
                <w:szCs w:val="19"/>
              </w:rPr>
            </w:pPr>
          </w:p>
        </w:tc>
        <w:tc>
          <w:tcPr>
            <w:tcW w:w="720" w:type="dxa"/>
          </w:tcPr>
          <w:p w14:paraId="1B0F5B3D" w14:textId="77777777" w:rsidR="00156A13" w:rsidRPr="00C961D5" w:rsidRDefault="00156A13" w:rsidP="001F10C7">
            <w:pPr>
              <w:spacing w:line="240" w:lineRule="auto"/>
              <w:jc w:val="right"/>
              <w:rPr>
                <w:rFonts w:ascii="Browallia New" w:hAnsi="Browallia New" w:cs="Browallia New"/>
                <w:sz w:val="19"/>
                <w:szCs w:val="19"/>
                <w:cs/>
              </w:rPr>
            </w:pPr>
          </w:p>
        </w:tc>
        <w:tc>
          <w:tcPr>
            <w:tcW w:w="732" w:type="dxa"/>
          </w:tcPr>
          <w:p w14:paraId="372BE43D" w14:textId="77777777" w:rsidR="00156A13" w:rsidRPr="00C961D5" w:rsidRDefault="00156A13" w:rsidP="001F10C7">
            <w:pPr>
              <w:spacing w:line="240" w:lineRule="auto"/>
              <w:jc w:val="right"/>
              <w:rPr>
                <w:rFonts w:ascii="Browallia New" w:hAnsi="Browallia New" w:cs="Browallia New"/>
                <w:sz w:val="19"/>
                <w:szCs w:val="19"/>
                <w:cs/>
              </w:rPr>
            </w:pPr>
          </w:p>
        </w:tc>
        <w:tc>
          <w:tcPr>
            <w:tcW w:w="720" w:type="dxa"/>
          </w:tcPr>
          <w:p w14:paraId="29DFD107" w14:textId="77777777" w:rsidR="00156A13" w:rsidRPr="00C961D5" w:rsidRDefault="00156A13" w:rsidP="001F10C7">
            <w:pPr>
              <w:spacing w:line="240" w:lineRule="auto"/>
              <w:jc w:val="right"/>
              <w:rPr>
                <w:rFonts w:ascii="Browallia New" w:hAnsi="Browallia New" w:cs="Browallia New"/>
                <w:sz w:val="19"/>
                <w:szCs w:val="19"/>
                <w:cs/>
              </w:rPr>
            </w:pPr>
          </w:p>
        </w:tc>
        <w:tc>
          <w:tcPr>
            <w:tcW w:w="771" w:type="dxa"/>
          </w:tcPr>
          <w:p w14:paraId="0A62BD5B" w14:textId="77777777" w:rsidR="00156A13" w:rsidRPr="00C961D5" w:rsidRDefault="00156A13" w:rsidP="001F10C7">
            <w:pPr>
              <w:spacing w:line="240" w:lineRule="auto"/>
              <w:jc w:val="center"/>
              <w:rPr>
                <w:rFonts w:ascii="Browallia New" w:hAnsi="Browallia New" w:cs="Browallia New"/>
                <w:sz w:val="19"/>
                <w:szCs w:val="19"/>
              </w:rPr>
            </w:pPr>
          </w:p>
        </w:tc>
        <w:tc>
          <w:tcPr>
            <w:tcW w:w="708" w:type="dxa"/>
          </w:tcPr>
          <w:p w14:paraId="09070E4D" w14:textId="77777777" w:rsidR="00156A13" w:rsidRPr="00C961D5" w:rsidRDefault="00156A13" w:rsidP="001F10C7">
            <w:pPr>
              <w:spacing w:line="240" w:lineRule="auto"/>
              <w:jc w:val="center"/>
              <w:rPr>
                <w:rFonts w:ascii="Browallia New" w:hAnsi="Browallia New" w:cs="Browallia New"/>
                <w:sz w:val="19"/>
                <w:szCs w:val="19"/>
              </w:rPr>
            </w:pPr>
          </w:p>
        </w:tc>
        <w:tc>
          <w:tcPr>
            <w:tcW w:w="810" w:type="dxa"/>
          </w:tcPr>
          <w:p w14:paraId="6EBC42F6"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4761D0E7"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71" w:type="dxa"/>
          </w:tcPr>
          <w:p w14:paraId="0E97F960"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77" w:type="dxa"/>
          </w:tcPr>
          <w:p w14:paraId="774687FA"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67DB732F"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68DECB88" w14:textId="77777777" w:rsidR="00156A13" w:rsidRPr="00C961D5" w:rsidRDefault="00156A13" w:rsidP="001F10C7">
            <w:pPr>
              <w:tabs>
                <w:tab w:val="clear" w:pos="227"/>
                <w:tab w:val="decimal" w:pos="252"/>
              </w:tabs>
              <w:spacing w:line="240" w:lineRule="auto"/>
              <w:jc w:val="right"/>
              <w:rPr>
                <w:rFonts w:ascii="Browallia New" w:hAnsi="Browallia New" w:cs="Browallia New"/>
                <w:sz w:val="19"/>
                <w:szCs w:val="19"/>
              </w:rPr>
            </w:pPr>
          </w:p>
        </w:tc>
      </w:tr>
      <w:tr w:rsidR="00B8619E" w:rsidRPr="00C961D5" w14:paraId="1AECFE8B" w14:textId="77777777" w:rsidTr="001F10C7">
        <w:tblPrEx>
          <w:tblBorders>
            <w:bottom w:val="single" w:sz="4" w:space="0" w:color="auto"/>
          </w:tblBorders>
        </w:tblPrEx>
        <w:tc>
          <w:tcPr>
            <w:tcW w:w="2409" w:type="dxa"/>
            <w:tcBorders>
              <w:bottom w:val="nil"/>
            </w:tcBorders>
          </w:tcPr>
          <w:p w14:paraId="2F3DD776" w14:textId="77777777" w:rsidR="00B8619E" w:rsidRPr="00C961D5" w:rsidRDefault="00B8619E" w:rsidP="00B8619E">
            <w:pPr>
              <w:spacing w:line="240" w:lineRule="auto"/>
              <w:ind w:right="-108"/>
              <w:rPr>
                <w:rFonts w:ascii="Browallia New" w:hAnsi="Browallia New" w:cs="Browallia New"/>
                <w:sz w:val="20"/>
                <w:szCs w:val="20"/>
                <w:cs/>
              </w:rPr>
            </w:pPr>
            <w:r w:rsidRPr="00C961D5">
              <w:rPr>
                <w:rFonts w:ascii="Browallia New" w:hAnsi="Browallia New" w:cs="Browallia New"/>
                <w:sz w:val="20"/>
                <w:szCs w:val="20"/>
                <w:cs/>
              </w:rPr>
              <w:t>รายได้จากภายนอก</w:t>
            </w:r>
          </w:p>
        </w:tc>
        <w:tc>
          <w:tcPr>
            <w:tcW w:w="709" w:type="dxa"/>
            <w:tcBorders>
              <w:bottom w:val="nil"/>
            </w:tcBorders>
            <w:vAlign w:val="bottom"/>
          </w:tcPr>
          <w:p w14:paraId="727F9CBC" w14:textId="0BEF81DC"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80</w:t>
            </w:r>
            <w:r w:rsidR="00E11E74">
              <w:rPr>
                <w:rFonts w:ascii="Browallia New" w:hAnsi="Browallia New" w:cs="Browallia New"/>
                <w:sz w:val="20"/>
                <w:szCs w:val="20"/>
              </w:rPr>
              <w:t>8</w:t>
            </w:r>
          </w:p>
        </w:tc>
        <w:tc>
          <w:tcPr>
            <w:tcW w:w="728" w:type="dxa"/>
            <w:tcBorders>
              <w:bottom w:val="nil"/>
            </w:tcBorders>
            <w:vAlign w:val="bottom"/>
          </w:tcPr>
          <w:p w14:paraId="24ACD474" w14:textId="5A7740F6"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805</w:t>
            </w:r>
          </w:p>
        </w:tc>
        <w:tc>
          <w:tcPr>
            <w:tcW w:w="690" w:type="dxa"/>
            <w:tcBorders>
              <w:bottom w:val="nil"/>
            </w:tcBorders>
            <w:vAlign w:val="bottom"/>
          </w:tcPr>
          <w:p w14:paraId="155F3F3C" w14:textId="264116F9"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274</w:t>
            </w:r>
          </w:p>
        </w:tc>
        <w:tc>
          <w:tcPr>
            <w:tcW w:w="722" w:type="dxa"/>
            <w:tcBorders>
              <w:bottom w:val="nil"/>
            </w:tcBorders>
            <w:vAlign w:val="bottom"/>
          </w:tcPr>
          <w:p w14:paraId="02099327" w14:textId="2C04000D"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285</w:t>
            </w:r>
          </w:p>
        </w:tc>
        <w:tc>
          <w:tcPr>
            <w:tcW w:w="737" w:type="dxa"/>
            <w:tcBorders>
              <w:bottom w:val="nil"/>
            </w:tcBorders>
            <w:vAlign w:val="bottom"/>
          </w:tcPr>
          <w:p w14:paraId="445EF50B" w14:textId="2C2C95C0"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236</w:t>
            </w:r>
          </w:p>
        </w:tc>
        <w:tc>
          <w:tcPr>
            <w:tcW w:w="720" w:type="dxa"/>
            <w:tcBorders>
              <w:bottom w:val="nil"/>
            </w:tcBorders>
            <w:vAlign w:val="bottom"/>
          </w:tcPr>
          <w:p w14:paraId="09EB717B" w14:textId="3082AEAB"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200</w:t>
            </w:r>
          </w:p>
        </w:tc>
        <w:tc>
          <w:tcPr>
            <w:tcW w:w="732" w:type="dxa"/>
            <w:tcBorders>
              <w:bottom w:val="nil"/>
            </w:tcBorders>
            <w:vAlign w:val="bottom"/>
          </w:tcPr>
          <w:p w14:paraId="286D34EE" w14:textId="51D6FC21"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12</w:t>
            </w:r>
          </w:p>
        </w:tc>
        <w:tc>
          <w:tcPr>
            <w:tcW w:w="720" w:type="dxa"/>
            <w:tcBorders>
              <w:bottom w:val="nil"/>
            </w:tcBorders>
            <w:vAlign w:val="bottom"/>
          </w:tcPr>
          <w:p w14:paraId="00945F9D" w14:textId="20739596" w:rsidR="00B8619E" w:rsidRPr="00C961D5" w:rsidRDefault="00B8619E" w:rsidP="00B8619E">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C961D5">
              <w:rPr>
                <w:rFonts w:ascii="Browallia New" w:hAnsi="Browallia New" w:cs="Browallia New"/>
                <w:sz w:val="20"/>
                <w:szCs w:val="20"/>
              </w:rPr>
              <w:t>9</w:t>
            </w:r>
          </w:p>
        </w:tc>
        <w:tc>
          <w:tcPr>
            <w:tcW w:w="771" w:type="dxa"/>
            <w:tcBorders>
              <w:bottom w:val="nil"/>
            </w:tcBorders>
            <w:vAlign w:val="bottom"/>
          </w:tcPr>
          <w:p w14:paraId="5724B2A5" w14:textId="34610B94" w:rsidR="00B8619E" w:rsidRPr="00C961D5" w:rsidRDefault="00E11E74" w:rsidP="00B8619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708" w:type="dxa"/>
            <w:tcBorders>
              <w:bottom w:val="nil"/>
            </w:tcBorders>
            <w:vAlign w:val="bottom"/>
          </w:tcPr>
          <w:p w14:paraId="35E64F04" w14:textId="0D3E6F91"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23</w:t>
            </w:r>
          </w:p>
        </w:tc>
        <w:tc>
          <w:tcPr>
            <w:tcW w:w="810" w:type="dxa"/>
            <w:tcBorders>
              <w:bottom w:val="nil"/>
            </w:tcBorders>
            <w:vAlign w:val="bottom"/>
          </w:tcPr>
          <w:p w14:paraId="5F72210C" w14:textId="22D989C3" w:rsidR="00B8619E" w:rsidRPr="00C961D5" w:rsidRDefault="00E11E74">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822" w:type="dxa"/>
            <w:tcBorders>
              <w:bottom w:val="nil"/>
            </w:tcBorders>
            <w:vAlign w:val="bottom"/>
          </w:tcPr>
          <w:p w14:paraId="386AA5F9" w14:textId="2F4AB983"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10</w:t>
            </w:r>
          </w:p>
        </w:tc>
        <w:tc>
          <w:tcPr>
            <w:tcW w:w="671" w:type="dxa"/>
            <w:tcBorders>
              <w:bottom w:val="nil"/>
            </w:tcBorders>
            <w:vAlign w:val="bottom"/>
          </w:tcPr>
          <w:p w14:paraId="6E6E0869" w14:textId="0E86B4EA"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w:t>
            </w:r>
            <w:r w:rsidR="00E11E74">
              <w:rPr>
                <w:rFonts w:ascii="Browallia New" w:hAnsi="Browallia New" w:cs="Browallia New"/>
                <w:sz w:val="20"/>
                <w:szCs w:val="20"/>
              </w:rPr>
              <w:t>8</w:t>
            </w:r>
            <w:r w:rsidRPr="00B762DD">
              <w:rPr>
                <w:rFonts w:ascii="Browallia New" w:hAnsi="Browallia New" w:cs="Browallia New"/>
                <w:sz w:val="20"/>
                <w:szCs w:val="20"/>
              </w:rPr>
              <w:t>)</w:t>
            </w:r>
          </w:p>
        </w:tc>
        <w:tc>
          <w:tcPr>
            <w:tcW w:w="677" w:type="dxa"/>
            <w:tcBorders>
              <w:bottom w:val="nil"/>
            </w:tcBorders>
            <w:vAlign w:val="bottom"/>
          </w:tcPr>
          <w:p w14:paraId="0E45A4E0" w14:textId="60BB9408"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cs/>
              </w:rPr>
              <w:t>(</w:t>
            </w:r>
            <w:r w:rsidRPr="00C961D5">
              <w:rPr>
                <w:rFonts w:ascii="Browallia New" w:hAnsi="Browallia New" w:cs="Browallia New"/>
                <w:sz w:val="20"/>
                <w:szCs w:val="20"/>
              </w:rPr>
              <w:t>9</w:t>
            </w:r>
            <w:r w:rsidRPr="00C961D5">
              <w:rPr>
                <w:rFonts w:ascii="Browallia New" w:hAnsi="Browallia New" w:cs="Browallia New"/>
                <w:sz w:val="20"/>
                <w:szCs w:val="20"/>
                <w:cs/>
              </w:rPr>
              <w:t>)</w:t>
            </w:r>
          </w:p>
        </w:tc>
        <w:tc>
          <w:tcPr>
            <w:tcW w:w="717" w:type="dxa"/>
            <w:tcBorders>
              <w:bottom w:val="nil"/>
            </w:tcBorders>
            <w:vAlign w:val="bottom"/>
          </w:tcPr>
          <w:p w14:paraId="20D2DB40" w14:textId="566B0A8A" w:rsidR="00B8619E" w:rsidRPr="00C961D5" w:rsidRDefault="00B8619E" w:rsidP="00B8619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762DD">
              <w:rPr>
                <w:rFonts w:ascii="Browallia New" w:hAnsi="Browallia New" w:cs="Browallia New"/>
                <w:sz w:val="20"/>
                <w:szCs w:val="20"/>
              </w:rPr>
              <w:t>1,3</w:t>
            </w:r>
            <w:r w:rsidR="00E11E74">
              <w:rPr>
                <w:rFonts w:ascii="Browallia New" w:hAnsi="Browallia New" w:cs="Browallia New"/>
                <w:sz w:val="20"/>
                <w:szCs w:val="20"/>
              </w:rPr>
              <w:t>35</w:t>
            </w:r>
          </w:p>
        </w:tc>
        <w:tc>
          <w:tcPr>
            <w:tcW w:w="709" w:type="dxa"/>
            <w:tcBorders>
              <w:bottom w:val="nil"/>
            </w:tcBorders>
            <w:vAlign w:val="bottom"/>
          </w:tcPr>
          <w:p w14:paraId="5431F0BA" w14:textId="172ACEA6" w:rsidR="00B8619E" w:rsidRPr="00C961D5" w:rsidRDefault="00B8619E" w:rsidP="00B8619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961D5">
              <w:rPr>
                <w:rFonts w:ascii="Browallia New" w:hAnsi="Browallia New" w:cs="Browallia New"/>
                <w:sz w:val="20"/>
                <w:szCs w:val="20"/>
              </w:rPr>
              <w:t>1,323</w:t>
            </w:r>
          </w:p>
        </w:tc>
      </w:tr>
      <w:tr w:rsidR="00B8619E" w:rsidRPr="00824103" w14:paraId="5DE82065" w14:textId="77777777" w:rsidTr="001F10C7">
        <w:tblPrEx>
          <w:tblBorders>
            <w:bottom w:val="single" w:sz="4" w:space="0" w:color="auto"/>
          </w:tblBorders>
        </w:tblPrEx>
        <w:tc>
          <w:tcPr>
            <w:tcW w:w="2409" w:type="dxa"/>
            <w:tcBorders>
              <w:bottom w:val="nil"/>
            </w:tcBorders>
          </w:tcPr>
          <w:p w14:paraId="10EDCE5A" w14:textId="77777777" w:rsidR="00B8619E" w:rsidRPr="00C961D5" w:rsidRDefault="00B8619E" w:rsidP="00B8619E">
            <w:pPr>
              <w:spacing w:line="240" w:lineRule="auto"/>
              <w:ind w:right="-108"/>
              <w:rPr>
                <w:rFonts w:ascii="Browallia New" w:hAnsi="Browallia New" w:cs="Browallia New"/>
                <w:sz w:val="20"/>
                <w:szCs w:val="20"/>
              </w:rPr>
            </w:pPr>
            <w:r w:rsidRPr="00C961D5">
              <w:rPr>
                <w:rFonts w:ascii="Browallia New" w:hAnsi="Browallia New" w:cs="Browallia New"/>
                <w:sz w:val="20"/>
                <w:szCs w:val="20"/>
                <w:cs/>
              </w:rPr>
              <w:t>กำไร</w:t>
            </w:r>
            <w:r w:rsidRPr="00C961D5">
              <w:rPr>
                <w:rFonts w:ascii="Browallia New" w:hAnsi="Browallia New" w:cs="Browallia New"/>
                <w:sz w:val="20"/>
                <w:szCs w:val="20"/>
              </w:rPr>
              <w:t xml:space="preserve"> </w:t>
            </w:r>
            <w:r w:rsidRPr="00C961D5">
              <w:rPr>
                <w:rFonts w:ascii="Browallia New" w:hAnsi="Browallia New" w:cs="Browallia New"/>
                <w:sz w:val="20"/>
                <w:szCs w:val="20"/>
                <w:cs/>
              </w:rPr>
              <w:t>(ขาดทุน)</w:t>
            </w:r>
            <w:r w:rsidRPr="00C961D5">
              <w:rPr>
                <w:rFonts w:ascii="Browallia New" w:hAnsi="Browallia New" w:cs="Browallia New"/>
                <w:sz w:val="20"/>
                <w:szCs w:val="20"/>
              </w:rPr>
              <w:t xml:space="preserve"> </w:t>
            </w:r>
            <w:r w:rsidRPr="00C961D5">
              <w:rPr>
                <w:rFonts w:ascii="Browallia New" w:hAnsi="Browallia New" w:cs="Browallia New"/>
                <w:sz w:val="20"/>
                <w:szCs w:val="20"/>
                <w:cs/>
              </w:rPr>
              <w:t xml:space="preserve">ขั้นต้นจากการดำเนินงาน    </w:t>
            </w:r>
          </w:p>
          <w:p w14:paraId="0E11FA7C" w14:textId="77777777" w:rsidR="00B8619E" w:rsidRPr="00C961D5" w:rsidRDefault="00B8619E" w:rsidP="00B8619E">
            <w:pPr>
              <w:spacing w:line="240" w:lineRule="auto"/>
              <w:ind w:right="-108"/>
              <w:rPr>
                <w:rFonts w:ascii="Browallia New" w:hAnsi="Browallia New" w:cs="Browallia New"/>
                <w:sz w:val="20"/>
                <w:szCs w:val="20"/>
                <w:cs/>
              </w:rPr>
            </w:pPr>
            <w:r w:rsidRPr="00C961D5">
              <w:rPr>
                <w:rFonts w:ascii="Browallia New" w:hAnsi="Browallia New" w:cs="Browallia New"/>
                <w:sz w:val="20"/>
                <w:szCs w:val="20"/>
                <w:cs/>
              </w:rPr>
              <w:t xml:space="preserve">      ตามส่วนงาน             </w:t>
            </w:r>
          </w:p>
        </w:tc>
        <w:tc>
          <w:tcPr>
            <w:tcW w:w="709" w:type="dxa"/>
            <w:tcBorders>
              <w:bottom w:val="nil"/>
            </w:tcBorders>
            <w:vAlign w:val="bottom"/>
          </w:tcPr>
          <w:p w14:paraId="62C32BD4" w14:textId="06193A84"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660</w:t>
            </w:r>
          </w:p>
        </w:tc>
        <w:tc>
          <w:tcPr>
            <w:tcW w:w="728" w:type="dxa"/>
            <w:tcBorders>
              <w:bottom w:val="nil"/>
            </w:tcBorders>
            <w:vAlign w:val="bottom"/>
          </w:tcPr>
          <w:p w14:paraId="74755A79" w14:textId="604684AE"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660</w:t>
            </w:r>
          </w:p>
        </w:tc>
        <w:tc>
          <w:tcPr>
            <w:tcW w:w="690" w:type="dxa"/>
            <w:tcBorders>
              <w:bottom w:val="nil"/>
            </w:tcBorders>
            <w:vAlign w:val="bottom"/>
          </w:tcPr>
          <w:p w14:paraId="551CDAD4" w14:textId="5025245C" w:rsidR="00B8619E" w:rsidRPr="00C961D5" w:rsidRDefault="00BD55F8" w:rsidP="00B8619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80</w:t>
            </w:r>
          </w:p>
        </w:tc>
        <w:tc>
          <w:tcPr>
            <w:tcW w:w="722" w:type="dxa"/>
            <w:tcBorders>
              <w:bottom w:val="nil"/>
            </w:tcBorders>
            <w:vAlign w:val="bottom"/>
          </w:tcPr>
          <w:p w14:paraId="4F03CF0E" w14:textId="0C5CE0E7"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85</w:t>
            </w:r>
          </w:p>
        </w:tc>
        <w:tc>
          <w:tcPr>
            <w:tcW w:w="737" w:type="dxa"/>
            <w:tcBorders>
              <w:bottom w:val="nil"/>
            </w:tcBorders>
            <w:vAlign w:val="bottom"/>
          </w:tcPr>
          <w:p w14:paraId="602B3655" w14:textId="3BF0B6A9"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10</w:t>
            </w:r>
            <w:r w:rsidR="00E55233">
              <w:rPr>
                <w:rFonts w:ascii="Browallia New" w:hAnsi="Browallia New" w:cs="Browallia New"/>
                <w:sz w:val="20"/>
                <w:szCs w:val="20"/>
              </w:rPr>
              <w:t>7</w:t>
            </w:r>
          </w:p>
        </w:tc>
        <w:tc>
          <w:tcPr>
            <w:tcW w:w="720" w:type="dxa"/>
            <w:tcBorders>
              <w:bottom w:val="nil"/>
            </w:tcBorders>
            <w:vAlign w:val="bottom"/>
          </w:tcPr>
          <w:p w14:paraId="74D04A72" w14:textId="622CC1A7"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93</w:t>
            </w:r>
          </w:p>
        </w:tc>
        <w:tc>
          <w:tcPr>
            <w:tcW w:w="732" w:type="dxa"/>
            <w:tcBorders>
              <w:bottom w:val="nil"/>
            </w:tcBorders>
            <w:vAlign w:val="bottom"/>
          </w:tcPr>
          <w:p w14:paraId="75C4E302" w14:textId="2AB0910C"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3</w:t>
            </w:r>
          </w:p>
        </w:tc>
        <w:tc>
          <w:tcPr>
            <w:tcW w:w="720" w:type="dxa"/>
            <w:tcBorders>
              <w:bottom w:val="nil"/>
            </w:tcBorders>
            <w:vAlign w:val="bottom"/>
          </w:tcPr>
          <w:p w14:paraId="1D45BDA3" w14:textId="6A0E054C"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2</w:t>
            </w:r>
          </w:p>
        </w:tc>
        <w:tc>
          <w:tcPr>
            <w:tcW w:w="771" w:type="dxa"/>
            <w:tcBorders>
              <w:bottom w:val="nil"/>
            </w:tcBorders>
            <w:vAlign w:val="bottom"/>
          </w:tcPr>
          <w:p w14:paraId="1788DE13" w14:textId="12F1D3D0"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7</w:t>
            </w:r>
          </w:p>
        </w:tc>
        <w:tc>
          <w:tcPr>
            <w:tcW w:w="708" w:type="dxa"/>
            <w:tcBorders>
              <w:bottom w:val="nil"/>
            </w:tcBorders>
            <w:vAlign w:val="bottom"/>
          </w:tcPr>
          <w:p w14:paraId="78BC39CB" w14:textId="36EE2873"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11</w:t>
            </w:r>
          </w:p>
        </w:tc>
        <w:tc>
          <w:tcPr>
            <w:tcW w:w="810" w:type="dxa"/>
            <w:tcBorders>
              <w:bottom w:val="nil"/>
            </w:tcBorders>
            <w:vAlign w:val="bottom"/>
          </w:tcPr>
          <w:p w14:paraId="6802181B" w14:textId="464BB036" w:rsidR="00B8619E" w:rsidRPr="00C961D5" w:rsidRDefault="00B8619E">
            <w:pPr>
              <w:pBdr>
                <w:bottom w:val="single" w:sz="12" w:space="1" w:color="auto"/>
              </w:pBdr>
              <w:spacing w:line="240" w:lineRule="auto"/>
              <w:jc w:val="right"/>
              <w:rPr>
                <w:rFonts w:ascii="Browallia New" w:hAnsi="Browallia New" w:cs="Browallia New"/>
                <w:sz w:val="20"/>
                <w:szCs w:val="20"/>
              </w:rPr>
            </w:pPr>
            <w:r w:rsidRPr="00B762DD">
              <w:rPr>
                <w:rFonts w:ascii="Browallia New" w:hAnsi="Browallia New" w:cs="Browallia New"/>
                <w:sz w:val="20"/>
                <w:szCs w:val="20"/>
              </w:rPr>
              <w:t>1</w:t>
            </w:r>
          </w:p>
        </w:tc>
        <w:tc>
          <w:tcPr>
            <w:tcW w:w="822" w:type="dxa"/>
            <w:tcBorders>
              <w:bottom w:val="nil"/>
            </w:tcBorders>
            <w:vAlign w:val="bottom"/>
          </w:tcPr>
          <w:p w14:paraId="3363AB49" w14:textId="69929692"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rPr>
              <w:t>3</w:t>
            </w:r>
          </w:p>
        </w:tc>
        <w:tc>
          <w:tcPr>
            <w:tcW w:w="671" w:type="dxa"/>
            <w:tcBorders>
              <w:bottom w:val="nil"/>
            </w:tcBorders>
            <w:vAlign w:val="bottom"/>
          </w:tcPr>
          <w:p w14:paraId="11AEE371" w14:textId="1C9C580C" w:rsidR="00B8619E" w:rsidRPr="00C961D5" w:rsidRDefault="00C961D5" w:rsidP="008C07C9">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E11E74">
              <w:rPr>
                <w:rFonts w:ascii="Browallia New" w:hAnsi="Browallia New" w:cs="Browallia New"/>
                <w:sz w:val="20"/>
                <w:szCs w:val="20"/>
              </w:rPr>
              <w:t>(5)</w:t>
            </w:r>
          </w:p>
        </w:tc>
        <w:tc>
          <w:tcPr>
            <w:tcW w:w="677" w:type="dxa"/>
            <w:tcBorders>
              <w:bottom w:val="nil"/>
            </w:tcBorders>
            <w:vAlign w:val="bottom"/>
          </w:tcPr>
          <w:p w14:paraId="7D582A4F" w14:textId="37A7543A" w:rsidR="00B8619E" w:rsidRPr="00C961D5"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cs/>
              </w:rPr>
              <w:t>(</w:t>
            </w:r>
            <w:r w:rsidRPr="00C961D5">
              <w:rPr>
                <w:rFonts w:ascii="Browallia New" w:hAnsi="Browallia New" w:cs="Browallia New"/>
                <w:sz w:val="20"/>
                <w:szCs w:val="20"/>
              </w:rPr>
              <w:t>1</w:t>
            </w:r>
            <w:r w:rsidRPr="00C961D5">
              <w:rPr>
                <w:rFonts w:ascii="Browallia New" w:hAnsi="Browallia New" w:cs="Browallia New"/>
                <w:sz w:val="20"/>
                <w:szCs w:val="20"/>
                <w:cs/>
              </w:rPr>
              <w:t>)</w:t>
            </w:r>
          </w:p>
        </w:tc>
        <w:tc>
          <w:tcPr>
            <w:tcW w:w="717" w:type="dxa"/>
            <w:tcBorders>
              <w:bottom w:val="nil"/>
            </w:tcBorders>
            <w:vAlign w:val="bottom"/>
          </w:tcPr>
          <w:p w14:paraId="3A5C04BF" w14:textId="066F2673" w:rsidR="00B8619E" w:rsidRPr="00C961D5" w:rsidRDefault="00B8619E" w:rsidP="00B8619E">
            <w:pPr>
              <w:pBdr>
                <w:bottom w:val="single" w:sz="12" w:space="1" w:color="auto"/>
              </w:pBdr>
              <w:spacing w:line="240" w:lineRule="auto"/>
              <w:jc w:val="right"/>
              <w:rPr>
                <w:rFonts w:ascii="Browallia New" w:hAnsi="Browallia New" w:cs="Browallia New"/>
                <w:sz w:val="20"/>
                <w:szCs w:val="20"/>
                <w:lang w:val="en-GB"/>
              </w:rPr>
            </w:pPr>
            <w:r w:rsidRPr="00B762DD">
              <w:rPr>
                <w:rFonts w:ascii="Browallia New" w:hAnsi="Browallia New" w:cs="Browallia New"/>
                <w:sz w:val="20"/>
                <w:szCs w:val="20"/>
                <w:lang w:val="en-GB"/>
              </w:rPr>
              <w:t>85</w:t>
            </w:r>
            <w:r w:rsidR="00E11E74">
              <w:rPr>
                <w:rFonts w:ascii="Browallia New" w:hAnsi="Browallia New" w:cs="Browallia New"/>
                <w:sz w:val="20"/>
                <w:szCs w:val="20"/>
                <w:lang w:val="en-GB"/>
              </w:rPr>
              <w:t>3</w:t>
            </w:r>
          </w:p>
        </w:tc>
        <w:tc>
          <w:tcPr>
            <w:tcW w:w="709" w:type="dxa"/>
            <w:tcBorders>
              <w:bottom w:val="nil"/>
            </w:tcBorders>
            <w:vAlign w:val="bottom"/>
          </w:tcPr>
          <w:p w14:paraId="772EEA86" w14:textId="29571235" w:rsidR="00B8619E" w:rsidRPr="00824103" w:rsidRDefault="00B8619E" w:rsidP="00B8619E">
            <w:pPr>
              <w:pBdr>
                <w:bottom w:val="single" w:sz="12" w:space="1" w:color="auto"/>
              </w:pBdr>
              <w:spacing w:line="240" w:lineRule="auto"/>
              <w:jc w:val="right"/>
              <w:rPr>
                <w:rFonts w:ascii="Browallia New" w:hAnsi="Browallia New" w:cs="Browallia New"/>
                <w:sz w:val="20"/>
                <w:szCs w:val="20"/>
              </w:rPr>
            </w:pPr>
            <w:r w:rsidRPr="00C961D5">
              <w:rPr>
                <w:rFonts w:ascii="Browallia New" w:hAnsi="Browallia New" w:cs="Browallia New"/>
                <w:sz w:val="20"/>
                <w:szCs w:val="20"/>
                <w:lang w:val="en-GB"/>
              </w:rPr>
              <w:t>853</w:t>
            </w:r>
          </w:p>
        </w:tc>
      </w:tr>
    </w:tbl>
    <w:p w14:paraId="0ED0C702" w14:textId="77777777" w:rsidR="00FB019D" w:rsidRPr="00C2555B"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157D74EF" w14:textId="7777777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C2555B"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C2555B" w:rsidSect="00C16C6E">
          <w:footerReference w:type="default" r:id="rId12"/>
          <w:pgSz w:w="16834" w:h="11909" w:orient="landscape" w:code="9"/>
          <w:pgMar w:top="1080" w:right="958" w:bottom="1080" w:left="1418" w:header="1140" w:footer="131" w:gutter="0"/>
          <w:cols w:space="720"/>
        </w:sectPr>
      </w:pPr>
    </w:p>
    <w:p w14:paraId="21A9AE44" w14:textId="70964938" w:rsidR="009B0143" w:rsidRPr="00C2555B" w:rsidRDefault="009B0143"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ลำดับชั้นของมูลค่ายุติธรรม</w:t>
      </w:r>
    </w:p>
    <w:p w14:paraId="058F32D6" w14:textId="77777777" w:rsidR="009B0143" w:rsidRPr="00493671" w:rsidRDefault="009B0143" w:rsidP="001B4041">
      <w:pPr>
        <w:spacing w:line="240" w:lineRule="auto"/>
        <w:ind w:left="360"/>
        <w:jc w:val="thaiDistribute"/>
        <w:rPr>
          <w:rFonts w:ascii="Browallia New" w:hAnsi="Browallia New" w:cs="Browallia New"/>
          <w:b/>
          <w:bCs/>
          <w:sz w:val="24"/>
          <w:szCs w:val="24"/>
        </w:rPr>
      </w:pPr>
    </w:p>
    <w:p w14:paraId="619DDDD5" w14:textId="1C96D97E" w:rsidR="009B0143" w:rsidRPr="00C2555B" w:rsidRDefault="00C23DF3" w:rsidP="001B4041">
      <w:pPr>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 xml:space="preserve">ณ วันที่ </w:t>
      </w:r>
      <w:r w:rsidR="00156A13" w:rsidRPr="009055F0">
        <w:rPr>
          <w:rFonts w:ascii="Browallia New" w:hAnsi="Browallia New" w:cs="Browallia New"/>
          <w:spacing w:val="-2"/>
          <w:sz w:val="28"/>
          <w:szCs w:val="28"/>
        </w:rPr>
        <w:t xml:space="preserve">30 </w:t>
      </w:r>
      <w:r w:rsidR="00156A13"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w:t>
      </w:r>
      <w:r w:rsidR="00FA60F4" w:rsidRPr="00C2555B">
        <w:rPr>
          <w:rFonts w:ascii="Browallia New" w:hAnsi="Browallia New" w:cs="Browallia New"/>
          <w:sz w:val="28"/>
          <w:szCs w:val="28"/>
          <w:cs/>
        </w:rPr>
        <w:t>กลุ่ม</w:t>
      </w:r>
      <w:r w:rsidR="004E5B8F" w:rsidRPr="00C2555B">
        <w:rPr>
          <w:rFonts w:ascii="Browallia New" w:hAnsi="Browallia New" w:cs="Browallia New"/>
          <w:sz w:val="28"/>
          <w:szCs w:val="28"/>
          <w:cs/>
        </w:rPr>
        <w:t>บริษัท</w:t>
      </w:r>
      <w:r w:rsidR="009B0143" w:rsidRPr="00C2555B">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C2555B"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C2555B" w14:paraId="6E70CC56" w14:textId="77777777" w:rsidTr="0001418F">
        <w:trPr>
          <w:trHeight w:val="221"/>
        </w:trPr>
        <w:tc>
          <w:tcPr>
            <w:tcW w:w="3510" w:type="dxa"/>
          </w:tcPr>
          <w:p w14:paraId="3769C136"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C2555B" w:rsidRDefault="009B0143" w:rsidP="001B4041">
            <w:pPr>
              <w:spacing w:line="240" w:lineRule="auto"/>
              <w:jc w:val="right"/>
              <w:rPr>
                <w:rFonts w:ascii="Browallia New" w:hAnsi="Browallia New" w:cs="Browallia New"/>
                <w:sz w:val="28"/>
                <w:szCs w:val="28"/>
              </w:rPr>
            </w:pPr>
            <w:r w:rsidRPr="00C2555B">
              <w:rPr>
                <w:rFonts w:ascii="Browallia New" w:hAnsi="Browallia New" w:cs="Browallia New"/>
                <w:sz w:val="28"/>
                <w:szCs w:val="28"/>
              </w:rPr>
              <w:tab/>
              <w:t>(</w:t>
            </w:r>
            <w:r w:rsidRPr="00C2555B">
              <w:rPr>
                <w:rFonts w:ascii="Browallia New" w:hAnsi="Browallia New" w:cs="Browallia New"/>
                <w:sz w:val="28"/>
                <w:szCs w:val="28"/>
                <w:cs/>
              </w:rPr>
              <w:t>หน่วย</w:t>
            </w:r>
            <w:r w:rsidRPr="00C2555B">
              <w:rPr>
                <w:rFonts w:ascii="Browallia New" w:hAnsi="Browallia New" w:cs="Browallia New"/>
                <w:sz w:val="28"/>
                <w:szCs w:val="28"/>
              </w:rPr>
              <w:t xml:space="preserve"> : </w:t>
            </w:r>
            <w:r w:rsidRPr="00C2555B">
              <w:rPr>
                <w:rFonts w:ascii="Browallia New" w:hAnsi="Browallia New" w:cs="Browallia New"/>
                <w:sz w:val="28"/>
                <w:szCs w:val="28"/>
                <w:cs/>
              </w:rPr>
              <w:t>พันบาท</w:t>
            </w:r>
            <w:r w:rsidRPr="00C2555B">
              <w:rPr>
                <w:rFonts w:ascii="Browallia New" w:hAnsi="Browallia New" w:cs="Browallia New"/>
                <w:sz w:val="28"/>
                <w:szCs w:val="28"/>
              </w:rPr>
              <w:t>)</w:t>
            </w:r>
          </w:p>
        </w:tc>
      </w:tr>
      <w:tr w:rsidR="009B0143" w:rsidRPr="00C2555B" w14:paraId="455B5CE9" w14:textId="77777777" w:rsidTr="0001418F">
        <w:trPr>
          <w:trHeight w:val="221"/>
        </w:trPr>
        <w:tc>
          <w:tcPr>
            <w:tcW w:w="3510" w:type="dxa"/>
          </w:tcPr>
          <w:p w14:paraId="785BEDE8" w14:textId="77777777" w:rsidR="009B0143" w:rsidRPr="00C2555B"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C2555B" w:rsidRDefault="009B0143" w:rsidP="00FB34C7">
            <w:pPr>
              <w:spacing w:line="240" w:lineRule="auto"/>
              <w:ind w:left="-108"/>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r>
      <w:tr w:rsidR="009B0143" w:rsidRPr="00C2555B" w14:paraId="02EE4BDF" w14:textId="77777777" w:rsidTr="00681231">
        <w:trPr>
          <w:trHeight w:val="221"/>
        </w:trPr>
        <w:tc>
          <w:tcPr>
            <w:tcW w:w="3510" w:type="dxa"/>
          </w:tcPr>
          <w:p w14:paraId="5D084337"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C2555B" w:rsidRDefault="009B0143" w:rsidP="00535DAE">
            <w:pPr>
              <w:spacing w:line="240" w:lineRule="auto"/>
              <w:ind w:left="10"/>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C2555B"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C2555B" w:rsidRDefault="009B0143" w:rsidP="00535DAE">
            <w:pPr>
              <w:spacing w:line="240" w:lineRule="auto"/>
              <w:ind w:left="10"/>
              <w:jc w:val="center"/>
              <w:rPr>
                <w:rFonts w:ascii="Browallia New" w:hAnsi="Browallia New" w:cs="Browallia New"/>
                <w:sz w:val="28"/>
                <w:szCs w:val="28"/>
                <w:cs/>
              </w:rPr>
            </w:pPr>
            <w:r w:rsidRPr="00C2555B">
              <w:rPr>
                <w:rFonts w:ascii="Browallia New" w:hAnsi="Browallia New" w:cs="Browallia New"/>
                <w:sz w:val="28"/>
                <w:szCs w:val="28"/>
                <w:cs/>
              </w:rPr>
              <w:t>รวม</w:t>
            </w:r>
          </w:p>
        </w:tc>
      </w:tr>
      <w:tr w:rsidR="009B0143" w:rsidRPr="00C2555B" w14:paraId="289D0401" w14:textId="77777777" w:rsidTr="00A73728">
        <w:trPr>
          <w:trHeight w:val="199"/>
        </w:trPr>
        <w:tc>
          <w:tcPr>
            <w:tcW w:w="3510" w:type="dxa"/>
            <w:vAlign w:val="center"/>
          </w:tcPr>
          <w:p w14:paraId="0AE15014" w14:textId="77777777" w:rsidR="009B0143" w:rsidRPr="00C2555B" w:rsidRDefault="009B0143" w:rsidP="001B4041">
            <w:pPr>
              <w:spacing w:line="240" w:lineRule="auto"/>
              <w:rPr>
                <w:rFonts w:ascii="Browallia New" w:hAnsi="Browallia New" w:cs="Browallia New"/>
                <w:b/>
                <w:bCs/>
                <w:sz w:val="28"/>
                <w:szCs w:val="28"/>
                <w:cs/>
              </w:rPr>
            </w:pPr>
            <w:r w:rsidRPr="00C2555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r>
      <w:tr w:rsidR="00DC38C6" w:rsidRPr="00C2555B" w14:paraId="1D300096" w14:textId="77777777" w:rsidTr="00A73728">
        <w:trPr>
          <w:trHeight w:val="284"/>
        </w:trPr>
        <w:tc>
          <w:tcPr>
            <w:tcW w:w="3510" w:type="dxa"/>
            <w:vAlign w:val="center"/>
          </w:tcPr>
          <w:p w14:paraId="2AAF6871" w14:textId="77777777" w:rsidR="00DC38C6" w:rsidRPr="00C2555B" w:rsidRDefault="00DC38C6" w:rsidP="00DC38C6">
            <w:pPr>
              <w:spacing w:line="240" w:lineRule="auto"/>
              <w:rPr>
                <w:rFonts w:ascii="Browallia New" w:hAnsi="Browallia New" w:cs="Browallia New"/>
                <w:sz w:val="28"/>
                <w:szCs w:val="28"/>
                <w:rtl/>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5F5C127F" w:rsidR="00DC38C6" w:rsidRPr="00493671" w:rsidRDefault="001D62EA"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Pr>
                <w:rFonts w:ascii="Browallia New" w:hAnsi="Browallia New" w:cs="Browallia New"/>
                <w:sz w:val="28"/>
                <w:szCs w:val="28"/>
              </w:rPr>
              <w:t>-</w:t>
            </w:r>
          </w:p>
        </w:tc>
        <w:tc>
          <w:tcPr>
            <w:tcW w:w="270" w:type="dxa"/>
          </w:tcPr>
          <w:p w14:paraId="77FE3CDD" w14:textId="77777777" w:rsidR="00DC38C6" w:rsidRPr="00493671"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6F71F0C7" w14:textId="79C97015" w:rsidR="00DC38C6" w:rsidRPr="00493671" w:rsidRDefault="001D62EA" w:rsidP="008C07C9">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69</w:t>
            </w:r>
          </w:p>
        </w:tc>
        <w:tc>
          <w:tcPr>
            <w:tcW w:w="270" w:type="dxa"/>
          </w:tcPr>
          <w:p w14:paraId="012F044C" w14:textId="77777777" w:rsidR="00DC38C6" w:rsidRPr="00493671" w:rsidRDefault="00DC38C6" w:rsidP="00DC38C6">
            <w:pPr>
              <w:tabs>
                <w:tab w:val="clear" w:pos="907"/>
                <w:tab w:val="left" w:pos="900"/>
              </w:tabs>
              <w:spacing w:line="240" w:lineRule="auto"/>
              <w:jc w:val="right"/>
              <w:rPr>
                <w:rFonts w:ascii="Browallia New" w:hAnsi="Browallia New" w:cs="Browallia New"/>
                <w:sz w:val="28"/>
                <w:szCs w:val="28"/>
              </w:rPr>
            </w:pPr>
          </w:p>
        </w:tc>
        <w:tc>
          <w:tcPr>
            <w:tcW w:w="1080" w:type="dxa"/>
            <w:tcBorders>
              <w:bottom w:val="single" w:sz="12" w:space="0" w:color="auto"/>
            </w:tcBorders>
          </w:tcPr>
          <w:p w14:paraId="03C490C9" w14:textId="3FDDC460" w:rsidR="00DC38C6" w:rsidRPr="00493671" w:rsidRDefault="001D62EA"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26F312D7" w14:textId="77777777" w:rsidR="00DC38C6" w:rsidRPr="00493671" w:rsidRDefault="00DC38C6" w:rsidP="00DC38C6">
            <w:pPr>
              <w:tabs>
                <w:tab w:val="clear" w:pos="907"/>
                <w:tab w:val="left" w:pos="900"/>
              </w:tabs>
              <w:spacing w:line="240" w:lineRule="auto"/>
              <w:jc w:val="right"/>
              <w:rPr>
                <w:rFonts w:ascii="Browallia New" w:hAnsi="Browallia New" w:cs="Browallia New"/>
                <w:sz w:val="28"/>
                <w:szCs w:val="28"/>
              </w:rPr>
            </w:pPr>
          </w:p>
        </w:tc>
        <w:tc>
          <w:tcPr>
            <w:tcW w:w="1164" w:type="dxa"/>
            <w:tcBorders>
              <w:bottom w:val="single" w:sz="12" w:space="0" w:color="auto"/>
            </w:tcBorders>
          </w:tcPr>
          <w:p w14:paraId="56267A55" w14:textId="16BA1155" w:rsidR="00DC38C6" w:rsidRPr="00493671" w:rsidRDefault="001D62EA" w:rsidP="00DC38C6">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69</w:t>
            </w:r>
          </w:p>
        </w:tc>
      </w:tr>
    </w:tbl>
    <w:p w14:paraId="5593334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32"/>
          <w:szCs w:val="32"/>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C2555B" w14:paraId="2C184439" w14:textId="77777777" w:rsidTr="0001418F">
        <w:trPr>
          <w:trHeight w:val="221"/>
        </w:trPr>
        <w:tc>
          <w:tcPr>
            <w:tcW w:w="3510" w:type="dxa"/>
          </w:tcPr>
          <w:p w14:paraId="0B236B96" w14:textId="77777777" w:rsidR="00FB34C7" w:rsidRPr="00C2555B"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C2555B" w:rsidRDefault="00FB34C7" w:rsidP="00475ED0">
            <w:pPr>
              <w:spacing w:line="240" w:lineRule="auto"/>
              <w:jc w:val="right"/>
              <w:rPr>
                <w:rFonts w:ascii="Browallia New" w:hAnsi="Browallia New" w:cs="Browallia New"/>
                <w:sz w:val="28"/>
                <w:szCs w:val="28"/>
              </w:rPr>
            </w:pPr>
            <w:r w:rsidRPr="00C2555B">
              <w:rPr>
                <w:rFonts w:ascii="Browallia New" w:hAnsi="Browallia New" w:cs="Browallia New"/>
                <w:sz w:val="28"/>
                <w:szCs w:val="28"/>
              </w:rPr>
              <w:tab/>
              <w:t>(</w:t>
            </w:r>
            <w:r w:rsidRPr="00C2555B">
              <w:rPr>
                <w:rFonts w:ascii="Browallia New" w:hAnsi="Browallia New" w:cs="Browallia New"/>
                <w:sz w:val="28"/>
                <w:szCs w:val="28"/>
                <w:cs/>
              </w:rPr>
              <w:t>หน่วย</w:t>
            </w:r>
            <w:r w:rsidRPr="00C2555B">
              <w:rPr>
                <w:rFonts w:ascii="Browallia New" w:hAnsi="Browallia New" w:cs="Browallia New"/>
                <w:sz w:val="28"/>
                <w:szCs w:val="28"/>
              </w:rPr>
              <w:t xml:space="preserve"> : </w:t>
            </w:r>
            <w:r w:rsidRPr="00C2555B">
              <w:rPr>
                <w:rFonts w:ascii="Browallia New" w:hAnsi="Browallia New" w:cs="Browallia New"/>
                <w:sz w:val="28"/>
                <w:szCs w:val="28"/>
                <w:cs/>
              </w:rPr>
              <w:t>พันบาท</w:t>
            </w:r>
            <w:r w:rsidRPr="00C2555B">
              <w:rPr>
                <w:rFonts w:ascii="Browallia New" w:hAnsi="Browallia New" w:cs="Browallia New"/>
                <w:sz w:val="28"/>
                <w:szCs w:val="28"/>
              </w:rPr>
              <w:t>)</w:t>
            </w:r>
          </w:p>
        </w:tc>
      </w:tr>
      <w:tr w:rsidR="00FB34C7" w:rsidRPr="00C2555B" w14:paraId="34866336" w14:textId="77777777" w:rsidTr="0001418F">
        <w:trPr>
          <w:trHeight w:val="221"/>
        </w:trPr>
        <w:tc>
          <w:tcPr>
            <w:tcW w:w="3510" w:type="dxa"/>
          </w:tcPr>
          <w:p w14:paraId="39FE0930" w14:textId="77777777" w:rsidR="00FB34C7" w:rsidRPr="00C2555B"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C2555B" w:rsidRDefault="00FB34C7" w:rsidP="00475ED0">
            <w:pPr>
              <w:spacing w:line="240" w:lineRule="auto"/>
              <w:ind w:lef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35DAE" w:rsidRPr="00C2555B" w14:paraId="7EC76168" w14:textId="77777777" w:rsidTr="00681231">
        <w:trPr>
          <w:trHeight w:val="221"/>
        </w:trPr>
        <w:tc>
          <w:tcPr>
            <w:tcW w:w="3510" w:type="dxa"/>
          </w:tcPr>
          <w:p w14:paraId="565484FE" w14:textId="77777777" w:rsidR="00535DAE" w:rsidRPr="00C2555B"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C2555B" w:rsidRDefault="00535DAE" w:rsidP="00894651">
            <w:pPr>
              <w:spacing w:line="240" w:lineRule="auto"/>
              <w:ind w:left="10"/>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C2555B"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C2555B" w:rsidRDefault="00535DAE" w:rsidP="0089465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C2555B"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C2555B" w:rsidRDefault="00535DAE" w:rsidP="0089465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C2555B"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C2555B" w:rsidRDefault="00535DAE" w:rsidP="00894651">
            <w:pPr>
              <w:spacing w:line="240" w:lineRule="auto"/>
              <w:ind w:left="10"/>
              <w:jc w:val="center"/>
              <w:rPr>
                <w:rFonts w:ascii="Browallia New" w:hAnsi="Browallia New" w:cs="Browallia New"/>
                <w:sz w:val="28"/>
                <w:szCs w:val="28"/>
                <w:cs/>
              </w:rPr>
            </w:pPr>
            <w:r w:rsidRPr="00C2555B">
              <w:rPr>
                <w:rFonts w:ascii="Browallia New" w:hAnsi="Browallia New" w:cs="Browallia New"/>
                <w:sz w:val="28"/>
                <w:szCs w:val="28"/>
                <w:cs/>
              </w:rPr>
              <w:t>รวม</w:t>
            </w:r>
          </w:p>
        </w:tc>
      </w:tr>
      <w:tr w:rsidR="00FB34C7" w:rsidRPr="00C2555B" w14:paraId="6A92B41C" w14:textId="77777777" w:rsidTr="00A73728">
        <w:trPr>
          <w:trHeight w:val="199"/>
        </w:trPr>
        <w:tc>
          <w:tcPr>
            <w:tcW w:w="3510" w:type="dxa"/>
            <w:vAlign w:val="center"/>
          </w:tcPr>
          <w:p w14:paraId="64A3B3A4" w14:textId="77777777" w:rsidR="00FB34C7" w:rsidRPr="00C2555B" w:rsidRDefault="00FB34C7" w:rsidP="00475ED0">
            <w:pPr>
              <w:spacing w:line="240" w:lineRule="auto"/>
              <w:rPr>
                <w:rFonts w:ascii="Browallia New" w:hAnsi="Browallia New" w:cs="Browallia New"/>
                <w:b/>
                <w:bCs/>
                <w:sz w:val="28"/>
                <w:szCs w:val="28"/>
                <w:cs/>
              </w:rPr>
            </w:pPr>
            <w:r w:rsidRPr="00C2555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r>
      <w:tr w:rsidR="00DC38C6" w:rsidRPr="00C2555B" w14:paraId="763B7A0C" w14:textId="77777777" w:rsidTr="007F067C">
        <w:trPr>
          <w:trHeight w:val="284"/>
        </w:trPr>
        <w:tc>
          <w:tcPr>
            <w:tcW w:w="3510" w:type="dxa"/>
            <w:vAlign w:val="center"/>
          </w:tcPr>
          <w:p w14:paraId="19147482" w14:textId="77777777" w:rsidR="00DC38C6" w:rsidRPr="00C2555B" w:rsidRDefault="00DC38C6" w:rsidP="00DC38C6">
            <w:pPr>
              <w:spacing w:line="240" w:lineRule="auto"/>
              <w:rPr>
                <w:rFonts w:ascii="Browallia New" w:hAnsi="Browallia New" w:cs="Browallia New"/>
                <w:sz w:val="28"/>
                <w:szCs w:val="28"/>
                <w:rtl/>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40C66D01" w14:textId="7B37A54B" w:rsidR="00DC38C6" w:rsidRPr="00493671" w:rsidRDefault="001D62EA"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Pr>
                <w:rFonts w:ascii="Browallia New" w:hAnsi="Browallia New" w:cs="Browallia New"/>
                <w:sz w:val="28"/>
                <w:szCs w:val="28"/>
              </w:rPr>
              <w:t>-</w:t>
            </w:r>
          </w:p>
        </w:tc>
        <w:tc>
          <w:tcPr>
            <w:tcW w:w="270" w:type="dxa"/>
          </w:tcPr>
          <w:p w14:paraId="175087AC" w14:textId="77777777" w:rsidR="00DC38C6" w:rsidRPr="00493671"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shd w:val="clear" w:color="auto" w:fill="auto"/>
          </w:tcPr>
          <w:p w14:paraId="07718FD4" w14:textId="7AB820BB" w:rsidR="00DC38C6" w:rsidRPr="00493671" w:rsidRDefault="001D62EA" w:rsidP="00DC38C6">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14</w:t>
            </w:r>
          </w:p>
        </w:tc>
        <w:tc>
          <w:tcPr>
            <w:tcW w:w="270" w:type="dxa"/>
          </w:tcPr>
          <w:p w14:paraId="2AA7704A" w14:textId="77777777" w:rsidR="00DC38C6" w:rsidRPr="00493671"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080" w:type="dxa"/>
            <w:tcBorders>
              <w:bottom w:val="single" w:sz="12" w:space="0" w:color="auto"/>
            </w:tcBorders>
          </w:tcPr>
          <w:p w14:paraId="748B8A2A" w14:textId="04CC9BE0" w:rsidR="00DC38C6" w:rsidRPr="00493671" w:rsidRDefault="001D62EA"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284071CF" w14:textId="77777777" w:rsidR="00DC38C6" w:rsidRPr="00493671"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164" w:type="dxa"/>
            <w:tcBorders>
              <w:bottom w:val="single" w:sz="12" w:space="0" w:color="auto"/>
            </w:tcBorders>
          </w:tcPr>
          <w:p w14:paraId="4B5AD21D" w14:textId="509EEA13" w:rsidR="00DC38C6" w:rsidRPr="00493671" w:rsidRDefault="001D62EA" w:rsidP="00DC38C6">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14</w:t>
            </w:r>
          </w:p>
        </w:tc>
      </w:tr>
    </w:tbl>
    <w:p w14:paraId="62C6248E" w14:textId="77777777" w:rsidR="00E6113A" w:rsidRPr="00C2555B"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667541B6" w14:textId="77777777" w:rsidR="006971B8" w:rsidRPr="00C2555B" w:rsidRDefault="006971B8" w:rsidP="00493671">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w:t>
      </w:r>
    </w:p>
    <w:p w14:paraId="3B66D31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5915BDD3"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156A13" w:rsidRPr="009055F0">
        <w:rPr>
          <w:rFonts w:ascii="Browallia New" w:hAnsi="Browallia New" w:cs="Browallia New"/>
          <w:spacing w:val="-2"/>
          <w:sz w:val="28"/>
          <w:szCs w:val="28"/>
        </w:rPr>
        <w:t xml:space="preserve">30 </w:t>
      </w:r>
      <w:r w:rsidR="00156A13" w:rsidRPr="009055F0">
        <w:rPr>
          <w:rFonts w:ascii="Browallia New" w:hAnsi="Browallia New" w:cs="Browallia New"/>
          <w:spacing w:val="-2"/>
          <w:sz w:val="28"/>
          <w:szCs w:val="28"/>
          <w:cs/>
        </w:rPr>
        <w:t>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บริษัทและบริษัทย่อยมี</w:t>
      </w:r>
    </w:p>
    <w:p w14:paraId="55E8385E" w14:textId="77777777" w:rsidR="00D7321C" w:rsidRPr="00C2555B"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2555B">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2555B">
        <w:rPr>
          <w:rFonts w:ascii="Browallia New" w:hAnsi="Browallia New" w:cs="Browallia New"/>
          <w:sz w:val="28"/>
          <w:szCs w:val="28"/>
          <w:cs/>
        </w:rPr>
        <w:t>ตาม</w:t>
      </w:r>
      <w:r w:rsidRPr="00C2555B">
        <w:rPr>
          <w:rFonts w:ascii="Browallia New" w:hAnsi="Browallia New" w:cs="Browallia New"/>
          <w:sz w:val="28"/>
          <w:szCs w:val="28"/>
          <w:cs/>
        </w:rPr>
        <w:t>สัญญาดังกล่าวดังนี้</w:t>
      </w:r>
    </w:p>
    <w:p w14:paraId="29B3539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8" w:type="dxa"/>
        <w:tblInd w:w="1062" w:type="dxa"/>
        <w:tblLayout w:type="fixed"/>
        <w:tblCellMar>
          <w:left w:w="72" w:type="dxa"/>
          <w:right w:w="72" w:type="dxa"/>
        </w:tblCellMar>
        <w:tblLook w:val="0000" w:firstRow="0" w:lastRow="0" w:firstColumn="0" w:lastColumn="0" w:noHBand="0" w:noVBand="0"/>
      </w:tblPr>
      <w:tblGrid>
        <w:gridCol w:w="3616"/>
        <w:gridCol w:w="166"/>
        <w:gridCol w:w="2084"/>
        <w:gridCol w:w="164"/>
        <w:gridCol w:w="2288"/>
      </w:tblGrid>
      <w:tr w:rsidR="006971B8" w:rsidRPr="00C2555B" w14:paraId="685020DD" w14:textId="77777777" w:rsidTr="003D049D">
        <w:trPr>
          <w:cantSplit/>
          <w:trHeight w:val="240"/>
        </w:trPr>
        <w:tc>
          <w:tcPr>
            <w:tcW w:w="3616" w:type="dxa"/>
          </w:tcPr>
          <w:p w14:paraId="5F99E938"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2E94F9B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536" w:type="dxa"/>
            <w:gridSpan w:val="3"/>
          </w:tcPr>
          <w:p w14:paraId="243D8CD2" w14:textId="77777777" w:rsidR="006971B8" w:rsidRPr="00C2555B" w:rsidRDefault="006971B8" w:rsidP="001B4041">
            <w:pPr>
              <w:spacing w:line="240" w:lineRule="auto"/>
              <w:ind w:righ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2AEE7E22" w14:textId="77777777" w:rsidTr="00493671">
        <w:trPr>
          <w:cantSplit/>
        </w:trPr>
        <w:tc>
          <w:tcPr>
            <w:tcW w:w="3616" w:type="dxa"/>
          </w:tcPr>
          <w:p w14:paraId="6509B08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3FC6EB2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Borders>
              <w:bottom w:val="single" w:sz="4" w:space="0" w:color="auto"/>
            </w:tcBorders>
            <w:vAlign w:val="center"/>
          </w:tcPr>
          <w:p w14:paraId="4D37765B"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64" w:type="dxa"/>
          </w:tcPr>
          <w:p w14:paraId="63C4565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Borders>
              <w:bottom w:val="single" w:sz="4" w:space="0" w:color="auto"/>
            </w:tcBorders>
            <w:vAlign w:val="center"/>
          </w:tcPr>
          <w:p w14:paraId="7E30A31D"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6971B8" w:rsidRPr="00C2555B" w14:paraId="7F0D3D67" w14:textId="77777777" w:rsidTr="00493671">
        <w:trPr>
          <w:cantSplit/>
          <w:trHeight w:val="80"/>
        </w:trPr>
        <w:tc>
          <w:tcPr>
            <w:tcW w:w="3616" w:type="dxa"/>
          </w:tcPr>
          <w:p w14:paraId="1A6995BA" w14:textId="77777777" w:rsidR="006971B8" w:rsidRPr="00C2555B"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จ่ายชำระภายใน</w:t>
            </w:r>
          </w:p>
        </w:tc>
        <w:tc>
          <w:tcPr>
            <w:tcW w:w="166" w:type="dxa"/>
          </w:tcPr>
          <w:p w14:paraId="5FA1BCF6"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Pr>
          <w:p w14:paraId="5ADB12A4"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Pr>
          <w:p w14:paraId="075C67F8"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cs/>
              </w:rPr>
            </w:pPr>
          </w:p>
        </w:tc>
      </w:tr>
      <w:tr w:rsidR="003D049D" w:rsidRPr="00C961D5" w14:paraId="4E7F9EBA" w14:textId="77777777" w:rsidTr="00493671">
        <w:trPr>
          <w:cantSplit/>
          <w:trHeight w:val="80"/>
        </w:trPr>
        <w:tc>
          <w:tcPr>
            <w:tcW w:w="3616" w:type="dxa"/>
          </w:tcPr>
          <w:p w14:paraId="39F98DFB" w14:textId="40A1D2D2" w:rsidR="003D049D" w:rsidRPr="00C961D5" w:rsidRDefault="003D049D" w:rsidP="003D049D">
            <w:pPr>
              <w:spacing w:line="240" w:lineRule="auto"/>
              <w:ind w:firstLine="317"/>
              <w:rPr>
                <w:rFonts w:ascii="Browallia New" w:hAnsi="Browallia New" w:cs="Browallia New"/>
                <w:sz w:val="28"/>
                <w:szCs w:val="28"/>
                <w:cs/>
              </w:rPr>
            </w:pPr>
            <w:r w:rsidRPr="00C961D5">
              <w:rPr>
                <w:rFonts w:ascii="Browallia New" w:hAnsi="Browallia New" w:cs="Browallia New"/>
                <w:sz w:val="28"/>
                <w:szCs w:val="28"/>
              </w:rPr>
              <w:t>1</w:t>
            </w:r>
            <w:r w:rsidRPr="00C961D5">
              <w:rPr>
                <w:rFonts w:ascii="Browallia New" w:hAnsi="Browallia New" w:cs="Browallia New"/>
                <w:sz w:val="28"/>
                <w:szCs w:val="28"/>
                <w:cs/>
              </w:rPr>
              <w:t xml:space="preserve"> ปี</w:t>
            </w:r>
          </w:p>
        </w:tc>
        <w:tc>
          <w:tcPr>
            <w:tcW w:w="166" w:type="dxa"/>
          </w:tcPr>
          <w:p w14:paraId="35C8AFE0" w14:textId="77777777" w:rsidR="003D049D" w:rsidRPr="00C961D5" w:rsidRDefault="003D049D" w:rsidP="003D049D">
            <w:pPr>
              <w:tabs>
                <w:tab w:val="left" w:pos="3390"/>
              </w:tabs>
              <w:spacing w:line="240" w:lineRule="auto"/>
              <w:ind w:left="426"/>
              <w:jc w:val="thaiDistribute"/>
              <w:rPr>
                <w:rFonts w:ascii="Browallia New" w:hAnsi="Browallia New" w:cs="Browallia New"/>
                <w:sz w:val="28"/>
                <w:szCs w:val="28"/>
                <w:cs/>
              </w:rPr>
            </w:pPr>
          </w:p>
        </w:tc>
        <w:tc>
          <w:tcPr>
            <w:tcW w:w="2084" w:type="dxa"/>
          </w:tcPr>
          <w:p w14:paraId="6F0FE81C" w14:textId="7122BAC7" w:rsidR="003D049D" w:rsidRPr="00C961D5" w:rsidRDefault="00E20260" w:rsidP="003D049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17,028</w:t>
            </w:r>
          </w:p>
        </w:tc>
        <w:tc>
          <w:tcPr>
            <w:tcW w:w="164" w:type="dxa"/>
          </w:tcPr>
          <w:p w14:paraId="50485BCE" w14:textId="77777777"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02F6BB64" w14:textId="024C184A"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rtl/>
                <w:cs/>
                <w:lang w:val="en-US"/>
              </w:rPr>
            </w:pPr>
            <w:r w:rsidRPr="00B762DD">
              <w:rPr>
                <w:rFonts w:ascii="Browallia New" w:hAnsi="Browallia New" w:cs="Browallia New"/>
                <w:sz w:val="28"/>
                <w:szCs w:val="28"/>
                <w:lang w:val="en-US"/>
              </w:rPr>
              <w:t>10,846</w:t>
            </w:r>
          </w:p>
        </w:tc>
      </w:tr>
      <w:tr w:rsidR="003D049D" w:rsidRPr="00C961D5" w14:paraId="2824707E" w14:textId="77777777" w:rsidTr="00493671">
        <w:trPr>
          <w:cantSplit/>
        </w:trPr>
        <w:tc>
          <w:tcPr>
            <w:tcW w:w="3616" w:type="dxa"/>
          </w:tcPr>
          <w:p w14:paraId="10F936A5" w14:textId="623AE8B5" w:rsidR="003D049D" w:rsidRPr="00C961D5" w:rsidRDefault="003D049D" w:rsidP="003D049D">
            <w:pPr>
              <w:spacing w:line="240" w:lineRule="auto"/>
              <w:ind w:firstLine="317"/>
              <w:rPr>
                <w:rFonts w:ascii="Browallia New" w:hAnsi="Browallia New" w:cs="Browallia New"/>
                <w:sz w:val="28"/>
                <w:szCs w:val="28"/>
                <w:cs/>
              </w:rPr>
            </w:pPr>
            <w:r w:rsidRPr="00C961D5">
              <w:rPr>
                <w:rFonts w:ascii="Browallia New" w:hAnsi="Browallia New" w:cs="Browallia New"/>
                <w:sz w:val="28"/>
                <w:szCs w:val="28"/>
              </w:rPr>
              <w:t xml:space="preserve">2 </w:t>
            </w:r>
            <w:r w:rsidRPr="00C961D5">
              <w:rPr>
                <w:rFonts w:ascii="Browallia New" w:hAnsi="Browallia New" w:cs="Browallia New"/>
                <w:sz w:val="28"/>
                <w:szCs w:val="28"/>
                <w:cs/>
              </w:rPr>
              <w:t>ถึง</w:t>
            </w:r>
            <w:r w:rsidRPr="00C961D5">
              <w:rPr>
                <w:rFonts w:ascii="Browallia New" w:hAnsi="Browallia New" w:cs="Browallia New"/>
                <w:sz w:val="28"/>
                <w:szCs w:val="28"/>
              </w:rPr>
              <w:t xml:space="preserve"> 5</w:t>
            </w:r>
            <w:r w:rsidRPr="00C961D5">
              <w:rPr>
                <w:rFonts w:ascii="Browallia New" w:hAnsi="Browallia New" w:cs="Browallia New"/>
                <w:sz w:val="28"/>
                <w:szCs w:val="28"/>
                <w:cs/>
              </w:rPr>
              <w:t xml:space="preserve"> ปี</w:t>
            </w:r>
          </w:p>
        </w:tc>
        <w:tc>
          <w:tcPr>
            <w:tcW w:w="166" w:type="dxa"/>
          </w:tcPr>
          <w:p w14:paraId="43B1FFBA" w14:textId="77777777" w:rsidR="003D049D" w:rsidRPr="00C961D5" w:rsidRDefault="003D049D" w:rsidP="003D049D">
            <w:pPr>
              <w:tabs>
                <w:tab w:val="left" w:pos="3390"/>
              </w:tabs>
              <w:spacing w:line="240" w:lineRule="auto"/>
              <w:ind w:left="426"/>
              <w:jc w:val="thaiDistribute"/>
              <w:rPr>
                <w:rFonts w:ascii="Browallia New" w:hAnsi="Browallia New" w:cs="Browallia New"/>
                <w:sz w:val="28"/>
                <w:szCs w:val="28"/>
                <w:cs/>
              </w:rPr>
            </w:pPr>
          </w:p>
        </w:tc>
        <w:tc>
          <w:tcPr>
            <w:tcW w:w="2084" w:type="dxa"/>
          </w:tcPr>
          <w:p w14:paraId="1EAC6DB8" w14:textId="113F7B98" w:rsidR="003D049D" w:rsidRPr="00C961D5" w:rsidRDefault="00E20260" w:rsidP="003D049D">
            <w:pPr>
              <w:pStyle w:val="acctfourfigures"/>
              <w:tabs>
                <w:tab w:val="clear" w:pos="765"/>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rPr>
              <w:t>14,800</w:t>
            </w:r>
          </w:p>
        </w:tc>
        <w:tc>
          <w:tcPr>
            <w:tcW w:w="164" w:type="dxa"/>
          </w:tcPr>
          <w:p w14:paraId="57F9FBF1" w14:textId="77777777"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2C432D0F" w14:textId="3C4C8069"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rtl/>
                <w:cs/>
                <w:lang w:val="en-US"/>
              </w:rPr>
            </w:pPr>
            <w:r w:rsidRPr="00B762DD">
              <w:rPr>
                <w:rFonts w:ascii="Browallia New" w:hAnsi="Browallia New" w:cs="Browallia New"/>
                <w:sz w:val="28"/>
                <w:szCs w:val="28"/>
                <w:lang w:val="en-US"/>
              </w:rPr>
              <w:t>8,312</w:t>
            </w:r>
          </w:p>
        </w:tc>
      </w:tr>
      <w:tr w:rsidR="003D049D" w:rsidRPr="00C961D5" w14:paraId="02C12DA4" w14:textId="77777777" w:rsidTr="00493671">
        <w:trPr>
          <w:cantSplit/>
        </w:trPr>
        <w:tc>
          <w:tcPr>
            <w:tcW w:w="3616" w:type="dxa"/>
          </w:tcPr>
          <w:p w14:paraId="18FC55A9" w14:textId="3DC36897" w:rsidR="003D049D" w:rsidRPr="00C961D5" w:rsidRDefault="003D049D" w:rsidP="003D049D">
            <w:pPr>
              <w:spacing w:line="240" w:lineRule="auto"/>
              <w:rPr>
                <w:rFonts w:ascii="Browallia New" w:hAnsi="Browallia New" w:cs="Browallia New"/>
                <w:sz w:val="28"/>
                <w:szCs w:val="28"/>
              </w:rPr>
            </w:pPr>
            <w:r w:rsidRPr="00C961D5">
              <w:rPr>
                <w:rFonts w:ascii="Browallia New" w:hAnsi="Browallia New" w:cs="Browallia New"/>
                <w:sz w:val="28"/>
                <w:szCs w:val="28"/>
                <w:cs/>
              </w:rPr>
              <w:t>รวม</w:t>
            </w:r>
          </w:p>
        </w:tc>
        <w:tc>
          <w:tcPr>
            <w:tcW w:w="166" w:type="dxa"/>
          </w:tcPr>
          <w:p w14:paraId="236EFD9A" w14:textId="77777777" w:rsidR="003D049D" w:rsidRPr="00C961D5" w:rsidRDefault="003D049D" w:rsidP="003D049D">
            <w:pPr>
              <w:tabs>
                <w:tab w:val="left" w:pos="3390"/>
              </w:tabs>
              <w:spacing w:line="240" w:lineRule="auto"/>
              <w:ind w:left="426"/>
              <w:jc w:val="thaiDistribute"/>
              <w:rPr>
                <w:rFonts w:ascii="Browallia New" w:hAnsi="Browallia New" w:cs="Browallia New"/>
                <w:sz w:val="28"/>
                <w:szCs w:val="28"/>
                <w:cs/>
              </w:rPr>
            </w:pPr>
          </w:p>
        </w:tc>
        <w:tc>
          <w:tcPr>
            <w:tcW w:w="2084" w:type="dxa"/>
            <w:tcBorders>
              <w:top w:val="single" w:sz="4" w:space="0" w:color="auto"/>
              <w:bottom w:val="single" w:sz="12" w:space="0" w:color="auto"/>
            </w:tcBorders>
          </w:tcPr>
          <w:p w14:paraId="7403C22D" w14:textId="6C009E7A" w:rsidR="003D049D" w:rsidRPr="00C961D5" w:rsidRDefault="00E20260" w:rsidP="003D049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31,828</w:t>
            </w:r>
          </w:p>
        </w:tc>
        <w:tc>
          <w:tcPr>
            <w:tcW w:w="164" w:type="dxa"/>
          </w:tcPr>
          <w:p w14:paraId="4F3D3241" w14:textId="77777777"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Borders>
              <w:top w:val="single" w:sz="4" w:space="0" w:color="auto"/>
              <w:bottom w:val="single" w:sz="12" w:space="0" w:color="auto"/>
            </w:tcBorders>
          </w:tcPr>
          <w:p w14:paraId="79BDD5D4" w14:textId="5DE71875" w:rsidR="003D049D" w:rsidRPr="00C961D5" w:rsidRDefault="003D049D" w:rsidP="003D049D">
            <w:pPr>
              <w:pStyle w:val="acctfourfigures"/>
              <w:tabs>
                <w:tab w:val="clear" w:pos="765"/>
              </w:tabs>
              <w:spacing w:line="240" w:lineRule="auto"/>
              <w:ind w:left="-117"/>
              <w:jc w:val="right"/>
              <w:rPr>
                <w:rFonts w:ascii="Browallia New" w:hAnsi="Browallia New" w:cs="Browallia New"/>
                <w:sz w:val="28"/>
                <w:szCs w:val="28"/>
                <w:cs/>
                <w:lang w:val="en-US" w:bidi="th-TH"/>
              </w:rPr>
            </w:pPr>
            <w:r w:rsidRPr="00B762DD">
              <w:rPr>
                <w:rFonts w:ascii="Browallia New" w:hAnsi="Browallia New" w:cs="Browallia New"/>
                <w:sz w:val="28"/>
                <w:szCs w:val="28"/>
                <w:lang w:val="en-US" w:bidi="th-TH"/>
              </w:rPr>
              <w:t>19,158</w:t>
            </w:r>
          </w:p>
        </w:tc>
      </w:tr>
    </w:tbl>
    <w:p w14:paraId="4800975D" w14:textId="77777777" w:rsidR="006971B8" w:rsidRPr="00C961D5" w:rsidRDefault="006971B8" w:rsidP="001B4041">
      <w:pPr>
        <w:spacing w:line="240" w:lineRule="auto"/>
        <w:jc w:val="thaiDistribute"/>
        <w:rPr>
          <w:rFonts w:ascii="Browallia New" w:hAnsi="Browallia New" w:cs="Browallia New"/>
          <w:sz w:val="28"/>
          <w:szCs w:val="28"/>
        </w:rPr>
      </w:pPr>
    </w:p>
    <w:p w14:paraId="389CBC46" w14:textId="6FAF5712" w:rsidR="00AC2860" w:rsidRPr="00C961D5"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C961D5">
        <w:rPr>
          <w:rFonts w:ascii="Browallia New" w:hAnsi="Browallia New" w:cs="Browallia New"/>
          <w:sz w:val="28"/>
          <w:szCs w:val="28"/>
          <w:cs/>
        </w:rPr>
        <w:t xml:space="preserve">จำนวน </w:t>
      </w:r>
      <w:r w:rsidR="003D049D" w:rsidRPr="00B762DD">
        <w:rPr>
          <w:rFonts w:ascii="Browallia New" w:hAnsi="Browallia New" w:cs="Browallia New"/>
          <w:sz w:val="28"/>
          <w:szCs w:val="28"/>
        </w:rPr>
        <w:t>469.60</w:t>
      </w:r>
      <w:r w:rsidR="00EE1162" w:rsidRPr="00C961D5">
        <w:rPr>
          <w:rFonts w:ascii="Browallia New" w:hAnsi="Browallia New" w:cs="Browallia New"/>
          <w:sz w:val="28"/>
          <w:szCs w:val="28"/>
          <w:cs/>
        </w:rPr>
        <w:t xml:space="preserve"> </w:t>
      </w:r>
      <w:r w:rsidR="00A1555A" w:rsidRPr="00C961D5">
        <w:rPr>
          <w:rFonts w:ascii="Browallia New" w:hAnsi="Browallia New" w:cs="Browallia New"/>
          <w:sz w:val="28"/>
          <w:szCs w:val="28"/>
          <w:cs/>
        </w:rPr>
        <w:t>ล้านบาท (งบการเงินเฉพาะของบริษัท</w:t>
      </w:r>
      <w:r w:rsidR="00A1555A" w:rsidRPr="00C961D5">
        <w:rPr>
          <w:rFonts w:ascii="Browallia New" w:hAnsi="Browallia New" w:cs="Browallia New"/>
          <w:sz w:val="28"/>
          <w:szCs w:val="28"/>
        </w:rPr>
        <w:t xml:space="preserve">: </w:t>
      </w:r>
      <w:r w:rsidR="003D049D" w:rsidRPr="00B762DD">
        <w:rPr>
          <w:rFonts w:ascii="Browallia New" w:hAnsi="Browallia New" w:cs="Browallia New"/>
          <w:sz w:val="28"/>
          <w:szCs w:val="28"/>
        </w:rPr>
        <w:t>82.41</w:t>
      </w:r>
      <w:r w:rsidR="00CC129F" w:rsidRPr="00C961D5">
        <w:rPr>
          <w:rFonts w:ascii="Browallia New" w:hAnsi="Browallia New" w:cs="Browallia New"/>
          <w:sz w:val="28"/>
          <w:szCs w:val="28"/>
          <w:cs/>
        </w:rPr>
        <w:t xml:space="preserve"> </w:t>
      </w:r>
      <w:r w:rsidR="00A1555A" w:rsidRPr="00C961D5">
        <w:rPr>
          <w:rFonts w:ascii="Browallia New" w:hAnsi="Browallia New" w:cs="Browallia New"/>
          <w:sz w:val="28"/>
          <w:szCs w:val="28"/>
          <w:cs/>
        </w:rPr>
        <w:t>ล้าน</w:t>
      </w:r>
      <w:r w:rsidRPr="00C961D5">
        <w:rPr>
          <w:rFonts w:ascii="Browallia New" w:hAnsi="Browallia New" w:cs="Browallia New"/>
          <w:sz w:val="28"/>
          <w:szCs w:val="28"/>
          <w:cs/>
        </w:rPr>
        <w:t>บาท)</w:t>
      </w:r>
    </w:p>
    <w:p w14:paraId="0A7CCE90" w14:textId="2C55313A"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B4E3CEF" w14:textId="3BF31E34"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78DA7EBD" w14:textId="29DC3E79"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1A61B816" w14:textId="77777777" w:rsidR="0001561E" w:rsidRPr="00C2555B" w:rsidRDefault="0001561E" w:rsidP="003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thaiDistribute"/>
        <w:rPr>
          <w:rFonts w:ascii="Browallia New" w:hAnsi="Browallia New" w:cs="Browallia New"/>
          <w:sz w:val="26"/>
          <w:szCs w:val="26"/>
        </w:rPr>
      </w:pPr>
    </w:p>
    <w:p w14:paraId="53A36CA6" w14:textId="61EE5A5E"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C23DF3" w:rsidRPr="00C2555B" w14:paraId="1F229FDF" w14:textId="77777777" w:rsidTr="00C15708">
        <w:trPr>
          <w:trHeight w:val="20"/>
        </w:trPr>
        <w:tc>
          <w:tcPr>
            <w:tcW w:w="2835" w:type="dxa"/>
          </w:tcPr>
          <w:p w14:paraId="7579C2BA" w14:textId="77777777" w:rsidR="00C23DF3" w:rsidRPr="00C2555B" w:rsidRDefault="00C23DF3" w:rsidP="00C23DF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15F27DCC" w:rsidR="00C23DF3" w:rsidRPr="00C2555B" w:rsidRDefault="00156A1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23DF3"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73" w:type="dxa"/>
            <w:tcBorders>
              <w:top w:val="single" w:sz="4" w:space="0" w:color="auto"/>
            </w:tcBorders>
            <w:vAlign w:val="bottom"/>
          </w:tcPr>
          <w:p w14:paraId="64FD0032"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31724E9C"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FCBCEFD"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69E64C40" w:rsidR="00C23DF3" w:rsidRPr="00C2555B" w:rsidRDefault="00156A1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23DF3"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vAlign w:val="bottom"/>
          </w:tcPr>
          <w:p w14:paraId="0FA5519D"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3E3260B"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569892D2" w14:textId="77777777" w:rsidTr="0001561E">
        <w:trPr>
          <w:trHeight w:val="257"/>
        </w:trPr>
        <w:tc>
          <w:tcPr>
            <w:tcW w:w="2835" w:type="dxa"/>
          </w:tcPr>
          <w:p w14:paraId="0E5BFE0A" w14:textId="77777777" w:rsidR="006971B8" w:rsidRPr="00C2555B" w:rsidRDefault="006971B8" w:rsidP="001B4041">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r>
      <w:tr w:rsidR="00FE7946" w:rsidRPr="00C2555B" w14:paraId="33964591" w14:textId="77777777" w:rsidTr="00C15708">
        <w:trPr>
          <w:trHeight w:val="195"/>
        </w:trPr>
        <w:tc>
          <w:tcPr>
            <w:tcW w:w="2835" w:type="dxa"/>
          </w:tcPr>
          <w:p w14:paraId="36457827" w14:textId="77777777" w:rsidR="00FE7946" w:rsidRPr="00C2555B" w:rsidRDefault="00FE7946" w:rsidP="00FE7946">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2A449140" w:rsidR="00FE7946" w:rsidRPr="00C961D5" w:rsidRDefault="003433AA"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961D5">
              <w:rPr>
                <w:rFonts w:ascii="Browallia New" w:hAnsi="Browallia New" w:cs="Browallia New"/>
                <w:sz w:val="28"/>
                <w:szCs w:val="28"/>
                <w:lang w:val="en-GB"/>
              </w:rPr>
              <w:t>125,201</w:t>
            </w:r>
          </w:p>
        </w:tc>
        <w:tc>
          <w:tcPr>
            <w:tcW w:w="273" w:type="dxa"/>
          </w:tcPr>
          <w:p w14:paraId="23CBF2E5" w14:textId="77777777" w:rsidR="00FE7946" w:rsidRPr="00493671"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290764B7"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493671">
              <w:rPr>
                <w:rFonts w:ascii="Browallia New" w:hAnsi="Browallia New" w:cs="Browallia New"/>
                <w:sz w:val="28"/>
                <w:szCs w:val="28"/>
                <w:lang w:val="en-GB"/>
              </w:rPr>
              <w:t xml:space="preserve">125,516 </w:t>
            </w:r>
          </w:p>
        </w:tc>
        <w:tc>
          <w:tcPr>
            <w:tcW w:w="236" w:type="dxa"/>
          </w:tcPr>
          <w:p w14:paraId="32A070A5" w14:textId="77777777" w:rsidR="00FE7946" w:rsidRPr="00493671"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364248C0" w:rsidR="00FE7946" w:rsidRPr="00B762DD" w:rsidRDefault="003433AA" w:rsidP="00FE7946">
            <w:pPr>
              <w:tabs>
                <w:tab w:val="clear" w:pos="680"/>
                <w:tab w:val="clear" w:pos="907"/>
                <w:tab w:val="left" w:pos="360"/>
              </w:tabs>
              <w:spacing w:line="240" w:lineRule="auto"/>
              <w:ind w:right="15"/>
              <w:jc w:val="right"/>
              <w:rPr>
                <w:rFonts w:ascii="Browallia New" w:hAnsi="Browallia New" w:cs="Browallia New"/>
                <w:sz w:val="28"/>
                <w:szCs w:val="28"/>
                <w:highlight w:val="green"/>
                <w:lang w:val="en-GB"/>
              </w:rPr>
            </w:pPr>
            <w:r w:rsidRPr="00960806">
              <w:rPr>
                <w:rFonts w:ascii="Browallia New" w:hAnsi="Browallia New" w:cs="Browallia New"/>
                <w:sz w:val="28"/>
                <w:szCs w:val="28"/>
                <w:lang w:val="en-GB"/>
              </w:rPr>
              <w:t>10,569</w:t>
            </w:r>
          </w:p>
        </w:tc>
        <w:tc>
          <w:tcPr>
            <w:tcW w:w="236" w:type="dxa"/>
          </w:tcPr>
          <w:p w14:paraId="4CE9913C"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4552903F"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10,169</w:t>
            </w:r>
          </w:p>
        </w:tc>
      </w:tr>
    </w:tbl>
    <w:p w14:paraId="29F87AFB" w14:textId="0F59F8F0" w:rsidR="008C4342" w:rsidRPr="00C2555B"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BB9CA9F" w14:textId="103045CB" w:rsidR="006F6AAC" w:rsidRPr="00C2555B"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C2555B" w:rsidRDefault="006F6AAC" w:rsidP="006F6AAC">
      <w:pPr>
        <w:tabs>
          <w:tab w:val="left" w:pos="993"/>
        </w:tabs>
        <w:ind w:firstLine="360"/>
        <w:jc w:val="thaiDistribute"/>
        <w:rPr>
          <w:rFonts w:ascii="Browallia New" w:hAnsi="Browallia New" w:cs="Browallia New"/>
          <w:sz w:val="28"/>
          <w:szCs w:val="28"/>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C23DF3" w:rsidRPr="00C2555B" w14:paraId="0E8272C3" w14:textId="77777777" w:rsidTr="0001561E">
        <w:trPr>
          <w:trHeight w:val="20"/>
        </w:trPr>
        <w:tc>
          <w:tcPr>
            <w:tcW w:w="2601" w:type="dxa"/>
          </w:tcPr>
          <w:p w14:paraId="4FAC7D62" w14:textId="77777777" w:rsidR="00C23DF3" w:rsidRPr="00C2555B" w:rsidRDefault="00C23DF3" w:rsidP="00C23DF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4BA968D9" w:rsidR="00C23DF3" w:rsidRPr="00C2555B" w:rsidRDefault="00156A1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23DF3"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73" w:type="dxa"/>
            <w:tcBorders>
              <w:top w:val="single" w:sz="4" w:space="0" w:color="auto"/>
            </w:tcBorders>
            <w:vAlign w:val="bottom"/>
          </w:tcPr>
          <w:p w14:paraId="375EE5DE"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4EA5376F" w14:textId="479684B2"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gridSpan w:val="2"/>
          </w:tcPr>
          <w:p w14:paraId="334C8999"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1A47781E" w14:textId="466F1C88" w:rsidR="00C23DF3" w:rsidRPr="00C2555B" w:rsidRDefault="00156A1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C23DF3" w:rsidRPr="00C2555B">
              <w:rPr>
                <w:rFonts w:ascii="Browallia New" w:hAnsi="Browallia New" w:cs="Browallia New"/>
                <w:sz w:val="28"/>
                <w:szCs w:val="28"/>
                <w:cs/>
              </w:rPr>
              <w:t xml:space="preserve"> </w:t>
            </w:r>
            <w:r w:rsidR="00CA746A" w:rsidRPr="00C2555B">
              <w:rPr>
                <w:rFonts w:ascii="Browallia New" w:hAnsi="Browallia New" w:cs="Browallia New"/>
                <w:sz w:val="28"/>
                <w:szCs w:val="28"/>
              </w:rPr>
              <w:t>2562</w:t>
            </w:r>
          </w:p>
        </w:tc>
        <w:tc>
          <w:tcPr>
            <w:tcW w:w="236" w:type="dxa"/>
            <w:gridSpan w:val="2"/>
            <w:vAlign w:val="bottom"/>
          </w:tcPr>
          <w:p w14:paraId="42D7DFF4"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6EB7714C" w14:textId="209E0D4D"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01561E" w:rsidRPr="00C2555B" w14:paraId="2592AF13" w14:textId="77777777" w:rsidTr="00493671">
        <w:trPr>
          <w:trHeight w:hRule="exact" w:val="367"/>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807020" w:rsidRPr="00C2555B" w14:paraId="6A5FFB4D" w14:textId="77777777" w:rsidTr="0001561E">
        <w:trPr>
          <w:trHeight w:val="20"/>
        </w:trPr>
        <w:tc>
          <w:tcPr>
            <w:tcW w:w="2601" w:type="dxa"/>
          </w:tcPr>
          <w:p w14:paraId="6A2CE724" w14:textId="449948F1" w:rsidR="00807020" w:rsidRPr="00C2555B" w:rsidRDefault="00807020" w:rsidP="00807020">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807020" w:rsidRPr="00C2555B" w:rsidRDefault="00807020" w:rsidP="00807020">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70E43452" w:rsidR="00807020" w:rsidRPr="00C2555B"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16</w:t>
            </w:r>
            <w:r w:rsidRPr="00C2555B">
              <w:rPr>
                <w:rFonts w:ascii="Browallia New" w:hAnsi="Browallia New" w:cs="Browallia New"/>
                <w:sz w:val="28"/>
                <w:szCs w:val="28"/>
              </w:rPr>
              <w:t>0</w:t>
            </w:r>
          </w:p>
        </w:tc>
        <w:tc>
          <w:tcPr>
            <w:tcW w:w="273" w:type="dxa"/>
          </w:tcPr>
          <w:p w14:paraId="03E4E1A2"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629CE76F" w:rsidR="00807020" w:rsidRPr="00C2555B"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16</w:t>
            </w:r>
            <w:r w:rsidRPr="00C2555B">
              <w:rPr>
                <w:rFonts w:ascii="Browallia New" w:hAnsi="Browallia New" w:cs="Browallia New"/>
                <w:sz w:val="28"/>
                <w:szCs w:val="28"/>
              </w:rPr>
              <w:t>0</w:t>
            </w:r>
          </w:p>
        </w:tc>
        <w:tc>
          <w:tcPr>
            <w:tcW w:w="236" w:type="dxa"/>
            <w:gridSpan w:val="2"/>
          </w:tcPr>
          <w:p w14:paraId="5A98B8A7"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032CBA24" w:rsidR="00807020" w:rsidRPr="00C2555B"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110</w:t>
            </w:r>
          </w:p>
        </w:tc>
        <w:tc>
          <w:tcPr>
            <w:tcW w:w="236" w:type="dxa"/>
            <w:gridSpan w:val="2"/>
          </w:tcPr>
          <w:p w14:paraId="459A6E95"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2AEA7560" w:rsidR="00807020" w:rsidRPr="00C2555B"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110</w:t>
            </w:r>
          </w:p>
        </w:tc>
      </w:tr>
      <w:tr w:rsidR="00807020" w:rsidRPr="00C2555B" w14:paraId="3CB55980" w14:textId="77777777" w:rsidTr="0001561E">
        <w:trPr>
          <w:trHeight w:val="20"/>
        </w:trPr>
        <w:tc>
          <w:tcPr>
            <w:tcW w:w="2601" w:type="dxa"/>
          </w:tcPr>
          <w:p w14:paraId="4328793D" w14:textId="7E48695A" w:rsidR="00807020" w:rsidRPr="00C2555B" w:rsidRDefault="00807020" w:rsidP="00807020">
            <w:pPr>
              <w:pStyle w:val="ListParagraph"/>
              <w:numPr>
                <w:ilvl w:val="0"/>
                <w:numId w:val="3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807020" w:rsidRPr="00C2555B" w:rsidRDefault="00807020" w:rsidP="00807020">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7DB82B24" w:rsidR="00807020" w:rsidRPr="00493671"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rPr>
              <w:t>0.40</w:t>
            </w:r>
          </w:p>
        </w:tc>
        <w:tc>
          <w:tcPr>
            <w:tcW w:w="273" w:type="dxa"/>
          </w:tcPr>
          <w:p w14:paraId="18477F45"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7FBADB6C" w:rsidR="00807020" w:rsidRPr="00C2555B" w:rsidRDefault="00807020" w:rsidP="0080702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rPr>
              <w:t>0.40</w:t>
            </w:r>
          </w:p>
        </w:tc>
        <w:tc>
          <w:tcPr>
            <w:tcW w:w="236" w:type="dxa"/>
            <w:gridSpan w:val="2"/>
          </w:tcPr>
          <w:p w14:paraId="7A911742"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65EDB318" w:rsidR="00807020" w:rsidRPr="00C2555B" w:rsidRDefault="00807020" w:rsidP="00807020">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c>
          <w:tcPr>
            <w:tcW w:w="236" w:type="dxa"/>
            <w:gridSpan w:val="2"/>
          </w:tcPr>
          <w:p w14:paraId="5B959449" w14:textId="77777777" w:rsidR="00807020" w:rsidRPr="00C2555B" w:rsidRDefault="00807020"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7D307425" w:rsidR="00807020" w:rsidRPr="00C2555B" w:rsidRDefault="00807020" w:rsidP="00807020">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r>
    </w:tbl>
    <w:p w14:paraId="4D6BB3C8" w14:textId="77777777" w:rsidR="00BD0267" w:rsidRPr="00C2555B" w:rsidRDefault="00BD0267" w:rsidP="006F6AAC">
      <w:pPr>
        <w:tabs>
          <w:tab w:val="clear" w:pos="907"/>
          <w:tab w:val="left" w:pos="900"/>
        </w:tabs>
        <w:jc w:val="thaiDistribute"/>
        <w:rPr>
          <w:rFonts w:ascii="Browallia New" w:hAnsi="Browallia New" w:cs="Browallia New"/>
          <w:sz w:val="28"/>
          <w:szCs w:val="28"/>
          <w:cs/>
        </w:rPr>
      </w:pPr>
    </w:p>
    <w:p w14:paraId="09AFD83F" w14:textId="16BB53CF" w:rsidR="006F6AAC" w:rsidRPr="00156A13" w:rsidRDefault="00D32B33" w:rsidP="00C348B3">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ค้ำประกันโดยกรรมการของบริษัทและ</w:t>
      </w:r>
      <w:r w:rsidR="00C348B3" w:rsidRPr="00493671">
        <w:rPr>
          <w:rFonts w:ascii="Browallia New" w:hAnsi="Browallia New" w:cs="Browallia New"/>
          <w:sz w:val="28"/>
          <w:szCs w:val="28"/>
        </w:rPr>
        <w:t xml:space="preserve">              </w:t>
      </w:r>
      <w:r w:rsidR="00972535" w:rsidRPr="00493671">
        <w:rPr>
          <w:rFonts w:ascii="Browallia New" w:hAnsi="Browallia New" w:cs="Browallia New"/>
          <w:sz w:val="28"/>
          <w:szCs w:val="28"/>
          <w:cs/>
        </w:rPr>
        <w:t>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ของโครงการอสังหาริมทรัพย์</w:t>
      </w:r>
    </w:p>
    <w:p w14:paraId="593696B3" w14:textId="77777777" w:rsidR="002C0446" w:rsidRPr="0001561E"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p w14:paraId="030F7859" w14:textId="77777777" w:rsidR="00C37E6B" w:rsidRPr="00CD446E"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8"/>
          <w:szCs w:val="28"/>
          <w:cs/>
        </w:rPr>
      </w:pPr>
    </w:p>
    <w:sectPr w:rsidR="00C37E6B" w:rsidRPr="00CD446E" w:rsidSect="00B85E9B">
      <w:footerReference w:type="default" r:id="rId13"/>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B8C64" w14:textId="77777777" w:rsidR="00E209EA" w:rsidRDefault="00E209EA">
      <w:r>
        <w:separator/>
      </w:r>
    </w:p>
  </w:endnote>
  <w:endnote w:type="continuationSeparator" w:id="0">
    <w:p w14:paraId="56CCFDF5" w14:textId="77777777" w:rsidR="00E209EA" w:rsidRDefault="00E209EA">
      <w:r>
        <w:continuationSeparator/>
      </w:r>
    </w:p>
  </w:endnote>
  <w:endnote w:type="continuationNotice" w:id="1">
    <w:p w14:paraId="1C26F8A8" w14:textId="77777777" w:rsidR="00E209EA" w:rsidRDefault="00E209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E209EA" w14:paraId="2C8AC9D9" w14:textId="77777777" w:rsidTr="006A2DC3">
      <w:trPr>
        <w:trHeight w:val="176"/>
      </w:trPr>
      <w:tc>
        <w:tcPr>
          <w:tcW w:w="4678" w:type="dxa"/>
          <w:tcBorders>
            <w:top w:val="nil"/>
            <w:left w:val="nil"/>
            <w:bottom w:val="nil"/>
            <w:right w:val="nil"/>
          </w:tcBorders>
          <w:noWrap/>
          <w:vAlign w:val="bottom"/>
        </w:tcPr>
        <w:p w14:paraId="0FA1D984" w14:textId="77777777" w:rsidR="00E209EA" w:rsidRDefault="00E209E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E209EA" w:rsidRPr="00C761A2" w:rsidRDefault="00E209E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790756D7" w:rsidR="00E209EA" w:rsidRPr="00C761A2" w:rsidRDefault="00E209E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209EA" w14:paraId="15CF7402" w14:textId="77777777" w:rsidTr="006A2DC3">
      <w:trPr>
        <w:trHeight w:val="190"/>
      </w:trPr>
      <w:tc>
        <w:tcPr>
          <w:tcW w:w="4678" w:type="dxa"/>
          <w:tcBorders>
            <w:top w:val="nil"/>
            <w:left w:val="nil"/>
            <w:bottom w:val="nil"/>
            <w:right w:val="nil"/>
          </w:tcBorders>
          <w:noWrap/>
          <w:vAlign w:val="bottom"/>
        </w:tcPr>
        <w:p w14:paraId="636E5A14" w14:textId="77777777" w:rsidR="00E209EA" w:rsidRDefault="00E209EA">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E209EA" w:rsidRDefault="00E209EA">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7D35D8EA" w14:textId="77777777" w:rsidR="00E209EA" w:rsidRDefault="00E209EA">
          <w:pPr>
            <w:rPr>
              <w:rFonts w:ascii="Browallia New" w:hAnsi="Browallia New" w:cs="Browallia New"/>
              <w:sz w:val="26"/>
              <w:szCs w:val="26"/>
            </w:rPr>
          </w:pPr>
        </w:p>
      </w:tc>
    </w:tr>
  </w:tbl>
  <w:p w14:paraId="52A232E3" w14:textId="77777777" w:rsidR="00E209EA" w:rsidRDefault="00E2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E209EA" w14:paraId="3153C97C" w14:textId="77777777" w:rsidTr="0001418F">
      <w:trPr>
        <w:trHeight w:val="176"/>
      </w:trPr>
      <w:tc>
        <w:tcPr>
          <w:tcW w:w="8080" w:type="dxa"/>
          <w:tcBorders>
            <w:top w:val="nil"/>
            <w:left w:val="nil"/>
            <w:bottom w:val="nil"/>
            <w:right w:val="nil"/>
          </w:tcBorders>
          <w:noWrap/>
          <w:vAlign w:val="bottom"/>
        </w:tcPr>
        <w:p w14:paraId="3B0111CC" w14:textId="77777777" w:rsidR="00E209EA" w:rsidRDefault="00E209E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209EA" w:rsidRPr="00C761A2" w:rsidRDefault="00E209E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209EA" w:rsidRPr="00C761A2" w:rsidRDefault="00E209E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209EA" w14:paraId="622C54D2" w14:textId="77777777" w:rsidTr="0001418F">
      <w:trPr>
        <w:trHeight w:val="190"/>
      </w:trPr>
      <w:tc>
        <w:tcPr>
          <w:tcW w:w="8080" w:type="dxa"/>
          <w:tcBorders>
            <w:top w:val="nil"/>
            <w:left w:val="nil"/>
            <w:bottom w:val="nil"/>
            <w:right w:val="nil"/>
          </w:tcBorders>
          <w:noWrap/>
          <w:vAlign w:val="bottom"/>
        </w:tcPr>
        <w:p w14:paraId="76656160" w14:textId="77777777" w:rsidR="00E209EA" w:rsidRDefault="00E209EA">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E209EA" w:rsidRDefault="00E209EA">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E209EA" w:rsidRDefault="00E209EA">
          <w:pPr>
            <w:rPr>
              <w:rFonts w:ascii="Browallia New" w:hAnsi="Browallia New" w:cs="Browallia New"/>
              <w:sz w:val="26"/>
              <w:szCs w:val="26"/>
            </w:rPr>
          </w:pPr>
        </w:p>
      </w:tc>
    </w:tr>
  </w:tbl>
  <w:p w14:paraId="59BEDDC5" w14:textId="77777777" w:rsidR="00E209EA" w:rsidRDefault="00E2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E209EA" w14:paraId="3E208446" w14:textId="77777777">
      <w:trPr>
        <w:trHeight w:val="176"/>
      </w:trPr>
      <w:tc>
        <w:tcPr>
          <w:tcW w:w="4253" w:type="dxa"/>
          <w:tcBorders>
            <w:top w:val="nil"/>
            <w:left w:val="nil"/>
            <w:bottom w:val="nil"/>
            <w:right w:val="nil"/>
          </w:tcBorders>
          <w:noWrap/>
          <w:vAlign w:val="bottom"/>
        </w:tcPr>
        <w:p w14:paraId="731D9F94" w14:textId="77777777" w:rsidR="00E209EA" w:rsidRDefault="00E209E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209EA" w:rsidRPr="00C761A2" w:rsidRDefault="00E209E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209EA" w:rsidRPr="00C761A2" w:rsidRDefault="00E209E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209EA" w14:paraId="1FC85814" w14:textId="77777777">
      <w:trPr>
        <w:trHeight w:val="190"/>
      </w:trPr>
      <w:tc>
        <w:tcPr>
          <w:tcW w:w="4253" w:type="dxa"/>
          <w:tcBorders>
            <w:top w:val="nil"/>
            <w:left w:val="nil"/>
            <w:bottom w:val="nil"/>
            <w:right w:val="nil"/>
          </w:tcBorders>
          <w:noWrap/>
          <w:vAlign w:val="bottom"/>
        </w:tcPr>
        <w:p w14:paraId="007F516B" w14:textId="77777777" w:rsidR="00E209EA" w:rsidRDefault="00E209EA">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209EA" w:rsidRDefault="00E209EA">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209EA" w:rsidRDefault="00E209EA">
          <w:pPr>
            <w:rPr>
              <w:rFonts w:ascii="Browallia New" w:hAnsi="Browallia New" w:cs="Browallia New"/>
              <w:sz w:val="26"/>
              <w:szCs w:val="26"/>
            </w:rPr>
          </w:pPr>
        </w:p>
      </w:tc>
    </w:tr>
  </w:tbl>
  <w:p w14:paraId="63E7BD6F" w14:textId="77777777" w:rsidR="00E209EA" w:rsidRDefault="00E2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035E6" w14:textId="77777777" w:rsidR="00E209EA" w:rsidRDefault="00E209EA">
      <w:r>
        <w:separator/>
      </w:r>
    </w:p>
  </w:footnote>
  <w:footnote w:type="continuationSeparator" w:id="0">
    <w:p w14:paraId="14AE544C" w14:textId="77777777" w:rsidR="00E209EA" w:rsidRDefault="00E209EA">
      <w:r>
        <w:continuationSeparator/>
      </w:r>
    </w:p>
  </w:footnote>
  <w:footnote w:type="continuationNotice" w:id="1">
    <w:p w14:paraId="21DF5B05" w14:textId="77777777" w:rsidR="00E209EA" w:rsidRDefault="00E209E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5" w15:restartNumberingAfterBreak="0">
    <w:nsid w:val="23471F92"/>
    <w:multiLevelType w:val="multilevel"/>
    <w:tmpl w:val="0809001D"/>
    <w:numStyleLink w:val="Style2"/>
  </w:abstractNum>
  <w:abstractNum w:abstractNumId="16"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2EA1BF8"/>
    <w:lvl w:ilvl="0">
      <w:start w:val="8"/>
      <w:numFmt w:val="decimal"/>
      <w:lvlText w:val="%1"/>
      <w:lvlJc w:val="left"/>
      <w:pPr>
        <w:ind w:left="360" w:hanging="360"/>
      </w:pPr>
      <w:rPr>
        <w:rFonts w:hint="default"/>
      </w:rPr>
    </w:lvl>
    <w:lvl w:ilvl="1">
      <w:start w:val="8"/>
      <w:numFmt w:val="decimal"/>
      <w:lvlText w:val="%2.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871E14"/>
    <w:multiLevelType w:val="multilevel"/>
    <w:tmpl w:val="ABB865E8"/>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lang w:bidi="th-TH"/>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2"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D104E40"/>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5" w15:restartNumberingAfterBreak="0">
    <w:nsid w:val="3DD84F97"/>
    <w:multiLevelType w:val="multilevel"/>
    <w:tmpl w:val="5A98DBB8"/>
    <w:lvl w:ilvl="0">
      <w:start w:val="25"/>
      <w:numFmt w:val="decimal"/>
      <w:lvlText w:val="%1"/>
      <w:lvlJc w:val="left"/>
      <w:pPr>
        <w:ind w:left="360" w:hanging="360"/>
      </w:pPr>
      <w:rPr>
        <w:rFonts w:hint="default"/>
      </w:rPr>
    </w:lvl>
    <w:lvl w:ilvl="1">
      <w:start w:val="1"/>
      <w:numFmt w:val="decimal"/>
      <w:lvlText w:val=" 24.%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31084C"/>
    <w:multiLevelType w:val="hybridMultilevel"/>
    <w:tmpl w:val="669AAD8C"/>
    <w:lvl w:ilvl="0" w:tplc="7DC0C214">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9"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856695A"/>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36" w15:restartNumberingAfterBreak="0">
    <w:nsid w:val="68F5544A"/>
    <w:multiLevelType w:val="multilevel"/>
    <w:tmpl w:val="A7D63604"/>
    <w:lvl w:ilvl="0">
      <w:start w:val="3"/>
      <w:numFmt w:val="decimal"/>
      <w:lvlText w:val="%1"/>
      <w:lvlJc w:val="left"/>
      <w:pPr>
        <w:ind w:left="384" w:hanging="384"/>
      </w:pPr>
      <w:rPr>
        <w:rFonts w:hint="default"/>
        <w:color w:val="auto"/>
      </w:rPr>
    </w:lvl>
    <w:lvl w:ilvl="1">
      <w:start w:val="1"/>
      <w:numFmt w:val="decimal"/>
      <w:lvlText w:val="%1.%2"/>
      <w:lvlJc w:val="left"/>
      <w:pPr>
        <w:ind w:left="888" w:hanging="384"/>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2736" w:hanging="72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104" w:hanging="108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37" w15:restartNumberingAfterBreak="0">
    <w:nsid w:val="6D436147"/>
    <w:multiLevelType w:val="multilevel"/>
    <w:tmpl w:val="6602FAD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sz w:val="28"/>
        <w:szCs w:val="28"/>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8"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4"/>
  </w:num>
  <w:num w:numId="14">
    <w:abstractNumId w:val="20"/>
  </w:num>
  <w:num w:numId="15">
    <w:abstractNumId w:val="27"/>
  </w:num>
  <w:num w:numId="16">
    <w:abstractNumId w:val="18"/>
  </w:num>
  <w:num w:numId="17">
    <w:abstractNumId w:val="4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1"/>
  </w:num>
  <w:num w:numId="21">
    <w:abstractNumId w:val="13"/>
  </w:num>
  <w:num w:numId="22">
    <w:abstractNumId w:val="25"/>
  </w:num>
  <w:num w:numId="23">
    <w:abstractNumId w:val="12"/>
  </w:num>
  <w:num w:numId="24">
    <w:abstractNumId w:val="29"/>
  </w:num>
  <w:num w:numId="25">
    <w:abstractNumId w:val="15"/>
  </w:num>
  <w:num w:numId="26">
    <w:abstractNumId w:val="10"/>
  </w:num>
  <w:num w:numId="27">
    <w:abstractNumId w:val="37"/>
  </w:num>
  <w:num w:numId="28">
    <w:abstractNumId w:val="11"/>
  </w:num>
  <w:num w:numId="29">
    <w:abstractNumId w:val="31"/>
  </w:num>
  <w:num w:numId="30">
    <w:abstractNumId w:val="22"/>
  </w:num>
  <w:num w:numId="31">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4"/>
  </w:num>
  <w:num w:numId="34">
    <w:abstractNumId w:val="39"/>
  </w:num>
  <w:num w:numId="35">
    <w:abstractNumId w:val="16"/>
  </w:num>
  <w:num w:numId="36">
    <w:abstractNumId w:val="24"/>
  </w:num>
  <w:num w:numId="37">
    <w:abstractNumId w:val="21"/>
  </w:num>
  <w:num w:numId="38">
    <w:abstractNumId w:val="32"/>
  </w:num>
  <w:num w:numId="39">
    <w:abstractNumId w:val="36"/>
  </w:num>
  <w:num w:numId="40">
    <w:abstractNumId w:val="30"/>
  </w:num>
  <w:num w:numId="41">
    <w:abstractNumId w:val="26"/>
  </w:num>
  <w:num w:numId="42">
    <w:abstractNumId w:val="35"/>
  </w:num>
  <w:num w:numId="43">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9DD"/>
    <w:rsid w:val="000010B5"/>
    <w:rsid w:val="00001158"/>
    <w:rsid w:val="0000117D"/>
    <w:rsid w:val="00002050"/>
    <w:rsid w:val="00002185"/>
    <w:rsid w:val="00002572"/>
    <w:rsid w:val="00002593"/>
    <w:rsid w:val="000025FE"/>
    <w:rsid w:val="0000279E"/>
    <w:rsid w:val="00002BE9"/>
    <w:rsid w:val="00002F1E"/>
    <w:rsid w:val="00003227"/>
    <w:rsid w:val="00003723"/>
    <w:rsid w:val="000038C4"/>
    <w:rsid w:val="00003C3A"/>
    <w:rsid w:val="00004178"/>
    <w:rsid w:val="000044C1"/>
    <w:rsid w:val="0000487B"/>
    <w:rsid w:val="00004ACD"/>
    <w:rsid w:val="00004D44"/>
    <w:rsid w:val="00005368"/>
    <w:rsid w:val="00005490"/>
    <w:rsid w:val="00005636"/>
    <w:rsid w:val="00005876"/>
    <w:rsid w:val="000064DA"/>
    <w:rsid w:val="000069A8"/>
    <w:rsid w:val="00006D98"/>
    <w:rsid w:val="00006E38"/>
    <w:rsid w:val="000079C8"/>
    <w:rsid w:val="00007B24"/>
    <w:rsid w:val="00007B32"/>
    <w:rsid w:val="00007BB4"/>
    <w:rsid w:val="00007D06"/>
    <w:rsid w:val="00010A3E"/>
    <w:rsid w:val="00011699"/>
    <w:rsid w:val="0001173B"/>
    <w:rsid w:val="00011797"/>
    <w:rsid w:val="000118AB"/>
    <w:rsid w:val="00011DD8"/>
    <w:rsid w:val="00012502"/>
    <w:rsid w:val="000128A6"/>
    <w:rsid w:val="00012C33"/>
    <w:rsid w:val="000133FC"/>
    <w:rsid w:val="0001357E"/>
    <w:rsid w:val="000136A7"/>
    <w:rsid w:val="00013EF2"/>
    <w:rsid w:val="0001418F"/>
    <w:rsid w:val="000146A4"/>
    <w:rsid w:val="00014977"/>
    <w:rsid w:val="00014C74"/>
    <w:rsid w:val="000152D1"/>
    <w:rsid w:val="0001555D"/>
    <w:rsid w:val="0001561E"/>
    <w:rsid w:val="00015806"/>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07E"/>
    <w:rsid w:val="00022116"/>
    <w:rsid w:val="00022774"/>
    <w:rsid w:val="00022B5A"/>
    <w:rsid w:val="00022C08"/>
    <w:rsid w:val="00023378"/>
    <w:rsid w:val="00023A52"/>
    <w:rsid w:val="00023B2D"/>
    <w:rsid w:val="00023D82"/>
    <w:rsid w:val="000247E6"/>
    <w:rsid w:val="00024941"/>
    <w:rsid w:val="00024C44"/>
    <w:rsid w:val="000252AC"/>
    <w:rsid w:val="0002530C"/>
    <w:rsid w:val="000253D9"/>
    <w:rsid w:val="00025ABF"/>
    <w:rsid w:val="00025B31"/>
    <w:rsid w:val="00025F93"/>
    <w:rsid w:val="000268A3"/>
    <w:rsid w:val="000269F5"/>
    <w:rsid w:val="00026AE9"/>
    <w:rsid w:val="00027101"/>
    <w:rsid w:val="00027314"/>
    <w:rsid w:val="00027916"/>
    <w:rsid w:val="000305A3"/>
    <w:rsid w:val="00030A75"/>
    <w:rsid w:val="00030B42"/>
    <w:rsid w:val="00030FEF"/>
    <w:rsid w:val="00031225"/>
    <w:rsid w:val="00031A92"/>
    <w:rsid w:val="00031B7C"/>
    <w:rsid w:val="00031B88"/>
    <w:rsid w:val="00031D1D"/>
    <w:rsid w:val="00031E1A"/>
    <w:rsid w:val="00032699"/>
    <w:rsid w:val="000328B3"/>
    <w:rsid w:val="00032D64"/>
    <w:rsid w:val="00033126"/>
    <w:rsid w:val="000336D6"/>
    <w:rsid w:val="00033B32"/>
    <w:rsid w:val="00033C3F"/>
    <w:rsid w:val="000344AC"/>
    <w:rsid w:val="000348BE"/>
    <w:rsid w:val="00034C21"/>
    <w:rsid w:val="00034C2B"/>
    <w:rsid w:val="00034E7D"/>
    <w:rsid w:val="00034E7E"/>
    <w:rsid w:val="0003570E"/>
    <w:rsid w:val="00035884"/>
    <w:rsid w:val="00035C98"/>
    <w:rsid w:val="00035CEC"/>
    <w:rsid w:val="00035E67"/>
    <w:rsid w:val="00036301"/>
    <w:rsid w:val="00036318"/>
    <w:rsid w:val="00036794"/>
    <w:rsid w:val="00036DB1"/>
    <w:rsid w:val="000375E6"/>
    <w:rsid w:val="00040530"/>
    <w:rsid w:val="00040556"/>
    <w:rsid w:val="000408A9"/>
    <w:rsid w:val="0004090D"/>
    <w:rsid w:val="000409B6"/>
    <w:rsid w:val="00040BF6"/>
    <w:rsid w:val="00040FA5"/>
    <w:rsid w:val="00041073"/>
    <w:rsid w:val="00041192"/>
    <w:rsid w:val="000413A7"/>
    <w:rsid w:val="000414D8"/>
    <w:rsid w:val="00041572"/>
    <w:rsid w:val="000418D6"/>
    <w:rsid w:val="0004243E"/>
    <w:rsid w:val="0004255A"/>
    <w:rsid w:val="000426E8"/>
    <w:rsid w:val="00042CC9"/>
    <w:rsid w:val="00042E56"/>
    <w:rsid w:val="000430C3"/>
    <w:rsid w:val="00043548"/>
    <w:rsid w:val="00043892"/>
    <w:rsid w:val="00043C69"/>
    <w:rsid w:val="000443D5"/>
    <w:rsid w:val="0004462C"/>
    <w:rsid w:val="00044905"/>
    <w:rsid w:val="00044C3F"/>
    <w:rsid w:val="00044E94"/>
    <w:rsid w:val="00045016"/>
    <w:rsid w:val="000452CE"/>
    <w:rsid w:val="00045497"/>
    <w:rsid w:val="00045504"/>
    <w:rsid w:val="000459AF"/>
    <w:rsid w:val="000461E1"/>
    <w:rsid w:val="0004645D"/>
    <w:rsid w:val="0004663F"/>
    <w:rsid w:val="0004669D"/>
    <w:rsid w:val="00046947"/>
    <w:rsid w:val="00046D12"/>
    <w:rsid w:val="00046E6A"/>
    <w:rsid w:val="00047057"/>
    <w:rsid w:val="000471FD"/>
    <w:rsid w:val="00047808"/>
    <w:rsid w:val="00050044"/>
    <w:rsid w:val="00050164"/>
    <w:rsid w:val="00050294"/>
    <w:rsid w:val="0005077D"/>
    <w:rsid w:val="00050A2B"/>
    <w:rsid w:val="00051395"/>
    <w:rsid w:val="000517AF"/>
    <w:rsid w:val="00051AAF"/>
    <w:rsid w:val="00051B06"/>
    <w:rsid w:val="00051B9B"/>
    <w:rsid w:val="00051BE4"/>
    <w:rsid w:val="00052151"/>
    <w:rsid w:val="000521EB"/>
    <w:rsid w:val="000522D7"/>
    <w:rsid w:val="00052801"/>
    <w:rsid w:val="0005285B"/>
    <w:rsid w:val="00052BAA"/>
    <w:rsid w:val="00052DE4"/>
    <w:rsid w:val="00053001"/>
    <w:rsid w:val="000530AA"/>
    <w:rsid w:val="00053681"/>
    <w:rsid w:val="00053DD3"/>
    <w:rsid w:val="00053F20"/>
    <w:rsid w:val="000542AD"/>
    <w:rsid w:val="0005441C"/>
    <w:rsid w:val="00054497"/>
    <w:rsid w:val="00054511"/>
    <w:rsid w:val="00054AAA"/>
    <w:rsid w:val="000550B8"/>
    <w:rsid w:val="00055258"/>
    <w:rsid w:val="00055426"/>
    <w:rsid w:val="00055612"/>
    <w:rsid w:val="000556C5"/>
    <w:rsid w:val="00055717"/>
    <w:rsid w:val="00055889"/>
    <w:rsid w:val="000558F0"/>
    <w:rsid w:val="00055B2D"/>
    <w:rsid w:val="000561BC"/>
    <w:rsid w:val="000562EF"/>
    <w:rsid w:val="00056F4F"/>
    <w:rsid w:val="00057900"/>
    <w:rsid w:val="00057C7F"/>
    <w:rsid w:val="000600E0"/>
    <w:rsid w:val="0006069E"/>
    <w:rsid w:val="00060801"/>
    <w:rsid w:val="00060A89"/>
    <w:rsid w:val="00060AE5"/>
    <w:rsid w:val="00060D3D"/>
    <w:rsid w:val="000610CD"/>
    <w:rsid w:val="00061B60"/>
    <w:rsid w:val="00061BC5"/>
    <w:rsid w:val="00061CA1"/>
    <w:rsid w:val="00061D2C"/>
    <w:rsid w:val="00061E3B"/>
    <w:rsid w:val="0006230E"/>
    <w:rsid w:val="000623C9"/>
    <w:rsid w:val="00062BC9"/>
    <w:rsid w:val="00062CB9"/>
    <w:rsid w:val="00062F4A"/>
    <w:rsid w:val="0006321F"/>
    <w:rsid w:val="00063264"/>
    <w:rsid w:val="00064090"/>
    <w:rsid w:val="000640D6"/>
    <w:rsid w:val="00064A6D"/>
    <w:rsid w:val="00064C97"/>
    <w:rsid w:val="00065232"/>
    <w:rsid w:val="0006552F"/>
    <w:rsid w:val="000657FF"/>
    <w:rsid w:val="000658A8"/>
    <w:rsid w:val="00065A7B"/>
    <w:rsid w:val="000662A8"/>
    <w:rsid w:val="00066478"/>
    <w:rsid w:val="000666D9"/>
    <w:rsid w:val="000666E6"/>
    <w:rsid w:val="00066855"/>
    <w:rsid w:val="00066B51"/>
    <w:rsid w:val="00066D78"/>
    <w:rsid w:val="00067A3C"/>
    <w:rsid w:val="00067EBC"/>
    <w:rsid w:val="00067F77"/>
    <w:rsid w:val="00070281"/>
    <w:rsid w:val="000702C8"/>
    <w:rsid w:val="00070616"/>
    <w:rsid w:val="00070716"/>
    <w:rsid w:val="00070BE0"/>
    <w:rsid w:val="00070EC4"/>
    <w:rsid w:val="00070EE9"/>
    <w:rsid w:val="000715D4"/>
    <w:rsid w:val="00072CC2"/>
    <w:rsid w:val="000730BF"/>
    <w:rsid w:val="000731B3"/>
    <w:rsid w:val="00073426"/>
    <w:rsid w:val="000736C0"/>
    <w:rsid w:val="00073796"/>
    <w:rsid w:val="00073DD4"/>
    <w:rsid w:val="00073E41"/>
    <w:rsid w:val="0007411B"/>
    <w:rsid w:val="00074BFA"/>
    <w:rsid w:val="0007519C"/>
    <w:rsid w:val="00075331"/>
    <w:rsid w:val="00075388"/>
    <w:rsid w:val="00075B7F"/>
    <w:rsid w:val="00075D54"/>
    <w:rsid w:val="00076635"/>
    <w:rsid w:val="000769E6"/>
    <w:rsid w:val="00076DAA"/>
    <w:rsid w:val="00076DDE"/>
    <w:rsid w:val="0007750E"/>
    <w:rsid w:val="000776C2"/>
    <w:rsid w:val="000776DC"/>
    <w:rsid w:val="00077E10"/>
    <w:rsid w:val="000804A5"/>
    <w:rsid w:val="00080B6E"/>
    <w:rsid w:val="00080C80"/>
    <w:rsid w:val="00081589"/>
    <w:rsid w:val="000816A2"/>
    <w:rsid w:val="00081827"/>
    <w:rsid w:val="00081A56"/>
    <w:rsid w:val="00081D96"/>
    <w:rsid w:val="00081E7C"/>
    <w:rsid w:val="00082025"/>
    <w:rsid w:val="000821B4"/>
    <w:rsid w:val="0008252B"/>
    <w:rsid w:val="000825FE"/>
    <w:rsid w:val="00082780"/>
    <w:rsid w:val="000835CB"/>
    <w:rsid w:val="0008384A"/>
    <w:rsid w:val="00083D61"/>
    <w:rsid w:val="00083F8B"/>
    <w:rsid w:val="0008465F"/>
    <w:rsid w:val="00084B49"/>
    <w:rsid w:val="00084F3E"/>
    <w:rsid w:val="00085459"/>
    <w:rsid w:val="000861C3"/>
    <w:rsid w:val="00086328"/>
    <w:rsid w:val="000864D6"/>
    <w:rsid w:val="000866D2"/>
    <w:rsid w:val="00086760"/>
    <w:rsid w:val="00087033"/>
    <w:rsid w:val="00087340"/>
    <w:rsid w:val="00087A0F"/>
    <w:rsid w:val="00087A39"/>
    <w:rsid w:val="0009009A"/>
    <w:rsid w:val="0009038D"/>
    <w:rsid w:val="00090A8E"/>
    <w:rsid w:val="00090FD9"/>
    <w:rsid w:val="0009183F"/>
    <w:rsid w:val="00091C29"/>
    <w:rsid w:val="00092321"/>
    <w:rsid w:val="000926D9"/>
    <w:rsid w:val="0009295F"/>
    <w:rsid w:val="0009326C"/>
    <w:rsid w:val="000936F1"/>
    <w:rsid w:val="00094532"/>
    <w:rsid w:val="00094572"/>
    <w:rsid w:val="00094577"/>
    <w:rsid w:val="00094A79"/>
    <w:rsid w:val="00094C03"/>
    <w:rsid w:val="00094F89"/>
    <w:rsid w:val="000950DD"/>
    <w:rsid w:val="00095138"/>
    <w:rsid w:val="00095292"/>
    <w:rsid w:val="000957C7"/>
    <w:rsid w:val="00095B3E"/>
    <w:rsid w:val="00095B4C"/>
    <w:rsid w:val="00095BCD"/>
    <w:rsid w:val="0009627D"/>
    <w:rsid w:val="000962C8"/>
    <w:rsid w:val="0009639D"/>
    <w:rsid w:val="00096637"/>
    <w:rsid w:val="00096D3A"/>
    <w:rsid w:val="000971B7"/>
    <w:rsid w:val="0009730E"/>
    <w:rsid w:val="00097528"/>
    <w:rsid w:val="00097E7E"/>
    <w:rsid w:val="000A037C"/>
    <w:rsid w:val="000A04D7"/>
    <w:rsid w:val="000A067D"/>
    <w:rsid w:val="000A083B"/>
    <w:rsid w:val="000A0874"/>
    <w:rsid w:val="000A0F2E"/>
    <w:rsid w:val="000A105B"/>
    <w:rsid w:val="000A1A76"/>
    <w:rsid w:val="000A1A8B"/>
    <w:rsid w:val="000A1CFE"/>
    <w:rsid w:val="000A1F72"/>
    <w:rsid w:val="000A2076"/>
    <w:rsid w:val="000A248E"/>
    <w:rsid w:val="000A2F91"/>
    <w:rsid w:val="000A33D5"/>
    <w:rsid w:val="000A36C3"/>
    <w:rsid w:val="000A37C8"/>
    <w:rsid w:val="000A3A13"/>
    <w:rsid w:val="000A3B5F"/>
    <w:rsid w:val="000A3F73"/>
    <w:rsid w:val="000A3F7C"/>
    <w:rsid w:val="000A4A68"/>
    <w:rsid w:val="000A4AE8"/>
    <w:rsid w:val="000A5157"/>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034F"/>
    <w:rsid w:val="000B0404"/>
    <w:rsid w:val="000B1284"/>
    <w:rsid w:val="000B12D5"/>
    <w:rsid w:val="000B13D4"/>
    <w:rsid w:val="000B13E6"/>
    <w:rsid w:val="000B1B00"/>
    <w:rsid w:val="000B1BB8"/>
    <w:rsid w:val="000B1DAE"/>
    <w:rsid w:val="000B1EC4"/>
    <w:rsid w:val="000B22DB"/>
    <w:rsid w:val="000B2585"/>
    <w:rsid w:val="000B25F4"/>
    <w:rsid w:val="000B286F"/>
    <w:rsid w:val="000B29C3"/>
    <w:rsid w:val="000B3051"/>
    <w:rsid w:val="000B37FD"/>
    <w:rsid w:val="000B3DA7"/>
    <w:rsid w:val="000B41BE"/>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C74"/>
    <w:rsid w:val="000C09A9"/>
    <w:rsid w:val="000C0AAC"/>
    <w:rsid w:val="000C1066"/>
    <w:rsid w:val="000C15C9"/>
    <w:rsid w:val="000C1A04"/>
    <w:rsid w:val="000C1DC5"/>
    <w:rsid w:val="000C1FDF"/>
    <w:rsid w:val="000C2A3F"/>
    <w:rsid w:val="000C31AA"/>
    <w:rsid w:val="000C32A1"/>
    <w:rsid w:val="000C365A"/>
    <w:rsid w:val="000C3FC4"/>
    <w:rsid w:val="000C400F"/>
    <w:rsid w:val="000C4C22"/>
    <w:rsid w:val="000C4F4F"/>
    <w:rsid w:val="000C4F94"/>
    <w:rsid w:val="000C5955"/>
    <w:rsid w:val="000C5A3D"/>
    <w:rsid w:val="000C607C"/>
    <w:rsid w:val="000C65AE"/>
    <w:rsid w:val="000C6EAF"/>
    <w:rsid w:val="000D03A6"/>
    <w:rsid w:val="000D12A8"/>
    <w:rsid w:val="000D15D2"/>
    <w:rsid w:val="000D1CA5"/>
    <w:rsid w:val="000D1E19"/>
    <w:rsid w:val="000D1E5B"/>
    <w:rsid w:val="000D2009"/>
    <w:rsid w:val="000D2052"/>
    <w:rsid w:val="000D2247"/>
    <w:rsid w:val="000D24E0"/>
    <w:rsid w:val="000D2CA1"/>
    <w:rsid w:val="000D2EDA"/>
    <w:rsid w:val="000D3760"/>
    <w:rsid w:val="000D3B7E"/>
    <w:rsid w:val="000D42BF"/>
    <w:rsid w:val="000D44E4"/>
    <w:rsid w:val="000D48D2"/>
    <w:rsid w:val="000D4A4E"/>
    <w:rsid w:val="000D4AF7"/>
    <w:rsid w:val="000D593E"/>
    <w:rsid w:val="000D6024"/>
    <w:rsid w:val="000D6BA6"/>
    <w:rsid w:val="000D6D57"/>
    <w:rsid w:val="000D6F50"/>
    <w:rsid w:val="000D770B"/>
    <w:rsid w:val="000D7A8A"/>
    <w:rsid w:val="000D7F39"/>
    <w:rsid w:val="000E01D5"/>
    <w:rsid w:val="000E0326"/>
    <w:rsid w:val="000E0454"/>
    <w:rsid w:val="000E0C47"/>
    <w:rsid w:val="000E11DA"/>
    <w:rsid w:val="000E1594"/>
    <w:rsid w:val="000E170E"/>
    <w:rsid w:val="000E1788"/>
    <w:rsid w:val="000E2291"/>
    <w:rsid w:val="000E2676"/>
    <w:rsid w:val="000E2B8A"/>
    <w:rsid w:val="000E2C4C"/>
    <w:rsid w:val="000E2CBE"/>
    <w:rsid w:val="000E3822"/>
    <w:rsid w:val="000E42B0"/>
    <w:rsid w:val="000E4A69"/>
    <w:rsid w:val="000E5631"/>
    <w:rsid w:val="000E59D2"/>
    <w:rsid w:val="000E5D69"/>
    <w:rsid w:val="000E61CA"/>
    <w:rsid w:val="000E6527"/>
    <w:rsid w:val="000E6F9B"/>
    <w:rsid w:val="000E713E"/>
    <w:rsid w:val="000E73BC"/>
    <w:rsid w:val="000F0073"/>
    <w:rsid w:val="000F1182"/>
    <w:rsid w:val="000F1863"/>
    <w:rsid w:val="000F1C1D"/>
    <w:rsid w:val="000F1CBB"/>
    <w:rsid w:val="000F26B4"/>
    <w:rsid w:val="000F2D2E"/>
    <w:rsid w:val="000F2F0D"/>
    <w:rsid w:val="000F3031"/>
    <w:rsid w:val="000F3B2B"/>
    <w:rsid w:val="000F3B3F"/>
    <w:rsid w:val="000F4963"/>
    <w:rsid w:val="000F4B42"/>
    <w:rsid w:val="000F595F"/>
    <w:rsid w:val="000F5E2B"/>
    <w:rsid w:val="000F6046"/>
    <w:rsid w:val="000F6829"/>
    <w:rsid w:val="000F693D"/>
    <w:rsid w:val="000F6D0E"/>
    <w:rsid w:val="000F72DD"/>
    <w:rsid w:val="000F7539"/>
    <w:rsid w:val="000F7564"/>
    <w:rsid w:val="000F7704"/>
    <w:rsid w:val="000F7ABE"/>
    <w:rsid w:val="000F7AC2"/>
    <w:rsid w:val="00100064"/>
    <w:rsid w:val="001001DE"/>
    <w:rsid w:val="0010043B"/>
    <w:rsid w:val="0010095B"/>
    <w:rsid w:val="001009AC"/>
    <w:rsid w:val="0010129E"/>
    <w:rsid w:val="00101353"/>
    <w:rsid w:val="001013CF"/>
    <w:rsid w:val="00101401"/>
    <w:rsid w:val="00101CF4"/>
    <w:rsid w:val="00101D00"/>
    <w:rsid w:val="00101D16"/>
    <w:rsid w:val="00102E7B"/>
    <w:rsid w:val="00103668"/>
    <w:rsid w:val="001036C6"/>
    <w:rsid w:val="00103F18"/>
    <w:rsid w:val="001048E6"/>
    <w:rsid w:val="00104A8B"/>
    <w:rsid w:val="001053AE"/>
    <w:rsid w:val="00105C00"/>
    <w:rsid w:val="00106074"/>
    <w:rsid w:val="001060FB"/>
    <w:rsid w:val="00106152"/>
    <w:rsid w:val="001064B3"/>
    <w:rsid w:val="00106543"/>
    <w:rsid w:val="00106946"/>
    <w:rsid w:val="00107273"/>
    <w:rsid w:val="001075D2"/>
    <w:rsid w:val="00107D22"/>
    <w:rsid w:val="00107E53"/>
    <w:rsid w:val="00107EB4"/>
    <w:rsid w:val="00107EC4"/>
    <w:rsid w:val="00107F31"/>
    <w:rsid w:val="001106CF"/>
    <w:rsid w:val="001108AC"/>
    <w:rsid w:val="001109C6"/>
    <w:rsid w:val="00111099"/>
    <w:rsid w:val="001114CB"/>
    <w:rsid w:val="0011153D"/>
    <w:rsid w:val="001119F8"/>
    <w:rsid w:val="00111ED2"/>
    <w:rsid w:val="001123BE"/>
    <w:rsid w:val="0011279D"/>
    <w:rsid w:val="0011286C"/>
    <w:rsid w:val="00112DEC"/>
    <w:rsid w:val="00113269"/>
    <w:rsid w:val="00113CC8"/>
    <w:rsid w:val="00113FC9"/>
    <w:rsid w:val="00114014"/>
    <w:rsid w:val="001141DA"/>
    <w:rsid w:val="0011425B"/>
    <w:rsid w:val="00114575"/>
    <w:rsid w:val="0011491F"/>
    <w:rsid w:val="00114B40"/>
    <w:rsid w:val="00114DA9"/>
    <w:rsid w:val="001153CD"/>
    <w:rsid w:val="00115507"/>
    <w:rsid w:val="00116196"/>
    <w:rsid w:val="00116402"/>
    <w:rsid w:val="00116BB9"/>
    <w:rsid w:val="00116C2B"/>
    <w:rsid w:val="00117387"/>
    <w:rsid w:val="00117AA1"/>
    <w:rsid w:val="001203C4"/>
    <w:rsid w:val="00120C54"/>
    <w:rsid w:val="0012118C"/>
    <w:rsid w:val="001214B0"/>
    <w:rsid w:val="001214C6"/>
    <w:rsid w:val="00121F06"/>
    <w:rsid w:val="001220C4"/>
    <w:rsid w:val="001222BD"/>
    <w:rsid w:val="00122A97"/>
    <w:rsid w:val="00122FA8"/>
    <w:rsid w:val="001232B0"/>
    <w:rsid w:val="00123525"/>
    <w:rsid w:val="00123EF5"/>
    <w:rsid w:val="00123FC8"/>
    <w:rsid w:val="00124055"/>
    <w:rsid w:val="0012411F"/>
    <w:rsid w:val="00124575"/>
    <w:rsid w:val="00124641"/>
    <w:rsid w:val="00124998"/>
    <w:rsid w:val="00124BB0"/>
    <w:rsid w:val="0012502A"/>
    <w:rsid w:val="001256A4"/>
    <w:rsid w:val="0012572E"/>
    <w:rsid w:val="00125B46"/>
    <w:rsid w:val="001269D3"/>
    <w:rsid w:val="00126C7A"/>
    <w:rsid w:val="00126CC5"/>
    <w:rsid w:val="00126D21"/>
    <w:rsid w:val="00126D57"/>
    <w:rsid w:val="001270B7"/>
    <w:rsid w:val="00127CB4"/>
    <w:rsid w:val="0013020C"/>
    <w:rsid w:val="0013062A"/>
    <w:rsid w:val="001306D0"/>
    <w:rsid w:val="0013073D"/>
    <w:rsid w:val="00130794"/>
    <w:rsid w:val="0013105F"/>
    <w:rsid w:val="001317FB"/>
    <w:rsid w:val="00132471"/>
    <w:rsid w:val="001328D4"/>
    <w:rsid w:val="00132BB5"/>
    <w:rsid w:val="00132F90"/>
    <w:rsid w:val="001339BE"/>
    <w:rsid w:val="0013423D"/>
    <w:rsid w:val="001345FF"/>
    <w:rsid w:val="001347F7"/>
    <w:rsid w:val="00134C35"/>
    <w:rsid w:val="00134EBB"/>
    <w:rsid w:val="0013507C"/>
    <w:rsid w:val="001350F7"/>
    <w:rsid w:val="001352AC"/>
    <w:rsid w:val="001355F9"/>
    <w:rsid w:val="001356B7"/>
    <w:rsid w:val="00135C7B"/>
    <w:rsid w:val="00136083"/>
    <w:rsid w:val="0013611C"/>
    <w:rsid w:val="00136386"/>
    <w:rsid w:val="00136623"/>
    <w:rsid w:val="00136920"/>
    <w:rsid w:val="00136A54"/>
    <w:rsid w:val="00136DC6"/>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AEA"/>
    <w:rsid w:val="00143D08"/>
    <w:rsid w:val="00143E46"/>
    <w:rsid w:val="00144144"/>
    <w:rsid w:val="00144208"/>
    <w:rsid w:val="0014423E"/>
    <w:rsid w:val="001442CA"/>
    <w:rsid w:val="001447F7"/>
    <w:rsid w:val="0014495E"/>
    <w:rsid w:val="001449C4"/>
    <w:rsid w:val="00144CD7"/>
    <w:rsid w:val="00144E1D"/>
    <w:rsid w:val="00145A50"/>
    <w:rsid w:val="00145CF6"/>
    <w:rsid w:val="00145D1E"/>
    <w:rsid w:val="00146627"/>
    <w:rsid w:val="001466AC"/>
    <w:rsid w:val="00146A84"/>
    <w:rsid w:val="0014700F"/>
    <w:rsid w:val="00147016"/>
    <w:rsid w:val="00147235"/>
    <w:rsid w:val="001472BD"/>
    <w:rsid w:val="001473C1"/>
    <w:rsid w:val="0014747E"/>
    <w:rsid w:val="00147688"/>
    <w:rsid w:val="00147A3C"/>
    <w:rsid w:val="00147AF2"/>
    <w:rsid w:val="00147CBE"/>
    <w:rsid w:val="0015021C"/>
    <w:rsid w:val="001503F9"/>
    <w:rsid w:val="00150BBC"/>
    <w:rsid w:val="00150C8D"/>
    <w:rsid w:val="00150E87"/>
    <w:rsid w:val="00151389"/>
    <w:rsid w:val="00151938"/>
    <w:rsid w:val="00151AF0"/>
    <w:rsid w:val="001522BA"/>
    <w:rsid w:val="001525D4"/>
    <w:rsid w:val="001525D8"/>
    <w:rsid w:val="00152603"/>
    <w:rsid w:val="00152937"/>
    <w:rsid w:val="00152A48"/>
    <w:rsid w:val="00152C96"/>
    <w:rsid w:val="001530FE"/>
    <w:rsid w:val="001539E1"/>
    <w:rsid w:val="001542E1"/>
    <w:rsid w:val="0015494E"/>
    <w:rsid w:val="00155788"/>
    <w:rsid w:val="00155A2A"/>
    <w:rsid w:val="0015642D"/>
    <w:rsid w:val="0015695F"/>
    <w:rsid w:val="00156A13"/>
    <w:rsid w:val="00156D09"/>
    <w:rsid w:val="00156EB2"/>
    <w:rsid w:val="0015718F"/>
    <w:rsid w:val="00157486"/>
    <w:rsid w:val="001576A7"/>
    <w:rsid w:val="00160100"/>
    <w:rsid w:val="00160162"/>
    <w:rsid w:val="00160CD4"/>
    <w:rsid w:val="00161319"/>
    <w:rsid w:val="0016141D"/>
    <w:rsid w:val="00161D3E"/>
    <w:rsid w:val="00162B02"/>
    <w:rsid w:val="00163538"/>
    <w:rsid w:val="00163558"/>
    <w:rsid w:val="0016388B"/>
    <w:rsid w:val="00163A5D"/>
    <w:rsid w:val="00163F5A"/>
    <w:rsid w:val="0016410A"/>
    <w:rsid w:val="00164208"/>
    <w:rsid w:val="0016491E"/>
    <w:rsid w:val="001656A7"/>
    <w:rsid w:val="00165D0D"/>
    <w:rsid w:val="00166830"/>
    <w:rsid w:val="00166D77"/>
    <w:rsid w:val="00167299"/>
    <w:rsid w:val="00167328"/>
    <w:rsid w:val="00167C4C"/>
    <w:rsid w:val="00170005"/>
    <w:rsid w:val="001702C4"/>
    <w:rsid w:val="001714B4"/>
    <w:rsid w:val="00171512"/>
    <w:rsid w:val="001719DE"/>
    <w:rsid w:val="00171C33"/>
    <w:rsid w:val="00171D04"/>
    <w:rsid w:val="00171D0C"/>
    <w:rsid w:val="00173DAB"/>
    <w:rsid w:val="001749D9"/>
    <w:rsid w:val="00174D75"/>
    <w:rsid w:val="00175449"/>
    <w:rsid w:val="00175660"/>
    <w:rsid w:val="00175679"/>
    <w:rsid w:val="00175950"/>
    <w:rsid w:val="001759FF"/>
    <w:rsid w:val="00175B24"/>
    <w:rsid w:val="00175F3A"/>
    <w:rsid w:val="00176015"/>
    <w:rsid w:val="001760A1"/>
    <w:rsid w:val="00176154"/>
    <w:rsid w:val="00176375"/>
    <w:rsid w:val="00176427"/>
    <w:rsid w:val="00176461"/>
    <w:rsid w:val="00176834"/>
    <w:rsid w:val="001769A7"/>
    <w:rsid w:val="00176A3A"/>
    <w:rsid w:val="00177023"/>
    <w:rsid w:val="0017719A"/>
    <w:rsid w:val="001771F3"/>
    <w:rsid w:val="00177B05"/>
    <w:rsid w:val="00177B89"/>
    <w:rsid w:val="00177F2B"/>
    <w:rsid w:val="00177F74"/>
    <w:rsid w:val="00180183"/>
    <w:rsid w:val="0018028C"/>
    <w:rsid w:val="001802E1"/>
    <w:rsid w:val="00180554"/>
    <w:rsid w:val="00180743"/>
    <w:rsid w:val="00180878"/>
    <w:rsid w:val="00180B1B"/>
    <w:rsid w:val="001818FC"/>
    <w:rsid w:val="00182384"/>
    <w:rsid w:val="001828A7"/>
    <w:rsid w:val="00183055"/>
    <w:rsid w:val="00183479"/>
    <w:rsid w:val="001838D0"/>
    <w:rsid w:val="00183987"/>
    <w:rsid w:val="00183A62"/>
    <w:rsid w:val="00183A9B"/>
    <w:rsid w:val="00183CC8"/>
    <w:rsid w:val="00183D05"/>
    <w:rsid w:val="001841AA"/>
    <w:rsid w:val="001844B0"/>
    <w:rsid w:val="001849D5"/>
    <w:rsid w:val="00184BED"/>
    <w:rsid w:val="00185007"/>
    <w:rsid w:val="00185014"/>
    <w:rsid w:val="0018544C"/>
    <w:rsid w:val="0018561D"/>
    <w:rsid w:val="001856F7"/>
    <w:rsid w:val="00185B93"/>
    <w:rsid w:val="00186269"/>
    <w:rsid w:val="00186925"/>
    <w:rsid w:val="00186B3A"/>
    <w:rsid w:val="00186CF1"/>
    <w:rsid w:val="00187833"/>
    <w:rsid w:val="00187934"/>
    <w:rsid w:val="00190079"/>
    <w:rsid w:val="00190519"/>
    <w:rsid w:val="001905EF"/>
    <w:rsid w:val="001907B1"/>
    <w:rsid w:val="001907B7"/>
    <w:rsid w:val="00191251"/>
    <w:rsid w:val="0019150C"/>
    <w:rsid w:val="0019162E"/>
    <w:rsid w:val="0019166D"/>
    <w:rsid w:val="001917C6"/>
    <w:rsid w:val="001919A9"/>
    <w:rsid w:val="00191C3D"/>
    <w:rsid w:val="00191E71"/>
    <w:rsid w:val="00191E9B"/>
    <w:rsid w:val="00191EC0"/>
    <w:rsid w:val="00191F51"/>
    <w:rsid w:val="00192050"/>
    <w:rsid w:val="001921A8"/>
    <w:rsid w:val="001921E9"/>
    <w:rsid w:val="001929FA"/>
    <w:rsid w:val="00193010"/>
    <w:rsid w:val="001936DE"/>
    <w:rsid w:val="00193711"/>
    <w:rsid w:val="00193BCE"/>
    <w:rsid w:val="00193D4F"/>
    <w:rsid w:val="00193FE8"/>
    <w:rsid w:val="001945C7"/>
    <w:rsid w:val="00195029"/>
    <w:rsid w:val="00195097"/>
    <w:rsid w:val="001951CF"/>
    <w:rsid w:val="00195367"/>
    <w:rsid w:val="001953CF"/>
    <w:rsid w:val="0019551B"/>
    <w:rsid w:val="00195A26"/>
    <w:rsid w:val="00195C28"/>
    <w:rsid w:val="00195E95"/>
    <w:rsid w:val="00195FB8"/>
    <w:rsid w:val="00195FF5"/>
    <w:rsid w:val="001967C3"/>
    <w:rsid w:val="001967D5"/>
    <w:rsid w:val="00196FEF"/>
    <w:rsid w:val="00197375"/>
    <w:rsid w:val="00197D54"/>
    <w:rsid w:val="00197DC7"/>
    <w:rsid w:val="001A04AB"/>
    <w:rsid w:val="001A055A"/>
    <w:rsid w:val="001A06EC"/>
    <w:rsid w:val="001A0CF9"/>
    <w:rsid w:val="001A104E"/>
    <w:rsid w:val="001A1745"/>
    <w:rsid w:val="001A1AD2"/>
    <w:rsid w:val="001A1CE2"/>
    <w:rsid w:val="001A1F89"/>
    <w:rsid w:val="001A233B"/>
    <w:rsid w:val="001A2394"/>
    <w:rsid w:val="001A24FC"/>
    <w:rsid w:val="001A2784"/>
    <w:rsid w:val="001A27B5"/>
    <w:rsid w:val="001A28AD"/>
    <w:rsid w:val="001A33A4"/>
    <w:rsid w:val="001A3A2D"/>
    <w:rsid w:val="001A43EB"/>
    <w:rsid w:val="001A444F"/>
    <w:rsid w:val="001A49E0"/>
    <w:rsid w:val="001A4ADB"/>
    <w:rsid w:val="001A4B38"/>
    <w:rsid w:val="001A4C4C"/>
    <w:rsid w:val="001A4CE1"/>
    <w:rsid w:val="001A52D6"/>
    <w:rsid w:val="001A5336"/>
    <w:rsid w:val="001A54CB"/>
    <w:rsid w:val="001A63A0"/>
    <w:rsid w:val="001A67A3"/>
    <w:rsid w:val="001A6BEE"/>
    <w:rsid w:val="001A6ECA"/>
    <w:rsid w:val="001A744D"/>
    <w:rsid w:val="001A76C9"/>
    <w:rsid w:val="001A7B71"/>
    <w:rsid w:val="001A7B8B"/>
    <w:rsid w:val="001A7CA0"/>
    <w:rsid w:val="001B03F0"/>
    <w:rsid w:val="001B09D5"/>
    <w:rsid w:val="001B0E16"/>
    <w:rsid w:val="001B1105"/>
    <w:rsid w:val="001B11D8"/>
    <w:rsid w:val="001B12BE"/>
    <w:rsid w:val="001B1422"/>
    <w:rsid w:val="001B14BA"/>
    <w:rsid w:val="001B1722"/>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F3E"/>
    <w:rsid w:val="001B509D"/>
    <w:rsid w:val="001B5423"/>
    <w:rsid w:val="001B6299"/>
    <w:rsid w:val="001B647D"/>
    <w:rsid w:val="001B64CB"/>
    <w:rsid w:val="001B66D3"/>
    <w:rsid w:val="001B6BBA"/>
    <w:rsid w:val="001B796B"/>
    <w:rsid w:val="001B7A18"/>
    <w:rsid w:val="001B7E50"/>
    <w:rsid w:val="001C03A3"/>
    <w:rsid w:val="001C093B"/>
    <w:rsid w:val="001C0B4E"/>
    <w:rsid w:val="001C0E85"/>
    <w:rsid w:val="001C12AC"/>
    <w:rsid w:val="001C1C6A"/>
    <w:rsid w:val="001C1C95"/>
    <w:rsid w:val="001C237D"/>
    <w:rsid w:val="001C24CA"/>
    <w:rsid w:val="001C3178"/>
    <w:rsid w:val="001C3234"/>
    <w:rsid w:val="001C327C"/>
    <w:rsid w:val="001C349C"/>
    <w:rsid w:val="001C3951"/>
    <w:rsid w:val="001C3AB7"/>
    <w:rsid w:val="001C3AE2"/>
    <w:rsid w:val="001C3B57"/>
    <w:rsid w:val="001C3D8D"/>
    <w:rsid w:val="001C4912"/>
    <w:rsid w:val="001C4926"/>
    <w:rsid w:val="001C4BCC"/>
    <w:rsid w:val="001C4D77"/>
    <w:rsid w:val="001C4F81"/>
    <w:rsid w:val="001C57D7"/>
    <w:rsid w:val="001C58A6"/>
    <w:rsid w:val="001C5A8F"/>
    <w:rsid w:val="001C5C0B"/>
    <w:rsid w:val="001C5CEF"/>
    <w:rsid w:val="001C5D4A"/>
    <w:rsid w:val="001C65E0"/>
    <w:rsid w:val="001C6EAF"/>
    <w:rsid w:val="001C6F6C"/>
    <w:rsid w:val="001C7127"/>
    <w:rsid w:val="001C79DC"/>
    <w:rsid w:val="001C7CE4"/>
    <w:rsid w:val="001C7F56"/>
    <w:rsid w:val="001D0282"/>
    <w:rsid w:val="001D0930"/>
    <w:rsid w:val="001D0967"/>
    <w:rsid w:val="001D0B11"/>
    <w:rsid w:val="001D1039"/>
    <w:rsid w:val="001D106A"/>
    <w:rsid w:val="001D126A"/>
    <w:rsid w:val="001D1CBE"/>
    <w:rsid w:val="001D244B"/>
    <w:rsid w:val="001D25AA"/>
    <w:rsid w:val="001D26CB"/>
    <w:rsid w:val="001D26EA"/>
    <w:rsid w:val="001D29AB"/>
    <w:rsid w:val="001D2B09"/>
    <w:rsid w:val="001D2D1E"/>
    <w:rsid w:val="001D2E5B"/>
    <w:rsid w:val="001D347A"/>
    <w:rsid w:val="001D4455"/>
    <w:rsid w:val="001D4515"/>
    <w:rsid w:val="001D4739"/>
    <w:rsid w:val="001D4898"/>
    <w:rsid w:val="001D4A34"/>
    <w:rsid w:val="001D4E5A"/>
    <w:rsid w:val="001D4F89"/>
    <w:rsid w:val="001D5114"/>
    <w:rsid w:val="001D5748"/>
    <w:rsid w:val="001D582B"/>
    <w:rsid w:val="001D60F5"/>
    <w:rsid w:val="001D61FA"/>
    <w:rsid w:val="001D620B"/>
    <w:rsid w:val="001D62EA"/>
    <w:rsid w:val="001D66D6"/>
    <w:rsid w:val="001D69CD"/>
    <w:rsid w:val="001D6E75"/>
    <w:rsid w:val="001D6E79"/>
    <w:rsid w:val="001D6F5F"/>
    <w:rsid w:val="001D7096"/>
    <w:rsid w:val="001D7199"/>
    <w:rsid w:val="001D734C"/>
    <w:rsid w:val="001D768A"/>
    <w:rsid w:val="001D7923"/>
    <w:rsid w:val="001D7A14"/>
    <w:rsid w:val="001E02AE"/>
    <w:rsid w:val="001E04A9"/>
    <w:rsid w:val="001E0A1B"/>
    <w:rsid w:val="001E1194"/>
    <w:rsid w:val="001E1912"/>
    <w:rsid w:val="001E1962"/>
    <w:rsid w:val="001E1A4D"/>
    <w:rsid w:val="001E1EEB"/>
    <w:rsid w:val="001E20D4"/>
    <w:rsid w:val="001E2480"/>
    <w:rsid w:val="001E2574"/>
    <w:rsid w:val="001E29C7"/>
    <w:rsid w:val="001E2D4E"/>
    <w:rsid w:val="001E2DB7"/>
    <w:rsid w:val="001E3263"/>
    <w:rsid w:val="001E3545"/>
    <w:rsid w:val="001E356E"/>
    <w:rsid w:val="001E3725"/>
    <w:rsid w:val="001E393C"/>
    <w:rsid w:val="001E4916"/>
    <w:rsid w:val="001E4C56"/>
    <w:rsid w:val="001E4E9E"/>
    <w:rsid w:val="001E4F06"/>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0C7"/>
    <w:rsid w:val="001F163C"/>
    <w:rsid w:val="001F1790"/>
    <w:rsid w:val="001F1DAA"/>
    <w:rsid w:val="001F20C1"/>
    <w:rsid w:val="001F22C8"/>
    <w:rsid w:val="001F258A"/>
    <w:rsid w:val="001F290C"/>
    <w:rsid w:val="001F2A77"/>
    <w:rsid w:val="001F2AB1"/>
    <w:rsid w:val="001F2D9C"/>
    <w:rsid w:val="001F38A9"/>
    <w:rsid w:val="001F3C89"/>
    <w:rsid w:val="001F425E"/>
    <w:rsid w:val="001F43B8"/>
    <w:rsid w:val="001F4541"/>
    <w:rsid w:val="001F49A0"/>
    <w:rsid w:val="001F4A8B"/>
    <w:rsid w:val="001F4AFA"/>
    <w:rsid w:val="001F4B8F"/>
    <w:rsid w:val="001F4C4F"/>
    <w:rsid w:val="001F4EBE"/>
    <w:rsid w:val="001F583D"/>
    <w:rsid w:val="001F5BD3"/>
    <w:rsid w:val="001F6593"/>
    <w:rsid w:val="001F677A"/>
    <w:rsid w:val="001F6C08"/>
    <w:rsid w:val="001F6EA0"/>
    <w:rsid w:val="001F7174"/>
    <w:rsid w:val="001F732C"/>
    <w:rsid w:val="001F7657"/>
    <w:rsid w:val="001F7911"/>
    <w:rsid w:val="001F7B58"/>
    <w:rsid w:val="001F7B8B"/>
    <w:rsid w:val="001F7CCF"/>
    <w:rsid w:val="00200258"/>
    <w:rsid w:val="00201001"/>
    <w:rsid w:val="002011A9"/>
    <w:rsid w:val="00201623"/>
    <w:rsid w:val="00201A22"/>
    <w:rsid w:val="00201C5D"/>
    <w:rsid w:val="002027D0"/>
    <w:rsid w:val="00202F4C"/>
    <w:rsid w:val="002037E0"/>
    <w:rsid w:val="00203A99"/>
    <w:rsid w:val="00203BB6"/>
    <w:rsid w:val="00203CAD"/>
    <w:rsid w:val="00203D66"/>
    <w:rsid w:val="0020479C"/>
    <w:rsid w:val="002049FE"/>
    <w:rsid w:val="00204A5D"/>
    <w:rsid w:val="00204BC2"/>
    <w:rsid w:val="00204C30"/>
    <w:rsid w:val="00204DF5"/>
    <w:rsid w:val="002052F9"/>
    <w:rsid w:val="002054F4"/>
    <w:rsid w:val="00205815"/>
    <w:rsid w:val="00205AFB"/>
    <w:rsid w:val="00206246"/>
    <w:rsid w:val="002063A9"/>
    <w:rsid w:val="002064EF"/>
    <w:rsid w:val="00206527"/>
    <w:rsid w:val="00206C23"/>
    <w:rsid w:val="00207442"/>
    <w:rsid w:val="002075E1"/>
    <w:rsid w:val="00207683"/>
    <w:rsid w:val="00207C8C"/>
    <w:rsid w:val="00207CDE"/>
    <w:rsid w:val="00210085"/>
    <w:rsid w:val="002100C7"/>
    <w:rsid w:val="0021011E"/>
    <w:rsid w:val="00210164"/>
    <w:rsid w:val="0021097A"/>
    <w:rsid w:val="00211A29"/>
    <w:rsid w:val="00211C99"/>
    <w:rsid w:val="00211E24"/>
    <w:rsid w:val="00211F25"/>
    <w:rsid w:val="00212031"/>
    <w:rsid w:val="00212512"/>
    <w:rsid w:val="00212567"/>
    <w:rsid w:val="00212872"/>
    <w:rsid w:val="00212DBD"/>
    <w:rsid w:val="002135B1"/>
    <w:rsid w:val="00213809"/>
    <w:rsid w:val="002138D1"/>
    <w:rsid w:val="00213DFA"/>
    <w:rsid w:val="00214031"/>
    <w:rsid w:val="002140B9"/>
    <w:rsid w:val="0021441B"/>
    <w:rsid w:val="002148B2"/>
    <w:rsid w:val="002149A7"/>
    <w:rsid w:val="00214FDA"/>
    <w:rsid w:val="00215182"/>
    <w:rsid w:val="00215189"/>
    <w:rsid w:val="002152F1"/>
    <w:rsid w:val="002154C2"/>
    <w:rsid w:val="002154E8"/>
    <w:rsid w:val="002154F6"/>
    <w:rsid w:val="00215785"/>
    <w:rsid w:val="0021678A"/>
    <w:rsid w:val="00216DD4"/>
    <w:rsid w:val="00217931"/>
    <w:rsid w:val="002179B4"/>
    <w:rsid w:val="00217A22"/>
    <w:rsid w:val="0022061E"/>
    <w:rsid w:val="00220BDA"/>
    <w:rsid w:val="00220BEB"/>
    <w:rsid w:val="00220E5B"/>
    <w:rsid w:val="00220E7F"/>
    <w:rsid w:val="00221E3A"/>
    <w:rsid w:val="002226A5"/>
    <w:rsid w:val="002228D0"/>
    <w:rsid w:val="0022292E"/>
    <w:rsid w:val="00222C58"/>
    <w:rsid w:val="00222CED"/>
    <w:rsid w:val="00222FD0"/>
    <w:rsid w:val="002231C7"/>
    <w:rsid w:val="00223635"/>
    <w:rsid w:val="0022364A"/>
    <w:rsid w:val="002237AE"/>
    <w:rsid w:val="00223953"/>
    <w:rsid w:val="0022399B"/>
    <w:rsid w:val="00223C4F"/>
    <w:rsid w:val="00223CFA"/>
    <w:rsid w:val="002242BA"/>
    <w:rsid w:val="00224BBB"/>
    <w:rsid w:val="00224BBF"/>
    <w:rsid w:val="00225194"/>
    <w:rsid w:val="0022519C"/>
    <w:rsid w:val="0022545C"/>
    <w:rsid w:val="0022553B"/>
    <w:rsid w:val="00225629"/>
    <w:rsid w:val="0022565B"/>
    <w:rsid w:val="00225CC6"/>
    <w:rsid w:val="00225D16"/>
    <w:rsid w:val="00225E1A"/>
    <w:rsid w:val="002263D5"/>
    <w:rsid w:val="00226D66"/>
    <w:rsid w:val="0022702D"/>
    <w:rsid w:val="002270BE"/>
    <w:rsid w:val="0022733D"/>
    <w:rsid w:val="00227697"/>
    <w:rsid w:val="00227894"/>
    <w:rsid w:val="00227BDB"/>
    <w:rsid w:val="002300C8"/>
    <w:rsid w:val="00230C4A"/>
    <w:rsid w:val="00231055"/>
    <w:rsid w:val="002311F2"/>
    <w:rsid w:val="00231321"/>
    <w:rsid w:val="00231348"/>
    <w:rsid w:val="00231667"/>
    <w:rsid w:val="00231972"/>
    <w:rsid w:val="00231AED"/>
    <w:rsid w:val="00231D30"/>
    <w:rsid w:val="00231D55"/>
    <w:rsid w:val="00231EDF"/>
    <w:rsid w:val="00232F9B"/>
    <w:rsid w:val="00232FC3"/>
    <w:rsid w:val="00233347"/>
    <w:rsid w:val="0023373E"/>
    <w:rsid w:val="002339BB"/>
    <w:rsid w:val="00233AB2"/>
    <w:rsid w:val="00234D40"/>
    <w:rsid w:val="00234DB2"/>
    <w:rsid w:val="00234FA3"/>
    <w:rsid w:val="00234FC3"/>
    <w:rsid w:val="00235381"/>
    <w:rsid w:val="00235773"/>
    <w:rsid w:val="00235A8B"/>
    <w:rsid w:val="00236259"/>
    <w:rsid w:val="00236433"/>
    <w:rsid w:val="002366B4"/>
    <w:rsid w:val="00236BA0"/>
    <w:rsid w:val="00236C89"/>
    <w:rsid w:val="00236F0D"/>
    <w:rsid w:val="002371FF"/>
    <w:rsid w:val="0023747F"/>
    <w:rsid w:val="00240413"/>
    <w:rsid w:val="002404D0"/>
    <w:rsid w:val="00240679"/>
    <w:rsid w:val="00240D88"/>
    <w:rsid w:val="00240FC2"/>
    <w:rsid w:val="00241451"/>
    <w:rsid w:val="0024194F"/>
    <w:rsid w:val="00241AEC"/>
    <w:rsid w:val="00242285"/>
    <w:rsid w:val="00242A56"/>
    <w:rsid w:val="00242B2A"/>
    <w:rsid w:val="00243BBA"/>
    <w:rsid w:val="00244009"/>
    <w:rsid w:val="002441EF"/>
    <w:rsid w:val="002441F8"/>
    <w:rsid w:val="0024441D"/>
    <w:rsid w:val="002445DB"/>
    <w:rsid w:val="0024463C"/>
    <w:rsid w:val="002446CA"/>
    <w:rsid w:val="002449A6"/>
    <w:rsid w:val="00244CBB"/>
    <w:rsid w:val="002452F4"/>
    <w:rsid w:val="00245707"/>
    <w:rsid w:val="002457FD"/>
    <w:rsid w:val="002458B9"/>
    <w:rsid w:val="00245BC9"/>
    <w:rsid w:val="00245E53"/>
    <w:rsid w:val="00246469"/>
    <w:rsid w:val="002466E0"/>
    <w:rsid w:val="0024685B"/>
    <w:rsid w:val="00247134"/>
    <w:rsid w:val="00247913"/>
    <w:rsid w:val="00247B20"/>
    <w:rsid w:val="0025020F"/>
    <w:rsid w:val="002503B2"/>
    <w:rsid w:val="002509A1"/>
    <w:rsid w:val="00250A09"/>
    <w:rsid w:val="00250BEB"/>
    <w:rsid w:val="00250C37"/>
    <w:rsid w:val="0025114F"/>
    <w:rsid w:val="00251249"/>
    <w:rsid w:val="00251810"/>
    <w:rsid w:val="00251AA5"/>
    <w:rsid w:val="00251E4C"/>
    <w:rsid w:val="00251E97"/>
    <w:rsid w:val="00251F57"/>
    <w:rsid w:val="002520B1"/>
    <w:rsid w:val="00252BF9"/>
    <w:rsid w:val="00253CEE"/>
    <w:rsid w:val="00254288"/>
    <w:rsid w:val="002542A6"/>
    <w:rsid w:val="002542DD"/>
    <w:rsid w:val="002554C0"/>
    <w:rsid w:val="002555BF"/>
    <w:rsid w:val="002556DA"/>
    <w:rsid w:val="00255929"/>
    <w:rsid w:val="0025605A"/>
    <w:rsid w:val="00256301"/>
    <w:rsid w:val="00256482"/>
    <w:rsid w:val="0025659A"/>
    <w:rsid w:val="0025694A"/>
    <w:rsid w:val="00256B90"/>
    <w:rsid w:val="00256CF5"/>
    <w:rsid w:val="00256D9D"/>
    <w:rsid w:val="002577C6"/>
    <w:rsid w:val="00257850"/>
    <w:rsid w:val="00257DA7"/>
    <w:rsid w:val="0026032A"/>
    <w:rsid w:val="00260AAC"/>
    <w:rsid w:val="00260BE7"/>
    <w:rsid w:val="00260CEC"/>
    <w:rsid w:val="00260EEA"/>
    <w:rsid w:val="00260FD1"/>
    <w:rsid w:val="00261CD1"/>
    <w:rsid w:val="002625DD"/>
    <w:rsid w:val="00262653"/>
    <w:rsid w:val="00262872"/>
    <w:rsid w:val="00262BD9"/>
    <w:rsid w:val="00262CF1"/>
    <w:rsid w:val="002633E4"/>
    <w:rsid w:val="0026347A"/>
    <w:rsid w:val="00263865"/>
    <w:rsid w:val="00263AD7"/>
    <w:rsid w:val="00263F02"/>
    <w:rsid w:val="0026408B"/>
    <w:rsid w:val="002648B8"/>
    <w:rsid w:val="002649EE"/>
    <w:rsid w:val="00265329"/>
    <w:rsid w:val="002656BF"/>
    <w:rsid w:val="00265CEE"/>
    <w:rsid w:val="00265D5B"/>
    <w:rsid w:val="00265DF0"/>
    <w:rsid w:val="002666FA"/>
    <w:rsid w:val="00266BAA"/>
    <w:rsid w:val="00266D3C"/>
    <w:rsid w:val="00267196"/>
    <w:rsid w:val="002676B3"/>
    <w:rsid w:val="00267760"/>
    <w:rsid w:val="0027053C"/>
    <w:rsid w:val="00270979"/>
    <w:rsid w:val="0027098E"/>
    <w:rsid w:val="00270E34"/>
    <w:rsid w:val="002712FA"/>
    <w:rsid w:val="00271771"/>
    <w:rsid w:val="002718B6"/>
    <w:rsid w:val="00271B6A"/>
    <w:rsid w:val="00271C90"/>
    <w:rsid w:val="00271D30"/>
    <w:rsid w:val="00271FBE"/>
    <w:rsid w:val="00272101"/>
    <w:rsid w:val="00272573"/>
    <w:rsid w:val="0027270D"/>
    <w:rsid w:val="00272B32"/>
    <w:rsid w:val="00272CA3"/>
    <w:rsid w:val="00273022"/>
    <w:rsid w:val="00273092"/>
    <w:rsid w:val="002731CC"/>
    <w:rsid w:val="0027328F"/>
    <w:rsid w:val="0027337A"/>
    <w:rsid w:val="00273668"/>
    <w:rsid w:val="002736C4"/>
    <w:rsid w:val="002738F3"/>
    <w:rsid w:val="00273C43"/>
    <w:rsid w:val="00273EFE"/>
    <w:rsid w:val="002745E0"/>
    <w:rsid w:val="00274A4E"/>
    <w:rsid w:val="00274B02"/>
    <w:rsid w:val="00275320"/>
    <w:rsid w:val="0027544F"/>
    <w:rsid w:val="002754F6"/>
    <w:rsid w:val="00275E20"/>
    <w:rsid w:val="0027727E"/>
    <w:rsid w:val="00277363"/>
    <w:rsid w:val="00277852"/>
    <w:rsid w:val="00277891"/>
    <w:rsid w:val="0027790A"/>
    <w:rsid w:val="00277E93"/>
    <w:rsid w:val="0028015B"/>
    <w:rsid w:val="002802C9"/>
    <w:rsid w:val="0028036D"/>
    <w:rsid w:val="0028038A"/>
    <w:rsid w:val="0028040D"/>
    <w:rsid w:val="00280B6D"/>
    <w:rsid w:val="00280B7A"/>
    <w:rsid w:val="00280D17"/>
    <w:rsid w:val="00281068"/>
    <w:rsid w:val="0028110A"/>
    <w:rsid w:val="00281312"/>
    <w:rsid w:val="002813A7"/>
    <w:rsid w:val="002814B3"/>
    <w:rsid w:val="00281687"/>
    <w:rsid w:val="0028292E"/>
    <w:rsid w:val="00282961"/>
    <w:rsid w:val="002833AA"/>
    <w:rsid w:val="002834B0"/>
    <w:rsid w:val="0028368F"/>
    <w:rsid w:val="002836AA"/>
    <w:rsid w:val="00283FF4"/>
    <w:rsid w:val="002840C2"/>
    <w:rsid w:val="00284556"/>
    <w:rsid w:val="002846B6"/>
    <w:rsid w:val="00284993"/>
    <w:rsid w:val="00284CFC"/>
    <w:rsid w:val="00284D66"/>
    <w:rsid w:val="002851E5"/>
    <w:rsid w:val="00285793"/>
    <w:rsid w:val="00285ED9"/>
    <w:rsid w:val="00286312"/>
    <w:rsid w:val="0028671B"/>
    <w:rsid w:val="00286BE1"/>
    <w:rsid w:val="00287161"/>
    <w:rsid w:val="002876E1"/>
    <w:rsid w:val="00287BFD"/>
    <w:rsid w:val="00290051"/>
    <w:rsid w:val="002900EF"/>
    <w:rsid w:val="00290BA3"/>
    <w:rsid w:val="00290BE7"/>
    <w:rsid w:val="00290F00"/>
    <w:rsid w:val="00291688"/>
    <w:rsid w:val="00291981"/>
    <w:rsid w:val="00291B7E"/>
    <w:rsid w:val="00291E4F"/>
    <w:rsid w:val="00293043"/>
    <w:rsid w:val="0029341F"/>
    <w:rsid w:val="002934AE"/>
    <w:rsid w:val="0029378E"/>
    <w:rsid w:val="00293974"/>
    <w:rsid w:val="00293B37"/>
    <w:rsid w:val="00293B63"/>
    <w:rsid w:val="00293C46"/>
    <w:rsid w:val="00293ED6"/>
    <w:rsid w:val="00294014"/>
    <w:rsid w:val="00294556"/>
    <w:rsid w:val="00294702"/>
    <w:rsid w:val="00294835"/>
    <w:rsid w:val="00294BF2"/>
    <w:rsid w:val="00294FBD"/>
    <w:rsid w:val="00295664"/>
    <w:rsid w:val="00295CCD"/>
    <w:rsid w:val="00296517"/>
    <w:rsid w:val="00296698"/>
    <w:rsid w:val="00296FB2"/>
    <w:rsid w:val="00297121"/>
    <w:rsid w:val="00297638"/>
    <w:rsid w:val="00297691"/>
    <w:rsid w:val="00297B7D"/>
    <w:rsid w:val="00297C95"/>
    <w:rsid w:val="00297D1C"/>
    <w:rsid w:val="00297E5A"/>
    <w:rsid w:val="002A086D"/>
    <w:rsid w:val="002A14F1"/>
    <w:rsid w:val="002A18B1"/>
    <w:rsid w:val="002A1A11"/>
    <w:rsid w:val="002A25BC"/>
    <w:rsid w:val="002A28C5"/>
    <w:rsid w:val="002A2B5D"/>
    <w:rsid w:val="002A2C3E"/>
    <w:rsid w:val="002A2E9F"/>
    <w:rsid w:val="002A30BB"/>
    <w:rsid w:val="002A357B"/>
    <w:rsid w:val="002A3631"/>
    <w:rsid w:val="002A3A87"/>
    <w:rsid w:val="002A3C85"/>
    <w:rsid w:val="002A3E06"/>
    <w:rsid w:val="002A4BA2"/>
    <w:rsid w:val="002A4D91"/>
    <w:rsid w:val="002A4F2F"/>
    <w:rsid w:val="002A5214"/>
    <w:rsid w:val="002A5529"/>
    <w:rsid w:val="002A557E"/>
    <w:rsid w:val="002A5681"/>
    <w:rsid w:val="002A5953"/>
    <w:rsid w:val="002A5C8A"/>
    <w:rsid w:val="002A64EF"/>
    <w:rsid w:val="002A657A"/>
    <w:rsid w:val="002A681A"/>
    <w:rsid w:val="002A6D96"/>
    <w:rsid w:val="002A7B7A"/>
    <w:rsid w:val="002A7C38"/>
    <w:rsid w:val="002A7DF9"/>
    <w:rsid w:val="002B07CD"/>
    <w:rsid w:val="002B0AB4"/>
    <w:rsid w:val="002B0C01"/>
    <w:rsid w:val="002B1144"/>
    <w:rsid w:val="002B178E"/>
    <w:rsid w:val="002B1CA9"/>
    <w:rsid w:val="002B1E2C"/>
    <w:rsid w:val="002B24E5"/>
    <w:rsid w:val="002B2584"/>
    <w:rsid w:val="002B2978"/>
    <w:rsid w:val="002B2D52"/>
    <w:rsid w:val="002B2E7B"/>
    <w:rsid w:val="002B3503"/>
    <w:rsid w:val="002B38DB"/>
    <w:rsid w:val="002B38DE"/>
    <w:rsid w:val="002B3998"/>
    <w:rsid w:val="002B3F8C"/>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6F10"/>
    <w:rsid w:val="002B716C"/>
    <w:rsid w:val="002B73A5"/>
    <w:rsid w:val="002B7498"/>
    <w:rsid w:val="002B75F9"/>
    <w:rsid w:val="002B79E5"/>
    <w:rsid w:val="002B7A99"/>
    <w:rsid w:val="002B7CAC"/>
    <w:rsid w:val="002C013A"/>
    <w:rsid w:val="002C0204"/>
    <w:rsid w:val="002C0446"/>
    <w:rsid w:val="002C06FC"/>
    <w:rsid w:val="002C0DE7"/>
    <w:rsid w:val="002C0E6C"/>
    <w:rsid w:val="002C1203"/>
    <w:rsid w:val="002C1737"/>
    <w:rsid w:val="002C1895"/>
    <w:rsid w:val="002C1CA1"/>
    <w:rsid w:val="002C1D30"/>
    <w:rsid w:val="002C22E0"/>
    <w:rsid w:val="002C23F0"/>
    <w:rsid w:val="002C2718"/>
    <w:rsid w:val="002C2AF2"/>
    <w:rsid w:val="002C330A"/>
    <w:rsid w:val="002C3669"/>
    <w:rsid w:val="002C3A15"/>
    <w:rsid w:val="002C3AE2"/>
    <w:rsid w:val="002C3EDC"/>
    <w:rsid w:val="002C4206"/>
    <w:rsid w:val="002C42DF"/>
    <w:rsid w:val="002C43EC"/>
    <w:rsid w:val="002C4766"/>
    <w:rsid w:val="002C4A58"/>
    <w:rsid w:val="002C4CB2"/>
    <w:rsid w:val="002C53C5"/>
    <w:rsid w:val="002C5750"/>
    <w:rsid w:val="002C59F8"/>
    <w:rsid w:val="002C6B65"/>
    <w:rsid w:val="002C6C27"/>
    <w:rsid w:val="002C711F"/>
    <w:rsid w:val="002C7351"/>
    <w:rsid w:val="002C7549"/>
    <w:rsid w:val="002D00F4"/>
    <w:rsid w:val="002D047A"/>
    <w:rsid w:val="002D05B7"/>
    <w:rsid w:val="002D0A07"/>
    <w:rsid w:val="002D0DC5"/>
    <w:rsid w:val="002D1189"/>
    <w:rsid w:val="002D1193"/>
    <w:rsid w:val="002D1218"/>
    <w:rsid w:val="002D13A0"/>
    <w:rsid w:val="002D1E9F"/>
    <w:rsid w:val="002D1EF0"/>
    <w:rsid w:val="002D22FC"/>
    <w:rsid w:val="002D29D5"/>
    <w:rsid w:val="002D466E"/>
    <w:rsid w:val="002D4787"/>
    <w:rsid w:val="002D480E"/>
    <w:rsid w:val="002D49F8"/>
    <w:rsid w:val="002D4DFE"/>
    <w:rsid w:val="002D5765"/>
    <w:rsid w:val="002D5C8A"/>
    <w:rsid w:val="002D6047"/>
    <w:rsid w:val="002D6C66"/>
    <w:rsid w:val="002D7693"/>
    <w:rsid w:val="002D7F46"/>
    <w:rsid w:val="002E0197"/>
    <w:rsid w:val="002E028C"/>
    <w:rsid w:val="002E1256"/>
    <w:rsid w:val="002E1316"/>
    <w:rsid w:val="002E1A97"/>
    <w:rsid w:val="002E1DD7"/>
    <w:rsid w:val="002E2116"/>
    <w:rsid w:val="002E21B3"/>
    <w:rsid w:val="002E2E90"/>
    <w:rsid w:val="002E31C6"/>
    <w:rsid w:val="002E38F2"/>
    <w:rsid w:val="002E41A4"/>
    <w:rsid w:val="002E4437"/>
    <w:rsid w:val="002E4B7C"/>
    <w:rsid w:val="002E4BDD"/>
    <w:rsid w:val="002E4EF0"/>
    <w:rsid w:val="002E4F06"/>
    <w:rsid w:val="002E5135"/>
    <w:rsid w:val="002E533D"/>
    <w:rsid w:val="002E5389"/>
    <w:rsid w:val="002E54E1"/>
    <w:rsid w:val="002E5B13"/>
    <w:rsid w:val="002E5C4C"/>
    <w:rsid w:val="002E6156"/>
    <w:rsid w:val="002E6169"/>
    <w:rsid w:val="002E69E5"/>
    <w:rsid w:val="002E722E"/>
    <w:rsid w:val="002E7BDF"/>
    <w:rsid w:val="002E7DCE"/>
    <w:rsid w:val="002E7F07"/>
    <w:rsid w:val="002F0A06"/>
    <w:rsid w:val="002F0C53"/>
    <w:rsid w:val="002F0CEA"/>
    <w:rsid w:val="002F0EE9"/>
    <w:rsid w:val="002F1025"/>
    <w:rsid w:val="002F1197"/>
    <w:rsid w:val="002F1332"/>
    <w:rsid w:val="002F1425"/>
    <w:rsid w:val="002F2229"/>
    <w:rsid w:val="002F24A1"/>
    <w:rsid w:val="002F2805"/>
    <w:rsid w:val="002F3893"/>
    <w:rsid w:val="002F4207"/>
    <w:rsid w:val="002F422B"/>
    <w:rsid w:val="002F467A"/>
    <w:rsid w:val="002F46A2"/>
    <w:rsid w:val="002F4A1C"/>
    <w:rsid w:val="002F500C"/>
    <w:rsid w:val="002F5ED0"/>
    <w:rsid w:val="002F60A2"/>
    <w:rsid w:val="002F6ABD"/>
    <w:rsid w:val="002F6ED3"/>
    <w:rsid w:val="002F798A"/>
    <w:rsid w:val="003004A9"/>
    <w:rsid w:val="00300A62"/>
    <w:rsid w:val="00300EFA"/>
    <w:rsid w:val="00301006"/>
    <w:rsid w:val="003013F4"/>
    <w:rsid w:val="00301914"/>
    <w:rsid w:val="00301BD2"/>
    <w:rsid w:val="0030246C"/>
    <w:rsid w:val="00302715"/>
    <w:rsid w:val="0030296B"/>
    <w:rsid w:val="00302CE8"/>
    <w:rsid w:val="003032FE"/>
    <w:rsid w:val="00303644"/>
    <w:rsid w:val="00303987"/>
    <w:rsid w:val="00303B1B"/>
    <w:rsid w:val="00303C0F"/>
    <w:rsid w:val="00304770"/>
    <w:rsid w:val="003048D1"/>
    <w:rsid w:val="00304CB2"/>
    <w:rsid w:val="00304D70"/>
    <w:rsid w:val="003059B9"/>
    <w:rsid w:val="00305A61"/>
    <w:rsid w:val="00305EBA"/>
    <w:rsid w:val="003060E2"/>
    <w:rsid w:val="003063D3"/>
    <w:rsid w:val="003066A5"/>
    <w:rsid w:val="00306C7E"/>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C20"/>
    <w:rsid w:val="00312E4C"/>
    <w:rsid w:val="00313160"/>
    <w:rsid w:val="00313C4D"/>
    <w:rsid w:val="00314559"/>
    <w:rsid w:val="003145CF"/>
    <w:rsid w:val="003146C7"/>
    <w:rsid w:val="00314942"/>
    <w:rsid w:val="003150A1"/>
    <w:rsid w:val="0031535F"/>
    <w:rsid w:val="00315895"/>
    <w:rsid w:val="003158D7"/>
    <w:rsid w:val="00315B3E"/>
    <w:rsid w:val="00315CE0"/>
    <w:rsid w:val="00315F3A"/>
    <w:rsid w:val="00315FCA"/>
    <w:rsid w:val="00316357"/>
    <w:rsid w:val="00316860"/>
    <w:rsid w:val="00316AD4"/>
    <w:rsid w:val="00316AD9"/>
    <w:rsid w:val="00316AE1"/>
    <w:rsid w:val="00316B82"/>
    <w:rsid w:val="00316FB2"/>
    <w:rsid w:val="00317025"/>
    <w:rsid w:val="0031749C"/>
    <w:rsid w:val="00317B34"/>
    <w:rsid w:val="00317B4F"/>
    <w:rsid w:val="00317E36"/>
    <w:rsid w:val="00320299"/>
    <w:rsid w:val="0032086E"/>
    <w:rsid w:val="00320BA1"/>
    <w:rsid w:val="00320D67"/>
    <w:rsid w:val="00320EAA"/>
    <w:rsid w:val="00321147"/>
    <w:rsid w:val="00321569"/>
    <w:rsid w:val="00321721"/>
    <w:rsid w:val="00321A91"/>
    <w:rsid w:val="003221F6"/>
    <w:rsid w:val="003222EE"/>
    <w:rsid w:val="00322835"/>
    <w:rsid w:val="00322907"/>
    <w:rsid w:val="00322A08"/>
    <w:rsid w:val="00322E4F"/>
    <w:rsid w:val="00325259"/>
    <w:rsid w:val="00325493"/>
    <w:rsid w:val="00325594"/>
    <w:rsid w:val="00325A5C"/>
    <w:rsid w:val="00325CB0"/>
    <w:rsid w:val="00325E2A"/>
    <w:rsid w:val="00326DE3"/>
    <w:rsid w:val="00326EAB"/>
    <w:rsid w:val="0032721D"/>
    <w:rsid w:val="003277A0"/>
    <w:rsid w:val="003277D7"/>
    <w:rsid w:val="003279D1"/>
    <w:rsid w:val="00327AAC"/>
    <w:rsid w:val="00327CEB"/>
    <w:rsid w:val="00327FA1"/>
    <w:rsid w:val="003307B6"/>
    <w:rsid w:val="003307F2"/>
    <w:rsid w:val="00330B28"/>
    <w:rsid w:val="00330EC5"/>
    <w:rsid w:val="00331003"/>
    <w:rsid w:val="003310A5"/>
    <w:rsid w:val="003314D2"/>
    <w:rsid w:val="00331AE7"/>
    <w:rsid w:val="00331B7A"/>
    <w:rsid w:val="00331EBC"/>
    <w:rsid w:val="003321DC"/>
    <w:rsid w:val="003321FD"/>
    <w:rsid w:val="00332427"/>
    <w:rsid w:val="003324B5"/>
    <w:rsid w:val="003324DC"/>
    <w:rsid w:val="00332503"/>
    <w:rsid w:val="003327F8"/>
    <w:rsid w:val="00332E61"/>
    <w:rsid w:val="0033312F"/>
    <w:rsid w:val="0033402C"/>
    <w:rsid w:val="00334260"/>
    <w:rsid w:val="003342B8"/>
    <w:rsid w:val="003347B2"/>
    <w:rsid w:val="00334932"/>
    <w:rsid w:val="00334D9C"/>
    <w:rsid w:val="00336174"/>
    <w:rsid w:val="00337425"/>
    <w:rsid w:val="0033780B"/>
    <w:rsid w:val="00337C10"/>
    <w:rsid w:val="00337F69"/>
    <w:rsid w:val="0034065F"/>
    <w:rsid w:val="003409E1"/>
    <w:rsid w:val="00340C41"/>
    <w:rsid w:val="0034165D"/>
    <w:rsid w:val="00341A26"/>
    <w:rsid w:val="00341D8D"/>
    <w:rsid w:val="00341DCB"/>
    <w:rsid w:val="00341F1C"/>
    <w:rsid w:val="003425FB"/>
    <w:rsid w:val="003428D1"/>
    <w:rsid w:val="00342BB2"/>
    <w:rsid w:val="00342E33"/>
    <w:rsid w:val="0034302E"/>
    <w:rsid w:val="003432C4"/>
    <w:rsid w:val="003433AA"/>
    <w:rsid w:val="0034371F"/>
    <w:rsid w:val="003439A9"/>
    <w:rsid w:val="00343BF9"/>
    <w:rsid w:val="0034415D"/>
    <w:rsid w:val="00344263"/>
    <w:rsid w:val="0034448B"/>
    <w:rsid w:val="003446B3"/>
    <w:rsid w:val="003448C0"/>
    <w:rsid w:val="00344EFA"/>
    <w:rsid w:val="00344FBD"/>
    <w:rsid w:val="00345A81"/>
    <w:rsid w:val="00345FDE"/>
    <w:rsid w:val="00345FE9"/>
    <w:rsid w:val="00346956"/>
    <w:rsid w:val="00346A78"/>
    <w:rsid w:val="003471D3"/>
    <w:rsid w:val="003471F4"/>
    <w:rsid w:val="003472D4"/>
    <w:rsid w:val="0034783C"/>
    <w:rsid w:val="00347A34"/>
    <w:rsid w:val="00347BE6"/>
    <w:rsid w:val="00350152"/>
    <w:rsid w:val="00350858"/>
    <w:rsid w:val="00350FF5"/>
    <w:rsid w:val="003511BF"/>
    <w:rsid w:val="003512CE"/>
    <w:rsid w:val="0035149D"/>
    <w:rsid w:val="003514FD"/>
    <w:rsid w:val="00351DE9"/>
    <w:rsid w:val="0035211D"/>
    <w:rsid w:val="0035241A"/>
    <w:rsid w:val="00352781"/>
    <w:rsid w:val="003527DB"/>
    <w:rsid w:val="00352AA4"/>
    <w:rsid w:val="00352FB7"/>
    <w:rsid w:val="003530EF"/>
    <w:rsid w:val="003530FF"/>
    <w:rsid w:val="0035335B"/>
    <w:rsid w:val="003533D4"/>
    <w:rsid w:val="00353708"/>
    <w:rsid w:val="00353A4D"/>
    <w:rsid w:val="00354A2C"/>
    <w:rsid w:val="00355033"/>
    <w:rsid w:val="00355067"/>
    <w:rsid w:val="00355643"/>
    <w:rsid w:val="00355736"/>
    <w:rsid w:val="00355BE2"/>
    <w:rsid w:val="003562EE"/>
    <w:rsid w:val="00356357"/>
    <w:rsid w:val="003563AF"/>
    <w:rsid w:val="003563C0"/>
    <w:rsid w:val="003565F9"/>
    <w:rsid w:val="003566CC"/>
    <w:rsid w:val="00356A0A"/>
    <w:rsid w:val="00356E1F"/>
    <w:rsid w:val="00356F75"/>
    <w:rsid w:val="003575F5"/>
    <w:rsid w:val="00357B37"/>
    <w:rsid w:val="00357CC4"/>
    <w:rsid w:val="00357EE5"/>
    <w:rsid w:val="00360001"/>
    <w:rsid w:val="0036003F"/>
    <w:rsid w:val="003600ED"/>
    <w:rsid w:val="003604D4"/>
    <w:rsid w:val="0036075B"/>
    <w:rsid w:val="00360E2E"/>
    <w:rsid w:val="00361522"/>
    <w:rsid w:val="00361527"/>
    <w:rsid w:val="00361746"/>
    <w:rsid w:val="003617FA"/>
    <w:rsid w:val="00361838"/>
    <w:rsid w:val="00361C02"/>
    <w:rsid w:val="00361E25"/>
    <w:rsid w:val="00362509"/>
    <w:rsid w:val="00362B48"/>
    <w:rsid w:val="003630AA"/>
    <w:rsid w:val="003634C1"/>
    <w:rsid w:val="003637E6"/>
    <w:rsid w:val="00363F05"/>
    <w:rsid w:val="0036455D"/>
    <w:rsid w:val="003646FD"/>
    <w:rsid w:val="00364746"/>
    <w:rsid w:val="00364977"/>
    <w:rsid w:val="00364CF7"/>
    <w:rsid w:val="003654FB"/>
    <w:rsid w:val="00365716"/>
    <w:rsid w:val="00365987"/>
    <w:rsid w:val="00365A5E"/>
    <w:rsid w:val="00365D88"/>
    <w:rsid w:val="0036627B"/>
    <w:rsid w:val="0036668C"/>
    <w:rsid w:val="00366940"/>
    <w:rsid w:val="00366C20"/>
    <w:rsid w:val="00367026"/>
    <w:rsid w:val="0036772A"/>
    <w:rsid w:val="00367C8B"/>
    <w:rsid w:val="00370363"/>
    <w:rsid w:val="00370D75"/>
    <w:rsid w:val="00370D85"/>
    <w:rsid w:val="003710FA"/>
    <w:rsid w:val="00371395"/>
    <w:rsid w:val="00371EE0"/>
    <w:rsid w:val="00372414"/>
    <w:rsid w:val="00372605"/>
    <w:rsid w:val="00372825"/>
    <w:rsid w:val="00372854"/>
    <w:rsid w:val="00372DFA"/>
    <w:rsid w:val="00372FA6"/>
    <w:rsid w:val="00373669"/>
    <w:rsid w:val="003736AF"/>
    <w:rsid w:val="0037427A"/>
    <w:rsid w:val="00374432"/>
    <w:rsid w:val="00374815"/>
    <w:rsid w:val="00374D9D"/>
    <w:rsid w:val="00374DEA"/>
    <w:rsid w:val="00375A94"/>
    <w:rsid w:val="00376012"/>
    <w:rsid w:val="003761BA"/>
    <w:rsid w:val="0037622F"/>
    <w:rsid w:val="00376285"/>
    <w:rsid w:val="0037631A"/>
    <w:rsid w:val="0037666D"/>
    <w:rsid w:val="00376856"/>
    <w:rsid w:val="003772A9"/>
    <w:rsid w:val="00377914"/>
    <w:rsid w:val="00377A82"/>
    <w:rsid w:val="00377F57"/>
    <w:rsid w:val="003801DA"/>
    <w:rsid w:val="003803E3"/>
    <w:rsid w:val="0038052B"/>
    <w:rsid w:val="00380555"/>
    <w:rsid w:val="0038067A"/>
    <w:rsid w:val="003807B7"/>
    <w:rsid w:val="0038095D"/>
    <w:rsid w:val="00380970"/>
    <w:rsid w:val="00380B86"/>
    <w:rsid w:val="00380F41"/>
    <w:rsid w:val="00380F80"/>
    <w:rsid w:val="003812C5"/>
    <w:rsid w:val="0038177C"/>
    <w:rsid w:val="00381C56"/>
    <w:rsid w:val="00381D86"/>
    <w:rsid w:val="00381E61"/>
    <w:rsid w:val="003821F1"/>
    <w:rsid w:val="00382789"/>
    <w:rsid w:val="00382829"/>
    <w:rsid w:val="003836E8"/>
    <w:rsid w:val="00383FF7"/>
    <w:rsid w:val="003841E5"/>
    <w:rsid w:val="0038421C"/>
    <w:rsid w:val="00384DFD"/>
    <w:rsid w:val="00384E7E"/>
    <w:rsid w:val="00385022"/>
    <w:rsid w:val="00385082"/>
    <w:rsid w:val="0038520B"/>
    <w:rsid w:val="0038542E"/>
    <w:rsid w:val="0038552B"/>
    <w:rsid w:val="00385907"/>
    <w:rsid w:val="0038608B"/>
    <w:rsid w:val="003864B1"/>
    <w:rsid w:val="003864BE"/>
    <w:rsid w:val="00387067"/>
    <w:rsid w:val="003872A3"/>
    <w:rsid w:val="003875A6"/>
    <w:rsid w:val="00387CA9"/>
    <w:rsid w:val="003909C9"/>
    <w:rsid w:val="00390A89"/>
    <w:rsid w:val="0039101D"/>
    <w:rsid w:val="00391383"/>
    <w:rsid w:val="00391B7D"/>
    <w:rsid w:val="00391F74"/>
    <w:rsid w:val="00391FEB"/>
    <w:rsid w:val="0039245D"/>
    <w:rsid w:val="0039286D"/>
    <w:rsid w:val="00392C8F"/>
    <w:rsid w:val="00392D14"/>
    <w:rsid w:val="00392D3C"/>
    <w:rsid w:val="00392EE2"/>
    <w:rsid w:val="00392F5E"/>
    <w:rsid w:val="003931FA"/>
    <w:rsid w:val="00393688"/>
    <w:rsid w:val="00393E92"/>
    <w:rsid w:val="00394253"/>
    <w:rsid w:val="00394297"/>
    <w:rsid w:val="003943E4"/>
    <w:rsid w:val="00394BA5"/>
    <w:rsid w:val="00394CC4"/>
    <w:rsid w:val="00394CF0"/>
    <w:rsid w:val="00394E27"/>
    <w:rsid w:val="003953A9"/>
    <w:rsid w:val="00395882"/>
    <w:rsid w:val="00395A40"/>
    <w:rsid w:val="00395F8F"/>
    <w:rsid w:val="0039628B"/>
    <w:rsid w:val="003969CD"/>
    <w:rsid w:val="00396BD9"/>
    <w:rsid w:val="00396FD9"/>
    <w:rsid w:val="00397151"/>
    <w:rsid w:val="00397C8A"/>
    <w:rsid w:val="003A01A9"/>
    <w:rsid w:val="003A029A"/>
    <w:rsid w:val="003A0370"/>
    <w:rsid w:val="003A0DA1"/>
    <w:rsid w:val="003A0F69"/>
    <w:rsid w:val="003A103E"/>
    <w:rsid w:val="003A1371"/>
    <w:rsid w:val="003A1440"/>
    <w:rsid w:val="003A1650"/>
    <w:rsid w:val="003A1799"/>
    <w:rsid w:val="003A2BB1"/>
    <w:rsid w:val="003A2CCB"/>
    <w:rsid w:val="003A2CCC"/>
    <w:rsid w:val="003A2F20"/>
    <w:rsid w:val="003A318B"/>
    <w:rsid w:val="003A3362"/>
    <w:rsid w:val="003A3389"/>
    <w:rsid w:val="003A350F"/>
    <w:rsid w:val="003A4011"/>
    <w:rsid w:val="003A429E"/>
    <w:rsid w:val="003A4732"/>
    <w:rsid w:val="003A479B"/>
    <w:rsid w:val="003A493B"/>
    <w:rsid w:val="003A4964"/>
    <w:rsid w:val="003A4C7E"/>
    <w:rsid w:val="003A4CB3"/>
    <w:rsid w:val="003A5631"/>
    <w:rsid w:val="003A56EC"/>
    <w:rsid w:val="003A57C7"/>
    <w:rsid w:val="003A5AC0"/>
    <w:rsid w:val="003A5AC6"/>
    <w:rsid w:val="003A696E"/>
    <w:rsid w:val="003A6EA1"/>
    <w:rsid w:val="003A73AF"/>
    <w:rsid w:val="003A7727"/>
    <w:rsid w:val="003A7749"/>
    <w:rsid w:val="003A77A2"/>
    <w:rsid w:val="003A78AB"/>
    <w:rsid w:val="003A78B5"/>
    <w:rsid w:val="003A78D1"/>
    <w:rsid w:val="003A78EA"/>
    <w:rsid w:val="003B08F7"/>
    <w:rsid w:val="003B0A49"/>
    <w:rsid w:val="003B0D07"/>
    <w:rsid w:val="003B1E61"/>
    <w:rsid w:val="003B2135"/>
    <w:rsid w:val="003B2700"/>
    <w:rsid w:val="003B283B"/>
    <w:rsid w:val="003B2A13"/>
    <w:rsid w:val="003B2E64"/>
    <w:rsid w:val="003B2EE9"/>
    <w:rsid w:val="003B2F25"/>
    <w:rsid w:val="003B3563"/>
    <w:rsid w:val="003B3A28"/>
    <w:rsid w:val="003B3A76"/>
    <w:rsid w:val="003B3D60"/>
    <w:rsid w:val="003B4199"/>
    <w:rsid w:val="003B4405"/>
    <w:rsid w:val="003B4778"/>
    <w:rsid w:val="003B480F"/>
    <w:rsid w:val="003B59F7"/>
    <w:rsid w:val="003B5AC9"/>
    <w:rsid w:val="003B62C0"/>
    <w:rsid w:val="003B6983"/>
    <w:rsid w:val="003B6A60"/>
    <w:rsid w:val="003B6C50"/>
    <w:rsid w:val="003B6E65"/>
    <w:rsid w:val="003B6F7A"/>
    <w:rsid w:val="003B7083"/>
    <w:rsid w:val="003B7131"/>
    <w:rsid w:val="003B7264"/>
    <w:rsid w:val="003B7326"/>
    <w:rsid w:val="003B74E3"/>
    <w:rsid w:val="003B767F"/>
    <w:rsid w:val="003B7936"/>
    <w:rsid w:val="003B7999"/>
    <w:rsid w:val="003B7C05"/>
    <w:rsid w:val="003B7FC1"/>
    <w:rsid w:val="003C0492"/>
    <w:rsid w:val="003C067A"/>
    <w:rsid w:val="003C0748"/>
    <w:rsid w:val="003C0CA7"/>
    <w:rsid w:val="003C0EE8"/>
    <w:rsid w:val="003C14B0"/>
    <w:rsid w:val="003C16B5"/>
    <w:rsid w:val="003C1C41"/>
    <w:rsid w:val="003C226C"/>
    <w:rsid w:val="003C2C04"/>
    <w:rsid w:val="003C2D34"/>
    <w:rsid w:val="003C31E9"/>
    <w:rsid w:val="003C32CA"/>
    <w:rsid w:val="003C338D"/>
    <w:rsid w:val="003C33AB"/>
    <w:rsid w:val="003C3624"/>
    <w:rsid w:val="003C3A6F"/>
    <w:rsid w:val="003C3D4B"/>
    <w:rsid w:val="003C3F42"/>
    <w:rsid w:val="003C447B"/>
    <w:rsid w:val="003C452B"/>
    <w:rsid w:val="003C4BC8"/>
    <w:rsid w:val="003C500D"/>
    <w:rsid w:val="003C5354"/>
    <w:rsid w:val="003C5CA3"/>
    <w:rsid w:val="003C6157"/>
    <w:rsid w:val="003C6A67"/>
    <w:rsid w:val="003C6D5A"/>
    <w:rsid w:val="003C6E3E"/>
    <w:rsid w:val="003C6ED7"/>
    <w:rsid w:val="003C73C7"/>
    <w:rsid w:val="003C7503"/>
    <w:rsid w:val="003C7682"/>
    <w:rsid w:val="003C778D"/>
    <w:rsid w:val="003D00FA"/>
    <w:rsid w:val="003D049D"/>
    <w:rsid w:val="003D06E2"/>
    <w:rsid w:val="003D0A54"/>
    <w:rsid w:val="003D0AC1"/>
    <w:rsid w:val="003D0BE5"/>
    <w:rsid w:val="003D13DC"/>
    <w:rsid w:val="003D17FD"/>
    <w:rsid w:val="003D1F85"/>
    <w:rsid w:val="003D1F90"/>
    <w:rsid w:val="003D201D"/>
    <w:rsid w:val="003D218F"/>
    <w:rsid w:val="003D2355"/>
    <w:rsid w:val="003D300A"/>
    <w:rsid w:val="003D3073"/>
    <w:rsid w:val="003D321E"/>
    <w:rsid w:val="003D3295"/>
    <w:rsid w:val="003D33D3"/>
    <w:rsid w:val="003D3D20"/>
    <w:rsid w:val="003D4191"/>
    <w:rsid w:val="003D44B5"/>
    <w:rsid w:val="003D4A97"/>
    <w:rsid w:val="003D4D6A"/>
    <w:rsid w:val="003D5153"/>
    <w:rsid w:val="003D57E6"/>
    <w:rsid w:val="003D5881"/>
    <w:rsid w:val="003D5B53"/>
    <w:rsid w:val="003D5CE7"/>
    <w:rsid w:val="003D5FB2"/>
    <w:rsid w:val="003D62AC"/>
    <w:rsid w:val="003D6316"/>
    <w:rsid w:val="003D6840"/>
    <w:rsid w:val="003D6979"/>
    <w:rsid w:val="003D7771"/>
    <w:rsid w:val="003D78FE"/>
    <w:rsid w:val="003E041E"/>
    <w:rsid w:val="003E1E8D"/>
    <w:rsid w:val="003E1F6A"/>
    <w:rsid w:val="003E22FB"/>
    <w:rsid w:val="003E2CA1"/>
    <w:rsid w:val="003E2FA5"/>
    <w:rsid w:val="003E3692"/>
    <w:rsid w:val="003E39B4"/>
    <w:rsid w:val="003E3D13"/>
    <w:rsid w:val="003E4660"/>
    <w:rsid w:val="003E47E1"/>
    <w:rsid w:val="003E4909"/>
    <w:rsid w:val="003E5075"/>
    <w:rsid w:val="003E50CF"/>
    <w:rsid w:val="003E5C4C"/>
    <w:rsid w:val="003E5EEE"/>
    <w:rsid w:val="003E695B"/>
    <w:rsid w:val="003E6AC5"/>
    <w:rsid w:val="003E6F69"/>
    <w:rsid w:val="003E7057"/>
    <w:rsid w:val="003E7224"/>
    <w:rsid w:val="003E76F5"/>
    <w:rsid w:val="003E77AD"/>
    <w:rsid w:val="003E78BF"/>
    <w:rsid w:val="003F00F9"/>
    <w:rsid w:val="003F0518"/>
    <w:rsid w:val="003F07A0"/>
    <w:rsid w:val="003F098D"/>
    <w:rsid w:val="003F0FC6"/>
    <w:rsid w:val="003F17AC"/>
    <w:rsid w:val="003F1812"/>
    <w:rsid w:val="003F1D34"/>
    <w:rsid w:val="003F1FEE"/>
    <w:rsid w:val="003F21F9"/>
    <w:rsid w:val="003F24B1"/>
    <w:rsid w:val="003F3128"/>
    <w:rsid w:val="003F36C3"/>
    <w:rsid w:val="003F3DEE"/>
    <w:rsid w:val="003F4854"/>
    <w:rsid w:val="003F4883"/>
    <w:rsid w:val="003F4DAD"/>
    <w:rsid w:val="003F4E77"/>
    <w:rsid w:val="003F50FA"/>
    <w:rsid w:val="003F5661"/>
    <w:rsid w:val="003F584F"/>
    <w:rsid w:val="003F58BC"/>
    <w:rsid w:val="003F5DB6"/>
    <w:rsid w:val="003F6DAD"/>
    <w:rsid w:val="003F6E28"/>
    <w:rsid w:val="003F6F18"/>
    <w:rsid w:val="003F724E"/>
    <w:rsid w:val="003F75B7"/>
    <w:rsid w:val="003F7959"/>
    <w:rsid w:val="003F7A6E"/>
    <w:rsid w:val="003F7E6E"/>
    <w:rsid w:val="00400667"/>
    <w:rsid w:val="00400E46"/>
    <w:rsid w:val="00401619"/>
    <w:rsid w:val="004018B9"/>
    <w:rsid w:val="004021E2"/>
    <w:rsid w:val="00402228"/>
    <w:rsid w:val="0040261B"/>
    <w:rsid w:val="00402845"/>
    <w:rsid w:val="0040284B"/>
    <w:rsid w:val="00402CA1"/>
    <w:rsid w:val="00403157"/>
    <w:rsid w:val="00404370"/>
    <w:rsid w:val="004046C9"/>
    <w:rsid w:val="00404B59"/>
    <w:rsid w:val="0040525F"/>
    <w:rsid w:val="004053EC"/>
    <w:rsid w:val="004059D9"/>
    <w:rsid w:val="00405EEA"/>
    <w:rsid w:val="004062D4"/>
    <w:rsid w:val="0040631D"/>
    <w:rsid w:val="0040644A"/>
    <w:rsid w:val="004066C0"/>
    <w:rsid w:val="00406795"/>
    <w:rsid w:val="004073AE"/>
    <w:rsid w:val="00407C59"/>
    <w:rsid w:val="00410719"/>
    <w:rsid w:val="00410A28"/>
    <w:rsid w:val="00410A4A"/>
    <w:rsid w:val="00410FA0"/>
    <w:rsid w:val="00411619"/>
    <w:rsid w:val="0041185E"/>
    <w:rsid w:val="004118C9"/>
    <w:rsid w:val="00412A58"/>
    <w:rsid w:val="00412D19"/>
    <w:rsid w:val="004130A4"/>
    <w:rsid w:val="00413F0A"/>
    <w:rsid w:val="00413F8E"/>
    <w:rsid w:val="00414A43"/>
    <w:rsid w:val="00414B5E"/>
    <w:rsid w:val="00414BEF"/>
    <w:rsid w:val="00415119"/>
    <w:rsid w:val="00415231"/>
    <w:rsid w:val="00415381"/>
    <w:rsid w:val="00415863"/>
    <w:rsid w:val="004158D9"/>
    <w:rsid w:val="00415F3D"/>
    <w:rsid w:val="00416E40"/>
    <w:rsid w:val="004175C7"/>
    <w:rsid w:val="00417F5C"/>
    <w:rsid w:val="004201F3"/>
    <w:rsid w:val="004203C9"/>
    <w:rsid w:val="004204D6"/>
    <w:rsid w:val="00420DFB"/>
    <w:rsid w:val="004211E6"/>
    <w:rsid w:val="0042188E"/>
    <w:rsid w:val="004218A2"/>
    <w:rsid w:val="00421D78"/>
    <w:rsid w:val="004221CB"/>
    <w:rsid w:val="00422249"/>
    <w:rsid w:val="00422EEA"/>
    <w:rsid w:val="004230C5"/>
    <w:rsid w:val="00424132"/>
    <w:rsid w:val="004242BF"/>
    <w:rsid w:val="0042446B"/>
    <w:rsid w:val="00424599"/>
    <w:rsid w:val="00424777"/>
    <w:rsid w:val="00425263"/>
    <w:rsid w:val="00425795"/>
    <w:rsid w:val="00425DD1"/>
    <w:rsid w:val="00425FC4"/>
    <w:rsid w:val="004267C8"/>
    <w:rsid w:val="00426C9C"/>
    <w:rsid w:val="00426F7E"/>
    <w:rsid w:val="0042706B"/>
    <w:rsid w:val="004272B0"/>
    <w:rsid w:val="004273FC"/>
    <w:rsid w:val="004277B4"/>
    <w:rsid w:val="00427A4A"/>
    <w:rsid w:val="00427C74"/>
    <w:rsid w:val="004300FD"/>
    <w:rsid w:val="00430377"/>
    <w:rsid w:val="00430705"/>
    <w:rsid w:val="00430A1C"/>
    <w:rsid w:val="00430AB0"/>
    <w:rsid w:val="00431565"/>
    <w:rsid w:val="004315F2"/>
    <w:rsid w:val="00431AD1"/>
    <w:rsid w:val="0043221E"/>
    <w:rsid w:val="004322E2"/>
    <w:rsid w:val="00432660"/>
    <w:rsid w:val="004327A9"/>
    <w:rsid w:val="004329D7"/>
    <w:rsid w:val="00433D1E"/>
    <w:rsid w:val="00433E42"/>
    <w:rsid w:val="00433FD0"/>
    <w:rsid w:val="0043406E"/>
    <w:rsid w:val="004342F3"/>
    <w:rsid w:val="00434FB1"/>
    <w:rsid w:val="004350C9"/>
    <w:rsid w:val="004357D1"/>
    <w:rsid w:val="00435B4A"/>
    <w:rsid w:val="00435E97"/>
    <w:rsid w:val="0043613A"/>
    <w:rsid w:val="00436707"/>
    <w:rsid w:val="00436F3B"/>
    <w:rsid w:val="004371F0"/>
    <w:rsid w:val="0043756B"/>
    <w:rsid w:val="004377A6"/>
    <w:rsid w:val="00437959"/>
    <w:rsid w:val="00437C54"/>
    <w:rsid w:val="0044002A"/>
    <w:rsid w:val="004405E7"/>
    <w:rsid w:val="00440686"/>
    <w:rsid w:val="00440D1B"/>
    <w:rsid w:val="004410E9"/>
    <w:rsid w:val="00441103"/>
    <w:rsid w:val="0044121F"/>
    <w:rsid w:val="00441BED"/>
    <w:rsid w:val="00441BF7"/>
    <w:rsid w:val="00441F05"/>
    <w:rsid w:val="004427AB"/>
    <w:rsid w:val="00442923"/>
    <w:rsid w:val="00442FA8"/>
    <w:rsid w:val="0044341F"/>
    <w:rsid w:val="0044349F"/>
    <w:rsid w:val="0044388B"/>
    <w:rsid w:val="004439F7"/>
    <w:rsid w:val="00443D32"/>
    <w:rsid w:val="00444084"/>
    <w:rsid w:val="00444FA2"/>
    <w:rsid w:val="00444FD4"/>
    <w:rsid w:val="004453A5"/>
    <w:rsid w:val="0044585C"/>
    <w:rsid w:val="00445869"/>
    <w:rsid w:val="00445E7D"/>
    <w:rsid w:val="00446044"/>
    <w:rsid w:val="00446137"/>
    <w:rsid w:val="004463C9"/>
    <w:rsid w:val="004464BB"/>
    <w:rsid w:val="004464F8"/>
    <w:rsid w:val="0044774E"/>
    <w:rsid w:val="0044795E"/>
    <w:rsid w:val="004479FB"/>
    <w:rsid w:val="00450633"/>
    <w:rsid w:val="004509E3"/>
    <w:rsid w:val="00450D69"/>
    <w:rsid w:val="0045120F"/>
    <w:rsid w:val="00451597"/>
    <w:rsid w:val="004518FF"/>
    <w:rsid w:val="00451A1C"/>
    <w:rsid w:val="004523F0"/>
    <w:rsid w:val="004528BE"/>
    <w:rsid w:val="00452ADF"/>
    <w:rsid w:val="00452FA0"/>
    <w:rsid w:val="00453180"/>
    <w:rsid w:val="00453693"/>
    <w:rsid w:val="00453917"/>
    <w:rsid w:val="00453AC0"/>
    <w:rsid w:val="00453D83"/>
    <w:rsid w:val="00454012"/>
    <w:rsid w:val="004542AD"/>
    <w:rsid w:val="0045487A"/>
    <w:rsid w:val="00454896"/>
    <w:rsid w:val="004549C5"/>
    <w:rsid w:val="00454A5D"/>
    <w:rsid w:val="00454FBD"/>
    <w:rsid w:val="00455003"/>
    <w:rsid w:val="004551A2"/>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1E"/>
    <w:rsid w:val="004625B2"/>
    <w:rsid w:val="00462932"/>
    <w:rsid w:val="00462C98"/>
    <w:rsid w:val="004634B2"/>
    <w:rsid w:val="004635AF"/>
    <w:rsid w:val="004635B0"/>
    <w:rsid w:val="00463788"/>
    <w:rsid w:val="00463F89"/>
    <w:rsid w:val="00464E50"/>
    <w:rsid w:val="004654E1"/>
    <w:rsid w:val="00465638"/>
    <w:rsid w:val="00465FE4"/>
    <w:rsid w:val="00466183"/>
    <w:rsid w:val="00466AF7"/>
    <w:rsid w:val="0046754E"/>
    <w:rsid w:val="00467DED"/>
    <w:rsid w:val="00470038"/>
    <w:rsid w:val="004700BC"/>
    <w:rsid w:val="00470809"/>
    <w:rsid w:val="0047167C"/>
    <w:rsid w:val="004718A8"/>
    <w:rsid w:val="0047289C"/>
    <w:rsid w:val="00473035"/>
    <w:rsid w:val="00473312"/>
    <w:rsid w:val="00473375"/>
    <w:rsid w:val="00473BF7"/>
    <w:rsid w:val="0047410B"/>
    <w:rsid w:val="00474151"/>
    <w:rsid w:val="0047495D"/>
    <w:rsid w:val="00474D6C"/>
    <w:rsid w:val="00474F7B"/>
    <w:rsid w:val="00475BD9"/>
    <w:rsid w:val="00475CAC"/>
    <w:rsid w:val="00475ED0"/>
    <w:rsid w:val="00475FA4"/>
    <w:rsid w:val="0047670F"/>
    <w:rsid w:val="00476AC2"/>
    <w:rsid w:val="00476C21"/>
    <w:rsid w:val="00476C32"/>
    <w:rsid w:val="00476DC3"/>
    <w:rsid w:val="00476E23"/>
    <w:rsid w:val="0047703E"/>
    <w:rsid w:val="004776C1"/>
    <w:rsid w:val="004803AB"/>
    <w:rsid w:val="00480654"/>
    <w:rsid w:val="00480B4C"/>
    <w:rsid w:val="00480D5E"/>
    <w:rsid w:val="00480F97"/>
    <w:rsid w:val="004819B4"/>
    <w:rsid w:val="00481AD0"/>
    <w:rsid w:val="004820D2"/>
    <w:rsid w:val="00482212"/>
    <w:rsid w:val="00482569"/>
    <w:rsid w:val="00482C0D"/>
    <w:rsid w:val="00482C10"/>
    <w:rsid w:val="00483161"/>
    <w:rsid w:val="00483321"/>
    <w:rsid w:val="004841C8"/>
    <w:rsid w:val="00484FB3"/>
    <w:rsid w:val="00485150"/>
    <w:rsid w:val="00485471"/>
    <w:rsid w:val="0048548C"/>
    <w:rsid w:val="00485C84"/>
    <w:rsid w:val="004860ED"/>
    <w:rsid w:val="004861C7"/>
    <w:rsid w:val="0048625D"/>
    <w:rsid w:val="004866F7"/>
    <w:rsid w:val="0048674B"/>
    <w:rsid w:val="00486829"/>
    <w:rsid w:val="00486C3F"/>
    <w:rsid w:val="004873C6"/>
    <w:rsid w:val="004874A3"/>
    <w:rsid w:val="00487582"/>
    <w:rsid w:val="00487939"/>
    <w:rsid w:val="0049001E"/>
    <w:rsid w:val="00490381"/>
    <w:rsid w:val="004904E7"/>
    <w:rsid w:val="00491A5D"/>
    <w:rsid w:val="00491FE9"/>
    <w:rsid w:val="0049206A"/>
    <w:rsid w:val="0049228B"/>
    <w:rsid w:val="004925E9"/>
    <w:rsid w:val="00492CE1"/>
    <w:rsid w:val="00492EA1"/>
    <w:rsid w:val="00493635"/>
    <w:rsid w:val="00493671"/>
    <w:rsid w:val="00493C04"/>
    <w:rsid w:val="00493DAE"/>
    <w:rsid w:val="00493EB1"/>
    <w:rsid w:val="004948CA"/>
    <w:rsid w:val="00494A58"/>
    <w:rsid w:val="00494BAF"/>
    <w:rsid w:val="00494C2D"/>
    <w:rsid w:val="0049515B"/>
    <w:rsid w:val="004954DA"/>
    <w:rsid w:val="00495937"/>
    <w:rsid w:val="00495A04"/>
    <w:rsid w:val="004969D2"/>
    <w:rsid w:val="00496CCD"/>
    <w:rsid w:val="00496F19"/>
    <w:rsid w:val="004970EE"/>
    <w:rsid w:val="0049733B"/>
    <w:rsid w:val="0049756E"/>
    <w:rsid w:val="00497D1B"/>
    <w:rsid w:val="00497E2B"/>
    <w:rsid w:val="004A00CB"/>
    <w:rsid w:val="004A066B"/>
    <w:rsid w:val="004A095B"/>
    <w:rsid w:val="004A0D1B"/>
    <w:rsid w:val="004A0F2B"/>
    <w:rsid w:val="004A11F6"/>
    <w:rsid w:val="004A15CB"/>
    <w:rsid w:val="004A18F8"/>
    <w:rsid w:val="004A1C11"/>
    <w:rsid w:val="004A1FAB"/>
    <w:rsid w:val="004A20A9"/>
    <w:rsid w:val="004A2183"/>
    <w:rsid w:val="004A354B"/>
    <w:rsid w:val="004A3564"/>
    <w:rsid w:val="004A35EA"/>
    <w:rsid w:val="004A3A5C"/>
    <w:rsid w:val="004A3BE9"/>
    <w:rsid w:val="004A3CF4"/>
    <w:rsid w:val="004A4060"/>
    <w:rsid w:val="004A443B"/>
    <w:rsid w:val="004A46F3"/>
    <w:rsid w:val="004A4D64"/>
    <w:rsid w:val="004A4DB0"/>
    <w:rsid w:val="004A4EDC"/>
    <w:rsid w:val="004A553F"/>
    <w:rsid w:val="004A59D9"/>
    <w:rsid w:val="004A5B06"/>
    <w:rsid w:val="004A5DD2"/>
    <w:rsid w:val="004A5E61"/>
    <w:rsid w:val="004A5EBA"/>
    <w:rsid w:val="004A5ECA"/>
    <w:rsid w:val="004A5F58"/>
    <w:rsid w:val="004A6258"/>
    <w:rsid w:val="004A6406"/>
    <w:rsid w:val="004A6862"/>
    <w:rsid w:val="004A68CA"/>
    <w:rsid w:val="004A6E53"/>
    <w:rsid w:val="004A6ED5"/>
    <w:rsid w:val="004A734B"/>
    <w:rsid w:val="004A7745"/>
    <w:rsid w:val="004A7AEB"/>
    <w:rsid w:val="004B0569"/>
    <w:rsid w:val="004B1086"/>
    <w:rsid w:val="004B10E4"/>
    <w:rsid w:val="004B136C"/>
    <w:rsid w:val="004B1C39"/>
    <w:rsid w:val="004B257A"/>
    <w:rsid w:val="004B2C94"/>
    <w:rsid w:val="004B2D45"/>
    <w:rsid w:val="004B31CD"/>
    <w:rsid w:val="004B34E7"/>
    <w:rsid w:val="004B3510"/>
    <w:rsid w:val="004B3CCB"/>
    <w:rsid w:val="004B404D"/>
    <w:rsid w:val="004B45FF"/>
    <w:rsid w:val="004B4857"/>
    <w:rsid w:val="004B5047"/>
    <w:rsid w:val="004B5132"/>
    <w:rsid w:val="004B529B"/>
    <w:rsid w:val="004B548F"/>
    <w:rsid w:val="004B57B0"/>
    <w:rsid w:val="004B5B51"/>
    <w:rsid w:val="004B646E"/>
    <w:rsid w:val="004B64D7"/>
    <w:rsid w:val="004B6522"/>
    <w:rsid w:val="004B65C0"/>
    <w:rsid w:val="004B664C"/>
    <w:rsid w:val="004B6868"/>
    <w:rsid w:val="004B68BF"/>
    <w:rsid w:val="004B6C51"/>
    <w:rsid w:val="004B6C56"/>
    <w:rsid w:val="004B6F38"/>
    <w:rsid w:val="004B7C00"/>
    <w:rsid w:val="004B7E40"/>
    <w:rsid w:val="004B7E41"/>
    <w:rsid w:val="004B7ECB"/>
    <w:rsid w:val="004C00A4"/>
    <w:rsid w:val="004C0569"/>
    <w:rsid w:val="004C096D"/>
    <w:rsid w:val="004C0C9F"/>
    <w:rsid w:val="004C0D57"/>
    <w:rsid w:val="004C0D9D"/>
    <w:rsid w:val="004C103A"/>
    <w:rsid w:val="004C107A"/>
    <w:rsid w:val="004C1137"/>
    <w:rsid w:val="004C1543"/>
    <w:rsid w:val="004C2097"/>
    <w:rsid w:val="004C2E27"/>
    <w:rsid w:val="004C2FA1"/>
    <w:rsid w:val="004C34E2"/>
    <w:rsid w:val="004C3E52"/>
    <w:rsid w:val="004C3F6B"/>
    <w:rsid w:val="004C3F81"/>
    <w:rsid w:val="004C4179"/>
    <w:rsid w:val="004C434D"/>
    <w:rsid w:val="004C4412"/>
    <w:rsid w:val="004C48F9"/>
    <w:rsid w:val="004C52C0"/>
    <w:rsid w:val="004C559E"/>
    <w:rsid w:val="004C5AA4"/>
    <w:rsid w:val="004C5BF3"/>
    <w:rsid w:val="004C5E28"/>
    <w:rsid w:val="004C61BC"/>
    <w:rsid w:val="004C64BC"/>
    <w:rsid w:val="004C6629"/>
    <w:rsid w:val="004C69FA"/>
    <w:rsid w:val="004C6B35"/>
    <w:rsid w:val="004C6CE9"/>
    <w:rsid w:val="004C70ED"/>
    <w:rsid w:val="004C718D"/>
    <w:rsid w:val="004C75F7"/>
    <w:rsid w:val="004C776E"/>
    <w:rsid w:val="004C7B92"/>
    <w:rsid w:val="004C7D20"/>
    <w:rsid w:val="004D01D2"/>
    <w:rsid w:val="004D043B"/>
    <w:rsid w:val="004D04E3"/>
    <w:rsid w:val="004D071C"/>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9EC"/>
    <w:rsid w:val="004D3C7D"/>
    <w:rsid w:val="004D3D42"/>
    <w:rsid w:val="004D3DDC"/>
    <w:rsid w:val="004D402E"/>
    <w:rsid w:val="004D46D5"/>
    <w:rsid w:val="004D4713"/>
    <w:rsid w:val="004D49EC"/>
    <w:rsid w:val="004D4E72"/>
    <w:rsid w:val="004D50CF"/>
    <w:rsid w:val="004D5215"/>
    <w:rsid w:val="004D5E04"/>
    <w:rsid w:val="004D5FE6"/>
    <w:rsid w:val="004D7E4D"/>
    <w:rsid w:val="004D7F8B"/>
    <w:rsid w:val="004E0765"/>
    <w:rsid w:val="004E0A72"/>
    <w:rsid w:val="004E0B9C"/>
    <w:rsid w:val="004E103B"/>
    <w:rsid w:val="004E15BD"/>
    <w:rsid w:val="004E18CF"/>
    <w:rsid w:val="004E22A7"/>
    <w:rsid w:val="004E36DC"/>
    <w:rsid w:val="004E3B5E"/>
    <w:rsid w:val="004E4276"/>
    <w:rsid w:val="004E506C"/>
    <w:rsid w:val="004E5B8F"/>
    <w:rsid w:val="004E5F81"/>
    <w:rsid w:val="004E6178"/>
    <w:rsid w:val="004E6464"/>
    <w:rsid w:val="004E64AC"/>
    <w:rsid w:val="004E697E"/>
    <w:rsid w:val="004E6E05"/>
    <w:rsid w:val="004E6F71"/>
    <w:rsid w:val="004E7422"/>
    <w:rsid w:val="004E75B7"/>
    <w:rsid w:val="004F008A"/>
    <w:rsid w:val="004F10CA"/>
    <w:rsid w:val="004F11CF"/>
    <w:rsid w:val="004F128F"/>
    <w:rsid w:val="004F12EF"/>
    <w:rsid w:val="004F1630"/>
    <w:rsid w:val="004F1B93"/>
    <w:rsid w:val="004F20C5"/>
    <w:rsid w:val="004F22C8"/>
    <w:rsid w:val="004F2586"/>
    <w:rsid w:val="004F2593"/>
    <w:rsid w:val="004F25AA"/>
    <w:rsid w:val="004F2A12"/>
    <w:rsid w:val="004F2CE4"/>
    <w:rsid w:val="004F2DBE"/>
    <w:rsid w:val="004F34D7"/>
    <w:rsid w:val="004F35B3"/>
    <w:rsid w:val="004F36F2"/>
    <w:rsid w:val="004F3959"/>
    <w:rsid w:val="004F39B1"/>
    <w:rsid w:val="004F3C2F"/>
    <w:rsid w:val="004F3C35"/>
    <w:rsid w:val="004F405C"/>
    <w:rsid w:val="004F41FC"/>
    <w:rsid w:val="004F442B"/>
    <w:rsid w:val="004F4A30"/>
    <w:rsid w:val="004F4B62"/>
    <w:rsid w:val="004F4E0C"/>
    <w:rsid w:val="004F5663"/>
    <w:rsid w:val="004F5878"/>
    <w:rsid w:val="004F5D0F"/>
    <w:rsid w:val="004F5DFA"/>
    <w:rsid w:val="004F6587"/>
    <w:rsid w:val="004F7733"/>
    <w:rsid w:val="004F7D0D"/>
    <w:rsid w:val="00500257"/>
    <w:rsid w:val="00500A23"/>
    <w:rsid w:val="00501255"/>
    <w:rsid w:val="0050179E"/>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54F"/>
    <w:rsid w:val="005048F6"/>
    <w:rsid w:val="00504BBC"/>
    <w:rsid w:val="00504C36"/>
    <w:rsid w:val="00506795"/>
    <w:rsid w:val="00506F67"/>
    <w:rsid w:val="00507012"/>
    <w:rsid w:val="00507196"/>
    <w:rsid w:val="00507346"/>
    <w:rsid w:val="005074A5"/>
    <w:rsid w:val="0050773F"/>
    <w:rsid w:val="00507E01"/>
    <w:rsid w:val="00510027"/>
    <w:rsid w:val="0051045C"/>
    <w:rsid w:val="00510A2B"/>
    <w:rsid w:val="00510B36"/>
    <w:rsid w:val="005111CB"/>
    <w:rsid w:val="00511612"/>
    <w:rsid w:val="0051186B"/>
    <w:rsid w:val="00511F9E"/>
    <w:rsid w:val="00512242"/>
    <w:rsid w:val="00512AF5"/>
    <w:rsid w:val="0051381C"/>
    <w:rsid w:val="00513BF7"/>
    <w:rsid w:val="0051404F"/>
    <w:rsid w:val="0051461E"/>
    <w:rsid w:val="005147F2"/>
    <w:rsid w:val="00514BD9"/>
    <w:rsid w:val="00514D6B"/>
    <w:rsid w:val="00514F5A"/>
    <w:rsid w:val="00515415"/>
    <w:rsid w:val="0051573D"/>
    <w:rsid w:val="005166BC"/>
    <w:rsid w:val="00516C37"/>
    <w:rsid w:val="00516D46"/>
    <w:rsid w:val="00516ECF"/>
    <w:rsid w:val="00517294"/>
    <w:rsid w:val="005172BA"/>
    <w:rsid w:val="00517AFB"/>
    <w:rsid w:val="00517B17"/>
    <w:rsid w:val="00517EF2"/>
    <w:rsid w:val="00520106"/>
    <w:rsid w:val="00520214"/>
    <w:rsid w:val="00520295"/>
    <w:rsid w:val="0052079F"/>
    <w:rsid w:val="00520807"/>
    <w:rsid w:val="00520A98"/>
    <w:rsid w:val="00520AAB"/>
    <w:rsid w:val="00520B84"/>
    <w:rsid w:val="00520CE8"/>
    <w:rsid w:val="0052111C"/>
    <w:rsid w:val="0052117F"/>
    <w:rsid w:val="005211FB"/>
    <w:rsid w:val="0052129F"/>
    <w:rsid w:val="00521A24"/>
    <w:rsid w:val="00521D6F"/>
    <w:rsid w:val="0052272B"/>
    <w:rsid w:val="0052286E"/>
    <w:rsid w:val="00522CBB"/>
    <w:rsid w:val="0052308A"/>
    <w:rsid w:val="005231A8"/>
    <w:rsid w:val="005234E3"/>
    <w:rsid w:val="00523D02"/>
    <w:rsid w:val="00524292"/>
    <w:rsid w:val="0052453A"/>
    <w:rsid w:val="005247C0"/>
    <w:rsid w:val="00524B04"/>
    <w:rsid w:val="00524DA6"/>
    <w:rsid w:val="0052510F"/>
    <w:rsid w:val="005251A3"/>
    <w:rsid w:val="005257EE"/>
    <w:rsid w:val="00525933"/>
    <w:rsid w:val="0052624F"/>
    <w:rsid w:val="00526907"/>
    <w:rsid w:val="00527B23"/>
    <w:rsid w:val="00527B4D"/>
    <w:rsid w:val="00527D06"/>
    <w:rsid w:val="0053069D"/>
    <w:rsid w:val="00530763"/>
    <w:rsid w:val="005308B8"/>
    <w:rsid w:val="00530975"/>
    <w:rsid w:val="00530A4E"/>
    <w:rsid w:val="00530BC3"/>
    <w:rsid w:val="00530BCE"/>
    <w:rsid w:val="00530C56"/>
    <w:rsid w:val="0053115C"/>
    <w:rsid w:val="005312E9"/>
    <w:rsid w:val="00531300"/>
    <w:rsid w:val="00531E62"/>
    <w:rsid w:val="00531F8F"/>
    <w:rsid w:val="00532E76"/>
    <w:rsid w:val="005337FC"/>
    <w:rsid w:val="005339E1"/>
    <w:rsid w:val="00533B3B"/>
    <w:rsid w:val="00533B7B"/>
    <w:rsid w:val="00533CEE"/>
    <w:rsid w:val="00533D10"/>
    <w:rsid w:val="00533EB2"/>
    <w:rsid w:val="00534062"/>
    <w:rsid w:val="00534BD3"/>
    <w:rsid w:val="00534FA2"/>
    <w:rsid w:val="0053500C"/>
    <w:rsid w:val="005350EF"/>
    <w:rsid w:val="005351A2"/>
    <w:rsid w:val="005352AE"/>
    <w:rsid w:val="005356B9"/>
    <w:rsid w:val="00535CD3"/>
    <w:rsid w:val="00535D7E"/>
    <w:rsid w:val="00535DAE"/>
    <w:rsid w:val="0053607A"/>
    <w:rsid w:val="00536649"/>
    <w:rsid w:val="005379A5"/>
    <w:rsid w:val="00537BFD"/>
    <w:rsid w:val="00537C2E"/>
    <w:rsid w:val="0054069A"/>
    <w:rsid w:val="00540CA4"/>
    <w:rsid w:val="00540E7E"/>
    <w:rsid w:val="00541659"/>
    <w:rsid w:val="00541AF6"/>
    <w:rsid w:val="00541E2D"/>
    <w:rsid w:val="00541E56"/>
    <w:rsid w:val="0054267C"/>
    <w:rsid w:val="00542B48"/>
    <w:rsid w:val="005430C9"/>
    <w:rsid w:val="005433FA"/>
    <w:rsid w:val="0054369B"/>
    <w:rsid w:val="0054378F"/>
    <w:rsid w:val="00543A6B"/>
    <w:rsid w:val="00543B39"/>
    <w:rsid w:val="00543B61"/>
    <w:rsid w:val="00543D55"/>
    <w:rsid w:val="00543F5F"/>
    <w:rsid w:val="00544055"/>
    <w:rsid w:val="005441E9"/>
    <w:rsid w:val="0054458A"/>
    <w:rsid w:val="00544827"/>
    <w:rsid w:val="005448BC"/>
    <w:rsid w:val="005448E8"/>
    <w:rsid w:val="00544B5A"/>
    <w:rsid w:val="00545101"/>
    <w:rsid w:val="0054523A"/>
    <w:rsid w:val="005455D3"/>
    <w:rsid w:val="005455E8"/>
    <w:rsid w:val="00546008"/>
    <w:rsid w:val="00546094"/>
    <w:rsid w:val="005463FF"/>
    <w:rsid w:val="005464EC"/>
    <w:rsid w:val="00546863"/>
    <w:rsid w:val="00546941"/>
    <w:rsid w:val="005469F3"/>
    <w:rsid w:val="00546A61"/>
    <w:rsid w:val="00546E74"/>
    <w:rsid w:val="00547043"/>
    <w:rsid w:val="005470F3"/>
    <w:rsid w:val="00547BBC"/>
    <w:rsid w:val="005503FC"/>
    <w:rsid w:val="00550653"/>
    <w:rsid w:val="00550E2C"/>
    <w:rsid w:val="00551361"/>
    <w:rsid w:val="005524B5"/>
    <w:rsid w:val="0055282D"/>
    <w:rsid w:val="00552BBF"/>
    <w:rsid w:val="005531FF"/>
    <w:rsid w:val="0055367C"/>
    <w:rsid w:val="005536C2"/>
    <w:rsid w:val="00553890"/>
    <w:rsid w:val="00553CFA"/>
    <w:rsid w:val="005544A5"/>
    <w:rsid w:val="005545DA"/>
    <w:rsid w:val="00554AA3"/>
    <w:rsid w:val="00554B92"/>
    <w:rsid w:val="00554D4E"/>
    <w:rsid w:val="00554ECF"/>
    <w:rsid w:val="00554F9D"/>
    <w:rsid w:val="005551B2"/>
    <w:rsid w:val="0055525C"/>
    <w:rsid w:val="005555A6"/>
    <w:rsid w:val="005556DE"/>
    <w:rsid w:val="005556E5"/>
    <w:rsid w:val="00555D3E"/>
    <w:rsid w:val="00555EB9"/>
    <w:rsid w:val="00555F31"/>
    <w:rsid w:val="005561C8"/>
    <w:rsid w:val="00556310"/>
    <w:rsid w:val="005565DF"/>
    <w:rsid w:val="0055694C"/>
    <w:rsid w:val="0055697F"/>
    <w:rsid w:val="00556FF6"/>
    <w:rsid w:val="0055726E"/>
    <w:rsid w:val="005575B1"/>
    <w:rsid w:val="0055763C"/>
    <w:rsid w:val="00557B9B"/>
    <w:rsid w:val="00557C97"/>
    <w:rsid w:val="00557EF4"/>
    <w:rsid w:val="00560566"/>
    <w:rsid w:val="005605ED"/>
    <w:rsid w:val="0056065A"/>
    <w:rsid w:val="0056094D"/>
    <w:rsid w:val="0056097E"/>
    <w:rsid w:val="00560C09"/>
    <w:rsid w:val="00560CA5"/>
    <w:rsid w:val="00560F74"/>
    <w:rsid w:val="00561326"/>
    <w:rsid w:val="005621A8"/>
    <w:rsid w:val="00562E3F"/>
    <w:rsid w:val="00563C90"/>
    <w:rsid w:val="00563F60"/>
    <w:rsid w:val="005645F5"/>
    <w:rsid w:val="00564672"/>
    <w:rsid w:val="005646B0"/>
    <w:rsid w:val="00564751"/>
    <w:rsid w:val="005648EA"/>
    <w:rsid w:val="00565509"/>
    <w:rsid w:val="00565652"/>
    <w:rsid w:val="00565779"/>
    <w:rsid w:val="005657B4"/>
    <w:rsid w:val="00565807"/>
    <w:rsid w:val="005668A2"/>
    <w:rsid w:val="00566A3A"/>
    <w:rsid w:val="00566BFF"/>
    <w:rsid w:val="005671D1"/>
    <w:rsid w:val="00570142"/>
    <w:rsid w:val="005704CD"/>
    <w:rsid w:val="005705B5"/>
    <w:rsid w:val="00570660"/>
    <w:rsid w:val="00570836"/>
    <w:rsid w:val="00570EAA"/>
    <w:rsid w:val="00570EFF"/>
    <w:rsid w:val="0057100C"/>
    <w:rsid w:val="00571010"/>
    <w:rsid w:val="00571237"/>
    <w:rsid w:val="0057131A"/>
    <w:rsid w:val="00571497"/>
    <w:rsid w:val="00571606"/>
    <w:rsid w:val="00572337"/>
    <w:rsid w:val="0057247B"/>
    <w:rsid w:val="00572740"/>
    <w:rsid w:val="005727F2"/>
    <w:rsid w:val="00573001"/>
    <w:rsid w:val="0057372D"/>
    <w:rsid w:val="005737CE"/>
    <w:rsid w:val="00573A51"/>
    <w:rsid w:val="00573A77"/>
    <w:rsid w:val="00573A99"/>
    <w:rsid w:val="0057471D"/>
    <w:rsid w:val="005747CF"/>
    <w:rsid w:val="00574954"/>
    <w:rsid w:val="00574A12"/>
    <w:rsid w:val="00574CD5"/>
    <w:rsid w:val="0057528C"/>
    <w:rsid w:val="00575529"/>
    <w:rsid w:val="0057553A"/>
    <w:rsid w:val="005755E3"/>
    <w:rsid w:val="005756AC"/>
    <w:rsid w:val="00575CAE"/>
    <w:rsid w:val="00575DBD"/>
    <w:rsid w:val="00575F1A"/>
    <w:rsid w:val="00575FE2"/>
    <w:rsid w:val="00576EE9"/>
    <w:rsid w:val="00577096"/>
    <w:rsid w:val="0057736C"/>
    <w:rsid w:val="00577719"/>
    <w:rsid w:val="00577848"/>
    <w:rsid w:val="00577C00"/>
    <w:rsid w:val="00580065"/>
    <w:rsid w:val="00580150"/>
    <w:rsid w:val="0058016F"/>
    <w:rsid w:val="005804AF"/>
    <w:rsid w:val="0058051A"/>
    <w:rsid w:val="005807F2"/>
    <w:rsid w:val="00580ECF"/>
    <w:rsid w:val="00580EF2"/>
    <w:rsid w:val="00581065"/>
    <w:rsid w:val="005810B1"/>
    <w:rsid w:val="005813EB"/>
    <w:rsid w:val="0058159A"/>
    <w:rsid w:val="00581795"/>
    <w:rsid w:val="005819E0"/>
    <w:rsid w:val="00581CE5"/>
    <w:rsid w:val="0058206B"/>
    <w:rsid w:val="00582692"/>
    <w:rsid w:val="00582892"/>
    <w:rsid w:val="00582AAB"/>
    <w:rsid w:val="00582AC1"/>
    <w:rsid w:val="00582C5B"/>
    <w:rsid w:val="00582F2E"/>
    <w:rsid w:val="0058333A"/>
    <w:rsid w:val="00583A5D"/>
    <w:rsid w:val="00584191"/>
    <w:rsid w:val="0058443E"/>
    <w:rsid w:val="0058450B"/>
    <w:rsid w:val="0058453F"/>
    <w:rsid w:val="005845F3"/>
    <w:rsid w:val="00584B43"/>
    <w:rsid w:val="00584E51"/>
    <w:rsid w:val="005850C8"/>
    <w:rsid w:val="00585193"/>
    <w:rsid w:val="0058547B"/>
    <w:rsid w:val="00585890"/>
    <w:rsid w:val="00585B54"/>
    <w:rsid w:val="00585CC1"/>
    <w:rsid w:val="00585D67"/>
    <w:rsid w:val="00585E16"/>
    <w:rsid w:val="00586300"/>
    <w:rsid w:val="00586489"/>
    <w:rsid w:val="00587142"/>
    <w:rsid w:val="00587800"/>
    <w:rsid w:val="00587AE6"/>
    <w:rsid w:val="00590322"/>
    <w:rsid w:val="00590A6E"/>
    <w:rsid w:val="00590C06"/>
    <w:rsid w:val="00590C20"/>
    <w:rsid w:val="00590D94"/>
    <w:rsid w:val="00590DA8"/>
    <w:rsid w:val="00591134"/>
    <w:rsid w:val="00591173"/>
    <w:rsid w:val="005912C3"/>
    <w:rsid w:val="005918AF"/>
    <w:rsid w:val="00591A96"/>
    <w:rsid w:val="00591C29"/>
    <w:rsid w:val="00591FAA"/>
    <w:rsid w:val="00592225"/>
    <w:rsid w:val="005922FE"/>
    <w:rsid w:val="0059236E"/>
    <w:rsid w:val="00592870"/>
    <w:rsid w:val="00593427"/>
    <w:rsid w:val="00593443"/>
    <w:rsid w:val="0059391F"/>
    <w:rsid w:val="00593DCC"/>
    <w:rsid w:val="00594059"/>
    <w:rsid w:val="00594182"/>
    <w:rsid w:val="00594643"/>
    <w:rsid w:val="00594B55"/>
    <w:rsid w:val="00594FF1"/>
    <w:rsid w:val="00595756"/>
    <w:rsid w:val="00595AED"/>
    <w:rsid w:val="00595C47"/>
    <w:rsid w:val="00596134"/>
    <w:rsid w:val="00596860"/>
    <w:rsid w:val="00596BEF"/>
    <w:rsid w:val="00597075"/>
    <w:rsid w:val="005977A6"/>
    <w:rsid w:val="00597BC4"/>
    <w:rsid w:val="005A0154"/>
    <w:rsid w:val="005A02B5"/>
    <w:rsid w:val="005A0693"/>
    <w:rsid w:val="005A0799"/>
    <w:rsid w:val="005A0CB4"/>
    <w:rsid w:val="005A0E89"/>
    <w:rsid w:val="005A1674"/>
    <w:rsid w:val="005A1857"/>
    <w:rsid w:val="005A18D1"/>
    <w:rsid w:val="005A1A1A"/>
    <w:rsid w:val="005A1B18"/>
    <w:rsid w:val="005A1B94"/>
    <w:rsid w:val="005A215D"/>
    <w:rsid w:val="005A21E9"/>
    <w:rsid w:val="005A23A9"/>
    <w:rsid w:val="005A30D1"/>
    <w:rsid w:val="005A315E"/>
    <w:rsid w:val="005A3C93"/>
    <w:rsid w:val="005A3FDA"/>
    <w:rsid w:val="005A40DE"/>
    <w:rsid w:val="005A417D"/>
    <w:rsid w:val="005A4959"/>
    <w:rsid w:val="005A4D52"/>
    <w:rsid w:val="005A4E7F"/>
    <w:rsid w:val="005A5146"/>
    <w:rsid w:val="005A5A46"/>
    <w:rsid w:val="005A5CF2"/>
    <w:rsid w:val="005A5E85"/>
    <w:rsid w:val="005A5FEA"/>
    <w:rsid w:val="005A6435"/>
    <w:rsid w:val="005A677A"/>
    <w:rsid w:val="005A69EE"/>
    <w:rsid w:val="005A6B31"/>
    <w:rsid w:val="005A6CDD"/>
    <w:rsid w:val="005A6E24"/>
    <w:rsid w:val="005A70FC"/>
    <w:rsid w:val="005A71BE"/>
    <w:rsid w:val="005A777F"/>
    <w:rsid w:val="005A7AE1"/>
    <w:rsid w:val="005B0012"/>
    <w:rsid w:val="005B0413"/>
    <w:rsid w:val="005B04AB"/>
    <w:rsid w:val="005B05FE"/>
    <w:rsid w:val="005B0E6B"/>
    <w:rsid w:val="005B0ED9"/>
    <w:rsid w:val="005B0FE5"/>
    <w:rsid w:val="005B14E1"/>
    <w:rsid w:val="005B168B"/>
    <w:rsid w:val="005B1829"/>
    <w:rsid w:val="005B22F4"/>
    <w:rsid w:val="005B252F"/>
    <w:rsid w:val="005B3739"/>
    <w:rsid w:val="005B3B49"/>
    <w:rsid w:val="005B4410"/>
    <w:rsid w:val="005B445F"/>
    <w:rsid w:val="005B4538"/>
    <w:rsid w:val="005B4CA7"/>
    <w:rsid w:val="005B4CC2"/>
    <w:rsid w:val="005B4F90"/>
    <w:rsid w:val="005B6815"/>
    <w:rsid w:val="005B6C4B"/>
    <w:rsid w:val="005B6F50"/>
    <w:rsid w:val="005B6F74"/>
    <w:rsid w:val="005B6F90"/>
    <w:rsid w:val="005B7007"/>
    <w:rsid w:val="005B76E6"/>
    <w:rsid w:val="005B78C8"/>
    <w:rsid w:val="005B79F8"/>
    <w:rsid w:val="005B7AE8"/>
    <w:rsid w:val="005B7C67"/>
    <w:rsid w:val="005C0017"/>
    <w:rsid w:val="005C01E8"/>
    <w:rsid w:val="005C01F7"/>
    <w:rsid w:val="005C0563"/>
    <w:rsid w:val="005C06F0"/>
    <w:rsid w:val="005C08AA"/>
    <w:rsid w:val="005C0A81"/>
    <w:rsid w:val="005C0E2E"/>
    <w:rsid w:val="005C0F88"/>
    <w:rsid w:val="005C12EB"/>
    <w:rsid w:val="005C1F20"/>
    <w:rsid w:val="005C2688"/>
    <w:rsid w:val="005C2A6D"/>
    <w:rsid w:val="005C3183"/>
    <w:rsid w:val="005C3367"/>
    <w:rsid w:val="005C3501"/>
    <w:rsid w:val="005C3704"/>
    <w:rsid w:val="005C3880"/>
    <w:rsid w:val="005C3BFF"/>
    <w:rsid w:val="005C4B34"/>
    <w:rsid w:val="005C4EA8"/>
    <w:rsid w:val="005C4FA6"/>
    <w:rsid w:val="005C4FFF"/>
    <w:rsid w:val="005C528A"/>
    <w:rsid w:val="005C532D"/>
    <w:rsid w:val="005C5727"/>
    <w:rsid w:val="005C5977"/>
    <w:rsid w:val="005C614C"/>
    <w:rsid w:val="005C61AC"/>
    <w:rsid w:val="005C6223"/>
    <w:rsid w:val="005C6898"/>
    <w:rsid w:val="005C6B4A"/>
    <w:rsid w:val="005C6E40"/>
    <w:rsid w:val="005C6F3E"/>
    <w:rsid w:val="005C770E"/>
    <w:rsid w:val="005D03C6"/>
    <w:rsid w:val="005D03E8"/>
    <w:rsid w:val="005D0542"/>
    <w:rsid w:val="005D08FF"/>
    <w:rsid w:val="005D1294"/>
    <w:rsid w:val="005D1370"/>
    <w:rsid w:val="005D147A"/>
    <w:rsid w:val="005D1605"/>
    <w:rsid w:val="005D1616"/>
    <w:rsid w:val="005D1C89"/>
    <w:rsid w:val="005D1D41"/>
    <w:rsid w:val="005D1E60"/>
    <w:rsid w:val="005D1E7C"/>
    <w:rsid w:val="005D244E"/>
    <w:rsid w:val="005D2468"/>
    <w:rsid w:val="005D2ADE"/>
    <w:rsid w:val="005D30D7"/>
    <w:rsid w:val="005D37FE"/>
    <w:rsid w:val="005D3A08"/>
    <w:rsid w:val="005D407A"/>
    <w:rsid w:val="005D412F"/>
    <w:rsid w:val="005D4351"/>
    <w:rsid w:val="005D47C9"/>
    <w:rsid w:val="005D47EC"/>
    <w:rsid w:val="005D4908"/>
    <w:rsid w:val="005D4A5A"/>
    <w:rsid w:val="005D4BDD"/>
    <w:rsid w:val="005D4CD0"/>
    <w:rsid w:val="005D51E4"/>
    <w:rsid w:val="005D5A64"/>
    <w:rsid w:val="005D5DC9"/>
    <w:rsid w:val="005D5E4A"/>
    <w:rsid w:val="005D5F3F"/>
    <w:rsid w:val="005D624E"/>
    <w:rsid w:val="005D64B6"/>
    <w:rsid w:val="005D64DB"/>
    <w:rsid w:val="005D7236"/>
    <w:rsid w:val="005D752C"/>
    <w:rsid w:val="005D7ED0"/>
    <w:rsid w:val="005E0BDD"/>
    <w:rsid w:val="005E0FDA"/>
    <w:rsid w:val="005E10A5"/>
    <w:rsid w:val="005E11A7"/>
    <w:rsid w:val="005E163C"/>
    <w:rsid w:val="005E18B1"/>
    <w:rsid w:val="005E1C48"/>
    <w:rsid w:val="005E23B4"/>
    <w:rsid w:val="005E34A2"/>
    <w:rsid w:val="005E3566"/>
    <w:rsid w:val="005E36F7"/>
    <w:rsid w:val="005E3B4A"/>
    <w:rsid w:val="005E3B54"/>
    <w:rsid w:val="005E3D18"/>
    <w:rsid w:val="005E3EC3"/>
    <w:rsid w:val="005E3FB2"/>
    <w:rsid w:val="005E42C1"/>
    <w:rsid w:val="005E4D73"/>
    <w:rsid w:val="005E4F5E"/>
    <w:rsid w:val="005E52E2"/>
    <w:rsid w:val="005E567C"/>
    <w:rsid w:val="005E5688"/>
    <w:rsid w:val="005E648B"/>
    <w:rsid w:val="005E6A6E"/>
    <w:rsid w:val="005E6F84"/>
    <w:rsid w:val="005E7695"/>
    <w:rsid w:val="005E76C9"/>
    <w:rsid w:val="005E77FF"/>
    <w:rsid w:val="005E797A"/>
    <w:rsid w:val="005E7ADB"/>
    <w:rsid w:val="005E7B40"/>
    <w:rsid w:val="005E7B9E"/>
    <w:rsid w:val="005E7BAA"/>
    <w:rsid w:val="005E7C71"/>
    <w:rsid w:val="005E7EBB"/>
    <w:rsid w:val="005F035A"/>
    <w:rsid w:val="005F0C53"/>
    <w:rsid w:val="005F0DEE"/>
    <w:rsid w:val="005F23FF"/>
    <w:rsid w:val="005F256F"/>
    <w:rsid w:val="005F2708"/>
    <w:rsid w:val="005F2BD4"/>
    <w:rsid w:val="005F2E46"/>
    <w:rsid w:val="005F31E5"/>
    <w:rsid w:val="005F32FA"/>
    <w:rsid w:val="005F3322"/>
    <w:rsid w:val="005F33EA"/>
    <w:rsid w:val="005F3C62"/>
    <w:rsid w:val="005F3D84"/>
    <w:rsid w:val="005F3DB1"/>
    <w:rsid w:val="005F3FDD"/>
    <w:rsid w:val="005F43B7"/>
    <w:rsid w:val="005F43C9"/>
    <w:rsid w:val="005F4E0B"/>
    <w:rsid w:val="005F5091"/>
    <w:rsid w:val="005F51F8"/>
    <w:rsid w:val="005F5221"/>
    <w:rsid w:val="005F57DC"/>
    <w:rsid w:val="005F5DFE"/>
    <w:rsid w:val="005F60C8"/>
    <w:rsid w:val="005F6366"/>
    <w:rsid w:val="005F65DB"/>
    <w:rsid w:val="005F6CFB"/>
    <w:rsid w:val="005F6FB8"/>
    <w:rsid w:val="005F74C9"/>
    <w:rsid w:val="005F77F6"/>
    <w:rsid w:val="005F7E13"/>
    <w:rsid w:val="005F7FA9"/>
    <w:rsid w:val="005F7FCB"/>
    <w:rsid w:val="00600857"/>
    <w:rsid w:val="006008DB"/>
    <w:rsid w:val="00600BF3"/>
    <w:rsid w:val="00600E49"/>
    <w:rsid w:val="00601177"/>
    <w:rsid w:val="0060151B"/>
    <w:rsid w:val="00601529"/>
    <w:rsid w:val="00602266"/>
    <w:rsid w:val="00602284"/>
    <w:rsid w:val="00603299"/>
    <w:rsid w:val="006035BC"/>
    <w:rsid w:val="00603615"/>
    <w:rsid w:val="0060364B"/>
    <w:rsid w:val="00603915"/>
    <w:rsid w:val="00603B7C"/>
    <w:rsid w:val="00604252"/>
    <w:rsid w:val="00604C2D"/>
    <w:rsid w:val="00604DB9"/>
    <w:rsid w:val="00604F19"/>
    <w:rsid w:val="006053A0"/>
    <w:rsid w:val="006056BA"/>
    <w:rsid w:val="00605E3F"/>
    <w:rsid w:val="00605E83"/>
    <w:rsid w:val="0060611B"/>
    <w:rsid w:val="006066EA"/>
    <w:rsid w:val="00606C3C"/>
    <w:rsid w:val="00607537"/>
    <w:rsid w:val="00607A3B"/>
    <w:rsid w:val="00607A78"/>
    <w:rsid w:val="00610049"/>
    <w:rsid w:val="006100F8"/>
    <w:rsid w:val="006101D7"/>
    <w:rsid w:val="00610230"/>
    <w:rsid w:val="00610787"/>
    <w:rsid w:val="00610BBF"/>
    <w:rsid w:val="0061124D"/>
    <w:rsid w:val="00611586"/>
    <w:rsid w:val="00611AC8"/>
    <w:rsid w:val="00612535"/>
    <w:rsid w:val="0061257B"/>
    <w:rsid w:val="006127C2"/>
    <w:rsid w:val="00612BD3"/>
    <w:rsid w:val="00612E0A"/>
    <w:rsid w:val="0061373C"/>
    <w:rsid w:val="006137B1"/>
    <w:rsid w:val="00613881"/>
    <w:rsid w:val="00613A93"/>
    <w:rsid w:val="00613B46"/>
    <w:rsid w:val="0061420F"/>
    <w:rsid w:val="006143D0"/>
    <w:rsid w:val="0061445D"/>
    <w:rsid w:val="006150B6"/>
    <w:rsid w:val="006157CA"/>
    <w:rsid w:val="006158E1"/>
    <w:rsid w:val="00615C39"/>
    <w:rsid w:val="00615DBC"/>
    <w:rsid w:val="00615E65"/>
    <w:rsid w:val="00615FF3"/>
    <w:rsid w:val="0061612A"/>
    <w:rsid w:val="006161A0"/>
    <w:rsid w:val="006165FF"/>
    <w:rsid w:val="00616BB5"/>
    <w:rsid w:val="00617315"/>
    <w:rsid w:val="00617FAB"/>
    <w:rsid w:val="0062001B"/>
    <w:rsid w:val="006206C9"/>
    <w:rsid w:val="006206D1"/>
    <w:rsid w:val="0062091E"/>
    <w:rsid w:val="00620C80"/>
    <w:rsid w:val="00620E63"/>
    <w:rsid w:val="00621191"/>
    <w:rsid w:val="0062167A"/>
    <w:rsid w:val="00621725"/>
    <w:rsid w:val="00621E4A"/>
    <w:rsid w:val="00621EBB"/>
    <w:rsid w:val="00621FA7"/>
    <w:rsid w:val="0062222B"/>
    <w:rsid w:val="00622675"/>
    <w:rsid w:val="006229EB"/>
    <w:rsid w:val="00622A6B"/>
    <w:rsid w:val="006231AD"/>
    <w:rsid w:val="006232C9"/>
    <w:rsid w:val="00623409"/>
    <w:rsid w:val="006237F0"/>
    <w:rsid w:val="0062387D"/>
    <w:rsid w:val="00623A4A"/>
    <w:rsid w:val="00623F05"/>
    <w:rsid w:val="00623FBB"/>
    <w:rsid w:val="00624055"/>
    <w:rsid w:val="006244A6"/>
    <w:rsid w:val="00624978"/>
    <w:rsid w:val="00624A2E"/>
    <w:rsid w:val="00624EB3"/>
    <w:rsid w:val="00624EEE"/>
    <w:rsid w:val="00625009"/>
    <w:rsid w:val="006258BA"/>
    <w:rsid w:val="0062635D"/>
    <w:rsid w:val="0062666D"/>
    <w:rsid w:val="00626A35"/>
    <w:rsid w:val="00626E4A"/>
    <w:rsid w:val="00627015"/>
    <w:rsid w:val="006272E1"/>
    <w:rsid w:val="00627627"/>
    <w:rsid w:val="00627917"/>
    <w:rsid w:val="00627B48"/>
    <w:rsid w:val="00630C56"/>
    <w:rsid w:val="00631252"/>
    <w:rsid w:val="006316FD"/>
    <w:rsid w:val="00631B18"/>
    <w:rsid w:val="00631CF6"/>
    <w:rsid w:val="00631F33"/>
    <w:rsid w:val="00632284"/>
    <w:rsid w:val="00632381"/>
    <w:rsid w:val="0063262B"/>
    <w:rsid w:val="00632731"/>
    <w:rsid w:val="00632902"/>
    <w:rsid w:val="00632BD7"/>
    <w:rsid w:val="00632BE6"/>
    <w:rsid w:val="00632E71"/>
    <w:rsid w:val="0063340C"/>
    <w:rsid w:val="00633430"/>
    <w:rsid w:val="00633478"/>
    <w:rsid w:val="00633755"/>
    <w:rsid w:val="00633A48"/>
    <w:rsid w:val="00633D42"/>
    <w:rsid w:val="00633EC4"/>
    <w:rsid w:val="006349BF"/>
    <w:rsid w:val="00634AA7"/>
    <w:rsid w:val="006354E0"/>
    <w:rsid w:val="00635660"/>
    <w:rsid w:val="006356B8"/>
    <w:rsid w:val="006358D7"/>
    <w:rsid w:val="00635F5D"/>
    <w:rsid w:val="0063619B"/>
    <w:rsid w:val="00636332"/>
    <w:rsid w:val="006369E0"/>
    <w:rsid w:val="00636D07"/>
    <w:rsid w:val="00636D40"/>
    <w:rsid w:val="00636FAF"/>
    <w:rsid w:val="00637B27"/>
    <w:rsid w:val="00637BCF"/>
    <w:rsid w:val="00637BFD"/>
    <w:rsid w:val="00637CA1"/>
    <w:rsid w:val="00640003"/>
    <w:rsid w:val="0064014C"/>
    <w:rsid w:val="0064032A"/>
    <w:rsid w:val="00640B75"/>
    <w:rsid w:val="00641529"/>
    <w:rsid w:val="006421F4"/>
    <w:rsid w:val="0064236B"/>
    <w:rsid w:val="0064246D"/>
    <w:rsid w:val="006425A6"/>
    <w:rsid w:val="00642AF8"/>
    <w:rsid w:val="00642B55"/>
    <w:rsid w:val="00642E8C"/>
    <w:rsid w:val="00642ED4"/>
    <w:rsid w:val="006437CC"/>
    <w:rsid w:val="00643A3F"/>
    <w:rsid w:val="00643DAA"/>
    <w:rsid w:val="006441CF"/>
    <w:rsid w:val="006442A4"/>
    <w:rsid w:val="006442BD"/>
    <w:rsid w:val="0064435A"/>
    <w:rsid w:val="00644694"/>
    <w:rsid w:val="006449BF"/>
    <w:rsid w:val="00644A96"/>
    <w:rsid w:val="00644D32"/>
    <w:rsid w:val="00644DAF"/>
    <w:rsid w:val="00644F52"/>
    <w:rsid w:val="0064549A"/>
    <w:rsid w:val="006457C1"/>
    <w:rsid w:val="00645CF1"/>
    <w:rsid w:val="006461CE"/>
    <w:rsid w:val="00646494"/>
    <w:rsid w:val="00646500"/>
    <w:rsid w:val="006466D4"/>
    <w:rsid w:val="006467EC"/>
    <w:rsid w:val="00646A1B"/>
    <w:rsid w:val="00647087"/>
    <w:rsid w:val="006470B3"/>
    <w:rsid w:val="00647457"/>
    <w:rsid w:val="006476B0"/>
    <w:rsid w:val="006476B3"/>
    <w:rsid w:val="006476DB"/>
    <w:rsid w:val="00647A05"/>
    <w:rsid w:val="00647C5D"/>
    <w:rsid w:val="00647CA6"/>
    <w:rsid w:val="00647FDC"/>
    <w:rsid w:val="006507F7"/>
    <w:rsid w:val="00650812"/>
    <w:rsid w:val="00650CC3"/>
    <w:rsid w:val="00650D85"/>
    <w:rsid w:val="00650F78"/>
    <w:rsid w:val="00652F8E"/>
    <w:rsid w:val="006532D9"/>
    <w:rsid w:val="0065353F"/>
    <w:rsid w:val="00653EA3"/>
    <w:rsid w:val="00653F46"/>
    <w:rsid w:val="0065469D"/>
    <w:rsid w:val="00654DCE"/>
    <w:rsid w:val="00655173"/>
    <w:rsid w:val="0065557C"/>
    <w:rsid w:val="00655749"/>
    <w:rsid w:val="00655904"/>
    <w:rsid w:val="00655BBD"/>
    <w:rsid w:val="00655C87"/>
    <w:rsid w:val="00655DF4"/>
    <w:rsid w:val="0065604F"/>
    <w:rsid w:val="00656352"/>
    <w:rsid w:val="00656388"/>
    <w:rsid w:val="00656512"/>
    <w:rsid w:val="00656A31"/>
    <w:rsid w:val="00656A9E"/>
    <w:rsid w:val="00656AA7"/>
    <w:rsid w:val="00656C50"/>
    <w:rsid w:val="00656CA8"/>
    <w:rsid w:val="00656D19"/>
    <w:rsid w:val="00657951"/>
    <w:rsid w:val="00660245"/>
    <w:rsid w:val="006605EA"/>
    <w:rsid w:val="00660A70"/>
    <w:rsid w:val="00660B17"/>
    <w:rsid w:val="00660BD9"/>
    <w:rsid w:val="00661279"/>
    <w:rsid w:val="00661362"/>
    <w:rsid w:val="006614A3"/>
    <w:rsid w:val="006618DC"/>
    <w:rsid w:val="00661954"/>
    <w:rsid w:val="00661981"/>
    <w:rsid w:val="00661D75"/>
    <w:rsid w:val="006628EB"/>
    <w:rsid w:val="00662E63"/>
    <w:rsid w:val="00663945"/>
    <w:rsid w:val="00663D7B"/>
    <w:rsid w:val="0066436D"/>
    <w:rsid w:val="0066443F"/>
    <w:rsid w:val="006645D8"/>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5BF"/>
    <w:rsid w:val="00670A67"/>
    <w:rsid w:val="0067112E"/>
    <w:rsid w:val="00671429"/>
    <w:rsid w:val="006719AD"/>
    <w:rsid w:val="00671B5C"/>
    <w:rsid w:val="00671FC9"/>
    <w:rsid w:val="00672066"/>
    <w:rsid w:val="006726B8"/>
    <w:rsid w:val="00672878"/>
    <w:rsid w:val="006728AC"/>
    <w:rsid w:val="006729DE"/>
    <w:rsid w:val="00672A55"/>
    <w:rsid w:val="00672A68"/>
    <w:rsid w:val="00672E96"/>
    <w:rsid w:val="00674C42"/>
    <w:rsid w:val="00674CDF"/>
    <w:rsid w:val="00674DA3"/>
    <w:rsid w:val="0067510A"/>
    <w:rsid w:val="00675328"/>
    <w:rsid w:val="006754D8"/>
    <w:rsid w:val="00675B8D"/>
    <w:rsid w:val="00675D60"/>
    <w:rsid w:val="0067684C"/>
    <w:rsid w:val="00676BB2"/>
    <w:rsid w:val="00676C7E"/>
    <w:rsid w:val="006773DB"/>
    <w:rsid w:val="00677479"/>
    <w:rsid w:val="00677714"/>
    <w:rsid w:val="00677DED"/>
    <w:rsid w:val="00677E70"/>
    <w:rsid w:val="00680622"/>
    <w:rsid w:val="0068087A"/>
    <w:rsid w:val="00680A94"/>
    <w:rsid w:val="00680C5C"/>
    <w:rsid w:val="00681207"/>
    <w:rsid w:val="00681231"/>
    <w:rsid w:val="006812DA"/>
    <w:rsid w:val="00681419"/>
    <w:rsid w:val="006815A3"/>
    <w:rsid w:val="006818D8"/>
    <w:rsid w:val="006819CA"/>
    <w:rsid w:val="00681B1D"/>
    <w:rsid w:val="00681C57"/>
    <w:rsid w:val="00682005"/>
    <w:rsid w:val="006823FE"/>
    <w:rsid w:val="0068277E"/>
    <w:rsid w:val="00682E16"/>
    <w:rsid w:val="00683218"/>
    <w:rsid w:val="0068353B"/>
    <w:rsid w:val="00683678"/>
    <w:rsid w:val="00683B45"/>
    <w:rsid w:val="00683D66"/>
    <w:rsid w:val="00684019"/>
    <w:rsid w:val="006845B4"/>
    <w:rsid w:val="006845E4"/>
    <w:rsid w:val="00684854"/>
    <w:rsid w:val="00684951"/>
    <w:rsid w:val="00684AE9"/>
    <w:rsid w:val="00685464"/>
    <w:rsid w:val="006856B0"/>
    <w:rsid w:val="0068592B"/>
    <w:rsid w:val="00685B55"/>
    <w:rsid w:val="0068605C"/>
    <w:rsid w:val="0068631D"/>
    <w:rsid w:val="006865F7"/>
    <w:rsid w:val="0068660D"/>
    <w:rsid w:val="006867F8"/>
    <w:rsid w:val="006879AB"/>
    <w:rsid w:val="00687B13"/>
    <w:rsid w:val="00687F88"/>
    <w:rsid w:val="006903A1"/>
    <w:rsid w:val="006906C9"/>
    <w:rsid w:val="006906D8"/>
    <w:rsid w:val="00690737"/>
    <w:rsid w:val="00690A6E"/>
    <w:rsid w:val="00690ACA"/>
    <w:rsid w:val="00691242"/>
    <w:rsid w:val="006912C1"/>
    <w:rsid w:val="006920A7"/>
    <w:rsid w:val="00692613"/>
    <w:rsid w:val="00692AD5"/>
    <w:rsid w:val="00692ADA"/>
    <w:rsid w:val="006931C6"/>
    <w:rsid w:val="006936C8"/>
    <w:rsid w:val="00693AFD"/>
    <w:rsid w:val="00693D75"/>
    <w:rsid w:val="00694DE1"/>
    <w:rsid w:val="00694DFB"/>
    <w:rsid w:val="00694F0A"/>
    <w:rsid w:val="006952BC"/>
    <w:rsid w:val="0069633B"/>
    <w:rsid w:val="0069672B"/>
    <w:rsid w:val="00696879"/>
    <w:rsid w:val="00697166"/>
    <w:rsid w:val="006971B8"/>
    <w:rsid w:val="00697611"/>
    <w:rsid w:val="00697AD0"/>
    <w:rsid w:val="00697CFF"/>
    <w:rsid w:val="006A012B"/>
    <w:rsid w:val="006A0850"/>
    <w:rsid w:val="006A0CB9"/>
    <w:rsid w:val="006A0DB7"/>
    <w:rsid w:val="006A12C9"/>
    <w:rsid w:val="006A18CB"/>
    <w:rsid w:val="006A23B4"/>
    <w:rsid w:val="006A2422"/>
    <w:rsid w:val="006A26BD"/>
    <w:rsid w:val="006A27BD"/>
    <w:rsid w:val="006A2816"/>
    <w:rsid w:val="006A2850"/>
    <w:rsid w:val="006A2D93"/>
    <w:rsid w:val="006A2DC3"/>
    <w:rsid w:val="006A2DEE"/>
    <w:rsid w:val="006A30F7"/>
    <w:rsid w:val="006A3DBA"/>
    <w:rsid w:val="006A448D"/>
    <w:rsid w:val="006A47C1"/>
    <w:rsid w:val="006A498B"/>
    <w:rsid w:val="006A4AC6"/>
    <w:rsid w:val="006A4B17"/>
    <w:rsid w:val="006A4B6F"/>
    <w:rsid w:val="006A4BEA"/>
    <w:rsid w:val="006A4E87"/>
    <w:rsid w:val="006A5549"/>
    <w:rsid w:val="006A55B5"/>
    <w:rsid w:val="006A5B76"/>
    <w:rsid w:val="006A63D9"/>
    <w:rsid w:val="006A6EC4"/>
    <w:rsid w:val="006A71C4"/>
    <w:rsid w:val="006A74AC"/>
    <w:rsid w:val="006B01D6"/>
    <w:rsid w:val="006B1329"/>
    <w:rsid w:val="006B1494"/>
    <w:rsid w:val="006B1E87"/>
    <w:rsid w:val="006B1F3E"/>
    <w:rsid w:val="006B2846"/>
    <w:rsid w:val="006B29EA"/>
    <w:rsid w:val="006B35CA"/>
    <w:rsid w:val="006B363D"/>
    <w:rsid w:val="006B36D1"/>
    <w:rsid w:val="006B3B86"/>
    <w:rsid w:val="006B3BA2"/>
    <w:rsid w:val="006B43DF"/>
    <w:rsid w:val="006B49AC"/>
    <w:rsid w:val="006B4A38"/>
    <w:rsid w:val="006B4A87"/>
    <w:rsid w:val="006B4AED"/>
    <w:rsid w:val="006B4C4C"/>
    <w:rsid w:val="006B4EC3"/>
    <w:rsid w:val="006B522F"/>
    <w:rsid w:val="006B52A9"/>
    <w:rsid w:val="006B54AA"/>
    <w:rsid w:val="006B5648"/>
    <w:rsid w:val="006B5C8A"/>
    <w:rsid w:val="006B5D01"/>
    <w:rsid w:val="006B6A09"/>
    <w:rsid w:val="006B6CB6"/>
    <w:rsid w:val="006B7275"/>
    <w:rsid w:val="006B74D4"/>
    <w:rsid w:val="006B7507"/>
    <w:rsid w:val="006B7757"/>
    <w:rsid w:val="006B779C"/>
    <w:rsid w:val="006B7D50"/>
    <w:rsid w:val="006C03EC"/>
    <w:rsid w:val="006C057F"/>
    <w:rsid w:val="006C05F0"/>
    <w:rsid w:val="006C067F"/>
    <w:rsid w:val="006C0716"/>
    <w:rsid w:val="006C0EFD"/>
    <w:rsid w:val="006C1F03"/>
    <w:rsid w:val="006C1F0E"/>
    <w:rsid w:val="006C2219"/>
    <w:rsid w:val="006C2484"/>
    <w:rsid w:val="006C24A4"/>
    <w:rsid w:val="006C2713"/>
    <w:rsid w:val="006C28DA"/>
    <w:rsid w:val="006C2AFA"/>
    <w:rsid w:val="006C2C3D"/>
    <w:rsid w:val="006C2CBA"/>
    <w:rsid w:val="006C3866"/>
    <w:rsid w:val="006C3DEC"/>
    <w:rsid w:val="006C4007"/>
    <w:rsid w:val="006C4828"/>
    <w:rsid w:val="006C485F"/>
    <w:rsid w:val="006C4944"/>
    <w:rsid w:val="006C4980"/>
    <w:rsid w:val="006C4BD2"/>
    <w:rsid w:val="006C50F6"/>
    <w:rsid w:val="006C5146"/>
    <w:rsid w:val="006C536D"/>
    <w:rsid w:val="006C53FB"/>
    <w:rsid w:val="006C545E"/>
    <w:rsid w:val="006C5767"/>
    <w:rsid w:val="006C5770"/>
    <w:rsid w:val="006C5ACB"/>
    <w:rsid w:val="006C5FA5"/>
    <w:rsid w:val="006C6476"/>
    <w:rsid w:val="006C6558"/>
    <w:rsid w:val="006C667D"/>
    <w:rsid w:val="006C69A3"/>
    <w:rsid w:val="006C6ED0"/>
    <w:rsid w:val="006C7B45"/>
    <w:rsid w:val="006C7D81"/>
    <w:rsid w:val="006D0118"/>
    <w:rsid w:val="006D033C"/>
    <w:rsid w:val="006D1917"/>
    <w:rsid w:val="006D19B1"/>
    <w:rsid w:val="006D1CF9"/>
    <w:rsid w:val="006D225C"/>
    <w:rsid w:val="006D2740"/>
    <w:rsid w:val="006D33FD"/>
    <w:rsid w:val="006D3443"/>
    <w:rsid w:val="006D3473"/>
    <w:rsid w:val="006D36B8"/>
    <w:rsid w:val="006D3B8C"/>
    <w:rsid w:val="006D3E0B"/>
    <w:rsid w:val="006D4A21"/>
    <w:rsid w:val="006D4BF7"/>
    <w:rsid w:val="006D5AA9"/>
    <w:rsid w:val="006D5C20"/>
    <w:rsid w:val="006D61F1"/>
    <w:rsid w:val="006D6855"/>
    <w:rsid w:val="006D6908"/>
    <w:rsid w:val="006D6930"/>
    <w:rsid w:val="006D6C91"/>
    <w:rsid w:val="006D7095"/>
    <w:rsid w:val="006D73E4"/>
    <w:rsid w:val="006D7460"/>
    <w:rsid w:val="006D76CC"/>
    <w:rsid w:val="006D7727"/>
    <w:rsid w:val="006D77E5"/>
    <w:rsid w:val="006D7CCC"/>
    <w:rsid w:val="006D7D4E"/>
    <w:rsid w:val="006D7FD7"/>
    <w:rsid w:val="006E0DBA"/>
    <w:rsid w:val="006E1130"/>
    <w:rsid w:val="006E120F"/>
    <w:rsid w:val="006E1470"/>
    <w:rsid w:val="006E2270"/>
    <w:rsid w:val="006E22F1"/>
    <w:rsid w:val="006E23CC"/>
    <w:rsid w:val="006E298D"/>
    <w:rsid w:val="006E2EBA"/>
    <w:rsid w:val="006E336A"/>
    <w:rsid w:val="006E33DC"/>
    <w:rsid w:val="006E343D"/>
    <w:rsid w:val="006E3C3E"/>
    <w:rsid w:val="006E42EC"/>
    <w:rsid w:val="006E465E"/>
    <w:rsid w:val="006E4691"/>
    <w:rsid w:val="006E4944"/>
    <w:rsid w:val="006E5322"/>
    <w:rsid w:val="006E544F"/>
    <w:rsid w:val="006E5955"/>
    <w:rsid w:val="006E613B"/>
    <w:rsid w:val="006E619D"/>
    <w:rsid w:val="006E61D4"/>
    <w:rsid w:val="006E658F"/>
    <w:rsid w:val="006E6E15"/>
    <w:rsid w:val="006F01B3"/>
    <w:rsid w:val="006F0971"/>
    <w:rsid w:val="006F0DDB"/>
    <w:rsid w:val="006F126D"/>
    <w:rsid w:val="006F1735"/>
    <w:rsid w:val="006F1878"/>
    <w:rsid w:val="006F1F0F"/>
    <w:rsid w:val="006F2635"/>
    <w:rsid w:val="006F29AF"/>
    <w:rsid w:val="006F2ABC"/>
    <w:rsid w:val="006F2E5F"/>
    <w:rsid w:val="006F2F80"/>
    <w:rsid w:val="006F30CB"/>
    <w:rsid w:val="006F3274"/>
    <w:rsid w:val="006F3B12"/>
    <w:rsid w:val="006F3E31"/>
    <w:rsid w:val="006F3EAD"/>
    <w:rsid w:val="006F4263"/>
    <w:rsid w:val="006F4A0C"/>
    <w:rsid w:val="006F4BED"/>
    <w:rsid w:val="006F4CDF"/>
    <w:rsid w:val="006F55A9"/>
    <w:rsid w:val="006F5A38"/>
    <w:rsid w:val="006F5E1F"/>
    <w:rsid w:val="006F5F63"/>
    <w:rsid w:val="006F604A"/>
    <w:rsid w:val="006F6345"/>
    <w:rsid w:val="006F67BD"/>
    <w:rsid w:val="006F67C3"/>
    <w:rsid w:val="006F6AAC"/>
    <w:rsid w:val="006F6DA5"/>
    <w:rsid w:val="006F6E1E"/>
    <w:rsid w:val="006F7543"/>
    <w:rsid w:val="006F77C4"/>
    <w:rsid w:val="006F7B7C"/>
    <w:rsid w:val="006F7CB4"/>
    <w:rsid w:val="006F7E86"/>
    <w:rsid w:val="006F7F2E"/>
    <w:rsid w:val="006F7F68"/>
    <w:rsid w:val="007002A3"/>
    <w:rsid w:val="00700454"/>
    <w:rsid w:val="00700491"/>
    <w:rsid w:val="00700B77"/>
    <w:rsid w:val="00700CEB"/>
    <w:rsid w:val="00700EB7"/>
    <w:rsid w:val="00700F16"/>
    <w:rsid w:val="00700F2D"/>
    <w:rsid w:val="00701762"/>
    <w:rsid w:val="007018AB"/>
    <w:rsid w:val="007018C6"/>
    <w:rsid w:val="00701E95"/>
    <w:rsid w:val="00701F30"/>
    <w:rsid w:val="0070227A"/>
    <w:rsid w:val="007022ED"/>
    <w:rsid w:val="007023A8"/>
    <w:rsid w:val="00702533"/>
    <w:rsid w:val="0070297C"/>
    <w:rsid w:val="00702A29"/>
    <w:rsid w:val="00702A33"/>
    <w:rsid w:val="00703082"/>
    <w:rsid w:val="0070334C"/>
    <w:rsid w:val="00703FA4"/>
    <w:rsid w:val="00703FD4"/>
    <w:rsid w:val="007040B5"/>
    <w:rsid w:val="007047E3"/>
    <w:rsid w:val="00704B28"/>
    <w:rsid w:val="007050E6"/>
    <w:rsid w:val="007054E2"/>
    <w:rsid w:val="007054E7"/>
    <w:rsid w:val="00705807"/>
    <w:rsid w:val="0070616F"/>
    <w:rsid w:val="007068D7"/>
    <w:rsid w:val="00706A67"/>
    <w:rsid w:val="00706CE1"/>
    <w:rsid w:val="00706F95"/>
    <w:rsid w:val="007070BE"/>
    <w:rsid w:val="007075BD"/>
    <w:rsid w:val="007076AE"/>
    <w:rsid w:val="007077CC"/>
    <w:rsid w:val="00707BD1"/>
    <w:rsid w:val="00707E49"/>
    <w:rsid w:val="00710ABD"/>
    <w:rsid w:val="00711043"/>
    <w:rsid w:val="0071124E"/>
    <w:rsid w:val="00711D37"/>
    <w:rsid w:val="00712055"/>
    <w:rsid w:val="007123AA"/>
    <w:rsid w:val="00712A96"/>
    <w:rsid w:val="00712EB1"/>
    <w:rsid w:val="007132E6"/>
    <w:rsid w:val="00713344"/>
    <w:rsid w:val="00713EE9"/>
    <w:rsid w:val="007143D2"/>
    <w:rsid w:val="00714680"/>
    <w:rsid w:val="00714D03"/>
    <w:rsid w:val="00715013"/>
    <w:rsid w:val="00715D3A"/>
    <w:rsid w:val="007163F5"/>
    <w:rsid w:val="00717329"/>
    <w:rsid w:val="00717EC9"/>
    <w:rsid w:val="0072039E"/>
    <w:rsid w:val="00720447"/>
    <w:rsid w:val="00720AC0"/>
    <w:rsid w:val="00720BDF"/>
    <w:rsid w:val="00721270"/>
    <w:rsid w:val="007218B2"/>
    <w:rsid w:val="00721C82"/>
    <w:rsid w:val="00721C9D"/>
    <w:rsid w:val="00721CD8"/>
    <w:rsid w:val="00721DB8"/>
    <w:rsid w:val="0072252E"/>
    <w:rsid w:val="00722780"/>
    <w:rsid w:val="007230ED"/>
    <w:rsid w:val="0072333E"/>
    <w:rsid w:val="0072351D"/>
    <w:rsid w:val="00723A4E"/>
    <w:rsid w:val="00723CC6"/>
    <w:rsid w:val="007249B3"/>
    <w:rsid w:val="00724A59"/>
    <w:rsid w:val="00724ABC"/>
    <w:rsid w:val="0072522E"/>
    <w:rsid w:val="00726810"/>
    <w:rsid w:val="007269E2"/>
    <w:rsid w:val="00726A61"/>
    <w:rsid w:val="00726A90"/>
    <w:rsid w:val="00726EF1"/>
    <w:rsid w:val="00727079"/>
    <w:rsid w:val="0072749A"/>
    <w:rsid w:val="00727A40"/>
    <w:rsid w:val="00727A66"/>
    <w:rsid w:val="00730033"/>
    <w:rsid w:val="00730FA8"/>
    <w:rsid w:val="0073171A"/>
    <w:rsid w:val="00731E3E"/>
    <w:rsid w:val="0073209F"/>
    <w:rsid w:val="00732189"/>
    <w:rsid w:val="007325A6"/>
    <w:rsid w:val="00732891"/>
    <w:rsid w:val="00732928"/>
    <w:rsid w:val="007330AB"/>
    <w:rsid w:val="0073320B"/>
    <w:rsid w:val="007334C5"/>
    <w:rsid w:val="00733A15"/>
    <w:rsid w:val="00733BDE"/>
    <w:rsid w:val="0073450A"/>
    <w:rsid w:val="00734B0F"/>
    <w:rsid w:val="00734D32"/>
    <w:rsid w:val="007352D3"/>
    <w:rsid w:val="0073546F"/>
    <w:rsid w:val="00735642"/>
    <w:rsid w:val="0073579B"/>
    <w:rsid w:val="00735AF6"/>
    <w:rsid w:val="00735DA7"/>
    <w:rsid w:val="0073607C"/>
    <w:rsid w:val="00736375"/>
    <w:rsid w:val="00736386"/>
    <w:rsid w:val="0073652A"/>
    <w:rsid w:val="00736D01"/>
    <w:rsid w:val="00736F6E"/>
    <w:rsid w:val="00736FDF"/>
    <w:rsid w:val="00737848"/>
    <w:rsid w:val="00737932"/>
    <w:rsid w:val="00740009"/>
    <w:rsid w:val="00740B24"/>
    <w:rsid w:val="00740B6B"/>
    <w:rsid w:val="007410A3"/>
    <w:rsid w:val="007411E7"/>
    <w:rsid w:val="00741868"/>
    <w:rsid w:val="00741A5B"/>
    <w:rsid w:val="0074246B"/>
    <w:rsid w:val="00742659"/>
    <w:rsid w:val="007432C7"/>
    <w:rsid w:val="00743340"/>
    <w:rsid w:val="0074335B"/>
    <w:rsid w:val="007434F8"/>
    <w:rsid w:val="00743763"/>
    <w:rsid w:val="0074378A"/>
    <w:rsid w:val="00743D79"/>
    <w:rsid w:val="00743EEB"/>
    <w:rsid w:val="00744426"/>
    <w:rsid w:val="00744D60"/>
    <w:rsid w:val="00745A83"/>
    <w:rsid w:val="00746006"/>
    <w:rsid w:val="007463CF"/>
    <w:rsid w:val="007464D4"/>
    <w:rsid w:val="007469C0"/>
    <w:rsid w:val="00746B52"/>
    <w:rsid w:val="00746BBD"/>
    <w:rsid w:val="00746C52"/>
    <w:rsid w:val="00747459"/>
    <w:rsid w:val="00747AE2"/>
    <w:rsid w:val="00747C42"/>
    <w:rsid w:val="0075023E"/>
    <w:rsid w:val="007508E2"/>
    <w:rsid w:val="00750CEC"/>
    <w:rsid w:val="0075166D"/>
    <w:rsid w:val="00751799"/>
    <w:rsid w:val="00752ED1"/>
    <w:rsid w:val="00753309"/>
    <w:rsid w:val="0075346F"/>
    <w:rsid w:val="00753696"/>
    <w:rsid w:val="007539F0"/>
    <w:rsid w:val="007542D1"/>
    <w:rsid w:val="0075487E"/>
    <w:rsid w:val="007548F8"/>
    <w:rsid w:val="0075576B"/>
    <w:rsid w:val="00755B27"/>
    <w:rsid w:val="00755E37"/>
    <w:rsid w:val="00755F7E"/>
    <w:rsid w:val="00756660"/>
    <w:rsid w:val="007568A4"/>
    <w:rsid w:val="0075754F"/>
    <w:rsid w:val="00757649"/>
    <w:rsid w:val="00757948"/>
    <w:rsid w:val="007579D3"/>
    <w:rsid w:val="00757DBD"/>
    <w:rsid w:val="007603B2"/>
    <w:rsid w:val="00760CF9"/>
    <w:rsid w:val="0076110E"/>
    <w:rsid w:val="00761958"/>
    <w:rsid w:val="007619DC"/>
    <w:rsid w:val="00761AFD"/>
    <w:rsid w:val="00761DF0"/>
    <w:rsid w:val="007621AB"/>
    <w:rsid w:val="0076220A"/>
    <w:rsid w:val="007624AF"/>
    <w:rsid w:val="0076253D"/>
    <w:rsid w:val="00762741"/>
    <w:rsid w:val="0076292C"/>
    <w:rsid w:val="00762A37"/>
    <w:rsid w:val="00762A80"/>
    <w:rsid w:val="00762B3A"/>
    <w:rsid w:val="00762F5A"/>
    <w:rsid w:val="00763F29"/>
    <w:rsid w:val="00764350"/>
    <w:rsid w:val="007644D1"/>
    <w:rsid w:val="007644E2"/>
    <w:rsid w:val="00764712"/>
    <w:rsid w:val="007647E6"/>
    <w:rsid w:val="00764ED2"/>
    <w:rsid w:val="0076555F"/>
    <w:rsid w:val="00765AC4"/>
    <w:rsid w:val="0076665C"/>
    <w:rsid w:val="00766681"/>
    <w:rsid w:val="007667CF"/>
    <w:rsid w:val="00766902"/>
    <w:rsid w:val="00766911"/>
    <w:rsid w:val="007669C2"/>
    <w:rsid w:val="00766C35"/>
    <w:rsid w:val="00766C9E"/>
    <w:rsid w:val="00766D0B"/>
    <w:rsid w:val="00766D78"/>
    <w:rsid w:val="00767238"/>
    <w:rsid w:val="00767295"/>
    <w:rsid w:val="00767660"/>
    <w:rsid w:val="00767956"/>
    <w:rsid w:val="00767C4E"/>
    <w:rsid w:val="0077031D"/>
    <w:rsid w:val="0077062C"/>
    <w:rsid w:val="00770A9A"/>
    <w:rsid w:val="00770AAB"/>
    <w:rsid w:val="00770ACF"/>
    <w:rsid w:val="00770CF6"/>
    <w:rsid w:val="00770D08"/>
    <w:rsid w:val="00771133"/>
    <w:rsid w:val="007713CE"/>
    <w:rsid w:val="007715AC"/>
    <w:rsid w:val="0077194A"/>
    <w:rsid w:val="00771D45"/>
    <w:rsid w:val="00771D66"/>
    <w:rsid w:val="007720D4"/>
    <w:rsid w:val="0077217F"/>
    <w:rsid w:val="007723A1"/>
    <w:rsid w:val="00772CD7"/>
    <w:rsid w:val="00772ED2"/>
    <w:rsid w:val="00772FE4"/>
    <w:rsid w:val="0077306B"/>
    <w:rsid w:val="0077308E"/>
    <w:rsid w:val="00773934"/>
    <w:rsid w:val="007739DD"/>
    <w:rsid w:val="00773A68"/>
    <w:rsid w:val="00773ADD"/>
    <w:rsid w:val="00773C8D"/>
    <w:rsid w:val="00773F49"/>
    <w:rsid w:val="00773F6C"/>
    <w:rsid w:val="007741CD"/>
    <w:rsid w:val="00774610"/>
    <w:rsid w:val="00775437"/>
    <w:rsid w:val="007754DC"/>
    <w:rsid w:val="00775546"/>
    <w:rsid w:val="00775751"/>
    <w:rsid w:val="007758C8"/>
    <w:rsid w:val="0077600A"/>
    <w:rsid w:val="007760E7"/>
    <w:rsid w:val="00776348"/>
    <w:rsid w:val="0077654B"/>
    <w:rsid w:val="007774BF"/>
    <w:rsid w:val="007775F4"/>
    <w:rsid w:val="007779CB"/>
    <w:rsid w:val="00777A91"/>
    <w:rsid w:val="00777E9A"/>
    <w:rsid w:val="00777FE3"/>
    <w:rsid w:val="007806D3"/>
    <w:rsid w:val="00781B73"/>
    <w:rsid w:val="00781C44"/>
    <w:rsid w:val="00781DDA"/>
    <w:rsid w:val="00781ECC"/>
    <w:rsid w:val="00781F57"/>
    <w:rsid w:val="007839A8"/>
    <w:rsid w:val="00783DC4"/>
    <w:rsid w:val="0078425A"/>
    <w:rsid w:val="00784611"/>
    <w:rsid w:val="00784701"/>
    <w:rsid w:val="007847B6"/>
    <w:rsid w:val="00784846"/>
    <w:rsid w:val="00784B9E"/>
    <w:rsid w:val="00784E89"/>
    <w:rsid w:val="00785660"/>
    <w:rsid w:val="007858BA"/>
    <w:rsid w:val="00785C56"/>
    <w:rsid w:val="00785E1B"/>
    <w:rsid w:val="00785FDD"/>
    <w:rsid w:val="007864F9"/>
    <w:rsid w:val="007868AD"/>
    <w:rsid w:val="00786B01"/>
    <w:rsid w:val="0078788E"/>
    <w:rsid w:val="007879D7"/>
    <w:rsid w:val="00787CB1"/>
    <w:rsid w:val="00790098"/>
    <w:rsid w:val="0079038D"/>
    <w:rsid w:val="007906C9"/>
    <w:rsid w:val="00791432"/>
    <w:rsid w:val="00791707"/>
    <w:rsid w:val="00791BFC"/>
    <w:rsid w:val="00791D11"/>
    <w:rsid w:val="0079202C"/>
    <w:rsid w:val="00792156"/>
    <w:rsid w:val="00792543"/>
    <w:rsid w:val="00792966"/>
    <w:rsid w:val="00792C03"/>
    <w:rsid w:val="00792F55"/>
    <w:rsid w:val="00792F85"/>
    <w:rsid w:val="00793081"/>
    <w:rsid w:val="00793222"/>
    <w:rsid w:val="007933E5"/>
    <w:rsid w:val="00793E44"/>
    <w:rsid w:val="007943FF"/>
    <w:rsid w:val="0079455E"/>
    <w:rsid w:val="007948D8"/>
    <w:rsid w:val="00794BE7"/>
    <w:rsid w:val="007954EE"/>
    <w:rsid w:val="00795681"/>
    <w:rsid w:val="00795C03"/>
    <w:rsid w:val="00795EE5"/>
    <w:rsid w:val="00796CC5"/>
    <w:rsid w:val="00797410"/>
    <w:rsid w:val="007978B9"/>
    <w:rsid w:val="00797C28"/>
    <w:rsid w:val="00797C7C"/>
    <w:rsid w:val="00797DF7"/>
    <w:rsid w:val="00797E60"/>
    <w:rsid w:val="007A0258"/>
    <w:rsid w:val="007A07CF"/>
    <w:rsid w:val="007A08D0"/>
    <w:rsid w:val="007A0AE0"/>
    <w:rsid w:val="007A0D12"/>
    <w:rsid w:val="007A208F"/>
    <w:rsid w:val="007A25BA"/>
    <w:rsid w:val="007A281E"/>
    <w:rsid w:val="007A2AB1"/>
    <w:rsid w:val="007A2BEA"/>
    <w:rsid w:val="007A2D2F"/>
    <w:rsid w:val="007A2E70"/>
    <w:rsid w:val="007A3267"/>
    <w:rsid w:val="007A3401"/>
    <w:rsid w:val="007A35B0"/>
    <w:rsid w:val="007A47EC"/>
    <w:rsid w:val="007A4C13"/>
    <w:rsid w:val="007A4D0E"/>
    <w:rsid w:val="007A59AD"/>
    <w:rsid w:val="007A5E7C"/>
    <w:rsid w:val="007A62B8"/>
    <w:rsid w:val="007A6435"/>
    <w:rsid w:val="007A6848"/>
    <w:rsid w:val="007A6860"/>
    <w:rsid w:val="007A6B9F"/>
    <w:rsid w:val="007A75FD"/>
    <w:rsid w:val="007A7839"/>
    <w:rsid w:val="007A784B"/>
    <w:rsid w:val="007A7B51"/>
    <w:rsid w:val="007A7D5E"/>
    <w:rsid w:val="007A7D91"/>
    <w:rsid w:val="007B031C"/>
    <w:rsid w:val="007B047C"/>
    <w:rsid w:val="007B0F37"/>
    <w:rsid w:val="007B108D"/>
    <w:rsid w:val="007B1681"/>
    <w:rsid w:val="007B18A3"/>
    <w:rsid w:val="007B1923"/>
    <w:rsid w:val="007B1E87"/>
    <w:rsid w:val="007B2123"/>
    <w:rsid w:val="007B22D7"/>
    <w:rsid w:val="007B238D"/>
    <w:rsid w:val="007B28F2"/>
    <w:rsid w:val="007B2C13"/>
    <w:rsid w:val="007B30A6"/>
    <w:rsid w:val="007B3270"/>
    <w:rsid w:val="007B32BF"/>
    <w:rsid w:val="007B48B1"/>
    <w:rsid w:val="007B4985"/>
    <w:rsid w:val="007B4A10"/>
    <w:rsid w:val="007B4DC0"/>
    <w:rsid w:val="007B5504"/>
    <w:rsid w:val="007B55FF"/>
    <w:rsid w:val="007B5FAB"/>
    <w:rsid w:val="007B7C1D"/>
    <w:rsid w:val="007B7D8A"/>
    <w:rsid w:val="007B7E2A"/>
    <w:rsid w:val="007B7FD0"/>
    <w:rsid w:val="007C0370"/>
    <w:rsid w:val="007C0731"/>
    <w:rsid w:val="007C07C2"/>
    <w:rsid w:val="007C0C11"/>
    <w:rsid w:val="007C128E"/>
    <w:rsid w:val="007C19A0"/>
    <w:rsid w:val="007C1A03"/>
    <w:rsid w:val="007C1AD3"/>
    <w:rsid w:val="007C1D6B"/>
    <w:rsid w:val="007C1EB2"/>
    <w:rsid w:val="007C2475"/>
    <w:rsid w:val="007C2887"/>
    <w:rsid w:val="007C2A93"/>
    <w:rsid w:val="007C3370"/>
    <w:rsid w:val="007C33A2"/>
    <w:rsid w:val="007C372A"/>
    <w:rsid w:val="007C383B"/>
    <w:rsid w:val="007C3D5B"/>
    <w:rsid w:val="007C48E9"/>
    <w:rsid w:val="007C4DB9"/>
    <w:rsid w:val="007C4DBD"/>
    <w:rsid w:val="007C4DF6"/>
    <w:rsid w:val="007C4E13"/>
    <w:rsid w:val="007C4E39"/>
    <w:rsid w:val="007C50D9"/>
    <w:rsid w:val="007C5283"/>
    <w:rsid w:val="007C5748"/>
    <w:rsid w:val="007C5AE9"/>
    <w:rsid w:val="007C5C57"/>
    <w:rsid w:val="007C607E"/>
    <w:rsid w:val="007C634A"/>
    <w:rsid w:val="007C6559"/>
    <w:rsid w:val="007C782B"/>
    <w:rsid w:val="007C7BC7"/>
    <w:rsid w:val="007D01AA"/>
    <w:rsid w:val="007D02B6"/>
    <w:rsid w:val="007D05EF"/>
    <w:rsid w:val="007D0C2E"/>
    <w:rsid w:val="007D0C3F"/>
    <w:rsid w:val="007D10D1"/>
    <w:rsid w:val="007D187E"/>
    <w:rsid w:val="007D1A99"/>
    <w:rsid w:val="007D1B35"/>
    <w:rsid w:val="007D1F9C"/>
    <w:rsid w:val="007D20F6"/>
    <w:rsid w:val="007D33D5"/>
    <w:rsid w:val="007D33DD"/>
    <w:rsid w:val="007D351A"/>
    <w:rsid w:val="007D3E90"/>
    <w:rsid w:val="007D43DF"/>
    <w:rsid w:val="007D49AD"/>
    <w:rsid w:val="007D4D2C"/>
    <w:rsid w:val="007D5253"/>
    <w:rsid w:val="007D5E07"/>
    <w:rsid w:val="007D6572"/>
    <w:rsid w:val="007D69F0"/>
    <w:rsid w:val="007D6C12"/>
    <w:rsid w:val="007D6DD3"/>
    <w:rsid w:val="007D7734"/>
    <w:rsid w:val="007D7BDA"/>
    <w:rsid w:val="007D7D6E"/>
    <w:rsid w:val="007D7ED0"/>
    <w:rsid w:val="007D7F58"/>
    <w:rsid w:val="007E007E"/>
    <w:rsid w:val="007E09F6"/>
    <w:rsid w:val="007E0B97"/>
    <w:rsid w:val="007E0D60"/>
    <w:rsid w:val="007E0D9D"/>
    <w:rsid w:val="007E11B5"/>
    <w:rsid w:val="007E125C"/>
    <w:rsid w:val="007E1538"/>
    <w:rsid w:val="007E1742"/>
    <w:rsid w:val="007E1E91"/>
    <w:rsid w:val="007E1F1A"/>
    <w:rsid w:val="007E1F3F"/>
    <w:rsid w:val="007E1FAF"/>
    <w:rsid w:val="007E216D"/>
    <w:rsid w:val="007E2302"/>
    <w:rsid w:val="007E2C8A"/>
    <w:rsid w:val="007E2CB4"/>
    <w:rsid w:val="007E3A9B"/>
    <w:rsid w:val="007E4426"/>
    <w:rsid w:val="007E4916"/>
    <w:rsid w:val="007E4EF7"/>
    <w:rsid w:val="007E575D"/>
    <w:rsid w:val="007E5798"/>
    <w:rsid w:val="007E58D7"/>
    <w:rsid w:val="007E5BCC"/>
    <w:rsid w:val="007E5E6C"/>
    <w:rsid w:val="007E600B"/>
    <w:rsid w:val="007E618A"/>
    <w:rsid w:val="007E671F"/>
    <w:rsid w:val="007E67C5"/>
    <w:rsid w:val="007E6A09"/>
    <w:rsid w:val="007E6F95"/>
    <w:rsid w:val="007E70D2"/>
    <w:rsid w:val="007E716B"/>
    <w:rsid w:val="007E771C"/>
    <w:rsid w:val="007E7BFA"/>
    <w:rsid w:val="007F00FD"/>
    <w:rsid w:val="007F067C"/>
    <w:rsid w:val="007F0D5C"/>
    <w:rsid w:val="007F1034"/>
    <w:rsid w:val="007F12EA"/>
    <w:rsid w:val="007F138F"/>
    <w:rsid w:val="007F22A8"/>
    <w:rsid w:val="007F2B88"/>
    <w:rsid w:val="007F2B9A"/>
    <w:rsid w:val="007F2B9F"/>
    <w:rsid w:val="007F3070"/>
    <w:rsid w:val="007F36C6"/>
    <w:rsid w:val="007F37AD"/>
    <w:rsid w:val="007F3983"/>
    <w:rsid w:val="007F3A6D"/>
    <w:rsid w:val="007F3CFD"/>
    <w:rsid w:val="007F3E4B"/>
    <w:rsid w:val="007F449B"/>
    <w:rsid w:val="007F4597"/>
    <w:rsid w:val="007F45DB"/>
    <w:rsid w:val="007F4996"/>
    <w:rsid w:val="007F5034"/>
    <w:rsid w:val="007F5590"/>
    <w:rsid w:val="007F586F"/>
    <w:rsid w:val="007F6051"/>
    <w:rsid w:val="007F6E30"/>
    <w:rsid w:val="007F7719"/>
    <w:rsid w:val="007F775A"/>
    <w:rsid w:val="007F7BC7"/>
    <w:rsid w:val="007F7F23"/>
    <w:rsid w:val="007F7FEE"/>
    <w:rsid w:val="0080006F"/>
    <w:rsid w:val="0080019C"/>
    <w:rsid w:val="00800B2C"/>
    <w:rsid w:val="00800C6E"/>
    <w:rsid w:val="00800F21"/>
    <w:rsid w:val="008011F9"/>
    <w:rsid w:val="00801800"/>
    <w:rsid w:val="008018E2"/>
    <w:rsid w:val="008019FD"/>
    <w:rsid w:val="00801A25"/>
    <w:rsid w:val="00801A59"/>
    <w:rsid w:val="008025E9"/>
    <w:rsid w:val="00802B12"/>
    <w:rsid w:val="008030BC"/>
    <w:rsid w:val="00803367"/>
    <w:rsid w:val="00803A15"/>
    <w:rsid w:val="00803A55"/>
    <w:rsid w:val="00803E9B"/>
    <w:rsid w:val="00803F74"/>
    <w:rsid w:val="00803FCF"/>
    <w:rsid w:val="008041D8"/>
    <w:rsid w:val="00804209"/>
    <w:rsid w:val="00804748"/>
    <w:rsid w:val="00804D92"/>
    <w:rsid w:val="00804F89"/>
    <w:rsid w:val="008052E5"/>
    <w:rsid w:val="0080588A"/>
    <w:rsid w:val="00805EB4"/>
    <w:rsid w:val="00806A33"/>
    <w:rsid w:val="00806C98"/>
    <w:rsid w:val="00806DAC"/>
    <w:rsid w:val="00807020"/>
    <w:rsid w:val="0080772E"/>
    <w:rsid w:val="008078E7"/>
    <w:rsid w:val="00807F0B"/>
    <w:rsid w:val="00810309"/>
    <w:rsid w:val="008104C9"/>
    <w:rsid w:val="00810533"/>
    <w:rsid w:val="00810780"/>
    <w:rsid w:val="00810D3D"/>
    <w:rsid w:val="008117F8"/>
    <w:rsid w:val="00811EB0"/>
    <w:rsid w:val="008127A7"/>
    <w:rsid w:val="00812969"/>
    <w:rsid w:val="00812AEA"/>
    <w:rsid w:val="00812E1F"/>
    <w:rsid w:val="00812E8D"/>
    <w:rsid w:val="008133C4"/>
    <w:rsid w:val="00813A0B"/>
    <w:rsid w:val="00813ED0"/>
    <w:rsid w:val="0081419D"/>
    <w:rsid w:val="00814B1D"/>
    <w:rsid w:val="00814FC9"/>
    <w:rsid w:val="00815278"/>
    <w:rsid w:val="00815888"/>
    <w:rsid w:val="00815957"/>
    <w:rsid w:val="00815C9D"/>
    <w:rsid w:val="00815D38"/>
    <w:rsid w:val="0081674A"/>
    <w:rsid w:val="008170FC"/>
    <w:rsid w:val="008177D5"/>
    <w:rsid w:val="0081791C"/>
    <w:rsid w:val="00817B7A"/>
    <w:rsid w:val="00817E23"/>
    <w:rsid w:val="00820CD6"/>
    <w:rsid w:val="00820E53"/>
    <w:rsid w:val="00820E61"/>
    <w:rsid w:val="0082109F"/>
    <w:rsid w:val="00821712"/>
    <w:rsid w:val="0082183D"/>
    <w:rsid w:val="00821DCD"/>
    <w:rsid w:val="008222CE"/>
    <w:rsid w:val="008224FB"/>
    <w:rsid w:val="00823697"/>
    <w:rsid w:val="00824103"/>
    <w:rsid w:val="0082442B"/>
    <w:rsid w:val="00824554"/>
    <w:rsid w:val="00824712"/>
    <w:rsid w:val="0082487E"/>
    <w:rsid w:val="008249D8"/>
    <w:rsid w:val="008249FC"/>
    <w:rsid w:val="00824B98"/>
    <w:rsid w:val="00824C2A"/>
    <w:rsid w:val="008250FB"/>
    <w:rsid w:val="00825152"/>
    <w:rsid w:val="00825378"/>
    <w:rsid w:val="00825666"/>
    <w:rsid w:val="008256C9"/>
    <w:rsid w:val="00825863"/>
    <w:rsid w:val="00825A32"/>
    <w:rsid w:val="00825AEE"/>
    <w:rsid w:val="00825B22"/>
    <w:rsid w:val="00825D71"/>
    <w:rsid w:val="00825E31"/>
    <w:rsid w:val="00825EB3"/>
    <w:rsid w:val="00825FFF"/>
    <w:rsid w:val="00826228"/>
    <w:rsid w:val="0082626C"/>
    <w:rsid w:val="008263D1"/>
    <w:rsid w:val="00826A88"/>
    <w:rsid w:val="00826B76"/>
    <w:rsid w:val="00826BCA"/>
    <w:rsid w:val="00826E1F"/>
    <w:rsid w:val="008276F7"/>
    <w:rsid w:val="00827A86"/>
    <w:rsid w:val="00830227"/>
    <w:rsid w:val="00830883"/>
    <w:rsid w:val="00830A82"/>
    <w:rsid w:val="00830DCA"/>
    <w:rsid w:val="008311DA"/>
    <w:rsid w:val="008312C1"/>
    <w:rsid w:val="008316CA"/>
    <w:rsid w:val="008319AD"/>
    <w:rsid w:val="00831DA4"/>
    <w:rsid w:val="008321A9"/>
    <w:rsid w:val="00832B55"/>
    <w:rsid w:val="0083306D"/>
    <w:rsid w:val="0083379B"/>
    <w:rsid w:val="00834217"/>
    <w:rsid w:val="00834406"/>
    <w:rsid w:val="0083525A"/>
    <w:rsid w:val="008355CE"/>
    <w:rsid w:val="00835CBB"/>
    <w:rsid w:val="00835D65"/>
    <w:rsid w:val="008364E2"/>
    <w:rsid w:val="008368C8"/>
    <w:rsid w:val="00836E9E"/>
    <w:rsid w:val="00836F5B"/>
    <w:rsid w:val="00837D86"/>
    <w:rsid w:val="00840621"/>
    <w:rsid w:val="00840B94"/>
    <w:rsid w:val="00840BEB"/>
    <w:rsid w:val="00840C41"/>
    <w:rsid w:val="00840C9B"/>
    <w:rsid w:val="008414BD"/>
    <w:rsid w:val="00841D10"/>
    <w:rsid w:val="00841E0D"/>
    <w:rsid w:val="00841FDF"/>
    <w:rsid w:val="00842768"/>
    <w:rsid w:val="008429E1"/>
    <w:rsid w:val="00842F7B"/>
    <w:rsid w:val="0084319B"/>
    <w:rsid w:val="00843648"/>
    <w:rsid w:val="008444EC"/>
    <w:rsid w:val="00844621"/>
    <w:rsid w:val="00844861"/>
    <w:rsid w:val="00844EAC"/>
    <w:rsid w:val="00845735"/>
    <w:rsid w:val="0084582E"/>
    <w:rsid w:val="00845850"/>
    <w:rsid w:val="00845A11"/>
    <w:rsid w:val="00845A92"/>
    <w:rsid w:val="00845B39"/>
    <w:rsid w:val="00846301"/>
    <w:rsid w:val="008463D9"/>
    <w:rsid w:val="00846FAE"/>
    <w:rsid w:val="00847270"/>
    <w:rsid w:val="00847563"/>
    <w:rsid w:val="0084790D"/>
    <w:rsid w:val="00847E1C"/>
    <w:rsid w:val="00850858"/>
    <w:rsid w:val="00850B72"/>
    <w:rsid w:val="00850D9E"/>
    <w:rsid w:val="00851005"/>
    <w:rsid w:val="00851BFD"/>
    <w:rsid w:val="00851D47"/>
    <w:rsid w:val="00852AA2"/>
    <w:rsid w:val="00852D53"/>
    <w:rsid w:val="00852DA6"/>
    <w:rsid w:val="00852F30"/>
    <w:rsid w:val="00852FDC"/>
    <w:rsid w:val="008537AD"/>
    <w:rsid w:val="00853B14"/>
    <w:rsid w:val="00853E66"/>
    <w:rsid w:val="0085518B"/>
    <w:rsid w:val="00855520"/>
    <w:rsid w:val="008556C6"/>
    <w:rsid w:val="00855702"/>
    <w:rsid w:val="00855709"/>
    <w:rsid w:val="00855B62"/>
    <w:rsid w:val="00855FCE"/>
    <w:rsid w:val="00856269"/>
    <w:rsid w:val="00857030"/>
    <w:rsid w:val="008575AE"/>
    <w:rsid w:val="00857B37"/>
    <w:rsid w:val="00857F0C"/>
    <w:rsid w:val="008601DD"/>
    <w:rsid w:val="008606CB"/>
    <w:rsid w:val="00860838"/>
    <w:rsid w:val="008608FE"/>
    <w:rsid w:val="00860E97"/>
    <w:rsid w:val="00861894"/>
    <w:rsid w:val="00861D80"/>
    <w:rsid w:val="00861DF1"/>
    <w:rsid w:val="0086215C"/>
    <w:rsid w:val="0086282A"/>
    <w:rsid w:val="00862B87"/>
    <w:rsid w:val="00862D43"/>
    <w:rsid w:val="00863168"/>
    <w:rsid w:val="008634C2"/>
    <w:rsid w:val="00863782"/>
    <w:rsid w:val="00863816"/>
    <w:rsid w:val="00863B24"/>
    <w:rsid w:val="00863BFB"/>
    <w:rsid w:val="00863F09"/>
    <w:rsid w:val="00864038"/>
    <w:rsid w:val="008643E2"/>
    <w:rsid w:val="0086471C"/>
    <w:rsid w:val="00864819"/>
    <w:rsid w:val="0086504C"/>
    <w:rsid w:val="0086546F"/>
    <w:rsid w:val="008655B0"/>
    <w:rsid w:val="00865952"/>
    <w:rsid w:val="0086617B"/>
    <w:rsid w:val="00866195"/>
    <w:rsid w:val="0086635E"/>
    <w:rsid w:val="008664D6"/>
    <w:rsid w:val="008665A9"/>
    <w:rsid w:val="00866C45"/>
    <w:rsid w:val="00867019"/>
    <w:rsid w:val="00867173"/>
    <w:rsid w:val="008674E8"/>
    <w:rsid w:val="008674EF"/>
    <w:rsid w:val="008675F6"/>
    <w:rsid w:val="008677D4"/>
    <w:rsid w:val="008678D2"/>
    <w:rsid w:val="00867A1C"/>
    <w:rsid w:val="008700B4"/>
    <w:rsid w:val="008700FE"/>
    <w:rsid w:val="0087055D"/>
    <w:rsid w:val="00870ACF"/>
    <w:rsid w:val="0087126C"/>
    <w:rsid w:val="00871A15"/>
    <w:rsid w:val="008725B5"/>
    <w:rsid w:val="00873607"/>
    <w:rsid w:val="0087360F"/>
    <w:rsid w:val="00873FB7"/>
    <w:rsid w:val="008740D3"/>
    <w:rsid w:val="00874771"/>
    <w:rsid w:val="00874A97"/>
    <w:rsid w:val="0087522C"/>
    <w:rsid w:val="008756CA"/>
    <w:rsid w:val="00875851"/>
    <w:rsid w:val="00876292"/>
    <w:rsid w:val="00876476"/>
    <w:rsid w:val="00876702"/>
    <w:rsid w:val="008769FE"/>
    <w:rsid w:val="008769FF"/>
    <w:rsid w:val="00876BF1"/>
    <w:rsid w:val="008771C9"/>
    <w:rsid w:val="00877240"/>
    <w:rsid w:val="008774A1"/>
    <w:rsid w:val="00877604"/>
    <w:rsid w:val="00877692"/>
    <w:rsid w:val="008776AB"/>
    <w:rsid w:val="00877892"/>
    <w:rsid w:val="008778F4"/>
    <w:rsid w:val="00877A53"/>
    <w:rsid w:val="00880273"/>
    <w:rsid w:val="00881485"/>
    <w:rsid w:val="00881C41"/>
    <w:rsid w:val="0088209B"/>
    <w:rsid w:val="008824BB"/>
    <w:rsid w:val="008827B7"/>
    <w:rsid w:val="00883966"/>
    <w:rsid w:val="00883C22"/>
    <w:rsid w:val="00884438"/>
    <w:rsid w:val="00884553"/>
    <w:rsid w:val="0088479E"/>
    <w:rsid w:val="00884B40"/>
    <w:rsid w:val="00885155"/>
    <w:rsid w:val="00885599"/>
    <w:rsid w:val="0088573E"/>
    <w:rsid w:val="00885914"/>
    <w:rsid w:val="00885A1E"/>
    <w:rsid w:val="0088651F"/>
    <w:rsid w:val="00887995"/>
    <w:rsid w:val="00887C0E"/>
    <w:rsid w:val="00887FDB"/>
    <w:rsid w:val="00890146"/>
    <w:rsid w:val="008902E9"/>
    <w:rsid w:val="008902F8"/>
    <w:rsid w:val="00890CF7"/>
    <w:rsid w:val="00890DAE"/>
    <w:rsid w:val="008910F7"/>
    <w:rsid w:val="00891964"/>
    <w:rsid w:val="008921AC"/>
    <w:rsid w:val="008924F0"/>
    <w:rsid w:val="00892A75"/>
    <w:rsid w:val="00892C5E"/>
    <w:rsid w:val="00892CEA"/>
    <w:rsid w:val="00892D2E"/>
    <w:rsid w:val="00892FEC"/>
    <w:rsid w:val="0089302A"/>
    <w:rsid w:val="00893037"/>
    <w:rsid w:val="0089303A"/>
    <w:rsid w:val="0089327B"/>
    <w:rsid w:val="0089343C"/>
    <w:rsid w:val="008935EC"/>
    <w:rsid w:val="00893C65"/>
    <w:rsid w:val="00894108"/>
    <w:rsid w:val="00894260"/>
    <w:rsid w:val="008942C3"/>
    <w:rsid w:val="00894651"/>
    <w:rsid w:val="00894667"/>
    <w:rsid w:val="00894747"/>
    <w:rsid w:val="00894B5E"/>
    <w:rsid w:val="00894CB1"/>
    <w:rsid w:val="00894D7D"/>
    <w:rsid w:val="00894F72"/>
    <w:rsid w:val="008953BD"/>
    <w:rsid w:val="0089574E"/>
    <w:rsid w:val="008957A7"/>
    <w:rsid w:val="008957C9"/>
    <w:rsid w:val="00895B20"/>
    <w:rsid w:val="00895B4F"/>
    <w:rsid w:val="00896265"/>
    <w:rsid w:val="008968CA"/>
    <w:rsid w:val="008969E3"/>
    <w:rsid w:val="00896D09"/>
    <w:rsid w:val="00897256"/>
    <w:rsid w:val="00897294"/>
    <w:rsid w:val="008972E0"/>
    <w:rsid w:val="008973DD"/>
    <w:rsid w:val="0089771C"/>
    <w:rsid w:val="00897F04"/>
    <w:rsid w:val="008A04F1"/>
    <w:rsid w:val="008A04FF"/>
    <w:rsid w:val="008A0985"/>
    <w:rsid w:val="008A09B6"/>
    <w:rsid w:val="008A0A20"/>
    <w:rsid w:val="008A15B1"/>
    <w:rsid w:val="008A164F"/>
    <w:rsid w:val="008A1FB8"/>
    <w:rsid w:val="008A215F"/>
    <w:rsid w:val="008A21EA"/>
    <w:rsid w:val="008A239C"/>
    <w:rsid w:val="008A262B"/>
    <w:rsid w:val="008A29F0"/>
    <w:rsid w:val="008A2A93"/>
    <w:rsid w:val="008A2D6F"/>
    <w:rsid w:val="008A2F62"/>
    <w:rsid w:val="008A3153"/>
    <w:rsid w:val="008A346B"/>
    <w:rsid w:val="008A34E4"/>
    <w:rsid w:val="008A40CA"/>
    <w:rsid w:val="008A419B"/>
    <w:rsid w:val="008A45C4"/>
    <w:rsid w:val="008A494B"/>
    <w:rsid w:val="008A513C"/>
    <w:rsid w:val="008A5184"/>
    <w:rsid w:val="008A530F"/>
    <w:rsid w:val="008A5597"/>
    <w:rsid w:val="008A5704"/>
    <w:rsid w:val="008A5C93"/>
    <w:rsid w:val="008A5E55"/>
    <w:rsid w:val="008A5EC8"/>
    <w:rsid w:val="008A6091"/>
    <w:rsid w:val="008A65E4"/>
    <w:rsid w:val="008A690D"/>
    <w:rsid w:val="008A6D5C"/>
    <w:rsid w:val="008A6D5E"/>
    <w:rsid w:val="008A7195"/>
    <w:rsid w:val="008A7236"/>
    <w:rsid w:val="008A73FE"/>
    <w:rsid w:val="008A77F5"/>
    <w:rsid w:val="008B00EE"/>
    <w:rsid w:val="008B046E"/>
    <w:rsid w:val="008B0AD4"/>
    <w:rsid w:val="008B1840"/>
    <w:rsid w:val="008B1B00"/>
    <w:rsid w:val="008B205A"/>
    <w:rsid w:val="008B2127"/>
    <w:rsid w:val="008B2405"/>
    <w:rsid w:val="008B2711"/>
    <w:rsid w:val="008B297D"/>
    <w:rsid w:val="008B2CB5"/>
    <w:rsid w:val="008B3237"/>
    <w:rsid w:val="008B39E3"/>
    <w:rsid w:val="008B3B1F"/>
    <w:rsid w:val="008B41FE"/>
    <w:rsid w:val="008B47C5"/>
    <w:rsid w:val="008B4AE6"/>
    <w:rsid w:val="008B4EC4"/>
    <w:rsid w:val="008B5243"/>
    <w:rsid w:val="008B52BC"/>
    <w:rsid w:val="008B57AC"/>
    <w:rsid w:val="008B5BFB"/>
    <w:rsid w:val="008B6523"/>
    <w:rsid w:val="008B683E"/>
    <w:rsid w:val="008B6F61"/>
    <w:rsid w:val="008C07C9"/>
    <w:rsid w:val="008C08D0"/>
    <w:rsid w:val="008C0B1C"/>
    <w:rsid w:val="008C0E7E"/>
    <w:rsid w:val="008C139A"/>
    <w:rsid w:val="008C13D8"/>
    <w:rsid w:val="008C16D4"/>
    <w:rsid w:val="008C1833"/>
    <w:rsid w:val="008C1C17"/>
    <w:rsid w:val="008C212D"/>
    <w:rsid w:val="008C3209"/>
    <w:rsid w:val="008C3E58"/>
    <w:rsid w:val="008C3EDB"/>
    <w:rsid w:val="008C4342"/>
    <w:rsid w:val="008C4A02"/>
    <w:rsid w:val="008C4EE3"/>
    <w:rsid w:val="008C52C9"/>
    <w:rsid w:val="008C533C"/>
    <w:rsid w:val="008C56B1"/>
    <w:rsid w:val="008C57C4"/>
    <w:rsid w:val="008C581C"/>
    <w:rsid w:val="008C591A"/>
    <w:rsid w:val="008C5BF1"/>
    <w:rsid w:val="008C5E6E"/>
    <w:rsid w:val="008C5F96"/>
    <w:rsid w:val="008C6557"/>
    <w:rsid w:val="008C65BD"/>
    <w:rsid w:val="008C6782"/>
    <w:rsid w:val="008C67C5"/>
    <w:rsid w:val="008C6887"/>
    <w:rsid w:val="008D035A"/>
    <w:rsid w:val="008D199B"/>
    <w:rsid w:val="008D1DB6"/>
    <w:rsid w:val="008D2104"/>
    <w:rsid w:val="008D21BB"/>
    <w:rsid w:val="008D229B"/>
    <w:rsid w:val="008D244B"/>
    <w:rsid w:val="008D2888"/>
    <w:rsid w:val="008D29C0"/>
    <w:rsid w:val="008D3153"/>
    <w:rsid w:val="008D41DF"/>
    <w:rsid w:val="008D4F5C"/>
    <w:rsid w:val="008D57FB"/>
    <w:rsid w:val="008D58F5"/>
    <w:rsid w:val="008D5B23"/>
    <w:rsid w:val="008D60DE"/>
    <w:rsid w:val="008D6C4B"/>
    <w:rsid w:val="008D72C3"/>
    <w:rsid w:val="008D72EA"/>
    <w:rsid w:val="008D7DD1"/>
    <w:rsid w:val="008D7EDA"/>
    <w:rsid w:val="008E0A64"/>
    <w:rsid w:val="008E1256"/>
    <w:rsid w:val="008E147B"/>
    <w:rsid w:val="008E170C"/>
    <w:rsid w:val="008E17F4"/>
    <w:rsid w:val="008E1852"/>
    <w:rsid w:val="008E1865"/>
    <w:rsid w:val="008E19B4"/>
    <w:rsid w:val="008E265C"/>
    <w:rsid w:val="008E2FCB"/>
    <w:rsid w:val="008E364F"/>
    <w:rsid w:val="008E395A"/>
    <w:rsid w:val="008E3B98"/>
    <w:rsid w:val="008E3BAF"/>
    <w:rsid w:val="008E4408"/>
    <w:rsid w:val="008E500F"/>
    <w:rsid w:val="008E5053"/>
    <w:rsid w:val="008E5600"/>
    <w:rsid w:val="008E5AA1"/>
    <w:rsid w:val="008E5ACA"/>
    <w:rsid w:val="008E5ECE"/>
    <w:rsid w:val="008E626B"/>
    <w:rsid w:val="008E6786"/>
    <w:rsid w:val="008E6B4F"/>
    <w:rsid w:val="008E6D33"/>
    <w:rsid w:val="008E715E"/>
    <w:rsid w:val="008E7956"/>
    <w:rsid w:val="008E7BD9"/>
    <w:rsid w:val="008F05FF"/>
    <w:rsid w:val="008F0B5F"/>
    <w:rsid w:val="008F0BEE"/>
    <w:rsid w:val="008F1615"/>
    <w:rsid w:val="008F1A33"/>
    <w:rsid w:val="008F1D51"/>
    <w:rsid w:val="008F2054"/>
    <w:rsid w:val="008F2531"/>
    <w:rsid w:val="008F25F9"/>
    <w:rsid w:val="008F2A01"/>
    <w:rsid w:val="008F2A03"/>
    <w:rsid w:val="008F2EBC"/>
    <w:rsid w:val="008F2F32"/>
    <w:rsid w:val="008F3073"/>
    <w:rsid w:val="008F3234"/>
    <w:rsid w:val="008F3B9D"/>
    <w:rsid w:val="008F3BD4"/>
    <w:rsid w:val="008F41EF"/>
    <w:rsid w:val="008F4531"/>
    <w:rsid w:val="008F4941"/>
    <w:rsid w:val="008F4BBB"/>
    <w:rsid w:val="008F4E19"/>
    <w:rsid w:val="008F5366"/>
    <w:rsid w:val="008F545B"/>
    <w:rsid w:val="008F54E1"/>
    <w:rsid w:val="008F5C46"/>
    <w:rsid w:val="008F5CBF"/>
    <w:rsid w:val="008F5D96"/>
    <w:rsid w:val="008F604A"/>
    <w:rsid w:val="008F65DE"/>
    <w:rsid w:val="008F712C"/>
    <w:rsid w:val="008F718A"/>
    <w:rsid w:val="008F78B2"/>
    <w:rsid w:val="008F7B70"/>
    <w:rsid w:val="008F7BA6"/>
    <w:rsid w:val="008F7EF1"/>
    <w:rsid w:val="00900118"/>
    <w:rsid w:val="0090019C"/>
    <w:rsid w:val="00900A0F"/>
    <w:rsid w:val="00900AD1"/>
    <w:rsid w:val="00900AEB"/>
    <w:rsid w:val="00900B5A"/>
    <w:rsid w:val="00900C40"/>
    <w:rsid w:val="00900EE8"/>
    <w:rsid w:val="00901080"/>
    <w:rsid w:val="009011EE"/>
    <w:rsid w:val="009012D5"/>
    <w:rsid w:val="00901EE3"/>
    <w:rsid w:val="009020A9"/>
    <w:rsid w:val="009025FD"/>
    <w:rsid w:val="00902AAA"/>
    <w:rsid w:val="009032D7"/>
    <w:rsid w:val="00903530"/>
    <w:rsid w:val="009042DC"/>
    <w:rsid w:val="0090445D"/>
    <w:rsid w:val="009048DC"/>
    <w:rsid w:val="00904B51"/>
    <w:rsid w:val="00904D81"/>
    <w:rsid w:val="00904E90"/>
    <w:rsid w:val="00904EA6"/>
    <w:rsid w:val="0090509B"/>
    <w:rsid w:val="009051C1"/>
    <w:rsid w:val="009055AF"/>
    <w:rsid w:val="009055F0"/>
    <w:rsid w:val="00906577"/>
    <w:rsid w:val="009066D2"/>
    <w:rsid w:val="009074AB"/>
    <w:rsid w:val="009076DE"/>
    <w:rsid w:val="00907A57"/>
    <w:rsid w:val="00907A64"/>
    <w:rsid w:val="00907A83"/>
    <w:rsid w:val="00910470"/>
    <w:rsid w:val="00910948"/>
    <w:rsid w:val="0091112E"/>
    <w:rsid w:val="0091148E"/>
    <w:rsid w:val="0091165C"/>
    <w:rsid w:val="00911DB7"/>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DC4"/>
    <w:rsid w:val="00915F76"/>
    <w:rsid w:val="0091627D"/>
    <w:rsid w:val="00916599"/>
    <w:rsid w:val="00916999"/>
    <w:rsid w:val="00916A5B"/>
    <w:rsid w:val="00916D6C"/>
    <w:rsid w:val="00916E0E"/>
    <w:rsid w:val="009173B8"/>
    <w:rsid w:val="0091799C"/>
    <w:rsid w:val="00917A5F"/>
    <w:rsid w:val="00917B26"/>
    <w:rsid w:val="00920058"/>
    <w:rsid w:val="0092006D"/>
    <w:rsid w:val="00920655"/>
    <w:rsid w:val="0092085F"/>
    <w:rsid w:val="00920B47"/>
    <w:rsid w:val="0092110A"/>
    <w:rsid w:val="0092115B"/>
    <w:rsid w:val="0092135A"/>
    <w:rsid w:val="009215C0"/>
    <w:rsid w:val="00921A36"/>
    <w:rsid w:val="00921C42"/>
    <w:rsid w:val="00921D42"/>
    <w:rsid w:val="00921E07"/>
    <w:rsid w:val="00921E13"/>
    <w:rsid w:val="009220A5"/>
    <w:rsid w:val="009220CC"/>
    <w:rsid w:val="009228A0"/>
    <w:rsid w:val="00922994"/>
    <w:rsid w:val="0092326F"/>
    <w:rsid w:val="00923370"/>
    <w:rsid w:val="009239E3"/>
    <w:rsid w:val="00923D05"/>
    <w:rsid w:val="00923DE8"/>
    <w:rsid w:val="00923E31"/>
    <w:rsid w:val="00923E73"/>
    <w:rsid w:val="0092400E"/>
    <w:rsid w:val="00924022"/>
    <w:rsid w:val="009243E5"/>
    <w:rsid w:val="00924FCE"/>
    <w:rsid w:val="0092514E"/>
    <w:rsid w:val="00925154"/>
    <w:rsid w:val="0092536E"/>
    <w:rsid w:val="009266A1"/>
    <w:rsid w:val="00926787"/>
    <w:rsid w:val="00926863"/>
    <w:rsid w:val="00926C4E"/>
    <w:rsid w:val="00926DC3"/>
    <w:rsid w:val="0092790A"/>
    <w:rsid w:val="00927BD3"/>
    <w:rsid w:val="00930348"/>
    <w:rsid w:val="00931624"/>
    <w:rsid w:val="00931800"/>
    <w:rsid w:val="00931E10"/>
    <w:rsid w:val="009324EB"/>
    <w:rsid w:val="009326F6"/>
    <w:rsid w:val="009329E7"/>
    <w:rsid w:val="00932AB9"/>
    <w:rsid w:val="009334CF"/>
    <w:rsid w:val="0093356B"/>
    <w:rsid w:val="0093389C"/>
    <w:rsid w:val="00933E3D"/>
    <w:rsid w:val="00933F00"/>
    <w:rsid w:val="00933FBA"/>
    <w:rsid w:val="00934262"/>
    <w:rsid w:val="009343B3"/>
    <w:rsid w:val="009348A4"/>
    <w:rsid w:val="00934B36"/>
    <w:rsid w:val="0093504E"/>
    <w:rsid w:val="00935EEB"/>
    <w:rsid w:val="009362AF"/>
    <w:rsid w:val="009363CD"/>
    <w:rsid w:val="00936E52"/>
    <w:rsid w:val="00936E7D"/>
    <w:rsid w:val="00936F23"/>
    <w:rsid w:val="009373AD"/>
    <w:rsid w:val="0093757D"/>
    <w:rsid w:val="00937658"/>
    <w:rsid w:val="009378A2"/>
    <w:rsid w:val="00937A4D"/>
    <w:rsid w:val="00940391"/>
    <w:rsid w:val="0094063E"/>
    <w:rsid w:val="00940669"/>
    <w:rsid w:val="00940687"/>
    <w:rsid w:val="00940834"/>
    <w:rsid w:val="00940888"/>
    <w:rsid w:val="00940B03"/>
    <w:rsid w:val="00940E38"/>
    <w:rsid w:val="0094102E"/>
    <w:rsid w:val="00941780"/>
    <w:rsid w:val="009422E5"/>
    <w:rsid w:val="00942C2F"/>
    <w:rsid w:val="00942D30"/>
    <w:rsid w:val="0094307E"/>
    <w:rsid w:val="00943479"/>
    <w:rsid w:val="00943499"/>
    <w:rsid w:val="00943A74"/>
    <w:rsid w:val="00944310"/>
    <w:rsid w:val="00944B63"/>
    <w:rsid w:val="00944C50"/>
    <w:rsid w:val="00945E37"/>
    <w:rsid w:val="009461E5"/>
    <w:rsid w:val="00946925"/>
    <w:rsid w:val="00947092"/>
    <w:rsid w:val="0094769B"/>
    <w:rsid w:val="00947E9E"/>
    <w:rsid w:val="00950168"/>
    <w:rsid w:val="00950BC1"/>
    <w:rsid w:val="00950C57"/>
    <w:rsid w:val="00951864"/>
    <w:rsid w:val="00951994"/>
    <w:rsid w:val="00951FF5"/>
    <w:rsid w:val="0095285A"/>
    <w:rsid w:val="0095322A"/>
    <w:rsid w:val="009536F2"/>
    <w:rsid w:val="0095370E"/>
    <w:rsid w:val="00953757"/>
    <w:rsid w:val="00953922"/>
    <w:rsid w:val="00954ACF"/>
    <w:rsid w:val="00954CA1"/>
    <w:rsid w:val="0095522A"/>
    <w:rsid w:val="0095526B"/>
    <w:rsid w:val="00955334"/>
    <w:rsid w:val="0095553E"/>
    <w:rsid w:val="009558FD"/>
    <w:rsid w:val="009560B5"/>
    <w:rsid w:val="009560E3"/>
    <w:rsid w:val="00956183"/>
    <w:rsid w:val="009561A0"/>
    <w:rsid w:val="0095677F"/>
    <w:rsid w:val="009569FC"/>
    <w:rsid w:val="00956B84"/>
    <w:rsid w:val="009571BA"/>
    <w:rsid w:val="009574B8"/>
    <w:rsid w:val="00957522"/>
    <w:rsid w:val="00957F8D"/>
    <w:rsid w:val="00957FE1"/>
    <w:rsid w:val="0096047E"/>
    <w:rsid w:val="009604AA"/>
    <w:rsid w:val="00960806"/>
    <w:rsid w:val="009608C9"/>
    <w:rsid w:val="009609CB"/>
    <w:rsid w:val="00961161"/>
    <w:rsid w:val="00961185"/>
    <w:rsid w:val="009622AC"/>
    <w:rsid w:val="009626B1"/>
    <w:rsid w:val="00962CA1"/>
    <w:rsid w:val="00963473"/>
    <w:rsid w:val="00963500"/>
    <w:rsid w:val="009635E0"/>
    <w:rsid w:val="00963B5A"/>
    <w:rsid w:val="00963C28"/>
    <w:rsid w:val="00963D0C"/>
    <w:rsid w:val="00963E81"/>
    <w:rsid w:val="0096411D"/>
    <w:rsid w:val="00964762"/>
    <w:rsid w:val="009647EB"/>
    <w:rsid w:val="00965333"/>
    <w:rsid w:val="00965E3B"/>
    <w:rsid w:val="00965E9D"/>
    <w:rsid w:val="00965F76"/>
    <w:rsid w:val="009662E4"/>
    <w:rsid w:val="00966312"/>
    <w:rsid w:val="00966542"/>
    <w:rsid w:val="009665FD"/>
    <w:rsid w:val="00966AB3"/>
    <w:rsid w:val="00966B1D"/>
    <w:rsid w:val="00967258"/>
    <w:rsid w:val="00967B33"/>
    <w:rsid w:val="00967CD6"/>
    <w:rsid w:val="00967E20"/>
    <w:rsid w:val="00967F9A"/>
    <w:rsid w:val="00970213"/>
    <w:rsid w:val="009702B4"/>
    <w:rsid w:val="00970630"/>
    <w:rsid w:val="009707D4"/>
    <w:rsid w:val="00970CDA"/>
    <w:rsid w:val="00970D7B"/>
    <w:rsid w:val="00970DDC"/>
    <w:rsid w:val="009713AA"/>
    <w:rsid w:val="009716B9"/>
    <w:rsid w:val="00971FA2"/>
    <w:rsid w:val="00972094"/>
    <w:rsid w:val="009724DD"/>
    <w:rsid w:val="00972535"/>
    <w:rsid w:val="00972A9A"/>
    <w:rsid w:val="00972EC0"/>
    <w:rsid w:val="0097302D"/>
    <w:rsid w:val="00973067"/>
    <w:rsid w:val="0097319C"/>
    <w:rsid w:val="00973D92"/>
    <w:rsid w:val="00973E33"/>
    <w:rsid w:val="00973ED5"/>
    <w:rsid w:val="00973ED6"/>
    <w:rsid w:val="009740A2"/>
    <w:rsid w:val="009742A4"/>
    <w:rsid w:val="009742A9"/>
    <w:rsid w:val="009745F3"/>
    <w:rsid w:val="009749AE"/>
    <w:rsid w:val="00974A1B"/>
    <w:rsid w:val="00975BBE"/>
    <w:rsid w:val="00975D5C"/>
    <w:rsid w:val="00976291"/>
    <w:rsid w:val="00976304"/>
    <w:rsid w:val="00976484"/>
    <w:rsid w:val="009765BE"/>
    <w:rsid w:val="00976A53"/>
    <w:rsid w:val="00976DCC"/>
    <w:rsid w:val="009778DF"/>
    <w:rsid w:val="009779AF"/>
    <w:rsid w:val="00977B93"/>
    <w:rsid w:val="00977F5A"/>
    <w:rsid w:val="00980754"/>
    <w:rsid w:val="00981725"/>
    <w:rsid w:val="00981C39"/>
    <w:rsid w:val="00981CA9"/>
    <w:rsid w:val="00981D16"/>
    <w:rsid w:val="00981D23"/>
    <w:rsid w:val="009820FA"/>
    <w:rsid w:val="009821D9"/>
    <w:rsid w:val="00982296"/>
    <w:rsid w:val="009827D9"/>
    <w:rsid w:val="0098288D"/>
    <w:rsid w:val="00982CB7"/>
    <w:rsid w:val="00982CFA"/>
    <w:rsid w:val="009837B8"/>
    <w:rsid w:val="009837DD"/>
    <w:rsid w:val="00983F90"/>
    <w:rsid w:val="009841C3"/>
    <w:rsid w:val="00984208"/>
    <w:rsid w:val="009847E0"/>
    <w:rsid w:val="00985269"/>
    <w:rsid w:val="009854FF"/>
    <w:rsid w:val="0098556F"/>
    <w:rsid w:val="00985604"/>
    <w:rsid w:val="009856E3"/>
    <w:rsid w:val="00985C5F"/>
    <w:rsid w:val="00986470"/>
    <w:rsid w:val="009864FB"/>
    <w:rsid w:val="0098659E"/>
    <w:rsid w:val="009872F0"/>
    <w:rsid w:val="0098732F"/>
    <w:rsid w:val="009874E0"/>
    <w:rsid w:val="0098756E"/>
    <w:rsid w:val="00987BEE"/>
    <w:rsid w:val="00987D3B"/>
    <w:rsid w:val="00987D81"/>
    <w:rsid w:val="009910CB"/>
    <w:rsid w:val="00991503"/>
    <w:rsid w:val="009915F9"/>
    <w:rsid w:val="009918EC"/>
    <w:rsid w:val="00991B23"/>
    <w:rsid w:val="00992236"/>
    <w:rsid w:val="009925E6"/>
    <w:rsid w:val="00992846"/>
    <w:rsid w:val="009928A3"/>
    <w:rsid w:val="00992BD3"/>
    <w:rsid w:val="00992D0D"/>
    <w:rsid w:val="00993264"/>
    <w:rsid w:val="009933BA"/>
    <w:rsid w:val="009937EF"/>
    <w:rsid w:val="00993996"/>
    <w:rsid w:val="00993B1D"/>
    <w:rsid w:val="00993D87"/>
    <w:rsid w:val="00993EF4"/>
    <w:rsid w:val="0099426E"/>
    <w:rsid w:val="009944D5"/>
    <w:rsid w:val="0099486B"/>
    <w:rsid w:val="0099559A"/>
    <w:rsid w:val="00995AF8"/>
    <w:rsid w:val="00995BA9"/>
    <w:rsid w:val="00995C82"/>
    <w:rsid w:val="00995E0F"/>
    <w:rsid w:val="0099600A"/>
    <w:rsid w:val="0099644C"/>
    <w:rsid w:val="00996481"/>
    <w:rsid w:val="009966EC"/>
    <w:rsid w:val="00996789"/>
    <w:rsid w:val="00996BD0"/>
    <w:rsid w:val="0099711F"/>
    <w:rsid w:val="0099723F"/>
    <w:rsid w:val="0099764C"/>
    <w:rsid w:val="009976B9"/>
    <w:rsid w:val="00997762"/>
    <w:rsid w:val="009A02A1"/>
    <w:rsid w:val="009A0978"/>
    <w:rsid w:val="009A0D44"/>
    <w:rsid w:val="009A1EA7"/>
    <w:rsid w:val="009A2145"/>
    <w:rsid w:val="009A24E1"/>
    <w:rsid w:val="009A28A3"/>
    <w:rsid w:val="009A2E23"/>
    <w:rsid w:val="009A2FDF"/>
    <w:rsid w:val="009A3303"/>
    <w:rsid w:val="009A33B2"/>
    <w:rsid w:val="009A38FF"/>
    <w:rsid w:val="009A3CB7"/>
    <w:rsid w:val="009A40B9"/>
    <w:rsid w:val="009A4218"/>
    <w:rsid w:val="009A425A"/>
    <w:rsid w:val="009A4C61"/>
    <w:rsid w:val="009A51D1"/>
    <w:rsid w:val="009A541F"/>
    <w:rsid w:val="009A5DF3"/>
    <w:rsid w:val="009A5EF2"/>
    <w:rsid w:val="009A626A"/>
    <w:rsid w:val="009A6546"/>
    <w:rsid w:val="009A6899"/>
    <w:rsid w:val="009A6A69"/>
    <w:rsid w:val="009A6B11"/>
    <w:rsid w:val="009A7258"/>
    <w:rsid w:val="009A73A3"/>
    <w:rsid w:val="009A763A"/>
    <w:rsid w:val="009A7E87"/>
    <w:rsid w:val="009B0012"/>
    <w:rsid w:val="009B0061"/>
    <w:rsid w:val="009B0143"/>
    <w:rsid w:val="009B089D"/>
    <w:rsid w:val="009B0B5B"/>
    <w:rsid w:val="009B0B60"/>
    <w:rsid w:val="009B11DA"/>
    <w:rsid w:val="009B12AF"/>
    <w:rsid w:val="009B171B"/>
    <w:rsid w:val="009B1C3C"/>
    <w:rsid w:val="009B1C68"/>
    <w:rsid w:val="009B1E5A"/>
    <w:rsid w:val="009B1FAF"/>
    <w:rsid w:val="009B2BB2"/>
    <w:rsid w:val="009B31DB"/>
    <w:rsid w:val="009B3FF1"/>
    <w:rsid w:val="009B4130"/>
    <w:rsid w:val="009B494B"/>
    <w:rsid w:val="009B4D14"/>
    <w:rsid w:val="009B4E27"/>
    <w:rsid w:val="009B5049"/>
    <w:rsid w:val="009B53D3"/>
    <w:rsid w:val="009B53D4"/>
    <w:rsid w:val="009B553A"/>
    <w:rsid w:val="009B56F2"/>
    <w:rsid w:val="009B5816"/>
    <w:rsid w:val="009B595B"/>
    <w:rsid w:val="009B5ADC"/>
    <w:rsid w:val="009B6B81"/>
    <w:rsid w:val="009B6B86"/>
    <w:rsid w:val="009B7050"/>
    <w:rsid w:val="009B7AAB"/>
    <w:rsid w:val="009C00F9"/>
    <w:rsid w:val="009C0AE2"/>
    <w:rsid w:val="009C0D51"/>
    <w:rsid w:val="009C1D9B"/>
    <w:rsid w:val="009C21E8"/>
    <w:rsid w:val="009C270E"/>
    <w:rsid w:val="009C2948"/>
    <w:rsid w:val="009C33F1"/>
    <w:rsid w:val="009C38DC"/>
    <w:rsid w:val="009C3ED6"/>
    <w:rsid w:val="009C41FF"/>
    <w:rsid w:val="009C424F"/>
    <w:rsid w:val="009C4391"/>
    <w:rsid w:val="009C45AD"/>
    <w:rsid w:val="009C45B6"/>
    <w:rsid w:val="009C46C6"/>
    <w:rsid w:val="009C4DC3"/>
    <w:rsid w:val="009C4FEF"/>
    <w:rsid w:val="009C55AA"/>
    <w:rsid w:val="009C5685"/>
    <w:rsid w:val="009C5C3E"/>
    <w:rsid w:val="009C5D80"/>
    <w:rsid w:val="009C5DF2"/>
    <w:rsid w:val="009C637E"/>
    <w:rsid w:val="009C655F"/>
    <w:rsid w:val="009C7412"/>
    <w:rsid w:val="009D1469"/>
    <w:rsid w:val="009D196C"/>
    <w:rsid w:val="009D2276"/>
    <w:rsid w:val="009D22EC"/>
    <w:rsid w:val="009D2376"/>
    <w:rsid w:val="009D2517"/>
    <w:rsid w:val="009D2A65"/>
    <w:rsid w:val="009D2A8E"/>
    <w:rsid w:val="009D2BA1"/>
    <w:rsid w:val="009D3226"/>
    <w:rsid w:val="009D322E"/>
    <w:rsid w:val="009D33D8"/>
    <w:rsid w:val="009D3549"/>
    <w:rsid w:val="009D357D"/>
    <w:rsid w:val="009D437D"/>
    <w:rsid w:val="009D4415"/>
    <w:rsid w:val="009D4931"/>
    <w:rsid w:val="009D4A71"/>
    <w:rsid w:val="009D4B26"/>
    <w:rsid w:val="009D4BEF"/>
    <w:rsid w:val="009D4CD3"/>
    <w:rsid w:val="009D55A5"/>
    <w:rsid w:val="009D5902"/>
    <w:rsid w:val="009D5B43"/>
    <w:rsid w:val="009D5C33"/>
    <w:rsid w:val="009D5CBD"/>
    <w:rsid w:val="009D5DDA"/>
    <w:rsid w:val="009D5E5E"/>
    <w:rsid w:val="009D6434"/>
    <w:rsid w:val="009D66F5"/>
    <w:rsid w:val="009D6D99"/>
    <w:rsid w:val="009D6F9C"/>
    <w:rsid w:val="009D7362"/>
    <w:rsid w:val="009D7C58"/>
    <w:rsid w:val="009D7F4E"/>
    <w:rsid w:val="009E04F4"/>
    <w:rsid w:val="009E05E2"/>
    <w:rsid w:val="009E0719"/>
    <w:rsid w:val="009E0859"/>
    <w:rsid w:val="009E08A1"/>
    <w:rsid w:val="009E10BC"/>
    <w:rsid w:val="009E118C"/>
    <w:rsid w:val="009E1B2A"/>
    <w:rsid w:val="009E1E1F"/>
    <w:rsid w:val="009E2A36"/>
    <w:rsid w:val="009E2D7D"/>
    <w:rsid w:val="009E3338"/>
    <w:rsid w:val="009E3458"/>
    <w:rsid w:val="009E349B"/>
    <w:rsid w:val="009E3514"/>
    <w:rsid w:val="009E3D5C"/>
    <w:rsid w:val="009E49F5"/>
    <w:rsid w:val="009E4EE4"/>
    <w:rsid w:val="009E556D"/>
    <w:rsid w:val="009E55B2"/>
    <w:rsid w:val="009E57BA"/>
    <w:rsid w:val="009E5A32"/>
    <w:rsid w:val="009E5B2A"/>
    <w:rsid w:val="009E5FCD"/>
    <w:rsid w:val="009E66FB"/>
    <w:rsid w:val="009E70B0"/>
    <w:rsid w:val="009E71C2"/>
    <w:rsid w:val="009E7234"/>
    <w:rsid w:val="009E7722"/>
    <w:rsid w:val="009F03AE"/>
    <w:rsid w:val="009F0A90"/>
    <w:rsid w:val="009F0CE5"/>
    <w:rsid w:val="009F11B4"/>
    <w:rsid w:val="009F15C0"/>
    <w:rsid w:val="009F1663"/>
    <w:rsid w:val="009F1F1F"/>
    <w:rsid w:val="009F2114"/>
    <w:rsid w:val="009F23C6"/>
    <w:rsid w:val="009F25A6"/>
    <w:rsid w:val="009F2A1D"/>
    <w:rsid w:val="009F357A"/>
    <w:rsid w:val="009F3AA6"/>
    <w:rsid w:val="009F3DEE"/>
    <w:rsid w:val="009F4453"/>
    <w:rsid w:val="009F4A1E"/>
    <w:rsid w:val="009F4D18"/>
    <w:rsid w:val="009F506F"/>
    <w:rsid w:val="009F5FE4"/>
    <w:rsid w:val="009F622B"/>
    <w:rsid w:val="009F6508"/>
    <w:rsid w:val="009F6AAD"/>
    <w:rsid w:val="009F6B47"/>
    <w:rsid w:val="009F7909"/>
    <w:rsid w:val="009F7BEF"/>
    <w:rsid w:val="009F7DBD"/>
    <w:rsid w:val="009F7FFE"/>
    <w:rsid w:val="00A000EC"/>
    <w:rsid w:val="00A00193"/>
    <w:rsid w:val="00A005B7"/>
    <w:rsid w:val="00A009D9"/>
    <w:rsid w:val="00A00EF4"/>
    <w:rsid w:val="00A0103E"/>
    <w:rsid w:val="00A01592"/>
    <w:rsid w:val="00A015FC"/>
    <w:rsid w:val="00A01903"/>
    <w:rsid w:val="00A02445"/>
    <w:rsid w:val="00A029DB"/>
    <w:rsid w:val="00A02C98"/>
    <w:rsid w:val="00A02F86"/>
    <w:rsid w:val="00A0316E"/>
    <w:rsid w:val="00A031F4"/>
    <w:rsid w:val="00A032CA"/>
    <w:rsid w:val="00A03722"/>
    <w:rsid w:val="00A0397C"/>
    <w:rsid w:val="00A03D58"/>
    <w:rsid w:val="00A03F0E"/>
    <w:rsid w:val="00A0456B"/>
    <w:rsid w:val="00A04618"/>
    <w:rsid w:val="00A046AE"/>
    <w:rsid w:val="00A049B9"/>
    <w:rsid w:val="00A052C3"/>
    <w:rsid w:val="00A0537F"/>
    <w:rsid w:val="00A05EAD"/>
    <w:rsid w:val="00A05F8C"/>
    <w:rsid w:val="00A06535"/>
    <w:rsid w:val="00A06665"/>
    <w:rsid w:val="00A06894"/>
    <w:rsid w:val="00A06AD8"/>
    <w:rsid w:val="00A0749E"/>
    <w:rsid w:val="00A076AE"/>
    <w:rsid w:val="00A104E8"/>
    <w:rsid w:val="00A10C97"/>
    <w:rsid w:val="00A1120E"/>
    <w:rsid w:val="00A1167E"/>
    <w:rsid w:val="00A12065"/>
    <w:rsid w:val="00A12564"/>
    <w:rsid w:val="00A131E4"/>
    <w:rsid w:val="00A1362B"/>
    <w:rsid w:val="00A13EE4"/>
    <w:rsid w:val="00A14483"/>
    <w:rsid w:val="00A14A12"/>
    <w:rsid w:val="00A14FA8"/>
    <w:rsid w:val="00A152E0"/>
    <w:rsid w:val="00A1555A"/>
    <w:rsid w:val="00A15E97"/>
    <w:rsid w:val="00A1643A"/>
    <w:rsid w:val="00A1679F"/>
    <w:rsid w:val="00A16C19"/>
    <w:rsid w:val="00A17007"/>
    <w:rsid w:val="00A1713C"/>
    <w:rsid w:val="00A1720F"/>
    <w:rsid w:val="00A17325"/>
    <w:rsid w:val="00A17523"/>
    <w:rsid w:val="00A178E7"/>
    <w:rsid w:val="00A17BAD"/>
    <w:rsid w:val="00A2028C"/>
    <w:rsid w:val="00A20DA7"/>
    <w:rsid w:val="00A21336"/>
    <w:rsid w:val="00A215FC"/>
    <w:rsid w:val="00A21EC4"/>
    <w:rsid w:val="00A22878"/>
    <w:rsid w:val="00A22880"/>
    <w:rsid w:val="00A228BF"/>
    <w:rsid w:val="00A228C9"/>
    <w:rsid w:val="00A22C94"/>
    <w:rsid w:val="00A2331D"/>
    <w:rsid w:val="00A234D0"/>
    <w:rsid w:val="00A236D1"/>
    <w:rsid w:val="00A23DBA"/>
    <w:rsid w:val="00A23EDE"/>
    <w:rsid w:val="00A242A2"/>
    <w:rsid w:val="00A242F7"/>
    <w:rsid w:val="00A24716"/>
    <w:rsid w:val="00A24A11"/>
    <w:rsid w:val="00A251CA"/>
    <w:rsid w:val="00A25316"/>
    <w:rsid w:val="00A25569"/>
    <w:rsid w:val="00A25D28"/>
    <w:rsid w:val="00A25F54"/>
    <w:rsid w:val="00A262A0"/>
    <w:rsid w:val="00A26642"/>
    <w:rsid w:val="00A27182"/>
    <w:rsid w:val="00A27298"/>
    <w:rsid w:val="00A27434"/>
    <w:rsid w:val="00A277CD"/>
    <w:rsid w:val="00A27D04"/>
    <w:rsid w:val="00A27E16"/>
    <w:rsid w:val="00A27FA1"/>
    <w:rsid w:val="00A301B5"/>
    <w:rsid w:val="00A3034B"/>
    <w:rsid w:val="00A30A4C"/>
    <w:rsid w:val="00A30EA8"/>
    <w:rsid w:val="00A31BBC"/>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259"/>
    <w:rsid w:val="00A375F2"/>
    <w:rsid w:val="00A37608"/>
    <w:rsid w:val="00A37C70"/>
    <w:rsid w:val="00A4027A"/>
    <w:rsid w:val="00A40605"/>
    <w:rsid w:val="00A4064C"/>
    <w:rsid w:val="00A4095F"/>
    <w:rsid w:val="00A40AE4"/>
    <w:rsid w:val="00A40B9B"/>
    <w:rsid w:val="00A4129D"/>
    <w:rsid w:val="00A4135C"/>
    <w:rsid w:val="00A419AA"/>
    <w:rsid w:val="00A41B73"/>
    <w:rsid w:val="00A42457"/>
    <w:rsid w:val="00A4251A"/>
    <w:rsid w:val="00A42553"/>
    <w:rsid w:val="00A426BD"/>
    <w:rsid w:val="00A42A1E"/>
    <w:rsid w:val="00A42ABC"/>
    <w:rsid w:val="00A42B75"/>
    <w:rsid w:val="00A42F6A"/>
    <w:rsid w:val="00A430C7"/>
    <w:rsid w:val="00A4353B"/>
    <w:rsid w:val="00A43622"/>
    <w:rsid w:val="00A43BFB"/>
    <w:rsid w:val="00A43C09"/>
    <w:rsid w:val="00A44142"/>
    <w:rsid w:val="00A4423A"/>
    <w:rsid w:val="00A456AB"/>
    <w:rsid w:val="00A457D0"/>
    <w:rsid w:val="00A458C1"/>
    <w:rsid w:val="00A45A48"/>
    <w:rsid w:val="00A45BC5"/>
    <w:rsid w:val="00A46302"/>
    <w:rsid w:val="00A46765"/>
    <w:rsid w:val="00A4693D"/>
    <w:rsid w:val="00A469F3"/>
    <w:rsid w:val="00A46BB4"/>
    <w:rsid w:val="00A46EC3"/>
    <w:rsid w:val="00A472A8"/>
    <w:rsid w:val="00A476B9"/>
    <w:rsid w:val="00A47815"/>
    <w:rsid w:val="00A47B05"/>
    <w:rsid w:val="00A47BA0"/>
    <w:rsid w:val="00A47C44"/>
    <w:rsid w:val="00A47C96"/>
    <w:rsid w:val="00A506C9"/>
    <w:rsid w:val="00A50D1B"/>
    <w:rsid w:val="00A51806"/>
    <w:rsid w:val="00A520AA"/>
    <w:rsid w:val="00A52382"/>
    <w:rsid w:val="00A526C8"/>
    <w:rsid w:val="00A5302B"/>
    <w:rsid w:val="00A533C0"/>
    <w:rsid w:val="00A534D4"/>
    <w:rsid w:val="00A53542"/>
    <w:rsid w:val="00A53E3C"/>
    <w:rsid w:val="00A53E92"/>
    <w:rsid w:val="00A540E5"/>
    <w:rsid w:val="00A542D0"/>
    <w:rsid w:val="00A54E04"/>
    <w:rsid w:val="00A54EDF"/>
    <w:rsid w:val="00A55102"/>
    <w:rsid w:val="00A55430"/>
    <w:rsid w:val="00A5562B"/>
    <w:rsid w:val="00A55AD7"/>
    <w:rsid w:val="00A55F48"/>
    <w:rsid w:val="00A56599"/>
    <w:rsid w:val="00A56901"/>
    <w:rsid w:val="00A56B58"/>
    <w:rsid w:val="00A56BC9"/>
    <w:rsid w:val="00A56DA4"/>
    <w:rsid w:val="00A56E05"/>
    <w:rsid w:val="00A5723F"/>
    <w:rsid w:val="00A578E4"/>
    <w:rsid w:val="00A579B6"/>
    <w:rsid w:val="00A57D95"/>
    <w:rsid w:val="00A60DEC"/>
    <w:rsid w:val="00A6138F"/>
    <w:rsid w:val="00A61790"/>
    <w:rsid w:val="00A61828"/>
    <w:rsid w:val="00A61950"/>
    <w:rsid w:val="00A61D9D"/>
    <w:rsid w:val="00A61F29"/>
    <w:rsid w:val="00A62506"/>
    <w:rsid w:val="00A62632"/>
    <w:rsid w:val="00A62660"/>
    <w:rsid w:val="00A6289B"/>
    <w:rsid w:val="00A6325C"/>
    <w:rsid w:val="00A63586"/>
    <w:rsid w:val="00A6376A"/>
    <w:rsid w:val="00A64282"/>
    <w:rsid w:val="00A64A82"/>
    <w:rsid w:val="00A65074"/>
    <w:rsid w:val="00A653C0"/>
    <w:rsid w:val="00A66756"/>
    <w:rsid w:val="00A669BC"/>
    <w:rsid w:val="00A66B73"/>
    <w:rsid w:val="00A671B1"/>
    <w:rsid w:val="00A671D4"/>
    <w:rsid w:val="00A67231"/>
    <w:rsid w:val="00A672A9"/>
    <w:rsid w:val="00A67A88"/>
    <w:rsid w:val="00A67FBA"/>
    <w:rsid w:val="00A70B24"/>
    <w:rsid w:val="00A7123E"/>
    <w:rsid w:val="00A71520"/>
    <w:rsid w:val="00A716F6"/>
    <w:rsid w:val="00A71A37"/>
    <w:rsid w:val="00A71DD6"/>
    <w:rsid w:val="00A72385"/>
    <w:rsid w:val="00A7238D"/>
    <w:rsid w:val="00A73005"/>
    <w:rsid w:val="00A7311D"/>
    <w:rsid w:val="00A73501"/>
    <w:rsid w:val="00A73728"/>
    <w:rsid w:val="00A73CD1"/>
    <w:rsid w:val="00A73F2A"/>
    <w:rsid w:val="00A7483F"/>
    <w:rsid w:val="00A7484B"/>
    <w:rsid w:val="00A748E9"/>
    <w:rsid w:val="00A75F6C"/>
    <w:rsid w:val="00A762A1"/>
    <w:rsid w:val="00A76506"/>
    <w:rsid w:val="00A76910"/>
    <w:rsid w:val="00A76B92"/>
    <w:rsid w:val="00A77C20"/>
    <w:rsid w:val="00A77D06"/>
    <w:rsid w:val="00A77ED6"/>
    <w:rsid w:val="00A77F28"/>
    <w:rsid w:val="00A80112"/>
    <w:rsid w:val="00A80654"/>
    <w:rsid w:val="00A80D85"/>
    <w:rsid w:val="00A81444"/>
    <w:rsid w:val="00A817A5"/>
    <w:rsid w:val="00A81CAD"/>
    <w:rsid w:val="00A81F81"/>
    <w:rsid w:val="00A8236E"/>
    <w:rsid w:val="00A82869"/>
    <w:rsid w:val="00A829E1"/>
    <w:rsid w:val="00A82C07"/>
    <w:rsid w:val="00A82DF5"/>
    <w:rsid w:val="00A82EFD"/>
    <w:rsid w:val="00A831A1"/>
    <w:rsid w:val="00A8384A"/>
    <w:rsid w:val="00A83899"/>
    <w:rsid w:val="00A840D5"/>
    <w:rsid w:val="00A8452B"/>
    <w:rsid w:val="00A84584"/>
    <w:rsid w:val="00A8459B"/>
    <w:rsid w:val="00A845BB"/>
    <w:rsid w:val="00A85A29"/>
    <w:rsid w:val="00A85C79"/>
    <w:rsid w:val="00A85D76"/>
    <w:rsid w:val="00A86169"/>
    <w:rsid w:val="00A86209"/>
    <w:rsid w:val="00A862B3"/>
    <w:rsid w:val="00A8658E"/>
    <w:rsid w:val="00A86E5D"/>
    <w:rsid w:val="00A86F8C"/>
    <w:rsid w:val="00A8707B"/>
    <w:rsid w:val="00A871F0"/>
    <w:rsid w:val="00A87775"/>
    <w:rsid w:val="00A87819"/>
    <w:rsid w:val="00A87DD9"/>
    <w:rsid w:val="00A87E66"/>
    <w:rsid w:val="00A87E83"/>
    <w:rsid w:val="00A87FE3"/>
    <w:rsid w:val="00A87FF9"/>
    <w:rsid w:val="00A90012"/>
    <w:rsid w:val="00A902B3"/>
    <w:rsid w:val="00A907E4"/>
    <w:rsid w:val="00A907E9"/>
    <w:rsid w:val="00A90844"/>
    <w:rsid w:val="00A909DE"/>
    <w:rsid w:val="00A909EB"/>
    <w:rsid w:val="00A90A9B"/>
    <w:rsid w:val="00A91376"/>
    <w:rsid w:val="00A91D62"/>
    <w:rsid w:val="00A928A8"/>
    <w:rsid w:val="00A92D44"/>
    <w:rsid w:val="00A93030"/>
    <w:rsid w:val="00A93039"/>
    <w:rsid w:val="00A934D9"/>
    <w:rsid w:val="00A93C8E"/>
    <w:rsid w:val="00A94218"/>
    <w:rsid w:val="00A943F3"/>
    <w:rsid w:val="00A94403"/>
    <w:rsid w:val="00A9455F"/>
    <w:rsid w:val="00A94827"/>
    <w:rsid w:val="00A94D07"/>
    <w:rsid w:val="00A953A7"/>
    <w:rsid w:val="00A95741"/>
    <w:rsid w:val="00A9581D"/>
    <w:rsid w:val="00A95F26"/>
    <w:rsid w:val="00A95F44"/>
    <w:rsid w:val="00A960E4"/>
    <w:rsid w:val="00A96985"/>
    <w:rsid w:val="00A96C7A"/>
    <w:rsid w:val="00AA0A73"/>
    <w:rsid w:val="00AA0B07"/>
    <w:rsid w:val="00AA12A9"/>
    <w:rsid w:val="00AA13B7"/>
    <w:rsid w:val="00AA1850"/>
    <w:rsid w:val="00AA1913"/>
    <w:rsid w:val="00AA1DD6"/>
    <w:rsid w:val="00AA2B6C"/>
    <w:rsid w:val="00AA2BF2"/>
    <w:rsid w:val="00AA3617"/>
    <w:rsid w:val="00AA3715"/>
    <w:rsid w:val="00AA3764"/>
    <w:rsid w:val="00AA3EA0"/>
    <w:rsid w:val="00AA3F95"/>
    <w:rsid w:val="00AA404F"/>
    <w:rsid w:val="00AA4982"/>
    <w:rsid w:val="00AA4B7A"/>
    <w:rsid w:val="00AA4BA4"/>
    <w:rsid w:val="00AA4C41"/>
    <w:rsid w:val="00AA4E97"/>
    <w:rsid w:val="00AA5255"/>
    <w:rsid w:val="00AA594B"/>
    <w:rsid w:val="00AA5975"/>
    <w:rsid w:val="00AA6260"/>
    <w:rsid w:val="00AA6C63"/>
    <w:rsid w:val="00AA7018"/>
    <w:rsid w:val="00AA708F"/>
    <w:rsid w:val="00AA70B2"/>
    <w:rsid w:val="00AA70B4"/>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08B"/>
    <w:rsid w:val="00AB429C"/>
    <w:rsid w:val="00AB4996"/>
    <w:rsid w:val="00AB4A2D"/>
    <w:rsid w:val="00AB585A"/>
    <w:rsid w:val="00AB620F"/>
    <w:rsid w:val="00AB662F"/>
    <w:rsid w:val="00AB6B76"/>
    <w:rsid w:val="00AB6BCE"/>
    <w:rsid w:val="00AB6CE4"/>
    <w:rsid w:val="00AC0314"/>
    <w:rsid w:val="00AC06FF"/>
    <w:rsid w:val="00AC090E"/>
    <w:rsid w:val="00AC0FD0"/>
    <w:rsid w:val="00AC0FE8"/>
    <w:rsid w:val="00AC1779"/>
    <w:rsid w:val="00AC1B20"/>
    <w:rsid w:val="00AC1FA6"/>
    <w:rsid w:val="00AC1FBC"/>
    <w:rsid w:val="00AC2377"/>
    <w:rsid w:val="00AC251F"/>
    <w:rsid w:val="00AC2860"/>
    <w:rsid w:val="00AC28AE"/>
    <w:rsid w:val="00AC34BF"/>
    <w:rsid w:val="00AC382B"/>
    <w:rsid w:val="00AC3931"/>
    <w:rsid w:val="00AC48EB"/>
    <w:rsid w:val="00AC49CF"/>
    <w:rsid w:val="00AC4CE7"/>
    <w:rsid w:val="00AC5415"/>
    <w:rsid w:val="00AC54EE"/>
    <w:rsid w:val="00AC5511"/>
    <w:rsid w:val="00AC576B"/>
    <w:rsid w:val="00AC596C"/>
    <w:rsid w:val="00AC5DD3"/>
    <w:rsid w:val="00AC5DDF"/>
    <w:rsid w:val="00AC6124"/>
    <w:rsid w:val="00AC61D3"/>
    <w:rsid w:val="00AC6AC1"/>
    <w:rsid w:val="00AC6D1F"/>
    <w:rsid w:val="00AD0168"/>
    <w:rsid w:val="00AD0567"/>
    <w:rsid w:val="00AD0D11"/>
    <w:rsid w:val="00AD0D70"/>
    <w:rsid w:val="00AD10BD"/>
    <w:rsid w:val="00AD1253"/>
    <w:rsid w:val="00AD1358"/>
    <w:rsid w:val="00AD1515"/>
    <w:rsid w:val="00AD1AA6"/>
    <w:rsid w:val="00AD1B2D"/>
    <w:rsid w:val="00AD2239"/>
    <w:rsid w:val="00AD28F9"/>
    <w:rsid w:val="00AD291E"/>
    <w:rsid w:val="00AD2D45"/>
    <w:rsid w:val="00AD2E3D"/>
    <w:rsid w:val="00AD3386"/>
    <w:rsid w:val="00AD3811"/>
    <w:rsid w:val="00AD39AA"/>
    <w:rsid w:val="00AD3AFE"/>
    <w:rsid w:val="00AD4213"/>
    <w:rsid w:val="00AD432D"/>
    <w:rsid w:val="00AD47C8"/>
    <w:rsid w:val="00AD4A0C"/>
    <w:rsid w:val="00AD5610"/>
    <w:rsid w:val="00AD5681"/>
    <w:rsid w:val="00AD5A25"/>
    <w:rsid w:val="00AD5F23"/>
    <w:rsid w:val="00AD6032"/>
    <w:rsid w:val="00AD654F"/>
    <w:rsid w:val="00AD6634"/>
    <w:rsid w:val="00AD6726"/>
    <w:rsid w:val="00AD6A8C"/>
    <w:rsid w:val="00AD6C2C"/>
    <w:rsid w:val="00AD6E61"/>
    <w:rsid w:val="00AD71B2"/>
    <w:rsid w:val="00AD79F4"/>
    <w:rsid w:val="00AD7B0A"/>
    <w:rsid w:val="00AD7EAB"/>
    <w:rsid w:val="00AE01A6"/>
    <w:rsid w:val="00AE0D87"/>
    <w:rsid w:val="00AE0E35"/>
    <w:rsid w:val="00AE12D0"/>
    <w:rsid w:val="00AE1D04"/>
    <w:rsid w:val="00AE1D4B"/>
    <w:rsid w:val="00AE1ED9"/>
    <w:rsid w:val="00AE1F04"/>
    <w:rsid w:val="00AE216B"/>
    <w:rsid w:val="00AE2305"/>
    <w:rsid w:val="00AE36C9"/>
    <w:rsid w:val="00AE3A33"/>
    <w:rsid w:val="00AE3B30"/>
    <w:rsid w:val="00AE3D90"/>
    <w:rsid w:val="00AE4B44"/>
    <w:rsid w:val="00AE4C43"/>
    <w:rsid w:val="00AE5651"/>
    <w:rsid w:val="00AE5836"/>
    <w:rsid w:val="00AE5D00"/>
    <w:rsid w:val="00AE61FD"/>
    <w:rsid w:val="00AE6283"/>
    <w:rsid w:val="00AE6672"/>
    <w:rsid w:val="00AE6D6E"/>
    <w:rsid w:val="00AE7D76"/>
    <w:rsid w:val="00AF080C"/>
    <w:rsid w:val="00AF0CCA"/>
    <w:rsid w:val="00AF1AD3"/>
    <w:rsid w:val="00AF1EC0"/>
    <w:rsid w:val="00AF1F7F"/>
    <w:rsid w:val="00AF287B"/>
    <w:rsid w:val="00AF2928"/>
    <w:rsid w:val="00AF2AB3"/>
    <w:rsid w:val="00AF34C8"/>
    <w:rsid w:val="00AF3824"/>
    <w:rsid w:val="00AF3CEC"/>
    <w:rsid w:val="00AF4AD9"/>
    <w:rsid w:val="00AF4C5B"/>
    <w:rsid w:val="00AF4C98"/>
    <w:rsid w:val="00AF5BF5"/>
    <w:rsid w:val="00AF5EE9"/>
    <w:rsid w:val="00AF64EE"/>
    <w:rsid w:val="00AF656E"/>
    <w:rsid w:val="00AF6EA0"/>
    <w:rsid w:val="00AF70CD"/>
    <w:rsid w:val="00AF7110"/>
    <w:rsid w:val="00AF756D"/>
    <w:rsid w:val="00AF7631"/>
    <w:rsid w:val="00AF7842"/>
    <w:rsid w:val="00AF7A2A"/>
    <w:rsid w:val="00AF7B65"/>
    <w:rsid w:val="00AF7CFD"/>
    <w:rsid w:val="00AF7F3E"/>
    <w:rsid w:val="00AF7F73"/>
    <w:rsid w:val="00AF7FC0"/>
    <w:rsid w:val="00B00064"/>
    <w:rsid w:val="00B0083F"/>
    <w:rsid w:val="00B00842"/>
    <w:rsid w:val="00B00CB5"/>
    <w:rsid w:val="00B00D1F"/>
    <w:rsid w:val="00B00D50"/>
    <w:rsid w:val="00B012C1"/>
    <w:rsid w:val="00B01925"/>
    <w:rsid w:val="00B02539"/>
    <w:rsid w:val="00B02661"/>
    <w:rsid w:val="00B026B3"/>
    <w:rsid w:val="00B02BB9"/>
    <w:rsid w:val="00B03619"/>
    <w:rsid w:val="00B037FA"/>
    <w:rsid w:val="00B038FE"/>
    <w:rsid w:val="00B03B57"/>
    <w:rsid w:val="00B03C86"/>
    <w:rsid w:val="00B040CE"/>
    <w:rsid w:val="00B042E9"/>
    <w:rsid w:val="00B04B2A"/>
    <w:rsid w:val="00B04F6F"/>
    <w:rsid w:val="00B05669"/>
    <w:rsid w:val="00B059AF"/>
    <w:rsid w:val="00B059D5"/>
    <w:rsid w:val="00B05D52"/>
    <w:rsid w:val="00B0640F"/>
    <w:rsid w:val="00B06851"/>
    <w:rsid w:val="00B06A91"/>
    <w:rsid w:val="00B0771A"/>
    <w:rsid w:val="00B077F1"/>
    <w:rsid w:val="00B07A36"/>
    <w:rsid w:val="00B07C51"/>
    <w:rsid w:val="00B07DDC"/>
    <w:rsid w:val="00B07E35"/>
    <w:rsid w:val="00B10428"/>
    <w:rsid w:val="00B104E9"/>
    <w:rsid w:val="00B10BFA"/>
    <w:rsid w:val="00B10CFF"/>
    <w:rsid w:val="00B11270"/>
    <w:rsid w:val="00B12169"/>
    <w:rsid w:val="00B124C7"/>
    <w:rsid w:val="00B1368D"/>
    <w:rsid w:val="00B1405F"/>
    <w:rsid w:val="00B1448E"/>
    <w:rsid w:val="00B1455B"/>
    <w:rsid w:val="00B14C25"/>
    <w:rsid w:val="00B14CD6"/>
    <w:rsid w:val="00B14D2F"/>
    <w:rsid w:val="00B150FF"/>
    <w:rsid w:val="00B154AF"/>
    <w:rsid w:val="00B15889"/>
    <w:rsid w:val="00B15942"/>
    <w:rsid w:val="00B15971"/>
    <w:rsid w:val="00B15D51"/>
    <w:rsid w:val="00B16360"/>
    <w:rsid w:val="00B16525"/>
    <w:rsid w:val="00B165A1"/>
    <w:rsid w:val="00B16869"/>
    <w:rsid w:val="00B17489"/>
    <w:rsid w:val="00B17510"/>
    <w:rsid w:val="00B1768F"/>
    <w:rsid w:val="00B1782B"/>
    <w:rsid w:val="00B179A9"/>
    <w:rsid w:val="00B17D1B"/>
    <w:rsid w:val="00B200EC"/>
    <w:rsid w:val="00B2027C"/>
    <w:rsid w:val="00B205EE"/>
    <w:rsid w:val="00B20DF9"/>
    <w:rsid w:val="00B20EB1"/>
    <w:rsid w:val="00B218F1"/>
    <w:rsid w:val="00B21C13"/>
    <w:rsid w:val="00B227E0"/>
    <w:rsid w:val="00B22F4B"/>
    <w:rsid w:val="00B2310F"/>
    <w:rsid w:val="00B237A6"/>
    <w:rsid w:val="00B23FDE"/>
    <w:rsid w:val="00B24181"/>
    <w:rsid w:val="00B24B95"/>
    <w:rsid w:val="00B24D29"/>
    <w:rsid w:val="00B24D3D"/>
    <w:rsid w:val="00B24FDD"/>
    <w:rsid w:val="00B253E2"/>
    <w:rsid w:val="00B25591"/>
    <w:rsid w:val="00B2584A"/>
    <w:rsid w:val="00B25C5F"/>
    <w:rsid w:val="00B25D24"/>
    <w:rsid w:val="00B25FA2"/>
    <w:rsid w:val="00B26D43"/>
    <w:rsid w:val="00B26D61"/>
    <w:rsid w:val="00B26DE2"/>
    <w:rsid w:val="00B273E2"/>
    <w:rsid w:val="00B27783"/>
    <w:rsid w:val="00B27930"/>
    <w:rsid w:val="00B279E6"/>
    <w:rsid w:val="00B3043E"/>
    <w:rsid w:val="00B30986"/>
    <w:rsid w:val="00B30A0D"/>
    <w:rsid w:val="00B30A2E"/>
    <w:rsid w:val="00B30C11"/>
    <w:rsid w:val="00B31006"/>
    <w:rsid w:val="00B31229"/>
    <w:rsid w:val="00B315BB"/>
    <w:rsid w:val="00B318C8"/>
    <w:rsid w:val="00B31C65"/>
    <w:rsid w:val="00B31EFD"/>
    <w:rsid w:val="00B32698"/>
    <w:rsid w:val="00B32719"/>
    <w:rsid w:val="00B32A7E"/>
    <w:rsid w:val="00B333D8"/>
    <w:rsid w:val="00B335BE"/>
    <w:rsid w:val="00B33C0D"/>
    <w:rsid w:val="00B33F2E"/>
    <w:rsid w:val="00B34525"/>
    <w:rsid w:val="00B34786"/>
    <w:rsid w:val="00B348CA"/>
    <w:rsid w:val="00B34A5C"/>
    <w:rsid w:val="00B35053"/>
    <w:rsid w:val="00B351CA"/>
    <w:rsid w:val="00B35287"/>
    <w:rsid w:val="00B3530A"/>
    <w:rsid w:val="00B353D2"/>
    <w:rsid w:val="00B354A9"/>
    <w:rsid w:val="00B35832"/>
    <w:rsid w:val="00B35E0E"/>
    <w:rsid w:val="00B35FD4"/>
    <w:rsid w:val="00B36705"/>
    <w:rsid w:val="00B36968"/>
    <w:rsid w:val="00B36C35"/>
    <w:rsid w:val="00B36E2B"/>
    <w:rsid w:val="00B36E6F"/>
    <w:rsid w:val="00B36EA5"/>
    <w:rsid w:val="00B36F5D"/>
    <w:rsid w:val="00B37115"/>
    <w:rsid w:val="00B37183"/>
    <w:rsid w:val="00B3741A"/>
    <w:rsid w:val="00B37A67"/>
    <w:rsid w:val="00B37F68"/>
    <w:rsid w:val="00B40995"/>
    <w:rsid w:val="00B412CF"/>
    <w:rsid w:val="00B41A9B"/>
    <w:rsid w:val="00B41DC5"/>
    <w:rsid w:val="00B421B5"/>
    <w:rsid w:val="00B42368"/>
    <w:rsid w:val="00B4270C"/>
    <w:rsid w:val="00B42884"/>
    <w:rsid w:val="00B42C4E"/>
    <w:rsid w:val="00B42DED"/>
    <w:rsid w:val="00B43267"/>
    <w:rsid w:val="00B43639"/>
    <w:rsid w:val="00B43D7D"/>
    <w:rsid w:val="00B43EAD"/>
    <w:rsid w:val="00B43EDA"/>
    <w:rsid w:val="00B44049"/>
    <w:rsid w:val="00B44304"/>
    <w:rsid w:val="00B44809"/>
    <w:rsid w:val="00B45C3A"/>
    <w:rsid w:val="00B461AF"/>
    <w:rsid w:val="00B461C6"/>
    <w:rsid w:val="00B461F6"/>
    <w:rsid w:val="00B46657"/>
    <w:rsid w:val="00B4687C"/>
    <w:rsid w:val="00B46B32"/>
    <w:rsid w:val="00B46FA2"/>
    <w:rsid w:val="00B474BE"/>
    <w:rsid w:val="00B47BF6"/>
    <w:rsid w:val="00B50139"/>
    <w:rsid w:val="00B507D9"/>
    <w:rsid w:val="00B519D4"/>
    <w:rsid w:val="00B51BEA"/>
    <w:rsid w:val="00B52485"/>
    <w:rsid w:val="00B5352F"/>
    <w:rsid w:val="00B53F43"/>
    <w:rsid w:val="00B54125"/>
    <w:rsid w:val="00B54695"/>
    <w:rsid w:val="00B54F62"/>
    <w:rsid w:val="00B552C2"/>
    <w:rsid w:val="00B55502"/>
    <w:rsid w:val="00B55816"/>
    <w:rsid w:val="00B558F6"/>
    <w:rsid w:val="00B55ABC"/>
    <w:rsid w:val="00B560A0"/>
    <w:rsid w:val="00B56AAF"/>
    <w:rsid w:val="00B56FEB"/>
    <w:rsid w:val="00B56FF6"/>
    <w:rsid w:val="00B575A6"/>
    <w:rsid w:val="00B578A6"/>
    <w:rsid w:val="00B57B5C"/>
    <w:rsid w:val="00B57CAE"/>
    <w:rsid w:val="00B6012E"/>
    <w:rsid w:val="00B60944"/>
    <w:rsid w:val="00B60F2C"/>
    <w:rsid w:val="00B611C6"/>
    <w:rsid w:val="00B618B7"/>
    <w:rsid w:val="00B61DD8"/>
    <w:rsid w:val="00B62DBC"/>
    <w:rsid w:val="00B62FA5"/>
    <w:rsid w:val="00B631B7"/>
    <w:rsid w:val="00B646CF"/>
    <w:rsid w:val="00B64885"/>
    <w:rsid w:val="00B6489C"/>
    <w:rsid w:val="00B64E0D"/>
    <w:rsid w:val="00B65297"/>
    <w:rsid w:val="00B65361"/>
    <w:rsid w:val="00B65BC5"/>
    <w:rsid w:val="00B65D51"/>
    <w:rsid w:val="00B66128"/>
    <w:rsid w:val="00B6612F"/>
    <w:rsid w:val="00B66547"/>
    <w:rsid w:val="00B66969"/>
    <w:rsid w:val="00B66C13"/>
    <w:rsid w:val="00B671DC"/>
    <w:rsid w:val="00B6782F"/>
    <w:rsid w:val="00B67B7A"/>
    <w:rsid w:val="00B70532"/>
    <w:rsid w:val="00B707DE"/>
    <w:rsid w:val="00B70CAD"/>
    <w:rsid w:val="00B7147B"/>
    <w:rsid w:val="00B717EA"/>
    <w:rsid w:val="00B71884"/>
    <w:rsid w:val="00B71DA6"/>
    <w:rsid w:val="00B72239"/>
    <w:rsid w:val="00B72288"/>
    <w:rsid w:val="00B72C60"/>
    <w:rsid w:val="00B72EFB"/>
    <w:rsid w:val="00B72F53"/>
    <w:rsid w:val="00B7403C"/>
    <w:rsid w:val="00B74160"/>
    <w:rsid w:val="00B7430F"/>
    <w:rsid w:val="00B74317"/>
    <w:rsid w:val="00B7482D"/>
    <w:rsid w:val="00B74CC2"/>
    <w:rsid w:val="00B74FBD"/>
    <w:rsid w:val="00B755FB"/>
    <w:rsid w:val="00B7568C"/>
    <w:rsid w:val="00B75A83"/>
    <w:rsid w:val="00B760FA"/>
    <w:rsid w:val="00B762AC"/>
    <w:rsid w:val="00B762DD"/>
    <w:rsid w:val="00B76D34"/>
    <w:rsid w:val="00B771CC"/>
    <w:rsid w:val="00B77DB5"/>
    <w:rsid w:val="00B805B6"/>
    <w:rsid w:val="00B80E3A"/>
    <w:rsid w:val="00B814AD"/>
    <w:rsid w:val="00B816C5"/>
    <w:rsid w:val="00B81710"/>
    <w:rsid w:val="00B8171A"/>
    <w:rsid w:val="00B817A6"/>
    <w:rsid w:val="00B817B6"/>
    <w:rsid w:val="00B81921"/>
    <w:rsid w:val="00B8199E"/>
    <w:rsid w:val="00B819CA"/>
    <w:rsid w:val="00B81A0B"/>
    <w:rsid w:val="00B81CAE"/>
    <w:rsid w:val="00B8233D"/>
    <w:rsid w:val="00B82A0D"/>
    <w:rsid w:val="00B82AF0"/>
    <w:rsid w:val="00B82B1E"/>
    <w:rsid w:val="00B82F99"/>
    <w:rsid w:val="00B83846"/>
    <w:rsid w:val="00B8388C"/>
    <w:rsid w:val="00B83C97"/>
    <w:rsid w:val="00B83F62"/>
    <w:rsid w:val="00B84198"/>
    <w:rsid w:val="00B84312"/>
    <w:rsid w:val="00B8453A"/>
    <w:rsid w:val="00B846D6"/>
    <w:rsid w:val="00B84A52"/>
    <w:rsid w:val="00B851A3"/>
    <w:rsid w:val="00B856F0"/>
    <w:rsid w:val="00B85E9B"/>
    <w:rsid w:val="00B8619E"/>
    <w:rsid w:val="00B863FE"/>
    <w:rsid w:val="00B8697B"/>
    <w:rsid w:val="00B87195"/>
    <w:rsid w:val="00B87BA4"/>
    <w:rsid w:val="00B87BF5"/>
    <w:rsid w:val="00B9085B"/>
    <w:rsid w:val="00B90D9F"/>
    <w:rsid w:val="00B90F0D"/>
    <w:rsid w:val="00B913A0"/>
    <w:rsid w:val="00B91538"/>
    <w:rsid w:val="00B91631"/>
    <w:rsid w:val="00B91780"/>
    <w:rsid w:val="00B918F9"/>
    <w:rsid w:val="00B9194F"/>
    <w:rsid w:val="00B91B39"/>
    <w:rsid w:val="00B923E9"/>
    <w:rsid w:val="00B92496"/>
    <w:rsid w:val="00B9279E"/>
    <w:rsid w:val="00B9283A"/>
    <w:rsid w:val="00B92955"/>
    <w:rsid w:val="00B936BB"/>
    <w:rsid w:val="00B93AD8"/>
    <w:rsid w:val="00B94051"/>
    <w:rsid w:val="00B944A3"/>
    <w:rsid w:val="00B944A9"/>
    <w:rsid w:val="00B949EF"/>
    <w:rsid w:val="00B95074"/>
    <w:rsid w:val="00B96698"/>
    <w:rsid w:val="00B96859"/>
    <w:rsid w:val="00B96994"/>
    <w:rsid w:val="00B96B8F"/>
    <w:rsid w:val="00B96CD2"/>
    <w:rsid w:val="00B96CD6"/>
    <w:rsid w:val="00B96E97"/>
    <w:rsid w:val="00B97841"/>
    <w:rsid w:val="00B97BC5"/>
    <w:rsid w:val="00BA00AA"/>
    <w:rsid w:val="00BA0974"/>
    <w:rsid w:val="00BA0C3E"/>
    <w:rsid w:val="00BA0D83"/>
    <w:rsid w:val="00BA0DCD"/>
    <w:rsid w:val="00BA1033"/>
    <w:rsid w:val="00BA14E8"/>
    <w:rsid w:val="00BA158C"/>
    <w:rsid w:val="00BA18FB"/>
    <w:rsid w:val="00BA2C85"/>
    <w:rsid w:val="00BA2E86"/>
    <w:rsid w:val="00BA311A"/>
    <w:rsid w:val="00BA3EE4"/>
    <w:rsid w:val="00BA3F1C"/>
    <w:rsid w:val="00BA450F"/>
    <w:rsid w:val="00BA4CCF"/>
    <w:rsid w:val="00BA521C"/>
    <w:rsid w:val="00BA52D5"/>
    <w:rsid w:val="00BA5383"/>
    <w:rsid w:val="00BA5FEF"/>
    <w:rsid w:val="00BA63FF"/>
    <w:rsid w:val="00BA65DE"/>
    <w:rsid w:val="00BA6703"/>
    <w:rsid w:val="00BA67CF"/>
    <w:rsid w:val="00BA68F4"/>
    <w:rsid w:val="00BA6C4B"/>
    <w:rsid w:val="00BA6CBA"/>
    <w:rsid w:val="00BA6FF4"/>
    <w:rsid w:val="00BA741C"/>
    <w:rsid w:val="00BA771E"/>
    <w:rsid w:val="00BA7831"/>
    <w:rsid w:val="00BB0557"/>
    <w:rsid w:val="00BB0692"/>
    <w:rsid w:val="00BB06F8"/>
    <w:rsid w:val="00BB0B04"/>
    <w:rsid w:val="00BB0CDC"/>
    <w:rsid w:val="00BB0D26"/>
    <w:rsid w:val="00BB1145"/>
    <w:rsid w:val="00BB1648"/>
    <w:rsid w:val="00BB17B9"/>
    <w:rsid w:val="00BB18B7"/>
    <w:rsid w:val="00BB1B51"/>
    <w:rsid w:val="00BB1D32"/>
    <w:rsid w:val="00BB225B"/>
    <w:rsid w:val="00BB231D"/>
    <w:rsid w:val="00BB24CD"/>
    <w:rsid w:val="00BB265B"/>
    <w:rsid w:val="00BB2DD8"/>
    <w:rsid w:val="00BB315E"/>
    <w:rsid w:val="00BB3583"/>
    <w:rsid w:val="00BB394D"/>
    <w:rsid w:val="00BB3971"/>
    <w:rsid w:val="00BB3E1C"/>
    <w:rsid w:val="00BB457B"/>
    <w:rsid w:val="00BB579B"/>
    <w:rsid w:val="00BB594F"/>
    <w:rsid w:val="00BB595C"/>
    <w:rsid w:val="00BB5F73"/>
    <w:rsid w:val="00BB633A"/>
    <w:rsid w:val="00BB6948"/>
    <w:rsid w:val="00BB6A7C"/>
    <w:rsid w:val="00BB724D"/>
    <w:rsid w:val="00BB7549"/>
    <w:rsid w:val="00BB7BE1"/>
    <w:rsid w:val="00BC00D6"/>
    <w:rsid w:val="00BC04D6"/>
    <w:rsid w:val="00BC060D"/>
    <w:rsid w:val="00BC1272"/>
    <w:rsid w:val="00BC14C2"/>
    <w:rsid w:val="00BC17AA"/>
    <w:rsid w:val="00BC1EFC"/>
    <w:rsid w:val="00BC2092"/>
    <w:rsid w:val="00BC2253"/>
    <w:rsid w:val="00BC2712"/>
    <w:rsid w:val="00BC36B9"/>
    <w:rsid w:val="00BC3712"/>
    <w:rsid w:val="00BC3910"/>
    <w:rsid w:val="00BC426F"/>
    <w:rsid w:val="00BC4284"/>
    <w:rsid w:val="00BC4681"/>
    <w:rsid w:val="00BC49B5"/>
    <w:rsid w:val="00BC49CA"/>
    <w:rsid w:val="00BC4D58"/>
    <w:rsid w:val="00BC4E54"/>
    <w:rsid w:val="00BC5072"/>
    <w:rsid w:val="00BC59EE"/>
    <w:rsid w:val="00BC5A56"/>
    <w:rsid w:val="00BC5DC4"/>
    <w:rsid w:val="00BC5E2B"/>
    <w:rsid w:val="00BC60F2"/>
    <w:rsid w:val="00BC62EB"/>
    <w:rsid w:val="00BC683B"/>
    <w:rsid w:val="00BC68E6"/>
    <w:rsid w:val="00BC69AB"/>
    <w:rsid w:val="00BC6D02"/>
    <w:rsid w:val="00BC7445"/>
    <w:rsid w:val="00BC7BB1"/>
    <w:rsid w:val="00BC7D96"/>
    <w:rsid w:val="00BD0267"/>
    <w:rsid w:val="00BD02DB"/>
    <w:rsid w:val="00BD0634"/>
    <w:rsid w:val="00BD0BDE"/>
    <w:rsid w:val="00BD0EBD"/>
    <w:rsid w:val="00BD1223"/>
    <w:rsid w:val="00BD1593"/>
    <w:rsid w:val="00BD17EE"/>
    <w:rsid w:val="00BD1923"/>
    <w:rsid w:val="00BD1CFA"/>
    <w:rsid w:val="00BD26B8"/>
    <w:rsid w:val="00BD274E"/>
    <w:rsid w:val="00BD27BB"/>
    <w:rsid w:val="00BD2B19"/>
    <w:rsid w:val="00BD30C3"/>
    <w:rsid w:val="00BD341F"/>
    <w:rsid w:val="00BD3627"/>
    <w:rsid w:val="00BD43EF"/>
    <w:rsid w:val="00BD4ADF"/>
    <w:rsid w:val="00BD50BD"/>
    <w:rsid w:val="00BD54B0"/>
    <w:rsid w:val="00BD55F8"/>
    <w:rsid w:val="00BD56E9"/>
    <w:rsid w:val="00BD5ADB"/>
    <w:rsid w:val="00BD5EA0"/>
    <w:rsid w:val="00BD6D06"/>
    <w:rsid w:val="00BD71BE"/>
    <w:rsid w:val="00BD7222"/>
    <w:rsid w:val="00BE01ED"/>
    <w:rsid w:val="00BE03AF"/>
    <w:rsid w:val="00BE0C35"/>
    <w:rsid w:val="00BE17FA"/>
    <w:rsid w:val="00BE1E7A"/>
    <w:rsid w:val="00BE1F1A"/>
    <w:rsid w:val="00BE2408"/>
    <w:rsid w:val="00BE249F"/>
    <w:rsid w:val="00BE2564"/>
    <w:rsid w:val="00BE265D"/>
    <w:rsid w:val="00BE2862"/>
    <w:rsid w:val="00BE313C"/>
    <w:rsid w:val="00BE35A9"/>
    <w:rsid w:val="00BE387F"/>
    <w:rsid w:val="00BE3F42"/>
    <w:rsid w:val="00BE5258"/>
    <w:rsid w:val="00BE55E4"/>
    <w:rsid w:val="00BE5E18"/>
    <w:rsid w:val="00BE650F"/>
    <w:rsid w:val="00BE6F1C"/>
    <w:rsid w:val="00BE724E"/>
    <w:rsid w:val="00BE76DB"/>
    <w:rsid w:val="00BE7837"/>
    <w:rsid w:val="00BE7D48"/>
    <w:rsid w:val="00BF0027"/>
    <w:rsid w:val="00BF0079"/>
    <w:rsid w:val="00BF06BC"/>
    <w:rsid w:val="00BF0A7E"/>
    <w:rsid w:val="00BF11E7"/>
    <w:rsid w:val="00BF16A2"/>
    <w:rsid w:val="00BF16B0"/>
    <w:rsid w:val="00BF183B"/>
    <w:rsid w:val="00BF1ADE"/>
    <w:rsid w:val="00BF249C"/>
    <w:rsid w:val="00BF265A"/>
    <w:rsid w:val="00BF29E2"/>
    <w:rsid w:val="00BF2B3D"/>
    <w:rsid w:val="00BF2B6E"/>
    <w:rsid w:val="00BF3BEA"/>
    <w:rsid w:val="00BF3D85"/>
    <w:rsid w:val="00BF3E5B"/>
    <w:rsid w:val="00BF495A"/>
    <w:rsid w:val="00BF4C62"/>
    <w:rsid w:val="00BF4E0A"/>
    <w:rsid w:val="00BF4E37"/>
    <w:rsid w:val="00BF5291"/>
    <w:rsid w:val="00BF545A"/>
    <w:rsid w:val="00BF5B73"/>
    <w:rsid w:val="00BF5C85"/>
    <w:rsid w:val="00BF5E58"/>
    <w:rsid w:val="00BF60B1"/>
    <w:rsid w:val="00BF64B4"/>
    <w:rsid w:val="00BF70A1"/>
    <w:rsid w:val="00BF767F"/>
    <w:rsid w:val="00BF7899"/>
    <w:rsid w:val="00BF798F"/>
    <w:rsid w:val="00BF7E8B"/>
    <w:rsid w:val="00C00636"/>
    <w:rsid w:val="00C00DAD"/>
    <w:rsid w:val="00C011E3"/>
    <w:rsid w:val="00C0155F"/>
    <w:rsid w:val="00C01825"/>
    <w:rsid w:val="00C01979"/>
    <w:rsid w:val="00C01CD6"/>
    <w:rsid w:val="00C01E4F"/>
    <w:rsid w:val="00C01FC7"/>
    <w:rsid w:val="00C02257"/>
    <w:rsid w:val="00C023A5"/>
    <w:rsid w:val="00C02756"/>
    <w:rsid w:val="00C027F2"/>
    <w:rsid w:val="00C02FCC"/>
    <w:rsid w:val="00C03DDF"/>
    <w:rsid w:val="00C04B15"/>
    <w:rsid w:val="00C04D87"/>
    <w:rsid w:val="00C05220"/>
    <w:rsid w:val="00C05547"/>
    <w:rsid w:val="00C05ACF"/>
    <w:rsid w:val="00C05BDE"/>
    <w:rsid w:val="00C05EBA"/>
    <w:rsid w:val="00C060A0"/>
    <w:rsid w:val="00C061BE"/>
    <w:rsid w:val="00C062B2"/>
    <w:rsid w:val="00C06310"/>
    <w:rsid w:val="00C065D0"/>
    <w:rsid w:val="00C06DC8"/>
    <w:rsid w:val="00C07034"/>
    <w:rsid w:val="00C07303"/>
    <w:rsid w:val="00C07C2E"/>
    <w:rsid w:val="00C07D4A"/>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4B"/>
    <w:rsid w:val="00C12E91"/>
    <w:rsid w:val="00C12E9D"/>
    <w:rsid w:val="00C12F56"/>
    <w:rsid w:val="00C13788"/>
    <w:rsid w:val="00C1495E"/>
    <w:rsid w:val="00C14D2B"/>
    <w:rsid w:val="00C15708"/>
    <w:rsid w:val="00C15D94"/>
    <w:rsid w:val="00C15DD2"/>
    <w:rsid w:val="00C16069"/>
    <w:rsid w:val="00C1607F"/>
    <w:rsid w:val="00C16214"/>
    <w:rsid w:val="00C1661B"/>
    <w:rsid w:val="00C168ED"/>
    <w:rsid w:val="00C16C6E"/>
    <w:rsid w:val="00C16CC4"/>
    <w:rsid w:val="00C1732D"/>
    <w:rsid w:val="00C173C5"/>
    <w:rsid w:val="00C176EB"/>
    <w:rsid w:val="00C17921"/>
    <w:rsid w:val="00C179EE"/>
    <w:rsid w:val="00C17D12"/>
    <w:rsid w:val="00C17E97"/>
    <w:rsid w:val="00C17EA9"/>
    <w:rsid w:val="00C20102"/>
    <w:rsid w:val="00C20312"/>
    <w:rsid w:val="00C20412"/>
    <w:rsid w:val="00C2072D"/>
    <w:rsid w:val="00C2073E"/>
    <w:rsid w:val="00C209C2"/>
    <w:rsid w:val="00C20D95"/>
    <w:rsid w:val="00C20F8D"/>
    <w:rsid w:val="00C21942"/>
    <w:rsid w:val="00C22148"/>
    <w:rsid w:val="00C2233D"/>
    <w:rsid w:val="00C2234E"/>
    <w:rsid w:val="00C226E7"/>
    <w:rsid w:val="00C22734"/>
    <w:rsid w:val="00C22908"/>
    <w:rsid w:val="00C22EE0"/>
    <w:rsid w:val="00C230E7"/>
    <w:rsid w:val="00C23221"/>
    <w:rsid w:val="00C23285"/>
    <w:rsid w:val="00C23DF3"/>
    <w:rsid w:val="00C243B8"/>
    <w:rsid w:val="00C245CD"/>
    <w:rsid w:val="00C24A16"/>
    <w:rsid w:val="00C24ADE"/>
    <w:rsid w:val="00C24F74"/>
    <w:rsid w:val="00C2526B"/>
    <w:rsid w:val="00C2548D"/>
    <w:rsid w:val="00C2555B"/>
    <w:rsid w:val="00C25703"/>
    <w:rsid w:val="00C2572C"/>
    <w:rsid w:val="00C25ADE"/>
    <w:rsid w:val="00C263AD"/>
    <w:rsid w:val="00C26442"/>
    <w:rsid w:val="00C26E00"/>
    <w:rsid w:val="00C2734A"/>
    <w:rsid w:val="00C273F0"/>
    <w:rsid w:val="00C27429"/>
    <w:rsid w:val="00C27B8B"/>
    <w:rsid w:val="00C30075"/>
    <w:rsid w:val="00C304F7"/>
    <w:rsid w:val="00C30643"/>
    <w:rsid w:val="00C30ACB"/>
    <w:rsid w:val="00C31B00"/>
    <w:rsid w:val="00C31B93"/>
    <w:rsid w:val="00C31BB7"/>
    <w:rsid w:val="00C320BC"/>
    <w:rsid w:val="00C334C5"/>
    <w:rsid w:val="00C33C76"/>
    <w:rsid w:val="00C33F75"/>
    <w:rsid w:val="00C3406C"/>
    <w:rsid w:val="00C34330"/>
    <w:rsid w:val="00C344A4"/>
    <w:rsid w:val="00C3477F"/>
    <w:rsid w:val="00C348B3"/>
    <w:rsid w:val="00C34E22"/>
    <w:rsid w:val="00C35597"/>
    <w:rsid w:val="00C3667D"/>
    <w:rsid w:val="00C36D25"/>
    <w:rsid w:val="00C37064"/>
    <w:rsid w:val="00C3714E"/>
    <w:rsid w:val="00C37179"/>
    <w:rsid w:val="00C371C0"/>
    <w:rsid w:val="00C37777"/>
    <w:rsid w:val="00C37861"/>
    <w:rsid w:val="00C3789C"/>
    <w:rsid w:val="00C37BA3"/>
    <w:rsid w:val="00C37E6B"/>
    <w:rsid w:val="00C37EE0"/>
    <w:rsid w:val="00C4005F"/>
    <w:rsid w:val="00C4044C"/>
    <w:rsid w:val="00C404D0"/>
    <w:rsid w:val="00C40BFC"/>
    <w:rsid w:val="00C40E5B"/>
    <w:rsid w:val="00C40F59"/>
    <w:rsid w:val="00C41173"/>
    <w:rsid w:val="00C41189"/>
    <w:rsid w:val="00C412E5"/>
    <w:rsid w:val="00C41D22"/>
    <w:rsid w:val="00C42118"/>
    <w:rsid w:val="00C42654"/>
    <w:rsid w:val="00C42664"/>
    <w:rsid w:val="00C42A05"/>
    <w:rsid w:val="00C42CE3"/>
    <w:rsid w:val="00C42D14"/>
    <w:rsid w:val="00C43763"/>
    <w:rsid w:val="00C444B6"/>
    <w:rsid w:val="00C444E8"/>
    <w:rsid w:val="00C44747"/>
    <w:rsid w:val="00C449F1"/>
    <w:rsid w:val="00C44AF1"/>
    <w:rsid w:val="00C44B1D"/>
    <w:rsid w:val="00C45052"/>
    <w:rsid w:val="00C45093"/>
    <w:rsid w:val="00C45100"/>
    <w:rsid w:val="00C451D0"/>
    <w:rsid w:val="00C45250"/>
    <w:rsid w:val="00C457A4"/>
    <w:rsid w:val="00C46495"/>
    <w:rsid w:val="00C46560"/>
    <w:rsid w:val="00C4679E"/>
    <w:rsid w:val="00C472DE"/>
    <w:rsid w:val="00C4775A"/>
    <w:rsid w:val="00C47992"/>
    <w:rsid w:val="00C47A36"/>
    <w:rsid w:val="00C47D54"/>
    <w:rsid w:val="00C500BC"/>
    <w:rsid w:val="00C502CA"/>
    <w:rsid w:val="00C50BF3"/>
    <w:rsid w:val="00C51298"/>
    <w:rsid w:val="00C513E2"/>
    <w:rsid w:val="00C525CF"/>
    <w:rsid w:val="00C525EB"/>
    <w:rsid w:val="00C5283A"/>
    <w:rsid w:val="00C52B18"/>
    <w:rsid w:val="00C52D3D"/>
    <w:rsid w:val="00C53132"/>
    <w:rsid w:val="00C53467"/>
    <w:rsid w:val="00C5359C"/>
    <w:rsid w:val="00C53DBB"/>
    <w:rsid w:val="00C540DF"/>
    <w:rsid w:val="00C548C6"/>
    <w:rsid w:val="00C54D8C"/>
    <w:rsid w:val="00C55980"/>
    <w:rsid w:val="00C55994"/>
    <w:rsid w:val="00C55BBE"/>
    <w:rsid w:val="00C55C07"/>
    <w:rsid w:val="00C55ECC"/>
    <w:rsid w:val="00C56420"/>
    <w:rsid w:val="00C56903"/>
    <w:rsid w:val="00C56BB0"/>
    <w:rsid w:val="00C56D35"/>
    <w:rsid w:val="00C56E9B"/>
    <w:rsid w:val="00C575E1"/>
    <w:rsid w:val="00C57A4A"/>
    <w:rsid w:val="00C60398"/>
    <w:rsid w:val="00C603C6"/>
    <w:rsid w:val="00C6073D"/>
    <w:rsid w:val="00C6108E"/>
    <w:rsid w:val="00C614BA"/>
    <w:rsid w:val="00C6234B"/>
    <w:rsid w:val="00C62588"/>
    <w:rsid w:val="00C62D88"/>
    <w:rsid w:val="00C637A9"/>
    <w:rsid w:val="00C63947"/>
    <w:rsid w:val="00C63F45"/>
    <w:rsid w:val="00C63F51"/>
    <w:rsid w:val="00C646E2"/>
    <w:rsid w:val="00C64FE6"/>
    <w:rsid w:val="00C650A4"/>
    <w:rsid w:val="00C658C9"/>
    <w:rsid w:val="00C65D12"/>
    <w:rsid w:val="00C65E4B"/>
    <w:rsid w:val="00C667B7"/>
    <w:rsid w:val="00C669B1"/>
    <w:rsid w:val="00C66A6E"/>
    <w:rsid w:val="00C66AB8"/>
    <w:rsid w:val="00C66B04"/>
    <w:rsid w:val="00C66BFB"/>
    <w:rsid w:val="00C66DA8"/>
    <w:rsid w:val="00C67928"/>
    <w:rsid w:val="00C7058D"/>
    <w:rsid w:val="00C71577"/>
    <w:rsid w:val="00C71A19"/>
    <w:rsid w:val="00C71A27"/>
    <w:rsid w:val="00C71C81"/>
    <w:rsid w:val="00C71D04"/>
    <w:rsid w:val="00C71D5B"/>
    <w:rsid w:val="00C727F2"/>
    <w:rsid w:val="00C7334C"/>
    <w:rsid w:val="00C733F4"/>
    <w:rsid w:val="00C7342F"/>
    <w:rsid w:val="00C7365D"/>
    <w:rsid w:val="00C737ED"/>
    <w:rsid w:val="00C739FC"/>
    <w:rsid w:val="00C73F63"/>
    <w:rsid w:val="00C74028"/>
    <w:rsid w:val="00C7470A"/>
    <w:rsid w:val="00C74CC7"/>
    <w:rsid w:val="00C74EF3"/>
    <w:rsid w:val="00C75006"/>
    <w:rsid w:val="00C752EE"/>
    <w:rsid w:val="00C75414"/>
    <w:rsid w:val="00C75998"/>
    <w:rsid w:val="00C759AE"/>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9D2"/>
    <w:rsid w:val="00C81ED2"/>
    <w:rsid w:val="00C82BDB"/>
    <w:rsid w:val="00C83B32"/>
    <w:rsid w:val="00C84820"/>
    <w:rsid w:val="00C84B2C"/>
    <w:rsid w:val="00C84B84"/>
    <w:rsid w:val="00C84CAD"/>
    <w:rsid w:val="00C84DD4"/>
    <w:rsid w:val="00C853BF"/>
    <w:rsid w:val="00C855B8"/>
    <w:rsid w:val="00C85B8D"/>
    <w:rsid w:val="00C85E26"/>
    <w:rsid w:val="00C85E33"/>
    <w:rsid w:val="00C85E71"/>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0E75"/>
    <w:rsid w:val="00C915DC"/>
    <w:rsid w:val="00C916ED"/>
    <w:rsid w:val="00C9179C"/>
    <w:rsid w:val="00C91ECE"/>
    <w:rsid w:val="00C92FE6"/>
    <w:rsid w:val="00C93683"/>
    <w:rsid w:val="00C9437E"/>
    <w:rsid w:val="00C94967"/>
    <w:rsid w:val="00C94B64"/>
    <w:rsid w:val="00C94D0D"/>
    <w:rsid w:val="00C951ED"/>
    <w:rsid w:val="00C95348"/>
    <w:rsid w:val="00C95695"/>
    <w:rsid w:val="00C95C7C"/>
    <w:rsid w:val="00C95F5F"/>
    <w:rsid w:val="00C95F9D"/>
    <w:rsid w:val="00C961D5"/>
    <w:rsid w:val="00C963F7"/>
    <w:rsid w:val="00C96946"/>
    <w:rsid w:val="00C96A5C"/>
    <w:rsid w:val="00C96E1E"/>
    <w:rsid w:val="00C96F04"/>
    <w:rsid w:val="00C9707D"/>
    <w:rsid w:val="00C97A3C"/>
    <w:rsid w:val="00CA02C4"/>
    <w:rsid w:val="00CA054B"/>
    <w:rsid w:val="00CA07CE"/>
    <w:rsid w:val="00CA0A4D"/>
    <w:rsid w:val="00CA0A98"/>
    <w:rsid w:val="00CA0C34"/>
    <w:rsid w:val="00CA152F"/>
    <w:rsid w:val="00CA1557"/>
    <w:rsid w:val="00CA1BC4"/>
    <w:rsid w:val="00CA2103"/>
    <w:rsid w:val="00CA2231"/>
    <w:rsid w:val="00CA2255"/>
    <w:rsid w:val="00CA2472"/>
    <w:rsid w:val="00CA2E95"/>
    <w:rsid w:val="00CA2EEF"/>
    <w:rsid w:val="00CA32B7"/>
    <w:rsid w:val="00CA3700"/>
    <w:rsid w:val="00CA387D"/>
    <w:rsid w:val="00CA39F9"/>
    <w:rsid w:val="00CA3AB4"/>
    <w:rsid w:val="00CA3D15"/>
    <w:rsid w:val="00CA4033"/>
    <w:rsid w:val="00CA4F86"/>
    <w:rsid w:val="00CA54CC"/>
    <w:rsid w:val="00CA60F3"/>
    <w:rsid w:val="00CA68B7"/>
    <w:rsid w:val="00CA6C5A"/>
    <w:rsid w:val="00CA719C"/>
    <w:rsid w:val="00CA746A"/>
    <w:rsid w:val="00CA782D"/>
    <w:rsid w:val="00CA79F1"/>
    <w:rsid w:val="00CA7E1D"/>
    <w:rsid w:val="00CA7E49"/>
    <w:rsid w:val="00CA7E7D"/>
    <w:rsid w:val="00CB0180"/>
    <w:rsid w:val="00CB0361"/>
    <w:rsid w:val="00CB0DD0"/>
    <w:rsid w:val="00CB1380"/>
    <w:rsid w:val="00CB14A4"/>
    <w:rsid w:val="00CB1761"/>
    <w:rsid w:val="00CB1E88"/>
    <w:rsid w:val="00CB301C"/>
    <w:rsid w:val="00CB31A7"/>
    <w:rsid w:val="00CB3628"/>
    <w:rsid w:val="00CB3BD6"/>
    <w:rsid w:val="00CB3D8C"/>
    <w:rsid w:val="00CB420F"/>
    <w:rsid w:val="00CB4B74"/>
    <w:rsid w:val="00CB4C7E"/>
    <w:rsid w:val="00CB5240"/>
    <w:rsid w:val="00CB5635"/>
    <w:rsid w:val="00CB5715"/>
    <w:rsid w:val="00CB58DE"/>
    <w:rsid w:val="00CB5968"/>
    <w:rsid w:val="00CB6506"/>
    <w:rsid w:val="00CB67B9"/>
    <w:rsid w:val="00CB68E8"/>
    <w:rsid w:val="00CB6C38"/>
    <w:rsid w:val="00CB6D5F"/>
    <w:rsid w:val="00CB70E1"/>
    <w:rsid w:val="00CB7179"/>
    <w:rsid w:val="00CB7503"/>
    <w:rsid w:val="00CB787A"/>
    <w:rsid w:val="00CB7BDC"/>
    <w:rsid w:val="00CC0175"/>
    <w:rsid w:val="00CC10F8"/>
    <w:rsid w:val="00CC129F"/>
    <w:rsid w:val="00CC17FF"/>
    <w:rsid w:val="00CC1832"/>
    <w:rsid w:val="00CC1847"/>
    <w:rsid w:val="00CC1E3A"/>
    <w:rsid w:val="00CC20DE"/>
    <w:rsid w:val="00CC2172"/>
    <w:rsid w:val="00CC2206"/>
    <w:rsid w:val="00CC2249"/>
    <w:rsid w:val="00CC326F"/>
    <w:rsid w:val="00CC361D"/>
    <w:rsid w:val="00CC3A6B"/>
    <w:rsid w:val="00CC403F"/>
    <w:rsid w:val="00CC41FB"/>
    <w:rsid w:val="00CC47D9"/>
    <w:rsid w:val="00CC4C3D"/>
    <w:rsid w:val="00CC4DF7"/>
    <w:rsid w:val="00CC500D"/>
    <w:rsid w:val="00CC61E4"/>
    <w:rsid w:val="00CC6B98"/>
    <w:rsid w:val="00CC6D3B"/>
    <w:rsid w:val="00CC6FF6"/>
    <w:rsid w:val="00CC7027"/>
    <w:rsid w:val="00CC70FD"/>
    <w:rsid w:val="00CC722C"/>
    <w:rsid w:val="00CC762F"/>
    <w:rsid w:val="00CC782D"/>
    <w:rsid w:val="00CC7B43"/>
    <w:rsid w:val="00CC7E9C"/>
    <w:rsid w:val="00CD02B1"/>
    <w:rsid w:val="00CD02D0"/>
    <w:rsid w:val="00CD07C7"/>
    <w:rsid w:val="00CD0845"/>
    <w:rsid w:val="00CD1745"/>
    <w:rsid w:val="00CD197F"/>
    <w:rsid w:val="00CD1E78"/>
    <w:rsid w:val="00CD1FCD"/>
    <w:rsid w:val="00CD2504"/>
    <w:rsid w:val="00CD2799"/>
    <w:rsid w:val="00CD3118"/>
    <w:rsid w:val="00CD3538"/>
    <w:rsid w:val="00CD392A"/>
    <w:rsid w:val="00CD39E9"/>
    <w:rsid w:val="00CD3E24"/>
    <w:rsid w:val="00CD42BE"/>
    <w:rsid w:val="00CD446E"/>
    <w:rsid w:val="00CD4FAB"/>
    <w:rsid w:val="00CD5066"/>
    <w:rsid w:val="00CD51CF"/>
    <w:rsid w:val="00CD543D"/>
    <w:rsid w:val="00CD573B"/>
    <w:rsid w:val="00CD58B0"/>
    <w:rsid w:val="00CD5E00"/>
    <w:rsid w:val="00CD6695"/>
    <w:rsid w:val="00CD6D01"/>
    <w:rsid w:val="00CD6F87"/>
    <w:rsid w:val="00CD7516"/>
    <w:rsid w:val="00CD7990"/>
    <w:rsid w:val="00CD7A22"/>
    <w:rsid w:val="00CD7BC5"/>
    <w:rsid w:val="00CD7D74"/>
    <w:rsid w:val="00CE01F8"/>
    <w:rsid w:val="00CE07C1"/>
    <w:rsid w:val="00CE09DE"/>
    <w:rsid w:val="00CE0C65"/>
    <w:rsid w:val="00CE0FC7"/>
    <w:rsid w:val="00CE15D3"/>
    <w:rsid w:val="00CE17F0"/>
    <w:rsid w:val="00CE1802"/>
    <w:rsid w:val="00CE1904"/>
    <w:rsid w:val="00CE22FD"/>
    <w:rsid w:val="00CE2683"/>
    <w:rsid w:val="00CE2E29"/>
    <w:rsid w:val="00CE2E93"/>
    <w:rsid w:val="00CE2E9A"/>
    <w:rsid w:val="00CE2F00"/>
    <w:rsid w:val="00CE2FD6"/>
    <w:rsid w:val="00CE3019"/>
    <w:rsid w:val="00CE337C"/>
    <w:rsid w:val="00CE33C0"/>
    <w:rsid w:val="00CE401F"/>
    <w:rsid w:val="00CE4345"/>
    <w:rsid w:val="00CE4466"/>
    <w:rsid w:val="00CE46E7"/>
    <w:rsid w:val="00CE4730"/>
    <w:rsid w:val="00CE4A19"/>
    <w:rsid w:val="00CE4B99"/>
    <w:rsid w:val="00CE5211"/>
    <w:rsid w:val="00CE57A4"/>
    <w:rsid w:val="00CE77DB"/>
    <w:rsid w:val="00CE7914"/>
    <w:rsid w:val="00CE7D07"/>
    <w:rsid w:val="00CF026D"/>
    <w:rsid w:val="00CF0577"/>
    <w:rsid w:val="00CF05B7"/>
    <w:rsid w:val="00CF09D7"/>
    <w:rsid w:val="00CF0B02"/>
    <w:rsid w:val="00CF0B75"/>
    <w:rsid w:val="00CF0FF2"/>
    <w:rsid w:val="00CF107C"/>
    <w:rsid w:val="00CF1850"/>
    <w:rsid w:val="00CF193A"/>
    <w:rsid w:val="00CF2182"/>
    <w:rsid w:val="00CF230B"/>
    <w:rsid w:val="00CF247A"/>
    <w:rsid w:val="00CF289D"/>
    <w:rsid w:val="00CF2B92"/>
    <w:rsid w:val="00CF3935"/>
    <w:rsid w:val="00CF3D99"/>
    <w:rsid w:val="00CF41D6"/>
    <w:rsid w:val="00CF41F4"/>
    <w:rsid w:val="00CF4667"/>
    <w:rsid w:val="00CF4A76"/>
    <w:rsid w:val="00CF4F17"/>
    <w:rsid w:val="00CF5602"/>
    <w:rsid w:val="00CF61FC"/>
    <w:rsid w:val="00CF6627"/>
    <w:rsid w:val="00CF6B2E"/>
    <w:rsid w:val="00CF6F4A"/>
    <w:rsid w:val="00CF720B"/>
    <w:rsid w:val="00CF73B8"/>
    <w:rsid w:val="00CF7A67"/>
    <w:rsid w:val="00CF7A81"/>
    <w:rsid w:val="00CF7B92"/>
    <w:rsid w:val="00CF7F24"/>
    <w:rsid w:val="00D001D1"/>
    <w:rsid w:val="00D002B1"/>
    <w:rsid w:val="00D0157C"/>
    <w:rsid w:val="00D0159C"/>
    <w:rsid w:val="00D0164F"/>
    <w:rsid w:val="00D019E2"/>
    <w:rsid w:val="00D01E99"/>
    <w:rsid w:val="00D01F72"/>
    <w:rsid w:val="00D025A5"/>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BB9"/>
    <w:rsid w:val="00D04FD6"/>
    <w:rsid w:val="00D051BD"/>
    <w:rsid w:val="00D05269"/>
    <w:rsid w:val="00D05334"/>
    <w:rsid w:val="00D05462"/>
    <w:rsid w:val="00D05508"/>
    <w:rsid w:val="00D0555E"/>
    <w:rsid w:val="00D05F3C"/>
    <w:rsid w:val="00D06633"/>
    <w:rsid w:val="00D06BFF"/>
    <w:rsid w:val="00D078D9"/>
    <w:rsid w:val="00D07910"/>
    <w:rsid w:val="00D07DD9"/>
    <w:rsid w:val="00D10202"/>
    <w:rsid w:val="00D1134C"/>
    <w:rsid w:val="00D1145C"/>
    <w:rsid w:val="00D1147A"/>
    <w:rsid w:val="00D11B2F"/>
    <w:rsid w:val="00D11D4B"/>
    <w:rsid w:val="00D12061"/>
    <w:rsid w:val="00D120B6"/>
    <w:rsid w:val="00D12372"/>
    <w:rsid w:val="00D124C8"/>
    <w:rsid w:val="00D1251A"/>
    <w:rsid w:val="00D12558"/>
    <w:rsid w:val="00D125ED"/>
    <w:rsid w:val="00D12DB0"/>
    <w:rsid w:val="00D1300F"/>
    <w:rsid w:val="00D136B0"/>
    <w:rsid w:val="00D13742"/>
    <w:rsid w:val="00D14335"/>
    <w:rsid w:val="00D14E8A"/>
    <w:rsid w:val="00D151C8"/>
    <w:rsid w:val="00D155C5"/>
    <w:rsid w:val="00D156AE"/>
    <w:rsid w:val="00D15711"/>
    <w:rsid w:val="00D157E8"/>
    <w:rsid w:val="00D158D9"/>
    <w:rsid w:val="00D158E5"/>
    <w:rsid w:val="00D1597A"/>
    <w:rsid w:val="00D15F35"/>
    <w:rsid w:val="00D15F3A"/>
    <w:rsid w:val="00D15F97"/>
    <w:rsid w:val="00D161E2"/>
    <w:rsid w:val="00D16ED2"/>
    <w:rsid w:val="00D17078"/>
    <w:rsid w:val="00D1740F"/>
    <w:rsid w:val="00D20047"/>
    <w:rsid w:val="00D207CF"/>
    <w:rsid w:val="00D207F8"/>
    <w:rsid w:val="00D20981"/>
    <w:rsid w:val="00D20A80"/>
    <w:rsid w:val="00D20D75"/>
    <w:rsid w:val="00D20F46"/>
    <w:rsid w:val="00D213F2"/>
    <w:rsid w:val="00D216ED"/>
    <w:rsid w:val="00D21718"/>
    <w:rsid w:val="00D21AEC"/>
    <w:rsid w:val="00D21ED5"/>
    <w:rsid w:val="00D22404"/>
    <w:rsid w:val="00D22695"/>
    <w:rsid w:val="00D229F9"/>
    <w:rsid w:val="00D22CEB"/>
    <w:rsid w:val="00D237E8"/>
    <w:rsid w:val="00D23C0D"/>
    <w:rsid w:val="00D2400D"/>
    <w:rsid w:val="00D24E30"/>
    <w:rsid w:val="00D24FBD"/>
    <w:rsid w:val="00D250E5"/>
    <w:rsid w:val="00D25159"/>
    <w:rsid w:val="00D25279"/>
    <w:rsid w:val="00D2590A"/>
    <w:rsid w:val="00D259D9"/>
    <w:rsid w:val="00D263CF"/>
    <w:rsid w:val="00D268D6"/>
    <w:rsid w:val="00D26BAC"/>
    <w:rsid w:val="00D2767B"/>
    <w:rsid w:val="00D27708"/>
    <w:rsid w:val="00D300A9"/>
    <w:rsid w:val="00D302DC"/>
    <w:rsid w:val="00D31388"/>
    <w:rsid w:val="00D31425"/>
    <w:rsid w:val="00D3178B"/>
    <w:rsid w:val="00D317EE"/>
    <w:rsid w:val="00D31BC3"/>
    <w:rsid w:val="00D31F3C"/>
    <w:rsid w:val="00D31FA1"/>
    <w:rsid w:val="00D32031"/>
    <w:rsid w:val="00D321D9"/>
    <w:rsid w:val="00D323CA"/>
    <w:rsid w:val="00D323E0"/>
    <w:rsid w:val="00D3273D"/>
    <w:rsid w:val="00D32B33"/>
    <w:rsid w:val="00D337B3"/>
    <w:rsid w:val="00D33905"/>
    <w:rsid w:val="00D33FC3"/>
    <w:rsid w:val="00D34144"/>
    <w:rsid w:val="00D34414"/>
    <w:rsid w:val="00D346CD"/>
    <w:rsid w:val="00D34E4A"/>
    <w:rsid w:val="00D35174"/>
    <w:rsid w:val="00D354ED"/>
    <w:rsid w:val="00D35579"/>
    <w:rsid w:val="00D357D3"/>
    <w:rsid w:val="00D35F6B"/>
    <w:rsid w:val="00D361F5"/>
    <w:rsid w:val="00D3642D"/>
    <w:rsid w:val="00D364B7"/>
    <w:rsid w:val="00D3659E"/>
    <w:rsid w:val="00D3696D"/>
    <w:rsid w:val="00D4031C"/>
    <w:rsid w:val="00D4034A"/>
    <w:rsid w:val="00D4040F"/>
    <w:rsid w:val="00D405EB"/>
    <w:rsid w:val="00D40756"/>
    <w:rsid w:val="00D40AB7"/>
    <w:rsid w:val="00D40BB1"/>
    <w:rsid w:val="00D40E4F"/>
    <w:rsid w:val="00D4141E"/>
    <w:rsid w:val="00D41837"/>
    <w:rsid w:val="00D41877"/>
    <w:rsid w:val="00D4197D"/>
    <w:rsid w:val="00D41AA2"/>
    <w:rsid w:val="00D41ABB"/>
    <w:rsid w:val="00D41BE0"/>
    <w:rsid w:val="00D421B7"/>
    <w:rsid w:val="00D42725"/>
    <w:rsid w:val="00D428EB"/>
    <w:rsid w:val="00D42A5E"/>
    <w:rsid w:val="00D42E0B"/>
    <w:rsid w:val="00D432D1"/>
    <w:rsid w:val="00D438B6"/>
    <w:rsid w:val="00D43B83"/>
    <w:rsid w:val="00D43C6B"/>
    <w:rsid w:val="00D43EAD"/>
    <w:rsid w:val="00D4402B"/>
    <w:rsid w:val="00D445EF"/>
    <w:rsid w:val="00D44B9A"/>
    <w:rsid w:val="00D44F28"/>
    <w:rsid w:val="00D45792"/>
    <w:rsid w:val="00D457E9"/>
    <w:rsid w:val="00D4593F"/>
    <w:rsid w:val="00D45B54"/>
    <w:rsid w:val="00D45C6C"/>
    <w:rsid w:val="00D46329"/>
    <w:rsid w:val="00D4641C"/>
    <w:rsid w:val="00D4658D"/>
    <w:rsid w:val="00D46599"/>
    <w:rsid w:val="00D4683F"/>
    <w:rsid w:val="00D46919"/>
    <w:rsid w:val="00D47763"/>
    <w:rsid w:val="00D50943"/>
    <w:rsid w:val="00D50EA5"/>
    <w:rsid w:val="00D51658"/>
    <w:rsid w:val="00D51CF1"/>
    <w:rsid w:val="00D52A54"/>
    <w:rsid w:val="00D52C9C"/>
    <w:rsid w:val="00D538BE"/>
    <w:rsid w:val="00D53E47"/>
    <w:rsid w:val="00D53F8B"/>
    <w:rsid w:val="00D543F2"/>
    <w:rsid w:val="00D548EC"/>
    <w:rsid w:val="00D54B2C"/>
    <w:rsid w:val="00D5528F"/>
    <w:rsid w:val="00D55292"/>
    <w:rsid w:val="00D55ABB"/>
    <w:rsid w:val="00D55DC5"/>
    <w:rsid w:val="00D55EE0"/>
    <w:rsid w:val="00D55EF7"/>
    <w:rsid w:val="00D564A8"/>
    <w:rsid w:val="00D56757"/>
    <w:rsid w:val="00D56DEB"/>
    <w:rsid w:val="00D576A4"/>
    <w:rsid w:val="00D57A19"/>
    <w:rsid w:val="00D57B62"/>
    <w:rsid w:val="00D57E3A"/>
    <w:rsid w:val="00D57FFC"/>
    <w:rsid w:val="00D602E3"/>
    <w:rsid w:val="00D608F7"/>
    <w:rsid w:val="00D60904"/>
    <w:rsid w:val="00D609C3"/>
    <w:rsid w:val="00D60C66"/>
    <w:rsid w:val="00D615FC"/>
    <w:rsid w:val="00D61771"/>
    <w:rsid w:val="00D61825"/>
    <w:rsid w:val="00D6195A"/>
    <w:rsid w:val="00D62004"/>
    <w:rsid w:val="00D6233D"/>
    <w:rsid w:val="00D6246B"/>
    <w:rsid w:val="00D62A55"/>
    <w:rsid w:val="00D62D2B"/>
    <w:rsid w:val="00D63136"/>
    <w:rsid w:val="00D63206"/>
    <w:rsid w:val="00D632BD"/>
    <w:rsid w:val="00D643C7"/>
    <w:rsid w:val="00D6446F"/>
    <w:rsid w:val="00D64781"/>
    <w:rsid w:val="00D64E44"/>
    <w:rsid w:val="00D64E6A"/>
    <w:rsid w:val="00D64F19"/>
    <w:rsid w:val="00D65194"/>
    <w:rsid w:val="00D654B9"/>
    <w:rsid w:val="00D65622"/>
    <w:rsid w:val="00D65966"/>
    <w:rsid w:val="00D659E7"/>
    <w:rsid w:val="00D65A79"/>
    <w:rsid w:val="00D66180"/>
    <w:rsid w:val="00D66357"/>
    <w:rsid w:val="00D66464"/>
    <w:rsid w:val="00D66A35"/>
    <w:rsid w:val="00D66C9D"/>
    <w:rsid w:val="00D66E4F"/>
    <w:rsid w:val="00D66FE3"/>
    <w:rsid w:val="00D674D2"/>
    <w:rsid w:val="00D6756A"/>
    <w:rsid w:val="00D676BD"/>
    <w:rsid w:val="00D679A7"/>
    <w:rsid w:val="00D67A3B"/>
    <w:rsid w:val="00D70240"/>
    <w:rsid w:val="00D70306"/>
    <w:rsid w:val="00D703D0"/>
    <w:rsid w:val="00D70910"/>
    <w:rsid w:val="00D710B6"/>
    <w:rsid w:val="00D710EB"/>
    <w:rsid w:val="00D71806"/>
    <w:rsid w:val="00D7223B"/>
    <w:rsid w:val="00D72400"/>
    <w:rsid w:val="00D72686"/>
    <w:rsid w:val="00D72729"/>
    <w:rsid w:val="00D7284E"/>
    <w:rsid w:val="00D728DE"/>
    <w:rsid w:val="00D7321C"/>
    <w:rsid w:val="00D73491"/>
    <w:rsid w:val="00D73B30"/>
    <w:rsid w:val="00D73ECD"/>
    <w:rsid w:val="00D748C3"/>
    <w:rsid w:val="00D74ADB"/>
    <w:rsid w:val="00D74F6B"/>
    <w:rsid w:val="00D7500B"/>
    <w:rsid w:val="00D75DBF"/>
    <w:rsid w:val="00D76355"/>
    <w:rsid w:val="00D76737"/>
    <w:rsid w:val="00D76957"/>
    <w:rsid w:val="00D76AF9"/>
    <w:rsid w:val="00D76F6A"/>
    <w:rsid w:val="00D775DE"/>
    <w:rsid w:val="00D778AB"/>
    <w:rsid w:val="00D778D7"/>
    <w:rsid w:val="00D779AA"/>
    <w:rsid w:val="00D804D2"/>
    <w:rsid w:val="00D80702"/>
    <w:rsid w:val="00D80BE0"/>
    <w:rsid w:val="00D80CFE"/>
    <w:rsid w:val="00D81837"/>
    <w:rsid w:val="00D819A0"/>
    <w:rsid w:val="00D82457"/>
    <w:rsid w:val="00D82BCF"/>
    <w:rsid w:val="00D82F18"/>
    <w:rsid w:val="00D8313B"/>
    <w:rsid w:val="00D83148"/>
    <w:rsid w:val="00D832C8"/>
    <w:rsid w:val="00D83C0E"/>
    <w:rsid w:val="00D83DB4"/>
    <w:rsid w:val="00D84793"/>
    <w:rsid w:val="00D84A4B"/>
    <w:rsid w:val="00D85165"/>
    <w:rsid w:val="00D86260"/>
    <w:rsid w:val="00D86878"/>
    <w:rsid w:val="00D869EC"/>
    <w:rsid w:val="00D86D6E"/>
    <w:rsid w:val="00D870E5"/>
    <w:rsid w:val="00D876DA"/>
    <w:rsid w:val="00D87EE6"/>
    <w:rsid w:val="00D90246"/>
    <w:rsid w:val="00D9066B"/>
    <w:rsid w:val="00D907DF"/>
    <w:rsid w:val="00D90A4F"/>
    <w:rsid w:val="00D90C27"/>
    <w:rsid w:val="00D90D77"/>
    <w:rsid w:val="00D91034"/>
    <w:rsid w:val="00D9157D"/>
    <w:rsid w:val="00D919ED"/>
    <w:rsid w:val="00D91AFB"/>
    <w:rsid w:val="00D91EDD"/>
    <w:rsid w:val="00D92954"/>
    <w:rsid w:val="00D92E0D"/>
    <w:rsid w:val="00D92EEC"/>
    <w:rsid w:val="00D92F63"/>
    <w:rsid w:val="00D93095"/>
    <w:rsid w:val="00D93498"/>
    <w:rsid w:val="00D93567"/>
    <w:rsid w:val="00D936BB"/>
    <w:rsid w:val="00D93739"/>
    <w:rsid w:val="00D937AC"/>
    <w:rsid w:val="00D93826"/>
    <w:rsid w:val="00D93837"/>
    <w:rsid w:val="00D93962"/>
    <w:rsid w:val="00D93976"/>
    <w:rsid w:val="00D93DAB"/>
    <w:rsid w:val="00D93DB7"/>
    <w:rsid w:val="00D942E2"/>
    <w:rsid w:val="00D942F7"/>
    <w:rsid w:val="00D94679"/>
    <w:rsid w:val="00D94BA2"/>
    <w:rsid w:val="00D94EC6"/>
    <w:rsid w:val="00D95041"/>
    <w:rsid w:val="00D954C7"/>
    <w:rsid w:val="00D95546"/>
    <w:rsid w:val="00D965B3"/>
    <w:rsid w:val="00D969CF"/>
    <w:rsid w:val="00D96AED"/>
    <w:rsid w:val="00D96E4F"/>
    <w:rsid w:val="00D970E5"/>
    <w:rsid w:val="00D973EB"/>
    <w:rsid w:val="00DA0161"/>
    <w:rsid w:val="00DA03A7"/>
    <w:rsid w:val="00DA0694"/>
    <w:rsid w:val="00DA0EA8"/>
    <w:rsid w:val="00DA10A1"/>
    <w:rsid w:val="00DA1287"/>
    <w:rsid w:val="00DA1795"/>
    <w:rsid w:val="00DA1B9B"/>
    <w:rsid w:val="00DA1EC7"/>
    <w:rsid w:val="00DA1ED8"/>
    <w:rsid w:val="00DA23EF"/>
    <w:rsid w:val="00DA2504"/>
    <w:rsid w:val="00DA2B93"/>
    <w:rsid w:val="00DA3155"/>
    <w:rsid w:val="00DA3471"/>
    <w:rsid w:val="00DA46F4"/>
    <w:rsid w:val="00DA4811"/>
    <w:rsid w:val="00DA4922"/>
    <w:rsid w:val="00DA4D67"/>
    <w:rsid w:val="00DA4E7C"/>
    <w:rsid w:val="00DA4F3F"/>
    <w:rsid w:val="00DA52E6"/>
    <w:rsid w:val="00DA5459"/>
    <w:rsid w:val="00DA54A6"/>
    <w:rsid w:val="00DA577D"/>
    <w:rsid w:val="00DA591B"/>
    <w:rsid w:val="00DA5945"/>
    <w:rsid w:val="00DA5A9E"/>
    <w:rsid w:val="00DA5AE0"/>
    <w:rsid w:val="00DA5C39"/>
    <w:rsid w:val="00DA6532"/>
    <w:rsid w:val="00DA75F8"/>
    <w:rsid w:val="00DA7840"/>
    <w:rsid w:val="00DA7876"/>
    <w:rsid w:val="00DA7D9B"/>
    <w:rsid w:val="00DB01DE"/>
    <w:rsid w:val="00DB0A3B"/>
    <w:rsid w:val="00DB0C27"/>
    <w:rsid w:val="00DB1926"/>
    <w:rsid w:val="00DB1BA0"/>
    <w:rsid w:val="00DB1CE3"/>
    <w:rsid w:val="00DB2846"/>
    <w:rsid w:val="00DB2F16"/>
    <w:rsid w:val="00DB3456"/>
    <w:rsid w:val="00DB45BE"/>
    <w:rsid w:val="00DB466A"/>
    <w:rsid w:val="00DB4DC6"/>
    <w:rsid w:val="00DB4E8A"/>
    <w:rsid w:val="00DB5419"/>
    <w:rsid w:val="00DB5704"/>
    <w:rsid w:val="00DB61AB"/>
    <w:rsid w:val="00DB6ABF"/>
    <w:rsid w:val="00DB6DE4"/>
    <w:rsid w:val="00DB74FC"/>
    <w:rsid w:val="00DB7755"/>
    <w:rsid w:val="00DB79DB"/>
    <w:rsid w:val="00DB7A37"/>
    <w:rsid w:val="00DC0030"/>
    <w:rsid w:val="00DC004E"/>
    <w:rsid w:val="00DC00F2"/>
    <w:rsid w:val="00DC02BC"/>
    <w:rsid w:val="00DC0348"/>
    <w:rsid w:val="00DC06E7"/>
    <w:rsid w:val="00DC0970"/>
    <w:rsid w:val="00DC0CB3"/>
    <w:rsid w:val="00DC11CE"/>
    <w:rsid w:val="00DC16EA"/>
    <w:rsid w:val="00DC193B"/>
    <w:rsid w:val="00DC1E91"/>
    <w:rsid w:val="00DC2185"/>
    <w:rsid w:val="00DC21B2"/>
    <w:rsid w:val="00DC242A"/>
    <w:rsid w:val="00DC2E26"/>
    <w:rsid w:val="00DC31FD"/>
    <w:rsid w:val="00DC32C5"/>
    <w:rsid w:val="00DC3767"/>
    <w:rsid w:val="00DC38C6"/>
    <w:rsid w:val="00DC3BDC"/>
    <w:rsid w:val="00DC4124"/>
    <w:rsid w:val="00DC413F"/>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0D90"/>
    <w:rsid w:val="00DD1254"/>
    <w:rsid w:val="00DD20F7"/>
    <w:rsid w:val="00DD21AE"/>
    <w:rsid w:val="00DD2387"/>
    <w:rsid w:val="00DD2459"/>
    <w:rsid w:val="00DD29A8"/>
    <w:rsid w:val="00DD2CC7"/>
    <w:rsid w:val="00DD300B"/>
    <w:rsid w:val="00DD3671"/>
    <w:rsid w:val="00DD368C"/>
    <w:rsid w:val="00DD4088"/>
    <w:rsid w:val="00DD43B9"/>
    <w:rsid w:val="00DD43D0"/>
    <w:rsid w:val="00DD4F99"/>
    <w:rsid w:val="00DD4FCD"/>
    <w:rsid w:val="00DD54A5"/>
    <w:rsid w:val="00DD5F02"/>
    <w:rsid w:val="00DD5F73"/>
    <w:rsid w:val="00DD60B9"/>
    <w:rsid w:val="00DD6226"/>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21F5"/>
    <w:rsid w:val="00DE2255"/>
    <w:rsid w:val="00DE23D2"/>
    <w:rsid w:val="00DE2495"/>
    <w:rsid w:val="00DE2895"/>
    <w:rsid w:val="00DE2D68"/>
    <w:rsid w:val="00DE2DE1"/>
    <w:rsid w:val="00DE2E89"/>
    <w:rsid w:val="00DE2F0C"/>
    <w:rsid w:val="00DE3B7C"/>
    <w:rsid w:val="00DE484C"/>
    <w:rsid w:val="00DE4AE6"/>
    <w:rsid w:val="00DE4B01"/>
    <w:rsid w:val="00DE4FAD"/>
    <w:rsid w:val="00DE543B"/>
    <w:rsid w:val="00DE55C8"/>
    <w:rsid w:val="00DE5728"/>
    <w:rsid w:val="00DE5EF8"/>
    <w:rsid w:val="00DE646B"/>
    <w:rsid w:val="00DE6501"/>
    <w:rsid w:val="00DE6CC7"/>
    <w:rsid w:val="00DE6D27"/>
    <w:rsid w:val="00DE717B"/>
    <w:rsid w:val="00DE7543"/>
    <w:rsid w:val="00DE7586"/>
    <w:rsid w:val="00DE765B"/>
    <w:rsid w:val="00DE7766"/>
    <w:rsid w:val="00DE7C8F"/>
    <w:rsid w:val="00DF021F"/>
    <w:rsid w:val="00DF03BC"/>
    <w:rsid w:val="00DF086E"/>
    <w:rsid w:val="00DF0B52"/>
    <w:rsid w:val="00DF0DAE"/>
    <w:rsid w:val="00DF0E75"/>
    <w:rsid w:val="00DF0F7A"/>
    <w:rsid w:val="00DF12AC"/>
    <w:rsid w:val="00DF14F0"/>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B67"/>
    <w:rsid w:val="00E00C3D"/>
    <w:rsid w:val="00E00D25"/>
    <w:rsid w:val="00E01182"/>
    <w:rsid w:val="00E012D6"/>
    <w:rsid w:val="00E0133B"/>
    <w:rsid w:val="00E0143C"/>
    <w:rsid w:val="00E018DD"/>
    <w:rsid w:val="00E01BEB"/>
    <w:rsid w:val="00E02106"/>
    <w:rsid w:val="00E02258"/>
    <w:rsid w:val="00E023D8"/>
    <w:rsid w:val="00E02428"/>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59C1"/>
    <w:rsid w:val="00E06046"/>
    <w:rsid w:val="00E0654B"/>
    <w:rsid w:val="00E068E8"/>
    <w:rsid w:val="00E06A0C"/>
    <w:rsid w:val="00E06D14"/>
    <w:rsid w:val="00E06DA4"/>
    <w:rsid w:val="00E0733E"/>
    <w:rsid w:val="00E073F8"/>
    <w:rsid w:val="00E07554"/>
    <w:rsid w:val="00E07DC3"/>
    <w:rsid w:val="00E10053"/>
    <w:rsid w:val="00E10272"/>
    <w:rsid w:val="00E103A0"/>
    <w:rsid w:val="00E104F6"/>
    <w:rsid w:val="00E10D32"/>
    <w:rsid w:val="00E10E00"/>
    <w:rsid w:val="00E10E63"/>
    <w:rsid w:val="00E10F00"/>
    <w:rsid w:val="00E1109A"/>
    <w:rsid w:val="00E112F9"/>
    <w:rsid w:val="00E115D8"/>
    <w:rsid w:val="00E11E21"/>
    <w:rsid w:val="00E11E74"/>
    <w:rsid w:val="00E11F52"/>
    <w:rsid w:val="00E12288"/>
    <w:rsid w:val="00E12348"/>
    <w:rsid w:val="00E12565"/>
    <w:rsid w:val="00E125E3"/>
    <w:rsid w:val="00E12692"/>
    <w:rsid w:val="00E12852"/>
    <w:rsid w:val="00E129E4"/>
    <w:rsid w:val="00E130D8"/>
    <w:rsid w:val="00E13138"/>
    <w:rsid w:val="00E13293"/>
    <w:rsid w:val="00E1393D"/>
    <w:rsid w:val="00E13B45"/>
    <w:rsid w:val="00E13E12"/>
    <w:rsid w:val="00E1403D"/>
    <w:rsid w:val="00E14A0E"/>
    <w:rsid w:val="00E14C82"/>
    <w:rsid w:val="00E14E0A"/>
    <w:rsid w:val="00E14EED"/>
    <w:rsid w:val="00E15354"/>
    <w:rsid w:val="00E154DA"/>
    <w:rsid w:val="00E1556F"/>
    <w:rsid w:val="00E15689"/>
    <w:rsid w:val="00E158CD"/>
    <w:rsid w:val="00E15AED"/>
    <w:rsid w:val="00E15D1B"/>
    <w:rsid w:val="00E16138"/>
    <w:rsid w:val="00E1621B"/>
    <w:rsid w:val="00E17573"/>
    <w:rsid w:val="00E17B2C"/>
    <w:rsid w:val="00E17BBB"/>
    <w:rsid w:val="00E20260"/>
    <w:rsid w:val="00E203E6"/>
    <w:rsid w:val="00E20728"/>
    <w:rsid w:val="00E209EA"/>
    <w:rsid w:val="00E21152"/>
    <w:rsid w:val="00E2123A"/>
    <w:rsid w:val="00E21398"/>
    <w:rsid w:val="00E213EA"/>
    <w:rsid w:val="00E21F75"/>
    <w:rsid w:val="00E22379"/>
    <w:rsid w:val="00E22485"/>
    <w:rsid w:val="00E22638"/>
    <w:rsid w:val="00E22776"/>
    <w:rsid w:val="00E22B46"/>
    <w:rsid w:val="00E22B5E"/>
    <w:rsid w:val="00E22F30"/>
    <w:rsid w:val="00E232C7"/>
    <w:rsid w:val="00E2370B"/>
    <w:rsid w:val="00E23D59"/>
    <w:rsid w:val="00E24740"/>
    <w:rsid w:val="00E2493F"/>
    <w:rsid w:val="00E24C0C"/>
    <w:rsid w:val="00E24C7A"/>
    <w:rsid w:val="00E24CAD"/>
    <w:rsid w:val="00E25006"/>
    <w:rsid w:val="00E250BF"/>
    <w:rsid w:val="00E252DE"/>
    <w:rsid w:val="00E25AC6"/>
    <w:rsid w:val="00E25CC0"/>
    <w:rsid w:val="00E2614F"/>
    <w:rsid w:val="00E26355"/>
    <w:rsid w:val="00E2648C"/>
    <w:rsid w:val="00E267C3"/>
    <w:rsid w:val="00E267DA"/>
    <w:rsid w:val="00E26B5F"/>
    <w:rsid w:val="00E26DD2"/>
    <w:rsid w:val="00E272DD"/>
    <w:rsid w:val="00E27391"/>
    <w:rsid w:val="00E27530"/>
    <w:rsid w:val="00E27867"/>
    <w:rsid w:val="00E27993"/>
    <w:rsid w:val="00E30446"/>
    <w:rsid w:val="00E3050F"/>
    <w:rsid w:val="00E3070E"/>
    <w:rsid w:val="00E307F0"/>
    <w:rsid w:val="00E30874"/>
    <w:rsid w:val="00E3088B"/>
    <w:rsid w:val="00E30956"/>
    <w:rsid w:val="00E3097A"/>
    <w:rsid w:val="00E30E52"/>
    <w:rsid w:val="00E313B4"/>
    <w:rsid w:val="00E31AA6"/>
    <w:rsid w:val="00E31D9E"/>
    <w:rsid w:val="00E31EE6"/>
    <w:rsid w:val="00E31F26"/>
    <w:rsid w:val="00E32322"/>
    <w:rsid w:val="00E32701"/>
    <w:rsid w:val="00E32BB7"/>
    <w:rsid w:val="00E330A5"/>
    <w:rsid w:val="00E330A6"/>
    <w:rsid w:val="00E335EF"/>
    <w:rsid w:val="00E336DB"/>
    <w:rsid w:val="00E33819"/>
    <w:rsid w:val="00E33997"/>
    <w:rsid w:val="00E33B63"/>
    <w:rsid w:val="00E33CD2"/>
    <w:rsid w:val="00E33D72"/>
    <w:rsid w:val="00E33DDB"/>
    <w:rsid w:val="00E33EEF"/>
    <w:rsid w:val="00E3460D"/>
    <w:rsid w:val="00E347B6"/>
    <w:rsid w:val="00E349FC"/>
    <w:rsid w:val="00E34EB2"/>
    <w:rsid w:val="00E352ED"/>
    <w:rsid w:val="00E35820"/>
    <w:rsid w:val="00E3585F"/>
    <w:rsid w:val="00E362A2"/>
    <w:rsid w:val="00E364B6"/>
    <w:rsid w:val="00E3664B"/>
    <w:rsid w:val="00E36DB6"/>
    <w:rsid w:val="00E36EE3"/>
    <w:rsid w:val="00E3725C"/>
    <w:rsid w:val="00E3745F"/>
    <w:rsid w:val="00E37650"/>
    <w:rsid w:val="00E377E7"/>
    <w:rsid w:val="00E401B8"/>
    <w:rsid w:val="00E4021C"/>
    <w:rsid w:val="00E402A1"/>
    <w:rsid w:val="00E40F5D"/>
    <w:rsid w:val="00E41A02"/>
    <w:rsid w:val="00E41C56"/>
    <w:rsid w:val="00E41EBB"/>
    <w:rsid w:val="00E4207F"/>
    <w:rsid w:val="00E42261"/>
    <w:rsid w:val="00E4272F"/>
    <w:rsid w:val="00E42E12"/>
    <w:rsid w:val="00E42FF9"/>
    <w:rsid w:val="00E43175"/>
    <w:rsid w:val="00E43687"/>
    <w:rsid w:val="00E43C35"/>
    <w:rsid w:val="00E44265"/>
    <w:rsid w:val="00E442BB"/>
    <w:rsid w:val="00E44AAE"/>
    <w:rsid w:val="00E45293"/>
    <w:rsid w:val="00E45350"/>
    <w:rsid w:val="00E45404"/>
    <w:rsid w:val="00E45A20"/>
    <w:rsid w:val="00E45BA2"/>
    <w:rsid w:val="00E45BEC"/>
    <w:rsid w:val="00E45F42"/>
    <w:rsid w:val="00E46032"/>
    <w:rsid w:val="00E46181"/>
    <w:rsid w:val="00E46438"/>
    <w:rsid w:val="00E46B13"/>
    <w:rsid w:val="00E46B79"/>
    <w:rsid w:val="00E46BB8"/>
    <w:rsid w:val="00E46D1D"/>
    <w:rsid w:val="00E46D56"/>
    <w:rsid w:val="00E472E3"/>
    <w:rsid w:val="00E47BA7"/>
    <w:rsid w:val="00E47C79"/>
    <w:rsid w:val="00E47C85"/>
    <w:rsid w:val="00E5099A"/>
    <w:rsid w:val="00E50CE0"/>
    <w:rsid w:val="00E5113D"/>
    <w:rsid w:val="00E515FE"/>
    <w:rsid w:val="00E51A3A"/>
    <w:rsid w:val="00E51F16"/>
    <w:rsid w:val="00E5200E"/>
    <w:rsid w:val="00E5217A"/>
    <w:rsid w:val="00E52644"/>
    <w:rsid w:val="00E52DFE"/>
    <w:rsid w:val="00E534DE"/>
    <w:rsid w:val="00E5377D"/>
    <w:rsid w:val="00E537B7"/>
    <w:rsid w:val="00E53906"/>
    <w:rsid w:val="00E53DB0"/>
    <w:rsid w:val="00E541D7"/>
    <w:rsid w:val="00E54AFA"/>
    <w:rsid w:val="00E54F60"/>
    <w:rsid w:val="00E5515C"/>
    <w:rsid w:val="00E55233"/>
    <w:rsid w:val="00E554C7"/>
    <w:rsid w:val="00E556E4"/>
    <w:rsid w:val="00E56582"/>
    <w:rsid w:val="00E5693B"/>
    <w:rsid w:val="00E56A31"/>
    <w:rsid w:val="00E56D45"/>
    <w:rsid w:val="00E575D9"/>
    <w:rsid w:val="00E57A88"/>
    <w:rsid w:val="00E57ADF"/>
    <w:rsid w:val="00E57F2F"/>
    <w:rsid w:val="00E6005C"/>
    <w:rsid w:val="00E610F5"/>
    <w:rsid w:val="00E6113A"/>
    <w:rsid w:val="00E6175D"/>
    <w:rsid w:val="00E618F5"/>
    <w:rsid w:val="00E61923"/>
    <w:rsid w:val="00E61BCC"/>
    <w:rsid w:val="00E61E1F"/>
    <w:rsid w:val="00E62067"/>
    <w:rsid w:val="00E624EE"/>
    <w:rsid w:val="00E62D83"/>
    <w:rsid w:val="00E634B0"/>
    <w:rsid w:val="00E63774"/>
    <w:rsid w:val="00E63801"/>
    <w:rsid w:val="00E63983"/>
    <w:rsid w:val="00E63F1E"/>
    <w:rsid w:val="00E64A82"/>
    <w:rsid w:val="00E64F16"/>
    <w:rsid w:val="00E65059"/>
    <w:rsid w:val="00E6613C"/>
    <w:rsid w:val="00E66FC8"/>
    <w:rsid w:val="00E672BF"/>
    <w:rsid w:val="00E67367"/>
    <w:rsid w:val="00E67DFD"/>
    <w:rsid w:val="00E707D8"/>
    <w:rsid w:val="00E70C09"/>
    <w:rsid w:val="00E710FF"/>
    <w:rsid w:val="00E712B2"/>
    <w:rsid w:val="00E7132A"/>
    <w:rsid w:val="00E7133C"/>
    <w:rsid w:val="00E716F5"/>
    <w:rsid w:val="00E71A58"/>
    <w:rsid w:val="00E71AEC"/>
    <w:rsid w:val="00E71C6D"/>
    <w:rsid w:val="00E72159"/>
    <w:rsid w:val="00E72240"/>
    <w:rsid w:val="00E728FF"/>
    <w:rsid w:val="00E72F7D"/>
    <w:rsid w:val="00E73042"/>
    <w:rsid w:val="00E7388F"/>
    <w:rsid w:val="00E7397B"/>
    <w:rsid w:val="00E74152"/>
    <w:rsid w:val="00E74A58"/>
    <w:rsid w:val="00E74C40"/>
    <w:rsid w:val="00E74D5C"/>
    <w:rsid w:val="00E75142"/>
    <w:rsid w:val="00E75321"/>
    <w:rsid w:val="00E7534F"/>
    <w:rsid w:val="00E757F9"/>
    <w:rsid w:val="00E75A52"/>
    <w:rsid w:val="00E75AF8"/>
    <w:rsid w:val="00E75F13"/>
    <w:rsid w:val="00E75FAB"/>
    <w:rsid w:val="00E764B3"/>
    <w:rsid w:val="00E76694"/>
    <w:rsid w:val="00E7683C"/>
    <w:rsid w:val="00E76978"/>
    <w:rsid w:val="00E76B1A"/>
    <w:rsid w:val="00E76E8A"/>
    <w:rsid w:val="00E77011"/>
    <w:rsid w:val="00E77015"/>
    <w:rsid w:val="00E77B14"/>
    <w:rsid w:val="00E77B16"/>
    <w:rsid w:val="00E77BF4"/>
    <w:rsid w:val="00E77CB0"/>
    <w:rsid w:val="00E800FD"/>
    <w:rsid w:val="00E81014"/>
    <w:rsid w:val="00E8114C"/>
    <w:rsid w:val="00E8117C"/>
    <w:rsid w:val="00E8199A"/>
    <w:rsid w:val="00E81B78"/>
    <w:rsid w:val="00E8201C"/>
    <w:rsid w:val="00E83457"/>
    <w:rsid w:val="00E8392E"/>
    <w:rsid w:val="00E83A49"/>
    <w:rsid w:val="00E83C16"/>
    <w:rsid w:val="00E84241"/>
    <w:rsid w:val="00E8447E"/>
    <w:rsid w:val="00E846A9"/>
    <w:rsid w:val="00E84712"/>
    <w:rsid w:val="00E8492A"/>
    <w:rsid w:val="00E84B8F"/>
    <w:rsid w:val="00E84BD5"/>
    <w:rsid w:val="00E84D4C"/>
    <w:rsid w:val="00E8532E"/>
    <w:rsid w:val="00E85573"/>
    <w:rsid w:val="00E855F2"/>
    <w:rsid w:val="00E85D38"/>
    <w:rsid w:val="00E8652F"/>
    <w:rsid w:val="00E86700"/>
    <w:rsid w:val="00E869A6"/>
    <w:rsid w:val="00E86D01"/>
    <w:rsid w:val="00E87098"/>
    <w:rsid w:val="00E87172"/>
    <w:rsid w:val="00E8722B"/>
    <w:rsid w:val="00E87538"/>
    <w:rsid w:val="00E87ACA"/>
    <w:rsid w:val="00E87B21"/>
    <w:rsid w:val="00E87CE9"/>
    <w:rsid w:val="00E87D8A"/>
    <w:rsid w:val="00E90008"/>
    <w:rsid w:val="00E90106"/>
    <w:rsid w:val="00E904A5"/>
    <w:rsid w:val="00E90737"/>
    <w:rsid w:val="00E9093A"/>
    <w:rsid w:val="00E91751"/>
    <w:rsid w:val="00E91F52"/>
    <w:rsid w:val="00E920CD"/>
    <w:rsid w:val="00E923EC"/>
    <w:rsid w:val="00E927B9"/>
    <w:rsid w:val="00E9299A"/>
    <w:rsid w:val="00E932CB"/>
    <w:rsid w:val="00E935CD"/>
    <w:rsid w:val="00E9381A"/>
    <w:rsid w:val="00E93E27"/>
    <w:rsid w:val="00E94097"/>
    <w:rsid w:val="00E94EC7"/>
    <w:rsid w:val="00E9577C"/>
    <w:rsid w:val="00E95B54"/>
    <w:rsid w:val="00E95EB1"/>
    <w:rsid w:val="00E96082"/>
    <w:rsid w:val="00E96208"/>
    <w:rsid w:val="00E962EA"/>
    <w:rsid w:val="00E967F9"/>
    <w:rsid w:val="00E9689E"/>
    <w:rsid w:val="00E96996"/>
    <w:rsid w:val="00E96D97"/>
    <w:rsid w:val="00E96F74"/>
    <w:rsid w:val="00E972C3"/>
    <w:rsid w:val="00E9774A"/>
    <w:rsid w:val="00E977EE"/>
    <w:rsid w:val="00E978C6"/>
    <w:rsid w:val="00E97C00"/>
    <w:rsid w:val="00EA0032"/>
    <w:rsid w:val="00EA0CEA"/>
    <w:rsid w:val="00EA1098"/>
    <w:rsid w:val="00EA1193"/>
    <w:rsid w:val="00EA11AE"/>
    <w:rsid w:val="00EA12FF"/>
    <w:rsid w:val="00EA14B1"/>
    <w:rsid w:val="00EA1DC2"/>
    <w:rsid w:val="00EA1F6E"/>
    <w:rsid w:val="00EA20E2"/>
    <w:rsid w:val="00EA20FF"/>
    <w:rsid w:val="00EA2A4B"/>
    <w:rsid w:val="00EA32B8"/>
    <w:rsid w:val="00EA378D"/>
    <w:rsid w:val="00EA3981"/>
    <w:rsid w:val="00EA3A24"/>
    <w:rsid w:val="00EA40CF"/>
    <w:rsid w:val="00EA4894"/>
    <w:rsid w:val="00EA4C1E"/>
    <w:rsid w:val="00EA4F57"/>
    <w:rsid w:val="00EA563B"/>
    <w:rsid w:val="00EA5E77"/>
    <w:rsid w:val="00EA5F59"/>
    <w:rsid w:val="00EA5FAA"/>
    <w:rsid w:val="00EA69BC"/>
    <w:rsid w:val="00EA7081"/>
    <w:rsid w:val="00EA71CD"/>
    <w:rsid w:val="00EA768F"/>
    <w:rsid w:val="00EA76E5"/>
    <w:rsid w:val="00EA7A1B"/>
    <w:rsid w:val="00EA7B4F"/>
    <w:rsid w:val="00EA7C3F"/>
    <w:rsid w:val="00EA7EC1"/>
    <w:rsid w:val="00EA7F9F"/>
    <w:rsid w:val="00EB049C"/>
    <w:rsid w:val="00EB087B"/>
    <w:rsid w:val="00EB0A9B"/>
    <w:rsid w:val="00EB103A"/>
    <w:rsid w:val="00EB11EB"/>
    <w:rsid w:val="00EB223E"/>
    <w:rsid w:val="00EB24CB"/>
    <w:rsid w:val="00EB4250"/>
    <w:rsid w:val="00EB45F3"/>
    <w:rsid w:val="00EB47E2"/>
    <w:rsid w:val="00EB4A2F"/>
    <w:rsid w:val="00EB4CA8"/>
    <w:rsid w:val="00EB58B9"/>
    <w:rsid w:val="00EB5A91"/>
    <w:rsid w:val="00EB5F93"/>
    <w:rsid w:val="00EB5FC3"/>
    <w:rsid w:val="00EB60C9"/>
    <w:rsid w:val="00EB671F"/>
    <w:rsid w:val="00EB67B5"/>
    <w:rsid w:val="00EB6E27"/>
    <w:rsid w:val="00EB71A8"/>
    <w:rsid w:val="00EB72AB"/>
    <w:rsid w:val="00EB7428"/>
    <w:rsid w:val="00EB7553"/>
    <w:rsid w:val="00EB7994"/>
    <w:rsid w:val="00EC02DE"/>
    <w:rsid w:val="00EC057C"/>
    <w:rsid w:val="00EC0E42"/>
    <w:rsid w:val="00EC1697"/>
    <w:rsid w:val="00EC19D4"/>
    <w:rsid w:val="00EC1D48"/>
    <w:rsid w:val="00EC2883"/>
    <w:rsid w:val="00EC314F"/>
    <w:rsid w:val="00EC32A0"/>
    <w:rsid w:val="00EC3441"/>
    <w:rsid w:val="00EC34D2"/>
    <w:rsid w:val="00EC3655"/>
    <w:rsid w:val="00EC3D01"/>
    <w:rsid w:val="00EC4D6F"/>
    <w:rsid w:val="00EC517F"/>
    <w:rsid w:val="00EC51B1"/>
    <w:rsid w:val="00EC5C7A"/>
    <w:rsid w:val="00EC5DB8"/>
    <w:rsid w:val="00EC5E42"/>
    <w:rsid w:val="00EC647E"/>
    <w:rsid w:val="00EC6620"/>
    <w:rsid w:val="00EC71B3"/>
    <w:rsid w:val="00EC7986"/>
    <w:rsid w:val="00EC7B21"/>
    <w:rsid w:val="00EC7E0B"/>
    <w:rsid w:val="00ED0157"/>
    <w:rsid w:val="00ED01BB"/>
    <w:rsid w:val="00ED02BC"/>
    <w:rsid w:val="00ED033D"/>
    <w:rsid w:val="00ED0522"/>
    <w:rsid w:val="00ED05D6"/>
    <w:rsid w:val="00ED0B24"/>
    <w:rsid w:val="00ED0C8C"/>
    <w:rsid w:val="00ED0CFC"/>
    <w:rsid w:val="00ED1005"/>
    <w:rsid w:val="00ED12D4"/>
    <w:rsid w:val="00ED1348"/>
    <w:rsid w:val="00ED1380"/>
    <w:rsid w:val="00ED15B0"/>
    <w:rsid w:val="00ED1A59"/>
    <w:rsid w:val="00ED20F4"/>
    <w:rsid w:val="00ED257A"/>
    <w:rsid w:val="00ED2599"/>
    <w:rsid w:val="00ED25D8"/>
    <w:rsid w:val="00ED25E6"/>
    <w:rsid w:val="00ED28D7"/>
    <w:rsid w:val="00ED3022"/>
    <w:rsid w:val="00ED32A4"/>
    <w:rsid w:val="00ED352B"/>
    <w:rsid w:val="00ED35FC"/>
    <w:rsid w:val="00ED379D"/>
    <w:rsid w:val="00ED3898"/>
    <w:rsid w:val="00ED3A52"/>
    <w:rsid w:val="00ED43E8"/>
    <w:rsid w:val="00ED472F"/>
    <w:rsid w:val="00ED4EEB"/>
    <w:rsid w:val="00ED55F3"/>
    <w:rsid w:val="00ED6435"/>
    <w:rsid w:val="00ED6486"/>
    <w:rsid w:val="00ED661A"/>
    <w:rsid w:val="00ED66A4"/>
    <w:rsid w:val="00ED74AE"/>
    <w:rsid w:val="00ED7AA1"/>
    <w:rsid w:val="00ED7D63"/>
    <w:rsid w:val="00ED7DB0"/>
    <w:rsid w:val="00EE021E"/>
    <w:rsid w:val="00EE0461"/>
    <w:rsid w:val="00EE0B28"/>
    <w:rsid w:val="00EE0B5A"/>
    <w:rsid w:val="00EE1162"/>
    <w:rsid w:val="00EE1297"/>
    <w:rsid w:val="00EE1622"/>
    <w:rsid w:val="00EE1923"/>
    <w:rsid w:val="00EE1C09"/>
    <w:rsid w:val="00EE2B6E"/>
    <w:rsid w:val="00EE2D0E"/>
    <w:rsid w:val="00EE351D"/>
    <w:rsid w:val="00EE3BE3"/>
    <w:rsid w:val="00EE3CFE"/>
    <w:rsid w:val="00EE3D2E"/>
    <w:rsid w:val="00EE4767"/>
    <w:rsid w:val="00EE4A85"/>
    <w:rsid w:val="00EE4BA8"/>
    <w:rsid w:val="00EE5061"/>
    <w:rsid w:val="00EE56C4"/>
    <w:rsid w:val="00EE5C2C"/>
    <w:rsid w:val="00EE5ECD"/>
    <w:rsid w:val="00EE642B"/>
    <w:rsid w:val="00EE6864"/>
    <w:rsid w:val="00EE6C59"/>
    <w:rsid w:val="00EE708F"/>
    <w:rsid w:val="00EE70A6"/>
    <w:rsid w:val="00EE73DC"/>
    <w:rsid w:val="00EE7435"/>
    <w:rsid w:val="00EE799A"/>
    <w:rsid w:val="00EE7C1A"/>
    <w:rsid w:val="00EF01D2"/>
    <w:rsid w:val="00EF0334"/>
    <w:rsid w:val="00EF034B"/>
    <w:rsid w:val="00EF0511"/>
    <w:rsid w:val="00EF0EDB"/>
    <w:rsid w:val="00EF13BF"/>
    <w:rsid w:val="00EF1CF4"/>
    <w:rsid w:val="00EF2270"/>
    <w:rsid w:val="00EF261A"/>
    <w:rsid w:val="00EF354E"/>
    <w:rsid w:val="00EF35D4"/>
    <w:rsid w:val="00EF3639"/>
    <w:rsid w:val="00EF373F"/>
    <w:rsid w:val="00EF3744"/>
    <w:rsid w:val="00EF37E2"/>
    <w:rsid w:val="00EF3A45"/>
    <w:rsid w:val="00EF3CDC"/>
    <w:rsid w:val="00EF4560"/>
    <w:rsid w:val="00EF45A2"/>
    <w:rsid w:val="00EF4D53"/>
    <w:rsid w:val="00EF5AA0"/>
    <w:rsid w:val="00EF5F95"/>
    <w:rsid w:val="00EF610B"/>
    <w:rsid w:val="00EF6464"/>
    <w:rsid w:val="00EF67DC"/>
    <w:rsid w:val="00EF69B4"/>
    <w:rsid w:val="00EF6D32"/>
    <w:rsid w:val="00EF7194"/>
    <w:rsid w:val="00EF7208"/>
    <w:rsid w:val="00EF7385"/>
    <w:rsid w:val="00EF7A38"/>
    <w:rsid w:val="00EF7D64"/>
    <w:rsid w:val="00F00354"/>
    <w:rsid w:val="00F00942"/>
    <w:rsid w:val="00F00AE9"/>
    <w:rsid w:val="00F00D8E"/>
    <w:rsid w:val="00F010E6"/>
    <w:rsid w:val="00F0150C"/>
    <w:rsid w:val="00F016E6"/>
    <w:rsid w:val="00F01708"/>
    <w:rsid w:val="00F01EF7"/>
    <w:rsid w:val="00F01FF9"/>
    <w:rsid w:val="00F02471"/>
    <w:rsid w:val="00F024A4"/>
    <w:rsid w:val="00F03F06"/>
    <w:rsid w:val="00F04344"/>
    <w:rsid w:val="00F04597"/>
    <w:rsid w:val="00F046CA"/>
    <w:rsid w:val="00F04921"/>
    <w:rsid w:val="00F04CFF"/>
    <w:rsid w:val="00F050DA"/>
    <w:rsid w:val="00F054DE"/>
    <w:rsid w:val="00F05706"/>
    <w:rsid w:val="00F05B08"/>
    <w:rsid w:val="00F05D30"/>
    <w:rsid w:val="00F0623F"/>
    <w:rsid w:val="00F0656C"/>
    <w:rsid w:val="00F068BC"/>
    <w:rsid w:val="00F071D1"/>
    <w:rsid w:val="00F07679"/>
    <w:rsid w:val="00F078BB"/>
    <w:rsid w:val="00F10B44"/>
    <w:rsid w:val="00F10C3A"/>
    <w:rsid w:val="00F10D0B"/>
    <w:rsid w:val="00F111D0"/>
    <w:rsid w:val="00F112E3"/>
    <w:rsid w:val="00F11354"/>
    <w:rsid w:val="00F12699"/>
    <w:rsid w:val="00F12ABB"/>
    <w:rsid w:val="00F13086"/>
    <w:rsid w:val="00F13250"/>
    <w:rsid w:val="00F133D3"/>
    <w:rsid w:val="00F134F0"/>
    <w:rsid w:val="00F1370B"/>
    <w:rsid w:val="00F138A8"/>
    <w:rsid w:val="00F13980"/>
    <w:rsid w:val="00F13A37"/>
    <w:rsid w:val="00F13A8B"/>
    <w:rsid w:val="00F13B6C"/>
    <w:rsid w:val="00F13F0C"/>
    <w:rsid w:val="00F142AA"/>
    <w:rsid w:val="00F142F9"/>
    <w:rsid w:val="00F148CA"/>
    <w:rsid w:val="00F14B94"/>
    <w:rsid w:val="00F150AB"/>
    <w:rsid w:val="00F15659"/>
    <w:rsid w:val="00F15719"/>
    <w:rsid w:val="00F15A1A"/>
    <w:rsid w:val="00F16463"/>
    <w:rsid w:val="00F16545"/>
    <w:rsid w:val="00F16A58"/>
    <w:rsid w:val="00F16BA5"/>
    <w:rsid w:val="00F16FFD"/>
    <w:rsid w:val="00F17642"/>
    <w:rsid w:val="00F17AD9"/>
    <w:rsid w:val="00F17E17"/>
    <w:rsid w:val="00F17FBA"/>
    <w:rsid w:val="00F20920"/>
    <w:rsid w:val="00F20C20"/>
    <w:rsid w:val="00F20C43"/>
    <w:rsid w:val="00F20D0E"/>
    <w:rsid w:val="00F21343"/>
    <w:rsid w:val="00F2143B"/>
    <w:rsid w:val="00F2157D"/>
    <w:rsid w:val="00F21859"/>
    <w:rsid w:val="00F21E01"/>
    <w:rsid w:val="00F2207D"/>
    <w:rsid w:val="00F228AF"/>
    <w:rsid w:val="00F22CF3"/>
    <w:rsid w:val="00F22D78"/>
    <w:rsid w:val="00F235ED"/>
    <w:rsid w:val="00F23797"/>
    <w:rsid w:val="00F23A5C"/>
    <w:rsid w:val="00F23D9A"/>
    <w:rsid w:val="00F23E7E"/>
    <w:rsid w:val="00F24484"/>
    <w:rsid w:val="00F24719"/>
    <w:rsid w:val="00F24804"/>
    <w:rsid w:val="00F249AB"/>
    <w:rsid w:val="00F24CB0"/>
    <w:rsid w:val="00F2505A"/>
    <w:rsid w:val="00F250FC"/>
    <w:rsid w:val="00F25247"/>
    <w:rsid w:val="00F2545D"/>
    <w:rsid w:val="00F25746"/>
    <w:rsid w:val="00F2585B"/>
    <w:rsid w:val="00F25860"/>
    <w:rsid w:val="00F25A9E"/>
    <w:rsid w:val="00F26DB6"/>
    <w:rsid w:val="00F270C3"/>
    <w:rsid w:val="00F27CF6"/>
    <w:rsid w:val="00F27FEF"/>
    <w:rsid w:val="00F30454"/>
    <w:rsid w:val="00F30F8C"/>
    <w:rsid w:val="00F30FB0"/>
    <w:rsid w:val="00F31C63"/>
    <w:rsid w:val="00F32AC1"/>
    <w:rsid w:val="00F32C6A"/>
    <w:rsid w:val="00F32E49"/>
    <w:rsid w:val="00F334D0"/>
    <w:rsid w:val="00F338B2"/>
    <w:rsid w:val="00F33D83"/>
    <w:rsid w:val="00F350AC"/>
    <w:rsid w:val="00F35302"/>
    <w:rsid w:val="00F359AA"/>
    <w:rsid w:val="00F35A1A"/>
    <w:rsid w:val="00F35CF8"/>
    <w:rsid w:val="00F35F40"/>
    <w:rsid w:val="00F36097"/>
    <w:rsid w:val="00F3625E"/>
    <w:rsid w:val="00F365B7"/>
    <w:rsid w:val="00F365F4"/>
    <w:rsid w:val="00F36659"/>
    <w:rsid w:val="00F369D5"/>
    <w:rsid w:val="00F36A2B"/>
    <w:rsid w:val="00F36B87"/>
    <w:rsid w:val="00F3708C"/>
    <w:rsid w:val="00F37342"/>
    <w:rsid w:val="00F3734D"/>
    <w:rsid w:val="00F3766E"/>
    <w:rsid w:val="00F3792E"/>
    <w:rsid w:val="00F37DA8"/>
    <w:rsid w:val="00F37F14"/>
    <w:rsid w:val="00F400E5"/>
    <w:rsid w:val="00F40B69"/>
    <w:rsid w:val="00F40D2F"/>
    <w:rsid w:val="00F412CE"/>
    <w:rsid w:val="00F41602"/>
    <w:rsid w:val="00F41964"/>
    <w:rsid w:val="00F41FFB"/>
    <w:rsid w:val="00F429A4"/>
    <w:rsid w:val="00F42A4F"/>
    <w:rsid w:val="00F43109"/>
    <w:rsid w:val="00F43736"/>
    <w:rsid w:val="00F43910"/>
    <w:rsid w:val="00F43BA3"/>
    <w:rsid w:val="00F43D16"/>
    <w:rsid w:val="00F441FB"/>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055B"/>
    <w:rsid w:val="00F514EA"/>
    <w:rsid w:val="00F51565"/>
    <w:rsid w:val="00F518F2"/>
    <w:rsid w:val="00F51A38"/>
    <w:rsid w:val="00F51E7A"/>
    <w:rsid w:val="00F5286A"/>
    <w:rsid w:val="00F5314C"/>
    <w:rsid w:val="00F53427"/>
    <w:rsid w:val="00F540E7"/>
    <w:rsid w:val="00F5456B"/>
    <w:rsid w:val="00F54DDD"/>
    <w:rsid w:val="00F550F2"/>
    <w:rsid w:val="00F55583"/>
    <w:rsid w:val="00F55CA2"/>
    <w:rsid w:val="00F564A9"/>
    <w:rsid w:val="00F571BF"/>
    <w:rsid w:val="00F5787B"/>
    <w:rsid w:val="00F57B29"/>
    <w:rsid w:val="00F60792"/>
    <w:rsid w:val="00F60914"/>
    <w:rsid w:val="00F612F4"/>
    <w:rsid w:val="00F61970"/>
    <w:rsid w:val="00F61C21"/>
    <w:rsid w:val="00F61CD6"/>
    <w:rsid w:val="00F61D8F"/>
    <w:rsid w:val="00F61F2B"/>
    <w:rsid w:val="00F62115"/>
    <w:rsid w:val="00F6242D"/>
    <w:rsid w:val="00F62A17"/>
    <w:rsid w:val="00F62D59"/>
    <w:rsid w:val="00F62DEF"/>
    <w:rsid w:val="00F633B4"/>
    <w:rsid w:val="00F63C4A"/>
    <w:rsid w:val="00F64085"/>
    <w:rsid w:val="00F645A0"/>
    <w:rsid w:val="00F64BDA"/>
    <w:rsid w:val="00F6521A"/>
    <w:rsid w:val="00F65248"/>
    <w:rsid w:val="00F6534D"/>
    <w:rsid w:val="00F6579E"/>
    <w:rsid w:val="00F66DB4"/>
    <w:rsid w:val="00F66E4B"/>
    <w:rsid w:val="00F6734C"/>
    <w:rsid w:val="00F6755F"/>
    <w:rsid w:val="00F6785C"/>
    <w:rsid w:val="00F67A20"/>
    <w:rsid w:val="00F67FB3"/>
    <w:rsid w:val="00F701A6"/>
    <w:rsid w:val="00F70BED"/>
    <w:rsid w:val="00F70D13"/>
    <w:rsid w:val="00F70E8A"/>
    <w:rsid w:val="00F710C5"/>
    <w:rsid w:val="00F7118B"/>
    <w:rsid w:val="00F71BFB"/>
    <w:rsid w:val="00F71C94"/>
    <w:rsid w:val="00F71EF7"/>
    <w:rsid w:val="00F721EE"/>
    <w:rsid w:val="00F7292D"/>
    <w:rsid w:val="00F72A79"/>
    <w:rsid w:val="00F7318C"/>
    <w:rsid w:val="00F73200"/>
    <w:rsid w:val="00F73438"/>
    <w:rsid w:val="00F73474"/>
    <w:rsid w:val="00F743FF"/>
    <w:rsid w:val="00F744F0"/>
    <w:rsid w:val="00F74E18"/>
    <w:rsid w:val="00F753BF"/>
    <w:rsid w:val="00F755A3"/>
    <w:rsid w:val="00F76001"/>
    <w:rsid w:val="00F76F5E"/>
    <w:rsid w:val="00F77286"/>
    <w:rsid w:val="00F77C5E"/>
    <w:rsid w:val="00F80101"/>
    <w:rsid w:val="00F805A6"/>
    <w:rsid w:val="00F805FD"/>
    <w:rsid w:val="00F810B7"/>
    <w:rsid w:val="00F814A3"/>
    <w:rsid w:val="00F81522"/>
    <w:rsid w:val="00F81711"/>
    <w:rsid w:val="00F81EF9"/>
    <w:rsid w:val="00F81F28"/>
    <w:rsid w:val="00F82271"/>
    <w:rsid w:val="00F82709"/>
    <w:rsid w:val="00F82919"/>
    <w:rsid w:val="00F82EB7"/>
    <w:rsid w:val="00F83384"/>
    <w:rsid w:val="00F8363D"/>
    <w:rsid w:val="00F83A9D"/>
    <w:rsid w:val="00F83DD7"/>
    <w:rsid w:val="00F84048"/>
    <w:rsid w:val="00F84116"/>
    <w:rsid w:val="00F84241"/>
    <w:rsid w:val="00F84A59"/>
    <w:rsid w:val="00F84B18"/>
    <w:rsid w:val="00F84E8D"/>
    <w:rsid w:val="00F85C82"/>
    <w:rsid w:val="00F86365"/>
    <w:rsid w:val="00F86561"/>
    <w:rsid w:val="00F86BB2"/>
    <w:rsid w:val="00F86DBF"/>
    <w:rsid w:val="00F87134"/>
    <w:rsid w:val="00F8722B"/>
    <w:rsid w:val="00F872CB"/>
    <w:rsid w:val="00F8749B"/>
    <w:rsid w:val="00F87640"/>
    <w:rsid w:val="00F87846"/>
    <w:rsid w:val="00F87CDD"/>
    <w:rsid w:val="00F90BCC"/>
    <w:rsid w:val="00F920F0"/>
    <w:rsid w:val="00F9221A"/>
    <w:rsid w:val="00F923C6"/>
    <w:rsid w:val="00F923EB"/>
    <w:rsid w:val="00F92F74"/>
    <w:rsid w:val="00F93207"/>
    <w:rsid w:val="00F93460"/>
    <w:rsid w:val="00F935E3"/>
    <w:rsid w:val="00F93B98"/>
    <w:rsid w:val="00F9427A"/>
    <w:rsid w:val="00F94898"/>
    <w:rsid w:val="00F94A73"/>
    <w:rsid w:val="00F94C78"/>
    <w:rsid w:val="00F94F03"/>
    <w:rsid w:val="00F94FEF"/>
    <w:rsid w:val="00F953D1"/>
    <w:rsid w:val="00F95875"/>
    <w:rsid w:val="00F960BA"/>
    <w:rsid w:val="00F965A7"/>
    <w:rsid w:val="00F9671E"/>
    <w:rsid w:val="00F9672F"/>
    <w:rsid w:val="00F96A9D"/>
    <w:rsid w:val="00F96DDC"/>
    <w:rsid w:val="00F97411"/>
    <w:rsid w:val="00F97C22"/>
    <w:rsid w:val="00FA0595"/>
    <w:rsid w:val="00FA0E9F"/>
    <w:rsid w:val="00FA1847"/>
    <w:rsid w:val="00FA19FE"/>
    <w:rsid w:val="00FA1A00"/>
    <w:rsid w:val="00FA21C8"/>
    <w:rsid w:val="00FA2602"/>
    <w:rsid w:val="00FA2AB7"/>
    <w:rsid w:val="00FA2C70"/>
    <w:rsid w:val="00FA3047"/>
    <w:rsid w:val="00FA3473"/>
    <w:rsid w:val="00FA381A"/>
    <w:rsid w:val="00FA387A"/>
    <w:rsid w:val="00FA3BE2"/>
    <w:rsid w:val="00FA3E3E"/>
    <w:rsid w:val="00FA40C4"/>
    <w:rsid w:val="00FA4D9D"/>
    <w:rsid w:val="00FA5958"/>
    <w:rsid w:val="00FA5BA0"/>
    <w:rsid w:val="00FA5E7F"/>
    <w:rsid w:val="00FA60F4"/>
    <w:rsid w:val="00FA64BF"/>
    <w:rsid w:val="00FA6538"/>
    <w:rsid w:val="00FA65A3"/>
    <w:rsid w:val="00FA6973"/>
    <w:rsid w:val="00FA6E18"/>
    <w:rsid w:val="00FA712D"/>
    <w:rsid w:val="00FA72C2"/>
    <w:rsid w:val="00FA7A7C"/>
    <w:rsid w:val="00FA7A81"/>
    <w:rsid w:val="00FA7B65"/>
    <w:rsid w:val="00FA7B8A"/>
    <w:rsid w:val="00FA7EDF"/>
    <w:rsid w:val="00FB019D"/>
    <w:rsid w:val="00FB0239"/>
    <w:rsid w:val="00FB04FE"/>
    <w:rsid w:val="00FB07C4"/>
    <w:rsid w:val="00FB0963"/>
    <w:rsid w:val="00FB0EE2"/>
    <w:rsid w:val="00FB119D"/>
    <w:rsid w:val="00FB12DB"/>
    <w:rsid w:val="00FB15E0"/>
    <w:rsid w:val="00FB183D"/>
    <w:rsid w:val="00FB248C"/>
    <w:rsid w:val="00FB2857"/>
    <w:rsid w:val="00FB2B8E"/>
    <w:rsid w:val="00FB2C8A"/>
    <w:rsid w:val="00FB34C7"/>
    <w:rsid w:val="00FB3559"/>
    <w:rsid w:val="00FB3B0A"/>
    <w:rsid w:val="00FB412E"/>
    <w:rsid w:val="00FB4240"/>
    <w:rsid w:val="00FB4568"/>
    <w:rsid w:val="00FB47BA"/>
    <w:rsid w:val="00FB49E9"/>
    <w:rsid w:val="00FB4D40"/>
    <w:rsid w:val="00FB5036"/>
    <w:rsid w:val="00FB506C"/>
    <w:rsid w:val="00FB52B4"/>
    <w:rsid w:val="00FB58FE"/>
    <w:rsid w:val="00FB5ABA"/>
    <w:rsid w:val="00FB5E5C"/>
    <w:rsid w:val="00FB5E98"/>
    <w:rsid w:val="00FB5EBF"/>
    <w:rsid w:val="00FB6160"/>
    <w:rsid w:val="00FB6678"/>
    <w:rsid w:val="00FB75D6"/>
    <w:rsid w:val="00FB77F0"/>
    <w:rsid w:val="00FB7A08"/>
    <w:rsid w:val="00FB7FFA"/>
    <w:rsid w:val="00FC0594"/>
    <w:rsid w:val="00FC1074"/>
    <w:rsid w:val="00FC1152"/>
    <w:rsid w:val="00FC2048"/>
    <w:rsid w:val="00FC23FC"/>
    <w:rsid w:val="00FC251B"/>
    <w:rsid w:val="00FC2AD7"/>
    <w:rsid w:val="00FC2CEC"/>
    <w:rsid w:val="00FC2FE5"/>
    <w:rsid w:val="00FC3388"/>
    <w:rsid w:val="00FC36E4"/>
    <w:rsid w:val="00FC37C1"/>
    <w:rsid w:val="00FC37EF"/>
    <w:rsid w:val="00FC3B3C"/>
    <w:rsid w:val="00FC3FBE"/>
    <w:rsid w:val="00FC4073"/>
    <w:rsid w:val="00FC4168"/>
    <w:rsid w:val="00FC4677"/>
    <w:rsid w:val="00FC46C6"/>
    <w:rsid w:val="00FC4C27"/>
    <w:rsid w:val="00FC4DAF"/>
    <w:rsid w:val="00FC4E14"/>
    <w:rsid w:val="00FC52A2"/>
    <w:rsid w:val="00FC5600"/>
    <w:rsid w:val="00FC5607"/>
    <w:rsid w:val="00FC5A3C"/>
    <w:rsid w:val="00FC5C9B"/>
    <w:rsid w:val="00FC610B"/>
    <w:rsid w:val="00FC76EC"/>
    <w:rsid w:val="00FC7BC3"/>
    <w:rsid w:val="00FC7C92"/>
    <w:rsid w:val="00FD0AA0"/>
    <w:rsid w:val="00FD1157"/>
    <w:rsid w:val="00FD11A4"/>
    <w:rsid w:val="00FD13DD"/>
    <w:rsid w:val="00FD1646"/>
    <w:rsid w:val="00FD172D"/>
    <w:rsid w:val="00FD1D1C"/>
    <w:rsid w:val="00FD1D63"/>
    <w:rsid w:val="00FD299C"/>
    <w:rsid w:val="00FD2F7C"/>
    <w:rsid w:val="00FD356A"/>
    <w:rsid w:val="00FD3CDF"/>
    <w:rsid w:val="00FD3D40"/>
    <w:rsid w:val="00FD3E41"/>
    <w:rsid w:val="00FD3F6E"/>
    <w:rsid w:val="00FD3FE8"/>
    <w:rsid w:val="00FD440C"/>
    <w:rsid w:val="00FD4F39"/>
    <w:rsid w:val="00FD5357"/>
    <w:rsid w:val="00FD53D5"/>
    <w:rsid w:val="00FD58AC"/>
    <w:rsid w:val="00FD61CC"/>
    <w:rsid w:val="00FD6426"/>
    <w:rsid w:val="00FD65EB"/>
    <w:rsid w:val="00FD6ACB"/>
    <w:rsid w:val="00FD6BAF"/>
    <w:rsid w:val="00FD712E"/>
    <w:rsid w:val="00FD71C5"/>
    <w:rsid w:val="00FD73B5"/>
    <w:rsid w:val="00FD7565"/>
    <w:rsid w:val="00FD7EAB"/>
    <w:rsid w:val="00FE0254"/>
    <w:rsid w:val="00FE0C0D"/>
    <w:rsid w:val="00FE0D34"/>
    <w:rsid w:val="00FE103B"/>
    <w:rsid w:val="00FE162A"/>
    <w:rsid w:val="00FE17AB"/>
    <w:rsid w:val="00FE1C99"/>
    <w:rsid w:val="00FE23DE"/>
    <w:rsid w:val="00FE269F"/>
    <w:rsid w:val="00FE2955"/>
    <w:rsid w:val="00FE29BF"/>
    <w:rsid w:val="00FE2FDE"/>
    <w:rsid w:val="00FE30B4"/>
    <w:rsid w:val="00FE3740"/>
    <w:rsid w:val="00FE38AC"/>
    <w:rsid w:val="00FE421B"/>
    <w:rsid w:val="00FE4C4D"/>
    <w:rsid w:val="00FE5C7E"/>
    <w:rsid w:val="00FE6260"/>
    <w:rsid w:val="00FE6330"/>
    <w:rsid w:val="00FE68D9"/>
    <w:rsid w:val="00FE6F66"/>
    <w:rsid w:val="00FE712C"/>
    <w:rsid w:val="00FE7487"/>
    <w:rsid w:val="00FE7560"/>
    <w:rsid w:val="00FE77E1"/>
    <w:rsid w:val="00FE7946"/>
    <w:rsid w:val="00FE7A53"/>
    <w:rsid w:val="00FE7B3C"/>
    <w:rsid w:val="00FE7C36"/>
    <w:rsid w:val="00FF0292"/>
    <w:rsid w:val="00FF089B"/>
    <w:rsid w:val="00FF0B25"/>
    <w:rsid w:val="00FF19B4"/>
    <w:rsid w:val="00FF1B34"/>
    <w:rsid w:val="00FF2B03"/>
    <w:rsid w:val="00FF2BCF"/>
    <w:rsid w:val="00FF2E32"/>
    <w:rsid w:val="00FF3738"/>
    <w:rsid w:val="00FF38AE"/>
    <w:rsid w:val="00FF394F"/>
    <w:rsid w:val="00FF3FF6"/>
    <w:rsid w:val="00FF442A"/>
    <w:rsid w:val="00FF4536"/>
    <w:rsid w:val="00FF4617"/>
    <w:rsid w:val="00FF486F"/>
    <w:rsid w:val="00FF4957"/>
    <w:rsid w:val="00FF4D62"/>
    <w:rsid w:val="00FF516B"/>
    <w:rsid w:val="00FF580D"/>
    <w:rsid w:val="00FF5924"/>
    <w:rsid w:val="00FF5E53"/>
    <w:rsid w:val="00FF61B8"/>
    <w:rsid w:val="00FF64C6"/>
    <w:rsid w:val="00FF70DC"/>
    <w:rsid w:val="00FF7193"/>
    <w:rsid w:val="00FF73B8"/>
    <w:rsid w:val="00FF747C"/>
    <w:rsid w:val="00FF7642"/>
    <w:rsid w:val="00FF78CE"/>
    <w:rsid w:val="00FF7B64"/>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F22BF871-726C-4D66-9ECC-CF868E1F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http://purl.org/dc/terms/"/>
    <ds:schemaRef ds:uri="d685628e-7c0a-498b-8a01-f41cb0ae94ad"/>
    <ds:schemaRef ds:uri="http://www.w3.org/XML/1998/namespace"/>
  </ds:schemaRefs>
</ds:datastoreItem>
</file>

<file path=customXml/itemProps2.xml><?xml version="1.0" encoding="utf-8"?>
<ds:datastoreItem xmlns:ds="http://schemas.openxmlformats.org/officeDocument/2006/customXml" ds:itemID="{887718E7-520F-41F6-9564-0E1487207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50E9D221-ED31-4D11-970D-6C0426EC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1993</TotalTime>
  <Pages>23</Pages>
  <Words>5488</Words>
  <Characters>31286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531</cp:revision>
  <cp:lastPrinted>2019-08-09T07:40:00Z</cp:lastPrinted>
  <dcterms:created xsi:type="dcterms:W3CDTF">2019-05-10T04:41:00Z</dcterms:created>
  <dcterms:modified xsi:type="dcterms:W3CDTF">2019-08-14T10:39:00Z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