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:rsidR="00620F9D" w:rsidRDefault="0077350B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620F9D" w:rsidRPr="000128BD">
        <w:rPr>
          <w:spacing w:val="-3"/>
          <w:szCs w:val="36"/>
        </w:rPr>
        <w:t>nterim financial statements</w:t>
      </w:r>
    </w:p>
    <w:p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C92726">
        <w:rPr>
          <w:spacing w:val="-3"/>
          <w:szCs w:val="36"/>
          <w:lang w:bidi="th-TH"/>
        </w:rPr>
        <w:t xml:space="preserve">and </w:t>
      </w:r>
      <w:r w:rsidR="00C7548A">
        <w:rPr>
          <w:spacing w:val="-3"/>
          <w:szCs w:val="36"/>
          <w:lang w:bidi="th-TH"/>
        </w:rPr>
        <w:t>nine</w:t>
      </w:r>
      <w:r w:rsidR="00B0114C">
        <w:rPr>
          <w:spacing w:val="-3"/>
          <w:szCs w:val="36"/>
          <w:lang w:bidi="th-TH"/>
        </w:rPr>
        <w:t xml:space="preserve">-month </w:t>
      </w:r>
      <w:r w:rsidR="002D277D">
        <w:rPr>
          <w:spacing w:val="-3"/>
          <w:szCs w:val="36"/>
        </w:rPr>
        <w:t>period</w:t>
      </w:r>
      <w:r w:rsidR="00CC3A4F">
        <w:rPr>
          <w:spacing w:val="-3"/>
          <w:szCs w:val="36"/>
        </w:rPr>
        <w:t>s</w:t>
      </w:r>
      <w:r w:rsidR="00620F9D">
        <w:rPr>
          <w:spacing w:val="-3"/>
          <w:szCs w:val="36"/>
        </w:rPr>
        <w:t xml:space="preserve"> ended</w:t>
      </w:r>
    </w:p>
    <w:p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C7548A">
        <w:rPr>
          <w:spacing w:val="-3"/>
          <w:szCs w:val="36"/>
          <w:lang w:val="en-US" w:bidi="th-TH"/>
        </w:rPr>
        <w:t>0</w:t>
      </w:r>
      <w:r w:rsidR="004C092F">
        <w:rPr>
          <w:spacing w:val="-3"/>
          <w:szCs w:val="36"/>
          <w:lang w:val="en-US" w:bidi="th-TH"/>
        </w:rPr>
        <w:t xml:space="preserve"> </w:t>
      </w:r>
      <w:r w:rsidR="00C7548A">
        <w:rPr>
          <w:spacing w:val="-3"/>
          <w:szCs w:val="36"/>
          <w:lang w:val="en-US" w:bidi="th-TH"/>
        </w:rPr>
        <w:t>June</w:t>
      </w:r>
      <w:r w:rsidR="0092440E">
        <w:rPr>
          <w:spacing w:val="-3"/>
          <w:szCs w:val="36"/>
          <w:lang w:val="en-US" w:bidi="th-TH"/>
        </w:rPr>
        <w:t xml:space="preserve"> 201</w:t>
      </w:r>
      <w:r w:rsidR="000A4041">
        <w:rPr>
          <w:spacing w:val="-3"/>
          <w:szCs w:val="36"/>
          <w:lang w:val="en-US" w:bidi="th-TH"/>
        </w:rPr>
        <w:t>9</w:t>
      </w:r>
    </w:p>
    <w:p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review </w:t>
      </w:r>
      <w:r w:rsidR="0077350B">
        <w:rPr>
          <w:spacing w:val="-3"/>
          <w:sz w:val="36"/>
          <w:szCs w:val="36"/>
        </w:rPr>
        <w:t>report</w:t>
      </w: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296227" w:rsidRDefault="00296227" w:rsidP="009F23D0">
      <w:pPr>
        <w:spacing w:line="240" w:lineRule="atLeast"/>
        <w:rPr>
          <w:b/>
          <w:bCs/>
          <w:sz w:val="28"/>
          <w:szCs w:val="28"/>
        </w:rPr>
      </w:pPr>
    </w:p>
    <w:p w:rsidR="00296227" w:rsidRPr="00FE75B3" w:rsidRDefault="00296227" w:rsidP="009F23D0">
      <w:pPr>
        <w:spacing w:line="240" w:lineRule="atLeast"/>
        <w:rPr>
          <w:b/>
          <w:bCs/>
          <w:sz w:val="28"/>
          <w:szCs w:val="28"/>
        </w:rPr>
      </w:pPr>
      <w:bookmarkStart w:id="0" w:name="_GoBack"/>
      <w:bookmarkEnd w:id="0"/>
    </w:p>
    <w:p w:rsidR="003363B8" w:rsidRDefault="003363B8" w:rsidP="009F23D0">
      <w:pPr>
        <w:spacing w:line="240" w:lineRule="atLeast"/>
        <w:rPr>
          <w:b/>
          <w:bCs/>
          <w:sz w:val="28"/>
          <w:szCs w:val="28"/>
        </w:rPr>
      </w:pPr>
    </w:p>
    <w:p w:rsidR="00704205" w:rsidRDefault="00704205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CD35DE">
        <w:rPr>
          <w:rFonts w:cs="Times New Roman"/>
          <w:szCs w:val="22"/>
        </w:rPr>
        <w:t>3</w:t>
      </w:r>
      <w:r w:rsidR="00146B1D">
        <w:rPr>
          <w:rFonts w:cs="Times New Roman"/>
          <w:szCs w:val="22"/>
        </w:rPr>
        <w:t>0</w:t>
      </w:r>
      <w:r w:rsidR="00906499">
        <w:rPr>
          <w:rFonts w:cs="Times New Roman"/>
          <w:szCs w:val="22"/>
        </w:rPr>
        <w:t xml:space="preserve"> </w:t>
      </w:r>
      <w:r w:rsidR="00146B1D">
        <w:rPr>
          <w:rFonts w:cstheme="minorBidi"/>
          <w:szCs w:val="28"/>
          <w:lang w:val="en-US" w:bidi="th-TH"/>
        </w:rPr>
        <w:t>June</w:t>
      </w:r>
      <w:r w:rsidR="0092440E">
        <w:rPr>
          <w:rFonts w:cs="Times New Roman"/>
          <w:szCs w:val="22"/>
        </w:rPr>
        <w:t xml:space="preserve"> 201</w:t>
      </w:r>
      <w:r w:rsidR="0061555F">
        <w:rPr>
          <w:rFonts w:cs="Times New Roman"/>
          <w:szCs w:val="22"/>
        </w:rPr>
        <w:t>9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B0114C">
        <w:rPr>
          <w:rFonts w:cs="Times New Roman"/>
          <w:szCs w:val="22"/>
        </w:rPr>
        <w:t xml:space="preserve"> </w:t>
      </w:r>
      <w:r w:rsidR="00B0114C" w:rsidRPr="00306FA2">
        <w:rPr>
          <w:rFonts w:cs="Times New Roman"/>
          <w:szCs w:val="22"/>
        </w:rPr>
        <w:t xml:space="preserve">for </w:t>
      </w:r>
      <w:r w:rsidR="00A871ED">
        <w:rPr>
          <w:rFonts w:cs="Times New Roman"/>
          <w:szCs w:val="22"/>
        </w:rPr>
        <w:br/>
      </w:r>
      <w:r w:rsidR="00B0114C" w:rsidRPr="00306FA2">
        <w:rPr>
          <w:rFonts w:cs="Times New Roman"/>
          <w:szCs w:val="22"/>
        </w:rPr>
        <w:t xml:space="preserve">the </w:t>
      </w:r>
      <w:r w:rsidR="00B0114C" w:rsidRPr="00306FA2">
        <w:rPr>
          <w:rFonts w:cs="Cordia New"/>
          <w:szCs w:val="28"/>
          <w:lang w:val="en-US" w:bidi="th-TH"/>
        </w:rPr>
        <w:t>three-month</w:t>
      </w:r>
      <w:r w:rsidR="00B0114C" w:rsidRPr="00306FA2">
        <w:rPr>
          <w:rFonts w:cs="Times New Roman"/>
          <w:szCs w:val="22"/>
        </w:rPr>
        <w:t xml:space="preserve"> </w:t>
      </w:r>
      <w:r w:rsidR="00F45CD9">
        <w:rPr>
          <w:rFonts w:cs="Times New Roman"/>
          <w:szCs w:val="22"/>
        </w:rPr>
        <w:t xml:space="preserve">and </w:t>
      </w:r>
      <w:r w:rsidR="00146B1D">
        <w:rPr>
          <w:rFonts w:cs="Times New Roman"/>
          <w:szCs w:val="22"/>
        </w:rPr>
        <w:t>nine</w:t>
      </w:r>
      <w:r w:rsidR="00B0114C">
        <w:rPr>
          <w:rFonts w:cs="Times New Roman"/>
          <w:szCs w:val="22"/>
        </w:rPr>
        <w:t xml:space="preserve">-month </w:t>
      </w:r>
      <w:r w:rsidR="00B0114C" w:rsidRPr="00306FA2">
        <w:rPr>
          <w:rFonts w:cs="Times New Roman"/>
          <w:szCs w:val="22"/>
        </w:rPr>
        <w:t>period</w:t>
      </w:r>
      <w:r w:rsidR="00FC49D3">
        <w:rPr>
          <w:rFonts w:cs="Times New Roman"/>
          <w:szCs w:val="22"/>
        </w:rPr>
        <w:t>s</w:t>
      </w:r>
      <w:r w:rsidR="00CD35DE">
        <w:rPr>
          <w:rFonts w:cs="Times New Roman"/>
          <w:szCs w:val="22"/>
        </w:rPr>
        <w:t xml:space="preserve"> ended 3</w:t>
      </w:r>
      <w:r w:rsidR="00146B1D">
        <w:rPr>
          <w:rFonts w:cs="Times New Roman"/>
          <w:szCs w:val="22"/>
        </w:rPr>
        <w:t>0</w:t>
      </w:r>
      <w:r w:rsidR="00906499">
        <w:rPr>
          <w:rFonts w:cs="Times New Roman"/>
          <w:szCs w:val="22"/>
        </w:rPr>
        <w:t xml:space="preserve"> </w:t>
      </w:r>
      <w:r w:rsidR="00146B1D">
        <w:rPr>
          <w:rFonts w:cs="Times New Roman"/>
          <w:szCs w:val="22"/>
        </w:rPr>
        <w:t>June</w:t>
      </w:r>
      <w:r w:rsidR="0092440E">
        <w:rPr>
          <w:rFonts w:cs="Times New Roman"/>
          <w:szCs w:val="22"/>
        </w:rPr>
        <w:t xml:space="preserve"> 201</w:t>
      </w:r>
      <w:r w:rsidR="008025E7">
        <w:rPr>
          <w:rFonts w:cs="Times New Roman"/>
          <w:szCs w:val="22"/>
        </w:rPr>
        <w:t>9</w:t>
      </w:r>
      <w:r w:rsidRPr="00306FA2">
        <w:rPr>
          <w:rFonts w:cs="Times New Roman"/>
          <w:szCs w:val="22"/>
        </w:rPr>
        <w:t xml:space="preserve">, </w:t>
      </w:r>
      <w:r w:rsidR="00B0114C" w:rsidRPr="00306FA2">
        <w:rPr>
          <w:rFonts w:cs="Times New Roman"/>
          <w:szCs w:val="22"/>
        </w:rPr>
        <w:t xml:space="preserve">the consolidated and separate statements of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</w:t>
      </w:r>
      <w:r w:rsidR="00146B1D">
        <w:rPr>
          <w:rFonts w:cs="Times New Roman"/>
          <w:szCs w:val="22"/>
        </w:rPr>
        <w:t>nine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146B1D">
        <w:rPr>
          <w:rFonts w:cs="Times New Roman"/>
          <w:szCs w:val="22"/>
        </w:rPr>
        <w:t>0</w:t>
      </w:r>
      <w:r w:rsidR="00906499">
        <w:rPr>
          <w:rFonts w:cs="Times New Roman"/>
          <w:szCs w:val="22"/>
        </w:rPr>
        <w:t xml:space="preserve"> </w:t>
      </w:r>
      <w:r w:rsidR="00146B1D">
        <w:rPr>
          <w:rFonts w:cs="Times New Roman"/>
          <w:szCs w:val="22"/>
        </w:rPr>
        <w:t>June</w:t>
      </w:r>
      <w:r w:rsidR="0092440E">
        <w:rPr>
          <w:rFonts w:cs="Times New Roman"/>
          <w:szCs w:val="22"/>
        </w:rPr>
        <w:t xml:space="preserve"> 201</w:t>
      </w:r>
      <w:r w:rsidR="008025E7">
        <w:rPr>
          <w:rFonts w:cs="Times New Roman"/>
          <w:szCs w:val="22"/>
        </w:rPr>
        <w:t>9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 xml:space="preserve">Reporting”. </w:t>
      </w:r>
      <w:r w:rsidR="00E72B2E">
        <w:rPr>
          <w:rFonts w:cs="Times New Roman"/>
          <w:szCs w:val="22"/>
        </w:rPr>
        <w:br/>
      </w:r>
      <w:r w:rsidR="00166F86" w:rsidRPr="00306FA2">
        <w:rPr>
          <w:rFonts w:cs="Times New Roman"/>
          <w:szCs w:val="22"/>
        </w:rPr>
        <w:t>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363B8" w:rsidRPr="00C05FE1" w:rsidRDefault="003363B8" w:rsidP="009F23D0">
      <w:pPr>
        <w:jc w:val="both"/>
        <w:rPr>
          <w:sz w:val="26"/>
          <w:szCs w:val="26"/>
        </w:rPr>
      </w:pPr>
    </w:p>
    <w:p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:rsidR="00563824" w:rsidRDefault="00704205" w:rsidP="00C05FE1">
      <w:pPr>
        <w:pStyle w:val="RNormal"/>
        <w:spacing w:line="240" w:lineRule="atLeast"/>
        <w:rPr>
          <w:lang w:bidi="th-TH"/>
        </w:rPr>
      </w:pPr>
      <w:r w:rsidRPr="00F45CD9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FA968D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6B0368">
        <w:rPr>
          <w:lang w:bidi="th-TH"/>
        </w:rPr>
        <w:t>7</w:t>
      </w:r>
      <w:r w:rsidR="00906499" w:rsidRPr="00F45CD9">
        <w:rPr>
          <w:lang w:bidi="th-TH"/>
        </w:rPr>
        <w:t xml:space="preserve"> </w:t>
      </w:r>
      <w:r w:rsidR="00C7548A">
        <w:rPr>
          <w:lang w:bidi="th-TH"/>
        </w:rPr>
        <w:t>August</w:t>
      </w:r>
      <w:r w:rsidR="0092440E" w:rsidRPr="00F45CD9">
        <w:rPr>
          <w:lang w:bidi="th-TH"/>
        </w:rPr>
        <w:t xml:space="preserve"> 201</w:t>
      </w:r>
      <w:r w:rsidR="001F534F" w:rsidRPr="00F45CD9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511A16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8025E7" w:rsidRPr="00F45CD9">
        <w:rPr>
          <w:lang w:bidi="th-TH"/>
        </w:rPr>
        <w:t>9</w:t>
      </w:r>
      <w:r w:rsidR="008977CB">
        <w:rPr>
          <w:lang w:bidi="th-TH"/>
        </w:rPr>
        <w:tab/>
      </w:r>
    </w:p>
    <w:p w:rsidR="001F2BDF" w:rsidRPr="00296227" w:rsidRDefault="001F2BDF" w:rsidP="00296227">
      <w:pPr>
        <w:pStyle w:val="IndexHeading1"/>
        <w:spacing w:after="0" w:line="240" w:lineRule="atLeast"/>
        <w:outlineLvl w:val="0"/>
        <w:rPr>
          <w:cs/>
          <w:lang w:val="en-US" w:bidi="th-TH"/>
        </w:rPr>
      </w:pPr>
    </w:p>
    <w:sectPr w:rsidR="001F2BDF" w:rsidRPr="00296227" w:rsidSect="00296227">
      <w:headerReference w:type="even" r:id="rId11"/>
      <w:headerReference w:type="default" r:id="rId12"/>
      <w:footerReference w:type="default" r:id="rId13"/>
      <w:pgSz w:w="11907" w:h="16840"/>
      <w:pgMar w:top="691" w:right="110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9A0" w:rsidRDefault="003819A0">
      <w:r>
        <w:separator/>
      </w:r>
    </w:p>
  </w:endnote>
  <w:endnote w:type="continuationSeparator" w:id="0">
    <w:p w:rsidR="003819A0" w:rsidRDefault="00381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5CC" w:rsidRDefault="00C765CC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C765CC" w:rsidRDefault="00C765CC">
    <w:pPr>
      <w:pStyle w:val="Footer"/>
      <w:jc w:val="center"/>
    </w:pPr>
  </w:p>
  <w:p w:rsidR="00C765CC" w:rsidRPr="00AE767A" w:rsidRDefault="00C765CC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5CC" w:rsidRPr="00241CEE" w:rsidRDefault="00C765CC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296227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5CC" w:rsidRPr="00241CEE" w:rsidRDefault="00C765CC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9A0" w:rsidRDefault="003819A0">
      <w:r>
        <w:separator/>
      </w:r>
    </w:p>
  </w:footnote>
  <w:footnote w:type="continuationSeparator" w:id="0">
    <w:p w:rsidR="003819A0" w:rsidRDefault="00381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5CC" w:rsidRDefault="00C765CC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:rsidR="00C765CC" w:rsidRDefault="00C765CC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C765CC" w:rsidRDefault="00C765CC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:rsidR="00C765CC" w:rsidRDefault="00C765CC">
    <w:pPr>
      <w:pStyle w:val="Header"/>
    </w:pPr>
  </w:p>
  <w:p w:rsidR="00C765CC" w:rsidRDefault="00C76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5CC" w:rsidRDefault="00C765CC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:rsidR="00C765CC" w:rsidRPr="00FE5335" w:rsidRDefault="00C765CC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:rsidR="00C765CC" w:rsidRPr="00FE5335" w:rsidRDefault="00C765CC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:rsidR="00C765CC" w:rsidRPr="00FE5335" w:rsidRDefault="00C765CC" w:rsidP="00D57D61">
    <w:pPr>
      <w:pStyle w:val="acctmainheading"/>
      <w:spacing w:after="0" w:line="240" w:lineRule="atLeast"/>
      <w:rPr>
        <w:sz w:val="24"/>
        <w:szCs w:val="24"/>
      </w:rPr>
    </w:pPr>
  </w:p>
  <w:p w:rsidR="00C765CC" w:rsidRPr="00FE5335" w:rsidRDefault="00C765CC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5CC" w:rsidRDefault="00C765CC" w:rsidP="00835E02">
    <w:pPr>
      <w:pStyle w:val="acctmainheading"/>
      <w:spacing w:after="0" w:line="240" w:lineRule="atLeast"/>
      <w:rPr>
        <w:sz w:val="24"/>
        <w:szCs w:val="24"/>
      </w:rPr>
    </w:pPr>
  </w:p>
  <w:p w:rsidR="00296227" w:rsidRDefault="00296227" w:rsidP="00835E02">
    <w:pPr>
      <w:pStyle w:val="acctmainheading"/>
      <w:spacing w:after="0" w:line="240" w:lineRule="atLeast"/>
      <w:rPr>
        <w:sz w:val="24"/>
        <w:szCs w:val="24"/>
      </w:rPr>
    </w:pPr>
  </w:p>
  <w:p w:rsidR="00296227" w:rsidRPr="00FE5335" w:rsidRDefault="00296227" w:rsidP="00835E02">
    <w:pPr>
      <w:pStyle w:val="acctmainheading"/>
      <w:spacing w:after="0" w:line="240" w:lineRule="atLeast"/>
      <w:rPr>
        <w:sz w:val="24"/>
        <w:szCs w:val="24"/>
      </w:rPr>
    </w:pPr>
  </w:p>
  <w:p w:rsidR="00C765CC" w:rsidRPr="00835E02" w:rsidRDefault="00C765CC" w:rsidP="00553F65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8203D"/>
    <w:multiLevelType w:val="hybridMultilevel"/>
    <w:tmpl w:val="D5F6F214"/>
    <w:lvl w:ilvl="0" w:tplc="81EE0708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97D66"/>
    <w:multiLevelType w:val="hybridMultilevel"/>
    <w:tmpl w:val="1C8A6278"/>
    <w:lvl w:ilvl="0" w:tplc="DA5206FA">
      <w:start w:val="1"/>
      <w:numFmt w:val="lowerLetter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 w15:restartNumberingAfterBreak="0">
    <w:nsid w:val="33AC0A29"/>
    <w:multiLevelType w:val="hybridMultilevel"/>
    <w:tmpl w:val="D72A2754"/>
    <w:lvl w:ilvl="0" w:tplc="319CADBA">
      <w:start w:val="3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6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8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3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2"/>
  </w:num>
  <w:num w:numId="5">
    <w:abstractNumId w:val="13"/>
  </w:num>
  <w:num w:numId="6">
    <w:abstractNumId w:val="10"/>
  </w:num>
  <w:num w:numId="7">
    <w:abstractNumId w:val="32"/>
  </w:num>
  <w:num w:numId="8">
    <w:abstractNumId w:val="24"/>
  </w:num>
  <w:num w:numId="9">
    <w:abstractNumId w:val="23"/>
  </w:num>
  <w:num w:numId="10">
    <w:abstractNumId w:val="38"/>
  </w:num>
  <w:num w:numId="11">
    <w:abstractNumId w:val="8"/>
  </w:num>
  <w:num w:numId="12">
    <w:abstractNumId w:val="27"/>
  </w:num>
  <w:num w:numId="13">
    <w:abstractNumId w:val="39"/>
  </w:num>
  <w:num w:numId="14">
    <w:abstractNumId w:val="3"/>
  </w:num>
  <w:num w:numId="15">
    <w:abstractNumId w:val="36"/>
  </w:num>
  <w:num w:numId="16">
    <w:abstractNumId w:val="20"/>
  </w:num>
  <w:num w:numId="17">
    <w:abstractNumId w:val="18"/>
  </w:num>
  <w:num w:numId="18">
    <w:abstractNumId w:val="25"/>
  </w:num>
  <w:num w:numId="19">
    <w:abstractNumId w:val="4"/>
  </w:num>
  <w:num w:numId="20">
    <w:abstractNumId w:val="12"/>
  </w:num>
  <w:num w:numId="21">
    <w:abstractNumId w:val="14"/>
  </w:num>
  <w:num w:numId="22">
    <w:abstractNumId w:val="34"/>
  </w:num>
  <w:num w:numId="23">
    <w:abstractNumId w:val="28"/>
  </w:num>
  <w:num w:numId="24">
    <w:abstractNumId w:val="33"/>
  </w:num>
  <w:num w:numId="25">
    <w:abstractNumId w:val="21"/>
  </w:num>
  <w:num w:numId="26">
    <w:abstractNumId w:val="15"/>
  </w:num>
  <w:num w:numId="27">
    <w:abstractNumId w:val="29"/>
  </w:num>
  <w:num w:numId="28">
    <w:abstractNumId w:val="22"/>
  </w:num>
  <w:num w:numId="29">
    <w:abstractNumId w:val="37"/>
  </w:num>
  <w:num w:numId="30">
    <w:abstractNumId w:val="26"/>
  </w:num>
  <w:num w:numId="31">
    <w:abstractNumId w:val="30"/>
  </w:num>
  <w:num w:numId="32">
    <w:abstractNumId w:val="36"/>
  </w:num>
  <w:num w:numId="33">
    <w:abstractNumId w:val="5"/>
  </w:num>
  <w:num w:numId="34">
    <w:abstractNumId w:val="9"/>
  </w:num>
  <w:num w:numId="35">
    <w:abstractNumId w:val="19"/>
  </w:num>
  <w:num w:numId="36">
    <w:abstractNumId w:val="17"/>
  </w:num>
  <w:num w:numId="37">
    <w:abstractNumId w:val="6"/>
  </w:num>
  <w:num w:numId="38">
    <w:abstractNumId w:val="7"/>
  </w:num>
  <w:num w:numId="39">
    <w:abstractNumId w:val="35"/>
  </w:num>
  <w:num w:numId="40">
    <w:abstractNumId w:val="31"/>
  </w:num>
  <w:num w:numId="41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3FB7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C5A"/>
    <w:rsid w:val="00013C94"/>
    <w:rsid w:val="00013F68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52A"/>
    <w:rsid w:val="000247DD"/>
    <w:rsid w:val="00024F32"/>
    <w:rsid w:val="00025460"/>
    <w:rsid w:val="00025BB4"/>
    <w:rsid w:val="0002631F"/>
    <w:rsid w:val="00026423"/>
    <w:rsid w:val="0002653F"/>
    <w:rsid w:val="000269CB"/>
    <w:rsid w:val="00026F11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6E73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23D6"/>
    <w:rsid w:val="000423EC"/>
    <w:rsid w:val="00042672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6FE3"/>
    <w:rsid w:val="00047867"/>
    <w:rsid w:val="000501A1"/>
    <w:rsid w:val="00050291"/>
    <w:rsid w:val="0005046E"/>
    <w:rsid w:val="00050D73"/>
    <w:rsid w:val="00050F7C"/>
    <w:rsid w:val="00051FE5"/>
    <w:rsid w:val="0005215F"/>
    <w:rsid w:val="0005277B"/>
    <w:rsid w:val="00052990"/>
    <w:rsid w:val="00052A13"/>
    <w:rsid w:val="00052D6A"/>
    <w:rsid w:val="00053D13"/>
    <w:rsid w:val="000542DB"/>
    <w:rsid w:val="00054553"/>
    <w:rsid w:val="0005457A"/>
    <w:rsid w:val="00054B8F"/>
    <w:rsid w:val="00054C96"/>
    <w:rsid w:val="00054EAC"/>
    <w:rsid w:val="000550C1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DBC"/>
    <w:rsid w:val="0006410A"/>
    <w:rsid w:val="000642E5"/>
    <w:rsid w:val="00064645"/>
    <w:rsid w:val="00064748"/>
    <w:rsid w:val="000647A2"/>
    <w:rsid w:val="000649C1"/>
    <w:rsid w:val="00064AE3"/>
    <w:rsid w:val="00065340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87D"/>
    <w:rsid w:val="0007495C"/>
    <w:rsid w:val="00074AB6"/>
    <w:rsid w:val="00074D0F"/>
    <w:rsid w:val="0007506B"/>
    <w:rsid w:val="0007542E"/>
    <w:rsid w:val="000758CB"/>
    <w:rsid w:val="00075ACA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D54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2E9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6C4"/>
    <w:rsid w:val="00097858"/>
    <w:rsid w:val="00097D09"/>
    <w:rsid w:val="00097DDA"/>
    <w:rsid w:val="000A0337"/>
    <w:rsid w:val="000A12FC"/>
    <w:rsid w:val="000A16FA"/>
    <w:rsid w:val="000A1BDF"/>
    <w:rsid w:val="000A1FAF"/>
    <w:rsid w:val="000A2812"/>
    <w:rsid w:val="000A2940"/>
    <w:rsid w:val="000A2A3C"/>
    <w:rsid w:val="000A2BD2"/>
    <w:rsid w:val="000A2F6D"/>
    <w:rsid w:val="000A4041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2A1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ABF"/>
    <w:rsid w:val="000B2DE0"/>
    <w:rsid w:val="000B2E33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477"/>
    <w:rsid w:val="000C46CE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428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5C21"/>
    <w:rsid w:val="000D6225"/>
    <w:rsid w:val="000D6654"/>
    <w:rsid w:val="000D67ED"/>
    <w:rsid w:val="000D6B17"/>
    <w:rsid w:val="000D6DA0"/>
    <w:rsid w:val="000D7236"/>
    <w:rsid w:val="000D7512"/>
    <w:rsid w:val="000D7A6F"/>
    <w:rsid w:val="000D7CA0"/>
    <w:rsid w:val="000E0ABD"/>
    <w:rsid w:val="000E0B4F"/>
    <w:rsid w:val="000E0B55"/>
    <w:rsid w:val="000E0FBA"/>
    <w:rsid w:val="000E101D"/>
    <w:rsid w:val="000E116A"/>
    <w:rsid w:val="000E1E45"/>
    <w:rsid w:val="000E2250"/>
    <w:rsid w:val="000E2565"/>
    <w:rsid w:val="000E2ABD"/>
    <w:rsid w:val="000E32D6"/>
    <w:rsid w:val="000E3450"/>
    <w:rsid w:val="000E375C"/>
    <w:rsid w:val="000E380C"/>
    <w:rsid w:val="000E38AA"/>
    <w:rsid w:val="000E4A51"/>
    <w:rsid w:val="000E5B0E"/>
    <w:rsid w:val="000E60F3"/>
    <w:rsid w:val="000E61B2"/>
    <w:rsid w:val="000E6B42"/>
    <w:rsid w:val="000E6BD5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76E"/>
    <w:rsid w:val="000F2B30"/>
    <w:rsid w:val="000F32A3"/>
    <w:rsid w:val="000F3C63"/>
    <w:rsid w:val="000F3C9C"/>
    <w:rsid w:val="000F3DE6"/>
    <w:rsid w:val="000F4049"/>
    <w:rsid w:val="000F481E"/>
    <w:rsid w:val="000F4AB6"/>
    <w:rsid w:val="000F4D9C"/>
    <w:rsid w:val="000F54C3"/>
    <w:rsid w:val="000F55C8"/>
    <w:rsid w:val="000F58C9"/>
    <w:rsid w:val="000F5F50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16C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0D97"/>
    <w:rsid w:val="001110A5"/>
    <w:rsid w:val="00111C62"/>
    <w:rsid w:val="00111DC7"/>
    <w:rsid w:val="00111EC3"/>
    <w:rsid w:val="0011229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26CC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31E"/>
    <w:rsid w:val="0013276D"/>
    <w:rsid w:val="00132C3A"/>
    <w:rsid w:val="00132E50"/>
    <w:rsid w:val="00133197"/>
    <w:rsid w:val="0013319E"/>
    <w:rsid w:val="001331C6"/>
    <w:rsid w:val="001332AF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3D26"/>
    <w:rsid w:val="00144ADB"/>
    <w:rsid w:val="001459BC"/>
    <w:rsid w:val="00145A0B"/>
    <w:rsid w:val="00146086"/>
    <w:rsid w:val="00146197"/>
    <w:rsid w:val="00146ACB"/>
    <w:rsid w:val="00146B1D"/>
    <w:rsid w:val="00146E16"/>
    <w:rsid w:val="0014705D"/>
    <w:rsid w:val="0014744E"/>
    <w:rsid w:val="00147935"/>
    <w:rsid w:val="00147B5A"/>
    <w:rsid w:val="00147BCE"/>
    <w:rsid w:val="001506E4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A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2A7"/>
    <w:rsid w:val="00163653"/>
    <w:rsid w:val="001638CA"/>
    <w:rsid w:val="00163A4A"/>
    <w:rsid w:val="001641AE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5FC"/>
    <w:rsid w:val="00167916"/>
    <w:rsid w:val="00167EDC"/>
    <w:rsid w:val="001702BC"/>
    <w:rsid w:val="00170415"/>
    <w:rsid w:val="001707FC"/>
    <w:rsid w:val="00170BBF"/>
    <w:rsid w:val="00170DA5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29DC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A6E"/>
    <w:rsid w:val="00174F68"/>
    <w:rsid w:val="001765E6"/>
    <w:rsid w:val="00176672"/>
    <w:rsid w:val="00176F7B"/>
    <w:rsid w:val="001779B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5A"/>
    <w:rsid w:val="00185A94"/>
    <w:rsid w:val="00185B3C"/>
    <w:rsid w:val="00185C53"/>
    <w:rsid w:val="00185D69"/>
    <w:rsid w:val="0018635E"/>
    <w:rsid w:val="001863FC"/>
    <w:rsid w:val="0018651C"/>
    <w:rsid w:val="00186674"/>
    <w:rsid w:val="00186E75"/>
    <w:rsid w:val="0018766A"/>
    <w:rsid w:val="00190789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6E1"/>
    <w:rsid w:val="00192935"/>
    <w:rsid w:val="00192AED"/>
    <w:rsid w:val="00192F2D"/>
    <w:rsid w:val="00193379"/>
    <w:rsid w:val="001938EA"/>
    <w:rsid w:val="001939C3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64A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3712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190"/>
    <w:rsid w:val="001B64C0"/>
    <w:rsid w:val="001B70A7"/>
    <w:rsid w:val="001B7409"/>
    <w:rsid w:val="001B74BC"/>
    <w:rsid w:val="001B7648"/>
    <w:rsid w:val="001B7796"/>
    <w:rsid w:val="001B7C46"/>
    <w:rsid w:val="001C00FF"/>
    <w:rsid w:val="001C03A2"/>
    <w:rsid w:val="001C05FF"/>
    <w:rsid w:val="001C0747"/>
    <w:rsid w:val="001C0C38"/>
    <w:rsid w:val="001C0F4D"/>
    <w:rsid w:val="001C113C"/>
    <w:rsid w:val="001C19AB"/>
    <w:rsid w:val="001C1E43"/>
    <w:rsid w:val="001C1E69"/>
    <w:rsid w:val="001C2196"/>
    <w:rsid w:val="001C21E6"/>
    <w:rsid w:val="001C230B"/>
    <w:rsid w:val="001C23E8"/>
    <w:rsid w:val="001C28C1"/>
    <w:rsid w:val="001C313E"/>
    <w:rsid w:val="001C36B3"/>
    <w:rsid w:val="001C371A"/>
    <w:rsid w:val="001C3849"/>
    <w:rsid w:val="001C3B28"/>
    <w:rsid w:val="001C3B65"/>
    <w:rsid w:val="001C3F4B"/>
    <w:rsid w:val="001C4EC8"/>
    <w:rsid w:val="001C552B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9DD"/>
    <w:rsid w:val="001D3B05"/>
    <w:rsid w:val="001D47A6"/>
    <w:rsid w:val="001D4887"/>
    <w:rsid w:val="001D4AF4"/>
    <w:rsid w:val="001D4D2E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38E"/>
    <w:rsid w:val="001E1B61"/>
    <w:rsid w:val="001E1EF4"/>
    <w:rsid w:val="001E229D"/>
    <w:rsid w:val="001E27F7"/>
    <w:rsid w:val="001E2837"/>
    <w:rsid w:val="001E2CF2"/>
    <w:rsid w:val="001E2EDC"/>
    <w:rsid w:val="001E2FAA"/>
    <w:rsid w:val="001E2FF7"/>
    <w:rsid w:val="001E3079"/>
    <w:rsid w:val="001E3501"/>
    <w:rsid w:val="001E39FF"/>
    <w:rsid w:val="001E3A4C"/>
    <w:rsid w:val="001E4D26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2BDF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1F1"/>
    <w:rsid w:val="002003CD"/>
    <w:rsid w:val="00200972"/>
    <w:rsid w:val="00201545"/>
    <w:rsid w:val="0020163D"/>
    <w:rsid w:val="00201954"/>
    <w:rsid w:val="00201BFF"/>
    <w:rsid w:val="00201EF7"/>
    <w:rsid w:val="002020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7749"/>
    <w:rsid w:val="002079BC"/>
    <w:rsid w:val="00207C9C"/>
    <w:rsid w:val="00207D93"/>
    <w:rsid w:val="002101AB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403"/>
    <w:rsid w:val="002208BE"/>
    <w:rsid w:val="00220AB9"/>
    <w:rsid w:val="00220ACE"/>
    <w:rsid w:val="00220AF6"/>
    <w:rsid w:val="0022186F"/>
    <w:rsid w:val="00221D47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1F0"/>
    <w:rsid w:val="002245BB"/>
    <w:rsid w:val="00224764"/>
    <w:rsid w:val="00224962"/>
    <w:rsid w:val="00225115"/>
    <w:rsid w:val="002252B6"/>
    <w:rsid w:val="002256A1"/>
    <w:rsid w:val="00225D30"/>
    <w:rsid w:val="00225EE5"/>
    <w:rsid w:val="00226357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0CE3"/>
    <w:rsid w:val="00231105"/>
    <w:rsid w:val="002314F4"/>
    <w:rsid w:val="00231D9B"/>
    <w:rsid w:val="0023232A"/>
    <w:rsid w:val="00232AE0"/>
    <w:rsid w:val="0023301C"/>
    <w:rsid w:val="002332EF"/>
    <w:rsid w:val="00233463"/>
    <w:rsid w:val="00233742"/>
    <w:rsid w:val="00233CCD"/>
    <w:rsid w:val="00234402"/>
    <w:rsid w:val="00234476"/>
    <w:rsid w:val="002346D9"/>
    <w:rsid w:val="002348DF"/>
    <w:rsid w:val="00234AA7"/>
    <w:rsid w:val="00234E92"/>
    <w:rsid w:val="002350B7"/>
    <w:rsid w:val="00235AEE"/>
    <w:rsid w:val="002367C9"/>
    <w:rsid w:val="002367D2"/>
    <w:rsid w:val="0023691F"/>
    <w:rsid w:val="00236D99"/>
    <w:rsid w:val="00237658"/>
    <w:rsid w:val="0023768C"/>
    <w:rsid w:val="002378D7"/>
    <w:rsid w:val="00237939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4768F"/>
    <w:rsid w:val="00250650"/>
    <w:rsid w:val="0025091E"/>
    <w:rsid w:val="00250A77"/>
    <w:rsid w:val="00250B92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A1E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1AF"/>
    <w:rsid w:val="00271427"/>
    <w:rsid w:val="00271E00"/>
    <w:rsid w:val="00271E86"/>
    <w:rsid w:val="00272050"/>
    <w:rsid w:val="00272546"/>
    <w:rsid w:val="00272A4B"/>
    <w:rsid w:val="00272B7C"/>
    <w:rsid w:val="00272C41"/>
    <w:rsid w:val="00272C5C"/>
    <w:rsid w:val="00272EFC"/>
    <w:rsid w:val="00273112"/>
    <w:rsid w:val="0027332F"/>
    <w:rsid w:val="00273905"/>
    <w:rsid w:val="00273B02"/>
    <w:rsid w:val="00273B7B"/>
    <w:rsid w:val="00273B81"/>
    <w:rsid w:val="00273E7D"/>
    <w:rsid w:val="00273EB1"/>
    <w:rsid w:val="002744CC"/>
    <w:rsid w:val="00274509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4AE6"/>
    <w:rsid w:val="00294D7A"/>
    <w:rsid w:val="00295015"/>
    <w:rsid w:val="00295A34"/>
    <w:rsid w:val="00295FF4"/>
    <w:rsid w:val="00296227"/>
    <w:rsid w:val="00296478"/>
    <w:rsid w:val="00296822"/>
    <w:rsid w:val="002968A8"/>
    <w:rsid w:val="00296FE7"/>
    <w:rsid w:val="00297929"/>
    <w:rsid w:val="002979CB"/>
    <w:rsid w:val="002A00E5"/>
    <w:rsid w:val="002A05B7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49C"/>
    <w:rsid w:val="002A77D3"/>
    <w:rsid w:val="002A7E5D"/>
    <w:rsid w:val="002B0206"/>
    <w:rsid w:val="002B0790"/>
    <w:rsid w:val="002B0B5B"/>
    <w:rsid w:val="002B162D"/>
    <w:rsid w:val="002B21E3"/>
    <w:rsid w:val="002B26AD"/>
    <w:rsid w:val="002B26DC"/>
    <w:rsid w:val="002B2837"/>
    <w:rsid w:val="002B29C1"/>
    <w:rsid w:val="002B2D1A"/>
    <w:rsid w:val="002B33CD"/>
    <w:rsid w:val="002B3878"/>
    <w:rsid w:val="002B3D38"/>
    <w:rsid w:val="002B3F21"/>
    <w:rsid w:val="002B41CE"/>
    <w:rsid w:val="002B46E5"/>
    <w:rsid w:val="002B5CFF"/>
    <w:rsid w:val="002B6454"/>
    <w:rsid w:val="002B64E6"/>
    <w:rsid w:val="002B6AC7"/>
    <w:rsid w:val="002B6D82"/>
    <w:rsid w:val="002B6E9F"/>
    <w:rsid w:val="002B6FC4"/>
    <w:rsid w:val="002B7439"/>
    <w:rsid w:val="002B7DC9"/>
    <w:rsid w:val="002B7F34"/>
    <w:rsid w:val="002C0149"/>
    <w:rsid w:val="002C016D"/>
    <w:rsid w:val="002C0577"/>
    <w:rsid w:val="002C0BD5"/>
    <w:rsid w:val="002C10BD"/>
    <w:rsid w:val="002C1B40"/>
    <w:rsid w:val="002C1EE5"/>
    <w:rsid w:val="002C1EED"/>
    <w:rsid w:val="002C2280"/>
    <w:rsid w:val="002C281F"/>
    <w:rsid w:val="002C2A87"/>
    <w:rsid w:val="002C2B10"/>
    <w:rsid w:val="002C3306"/>
    <w:rsid w:val="002C3F33"/>
    <w:rsid w:val="002C4026"/>
    <w:rsid w:val="002C4064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90D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73B"/>
    <w:rsid w:val="002D49DE"/>
    <w:rsid w:val="002D4D9F"/>
    <w:rsid w:val="002D5043"/>
    <w:rsid w:val="002D516B"/>
    <w:rsid w:val="002D5499"/>
    <w:rsid w:val="002D5875"/>
    <w:rsid w:val="002D5BA0"/>
    <w:rsid w:val="002D6210"/>
    <w:rsid w:val="002D674C"/>
    <w:rsid w:val="002D6F59"/>
    <w:rsid w:val="002D6FA7"/>
    <w:rsid w:val="002D7A2A"/>
    <w:rsid w:val="002D7A45"/>
    <w:rsid w:val="002E05F8"/>
    <w:rsid w:val="002E0645"/>
    <w:rsid w:val="002E0B2E"/>
    <w:rsid w:val="002E0E23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4EF9"/>
    <w:rsid w:val="002E5110"/>
    <w:rsid w:val="002E533D"/>
    <w:rsid w:val="002E6711"/>
    <w:rsid w:val="002E6B3A"/>
    <w:rsid w:val="002E6C19"/>
    <w:rsid w:val="002E6F45"/>
    <w:rsid w:val="002E72AE"/>
    <w:rsid w:val="002E77BA"/>
    <w:rsid w:val="002E7998"/>
    <w:rsid w:val="002E7D83"/>
    <w:rsid w:val="002F001D"/>
    <w:rsid w:val="002F034D"/>
    <w:rsid w:val="002F0656"/>
    <w:rsid w:val="002F0863"/>
    <w:rsid w:val="002F0958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D83"/>
    <w:rsid w:val="002F6E2B"/>
    <w:rsid w:val="002F6E75"/>
    <w:rsid w:val="002F6EC9"/>
    <w:rsid w:val="002F712F"/>
    <w:rsid w:val="002F7C12"/>
    <w:rsid w:val="00300410"/>
    <w:rsid w:val="003004E3"/>
    <w:rsid w:val="003006F7"/>
    <w:rsid w:val="00300D2E"/>
    <w:rsid w:val="00301497"/>
    <w:rsid w:val="00301968"/>
    <w:rsid w:val="00301A56"/>
    <w:rsid w:val="00302048"/>
    <w:rsid w:val="00302320"/>
    <w:rsid w:val="00302447"/>
    <w:rsid w:val="00302560"/>
    <w:rsid w:val="0030286E"/>
    <w:rsid w:val="003029A9"/>
    <w:rsid w:val="00303461"/>
    <w:rsid w:val="00303CD8"/>
    <w:rsid w:val="00303D01"/>
    <w:rsid w:val="00304D01"/>
    <w:rsid w:val="00304F64"/>
    <w:rsid w:val="0030508D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A6B"/>
    <w:rsid w:val="00311D3D"/>
    <w:rsid w:val="00311D94"/>
    <w:rsid w:val="003120CC"/>
    <w:rsid w:val="003122BF"/>
    <w:rsid w:val="003128DD"/>
    <w:rsid w:val="00312AE1"/>
    <w:rsid w:val="00312C8E"/>
    <w:rsid w:val="00312CDA"/>
    <w:rsid w:val="00313BF8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29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4FDE"/>
    <w:rsid w:val="003252F2"/>
    <w:rsid w:val="003259A3"/>
    <w:rsid w:val="00325A16"/>
    <w:rsid w:val="00325F64"/>
    <w:rsid w:val="003262DB"/>
    <w:rsid w:val="00326F1A"/>
    <w:rsid w:val="00327578"/>
    <w:rsid w:val="0032795C"/>
    <w:rsid w:val="0033067C"/>
    <w:rsid w:val="003308DA"/>
    <w:rsid w:val="00330F77"/>
    <w:rsid w:val="003313E1"/>
    <w:rsid w:val="003315AB"/>
    <w:rsid w:val="00332035"/>
    <w:rsid w:val="0033306E"/>
    <w:rsid w:val="0033313A"/>
    <w:rsid w:val="003337C9"/>
    <w:rsid w:val="00333872"/>
    <w:rsid w:val="003339DE"/>
    <w:rsid w:val="00333BA4"/>
    <w:rsid w:val="00334335"/>
    <w:rsid w:val="003346E4"/>
    <w:rsid w:val="00334AA4"/>
    <w:rsid w:val="00334EB3"/>
    <w:rsid w:val="00335001"/>
    <w:rsid w:val="0033502C"/>
    <w:rsid w:val="00335826"/>
    <w:rsid w:val="003358B1"/>
    <w:rsid w:val="00335D22"/>
    <w:rsid w:val="00335F60"/>
    <w:rsid w:val="003362C7"/>
    <w:rsid w:val="003363B8"/>
    <w:rsid w:val="0033640D"/>
    <w:rsid w:val="00336A55"/>
    <w:rsid w:val="00337740"/>
    <w:rsid w:val="003400D3"/>
    <w:rsid w:val="0034023E"/>
    <w:rsid w:val="0034026A"/>
    <w:rsid w:val="0034064B"/>
    <w:rsid w:val="003407FE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6747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635"/>
    <w:rsid w:val="003617C2"/>
    <w:rsid w:val="00361B69"/>
    <w:rsid w:val="00361B86"/>
    <w:rsid w:val="00361BB0"/>
    <w:rsid w:val="00361FD8"/>
    <w:rsid w:val="00362499"/>
    <w:rsid w:val="00362755"/>
    <w:rsid w:val="00362851"/>
    <w:rsid w:val="00362A87"/>
    <w:rsid w:val="00362B82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984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9A0"/>
    <w:rsid w:val="00381C5E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818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1EA"/>
    <w:rsid w:val="00390503"/>
    <w:rsid w:val="00390AA2"/>
    <w:rsid w:val="00390C2C"/>
    <w:rsid w:val="00391E66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5D4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535"/>
    <w:rsid w:val="003A562D"/>
    <w:rsid w:val="003A5AB7"/>
    <w:rsid w:val="003A5C4A"/>
    <w:rsid w:val="003A5DB2"/>
    <w:rsid w:val="003A6335"/>
    <w:rsid w:val="003A7397"/>
    <w:rsid w:val="003A77B8"/>
    <w:rsid w:val="003A79F9"/>
    <w:rsid w:val="003A7C3E"/>
    <w:rsid w:val="003A7D8C"/>
    <w:rsid w:val="003A7E57"/>
    <w:rsid w:val="003A7F9E"/>
    <w:rsid w:val="003A7FD2"/>
    <w:rsid w:val="003B075A"/>
    <w:rsid w:val="003B0817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5AD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5CD"/>
    <w:rsid w:val="003C4060"/>
    <w:rsid w:val="003C469D"/>
    <w:rsid w:val="003C4D16"/>
    <w:rsid w:val="003C53B3"/>
    <w:rsid w:val="003C5521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49E"/>
    <w:rsid w:val="003D0555"/>
    <w:rsid w:val="003D0611"/>
    <w:rsid w:val="003D07D6"/>
    <w:rsid w:val="003D0866"/>
    <w:rsid w:val="003D08B0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74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0E2B"/>
    <w:rsid w:val="003E1348"/>
    <w:rsid w:val="003E1433"/>
    <w:rsid w:val="003E15E9"/>
    <w:rsid w:val="003E16EA"/>
    <w:rsid w:val="003E18EB"/>
    <w:rsid w:val="003E1D25"/>
    <w:rsid w:val="003E1FFC"/>
    <w:rsid w:val="003E211D"/>
    <w:rsid w:val="003E2746"/>
    <w:rsid w:val="003E304C"/>
    <w:rsid w:val="003E3512"/>
    <w:rsid w:val="003E358B"/>
    <w:rsid w:val="003E3D87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DD"/>
    <w:rsid w:val="003F2971"/>
    <w:rsid w:val="003F2DC6"/>
    <w:rsid w:val="003F2EFA"/>
    <w:rsid w:val="003F30E8"/>
    <w:rsid w:val="003F380D"/>
    <w:rsid w:val="003F3CA9"/>
    <w:rsid w:val="003F3F4C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390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262"/>
    <w:rsid w:val="00401698"/>
    <w:rsid w:val="004018B7"/>
    <w:rsid w:val="00401F51"/>
    <w:rsid w:val="00401F96"/>
    <w:rsid w:val="004023D4"/>
    <w:rsid w:val="00402456"/>
    <w:rsid w:val="0040297A"/>
    <w:rsid w:val="0040312C"/>
    <w:rsid w:val="004037D5"/>
    <w:rsid w:val="00403884"/>
    <w:rsid w:val="00403A4A"/>
    <w:rsid w:val="00403B58"/>
    <w:rsid w:val="00404036"/>
    <w:rsid w:val="004044D5"/>
    <w:rsid w:val="00405167"/>
    <w:rsid w:val="004054F2"/>
    <w:rsid w:val="0040594A"/>
    <w:rsid w:val="00405C66"/>
    <w:rsid w:val="00406076"/>
    <w:rsid w:val="004064E5"/>
    <w:rsid w:val="00407656"/>
    <w:rsid w:val="0040772B"/>
    <w:rsid w:val="004079FA"/>
    <w:rsid w:val="00407A00"/>
    <w:rsid w:val="00407DF3"/>
    <w:rsid w:val="00410216"/>
    <w:rsid w:val="00410403"/>
    <w:rsid w:val="00410713"/>
    <w:rsid w:val="0041124D"/>
    <w:rsid w:val="004116A8"/>
    <w:rsid w:val="004118C7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7A71"/>
    <w:rsid w:val="00417B63"/>
    <w:rsid w:val="00417FC6"/>
    <w:rsid w:val="00420010"/>
    <w:rsid w:val="004208DA"/>
    <w:rsid w:val="004212AA"/>
    <w:rsid w:val="00421602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3B97"/>
    <w:rsid w:val="0042400D"/>
    <w:rsid w:val="004253DE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0C8A"/>
    <w:rsid w:val="0043113B"/>
    <w:rsid w:val="0043126D"/>
    <w:rsid w:val="00431482"/>
    <w:rsid w:val="00431B69"/>
    <w:rsid w:val="00431D1F"/>
    <w:rsid w:val="00431D88"/>
    <w:rsid w:val="00432181"/>
    <w:rsid w:val="00432889"/>
    <w:rsid w:val="00432907"/>
    <w:rsid w:val="00432D66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598"/>
    <w:rsid w:val="004356D6"/>
    <w:rsid w:val="00435EB8"/>
    <w:rsid w:val="00436319"/>
    <w:rsid w:val="00436E65"/>
    <w:rsid w:val="00436F04"/>
    <w:rsid w:val="00437A23"/>
    <w:rsid w:val="00437BEF"/>
    <w:rsid w:val="00437DD0"/>
    <w:rsid w:val="0044023A"/>
    <w:rsid w:val="004402FC"/>
    <w:rsid w:val="004406E4"/>
    <w:rsid w:val="004406F7"/>
    <w:rsid w:val="00440A1D"/>
    <w:rsid w:val="00440A94"/>
    <w:rsid w:val="00440B21"/>
    <w:rsid w:val="00440B5D"/>
    <w:rsid w:val="004416A3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739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16"/>
    <w:rsid w:val="00461FA5"/>
    <w:rsid w:val="00462081"/>
    <w:rsid w:val="004621A9"/>
    <w:rsid w:val="004622CA"/>
    <w:rsid w:val="00462926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BDC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3ED3"/>
    <w:rsid w:val="00474386"/>
    <w:rsid w:val="004747B3"/>
    <w:rsid w:val="00474E81"/>
    <w:rsid w:val="00475134"/>
    <w:rsid w:val="004751E7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1A2"/>
    <w:rsid w:val="004814FB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7D9"/>
    <w:rsid w:val="004838C3"/>
    <w:rsid w:val="0048396D"/>
    <w:rsid w:val="00483A54"/>
    <w:rsid w:val="00483BB0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8A2"/>
    <w:rsid w:val="0049196A"/>
    <w:rsid w:val="00491A55"/>
    <w:rsid w:val="00491BA4"/>
    <w:rsid w:val="00491BC6"/>
    <w:rsid w:val="00491C12"/>
    <w:rsid w:val="00491CAB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6196"/>
    <w:rsid w:val="00496AE0"/>
    <w:rsid w:val="00496E92"/>
    <w:rsid w:val="004970F7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FFF"/>
    <w:rsid w:val="004A3042"/>
    <w:rsid w:val="004A3191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411F"/>
    <w:rsid w:val="004B4133"/>
    <w:rsid w:val="004B4385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92F"/>
    <w:rsid w:val="004C0B36"/>
    <w:rsid w:val="004C0B8A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8B8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CFF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142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AFC"/>
    <w:rsid w:val="004D7CE9"/>
    <w:rsid w:val="004D7CEA"/>
    <w:rsid w:val="004D7EB1"/>
    <w:rsid w:val="004E022C"/>
    <w:rsid w:val="004E05B7"/>
    <w:rsid w:val="004E0604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41A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5DF"/>
    <w:rsid w:val="00502BDD"/>
    <w:rsid w:val="00503525"/>
    <w:rsid w:val="005037FF"/>
    <w:rsid w:val="0050380C"/>
    <w:rsid w:val="005039ED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AC5"/>
    <w:rsid w:val="00506C31"/>
    <w:rsid w:val="005071F7"/>
    <w:rsid w:val="005074D4"/>
    <w:rsid w:val="00507670"/>
    <w:rsid w:val="005078A1"/>
    <w:rsid w:val="00507F3B"/>
    <w:rsid w:val="0051010D"/>
    <w:rsid w:val="00510C4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320"/>
    <w:rsid w:val="00513C30"/>
    <w:rsid w:val="00513C4B"/>
    <w:rsid w:val="00513EBC"/>
    <w:rsid w:val="00513ECB"/>
    <w:rsid w:val="00514101"/>
    <w:rsid w:val="005142CD"/>
    <w:rsid w:val="005143D7"/>
    <w:rsid w:val="00514EAB"/>
    <w:rsid w:val="005150C9"/>
    <w:rsid w:val="00515282"/>
    <w:rsid w:val="0051581E"/>
    <w:rsid w:val="005159E4"/>
    <w:rsid w:val="005160C6"/>
    <w:rsid w:val="005169FD"/>
    <w:rsid w:val="00516E0F"/>
    <w:rsid w:val="005179B4"/>
    <w:rsid w:val="00517D7D"/>
    <w:rsid w:val="00520093"/>
    <w:rsid w:val="00520103"/>
    <w:rsid w:val="005203E4"/>
    <w:rsid w:val="00520512"/>
    <w:rsid w:val="0052069A"/>
    <w:rsid w:val="0052094F"/>
    <w:rsid w:val="0052123D"/>
    <w:rsid w:val="00521BB9"/>
    <w:rsid w:val="005220A9"/>
    <w:rsid w:val="005221F4"/>
    <w:rsid w:val="00522301"/>
    <w:rsid w:val="00523C3F"/>
    <w:rsid w:val="00523FD2"/>
    <w:rsid w:val="0052413F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A25"/>
    <w:rsid w:val="00532B83"/>
    <w:rsid w:val="00534068"/>
    <w:rsid w:val="005342D6"/>
    <w:rsid w:val="00534CBA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6DD"/>
    <w:rsid w:val="00536C15"/>
    <w:rsid w:val="0053702C"/>
    <w:rsid w:val="005370AB"/>
    <w:rsid w:val="00537538"/>
    <w:rsid w:val="00537587"/>
    <w:rsid w:val="00537B19"/>
    <w:rsid w:val="005402C9"/>
    <w:rsid w:val="005408F6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A58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0D"/>
    <w:rsid w:val="005555F6"/>
    <w:rsid w:val="00555699"/>
    <w:rsid w:val="00556B54"/>
    <w:rsid w:val="00556CB5"/>
    <w:rsid w:val="0055705D"/>
    <w:rsid w:val="005571BD"/>
    <w:rsid w:val="005573E9"/>
    <w:rsid w:val="0055753C"/>
    <w:rsid w:val="00557676"/>
    <w:rsid w:val="00557705"/>
    <w:rsid w:val="00557D49"/>
    <w:rsid w:val="00557EDB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4FA2"/>
    <w:rsid w:val="0056570F"/>
    <w:rsid w:val="00565AB6"/>
    <w:rsid w:val="00565EF3"/>
    <w:rsid w:val="00565F90"/>
    <w:rsid w:val="00566C79"/>
    <w:rsid w:val="00566FE5"/>
    <w:rsid w:val="00567224"/>
    <w:rsid w:val="005672E1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E0A"/>
    <w:rsid w:val="00573FC7"/>
    <w:rsid w:val="0057428A"/>
    <w:rsid w:val="00574500"/>
    <w:rsid w:val="00574525"/>
    <w:rsid w:val="0057533B"/>
    <w:rsid w:val="005754AE"/>
    <w:rsid w:val="00576A2D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ABB"/>
    <w:rsid w:val="00581BE0"/>
    <w:rsid w:val="00582705"/>
    <w:rsid w:val="005827FA"/>
    <w:rsid w:val="00582A6E"/>
    <w:rsid w:val="00582B2F"/>
    <w:rsid w:val="005830AA"/>
    <w:rsid w:val="005832A6"/>
    <w:rsid w:val="00583BF8"/>
    <w:rsid w:val="00583C62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133"/>
    <w:rsid w:val="00587382"/>
    <w:rsid w:val="0058744A"/>
    <w:rsid w:val="0058762B"/>
    <w:rsid w:val="00587DD0"/>
    <w:rsid w:val="00587FFC"/>
    <w:rsid w:val="005900BA"/>
    <w:rsid w:val="00590246"/>
    <w:rsid w:val="00590534"/>
    <w:rsid w:val="00590771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936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65"/>
    <w:rsid w:val="005A0B88"/>
    <w:rsid w:val="005A1028"/>
    <w:rsid w:val="005A109A"/>
    <w:rsid w:val="005A13E3"/>
    <w:rsid w:val="005A1725"/>
    <w:rsid w:val="005A19E1"/>
    <w:rsid w:val="005A1AEB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22"/>
    <w:rsid w:val="005A5344"/>
    <w:rsid w:val="005A5794"/>
    <w:rsid w:val="005A5856"/>
    <w:rsid w:val="005A5DB1"/>
    <w:rsid w:val="005A6376"/>
    <w:rsid w:val="005A67CB"/>
    <w:rsid w:val="005A6934"/>
    <w:rsid w:val="005A7BF5"/>
    <w:rsid w:val="005B006F"/>
    <w:rsid w:val="005B01B1"/>
    <w:rsid w:val="005B0258"/>
    <w:rsid w:val="005B04F5"/>
    <w:rsid w:val="005B062E"/>
    <w:rsid w:val="005B0AC8"/>
    <w:rsid w:val="005B11A5"/>
    <w:rsid w:val="005B185A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0B45"/>
    <w:rsid w:val="005C1D33"/>
    <w:rsid w:val="005C1E36"/>
    <w:rsid w:val="005C1F69"/>
    <w:rsid w:val="005C1FAD"/>
    <w:rsid w:val="005C21E4"/>
    <w:rsid w:val="005C2375"/>
    <w:rsid w:val="005C2879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1A28"/>
    <w:rsid w:val="005D21EA"/>
    <w:rsid w:val="005D2444"/>
    <w:rsid w:val="005D3F03"/>
    <w:rsid w:val="005D407F"/>
    <w:rsid w:val="005D43D0"/>
    <w:rsid w:val="005D4848"/>
    <w:rsid w:val="005D48BC"/>
    <w:rsid w:val="005D48E1"/>
    <w:rsid w:val="005D4B0B"/>
    <w:rsid w:val="005D4B7F"/>
    <w:rsid w:val="005D4C88"/>
    <w:rsid w:val="005D4D4D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AD2"/>
    <w:rsid w:val="005E46C1"/>
    <w:rsid w:val="005E4D37"/>
    <w:rsid w:val="005E5321"/>
    <w:rsid w:val="005E5E2F"/>
    <w:rsid w:val="005E5F53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6EA5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7DB"/>
    <w:rsid w:val="00606B22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8C"/>
    <w:rsid w:val="00613620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F2"/>
    <w:rsid w:val="00614C01"/>
    <w:rsid w:val="00614CB8"/>
    <w:rsid w:val="00614E28"/>
    <w:rsid w:val="00615223"/>
    <w:rsid w:val="00615496"/>
    <w:rsid w:val="0061555F"/>
    <w:rsid w:val="00615A76"/>
    <w:rsid w:val="0061652F"/>
    <w:rsid w:val="00616F72"/>
    <w:rsid w:val="0061727E"/>
    <w:rsid w:val="006172E3"/>
    <w:rsid w:val="00617362"/>
    <w:rsid w:val="00617B82"/>
    <w:rsid w:val="00617E54"/>
    <w:rsid w:val="0062032B"/>
    <w:rsid w:val="006203A3"/>
    <w:rsid w:val="00620F9D"/>
    <w:rsid w:val="00620FC3"/>
    <w:rsid w:val="006210AE"/>
    <w:rsid w:val="00621410"/>
    <w:rsid w:val="0062150E"/>
    <w:rsid w:val="0062172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64B0"/>
    <w:rsid w:val="006266ED"/>
    <w:rsid w:val="00627252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020"/>
    <w:rsid w:val="006312E6"/>
    <w:rsid w:val="006313F3"/>
    <w:rsid w:val="00631646"/>
    <w:rsid w:val="00631D0F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C24"/>
    <w:rsid w:val="00644D47"/>
    <w:rsid w:val="006456BC"/>
    <w:rsid w:val="00645A71"/>
    <w:rsid w:val="00645E82"/>
    <w:rsid w:val="00646027"/>
    <w:rsid w:val="00646184"/>
    <w:rsid w:val="006464C1"/>
    <w:rsid w:val="00646648"/>
    <w:rsid w:val="00646D09"/>
    <w:rsid w:val="00646E3D"/>
    <w:rsid w:val="006477A9"/>
    <w:rsid w:val="006478CF"/>
    <w:rsid w:val="00647CA5"/>
    <w:rsid w:val="00650175"/>
    <w:rsid w:val="00650255"/>
    <w:rsid w:val="006502BE"/>
    <w:rsid w:val="0065080F"/>
    <w:rsid w:val="00650BE6"/>
    <w:rsid w:val="00650C30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8E4"/>
    <w:rsid w:val="00655944"/>
    <w:rsid w:val="00655B92"/>
    <w:rsid w:val="00655CA0"/>
    <w:rsid w:val="00655E2F"/>
    <w:rsid w:val="0065652F"/>
    <w:rsid w:val="006567E0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7C5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6B31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0A21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57C"/>
    <w:rsid w:val="00674690"/>
    <w:rsid w:val="00674769"/>
    <w:rsid w:val="00674D19"/>
    <w:rsid w:val="00674FF1"/>
    <w:rsid w:val="00675262"/>
    <w:rsid w:val="00675A27"/>
    <w:rsid w:val="00675E41"/>
    <w:rsid w:val="00676418"/>
    <w:rsid w:val="00676C0C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131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2F99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971"/>
    <w:rsid w:val="006A0B4C"/>
    <w:rsid w:val="006A116F"/>
    <w:rsid w:val="006A1818"/>
    <w:rsid w:val="006A1987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368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262"/>
    <w:rsid w:val="006C0439"/>
    <w:rsid w:val="006C04A3"/>
    <w:rsid w:val="006C0752"/>
    <w:rsid w:val="006C11FD"/>
    <w:rsid w:val="006C1563"/>
    <w:rsid w:val="006C1773"/>
    <w:rsid w:val="006C180B"/>
    <w:rsid w:val="006C1CCF"/>
    <w:rsid w:val="006C221E"/>
    <w:rsid w:val="006C23F8"/>
    <w:rsid w:val="006C2889"/>
    <w:rsid w:val="006C2BDA"/>
    <w:rsid w:val="006C2E1A"/>
    <w:rsid w:val="006C3870"/>
    <w:rsid w:val="006C398A"/>
    <w:rsid w:val="006C44E1"/>
    <w:rsid w:val="006C4671"/>
    <w:rsid w:val="006C4D2B"/>
    <w:rsid w:val="006C4D79"/>
    <w:rsid w:val="006C4E2D"/>
    <w:rsid w:val="006C5231"/>
    <w:rsid w:val="006C529E"/>
    <w:rsid w:val="006C5905"/>
    <w:rsid w:val="006C6421"/>
    <w:rsid w:val="006C66EF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DBA"/>
    <w:rsid w:val="006D438A"/>
    <w:rsid w:val="006D47E7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D7A1F"/>
    <w:rsid w:val="006E002F"/>
    <w:rsid w:val="006E05C8"/>
    <w:rsid w:val="006E143F"/>
    <w:rsid w:val="006E179B"/>
    <w:rsid w:val="006E1AF5"/>
    <w:rsid w:val="006E1F34"/>
    <w:rsid w:val="006E2117"/>
    <w:rsid w:val="006E2269"/>
    <w:rsid w:val="006E227B"/>
    <w:rsid w:val="006E255E"/>
    <w:rsid w:val="006E287C"/>
    <w:rsid w:val="006E3228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6CD1"/>
    <w:rsid w:val="006E710D"/>
    <w:rsid w:val="006E7815"/>
    <w:rsid w:val="006E7C79"/>
    <w:rsid w:val="006F016F"/>
    <w:rsid w:val="006F0536"/>
    <w:rsid w:val="006F19F0"/>
    <w:rsid w:val="006F1B97"/>
    <w:rsid w:val="006F1D19"/>
    <w:rsid w:val="006F1DE3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0D1"/>
    <w:rsid w:val="006F4281"/>
    <w:rsid w:val="006F4368"/>
    <w:rsid w:val="006F4E65"/>
    <w:rsid w:val="006F4F9B"/>
    <w:rsid w:val="006F50DE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3E3C"/>
    <w:rsid w:val="00704205"/>
    <w:rsid w:val="0070433D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5D43"/>
    <w:rsid w:val="00716001"/>
    <w:rsid w:val="00716591"/>
    <w:rsid w:val="007166A3"/>
    <w:rsid w:val="007204E1"/>
    <w:rsid w:val="00720957"/>
    <w:rsid w:val="00720AD4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D03"/>
    <w:rsid w:val="00725F15"/>
    <w:rsid w:val="007261C8"/>
    <w:rsid w:val="00726410"/>
    <w:rsid w:val="007268A6"/>
    <w:rsid w:val="007268C6"/>
    <w:rsid w:val="0072724A"/>
    <w:rsid w:val="0072732A"/>
    <w:rsid w:val="00727C08"/>
    <w:rsid w:val="00727D74"/>
    <w:rsid w:val="007302AE"/>
    <w:rsid w:val="00730327"/>
    <w:rsid w:val="0073075B"/>
    <w:rsid w:val="00730768"/>
    <w:rsid w:val="00730C31"/>
    <w:rsid w:val="00730DC4"/>
    <w:rsid w:val="00731D91"/>
    <w:rsid w:val="00732684"/>
    <w:rsid w:val="00733106"/>
    <w:rsid w:val="007335D5"/>
    <w:rsid w:val="00733AF9"/>
    <w:rsid w:val="00733CD1"/>
    <w:rsid w:val="00733DBE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69E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1939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F97"/>
    <w:rsid w:val="00761319"/>
    <w:rsid w:val="007613CA"/>
    <w:rsid w:val="00762652"/>
    <w:rsid w:val="00762ACE"/>
    <w:rsid w:val="00762B9D"/>
    <w:rsid w:val="00762E05"/>
    <w:rsid w:val="0076386E"/>
    <w:rsid w:val="0076448D"/>
    <w:rsid w:val="00764D08"/>
    <w:rsid w:val="0076508F"/>
    <w:rsid w:val="00765C29"/>
    <w:rsid w:val="00765EA6"/>
    <w:rsid w:val="0076677B"/>
    <w:rsid w:val="0076684C"/>
    <w:rsid w:val="0076704F"/>
    <w:rsid w:val="0076725D"/>
    <w:rsid w:val="0076757A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50B"/>
    <w:rsid w:val="007737E9"/>
    <w:rsid w:val="00773973"/>
    <w:rsid w:val="00773B2B"/>
    <w:rsid w:val="00773E97"/>
    <w:rsid w:val="00774777"/>
    <w:rsid w:val="007747C4"/>
    <w:rsid w:val="00775026"/>
    <w:rsid w:val="0077525A"/>
    <w:rsid w:val="00775FF3"/>
    <w:rsid w:val="00776663"/>
    <w:rsid w:val="00777832"/>
    <w:rsid w:val="007811E5"/>
    <w:rsid w:val="007813DA"/>
    <w:rsid w:val="0078158C"/>
    <w:rsid w:val="007816A5"/>
    <w:rsid w:val="00781BCF"/>
    <w:rsid w:val="00782396"/>
    <w:rsid w:val="007829B4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F1"/>
    <w:rsid w:val="007A1F42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2B7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765C"/>
    <w:rsid w:val="007C012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E70"/>
    <w:rsid w:val="007C6312"/>
    <w:rsid w:val="007C6564"/>
    <w:rsid w:val="007C65F1"/>
    <w:rsid w:val="007C6789"/>
    <w:rsid w:val="007C6889"/>
    <w:rsid w:val="007C6B60"/>
    <w:rsid w:val="007C79AC"/>
    <w:rsid w:val="007D0233"/>
    <w:rsid w:val="007D112E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76D"/>
    <w:rsid w:val="007E3BBE"/>
    <w:rsid w:val="007E3DD6"/>
    <w:rsid w:val="007E41CD"/>
    <w:rsid w:val="007E461D"/>
    <w:rsid w:val="007E4C8C"/>
    <w:rsid w:val="007E4E05"/>
    <w:rsid w:val="007E5AFD"/>
    <w:rsid w:val="007E6B8D"/>
    <w:rsid w:val="007E72E0"/>
    <w:rsid w:val="007E7362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F61"/>
    <w:rsid w:val="007F6AE6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305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F50"/>
    <w:rsid w:val="00803481"/>
    <w:rsid w:val="00803550"/>
    <w:rsid w:val="00803A75"/>
    <w:rsid w:val="00803D1C"/>
    <w:rsid w:val="00803FDC"/>
    <w:rsid w:val="0080412B"/>
    <w:rsid w:val="008043B4"/>
    <w:rsid w:val="00804711"/>
    <w:rsid w:val="00804B08"/>
    <w:rsid w:val="008051DC"/>
    <w:rsid w:val="00805749"/>
    <w:rsid w:val="00805857"/>
    <w:rsid w:val="00805C27"/>
    <w:rsid w:val="00806238"/>
    <w:rsid w:val="008062FB"/>
    <w:rsid w:val="00806577"/>
    <w:rsid w:val="008065A3"/>
    <w:rsid w:val="00806F4A"/>
    <w:rsid w:val="00806FFA"/>
    <w:rsid w:val="0080734F"/>
    <w:rsid w:val="008073E8"/>
    <w:rsid w:val="00807774"/>
    <w:rsid w:val="00807E26"/>
    <w:rsid w:val="0081005E"/>
    <w:rsid w:val="008101F8"/>
    <w:rsid w:val="0081024D"/>
    <w:rsid w:val="00810430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CA6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D17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61B6"/>
    <w:rsid w:val="008162AB"/>
    <w:rsid w:val="0081646E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8BA"/>
    <w:rsid w:val="00826A3B"/>
    <w:rsid w:val="00826DDC"/>
    <w:rsid w:val="00826F14"/>
    <w:rsid w:val="008274EF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44"/>
    <w:rsid w:val="008407A1"/>
    <w:rsid w:val="00840BBA"/>
    <w:rsid w:val="00840CA3"/>
    <w:rsid w:val="00840D06"/>
    <w:rsid w:val="00840DE7"/>
    <w:rsid w:val="00840FD3"/>
    <w:rsid w:val="008410AD"/>
    <w:rsid w:val="00841288"/>
    <w:rsid w:val="008412BC"/>
    <w:rsid w:val="008417E2"/>
    <w:rsid w:val="00841860"/>
    <w:rsid w:val="00842116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47FAE"/>
    <w:rsid w:val="0085039B"/>
    <w:rsid w:val="00850637"/>
    <w:rsid w:val="008508AA"/>
    <w:rsid w:val="00851265"/>
    <w:rsid w:val="008512E1"/>
    <w:rsid w:val="00851481"/>
    <w:rsid w:val="008523B7"/>
    <w:rsid w:val="00852B8C"/>
    <w:rsid w:val="00852BDF"/>
    <w:rsid w:val="0085349E"/>
    <w:rsid w:val="00853B83"/>
    <w:rsid w:val="00853BDD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A96"/>
    <w:rsid w:val="00856FC2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3DD"/>
    <w:rsid w:val="00865434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0888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80B"/>
    <w:rsid w:val="00892DBD"/>
    <w:rsid w:val="00892EBD"/>
    <w:rsid w:val="008933D5"/>
    <w:rsid w:val="00893638"/>
    <w:rsid w:val="008937D0"/>
    <w:rsid w:val="008940EE"/>
    <w:rsid w:val="008942D3"/>
    <w:rsid w:val="00894390"/>
    <w:rsid w:val="008943D4"/>
    <w:rsid w:val="0089441D"/>
    <w:rsid w:val="0089460C"/>
    <w:rsid w:val="00894B12"/>
    <w:rsid w:val="00894B6D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8EC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E1"/>
    <w:rsid w:val="008A5FF3"/>
    <w:rsid w:val="008A6131"/>
    <w:rsid w:val="008A61FF"/>
    <w:rsid w:val="008A63DF"/>
    <w:rsid w:val="008A65F6"/>
    <w:rsid w:val="008A6E74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4F"/>
    <w:rsid w:val="008B4FE7"/>
    <w:rsid w:val="008B51A6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D72"/>
    <w:rsid w:val="008B7FD8"/>
    <w:rsid w:val="008C0263"/>
    <w:rsid w:val="008C1882"/>
    <w:rsid w:val="008C1F2A"/>
    <w:rsid w:val="008C2A29"/>
    <w:rsid w:val="008C2A5C"/>
    <w:rsid w:val="008C333A"/>
    <w:rsid w:val="008C349C"/>
    <w:rsid w:val="008C3658"/>
    <w:rsid w:val="008C459E"/>
    <w:rsid w:val="008C48A6"/>
    <w:rsid w:val="008C4C33"/>
    <w:rsid w:val="008C4C9A"/>
    <w:rsid w:val="008C5927"/>
    <w:rsid w:val="008C593F"/>
    <w:rsid w:val="008C5B0B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5C4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7B4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43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465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2A9C"/>
    <w:rsid w:val="008F3651"/>
    <w:rsid w:val="008F3724"/>
    <w:rsid w:val="008F3F4F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64E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DB"/>
    <w:rsid w:val="009126A7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5FA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ABF"/>
    <w:rsid w:val="00921B25"/>
    <w:rsid w:val="00922858"/>
    <w:rsid w:val="00922BF7"/>
    <w:rsid w:val="00922FD9"/>
    <w:rsid w:val="00922FE4"/>
    <w:rsid w:val="0092327C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286"/>
    <w:rsid w:val="00925342"/>
    <w:rsid w:val="0092538D"/>
    <w:rsid w:val="00925D83"/>
    <w:rsid w:val="00925FFD"/>
    <w:rsid w:val="0092643E"/>
    <w:rsid w:val="00926482"/>
    <w:rsid w:val="00926861"/>
    <w:rsid w:val="00927426"/>
    <w:rsid w:val="00927AA4"/>
    <w:rsid w:val="00930016"/>
    <w:rsid w:val="009303E0"/>
    <w:rsid w:val="00930452"/>
    <w:rsid w:val="00930962"/>
    <w:rsid w:val="00930B84"/>
    <w:rsid w:val="00931AE8"/>
    <w:rsid w:val="009321B3"/>
    <w:rsid w:val="0093254F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6A4"/>
    <w:rsid w:val="00937B44"/>
    <w:rsid w:val="00940307"/>
    <w:rsid w:val="0094030E"/>
    <w:rsid w:val="00940D9D"/>
    <w:rsid w:val="009411AB"/>
    <w:rsid w:val="009413AC"/>
    <w:rsid w:val="00941914"/>
    <w:rsid w:val="00941D01"/>
    <w:rsid w:val="00941EC2"/>
    <w:rsid w:val="0094221D"/>
    <w:rsid w:val="009425C6"/>
    <w:rsid w:val="00942A03"/>
    <w:rsid w:val="00942CFD"/>
    <w:rsid w:val="0094333F"/>
    <w:rsid w:val="009438FA"/>
    <w:rsid w:val="00943924"/>
    <w:rsid w:val="0094408E"/>
    <w:rsid w:val="009441FB"/>
    <w:rsid w:val="0094472D"/>
    <w:rsid w:val="0094498E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0AEC"/>
    <w:rsid w:val="00951764"/>
    <w:rsid w:val="009517C6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027"/>
    <w:rsid w:val="0095625A"/>
    <w:rsid w:val="0095639F"/>
    <w:rsid w:val="00956432"/>
    <w:rsid w:val="009569EF"/>
    <w:rsid w:val="00956B4B"/>
    <w:rsid w:val="00956BC6"/>
    <w:rsid w:val="00957034"/>
    <w:rsid w:val="00957062"/>
    <w:rsid w:val="009576BD"/>
    <w:rsid w:val="00957A7B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4DC"/>
    <w:rsid w:val="00965E33"/>
    <w:rsid w:val="00966376"/>
    <w:rsid w:val="009666BF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EC4"/>
    <w:rsid w:val="00970FBE"/>
    <w:rsid w:val="009712BD"/>
    <w:rsid w:val="009714F0"/>
    <w:rsid w:val="009715EA"/>
    <w:rsid w:val="0097160D"/>
    <w:rsid w:val="00971E60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AD8"/>
    <w:rsid w:val="00980D10"/>
    <w:rsid w:val="00980E28"/>
    <w:rsid w:val="00981053"/>
    <w:rsid w:val="009814F4"/>
    <w:rsid w:val="009817BB"/>
    <w:rsid w:val="00981DDC"/>
    <w:rsid w:val="0098242C"/>
    <w:rsid w:val="009827B4"/>
    <w:rsid w:val="00983067"/>
    <w:rsid w:val="0098310D"/>
    <w:rsid w:val="009833A2"/>
    <w:rsid w:val="0098354F"/>
    <w:rsid w:val="0098418C"/>
    <w:rsid w:val="0098458B"/>
    <w:rsid w:val="009846FC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87C07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4D76"/>
    <w:rsid w:val="009952CE"/>
    <w:rsid w:val="00995428"/>
    <w:rsid w:val="009954CC"/>
    <w:rsid w:val="00995C29"/>
    <w:rsid w:val="00995CC3"/>
    <w:rsid w:val="00995D16"/>
    <w:rsid w:val="009962C3"/>
    <w:rsid w:val="00996C54"/>
    <w:rsid w:val="00996E4C"/>
    <w:rsid w:val="0099701E"/>
    <w:rsid w:val="00997AD7"/>
    <w:rsid w:val="009A032A"/>
    <w:rsid w:val="009A0720"/>
    <w:rsid w:val="009A1452"/>
    <w:rsid w:val="009A183C"/>
    <w:rsid w:val="009A228D"/>
    <w:rsid w:val="009A32D0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A7DE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662D"/>
    <w:rsid w:val="009B71CA"/>
    <w:rsid w:val="009C02B9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AE6"/>
    <w:rsid w:val="009C3B43"/>
    <w:rsid w:val="009C4062"/>
    <w:rsid w:val="009C4349"/>
    <w:rsid w:val="009C43C9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7B8"/>
    <w:rsid w:val="009C78A9"/>
    <w:rsid w:val="009C7A65"/>
    <w:rsid w:val="009C7B5F"/>
    <w:rsid w:val="009C7F6D"/>
    <w:rsid w:val="009D0FE5"/>
    <w:rsid w:val="009D1263"/>
    <w:rsid w:val="009D1848"/>
    <w:rsid w:val="009D1FB1"/>
    <w:rsid w:val="009D21DA"/>
    <w:rsid w:val="009D29D1"/>
    <w:rsid w:val="009D3730"/>
    <w:rsid w:val="009D45FC"/>
    <w:rsid w:val="009D4EBC"/>
    <w:rsid w:val="009D509F"/>
    <w:rsid w:val="009D52C0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39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6DAD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766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51F"/>
    <w:rsid w:val="009F5D8A"/>
    <w:rsid w:val="009F6832"/>
    <w:rsid w:val="009F7022"/>
    <w:rsid w:val="009F7107"/>
    <w:rsid w:val="009F7B92"/>
    <w:rsid w:val="00A0007C"/>
    <w:rsid w:val="00A0056A"/>
    <w:rsid w:val="00A007F0"/>
    <w:rsid w:val="00A00AEB"/>
    <w:rsid w:val="00A01236"/>
    <w:rsid w:val="00A016A9"/>
    <w:rsid w:val="00A01FF0"/>
    <w:rsid w:val="00A023CA"/>
    <w:rsid w:val="00A02570"/>
    <w:rsid w:val="00A02C76"/>
    <w:rsid w:val="00A02CB5"/>
    <w:rsid w:val="00A0327C"/>
    <w:rsid w:val="00A03A0F"/>
    <w:rsid w:val="00A03DFE"/>
    <w:rsid w:val="00A03FA8"/>
    <w:rsid w:val="00A046BE"/>
    <w:rsid w:val="00A04B4C"/>
    <w:rsid w:val="00A04B5C"/>
    <w:rsid w:val="00A04C4C"/>
    <w:rsid w:val="00A05480"/>
    <w:rsid w:val="00A062F1"/>
    <w:rsid w:val="00A0654F"/>
    <w:rsid w:val="00A065FC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3D2"/>
    <w:rsid w:val="00A126AF"/>
    <w:rsid w:val="00A12869"/>
    <w:rsid w:val="00A12A5C"/>
    <w:rsid w:val="00A12AD9"/>
    <w:rsid w:val="00A12C41"/>
    <w:rsid w:val="00A12C46"/>
    <w:rsid w:val="00A12CFB"/>
    <w:rsid w:val="00A12D7C"/>
    <w:rsid w:val="00A12F1F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733D"/>
    <w:rsid w:val="00A17E01"/>
    <w:rsid w:val="00A202FE"/>
    <w:rsid w:val="00A2031A"/>
    <w:rsid w:val="00A20824"/>
    <w:rsid w:val="00A20A2A"/>
    <w:rsid w:val="00A20EA6"/>
    <w:rsid w:val="00A21633"/>
    <w:rsid w:val="00A21802"/>
    <w:rsid w:val="00A218EA"/>
    <w:rsid w:val="00A21921"/>
    <w:rsid w:val="00A21974"/>
    <w:rsid w:val="00A2199F"/>
    <w:rsid w:val="00A219C9"/>
    <w:rsid w:val="00A21EB5"/>
    <w:rsid w:val="00A220C0"/>
    <w:rsid w:val="00A22568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982"/>
    <w:rsid w:val="00A25AA3"/>
    <w:rsid w:val="00A25B53"/>
    <w:rsid w:val="00A260DF"/>
    <w:rsid w:val="00A261D6"/>
    <w:rsid w:val="00A26A17"/>
    <w:rsid w:val="00A26A34"/>
    <w:rsid w:val="00A26BEB"/>
    <w:rsid w:val="00A2709D"/>
    <w:rsid w:val="00A271D3"/>
    <w:rsid w:val="00A273CE"/>
    <w:rsid w:val="00A27829"/>
    <w:rsid w:val="00A27A0C"/>
    <w:rsid w:val="00A27D74"/>
    <w:rsid w:val="00A30196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E83"/>
    <w:rsid w:val="00A33F2C"/>
    <w:rsid w:val="00A34013"/>
    <w:rsid w:val="00A3410F"/>
    <w:rsid w:val="00A34327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3AC"/>
    <w:rsid w:val="00A4158E"/>
    <w:rsid w:val="00A4162D"/>
    <w:rsid w:val="00A41B8F"/>
    <w:rsid w:val="00A41DC1"/>
    <w:rsid w:val="00A4236C"/>
    <w:rsid w:val="00A42648"/>
    <w:rsid w:val="00A427F1"/>
    <w:rsid w:val="00A42C87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A15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A24"/>
    <w:rsid w:val="00A55C24"/>
    <w:rsid w:val="00A5678C"/>
    <w:rsid w:val="00A56E8C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2D7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3BA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083"/>
    <w:rsid w:val="00A740B1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71F7"/>
    <w:rsid w:val="00A77240"/>
    <w:rsid w:val="00A80279"/>
    <w:rsid w:val="00A80319"/>
    <w:rsid w:val="00A80483"/>
    <w:rsid w:val="00A815DD"/>
    <w:rsid w:val="00A81786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1ED"/>
    <w:rsid w:val="00A8767F"/>
    <w:rsid w:val="00A8776F"/>
    <w:rsid w:val="00A87A17"/>
    <w:rsid w:val="00A87F9F"/>
    <w:rsid w:val="00A9013E"/>
    <w:rsid w:val="00A90246"/>
    <w:rsid w:val="00A903AE"/>
    <w:rsid w:val="00A905E6"/>
    <w:rsid w:val="00A906BB"/>
    <w:rsid w:val="00A90F47"/>
    <w:rsid w:val="00A9100B"/>
    <w:rsid w:val="00A91214"/>
    <w:rsid w:val="00A91445"/>
    <w:rsid w:val="00A91F31"/>
    <w:rsid w:val="00A922C0"/>
    <w:rsid w:val="00A922FB"/>
    <w:rsid w:val="00A923F7"/>
    <w:rsid w:val="00A92956"/>
    <w:rsid w:val="00A929EE"/>
    <w:rsid w:val="00A92A14"/>
    <w:rsid w:val="00A92D06"/>
    <w:rsid w:val="00A9325B"/>
    <w:rsid w:val="00A932A6"/>
    <w:rsid w:val="00A937E4"/>
    <w:rsid w:val="00A93835"/>
    <w:rsid w:val="00A938B0"/>
    <w:rsid w:val="00A93B2E"/>
    <w:rsid w:val="00A94037"/>
    <w:rsid w:val="00A940FD"/>
    <w:rsid w:val="00A9447B"/>
    <w:rsid w:val="00A945D3"/>
    <w:rsid w:val="00A94632"/>
    <w:rsid w:val="00A946BA"/>
    <w:rsid w:val="00A94C3F"/>
    <w:rsid w:val="00A94CE3"/>
    <w:rsid w:val="00A95102"/>
    <w:rsid w:val="00A953EB"/>
    <w:rsid w:val="00A95794"/>
    <w:rsid w:val="00A96114"/>
    <w:rsid w:val="00A96E13"/>
    <w:rsid w:val="00A96ECC"/>
    <w:rsid w:val="00A97145"/>
    <w:rsid w:val="00A97512"/>
    <w:rsid w:val="00AA034D"/>
    <w:rsid w:val="00AA0375"/>
    <w:rsid w:val="00AA03B8"/>
    <w:rsid w:val="00AA1107"/>
    <w:rsid w:val="00AA1455"/>
    <w:rsid w:val="00AA15F7"/>
    <w:rsid w:val="00AA1B17"/>
    <w:rsid w:val="00AA1CA5"/>
    <w:rsid w:val="00AA2917"/>
    <w:rsid w:val="00AA2A59"/>
    <w:rsid w:val="00AA2E48"/>
    <w:rsid w:val="00AA3125"/>
    <w:rsid w:val="00AA35DE"/>
    <w:rsid w:val="00AA3BC9"/>
    <w:rsid w:val="00AA3EFE"/>
    <w:rsid w:val="00AA44ED"/>
    <w:rsid w:val="00AA49A0"/>
    <w:rsid w:val="00AA5130"/>
    <w:rsid w:val="00AA513B"/>
    <w:rsid w:val="00AA55A8"/>
    <w:rsid w:val="00AA577F"/>
    <w:rsid w:val="00AA5DDB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50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B40"/>
    <w:rsid w:val="00AB2D8F"/>
    <w:rsid w:val="00AB2EC2"/>
    <w:rsid w:val="00AB2F08"/>
    <w:rsid w:val="00AB383F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436"/>
    <w:rsid w:val="00AB7512"/>
    <w:rsid w:val="00AB77CD"/>
    <w:rsid w:val="00AB793A"/>
    <w:rsid w:val="00AB7C06"/>
    <w:rsid w:val="00AB7E1A"/>
    <w:rsid w:val="00AB7F7C"/>
    <w:rsid w:val="00AC05A6"/>
    <w:rsid w:val="00AC05FB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20D6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45C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5F48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3F3"/>
    <w:rsid w:val="00AE354B"/>
    <w:rsid w:val="00AE42E1"/>
    <w:rsid w:val="00AE44D7"/>
    <w:rsid w:val="00AE48C7"/>
    <w:rsid w:val="00AE4BD4"/>
    <w:rsid w:val="00AE4FDC"/>
    <w:rsid w:val="00AE5226"/>
    <w:rsid w:val="00AE5391"/>
    <w:rsid w:val="00AE5CEF"/>
    <w:rsid w:val="00AE5D53"/>
    <w:rsid w:val="00AE6AAC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6154"/>
    <w:rsid w:val="00AF6241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4F2"/>
    <w:rsid w:val="00B0165D"/>
    <w:rsid w:val="00B018EB"/>
    <w:rsid w:val="00B01DB6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3FA"/>
    <w:rsid w:val="00B046AF"/>
    <w:rsid w:val="00B046EC"/>
    <w:rsid w:val="00B04A1F"/>
    <w:rsid w:val="00B04DF9"/>
    <w:rsid w:val="00B05792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261"/>
    <w:rsid w:val="00B143E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117"/>
    <w:rsid w:val="00B26630"/>
    <w:rsid w:val="00B266A3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0B5A"/>
    <w:rsid w:val="00B30E9E"/>
    <w:rsid w:val="00B3169F"/>
    <w:rsid w:val="00B31B2C"/>
    <w:rsid w:val="00B324FF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A74"/>
    <w:rsid w:val="00B35B35"/>
    <w:rsid w:val="00B35B55"/>
    <w:rsid w:val="00B35BFE"/>
    <w:rsid w:val="00B36726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54C"/>
    <w:rsid w:val="00B41552"/>
    <w:rsid w:val="00B415E5"/>
    <w:rsid w:val="00B41FE8"/>
    <w:rsid w:val="00B42836"/>
    <w:rsid w:val="00B42CD1"/>
    <w:rsid w:val="00B4404C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7AF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76C"/>
    <w:rsid w:val="00B63878"/>
    <w:rsid w:val="00B63F9F"/>
    <w:rsid w:val="00B641F3"/>
    <w:rsid w:val="00B646CF"/>
    <w:rsid w:val="00B6482E"/>
    <w:rsid w:val="00B648EE"/>
    <w:rsid w:val="00B64DA8"/>
    <w:rsid w:val="00B64DB4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701F8"/>
    <w:rsid w:val="00B7045F"/>
    <w:rsid w:val="00B707F5"/>
    <w:rsid w:val="00B709CA"/>
    <w:rsid w:val="00B70AAA"/>
    <w:rsid w:val="00B70C80"/>
    <w:rsid w:val="00B71A24"/>
    <w:rsid w:val="00B71B0D"/>
    <w:rsid w:val="00B71BF4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96A"/>
    <w:rsid w:val="00B73ED7"/>
    <w:rsid w:val="00B73F04"/>
    <w:rsid w:val="00B74209"/>
    <w:rsid w:val="00B74284"/>
    <w:rsid w:val="00B74634"/>
    <w:rsid w:val="00B746CA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728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3AB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531"/>
    <w:rsid w:val="00BB28E5"/>
    <w:rsid w:val="00BB2914"/>
    <w:rsid w:val="00BB2B07"/>
    <w:rsid w:val="00BB2E28"/>
    <w:rsid w:val="00BB3418"/>
    <w:rsid w:val="00BB36C7"/>
    <w:rsid w:val="00BB3EEB"/>
    <w:rsid w:val="00BB437F"/>
    <w:rsid w:val="00BB4719"/>
    <w:rsid w:val="00BB529C"/>
    <w:rsid w:val="00BB5750"/>
    <w:rsid w:val="00BB5832"/>
    <w:rsid w:val="00BB5862"/>
    <w:rsid w:val="00BB5C51"/>
    <w:rsid w:val="00BB5E28"/>
    <w:rsid w:val="00BB5F87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4B2"/>
    <w:rsid w:val="00BC0A74"/>
    <w:rsid w:val="00BC1173"/>
    <w:rsid w:val="00BC146A"/>
    <w:rsid w:val="00BC1A21"/>
    <w:rsid w:val="00BC1CC9"/>
    <w:rsid w:val="00BC1D4A"/>
    <w:rsid w:val="00BC2373"/>
    <w:rsid w:val="00BC240E"/>
    <w:rsid w:val="00BC248D"/>
    <w:rsid w:val="00BC2DE3"/>
    <w:rsid w:val="00BC3368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5514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0FD9"/>
    <w:rsid w:val="00BE0FF4"/>
    <w:rsid w:val="00BE110D"/>
    <w:rsid w:val="00BE15F4"/>
    <w:rsid w:val="00BE17C5"/>
    <w:rsid w:val="00BE19EA"/>
    <w:rsid w:val="00BE1ABC"/>
    <w:rsid w:val="00BE22B8"/>
    <w:rsid w:val="00BE2401"/>
    <w:rsid w:val="00BE31CF"/>
    <w:rsid w:val="00BE3328"/>
    <w:rsid w:val="00BE3A33"/>
    <w:rsid w:val="00BE3A81"/>
    <w:rsid w:val="00BE3FB7"/>
    <w:rsid w:val="00BE4589"/>
    <w:rsid w:val="00BE469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2F2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2FD"/>
    <w:rsid w:val="00BF5D63"/>
    <w:rsid w:val="00BF6074"/>
    <w:rsid w:val="00BF637C"/>
    <w:rsid w:val="00BF66F5"/>
    <w:rsid w:val="00BF6A10"/>
    <w:rsid w:val="00BF6C01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CD4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6CE1"/>
    <w:rsid w:val="00C07F8C"/>
    <w:rsid w:val="00C07F92"/>
    <w:rsid w:val="00C101DA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2E"/>
    <w:rsid w:val="00C147B2"/>
    <w:rsid w:val="00C14925"/>
    <w:rsid w:val="00C14FE3"/>
    <w:rsid w:val="00C1529D"/>
    <w:rsid w:val="00C15CAE"/>
    <w:rsid w:val="00C1621C"/>
    <w:rsid w:val="00C162ED"/>
    <w:rsid w:val="00C1632A"/>
    <w:rsid w:val="00C165C3"/>
    <w:rsid w:val="00C16BA7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2ED0"/>
    <w:rsid w:val="00C2338C"/>
    <w:rsid w:val="00C239EC"/>
    <w:rsid w:val="00C23D09"/>
    <w:rsid w:val="00C24117"/>
    <w:rsid w:val="00C24146"/>
    <w:rsid w:val="00C246A2"/>
    <w:rsid w:val="00C246DC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20C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021"/>
    <w:rsid w:val="00C461B7"/>
    <w:rsid w:val="00C466C9"/>
    <w:rsid w:val="00C46B33"/>
    <w:rsid w:val="00C47978"/>
    <w:rsid w:val="00C47C1C"/>
    <w:rsid w:val="00C47F78"/>
    <w:rsid w:val="00C5080B"/>
    <w:rsid w:val="00C50C24"/>
    <w:rsid w:val="00C50E6E"/>
    <w:rsid w:val="00C510CB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DE"/>
    <w:rsid w:val="00C617F1"/>
    <w:rsid w:val="00C617F5"/>
    <w:rsid w:val="00C61E54"/>
    <w:rsid w:val="00C61FA4"/>
    <w:rsid w:val="00C6259F"/>
    <w:rsid w:val="00C62645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07E"/>
    <w:rsid w:val="00C705C1"/>
    <w:rsid w:val="00C70A39"/>
    <w:rsid w:val="00C713D7"/>
    <w:rsid w:val="00C71581"/>
    <w:rsid w:val="00C71589"/>
    <w:rsid w:val="00C71AD0"/>
    <w:rsid w:val="00C7237D"/>
    <w:rsid w:val="00C72846"/>
    <w:rsid w:val="00C729D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4EA5"/>
    <w:rsid w:val="00C7548A"/>
    <w:rsid w:val="00C75E6B"/>
    <w:rsid w:val="00C761E5"/>
    <w:rsid w:val="00C761F0"/>
    <w:rsid w:val="00C763B3"/>
    <w:rsid w:val="00C765B2"/>
    <w:rsid w:val="00C765CC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E45"/>
    <w:rsid w:val="00C83FBF"/>
    <w:rsid w:val="00C843F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726"/>
    <w:rsid w:val="00C93056"/>
    <w:rsid w:val="00C93644"/>
    <w:rsid w:val="00C936BF"/>
    <w:rsid w:val="00C937E2"/>
    <w:rsid w:val="00C93860"/>
    <w:rsid w:val="00C942D4"/>
    <w:rsid w:val="00C950AD"/>
    <w:rsid w:val="00C950E6"/>
    <w:rsid w:val="00C95142"/>
    <w:rsid w:val="00C95462"/>
    <w:rsid w:val="00C95539"/>
    <w:rsid w:val="00C95D3F"/>
    <w:rsid w:val="00C95F45"/>
    <w:rsid w:val="00C9627C"/>
    <w:rsid w:val="00C9641D"/>
    <w:rsid w:val="00C966FE"/>
    <w:rsid w:val="00C9718C"/>
    <w:rsid w:val="00C97419"/>
    <w:rsid w:val="00CA0374"/>
    <w:rsid w:val="00CA069C"/>
    <w:rsid w:val="00CA0A6C"/>
    <w:rsid w:val="00CA109D"/>
    <w:rsid w:val="00CA10EA"/>
    <w:rsid w:val="00CA11FA"/>
    <w:rsid w:val="00CA1323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896"/>
    <w:rsid w:val="00CA38AA"/>
    <w:rsid w:val="00CA3C3A"/>
    <w:rsid w:val="00CA41FC"/>
    <w:rsid w:val="00CA42A1"/>
    <w:rsid w:val="00CA48F8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2B2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4C98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B7667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C7C6F"/>
    <w:rsid w:val="00CC7CA6"/>
    <w:rsid w:val="00CD03CE"/>
    <w:rsid w:val="00CD0413"/>
    <w:rsid w:val="00CD0917"/>
    <w:rsid w:val="00CD0C6A"/>
    <w:rsid w:val="00CD0F0F"/>
    <w:rsid w:val="00CD0F8D"/>
    <w:rsid w:val="00CD1284"/>
    <w:rsid w:val="00CD13F6"/>
    <w:rsid w:val="00CD179B"/>
    <w:rsid w:val="00CD2308"/>
    <w:rsid w:val="00CD293A"/>
    <w:rsid w:val="00CD2BC4"/>
    <w:rsid w:val="00CD2BFD"/>
    <w:rsid w:val="00CD2E4D"/>
    <w:rsid w:val="00CD3090"/>
    <w:rsid w:val="00CD3147"/>
    <w:rsid w:val="00CD35DE"/>
    <w:rsid w:val="00CD3B3F"/>
    <w:rsid w:val="00CD3C9B"/>
    <w:rsid w:val="00CD4218"/>
    <w:rsid w:val="00CD42D5"/>
    <w:rsid w:val="00CD44B2"/>
    <w:rsid w:val="00CD466C"/>
    <w:rsid w:val="00CD48D5"/>
    <w:rsid w:val="00CD4E19"/>
    <w:rsid w:val="00CD5225"/>
    <w:rsid w:val="00CD533A"/>
    <w:rsid w:val="00CD5E95"/>
    <w:rsid w:val="00CD604C"/>
    <w:rsid w:val="00CD661A"/>
    <w:rsid w:val="00CD6D11"/>
    <w:rsid w:val="00CD7045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214"/>
    <w:rsid w:val="00CF6425"/>
    <w:rsid w:val="00CF6918"/>
    <w:rsid w:val="00CF75B8"/>
    <w:rsid w:val="00CF791E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FB4"/>
    <w:rsid w:val="00D04071"/>
    <w:rsid w:val="00D0421F"/>
    <w:rsid w:val="00D042ED"/>
    <w:rsid w:val="00D049C1"/>
    <w:rsid w:val="00D04AB7"/>
    <w:rsid w:val="00D04EC3"/>
    <w:rsid w:val="00D05D22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5D8"/>
    <w:rsid w:val="00D137C4"/>
    <w:rsid w:val="00D1398C"/>
    <w:rsid w:val="00D13E18"/>
    <w:rsid w:val="00D14208"/>
    <w:rsid w:val="00D1439B"/>
    <w:rsid w:val="00D145C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DE6"/>
    <w:rsid w:val="00D16FA6"/>
    <w:rsid w:val="00D17CEA"/>
    <w:rsid w:val="00D17E52"/>
    <w:rsid w:val="00D17F67"/>
    <w:rsid w:val="00D208A2"/>
    <w:rsid w:val="00D20A3A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51F"/>
    <w:rsid w:val="00D25F5D"/>
    <w:rsid w:val="00D26599"/>
    <w:rsid w:val="00D26A8E"/>
    <w:rsid w:val="00D273D7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303"/>
    <w:rsid w:val="00D42C86"/>
    <w:rsid w:val="00D431DB"/>
    <w:rsid w:val="00D432D1"/>
    <w:rsid w:val="00D43549"/>
    <w:rsid w:val="00D43745"/>
    <w:rsid w:val="00D43A36"/>
    <w:rsid w:val="00D43ECE"/>
    <w:rsid w:val="00D446BE"/>
    <w:rsid w:val="00D446E0"/>
    <w:rsid w:val="00D44882"/>
    <w:rsid w:val="00D44C9F"/>
    <w:rsid w:val="00D44DE5"/>
    <w:rsid w:val="00D44F77"/>
    <w:rsid w:val="00D4533E"/>
    <w:rsid w:val="00D45D31"/>
    <w:rsid w:val="00D45DC6"/>
    <w:rsid w:val="00D4616D"/>
    <w:rsid w:val="00D4637D"/>
    <w:rsid w:val="00D46686"/>
    <w:rsid w:val="00D467BC"/>
    <w:rsid w:val="00D468CB"/>
    <w:rsid w:val="00D468F2"/>
    <w:rsid w:val="00D476EF"/>
    <w:rsid w:val="00D50350"/>
    <w:rsid w:val="00D507B2"/>
    <w:rsid w:val="00D50DE9"/>
    <w:rsid w:val="00D5119B"/>
    <w:rsid w:val="00D51731"/>
    <w:rsid w:val="00D51A09"/>
    <w:rsid w:val="00D52213"/>
    <w:rsid w:val="00D52231"/>
    <w:rsid w:val="00D522F5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73F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11FC"/>
    <w:rsid w:val="00D6181C"/>
    <w:rsid w:val="00D61A67"/>
    <w:rsid w:val="00D61AE5"/>
    <w:rsid w:val="00D61D85"/>
    <w:rsid w:val="00D62120"/>
    <w:rsid w:val="00D621CE"/>
    <w:rsid w:val="00D62450"/>
    <w:rsid w:val="00D6256B"/>
    <w:rsid w:val="00D627A9"/>
    <w:rsid w:val="00D62A0E"/>
    <w:rsid w:val="00D62BCE"/>
    <w:rsid w:val="00D62DD1"/>
    <w:rsid w:val="00D63ABC"/>
    <w:rsid w:val="00D64159"/>
    <w:rsid w:val="00D643F3"/>
    <w:rsid w:val="00D64851"/>
    <w:rsid w:val="00D64DAA"/>
    <w:rsid w:val="00D6513B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71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0A8F"/>
    <w:rsid w:val="00D814FF"/>
    <w:rsid w:val="00D815A1"/>
    <w:rsid w:val="00D8165E"/>
    <w:rsid w:val="00D8199F"/>
    <w:rsid w:val="00D8291F"/>
    <w:rsid w:val="00D82C75"/>
    <w:rsid w:val="00D830F6"/>
    <w:rsid w:val="00D83336"/>
    <w:rsid w:val="00D834A9"/>
    <w:rsid w:val="00D842B0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5950"/>
    <w:rsid w:val="00D95A80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4D6C"/>
    <w:rsid w:val="00DA532B"/>
    <w:rsid w:val="00DA5452"/>
    <w:rsid w:val="00DA54A4"/>
    <w:rsid w:val="00DA588A"/>
    <w:rsid w:val="00DA5C63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AA3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3DB2"/>
    <w:rsid w:val="00DB45A7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6E02"/>
    <w:rsid w:val="00DB7444"/>
    <w:rsid w:val="00DB7530"/>
    <w:rsid w:val="00DB7830"/>
    <w:rsid w:val="00DB7A73"/>
    <w:rsid w:val="00DB7E3C"/>
    <w:rsid w:val="00DB7EEF"/>
    <w:rsid w:val="00DC017A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DCF"/>
    <w:rsid w:val="00DC5EE0"/>
    <w:rsid w:val="00DC5FE9"/>
    <w:rsid w:val="00DC609A"/>
    <w:rsid w:val="00DC6A73"/>
    <w:rsid w:val="00DC6BB0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D6C"/>
    <w:rsid w:val="00DD3F23"/>
    <w:rsid w:val="00DD455A"/>
    <w:rsid w:val="00DD4A4B"/>
    <w:rsid w:val="00DD4C8E"/>
    <w:rsid w:val="00DD538B"/>
    <w:rsid w:val="00DD571D"/>
    <w:rsid w:val="00DD609E"/>
    <w:rsid w:val="00DD6297"/>
    <w:rsid w:val="00DD6345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793"/>
    <w:rsid w:val="00DE587E"/>
    <w:rsid w:val="00DE5EBD"/>
    <w:rsid w:val="00DE5FF9"/>
    <w:rsid w:val="00DE605D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460"/>
    <w:rsid w:val="00DF14E9"/>
    <w:rsid w:val="00DF1C3F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0B3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0D"/>
    <w:rsid w:val="00E02A40"/>
    <w:rsid w:val="00E02B04"/>
    <w:rsid w:val="00E02D11"/>
    <w:rsid w:val="00E03160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156"/>
    <w:rsid w:val="00E102FD"/>
    <w:rsid w:val="00E10447"/>
    <w:rsid w:val="00E10B03"/>
    <w:rsid w:val="00E10B4A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0C4"/>
    <w:rsid w:val="00E16396"/>
    <w:rsid w:val="00E16686"/>
    <w:rsid w:val="00E16A56"/>
    <w:rsid w:val="00E1705C"/>
    <w:rsid w:val="00E17076"/>
    <w:rsid w:val="00E17329"/>
    <w:rsid w:val="00E173BF"/>
    <w:rsid w:val="00E174BD"/>
    <w:rsid w:val="00E175DB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66"/>
    <w:rsid w:val="00E266AD"/>
    <w:rsid w:val="00E267DD"/>
    <w:rsid w:val="00E26AB7"/>
    <w:rsid w:val="00E277F9"/>
    <w:rsid w:val="00E27A7E"/>
    <w:rsid w:val="00E27B05"/>
    <w:rsid w:val="00E27C8F"/>
    <w:rsid w:val="00E30003"/>
    <w:rsid w:val="00E3021A"/>
    <w:rsid w:val="00E30255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188"/>
    <w:rsid w:val="00E3345F"/>
    <w:rsid w:val="00E338CE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244C"/>
    <w:rsid w:val="00E42B91"/>
    <w:rsid w:val="00E42BDD"/>
    <w:rsid w:val="00E4342A"/>
    <w:rsid w:val="00E43752"/>
    <w:rsid w:val="00E437F9"/>
    <w:rsid w:val="00E43C43"/>
    <w:rsid w:val="00E43F17"/>
    <w:rsid w:val="00E44142"/>
    <w:rsid w:val="00E44632"/>
    <w:rsid w:val="00E44E67"/>
    <w:rsid w:val="00E45908"/>
    <w:rsid w:val="00E4602C"/>
    <w:rsid w:val="00E46252"/>
    <w:rsid w:val="00E467E0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6C0"/>
    <w:rsid w:val="00E507AF"/>
    <w:rsid w:val="00E50EFC"/>
    <w:rsid w:val="00E517F1"/>
    <w:rsid w:val="00E5185D"/>
    <w:rsid w:val="00E51BDF"/>
    <w:rsid w:val="00E51C40"/>
    <w:rsid w:val="00E51D91"/>
    <w:rsid w:val="00E51EDB"/>
    <w:rsid w:val="00E52335"/>
    <w:rsid w:val="00E5339B"/>
    <w:rsid w:val="00E53A25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B1B"/>
    <w:rsid w:val="00E60D06"/>
    <w:rsid w:val="00E60EFD"/>
    <w:rsid w:val="00E61C30"/>
    <w:rsid w:val="00E61C36"/>
    <w:rsid w:val="00E61F9A"/>
    <w:rsid w:val="00E62074"/>
    <w:rsid w:val="00E62644"/>
    <w:rsid w:val="00E6292A"/>
    <w:rsid w:val="00E62E76"/>
    <w:rsid w:val="00E6326E"/>
    <w:rsid w:val="00E638C9"/>
    <w:rsid w:val="00E65287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E0"/>
    <w:rsid w:val="00E67214"/>
    <w:rsid w:val="00E673D8"/>
    <w:rsid w:val="00E6769D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B2E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6433"/>
    <w:rsid w:val="00E86E59"/>
    <w:rsid w:val="00E87342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3777"/>
    <w:rsid w:val="00E93820"/>
    <w:rsid w:val="00E94068"/>
    <w:rsid w:val="00E941B2"/>
    <w:rsid w:val="00E943A5"/>
    <w:rsid w:val="00E943B3"/>
    <w:rsid w:val="00E9473E"/>
    <w:rsid w:val="00E94781"/>
    <w:rsid w:val="00E951E9"/>
    <w:rsid w:val="00E953C7"/>
    <w:rsid w:val="00E955A8"/>
    <w:rsid w:val="00E958B5"/>
    <w:rsid w:val="00E95C43"/>
    <w:rsid w:val="00E95CC8"/>
    <w:rsid w:val="00E95D4B"/>
    <w:rsid w:val="00E963C2"/>
    <w:rsid w:val="00E9653B"/>
    <w:rsid w:val="00E966BA"/>
    <w:rsid w:val="00E968FA"/>
    <w:rsid w:val="00E973A9"/>
    <w:rsid w:val="00E974FD"/>
    <w:rsid w:val="00E9766D"/>
    <w:rsid w:val="00E97832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CB8"/>
    <w:rsid w:val="00EA4D71"/>
    <w:rsid w:val="00EA4DD7"/>
    <w:rsid w:val="00EA4E6B"/>
    <w:rsid w:val="00EA4E8D"/>
    <w:rsid w:val="00EA52FF"/>
    <w:rsid w:val="00EA56C1"/>
    <w:rsid w:val="00EA5C48"/>
    <w:rsid w:val="00EA5E62"/>
    <w:rsid w:val="00EA68FA"/>
    <w:rsid w:val="00EA6937"/>
    <w:rsid w:val="00EA6A8A"/>
    <w:rsid w:val="00EA6C30"/>
    <w:rsid w:val="00EA6E88"/>
    <w:rsid w:val="00EA6F65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2484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BB0"/>
    <w:rsid w:val="00EC6CEB"/>
    <w:rsid w:val="00EC76DE"/>
    <w:rsid w:val="00EC7705"/>
    <w:rsid w:val="00EC7913"/>
    <w:rsid w:val="00EC7EDF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A9"/>
    <w:rsid w:val="00EE14D7"/>
    <w:rsid w:val="00EE154B"/>
    <w:rsid w:val="00EE1B90"/>
    <w:rsid w:val="00EE1E84"/>
    <w:rsid w:val="00EE2150"/>
    <w:rsid w:val="00EE24A3"/>
    <w:rsid w:val="00EE27BA"/>
    <w:rsid w:val="00EE3178"/>
    <w:rsid w:val="00EE3717"/>
    <w:rsid w:val="00EE3A9D"/>
    <w:rsid w:val="00EE3BCD"/>
    <w:rsid w:val="00EE3E7D"/>
    <w:rsid w:val="00EE3F59"/>
    <w:rsid w:val="00EE3FC2"/>
    <w:rsid w:val="00EE43AA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295"/>
    <w:rsid w:val="00EF45AB"/>
    <w:rsid w:val="00EF4713"/>
    <w:rsid w:val="00EF4E5D"/>
    <w:rsid w:val="00EF5402"/>
    <w:rsid w:val="00EF56A2"/>
    <w:rsid w:val="00EF59F7"/>
    <w:rsid w:val="00EF5CBF"/>
    <w:rsid w:val="00EF5CE5"/>
    <w:rsid w:val="00EF5DE4"/>
    <w:rsid w:val="00EF627A"/>
    <w:rsid w:val="00EF6591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3F5"/>
    <w:rsid w:val="00F036D8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F66"/>
    <w:rsid w:val="00F16747"/>
    <w:rsid w:val="00F172E4"/>
    <w:rsid w:val="00F1744B"/>
    <w:rsid w:val="00F17658"/>
    <w:rsid w:val="00F176B2"/>
    <w:rsid w:val="00F178AA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C71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5C4D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84E"/>
    <w:rsid w:val="00F31951"/>
    <w:rsid w:val="00F31E46"/>
    <w:rsid w:val="00F31E95"/>
    <w:rsid w:val="00F32265"/>
    <w:rsid w:val="00F3276A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A67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23D5"/>
    <w:rsid w:val="00F42845"/>
    <w:rsid w:val="00F428DE"/>
    <w:rsid w:val="00F439AD"/>
    <w:rsid w:val="00F43B71"/>
    <w:rsid w:val="00F43CC5"/>
    <w:rsid w:val="00F455DD"/>
    <w:rsid w:val="00F457D6"/>
    <w:rsid w:val="00F4597E"/>
    <w:rsid w:val="00F45A58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2F66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4F7B"/>
    <w:rsid w:val="00F5596B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4E2"/>
    <w:rsid w:val="00F64645"/>
    <w:rsid w:val="00F64695"/>
    <w:rsid w:val="00F6557D"/>
    <w:rsid w:val="00F65811"/>
    <w:rsid w:val="00F65850"/>
    <w:rsid w:val="00F6593B"/>
    <w:rsid w:val="00F65BFA"/>
    <w:rsid w:val="00F65F13"/>
    <w:rsid w:val="00F6603E"/>
    <w:rsid w:val="00F66419"/>
    <w:rsid w:val="00F66475"/>
    <w:rsid w:val="00F666E0"/>
    <w:rsid w:val="00F6693F"/>
    <w:rsid w:val="00F66D58"/>
    <w:rsid w:val="00F671A0"/>
    <w:rsid w:val="00F67E09"/>
    <w:rsid w:val="00F67E57"/>
    <w:rsid w:val="00F7029F"/>
    <w:rsid w:val="00F704C3"/>
    <w:rsid w:val="00F70C37"/>
    <w:rsid w:val="00F71474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F6F"/>
    <w:rsid w:val="00F844FE"/>
    <w:rsid w:val="00F84906"/>
    <w:rsid w:val="00F84944"/>
    <w:rsid w:val="00F84B97"/>
    <w:rsid w:val="00F850BA"/>
    <w:rsid w:val="00F8571C"/>
    <w:rsid w:val="00F85BA0"/>
    <w:rsid w:val="00F85FBC"/>
    <w:rsid w:val="00F86224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C4"/>
    <w:rsid w:val="00F911E0"/>
    <w:rsid w:val="00F913C5"/>
    <w:rsid w:val="00F9144A"/>
    <w:rsid w:val="00F91C33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25F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543"/>
    <w:rsid w:val="00FA378B"/>
    <w:rsid w:val="00FA3AE7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15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D4A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34E2"/>
    <w:rsid w:val="00FC3544"/>
    <w:rsid w:val="00FC385E"/>
    <w:rsid w:val="00FC3A72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ED7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837"/>
    <w:rsid w:val="00FF0DC3"/>
    <w:rsid w:val="00FF1801"/>
    <w:rsid w:val="00FF1B03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76"/>
    <w:rsid w:val="00FF4790"/>
    <w:rsid w:val="00FF4FA5"/>
    <w:rsid w:val="00FF5371"/>
    <w:rsid w:val="00FF5612"/>
    <w:rsid w:val="00FF5E4D"/>
    <w:rsid w:val="00FF62E8"/>
    <w:rsid w:val="00FF63D3"/>
    <w:rsid w:val="00FF688D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5AC889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311A6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Default">
    <w:name w:val="Default"/>
    <w:rsid w:val="00311A6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F2AD6-4070-4B69-A3E0-6BE785DB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</TotalTime>
  <Pages>2</Pages>
  <Words>329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3</cp:revision>
  <cp:lastPrinted>2019-08-06T03:56:00Z</cp:lastPrinted>
  <dcterms:created xsi:type="dcterms:W3CDTF">2019-08-08T14:07:00Z</dcterms:created>
  <dcterms:modified xsi:type="dcterms:W3CDTF">2019-08-08T14:10:00Z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