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1368"/>
        <w:gridCol w:w="270"/>
        <w:gridCol w:w="7895"/>
      </w:tblGrid>
      <w:tr w:rsidR="00977FFC" w:rsidRPr="001B41B9" w:rsidTr="00913126">
        <w:tc>
          <w:tcPr>
            <w:tcW w:w="1368" w:type="dxa"/>
          </w:tcPr>
          <w:p w:rsidR="00977FFC" w:rsidRPr="001B41B9" w:rsidRDefault="00977FFC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1B41B9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977FFC" w:rsidRPr="001B41B9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977FFC" w:rsidRPr="001B41B9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1B41B9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977FFC" w:rsidRPr="001B41B9" w:rsidTr="00913126">
        <w:tc>
          <w:tcPr>
            <w:tcW w:w="1368" w:type="dxa"/>
          </w:tcPr>
          <w:p w:rsidR="00977FFC" w:rsidRPr="001B41B9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77FFC" w:rsidRPr="001B41B9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977FFC" w:rsidRPr="001B41B9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</w:p>
        </w:tc>
      </w:tr>
      <w:tr w:rsidR="00977FFC" w:rsidRPr="001B41B9" w:rsidTr="00913126">
        <w:tc>
          <w:tcPr>
            <w:tcW w:w="1368" w:type="dxa"/>
          </w:tcPr>
          <w:p w:rsidR="00977FFC" w:rsidRPr="001B41B9" w:rsidRDefault="00F572FF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977FFC" w:rsidRPr="001B41B9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977FFC" w:rsidRPr="001B41B9" w:rsidRDefault="005D4E63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977FFC" w:rsidRPr="001B41B9" w:rsidTr="00913126">
        <w:tc>
          <w:tcPr>
            <w:tcW w:w="1368" w:type="dxa"/>
          </w:tcPr>
          <w:p w:rsidR="00977FFC" w:rsidRPr="001B41B9" w:rsidRDefault="00F572FF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977FFC" w:rsidRPr="001B41B9" w:rsidRDefault="00977FFC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977FFC" w:rsidRPr="001B41B9" w:rsidRDefault="005D4E63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="004C0C22" w:rsidRPr="001B41B9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</w:p>
        </w:tc>
      </w:tr>
      <w:tr w:rsidR="00C6708A" w:rsidRPr="001B41B9" w:rsidTr="00913126">
        <w:tc>
          <w:tcPr>
            <w:tcW w:w="1368" w:type="dxa"/>
          </w:tcPr>
          <w:p w:rsidR="00C6708A" w:rsidRPr="00C57988" w:rsidRDefault="00BE7A55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57988">
              <w:rPr>
                <w:rFonts w:ascii="Angsana New" w:hAnsi="Angsana New"/>
                <w:b w:val="0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C6708A" w:rsidRPr="001B41B9" w:rsidRDefault="00C6708A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C6708A" w:rsidRPr="001B41B9" w:rsidRDefault="00C6708A" w:rsidP="00D6546C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C6708A" w:rsidRPr="001B41B9" w:rsidTr="00913126">
        <w:tc>
          <w:tcPr>
            <w:tcW w:w="1368" w:type="dxa"/>
          </w:tcPr>
          <w:p w:rsidR="00C6708A" w:rsidRPr="001B41B9" w:rsidRDefault="00BE7A55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C6708A" w:rsidRPr="001B41B9" w:rsidRDefault="00C6708A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C6708A" w:rsidRPr="00BD47DA" w:rsidRDefault="00BD47DA" w:rsidP="00D6546C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BD47DA">
              <w:rPr>
                <w:rFonts w:ascii="Angsana New" w:hAnsi="Angsana New" w:hint="cs"/>
                <w:sz w:val="30"/>
                <w:szCs w:val="30"/>
                <w:cs/>
              </w:rPr>
              <w:t>เงินลงทุนอื่น</w:t>
            </w:r>
          </w:p>
        </w:tc>
      </w:tr>
      <w:tr w:rsidR="0083551E" w:rsidRPr="001B41B9" w:rsidTr="00913126">
        <w:tc>
          <w:tcPr>
            <w:tcW w:w="1368" w:type="dxa"/>
          </w:tcPr>
          <w:p w:rsidR="0083551E" w:rsidRPr="001B41B9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83551E" w:rsidRPr="001B41B9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3551E" w:rsidRPr="00EB3AD5" w:rsidRDefault="00BD47DA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</w:tr>
      <w:tr w:rsidR="00BD47DA" w:rsidRPr="001B41B9" w:rsidTr="00913126">
        <w:tc>
          <w:tcPr>
            <w:tcW w:w="1368" w:type="dxa"/>
          </w:tcPr>
          <w:p w:rsidR="00BD47DA" w:rsidRPr="00DB0430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DB0430">
              <w:rPr>
                <w:rFonts w:ascii="Angsana New" w:hAnsi="Angsana New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BD47DA" w:rsidRPr="00BD47DA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trike/>
                <w:sz w:val="30"/>
                <w:szCs w:val="30"/>
              </w:rPr>
            </w:pPr>
          </w:p>
        </w:tc>
        <w:tc>
          <w:tcPr>
            <w:tcW w:w="7895" w:type="dxa"/>
          </w:tcPr>
          <w:p w:rsidR="00BD47DA" w:rsidRPr="001B41B9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82165D">
              <w:rPr>
                <w:rFonts w:ascii="Angsana New" w:hAnsi="Angsana New" w:hint="cs"/>
                <w:sz w:val="30"/>
                <w:szCs w:val="30"/>
                <w:cs/>
              </w:rPr>
              <w:t>สินทรัพย์ชีวภาพ</w:t>
            </w:r>
          </w:p>
        </w:tc>
      </w:tr>
      <w:tr w:rsidR="00BD47DA" w:rsidRPr="001B41B9" w:rsidTr="00913126">
        <w:tc>
          <w:tcPr>
            <w:tcW w:w="1368" w:type="dxa"/>
          </w:tcPr>
          <w:p w:rsidR="00BD47DA" w:rsidRPr="00C57988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57988">
              <w:rPr>
                <w:rFonts w:ascii="Angsana New" w:hAnsi="Angsana New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BD47DA" w:rsidRPr="001B41B9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BD47DA" w:rsidRPr="00EB3AD5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BD47DA" w:rsidRPr="001B41B9" w:rsidTr="00913126">
        <w:tc>
          <w:tcPr>
            <w:tcW w:w="1368" w:type="dxa"/>
          </w:tcPr>
          <w:p w:rsidR="00BD47DA" w:rsidRPr="001B41B9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BD47DA" w:rsidRPr="001B41B9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BD47DA" w:rsidRPr="00D6546C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D47DA" w:rsidRPr="001B41B9" w:rsidTr="00913126">
        <w:tc>
          <w:tcPr>
            <w:tcW w:w="1368" w:type="dxa"/>
          </w:tcPr>
          <w:p w:rsidR="00BD47DA" w:rsidRPr="001B41B9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BD47DA" w:rsidRPr="001B41B9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BD47DA" w:rsidRPr="001B41B9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BD47DA" w:rsidRPr="001B41B9" w:rsidTr="00913126">
        <w:tc>
          <w:tcPr>
            <w:tcW w:w="1368" w:type="dxa"/>
          </w:tcPr>
          <w:p w:rsidR="00BD47DA" w:rsidRPr="00C57988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57988">
              <w:rPr>
                <w:rFonts w:ascii="Angsana New" w:hAnsi="Angsana New"/>
                <w:b w:val="0"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BD47DA" w:rsidRPr="001B41B9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BD47DA" w:rsidRPr="001B41B9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804A5F" w:rsidRPr="001B41B9" w:rsidTr="00913126">
        <w:tc>
          <w:tcPr>
            <w:tcW w:w="1368" w:type="dxa"/>
          </w:tcPr>
          <w:p w:rsidR="00804A5F" w:rsidRDefault="00804A5F" w:rsidP="00804A5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804A5F" w:rsidRPr="001B41B9" w:rsidRDefault="00804A5F" w:rsidP="00804A5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04A5F" w:rsidRPr="00365FA4" w:rsidRDefault="00804A5F" w:rsidP="00804A5F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6E2F"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804A5F" w:rsidRPr="001B41B9" w:rsidTr="00913126">
        <w:tc>
          <w:tcPr>
            <w:tcW w:w="1368" w:type="dxa"/>
          </w:tcPr>
          <w:p w:rsidR="00804A5F" w:rsidRPr="00C57988" w:rsidRDefault="00804A5F" w:rsidP="00804A5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:rsidR="00804A5F" w:rsidRPr="001B41B9" w:rsidRDefault="00804A5F" w:rsidP="00804A5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04A5F" w:rsidRPr="003A6F49" w:rsidRDefault="00804A5F" w:rsidP="00804A5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3AD5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804A5F" w:rsidRPr="001B41B9" w:rsidTr="00913126">
        <w:tc>
          <w:tcPr>
            <w:tcW w:w="1368" w:type="dxa"/>
          </w:tcPr>
          <w:p w:rsidR="00804A5F" w:rsidRPr="001B41B9" w:rsidRDefault="00804A5F" w:rsidP="00804A5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:rsidR="00804A5F" w:rsidRPr="001B41B9" w:rsidRDefault="00804A5F" w:rsidP="00804A5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04A5F" w:rsidRPr="001B41B9" w:rsidRDefault="00804A5F" w:rsidP="00804A5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804A5F" w:rsidRPr="001B41B9" w:rsidTr="00913126">
        <w:tc>
          <w:tcPr>
            <w:tcW w:w="1368" w:type="dxa"/>
          </w:tcPr>
          <w:p w:rsidR="00804A5F" w:rsidRPr="00830C24" w:rsidRDefault="00804A5F" w:rsidP="00804A5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830C24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804A5F" w:rsidRPr="00830C24" w:rsidRDefault="00804A5F" w:rsidP="00804A5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04A5F" w:rsidRDefault="00804A5F" w:rsidP="00804A5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804A5F" w:rsidRPr="001B41B9" w:rsidTr="00913126">
        <w:tc>
          <w:tcPr>
            <w:tcW w:w="1368" w:type="dxa"/>
          </w:tcPr>
          <w:p w:rsidR="00804A5F" w:rsidRDefault="00804A5F" w:rsidP="00804A5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:rsidR="00804A5F" w:rsidRPr="001B41B9" w:rsidRDefault="00804A5F" w:rsidP="00804A5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04A5F" w:rsidRPr="001B41B9" w:rsidRDefault="00804A5F" w:rsidP="00804A5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F85B0A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04A5F" w:rsidRPr="001B41B9" w:rsidTr="00913126">
        <w:tc>
          <w:tcPr>
            <w:tcW w:w="1368" w:type="dxa"/>
          </w:tcPr>
          <w:p w:rsidR="00804A5F" w:rsidRPr="005604B1" w:rsidRDefault="00804A5F" w:rsidP="00804A5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:rsidR="00804A5F" w:rsidRPr="001B41B9" w:rsidRDefault="00804A5F" w:rsidP="00804A5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04A5F" w:rsidRPr="001B41B9" w:rsidRDefault="00804A5F" w:rsidP="00804A5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ภาระผูกพันกับ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</w:t>
            </w:r>
            <w:r w:rsidRPr="001B41B9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</w:tr>
      <w:tr w:rsidR="00804A5F" w:rsidRPr="001B41B9" w:rsidTr="00913126">
        <w:tc>
          <w:tcPr>
            <w:tcW w:w="1368" w:type="dxa"/>
          </w:tcPr>
          <w:p w:rsidR="00804A5F" w:rsidRDefault="00804A5F" w:rsidP="00804A5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:rsidR="00804A5F" w:rsidRPr="001B41B9" w:rsidRDefault="00804A5F" w:rsidP="00804A5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04A5F" w:rsidRPr="00830C24" w:rsidRDefault="006379A0" w:rsidP="00804A5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D47DA">
              <w:rPr>
                <w:rFonts w:ascii="Angsana New" w:hAnsi="Angsana New" w:hint="cs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804A5F" w:rsidRPr="001B41B9" w:rsidTr="00913126">
        <w:tc>
          <w:tcPr>
            <w:tcW w:w="1368" w:type="dxa"/>
          </w:tcPr>
          <w:p w:rsidR="00804A5F" w:rsidRPr="00830C24" w:rsidRDefault="00804A5F" w:rsidP="00804A5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04A5F" w:rsidRPr="00830C24" w:rsidRDefault="00804A5F" w:rsidP="00804A5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04A5F" w:rsidRPr="00BD47DA" w:rsidRDefault="00804A5F" w:rsidP="00804A5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04A5F" w:rsidRPr="001B41B9" w:rsidTr="00913126">
        <w:tc>
          <w:tcPr>
            <w:tcW w:w="1368" w:type="dxa"/>
          </w:tcPr>
          <w:p w:rsidR="00804A5F" w:rsidRPr="00BD47DA" w:rsidRDefault="00804A5F" w:rsidP="00804A5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04A5F" w:rsidRPr="001B41B9" w:rsidRDefault="00804A5F" w:rsidP="00804A5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04A5F" w:rsidRPr="00BD47DA" w:rsidRDefault="00804A5F" w:rsidP="00804A5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04A5F" w:rsidRPr="001B41B9" w:rsidTr="00913126">
        <w:tc>
          <w:tcPr>
            <w:tcW w:w="1368" w:type="dxa"/>
          </w:tcPr>
          <w:p w:rsidR="00804A5F" w:rsidRPr="00BD47DA" w:rsidRDefault="00804A5F" w:rsidP="00804A5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04A5F" w:rsidRPr="001B41B9" w:rsidRDefault="00804A5F" w:rsidP="00804A5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04A5F" w:rsidRDefault="00804A5F" w:rsidP="00804A5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D47DA" w:rsidRPr="001B41B9" w:rsidTr="00913126">
        <w:tc>
          <w:tcPr>
            <w:tcW w:w="1368" w:type="dxa"/>
          </w:tcPr>
          <w:p w:rsidR="00BD47DA" w:rsidRPr="00C57988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D47DA" w:rsidRPr="001B41B9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BD47DA" w:rsidRPr="001B41B9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D47DA" w:rsidRPr="001B41B9" w:rsidTr="00826FB8">
        <w:tc>
          <w:tcPr>
            <w:tcW w:w="1368" w:type="dxa"/>
          </w:tcPr>
          <w:p w:rsidR="00BD47DA" w:rsidRPr="001B41B9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D47DA" w:rsidRPr="001B41B9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BD47DA" w:rsidRPr="001B41B9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BD1558" w:rsidRPr="001B41B9" w:rsidRDefault="00BD1558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</w:rPr>
        <w:br w:type="page"/>
      </w:r>
      <w:r w:rsidRPr="001B41B9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</w:t>
      </w:r>
      <w:r w:rsidR="004C0C22" w:rsidRPr="001B41B9">
        <w:rPr>
          <w:rFonts w:ascii="Angsana New" w:hAnsi="Angsana New"/>
          <w:sz w:val="30"/>
          <w:szCs w:val="30"/>
          <w:cs/>
        </w:rPr>
        <w:t>เงินเป็นส่วนหนึ่งของงบการเงินระหว่างกาลนี้</w:t>
      </w:r>
    </w:p>
    <w:p w:rsidR="00BD1558" w:rsidRPr="00C10D6F" w:rsidRDefault="00BD1558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</w:rPr>
      </w:pPr>
    </w:p>
    <w:p w:rsidR="00BD1558" w:rsidRPr="00785AA6" w:rsidRDefault="00BD1558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งบการเงิน</w:t>
      </w:r>
      <w:r w:rsidR="00AA73F6" w:rsidRPr="001B41B9">
        <w:rPr>
          <w:rFonts w:ascii="Angsana New" w:hAnsi="Angsana New"/>
          <w:sz w:val="30"/>
          <w:szCs w:val="30"/>
          <w:cs/>
        </w:rPr>
        <w:t>ระหว่างกาล</w:t>
      </w:r>
      <w:r w:rsidR="00B20D90" w:rsidRPr="001B41B9">
        <w:rPr>
          <w:rFonts w:ascii="Angsana New" w:hAnsi="Angsana New"/>
          <w:sz w:val="30"/>
          <w:szCs w:val="30"/>
          <w:cs/>
        </w:rPr>
        <w:t>นี้</w:t>
      </w:r>
      <w:r w:rsidRPr="001B41B9">
        <w:rPr>
          <w:rFonts w:ascii="Angsana New" w:hAnsi="Angsana New"/>
          <w:sz w:val="30"/>
          <w:szCs w:val="30"/>
          <w:cs/>
        </w:rPr>
        <w:t>ได้รับอนุมัติ</w:t>
      </w:r>
      <w:r w:rsidR="00B20D90" w:rsidRPr="001B41B9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1B41B9">
        <w:rPr>
          <w:rFonts w:ascii="Angsana New" w:hAnsi="Angsana New"/>
          <w:sz w:val="30"/>
          <w:szCs w:val="30"/>
          <w:cs/>
        </w:rPr>
        <w:t>จาก</w:t>
      </w:r>
      <w:r w:rsidR="00AA73F6" w:rsidRPr="00830C24">
        <w:rPr>
          <w:rFonts w:ascii="Angsana New" w:hAnsi="Angsana New"/>
          <w:sz w:val="30"/>
          <w:szCs w:val="30"/>
          <w:cs/>
        </w:rPr>
        <w:t>คณะ</w:t>
      </w:r>
      <w:r w:rsidRPr="00830C24">
        <w:rPr>
          <w:rFonts w:ascii="Angsana New" w:hAnsi="Angsana New"/>
          <w:sz w:val="30"/>
          <w:szCs w:val="30"/>
          <w:cs/>
        </w:rPr>
        <w:t>กรรมการเมื่อ</w:t>
      </w:r>
      <w:r w:rsidR="00267D07" w:rsidRPr="00830C24">
        <w:rPr>
          <w:rFonts w:ascii="Angsana New" w:hAnsi="Angsana New"/>
          <w:sz w:val="30"/>
          <w:szCs w:val="30"/>
          <w:cs/>
        </w:rPr>
        <w:t>วันท</w:t>
      </w:r>
      <w:r w:rsidR="0004390F" w:rsidRPr="00830C24">
        <w:rPr>
          <w:rFonts w:ascii="Angsana New" w:hAnsi="Angsana New" w:hint="cs"/>
          <w:sz w:val="30"/>
          <w:szCs w:val="30"/>
          <w:cs/>
        </w:rPr>
        <w:t xml:space="preserve">ี่ </w:t>
      </w:r>
      <w:r w:rsidR="00804A5F">
        <w:rPr>
          <w:rFonts w:ascii="Angsana New" w:hAnsi="Angsana New"/>
          <w:sz w:val="30"/>
          <w:szCs w:val="30"/>
        </w:rPr>
        <w:t>7</w:t>
      </w:r>
      <w:r w:rsidR="003A6F49" w:rsidRPr="00830C24">
        <w:rPr>
          <w:rFonts w:ascii="Angsana New" w:hAnsi="Angsana New"/>
          <w:sz w:val="30"/>
          <w:szCs w:val="30"/>
        </w:rPr>
        <w:t xml:space="preserve"> </w:t>
      </w:r>
      <w:r w:rsidR="003A6F49" w:rsidRPr="00830C24">
        <w:rPr>
          <w:rFonts w:ascii="Angsana New" w:hAnsi="Angsana New" w:hint="cs"/>
          <w:sz w:val="30"/>
          <w:szCs w:val="30"/>
          <w:cs/>
        </w:rPr>
        <w:t>สิงหาคม</w:t>
      </w:r>
      <w:r w:rsidR="00785AA6" w:rsidRPr="00830C24">
        <w:rPr>
          <w:rFonts w:ascii="Angsana New" w:hAnsi="Angsana New" w:hint="cs"/>
          <w:sz w:val="30"/>
          <w:szCs w:val="30"/>
          <w:cs/>
        </w:rPr>
        <w:t xml:space="preserve"> </w:t>
      </w:r>
      <w:r w:rsidR="00ED4D17" w:rsidRPr="00830C24">
        <w:rPr>
          <w:rFonts w:ascii="Angsana New" w:hAnsi="Angsana New"/>
          <w:sz w:val="30"/>
          <w:szCs w:val="30"/>
        </w:rPr>
        <w:t>2562</w:t>
      </w:r>
    </w:p>
    <w:p w:rsidR="00BD1558" w:rsidRPr="00C10D6F" w:rsidRDefault="00BD1558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30" w:firstLine="1530"/>
        <w:jc w:val="both"/>
        <w:rPr>
          <w:rFonts w:ascii="Angsana New" w:hAnsi="Angsana New"/>
        </w:rPr>
      </w:pPr>
    </w:p>
    <w:p w:rsidR="005F5E41" w:rsidRPr="001B41B9" w:rsidRDefault="00BD1558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30C24">
        <w:rPr>
          <w:rFonts w:ascii="Angsana New" w:hAnsi="Angsana New"/>
          <w:b/>
          <w:bCs/>
          <w:sz w:val="30"/>
          <w:szCs w:val="30"/>
        </w:rPr>
        <w:t>1</w:t>
      </w:r>
      <w:r w:rsidR="005F5E41" w:rsidRPr="00830C24">
        <w:rPr>
          <w:rFonts w:ascii="Angsana New" w:hAnsi="Angsana New"/>
          <w:b/>
          <w:bCs/>
          <w:sz w:val="30"/>
          <w:szCs w:val="30"/>
        </w:rPr>
        <w:tab/>
      </w:r>
      <w:r w:rsidR="005F5E41" w:rsidRPr="00830C24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5F5E41" w:rsidRPr="00C10D6F" w:rsidRDefault="005F5E41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</w:rPr>
      </w:pPr>
    </w:p>
    <w:p w:rsidR="00AF6E7D" w:rsidRDefault="005B23E9" w:rsidP="004F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A97446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>
        <w:rPr>
          <w:rFonts w:ascii="Angsana New" w:hAnsi="Angsana New" w:hint="cs"/>
          <w:sz w:val="30"/>
          <w:szCs w:val="30"/>
          <w:cs/>
        </w:rPr>
        <w:t>การเพาะปลูก</w:t>
      </w:r>
      <w:r>
        <w:rPr>
          <w:rFonts w:ascii="Angsana New" w:hAnsi="Angsana New"/>
          <w:sz w:val="30"/>
          <w:szCs w:val="30"/>
        </w:rPr>
        <w:t xml:space="preserve"> </w:t>
      </w:r>
      <w:r w:rsidRPr="00A97446">
        <w:rPr>
          <w:rFonts w:ascii="Angsana New" w:hAnsi="Angsana New"/>
          <w:sz w:val="30"/>
          <w:szCs w:val="30"/>
          <w:cs/>
        </w:rPr>
        <w:t>การผลิตและจำหน่ายอาหารแปรสภาพจากพื</w:t>
      </w:r>
      <w:r>
        <w:rPr>
          <w:rFonts w:ascii="Angsana New" w:hAnsi="Angsana New"/>
          <w:sz w:val="30"/>
          <w:szCs w:val="30"/>
          <w:cs/>
        </w:rPr>
        <w:t>ชผลทางการเกษ</w:t>
      </w:r>
      <w:r w:rsidR="002804CD">
        <w:rPr>
          <w:rFonts w:ascii="Angsana New" w:hAnsi="Angsana New"/>
          <w:sz w:val="30"/>
          <w:szCs w:val="30"/>
          <w:cs/>
        </w:rPr>
        <w:t>ตร</w:t>
      </w:r>
      <w:r w:rsidR="002804CD" w:rsidRPr="002804CD">
        <w:rPr>
          <w:rFonts w:ascii="Angsana New" w:hAnsi="Angsana New"/>
          <w:spacing w:val="-2"/>
          <w:sz w:val="30"/>
          <w:szCs w:val="30"/>
          <w:cs/>
        </w:rPr>
        <w:t>เพื่อการส่งออก ส่วนงานสับปะรด</w:t>
      </w:r>
      <w:r w:rsidRPr="002804CD">
        <w:rPr>
          <w:rFonts w:ascii="Angsana New" w:hAnsi="Angsana New"/>
          <w:spacing w:val="-2"/>
          <w:sz w:val="30"/>
          <w:szCs w:val="30"/>
          <w:cs/>
        </w:rPr>
        <w:t>และผลไม้อื่นๆ</w:t>
      </w:r>
      <w:r w:rsidRPr="002804CD">
        <w:rPr>
          <w:rFonts w:ascii="Angsana New" w:hAnsi="Angsana New"/>
          <w:spacing w:val="-2"/>
          <w:sz w:val="30"/>
          <w:szCs w:val="30"/>
        </w:rPr>
        <w:t xml:space="preserve"> </w:t>
      </w:r>
      <w:r w:rsidRPr="002804CD">
        <w:rPr>
          <w:rFonts w:ascii="Angsana New" w:hAnsi="Angsana New"/>
          <w:spacing w:val="-2"/>
          <w:sz w:val="30"/>
          <w:szCs w:val="30"/>
          <w:cs/>
        </w:rPr>
        <w:t>มีผลิตภัณฑ์หลักได้แก่ สับปะรดบรรจุกระป๋อง บรรจุในถุงปลอดเชื้อ</w:t>
      </w:r>
      <w:r w:rsidRPr="00A97446">
        <w:rPr>
          <w:rFonts w:ascii="Angsana New" w:hAnsi="Angsana New"/>
          <w:sz w:val="30"/>
          <w:szCs w:val="30"/>
          <w:cs/>
        </w:rPr>
        <w:t>และในถุงพลาสติก น้ำสับปะรดเข้มข้น ผลไม้อ</w:t>
      </w:r>
      <w:r w:rsidR="002804CD">
        <w:rPr>
          <w:rFonts w:ascii="Angsana New" w:hAnsi="Angsana New"/>
          <w:sz w:val="30"/>
          <w:szCs w:val="30"/>
          <w:cs/>
        </w:rPr>
        <w:t>ื่นๆ</w:t>
      </w:r>
      <w:r w:rsidR="005E4B0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บรรจุกระป๋องและถ้วยพลาสติก</w:t>
      </w:r>
      <w:r w:rsidRPr="00A97446">
        <w:rPr>
          <w:rFonts w:ascii="Angsana New" w:hAnsi="Angsana New"/>
          <w:sz w:val="30"/>
          <w:szCs w:val="30"/>
          <w:cs/>
        </w:rPr>
        <w:t>และน้ำสับปะรดบรรจุกระป๋อง</w:t>
      </w:r>
    </w:p>
    <w:p w:rsidR="00AF6E7D" w:rsidRPr="00C10D6F" w:rsidRDefault="00AF6E7D" w:rsidP="004F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</w:rPr>
      </w:pPr>
    </w:p>
    <w:p w:rsidR="00D27B2B" w:rsidRPr="001B41B9" w:rsidRDefault="00986FDC" w:rsidP="00EA5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1B41B9">
        <w:rPr>
          <w:rFonts w:ascii="Angsana New" w:hAnsi="Angsana New"/>
          <w:b/>
          <w:bCs/>
          <w:sz w:val="30"/>
          <w:szCs w:val="30"/>
        </w:rPr>
        <w:t>2</w:t>
      </w:r>
      <w:r w:rsidRPr="001B41B9">
        <w:rPr>
          <w:rFonts w:ascii="Angsana New" w:hAnsi="Angsana New"/>
          <w:b/>
          <w:bCs/>
          <w:sz w:val="30"/>
          <w:szCs w:val="30"/>
        </w:rPr>
        <w:tab/>
      </w:r>
      <w:r w:rsidR="00B36947" w:rsidRPr="001B41B9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4C0C22" w:rsidRPr="001B41B9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:rsidR="002B68D9" w:rsidRPr="00C10D6F" w:rsidRDefault="002B68D9" w:rsidP="004C0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</w:rPr>
      </w:pPr>
    </w:p>
    <w:p w:rsidR="004C0C22" w:rsidRPr="009A3F87" w:rsidRDefault="004C0C22" w:rsidP="004C0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A3F87">
        <w:rPr>
          <w:rFonts w:ascii="Angsana New" w:hAnsi="Angsana New"/>
          <w:i/>
          <w:iCs/>
          <w:sz w:val="30"/>
          <w:szCs w:val="30"/>
          <w:cs/>
        </w:rPr>
        <w:t>(ก)</w:t>
      </w:r>
      <w:r w:rsidRPr="009A3F87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:rsidR="00AD0A2F" w:rsidRPr="00C10D6F" w:rsidRDefault="00AD0A2F" w:rsidP="00D2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firstLine="7"/>
        <w:jc w:val="thaiDistribute"/>
        <w:rPr>
          <w:rFonts w:ascii="Angsana New" w:hAnsi="Angsana New"/>
        </w:rPr>
      </w:pPr>
    </w:p>
    <w:p w:rsidR="00D2494F" w:rsidRDefault="00D2494F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C10D6F">
        <w:rPr>
          <w:rFonts w:ascii="Angsana New" w:hAnsi="Angsana New" w:hint="cs"/>
          <w:sz w:val="30"/>
          <w:szCs w:val="30"/>
          <w:cs/>
        </w:rPr>
        <w:t>แบบย่อ</w:t>
      </w:r>
      <w:r w:rsidRPr="001B41B9">
        <w:rPr>
          <w:rFonts w:ascii="Angsana New" w:hAnsi="Angsana New"/>
          <w:sz w:val="30"/>
          <w:szCs w:val="30"/>
          <w:cs/>
        </w:rPr>
        <w:t>นี้</w:t>
      </w:r>
      <w:r w:rsidR="003A6F49" w:rsidRPr="003A6F49">
        <w:rPr>
          <w:rFonts w:ascii="Angsana New" w:hAnsi="Angsana New"/>
          <w:sz w:val="30"/>
          <w:szCs w:val="30"/>
          <w:cs/>
        </w:rPr>
        <w:t>นำเสนอรายการในงบการเงินในรูปแบบเดียวกับงบการเงินประจำปี</w:t>
      </w:r>
      <w:r w:rsidR="00D71E46">
        <w:rPr>
          <w:rFonts w:ascii="Angsana New" w:hAnsi="Angsana New"/>
          <w:sz w:val="30"/>
          <w:szCs w:val="30"/>
        </w:rPr>
        <w:t xml:space="preserve"> </w:t>
      </w:r>
      <w:r w:rsidR="003A6F49" w:rsidRPr="003A6F49">
        <w:rPr>
          <w:rFonts w:ascii="Angsana New" w:hAnsi="Angsana New"/>
          <w:sz w:val="30"/>
          <w:szCs w:val="30"/>
          <w:cs/>
        </w:rPr>
        <w:t>และจัดทำ</w:t>
      </w:r>
      <w:r w:rsidR="00D71E46">
        <w:rPr>
          <w:rFonts w:ascii="Angsana New" w:hAnsi="Angsana New"/>
          <w:sz w:val="30"/>
          <w:szCs w:val="30"/>
        </w:rPr>
        <w:br/>
      </w:r>
      <w:r w:rsidR="003A6F49" w:rsidRPr="003A6F49">
        <w:rPr>
          <w:rFonts w:ascii="Angsana New" w:hAnsi="Angsana New"/>
          <w:sz w:val="30"/>
          <w:szCs w:val="30"/>
          <w:cs/>
        </w:rPr>
        <w:t>หมายเหตุ</w:t>
      </w:r>
      <w:r w:rsidR="003A6F49" w:rsidRPr="00FB0413">
        <w:rPr>
          <w:rFonts w:ascii="Angsana New" w:hAnsi="Angsana New"/>
          <w:spacing w:val="-4"/>
          <w:sz w:val="30"/>
          <w:szCs w:val="30"/>
          <w:cs/>
        </w:rPr>
        <w:t>ประกอบงบการเงินระหว่างกาลในรูปแบบย่อ</w:t>
      </w:r>
      <w:r w:rsidR="00C10D6F">
        <w:rPr>
          <w:rFonts w:ascii="Angsana New" w:hAnsi="Angsana New" w:hint="cs"/>
          <w:spacing w:val="-4"/>
          <w:sz w:val="30"/>
          <w:szCs w:val="30"/>
          <w:cs/>
        </w:rPr>
        <w:t xml:space="preserve"> (“งบการเงินระหว่างกาล”) </w:t>
      </w:r>
      <w:r w:rsidR="002A2A4B" w:rsidRPr="00FB0413">
        <w:rPr>
          <w:rFonts w:ascii="Angsana New" w:hAnsi="Angsana New"/>
          <w:spacing w:val="-4"/>
          <w:sz w:val="30"/>
          <w:szCs w:val="30"/>
          <w:cs/>
        </w:rPr>
        <w:t>ตามมาตรฐานการบัญชี</w:t>
      </w:r>
      <w:r w:rsidR="003A6F49" w:rsidRPr="00FB0413">
        <w:rPr>
          <w:rFonts w:ascii="Angsana New" w:hAnsi="Angsana New" w:hint="cs"/>
          <w:color w:val="FFFFFF" w:themeColor="background1"/>
          <w:spacing w:val="-4"/>
          <w:sz w:val="28"/>
          <w:szCs w:val="28"/>
          <w:cs/>
        </w:rPr>
        <w:t xml:space="preserve"> </w:t>
      </w:r>
      <w:r w:rsidRPr="00181683">
        <w:rPr>
          <w:rFonts w:ascii="Angsana New" w:hAnsi="Angsana New"/>
          <w:spacing w:val="-4"/>
          <w:sz w:val="30"/>
          <w:szCs w:val="30"/>
          <w:cs/>
        </w:rPr>
        <w:t>ฉบับที่</w:t>
      </w:r>
      <w:r w:rsidR="003A6F49" w:rsidRPr="00181683">
        <w:rPr>
          <w:rFonts w:ascii="Angsana New" w:hAnsi="Angsana New" w:hint="cs"/>
          <w:color w:val="FFFFFF" w:themeColor="background1"/>
          <w:spacing w:val="-4"/>
          <w:sz w:val="28"/>
          <w:szCs w:val="28"/>
          <w:cs/>
        </w:rPr>
        <w:t xml:space="preserve"> </w:t>
      </w:r>
      <w:r w:rsidRPr="00181683">
        <w:rPr>
          <w:rFonts w:ascii="Angsana New" w:hAnsi="Angsana New"/>
          <w:spacing w:val="-4"/>
          <w:sz w:val="30"/>
          <w:szCs w:val="30"/>
        </w:rPr>
        <w:t>3</w:t>
      </w:r>
      <w:r w:rsidR="003A6F49" w:rsidRPr="00181683">
        <w:rPr>
          <w:rFonts w:ascii="Angsana New" w:hAnsi="Angsana New"/>
          <w:spacing w:val="-4"/>
          <w:sz w:val="30"/>
          <w:szCs w:val="30"/>
        </w:rPr>
        <w:t>4</w:t>
      </w:r>
      <w:r w:rsidR="003A6F49" w:rsidRPr="00181683">
        <w:rPr>
          <w:rFonts w:ascii="Angsana New" w:hAnsi="Angsana New"/>
          <w:color w:val="FFFFFF" w:themeColor="background1"/>
          <w:spacing w:val="-4"/>
          <w:sz w:val="28"/>
          <w:szCs w:val="28"/>
        </w:rPr>
        <w:t xml:space="preserve"> </w:t>
      </w:r>
      <w:r w:rsidR="00A97788" w:rsidRPr="00181683">
        <w:rPr>
          <w:rFonts w:ascii="Angsana New" w:hAnsi="Angsana New"/>
          <w:spacing w:val="-4"/>
          <w:sz w:val="30"/>
          <w:szCs w:val="30"/>
          <w:cs/>
        </w:rPr>
        <w:t>เรื่อง</w:t>
      </w:r>
      <w:r w:rsidR="003A6F49" w:rsidRPr="00181683">
        <w:rPr>
          <w:rFonts w:ascii="Angsana New" w:hAnsi="Angsana New"/>
          <w:spacing w:val="-4"/>
          <w:sz w:val="30"/>
          <w:szCs w:val="30"/>
        </w:rPr>
        <w:t xml:space="preserve"> </w:t>
      </w:r>
      <w:r w:rsidR="00C57988" w:rsidRPr="00181683">
        <w:rPr>
          <w:rFonts w:ascii="Angsana New" w:hAnsi="Angsana New" w:hint="cs"/>
          <w:i/>
          <w:iCs/>
          <w:spacing w:val="-4"/>
          <w:sz w:val="30"/>
          <w:szCs w:val="30"/>
          <w:cs/>
        </w:rPr>
        <w:t>การรายงานทาง</w:t>
      </w:r>
      <w:r w:rsidRPr="00181683">
        <w:rPr>
          <w:rFonts w:ascii="Angsana New" w:hAnsi="Angsana New"/>
          <w:i/>
          <w:iCs/>
          <w:spacing w:val="-4"/>
          <w:sz w:val="30"/>
          <w:szCs w:val="30"/>
          <w:cs/>
        </w:rPr>
        <w:t>การเงินระหว่า</w:t>
      </w:r>
      <w:r w:rsidR="003A6F49" w:rsidRPr="00181683">
        <w:rPr>
          <w:rFonts w:ascii="Angsana New" w:hAnsi="Angsana New" w:hint="cs"/>
          <w:i/>
          <w:iCs/>
          <w:spacing w:val="-4"/>
          <w:sz w:val="30"/>
          <w:szCs w:val="30"/>
          <w:cs/>
        </w:rPr>
        <w:t>ง</w:t>
      </w:r>
      <w:r w:rsidRPr="00181683">
        <w:rPr>
          <w:rFonts w:ascii="Angsana New" w:hAnsi="Angsana New"/>
          <w:i/>
          <w:iCs/>
          <w:spacing w:val="-4"/>
          <w:sz w:val="30"/>
          <w:szCs w:val="30"/>
          <w:cs/>
        </w:rPr>
        <w:t>กาล</w:t>
      </w:r>
      <w:r w:rsidRPr="00181683">
        <w:rPr>
          <w:rFonts w:ascii="Angsana New" w:hAnsi="Angsana New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2478ED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1B41B9">
        <w:rPr>
          <w:rFonts w:ascii="Angsana New" w:hAnsi="Angsana New"/>
          <w:sz w:val="30"/>
          <w:szCs w:val="30"/>
        </w:rPr>
        <w:t xml:space="preserve"> </w:t>
      </w:r>
    </w:p>
    <w:p w:rsidR="00FB0413" w:rsidRPr="00C10D6F" w:rsidRDefault="00FB0413" w:rsidP="003A6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1"/>
        <w:jc w:val="thaiDistribute"/>
        <w:rPr>
          <w:rFonts w:ascii="Angsana New" w:hAnsi="Angsana New"/>
        </w:rPr>
      </w:pPr>
    </w:p>
    <w:p w:rsidR="00965B8B" w:rsidRPr="00CC7F30" w:rsidRDefault="00965B8B" w:rsidP="00965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785AA6">
        <w:rPr>
          <w:rFonts w:ascii="Angsana New" w:hAnsi="Angsana New"/>
          <w:spacing w:val="-4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</w:t>
      </w:r>
      <w:r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785AA6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Pr="00785AA6">
        <w:rPr>
          <w:rFonts w:ascii="Angsana New" w:hAnsi="Angsana New"/>
          <w:color w:val="FFFFFF" w:themeColor="background1"/>
          <w:spacing w:val="-4"/>
          <w:sz w:val="30"/>
          <w:szCs w:val="30"/>
        </w:rPr>
        <w:t>.</w:t>
      </w:r>
      <w:r>
        <w:rPr>
          <w:rFonts w:ascii="Angsana New" w:hAnsi="Angsana New"/>
          <w:spacing w:val="-4"/>
          <w:sz w:val="30"/>
          <w:szCs w:val="30"/>
        </w:rPr>
        <w:t xml:space="preserve">30 </w:t>
      </w:r>
      <w:r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785AA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85AA6">
        <w:rPr>
          <w:rFonts w:ascii="Angsana New" w:hAnsi="Angsana New"/>
          <w:spacing w:val="-4"/>
          <w:sz w:val="30"/>
          <w:szCs w:val="30"/>
        </w:rPr>
        <w:t>25</w:t>
      </w:r>
      <w:r>
        <w:rPr>
          <w:rFonts w:ascii="Angsana New" w:hAnsi="Angsana New"/>
          <w:spacing w:val="-4"/>
          <w:sz w:val="30"/>
          <w:szCs w:val="30"/>
        </w:rPr>
        <w:t>6</w:t>
      </w:r>
      <w:r w:rsidR="00EA2541">
        <w:rPr>
          <w:rFonts w:ascii="Angsana New" w:hAnsi="Angsana New"/>
          <w:spacing w:val="-4"/>
          <w:sz w:val="30"/>
          <w:szCs w:val="30"/>
        </w:rPr>
        <w:t>1</w:t>
      </w:r>
      <w:r w:rsidRPr="00CC7F30">
        <w:rPr>
          <w:rFonts w:ascii="Angsana New" w:hAnsi="Angsana New" w:hint="cs"/>
          <w:sz w:val="30"/>
          <w:szCs w:val="30"/>
          <w:cs/>
        </w:rPr>
        <w:br/>
      </w:r>
      <w:r w:rsidRPr="00CC7F30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Pr="00CC7F30">
        <w:rPr>
          <w:rFonts w:ascii="Angsana New" w:hAnsi="Angsana New"/>
          <w:sz w:val="30"/>
          <w:szCs w:val="30"/>
          <w:cs/>
        </w:rPr>
        <w:br/>
        <w:t>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Pr="00CC7F30">
        <w:rPr>
          <w:rFonts w:ascii="Angsana New" w:hAnsi="Angsana New" w:hint="cs"/>
          <w:sz w:val="30"/>
          <w:szCs w:val="30"/>
          <w:cs/>
        </w:rPr>
        <w:br/>
      </w:r>
      <w:r w:rsidRPr="00CC7F30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</w:t>
      </w:r>
      <w:r>
        <w:rPr>
          <w:rFonts w:ascii="Angsana New" w:hAnsi="Angsana New"/>
          <w:sz w:val="30"/>
          <w:szCs w:val="30"/>
          <w:cs/>
        </w:rPr>
        <w:t>นของบริษัทและบริษัทย่อยสำหรับ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CC7F3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CC7F30">
        <w:rPr>
          <w:rFonts w:ascii="Angsana New" w:hAnsi="Angsana New"/>
          <w:sz w:val="30"/>
          <w:szCs w:val="30"/>
        </w:rPr>
        <w:t xml:space="preserve">30 </w:t>
      </w:r>
      <w:r w:rsidRPr="00CC7F30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EA2541">
        <w:rPr>
          <w:rFonts w:ascii="Angsana New" w:hAnsi="Angsana New"/>
          <w:sz w:val="30"/>
          <w:szCs w:val="30"/>
        </w:rPr>
        <w:t>2561</w:t>
      </w:r>
    </w:p>
    <w:p w:rsidR="00B437A6" w:rsidRPr="00B8786D" w:rsidRDefault="00B437A6" w:rsidP="0028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</w:rPr>
      </w:pPr>
    </w:p>
    <w:p w:rsidR="00D2494F" w:rsidRPr="00B8786D" w:rsidRDefault="00D2494F" w:rsidP="00D249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B8786D">
        <w:rPr>
          <w:rFonts w:ascii="Angsana New" w:hAnsi="Angsana New"/>
          <w:i/>
          <w:iCs/>
          <w:sz w:val="30"/>
          <w:szCs w:val="30"/>
          <w:cs/>
        </w:rPr>
        <w:t>(ข)</w:t>
      </w:r>
      <w:r w:rsidRPr="00B8786D">
        <w:rPr>
          <w:rFonts w:ascii="Angsana New" w:hAnsi="Angsana New"/>
          <w:sz w:val="30"/>
          <w:szCs w:val="30"/>
          <w:cs/>
        </w:rPr>
        <w:tab/>
      </w:r>
      <w:r w:rsidR="0027408A" w:rsidRPr="00B8786D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 การประมาณการ และนโยบายการบัญชี</w:t>
      </w:r>
    </w:p>
    <w:p w:rsidR="00D2494F" w:rsidRPr="00C10D6F" w:rsidRDefault="00D2494F" w:rsidP="00D2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highlight w:val="yellow"/>
        </w:rPr>
      </w:pPr>
    </w:p>
    <w:p w:rsidR="0027408A" w:rsidRDefault="0027408A" w:rsidP="0027408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7408A">
        <w:rPr>
          <w:rFonts w:ascii="Angsana New" w:hAnsi="Angsana New"/>
          <w:sz w:val="30"/>
          <w:szCs w:val="30"/>
          <w:cs/>
        </w:rPr>
        <w:t>ในการจัดทำ</w:t>
      </w:r>
      <w:r w:rsidRPr="0027408A">
        <w:rPr>
          <w:rFonts w:ascii="Angsana New" w:hAnsi="Angsana New" w:hint="cs"/>
          <w:sz w:val="30"/>
          <w:szCs w:val="30"/>
          <w:cs/>
        </w:rPr>
        <w:t>งบ</w:t>
      </w:r>
      <w:r w:rsidRPr="0027408A">
        <w:rPr>
          <w:rFonts w:ascii="Angsana New" w:hAnsi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27408A">
        <w:rPr>
          <w:rFonts w:ascii="Angsana New" w:hAnsi="Angsana New" w:hint="cs"/>
          <w:sz w:val="30"/>
          <w:szCs w:val="30"/>
          <w:cs/>
        </w:rPr>
        <w:t xml:space="preserve"> </w:t>
      </w:r>
      <w:r w:rsidRPr="0027408A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Pr="0027408A">
        <w:rPr>
          <w:rFonts w:ascii="Angsana New" w:hAnsi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Pr="0027408A">
        <w:rPr>
          <w:rFonts w:ascii="Angsana New" w:hAnsi="Angsana New"/>
          <w:sz w:val="30"/>
          <w:szCs w:val="30"/>
          <w:cs/>
        </w:rPr>
        <w:t>แหล่งข้อมูลสำคัญที่ใช้ในการประมาณการ</w:t>
      </w:r>
      <w:r w:rsidRPr="0027408A">
        <w:rPr>
          <w:rFonts w:ascii="Angsana New" w:hAnsi="Angsana New" w:hint="cs"/>
          <w:sz w:val="30"/>
          <w:szCs w:val="30"/>
          <w:cs/>
        </w:rPr>
        <w:t>ซึ่งอาจมีความไม่แน่นอน</w:t>
      </w:r>
      <w:r w:rsidRPr="0027408A">
        <w:rPr>
          <w:rFonts w:ascii="Angsana New" w:hAnsi="Angsana New"/>
          <w:sz w:val="30"/>
          <w:szCs w:val="30"/>
          <w:cs/>
        </w:rPr>
        <w:t>นั้น</w:t>
      </w:r>
      <w:r w:rsidRPr="0027408A">
        <w:rPr>
          <w:rFonts w:ascii="Angsana New" w:hAnsi="Angsana New" w:hint="cs"/>
          <w:sz w:val="30"/>
          <w:szCs w:val="30"/>
          <w:cs/>
        </w:rPr>
        <w:t>เป็นข้อมูลเดียวกันกับที่ใช้</w:t>
      </w:r>
      <w:r w:rsidR="00B7260E">
        <w:rPr>
          <w:rFonts w:ascii="Angsana New" w:hAnsi="Angsana New"/>
          <w:sz w:val="30"/>
          <w:szCs w:val="30"/>
        </w:rPr>
        <w:br/>
      </w:r>
      <w:r w:rsidRPr="0027408A">
        <w:rPr>
          <w:rFonts w:ascii="Angsana New" w:hAnsi="Angsana New" w:hint="cs"/>
          <w:sz w:val="30"/>
          <w:szCs w:val="30"/>
          <w:cs/>
        </w:rPr>
        <w:t>ในการจัดทำ</w:t>
      </w:r>
      <w:r w:rsidRPr="0027408A">
        <w:rPr>
          <w:rFonts w:ascii="Angsana New" w:hAnsi="Angsana New"/>
          <w:sz w:val="30"/>
          <w:szCs w:val="30"/>
          <w:cs/>
        </w:rPr>
        <w:t>งบ</w:t>
      </w:r>
      <w:r w:rsidRPr="00830C24">
        <w:rPr>
          <w:rFonts w:ascii="Angsana New" w:hAnsi="Angsana New"/>
          <w:sz w:val="30"/>
          <w:szCs w:val="30"/>
          <w:cs/>
        </w:rPr>
        <w:t xml:space="preserve">การเงินสำหรับปีสิ้นสุดวันที่ </w:t>
      </w:r>
      <w:r w:rsidRPr="00830C24">
        <w:rPr>
          <w:rFonts w:ascii="Angsana New" w:hAnsi="Angsana New"/>
          <w:sz w:val="30"/>
          <w:szCs w:val="30"/>
        </w:rPr>
        <w:t xml:space="preserve">30 </w:t>
      </w:r>
      <w:r w:rsidRPr="00830C24">
        <w:rPr>
          <w:rFonts w:ascii="Angsana New" w:hAnsi="Angsana New" w:hint="cs"/>
          <w:sz w:val="30"/>
          <w:szCs w:val="30"/>
          <w:cs/>
        </w:rPr>
        <w:t>กันยายน</w:t>
      </w:r>
      <w:r w:rsidRPr="00830C24">
        <w:rPr>
          <w:rFonts w:ascii="Angsana New" w:hAnsi="Angsana New"/>
          <w:sz w:val="30"/>
          <w:szCs w:val="30"/>
          <w:cs/>
        </w:rPr>
        <w:t xml:space="preserve"> </w:t>
      </w:r>
      <w:r w:rsidRPr="00830C24">
        <w:rPr>
          <w:rFonts w:ascii="Angsana New" w:hAnsi="Angsana New"/>
          <w:sz w:val="30"/>
          <w:szCs w:val="30"/>
        </w:rPr>
        <w:t>2561</w:t>
      </w:r>
      <w:r w:rsidR="00BA182D" w:rsidRPr="00830C24">
        <w:rPr>
          <w:rFonts w:ascii="Angsana New" w:hAnsi="Angsana New" w:hint="cs"/>
          <w:sz w:val="30"/>
          <w:szCs w:val="30"/>
          <w:cs/>
        </w:rPr>
        <w:t xml:space="preserve"> </w:t>
      </w:r>
    </w:p>
    <w:p w:rsidR="00C10D6F" w:rsidRPr="00C10D6F" w:rsidRDefault="00C10D6F" w:rsidP="0027408A">
      <w:pPr>
        <w:ind w:left="540"/>
        <w:jc w:val="thaiDistribute"/>
        <w:rPr>
          <w:rFonts w:ascii="Angsana New" w:hAnsi="Angsana New"/>
        </w:rPr>
      </w:pPr>
    </w:p>
    <w:p w:rsidR="0058589F" w:rsidRDefault="0027408A" w:rsidP="00B87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30C24">
        <w:rPr>
          <w:rFonts w:ascii="Angsana New" w:hAnsi="Angsana New" w:hint="cs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</w:t>
      </w:r>
      <w:r w:rsidR="00C10D6F">
        <w:rPr>
          <w:rFonts w:ascii="Angsana New" w:hAnsi="Angsana New" w:hint="cs"/>
          <w:sz w:val="30"/>
          <w:szCs w:val="30"/>
          <w:cs/>
        </w:rPr>
        <w:t>และปรับปรุง</w:t>
      </w:r>
      <w:r w:rsidR="00B8786D">
        <w:rPr>
          <w:rFonts w:ascii="Angsana New" w:hAnsi="Angsana New" w:hint="cs"/>
          <w:sz w:val="30"/>
          <w:szCs w:val="30"/>
          <w:cs/>
        </w:rPr>
        <w:t>ใหม่</w:t>
      </w:r>
      <w:r w:rsidRPr="00830C24">
        <w:rPr>
          <w:rFonts w:ascii="Angsana New" w:hAnsi="Angsana New" w:hint="cs"/>
          <w:sz w:val="30"/>
          <w:szCs w:val="30"/>
          <w:cs/>
        </w:rPr>
        <w:t>ซึ่งยังไม่มีผลบังคับใช้ใน</w:t>
      </w:r>
      <w:r w:rsidR="00B8786D">
        <w:rPr>
          <w:rFonts w:ascii="Angsana New" w:hAnsi="Angsana New"/>
          <w:sz w:val="30"/>
          <w:szCs w:val="30"/>
          <w:cs/>
        </w:rPr>
        <w:br/>
      </w:r>
      <w:r w:rsidRPr="00B8786D">
        <w:rPr>
          <w:rFonts w:ascii="Angsana New" w:hAnsi="Angsana New" w:hint="cs"/>
          <w:spacing w:val="-4"/>
          <w:sz w:val="30"/>
          <w:szCs w:val="30"/>
          <w:cs/>
        </w:rPr>
        <w:t>งวดปัจจุบันมาถือปฏิบัติในการจัดทำงบการเงินระหว่างกาลนี้ก่อนวันที่มีผลบังคับ</w:t>
      </w:r>
      <w:r w:rsidR="00B7260E" w:rsidRPr="00B8786D">
        <w:rPr>
          <w:rFonts w:ascii="Angsana New" w:hAnsi="Angsana New" w:hint="cs"/>
          <w:spacing w:val="-4"/>
          <w:sz w:val="30"/>
          <w:szCs w:val="30"/>
          <w:cs/>
        </w:rPr>
        <w:t>ใช้</w:t>
      </w:r>
      <w:r w:rsidR="00EE48A4" w:rsidRPr="00B8786D">
        <w:rPr>
          <w:rFonts w:ascii="Angsana New" w:hAnsi="Angsana New"/>
          <w:spacing w:val="-4"/>
          <w:sz w:val="30"/>
          <w:szCs w:val="30"/>
        </w:rPr>
        <w:t xml:space="preserve"> </w:t>
      </w:r>
      <w:r w:rsidRPr="00B8786D">
        <w:rPr>
          <w:rFonts w:ascii="Angsana New" w:hAnsi="Angsana New"/>
          <w:spacing w:val="-4"/>
          <w:sz w:val="30"/>
          <w:szCs w:val="30"/>
          <w:cs/>
        </w:rPr>
        <w:t>มาตรฐานการรายงานทางการเงิน</w:t>
      </w:r>
      <w:r w:rsidR="00B8786D">
        <w:rPr>
          <w:rFonts w:ascii="Angsana New" w:hAnsi="Angsana New"/>
          <w:sz w:val="30"/>
          <w:szCs w:val="30"/>
          <w:cs/>
        </w:rPr>
        <w:br/>
      </w:r>
      <w:r w:rsidR="00B666C7">
        <w:rPr>
          <w:rFonts w:ascii="Angsana New" w:hAnsi="Angsana New" w:hint="cs"/>
          <w:sz w:val="30"/>
          <w:szCs w:val="30"/>
          <w:cs/>
        </w:rPr>
        <w:t>ที</w:t>
      </w:r>
      <w:r w:rsidR="00C10D6F">
        <w:rPr>
          <w:rFonts w:ascii="Angsana New" w:hAnsi="Angsana New" w:hint="cs"/>
          <w:sz w:val="30"/>
          <w:szCs w:val="30"/>
          <w:cs/>
        </w:rPr>
        <w:t>่</w:t>
      </w:r>
      <w:r w:rsidR="00B666C7">
        <w:rPr>
          <w:rFonts w:ascii="Angsana New" w:hAnsi="Angsana New" w:hint="cs"/>
          <w:sz w:val="30"/>
          <w:szCs w:val="30"/>
          <w:cs/>
        </w:rPr>
        <w:t>ออก</w:t>
      </w:r>
      <w:r w:rsidR="00C10D6F">
        <w:rPr>
          <w:rFonts w:ascii="Angsana New" w:hAnsi="Angsana New" w:hint="cs"/>
          <w:sz w:val="30"/>
          <w:szCs w:val="30"/>
          <w:cs/>
        </w:rPr>
        <w:t>และปรับปรุง</w:t>
      </w:r>
      <w:r w:rsidR="00B8786D">
        <w:rPr>
          <w:rFonts w:ascii="Angsana New" w:hAnsi="Angsana New" w:hint="cs"/>
          <w:sz w:val="30"/>
          <w:szCs w:val="30"/>
          <w:cs/>
        </w:rPr>
        <w:t>ใหม่</w:t>
      </w:r>
      <w:r w:rsidRPr="00830C24">
        <w:rPr>
          <w:rFonts w:ascii="Angsana New" w:hAnsi="Angsana New" w:hint="cs"/>
          <w:sz w:val="30"/>
          <w:szCs w:val="30"/>
          <w:cs/>
        </w:rPr>
        <w:t xml:space="preserve">ที่เกี่ยวกับการดำเนินงานของกลุ่มบริษัทได้เปิดเผยในหมายเหตุข้อ </w:t>
      </w:r>
      <w:r w:rsidR="008C2914">
        <w:rPr>
          <w:rFonts w:ascii="Angsana New" w:hAnsi="Angsana New"/>
          <w:sz w:val="30"/>
          <w:szCs w:val="30"/>
        </w:rPr>
        <w:t>1</w:t>
      </w:r>
      <w:r w:rsidR="000938A0">
        <w:rPr>
          <w:rFonts w:ascii="Angsana New" w:hAnsi="Angsana New"/>
          <w:sz w:val="30"/>
          <w:szCs w:val="30"/>
        </w:rPr>
        <w:t>7</w:t>
      </w:r>
    </w:p>
    <w:p w:rsidR="00C10D6F" w:rsidRPr="00D8792E" w:rsidRDefault="00C10D6F" w:rsidP="00C1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</w:p>
    <w:p w:rsidR="00352147" w:rsidRPr="00830C24" w:rsidRDefault="00352147" w:rsidP="00352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830C24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Pr="00830C24">
        <w:rPr>
          <w:rFonts w:ascii="Angsana New" w:hAnsi="Angsana New"/>
          <w:b/>
          <w:bCs/>
          <w:sz w:val="30"/>
          <w:szCs w:val="30"/>
        </w:rPr>
        <w:tab/>
      </w:r>
      <w:r w:rsidRPr="00830C24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A56AFB" w:rsidRPr="00830C24" w:rsidRDefault="00A56AFB" w:rsidP="00815F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p w:rsidR="00352147" w:rsidRPr="00752904" w:rsidRDefault="00352147" w:rsidP="009F76A8">
      <w:pPr>
        <w:spacing w:line="0" w:lineRule="atLeast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830C24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BA182D" w:rsidRPr="00830C24">
        <w:rPr>
          <w:rFonts w:ascii="Angsana New" w:hAnsi="Angsana New"/>
          <w:b/>
          <w:sz w:val="30"/>
          <w:szCs w:val="30"/>
          <w:cs/>
        </w:rPr>
        <w:t>บริษัท</w:t>
      </w:r>
      <w:r w:rsidR="00BA182D" w:rsidRPr="00830C24">
        <w:rPr>
          <w:rFonts w:ascii="Angsana New" w:hAnsi="Angsana New" w:hint="cs"/>
          <w:b/>
          <w:sz w:val="30"/>
          <w:szCs w:val="30"/>
          <w:cs/>
        </w:rPr>
        <w:t>ร่วม</w:t>
      </w:r>
      <w:r w:rsidR="00BA182D" w:rsidRPr="00830C24">
        <w:rPr>
          <w:rFonts w:ascii="Angsana New" w:hAnsi="Angsana New"/>
          <w:b/>
          <w:sz w:val="30"/>
          <w:szCs w:val="30"/>
          <w:cs/>
        </w:rPr>
        <w:t>และบริษัท</w:t>
      </w:r>
      <w:r w:rsidR="009F76A8" w:rsidRPr="00830C24">
        <w:rPr>
          <w:rFonts w:ascii="Angsana New" w:hAnsi="Angsana New" w:hint="cs"/>
          <w:b/>
          <w:sz w:val="30"/>
          <w:szCs w:val="30"/>
          <w:cs/>
        </w:rPr>
        <w:t>ย่อย</w:t>
      </w:r>
      <w:r w:rsidRPr="00830C24">
        <w:rPr>
          <w:rFonts w:ascii="Angsana New" w:hAnsi="Angsana New"/>
          <w:b/>
          <w:sz w:val="30"/>
          <w:szCs w:val="30"/>
          <w:cs/>
        </w:rPr>
        <w:t>ได้เปิดเผย</w:t>
      </w:r>
      <w:r w:rsidRPr="00752904">
        <w:rPr>
          <w:rFonts w:ascii="Angsana New" w:hAnsi="Angsana New"/>
          <w:b/>
          <w:sz w:val="30"/>
          <w:szCs w:val="30"/>
          <w:cs/>
        </w:rPr>
        <w:t>ในหมายเหตุข้อ 7 และ 8</w:t>
      </w:r>
      <w:r w:rsidR="009F76A8" w:rsidRPr="00752904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9F76A8" w:rsidRPr="00752904">
        <w:rPr>
          <w:rFonts w:ascii="Angsana New" w:hAnsi="Angsana New"/>
          <w:b/>
          <w:sz w:val="30"/>
          <w:szCs w:val="30"/>
          <w:cs/>
        </w:rPr>
        <w:t>สำหรับบุคคลหรื</w:t>
      </w:r>
      <w:r w:rsidR="00752904" w:rsidRPr="00752904">
        <w:rPr>
          <w:rFonts w:ascii="Angsana New" w:hAnsi="Angsana New" w:hint="cs"/>
          <w:b/>
          <w:sz w:val="30"/>
          <w:szCs w:val="30"/>
          <w:cs/>
        </w:rPr>
        <w:t>อ</w:t>
      </w:r>
      <w:r w:rsidR="009F76A8" w:rsidRPr="00752904">
        <w:rPr>
          <w:rFonts w:ascii="Angsana New" w:hAnsi="Angsana New"/>
          <w:b/>
          <w:sz w:val="30"/>
          <w:szCs w:val="30"/>
          <w:cs/>
        </w:rPr>
        <w:t>กิจการที่เกี่ยวข้องกันอื่นที่ความสัมพันธ์เปลี่ยนแปลงอย่างมีสาระสำคัญและกลุ่มบริษัทมีรายการระหว่างกันที่มีนัยสำคัญ</w:t>
      </w:r>
      <w:r w:rsidR="00752904">
        <w:rPr>
          <w:rFonts w:ascii="Angsana New" w:hAnsi="Angsana New"/>
          <w:b/>
          <w:sz w:val="30"/>
          <w:szCs w:val="30"/>
          <w:cs/>
        </w:rPr>
        <w:br/>
      </w:r>
      <w:r w:rsidR="009F76A8" w:rsidRPr="00752904">
        <w:rPr>
          <w:rFonts w:ascii="Angsana New" w:hAnsi="Angsana New"/>
          <w:b/>
          <w:sz w:val="30"/>
          <w:szCs w:val="30"/>
          <w:cs/>
        </w:rPr>
        <w:t>ในระหว่างงวดมีดังต่อไปนี้</w:t>
      </w:r>
      <w:r w:rsidR="00752904" w:rsidRPr="00752904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:rsidR="009F76A8" w:rsidRPr="00BA182D" w:rsidRDefault="009F76A8" w:rsidP="00BA18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p w:rsidR="003F2A31" w:rsidRPr="00BA182D" w:rsidRDefault="003F2A31" w:rsidP="005223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sz w:val="4"/>
          <w:szCs w:val="4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3960"/>
      </w:tblGrid>
      <w:tr w:rsidR="00110EF0" w:rsidRPr="00C435A7" w:rsidTr="00752904">
        <w:trPr>
          <w:trHeight w:val="20"/>
        </w:trPr>
        <w:tc>
          <w:tcPr>
            <w:tcW w:w="4140" w:type="dxa"/>
            <w:shd w:val="clear" w:color="auto" w:fill="auto"/>
          </w:tcPr>
          <w:p w:rsidR="00DA2451" w:rsidRPr="00830C24" w:rsidRDefault="00DA2451" w:rsidP="00E7423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10EF0" w:rsidRPr="00830C24" w:rsidRDefault="00110EF0" w:rsidP="00171C51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30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:rsidR="006E5CCF" w:rsidRPr="00830C24" w:rsidRDefault="00110EF0" w:rsidP="00116C5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0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110EF0" w:rsidRPr="00830C24" w:rsidRDefault="00110EF0" w:rsidP="00116C5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30C24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830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60" w:type="dxa"/>
            <w:shd w:val="clear" w:color="auto" w:fill="auto"/>
          </w:tcPr>
          <w:p w:rsidR="00171C51" w:rsidRPr="00830C24" w:rsidRDefault="00171C51" w:rsidP="00171C51">
            <w:pPr>
              <w:tabs>
                <w:tab w:val="clear" w:pos="227"/>
                <w:tab w:val="left" w:pos="33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10EF0" w:rsidRPr="00830C24" w:rsidRDefault="00110EF0" w:rsidP="00171C51">
            <w:pPr>
              <w:tabs>
                <w:tab w:val="clear" w:pos="227"/>
                <w:tab w:val="left" w:pos="3327"/>
              </w:tabs>
              <w:spacing w:line="240" w:lineRule="auto"/>
              <w:ind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0C24"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</w:rPr>
              <w:t>ลักษณะ</w:t>
            </w:r>
            <w:r w:rsidRPr="00830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ความสัมพันธ์</w:t>
            </w:r>
          </w:p>
        </w:tc>
      </w:tr>
      <w:tr w:rsidR="0027568B" w:rsidRPr="00C435A7" w:rsidTr="00752904">
        <w:trPr>
          <w:trHeight w:val="20"/>
        </w:trPr>
        <w:tc>
          <w:tcPr>
            <w:tcW w:w="4140" w:type="dxa"/>
            <w:shd w:val="clear" w:color="auto" w:fill="auto"/>
          </w:tcPr>
          <w:p w:rsidR="0027568B" w:rsidRPr="00830C24" w:rsidRDefault="001D75D2" w:rsidP="0027568B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ทีซีซี โฮเทลคอลเล็คชั่น จำกัด</w:t>
            </w:r>
            <w:r w:rsidR="00752904" w:rsidRPr="00830C24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350" w:type="dxa"/>
            <w:shd w:val="clear" w:color="auto" w:fill="auto"/>
          </w:tcPr>
          <w:p w:rsidR="0027568B" w:rsidRPr="001D75D2" w:rsidRDefault="001D75D2" w:rsidP="0027568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27568B" w:rsidRPr="00830C24" w:rsidRDefault="001D75D2" w:rsidP="0027568B">
            <w:pPr>
              <w:tabs>
                <w:tab w:val="clear" w:pos="227"/>
              </w:tabs>
              <w:spacing w:line="240" w:lineRule="auto"/>
              <w:ind w:left="-9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ผู้ถือหุ้นรายใหญ่มีกรรมการร่วม</w:t>
            </w:r>
          </w:p>
        </w:tc>
      </w:tr>
      <w:tr w:rsidR="0027568B" w:rsidRPr="00C435A7" w:rsidTr="00752904">
        <w:trPr>
          <w:trHeight w:val="20"/>
        </w:trPr>
        <w:tc>
          <w:tcPr>
            <w:tcW w:w="4140" w:type="dxa"/>
            <w:shd w:val="clear" w:color="auto" w:fill="auto"/>
          </w:tcPr>
          <w:p w:rsidR="0027568B" w:rsidRPr="00830C24" w:rsidRDefault="001D75D2" w:rsidP="0027568B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วัฒนพัฒน์เทรดดิ้ง จำกัด</w:t>
            </w:r>
          </w:p>
        </w:tc>
        <w:tc>
          <w:tcPr>
            <w:tcW w:w="1350" w:type="dxa"/>
            <w:shd w:val="clear" w:color="auto" w:fill="auto"/>
          </w:tcPr>
          <w:p w:rsidR="0027568B" w:rsidRPr="00830C24" w:rsidRDefault="001D75D2" w:rsidP="0027568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27568B" w:rsidRPr="00830C24" w:rsidRDefault="001D75D2" w:rsidP="0027568B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ผู้ถือหุ้นรายใหญ่มีกรรมการร่วม</w:t>
            </w:r>
          </w:p>
        </w:tc>
      </w:tr>
      <w:tr w:rsidR="00960E7D" w:rsidRPr="00C435A7" w:rsidTr="00752904">
        <w:trPr>
          <w:trHeight w:val="20"/>
        </w:trPr>
        <w:tc>
          <w:tcPr>
            <w:tcW w:w="4140" w:type="dxa"/>
            <w:shd w:val="clear" w:color="auto" w:fill="auto"/>
          </w:tcPr>
          <w:p w:rsidR="00960E7D" w:rsidRPr="001D75D2" w:rsidRDefault="001D75D2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1D75D2">
              <w:rPr>
                <w:rFonts w:ascii="Angsana New" w:hAnsi="Angsana New" w:hint="cs"/>
                <w:sz w:val="30"/>
                <w:szCs w:val="30"/>
                <w:cs/>
              </w:rPr>
              <w:t>บริษัท โกลเด้นเวลธ์ จำกัด</w:t>
            </w:r>
          </w:p>
        </w:tc>
        <w:tc>
          <w:tcPr>
            <w:tcW w:w="1350" w:type="dxa"/>
            <w:shd w:val="clear" w:color="auto" w:fill="auto"/>
          </w:tcPr>
          <w:p w:rsidR="00960E7D" w:rsidRPr="001D75D2" w:rsidRDefault="001D75D2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75D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960E7D" w:rsidRPr="00752904" w:rsidRDefault="001D75D2" w:rsidP="00960E7D">
            <w:pPr>
              <w:tabs>
                <w:tab w:val="clear" w:pos="227"/>
              </w:tabs>
              <w:spacing w:line="240" w:lineRule="auto"/>
              <w:ind w:left="-9" w:right="-108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752904" w:rsidRPr="00C435A7" w:rsidTr="00752904">
        <w:trPr>
          <w:trHeight w:val="20"/>
        </w:trPr>
        <w:tc>
          <w:tcPr>
            <w:tcW w:w="4140" w:type="dxa"/>
            <w:shd w:val="clear" w:color="auto" w:fill="auto"/>
          </w:tcPr>
          <w:p w:rsidR="00752904" w:rsidRPr="001D75D2" w:rsidRDefault="001D75D2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1D75D2">
              <w:rPr>
                <w:rFonts w:ascii="Angsana New" w:hAnsi="Angsana New" w:hint="cs"/>
                <w:sz w:val="30"/>
                <w:szCs w:val="30"/>
                <w:cs/>
              </w:rPr>
              <w:t>บริษัท ทีซีซี แอสเซ็ทส์ (ประเทศไทย) จำกัด</w:t>
            </w:r>
          </w:p>
        </w:tc>
        <w:tc>
          <w:tcPr>
            <w:tcW w:w="1350" w:type="dxa"/>
            <w:shd w:val="clear" w:color="auto" w:fill="auto"/>
          </w:tcPr>
          <w:p w:rsidR="00752904" w:rsidRPr="001D75D2" w:rsidRDefault="001D75D2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75D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752904" w:rsidRPr="00752904" w:rsidRDefault="001D75D2" w:rsidP="00960E7D">
            <w:pPr>
              <w:tabs>
                <w:tab w:val="clear" w:pos="227"/>
              </w:tabs>
              <w:spacing w:line="240" w:lineRule="auto"/>
              <w:ind w:left="-9" w:right="-108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804A5F" w:rsidRPr="00C435A7" w:rsidTr="00752904">
        <w:trPr>
          <w:trHeight w:val="20"/>
        </w:trPr>
        <w:tc>
          <w:tcPr>
            <w:tcW w:w="4140" w:type="dxa"/>
            <w:shd w:val="clear" w:color="auto" w:fill="auto"/>
          </w:tcPr>
          <w:p w:rsidR="00804A5F" w:rsidRPr="00C10D6F" w:rsidRDefault="00804A5F" w:rsidP="00804A5F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10D6F">
              <w:rPr>
                <w:rFonts w:ascii="Angsana New" w:hAnsi="Angsana New" w:hint="cs"/>
                <w:sz w:val="30"/>
                <w:szCs w:val="30"/>
                <w:cs/>
              </w:rPr>
              <w:t>บริษัท ปัตตาเวีย กอล์ฟคลับ จำกัด</w:t>
            </w:r>
          </w:p>
        </w:tc>
        <w:tc>
          <w:tcPr>
            <w:tcW w:w="1350" w:type="dxa"/>
            <w:shd w:val="clear" w:color="auto" w:fill="auto"/>
          </w:tcPr>
          <w:p w:rsidR="00804A5F" w:rsidRPr="00C10D6F" w:rsidRDefault="00804A5F" w:rsidP="00804A5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0D6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804A5F" w:rsidRPr="00C10D6F" w:rsidRDefault="00804A5F" w:rsidP="00804A5F">
            <w:pPr>
              <w:tabs>
                <w:tab w:val="clear" w:pos="227"/>
              </w:tabs>
              <w:spacing w:line="240" w:lineRule="auto"/>
              <w:ind w:left="-9" w:right="-108"/>
              <w:rPr>
                <w:rFonts w:ascii="Angsana New" w:hAnsi="Angsana New"/>
                <w:sz w:val="30"/>
                <w:szCs w:val="30"/>
              </w:rPr>
            </w:pPr>
            <w:r w:rsidRPr="00C10D6F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:rsidR="009F76A8" w:rsidRPr="00945AE4" w:rsidRDefault="009F76A8" w:rsidP="009D1C1E">
      <w:pPr>
        <w:pStyle w:val="block"/>
        <w:spacing w:after="0" w:line="0" w:lineRule="atLeast"/>
        <w:ind w:left="547" w:right="-115"/>
        <w:jc w:val="thaiDistribute"/>
        <w:rPr>
          <w:rFonts w:ascii="Angsana New" w:hAnsi="Angsana New" w:cs="Angsana New"/>
          <w:bCs/>
          <w:sz w:val="30"/>
          <w:szCs w:val="30"/>
          <w:highlight w:val="yellow"/>
          <w:lang w:val="en-US" w:bidi="th-TH"/>
        </w:rPr>
      </w:pPr>
    </w:p>
    <w:p w:rsidR="00480A97" w:rsidRDefault="00480A97" w:rsidP="00BB7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01BE0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Pr="00601BE0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BB743A" w:rsidRPr="00601BE0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601BE0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601BE0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601BE0">
        <w:rPr>
          <w:rFonts w:asciiTheme="majorBidi" w:hAnsiTheme="majorBidi" w:cstheme="majorBidi"/>
          <w:sz w:val="30"/>
          <w:szCs w:val="30"/>
        </w:rPr>
        <w:t>3</w:t>
      </w:r>
      <w:r w:rsidR="00BB743A" w:rsidRPr="00601BE0">
        <w:rPr>
          <w:rFonts w:asciiTheme="majorBidi" w:hAnsiTheme="majorBidi" w:cstheme="majorBidi"/>
          <w:sz w:val="30"/>
          <w:szCs w:val="30"/>
        </w:rPr>
        <w:t>0</w:t>
      </w:r>
      <w:r w:rsidRPr="00601BE0">
        <w:rPr>
          <w:rFonts w:asciiTheme="majorBidi" w:hAnsiTheme="majorBidi" w:cstheme="majorBidi"/>
          <w:sz w:val="30"/>
          <w:szCs w:val="30"/>
        </w:rPr>
        <w:t xml:space="preserve"> </w:t>
      </w:r>
      <w:r w:rsidR="00BB743A" w:rsidRPr="00601BE0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BB743A" w:rsidRPr="00601BE0">
        <w:rPr>
          <w:rFonts w:asciiTheme="majorBidi" w:hAnsiTheme="majorBidi" w:cstheme="majorBidi"/>
          <w:sz w:val="30"/>
          <w:szCs w:val="30"/>
          <w:cs/>
        </w:rPr>
        <w:br/>
      </w:r>
      <w:r w:rsidRPr="00601BE0">
        <w:rPr>
          <w:rFonts w:asciiTheme="majorBidi" w:hAnsiTheme="majorBidi" w:cstheme="majorBidi"/>
          <w:sz w:val="30"/>
          <w:szCs w:val="30"/>
          <w:cs/>
        </w:rPr>
        <w:t>สรุปได้ดังนี้</w:t>
      </w:r>
    </w:p>
    <w:p w:rsidR="00B8786D" w:rsidRPr="00601BE0" w:rsidRDefault="00B8786D" w:rsidP="00BB7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shd w:val="clear" w:color="auto" w:fill="E0E0E0"/>
        </w:rPr>
      </w:pPr>
    </w:p>
    <w:p w:rsidR="00777C2E" w:rsidRPr="00331BE7" w:rsidRDefault="00777C2E" w:rsidP="00777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"/>
          <w:szCs w:val="2"/>
          <w:shd w:val="clear" w:color="auto" w:fill="E0E0E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3"/>
        <w:gridCol w:w="1172"/>
        <w:gridCol w:w="266"/>
        <w:gridCol w:w="1150"/>
        <w:gridCol w:w="240"/>
        <w:gridCol w:w="1165"/>
        <w:gridCol w:w="236"/>
        <w:gridCol w:w="1180"/>
        <w:gridCol w:w="6"/>
      </w:tblGrid>
      <w:tr w:rsidR="00530626" w:rsidRPr="00F807B9" w:rsidTr="00112F4E">
        <w:trPr>
          <w:gridAfter w:val="1"/>
          <w:wAfter w:w="3" w:type="pct"/>
          <w:tblHeader/>
        </w:trPr>
        <w:tc>
          <w:tcPr>
            <w:tcW w:w="2085" w:type="pct"/>
          </w:tcPr>
          <w:p w:rsidR="00777C2E" w:rsidRPr="00F807B9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3" w:type="pct"/>
            <w:gridSpan w:val="3"/>
          </w:tcPr>
          <w:p w:rsidR="00777C2E" w:rsidRPr="00F807B9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:rsidR="00777C2E" w:rsidRPr="00F807B9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pct"/>
            <w:gridSpan w:val="3"/>
          </w:tcPr>
          <w:p w:rsidR="00777C2E" w:rsidRPr="00F807B9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0626" w:rsidRPr="00F807B9" w:rsidTr="00112F4E">
        <w:trPr>
          <w:tblHeader/>
        </w:trPr>
        <w:tc>
          <w:tcPr>
            <w:tcW w:w="2085" w:type="pct"/>
          </w:tcPr>
          <w:p w:rsidR="007C79C7" w:rsidRPr="00EA2541" w:rsidRDefault="007C79C7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BB74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B74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1" w:type="pct"/>
          </w:tcPr>
          <w:p w:rsidR="007C79C7" w:rsidRPr="001B41B9" w:rsidRDefault="007C79C7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EA254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:rsidR="007C79C7" w:rsidRPr="001B41B9" w:rsidRDefault="007C79C7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7C79C7" w:rsidRPr="001B41B9" w:rsidRDefault="007C79C7" w:rsidP="00CF1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CF1B54">
              <w:rPr>
                <w:rFonts w:ascii="Angsana New" w:hAnsi="Angsana New"/>
                <w:sz w:val="30"/>
                <w:szCs w:val="30"/>
              </w:rPr>
              <w:t>6</w:t>
            </w:r>
            <w:r w:rsidR="00EA254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:rsidR="007C79C7" w:rsidRPr="001B41B9" w:rsidRDefault="007C79C7" w:rsidP="007C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7C79C7" w:rsidRPr="001B41B9" w:rsidRDefault="007C79C7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EA254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7" w:type="pct"/>
          </w:tcPr>
          <w:p w:rsidR="007C79C7" w:rsidRPr="001B41B9" w:rsidRDefault="007C79C7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:rsidR="007C79C7" w:rsidRPr="001B41B9" w:rsidRDefault="00CF1B54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EA254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77C2E" w:rsidRPr="00F807B9" w:rsidTr="00112F4E">
        <w:trPr>
          <w:gridAfter w:val="1"/>
          <w:wAfter w:w="3" w:type="pct"/>
          <w:tblHeader/>
        </w:trPr>
        <w:tc>
          <w:tcPr>
            <w:tcW w:w="2085" w:type="pct"/>
          </w:tcPr>
          <w:p w:rsidR="00777C2E" w:rsidRPr="00F629BA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1" w:type="pct"/>
            <w:gridSpan w:val="7"/>
          </w:tcPr>
          <w:p w:rsidR="00777C2E" w:rsidRPr="00F807B9" w:rsidRDefault="00777C2E" w:rsidP="0077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  <w:tab w:val="center" w:pos="2604"/>
                <w:tab w:val="left" w:pos="35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07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626" w:rsidRPr="00F807B9" w:rsidTr="00112F4E">
        <w:tc>
          <w:tcPr>
            <w:tcW w:w="2085" w:type="pct"/>
          </w:tcPr>
          <w:p w:rsidR="008E4F2F" w:rsidRPr="00F807B9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:rsidR="008E4F2F" w:rsidRPr="00F807B9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8E4F2F" w:rsidRPr="00F807B9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8E4F2F" w:rsidRPr="00F118DF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8E4F2F" w:rsidRPr="00F118DF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8E4F2F" w:rsidRPr="00F118DF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8E4F2F" w:rsidRPr="00F118DF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8" w:type="pct"/>
            <w:gridSpan w:val="2"/>
          </w:tcPr>
          <w:p w:rsidR="008E4F2F" w:rsidRPr="00F118DF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4A5F" w:rsidRPr="008267D2" w:rsidTr="00112F4E">
        <w:tc>
          <w:tcPr>
            <w:tcW w:w="2085" w:type="pct"/>
          </w:tcPr>
          <w:p w:rsidR="00804A5F" w:rsidRPr="00BB743A" w:rsidRDefault="00804A5F" w:rsidP="00804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BB743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31" w:type="pct"/>
          </w:tcPr>
          <w:p w:rsidR="00804A5F" w:rsidRPr="00F118DF" w:rsidRDefault="00804A5F" w:rsidP="00804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804A5F" w:rsidRPr="00F807B9" w:rsidRDefault="00804A5F" w:rsidP="00804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804A5F" w:rsidRPr="00F118DF" w:rsidRDefault="00804A5F" w:rsidP="00804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804A5F" w:rsidRPr="00F118DF" w:rsidRDefault="00804A5F" w:rsidP="00804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804A5F" w:rsidRPr="00F118DF" w:rsidRDefault="00804A5F" w:rsidP="00804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804A5F" w:rsidRPr="00F118DF" w:rsidRDefault="00804A5F" w:rsidP="00804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:rsidR="00804A5F" w:rsidRPr="00F118DF" w:rsidRDefault="00804A5F" w:rsidP="00804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951</w:t>
            </w:r>
          </w:p>
        </w:tc>
      </w:tr>
      <w:tr w:rsidR="00530626" w:rsidRPr="00F807B9" w:rsidTr="00112F4E">
        <w:tc>
          <w:tcPr>
            <w:tcW w:w="2085" w:type="pct"/>
          </w:tcPr>
          <w:p w:rsidR="00BB743A" w:rsidRPr="00A473C1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รายได้จากการขายบรรจุ</w:t>
            </w:r>
            <w:r w:rsidRPr="00264EA8">
              <w:rPr>
                <w:rFonts w:ascii="Angsana New" w:hAnsi="Angsana New"/>
                <w:sz w:val="30"/>
                <w:szCs w:val="30"/>
                <w:cs/>
              </w:rPr>
              <w:t>ภัณฑ์</w:t>
            </w:r>
          </w:p>
        </w:tc>
        <w:tc>
          <w:tcPr>
            <w:tcW w:w="631" w:type="pct"/>
            <w:shd w:val="clear" w:color="auto" w:fill="auto"/>
          </w:tcPr>
          <w:p w:rsidR="00BB743A" w:rsidRPr="00F118DF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BB743A" w:rsidRPr="00F807B9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BB743A" w:rsidRPr="00F118DF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:rsidR="00BB743A" w:rsidRPr="00F118DF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BB743A" w:rsidRPr="00F118DF" w:rsidRDefault="001D75D2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27" w:type="pct"/>
            <w:shd w:val="clear" w:color="auto" w:fill="auto"/>
          </w:tcPr>
          <w:p w:rsidR="00BB743A" w:rsidRPr="00F118DF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8" w:type="pct"/>
            <w:gridSpan w:val="2"/>
            <w:shd w:val="clear" w:color="auto" w:fill="auto"/>
          </w:tcPr>
          <w:p w:rsidR="00BB743A" w:rsidRPr="00F118DF" w:rsidRDefault="008267D2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1,055</w:t>
            </w:r>
          </w:p>
        </w:tc>
      </w:tr>
      <w:tr w:rsidR="00530626" w:rsidRPr="00F807B9" w:rsidTr="00112F4E">
        <w:tc>
          <w:tcPr>
            <w:tcW w:w="2085" w:type="pct"/>
          </w:tcPr>
          <w:p w:rsidR="00BB743A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รายได้ค่าเช่าสินทรัพย์</w:t>
            </w:r>
          </w:p>
        </w:tc>
        <w:tc>
          <w:tcPr>
            <w:tcW w:w="631" w:type="pct"/>
            <w:shd w:val="clear" w:color="auto" w:fill="auto"/>
          </w:tcPr>
          <w:p w:rsidR="00BB743A" w:rsidRPr="00F118DF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BB743A" w:rsidRPr="00F807B9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BB743A" w:rsidRPr="00F118DF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:rsidR="00BB743A" w:rsidRPr="00F118DF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BB743A" w:rsidRPr="00F118DF" w:rsidRDefault="001D75D2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5475B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127" w:type="pct"/>
            <w:shd w:val="clear" w:color="auto" w:fill="auto"/>
          </w:tcPr>
          <w:p w:rsidR="00BB743A" w:rsidRPr="00F118DF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8" w:type="pct"/>
            <w:gridSpan w:val="2"/>
            <w:shd w:val="clear" w:color="auto" w:fill="auto"/>
          </w:tcPr>
          <w:p w:rsidR="00BB743A" w:rsidRPr="00F118DF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30626" w:rsidRPr="00F807B9" w:rsidTr="00112F4E">
        <w:tc>
          <w:tcPr>
            <w:tcW w:w="2085" w:type="pct"/>
          </w:tcPr>
          <w:p w:rsidR="00BB743A" w:rsidRPr="00012B36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631" w:type="pct"/>
            <w:shd w:val="clear" w:color="auto" w:fill="auto"/>
          </w:tcPr>
          <w:p w:rsidR="00BB743A" w:rsidRPr="00F118DF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BB743A" w:rsidRPr="00F118DF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BB743A" w:rsidRPr="00F118DF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:rsidR="00BB743A" w:rsidRPr="00F118DF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BB743A" w:rsidRPr="00F118DF" w:rsidRDefault="001D75D2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295</w:t>
            </w:r>
          </w:p>
        </w:tc>
        <w:tc>
          <w:tcPr>
            <w:tcW w:w="127" w:type="pct"/>
            <w:shd w:val="clear" w:color="auto" w:fill="auto"/>
          </w:tcPr>
          <w:p w:rsidR="00BB743A" w:rsidRPr="00F118DF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8" w:type="pct"/>
            <w:gridSpan w:val="2"/>
            <w:shd w:val="clear" w:color="auto" w:fill="auto"/>
          </w:tcPr>
          <w:p w:rsidR="00BB743A" w:rsidRPr="00F118DF" w:rsidRDefault="008267D2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1,044</w:t>
            </w:r>
          </w:p>
        </w:tc>
      </w:tr>
      <w:tr w:rsidR="00530626" w:rsidRPr="00F807B9" w:rsidTr="00112F4E">
        <w:tc>
          <w:tcPr>
            <w:tcW w:w="2085" w:type="pct"/>
          </w:tcPr>
          <w:p w:rsidR="00BB743A" w:rsidRPr="00F807B9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1" w:type="pct"/>
            <w:shd w:val="clear" w:color="auto" w:fill="auto"/>
          </w:tcPr>
          <w:p w:rsidR="00BB743A" w:rsidRPr="00F118DF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BB743A" w:rsidRPr="00F118DF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BB743A" w:rsidRPr="00F118DF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:rsidR="00BB743A" w:rsidRPr="00F118DF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BB743A" w:rsidRPr="00F118DF" w:rsidRDefault="001D75D2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245</w:t>
            </w:r>
          </w:p>
        </w:tc>
        <w:tc>
          <w:tcPr>
            <w:tcW w:w="127" w:type="pct"/>
            <w:shd w:val="clear" w:color="auto" w:fill="auto"/>
          </w:tcPr>
          <w:p w:rsidR="00BB743A" w:rsidRPr="00F118DF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8" w:type="pct"/>
            <w:gridSpan w:val="2"/>
            <w:shd w:val="clear" w:color="auto" w:fill="auto"/>
          </w:tcPr>
          <w:p w:rsidR="00BB743A" w:rsidRPr="00F118DF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8267D2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530626" w:rsidRPr="00F807B9" w:rsidTr="00112F4E">
        <w:tc>
          <w:tcPr>
            <w:tcW w:w="2085" w:type="pct"/>
          </w:tcPr>
          <w:p w:rsidR="00BB743A" w:rsidRPr="00F807B9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1" w:type="pct"/>
            <w:shd w:val="clear" w:color="auto" w:fill="auto"/>
          </w:tcPr>
          <w:p w:rsidR="00BB743A" w:rsidRPr="00F118DF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BB743A" w:rsidRPr="00F118DF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BB743A" w:rsidRPr="00F118DF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:rsidR="00BB743A" w:rsidRPr="00F118DF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BB743A" w:rsidRPr="00F118DF" w:rsidRDefault="001D75D2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</w:t>
            </w:r>
            <w:r w:rsidR="005475B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239</w:t>
            </w:r>
          </w:p>
        </w:tc>
        <w:tc>
          <w:tcPr>
            <w:tcW w:w="127" w:type="pct"/>
            <w:shd w:val="clear" w:color="auto" w:fill="auto"/>
          </w:tcPr>
          <w:p w:rsidR="00BB743A" w:rsidRPr="00F118DF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8" w:type="pct"/>
            <w:gridSpan w:val="2"/>
            <w:shd w:val="clear" w:color="auto" w:fill="auto"/>
          </w:tcPr>
          <w:p w:rsidR="00BB743A" w:rsidRPr="00F118DF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8267D2">
              <w:rPr>
                <w:rFonts w:ascii="Angsana New" w:hAnsi="Angsana New"/>
                <w:sz w:val="30"/>
                <w:szCs w:val="30"/>
              </w:rPr>
              <w:t>02,301</w:t>
            </w:r>
          </w:p>
        </w:tc>
      </w:tr>
      <w:tr w:rsidR="00530626" w:rsidRPr="00F807B9" w:rsidTr="00112F4E">
        <w:tc>
          <w:tcPr>
            <w:tcW w:w="2085" w:type="pct"/>
          </w:tcPr>
          <w:p w:rsidR="00BB743A" w:rsidRPr="00B8786D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:rsidR="00BB743A" w:rsidRPr="00B8786D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BB743A" w:rsidRPr="00B8786D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BB743A" w:rsidRPr="00B8786D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:rsidR="00BB743A" w:rsidRPr="00B8786D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BB743A" w:rsidRPr="00B8786D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:rsidR="00BB743A" w:rsidRPr="00B8786D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8" w:type="pct"/>
            <w:gridSpan w:val="2"/>
            <w:shd w:val="clear" w:color="auto" w:fill="auto"/>
          </w:tcPr>
          <w:p w:rsidR="00BB743A" w:rsidRPr="00B8786D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786D" w:rsidRPr="00F807B9" w:rsidTr="00112F4E">
        <w:tc>
          <w:tcPr>
            <w:tcW w:w="2085" w:type="pct"/>
          </w:tcPr>
          <w:p w:rsidR="00B8786D" w:rsidRPr="00B8786D" w:rsidRDefault="00B8786D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:rsidR="00B8786D" w:rsidRPr="00B8786D" w:rsidRDefault="00B8786D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B8786D" w:rsidRPr="00B8786D" w:rsidRDefault="00B8786D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B8786D" w:rsidRPr="00B8786D" w:rsidRDefault="00B8786D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:rsidR="00B8786D" w:rsidRPr="00B8786D" w:rsidRDefault="00B8786D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B8786D" w:rsidRPr="00B8786D" w:rsidRDefault="00B8786D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:rsidR="00B8786D" w:rsidRPr="00B8786D" w:rsidRDefault="00B8786D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8" w:type="pct"/>
            <w:gridSpan w:val="2"/>
            <w:shd w:val="clear" w:color="auto" w:fill="auto"/>
          </w:tcPr>
          <w:p w:rsidR="00B8786D" w:rsidRPr="00B8786D" w:rsidRDefault="00B8786D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786D" w:rsidRPr="00F807B9" w:rsidTr="00112F4E">
        <w:tc>
          <w:tcPr>
            <w:tcW w:w="2085" w:type="pct"/>
          </w:tcPr>
          <w:p w:rsidR="00B8786D" w:rsidRPr="00B8786D" w:rsidRDefault="00B8786D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:rsidR="00B8786D" w:rsidRPr="00B8786D" w:rsidRDefault="00B8786D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B8786D" w:rsidRPr="00B8786D" w:rsidRDefault="00B8786D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B8786D" w:rsidRPr="00B8786D" w:rsidRDefault="00B8786D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:rsidR="00B8786D" w:rsidRPr="00B8786D" w:rsidRDefault="00B8786D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B8786D" w:rsidRPr="00B8786D" w:rsidRDefault="00B8786D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:rsidR="00B8786D" w:rsidRPr="00B8786D" w:rsidRDefault="00B8786D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8" w:type="pct"/>
            <w:gridSpan w:val="2"/>
            <w:shd w:val="clear" w:color="auto" w:fill="auto"/>
          </w:tcPr>
          <w:p w:rsidR="00B8786D" w:rsidRPr="00B8786D" w:rsidRDefault="00B8786D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786D" w:rsidRPr="00F807B9" w:rsidTr="00112F4E">
        <w:tc>
          <w:tcPr>
            <w:tcW w:w="2085" w:type="pct"/>
          </w:tcPr>
          <w:p w:rsidR="00B8786D" w:rsidRPr="00B8786D" w:rsidRDefault="00B8786D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:rsidR="00B8786D" w:rsidRPr="00B8786D" w:rsidRDefault="00B8786D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B8786D" w:rsidRPr="00B8786D" w:rsidRDefault="00B8786D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B8786D" w:rsidRPr="00B8786D" w:rsidRDefault="00B8786D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:rsidR="00B8786D" w:rsidRPr="00B8786D" w:rsidRDefault="00B8786D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B8786D" w:rsidRPr="00B8786D" w:rsidRDefault="00B8786D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:rsidR="00B8786D" w:rsidRPr="00B8786D" w:rsidRDefault="00B8786D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8" w:type="pct"/>
            <w:gridSpan w:val="2"/>
            <w:shd w:val="clear" w:color="auto" w:fill="auto"/>
          </w:tcPr>
          <w:p w:rsidR="00B8786D" w:rsidRPr="00B8786D" w:rsidRDefault="00B8786D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786D" w:rsidRPr="00F807B9" w:rsidTr="00112F4E">
        <w:tc>
          <w:tcPr>
            <w:tcW w:w="2085" w:type="pct"/>
          </w:tcPr>
          <w:p w:rsidR="00B8786D" w:rsidRPr="00B8786D" w:rsidRDefault="00B8786D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:rsidR="00B8786D" w:rsidRPr="00B8786D" w:rsidRDefault="00B8786D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B8786D" w:rsidRPr="00B8786D" w:rsidRDefault="00B8786D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B8786D" w:rsidRPr="00B8786D" w:rsidRDefault="00B8786D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:rsidR="00B8786D" w:rsidRPr="00B8786D" w:rsidRDefault="00B8786D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B8786D" w:rsidRPr="00B8786D" w:rsidRDefault="00B8786D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:rsidR="00B8786D" w:rsidRPr="00B8786D" w:rsidRDefault="00B8786D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8" w:type="pct"/>
            <w:gridSpan w:val="2"/>
            <w:shd w:val="clear" w:color="auto" w:fill="auto"/>
          </w:tcPr>
          <w:p w:rsidR="00B8786D" w:rsidRPr="00B8786D" w:rsidRDefault="00B8786D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0626" w:rsidRPr="005A14D5" w:rsidTr="00112F4E">
        <w:tc>
          <w:tcPr>
            <w:tcW w:w="2085" w:type="pct"/>
          </w:tcPr>
          <w:p w:rsidR="00BB743A" w:rsidRPr="009F2A68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1" w:type="pct"/>
            <w:shd w:val="clear" w:color="auto" w:fill="auto"/>
          </w:tcPr>
          <w:p w:rsidR="00BB743A" w:rsidRPr="009F2A68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43" w:type="pct"/>
            <w:shd w:val="clear" w:color="auto" w:fill="auto"/>
          </w:tcPr>
          <w:p w:rsidR="00BB743A" w:rsidRPr="009F2A68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619" w:type="pct"/>
            <w:shd w:val="clear" w:color="auto" w:fill="auto"/>
          </w:tcPr>
          <w:p w:rsidR="00BB743A" w:rsidRPr="009F2A68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29" w:type="pct"/>
            <w:shd w:val="clear" w:color="auto" w:fill="auto"/>
          </w:tcPr>
          <w:p w:rsidR="00BB743A" w:rsidRPr="009F2A68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627" w:type="pct"/>
            <w:shd w:val="clear" w:color="auto" w:fill="auto"/>
          </w:tcPr>
          <w:p w:rsidR="00BB743A" w:rsidRPr="009F2A68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27" w:type="pct"/>
            <w:shd w:val="clear" w:color="auto" w:fill="auto"/>
          </w:tcPr>
          <w:p w:rsidR="00BB743A" w:rsidRPr="009F2A68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38" w:type="pct"/>
            <w:gridSpan w:val="2"/>
            <w:shd w:val="clear" w:color="auto" w:fill="auto"/>
          </w:tcPr>
          <w:p w:rsidR="00BB743A" w:rsidRPr="009F2A68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</w:tr>
      <w:tr w:rsidR="00804A5F" w:rsidRPr="00F807B9" w:rsidTr="00112F4E">
        <w:tc>
          <w:tcPr>
            <w:tcW w:w="2085" w:type="pct"/>
          </w:tcPr>
          <w:p w:rsidR="00804A5F" w:rsidRPr="00F807B9" w:rsidRDefault="00804A5F" w:rsidP="00804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4207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31" w:type="pct"/>
            <w:shd w:val="clear" w:color="auto" w:fill="auto"/>
          </w:tcPr>
          <w:p w:rsidR="00804A5F" w:rsidRPr="00F118DF" w:rsidRDefault="00804A5F" w:rsidP="00804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804A5F" w:rsidRPr="00F118DF" w:rsidRDefault="00804A5F" w:rsidP="00804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804A5F" w:rsidRPr="00F118DF" w:rsidRDefault="00804A5F" w:rsidP="00804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:rsidR="00804A5F" w:rsidRPr="00F118DF" w:rsidRDefault="00804A5F" w:rsidP="00804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804A5F" w:rsidRPr="00F118DF" w:rsidRDefault="00804A5F" w:rsidP="00804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804A5F" w:rsidRPr="00F118DF" w:rsidRDefault="00804A5F" w:rsidP="00804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gridSpan w:val="2"/>
            <w:shd w:val="clear" w:color="auto" w:fill="auto"/>
          </w:tcPr>
          <w:p w:rsidR="00804A5F" w:rsidRPr="00F118DF" w:rsidRDefault="00804A5F" w:rsidP="00804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115,600</w:t>
            </w:r>
          </w:p>
        </w:tc>
      </w:tr>
      <w:tr w:rsidR="00804A5F" w:rsidRPr="00F807B9" w:rsidTr="00112F4E">
        <w:tc>
          <w:tcPr>
            <w:tcW w:w="2085" w:type="pct"/>
          </w:tcPr>
          <w:p w:rsidR="00804A5F" w:rsidRPr="00D64207" w:rsidRDefault="00804A5F" w:rsidP="00804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1" w:type="pct"/>
            <w:shd w:val="clear" w:color="auto" w:fill="auto"/>
          </w:tcPr>
          <w:p w:rsidR="00804A5F" w:rsidRPr="00F118DF" w:rsidRDefault="008A7534" w:rsidP="008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285</w:t>
            </w:r>
          </w:p>
        </w:tc>
        <w:tc>
          <w:tcPr>
            <w:tcW w:w="143" w:type="pct"/>
            <w:shd w:val="clear" w:color="auto" w:fill="auto"/>
          </w:tcPr>
          <w:p w:rsidR="00804A5F" w:rsidRPr="00F118DF" w:rsidRDefault="00804A5F" w:rsidP="00804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804A5F" w:rsidRPr="00F118DF" w:rsidRDefault="00804A5F" w:rsidP="00804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:rsidR="00804A5F" w:rsidRPr="00F118DF" w:rsidRDefault="00804A5F" w:rsidP="00804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804A5F" w:rsidRPr="00F118DF" w:rsidRDefault="00804A5F" w:rsidP="00804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285</w:t>
            </w:r>
          </w:p>
        </w:tc>
        <w:tc>
          <w:tcPr>
            <w:tcW w:w="127" w:type="pct"/>
            <w:shd w:val="clear" w:color="auto" w:fill="auto"/>
          </w:tcPr>
          <w:p w:rsidR="00804A5F" w:rsidRPr="00F118DF" w:rsidRDefault="00804A5F" w:rsidP="00804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8" w:type="pct"/>
            <w:gridSpan w:val="2"/>
            <w:shd w:val="clear" w:color="auto" w:fill="auto"/>
          </w:tcPr>
          <w:p w:rsidR="00804A5F" w:rsidRDefault="00804A5F" w:rsidP="00804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BB6C9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30626" w:rsidRPr="00F807B9" w:rsidTr="00112F4E">
        <w:tc>
          <w:tcPr>
            <w:tcW w:w="2085" w:type="pct"/>
          </w:tcPr>
          <w:p w:rsidR="00BB743A" w:rsidRPr="00D64207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631" w:type="pct"/>
            <w:shd w:val="clear" w:color="auto" w:fill="auto"/>
          </w:tcPr>
          <w:p w:rsidR="00BB743A" w:rsidRPr="00F118DF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BB743A" w:rsidRPr="00F118DF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19" w:type="pct"/>
            <w:shd w:val="clear" w:color="auto" w:fill="auto"/>
          </w:tcPr>
          <w:p w:rsidR="00BB743A" w:rsidRPr="00F118DF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:rsidR="00BB743A" w:rsidRPr="00F118DF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BB743A" w:rsidRPr="00F118DF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:rsidR="00BB743A" w:rsidRPr="00F118DF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8" w:type="pct"/>
            <w:gridSpan w:val="2"/>
            <w:shd w:val="clear" w:color="auto" w:fill="auto"/>
          </w:tcPr>
          <w:p w:rsidR="00BB743A" w:rsidRPr="00F118DF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0626" w:rsidRPr="00F807B9" w:rsidTr="00112F4E">
        <w:tc>
          <w:tcPr>
            <w:tcW w:w="2085" w:type="pct"/>
          </w:tcPr>
          <w:p w:rsidR="00BB743A" w:rsidRPr="00D64207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631" w:type="pct"/>
            <w:shd w:val="clear" w:color="auto" w:fill="auto"/>
          </w:tcPr>
          <w:p w:rsidR="00BB743A" w:rsidRPr="00F118DF" w:rsidRDefault="001D75D2" w:rsidP="008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5579C1">
              <w:rPr>
                <w:rFonts w:ascii="Angsana New" w:hAnsi="Angsana New"/>
                <w:sz w:val="30"/>
                <w:szCs w:val="30"/>
              </w:rPr>
              <w:t>,379</w:t>
            </w:r>
          </w:p>
        </w:tc>
        <w:tc>
          <w:tcPr>
            <w:tcW w:w="143" w:type="pct"/>
            <w:shd w:val="clear" w:color="auto" w:fill="auto"/>
          </w:tcPr>
          <w:p w:rsidR="00BB743A" w:rsidRPr="00F118DF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19" w:type="pct"/>
            <w:shd w:val="clear" w:color="auto" w:fill="auto"/>
          </w:tcPr>
          <w:p w:rsidR="00BB743A" w:rsidRPr="00F118DF" w:rsidRDefault="008267D2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12,096</w:t>
            </w:r>
          </w:p>
        </w:tc>
        <w:tc>
          <w:tcPr>
            <w:tcW w:w="129" w:type="pct"/>
            <w:shd w:val="clear" w:color="auto" w:fill="auto"/>
          </w:tcPr>
          <w:p w:rsidR="00BB743A" w:rsidRPr="00F118DF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BB743A" w:rsidRPr="00F118DF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BB743A" w:rsidRPr="00F118DF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gridSpan w:val="2"/>
            <w:shd w:val="clear" w:color="auto" w:fill="auto"/>
          </w:tcPr>
          <w:p w:rsidR="00BB743A" w:rsidRPr="00F118DF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3D73" w:rsidRPr="00F807B9" w:rsidTr="00112F4E">
        <w:tc>
          <w:tcPr>
            <w:tcW w:w="2085" w:type="pct"/>
          </w:tcPr>
          <w:p w:rsidR="009F3D73" w:rsidRPr="00161C06" w:rsidRDefault="009F3D73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</w:t>
            </w:r>
            <w:r w:rsidR="008A7534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เบ็ดเสร็จอื่นจากเงินลงทุน</w:t>
            </w:r>
          </w:p>
        </w:tc>
        <w:tc>
          <w:tcPr>
            <w:tcW w:w="631" w:type="pct"/>
            <w:shd w:val="clear" w:color="auto" w:fill="auto"/>
          </w:tcPr>
          <w:p w:rsidR="009F3D73" w:rsidRPr="00F118DF" w:rsidRDefault="009F3D73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9F3D73" w:rsidRPr="00F118DF" w:rsidRDefault="009F3D73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9F3D73" w:rsidRPr="00F118DF" w:rsidRDefault="009F3D73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:rsidR="009F3D73" w:rsidRPr="00F118DF" w:rsidRDefault="009F3D73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9F3D73" w:rsidRPr="00F118DF" w:rsidRDefault="009F3D73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:rsidR="009F3D73" w:rsidRPr="00F118DF" w:rsidRDefault="009F3D73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8" w:type="pct"/>
            <w:gridSpan w:val="2"/>
            <w:shd w:val="clear" w:color="auto" w:fill="auto"/>
          </w:tcPr>
          <w:p w:rsidR="009F3D73" w:rsidRPr="00F118DF" w:rsidRDefault="009F3D73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3D73" w:rsidRPr="00F807B9" w:rsidTr="00112F4E">
        <w:tc>
          <w:tcPr>
            <w:tcW w:w="2085" w:type="pct"/>
          </w:tcPr>
          <w:p w:rsidR="009F3D73" w:rsidRPr="00161C06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ในบริษัทร่วม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631" w:type="pct"/>
            <w:shd w:val="clear" w:color="auto" w:fill="auto"/>
          </w:tcPr>
          <w:p w:rsidR="009F3D73" w:rsidRPr="00F118DF" w:rsidRDefault="009F3D73" w:rsidP="008A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477</w:t>
            </w:r>
          </w:p>
        </w:tc>
        <w:tc>
          <w:tcPr>
            <w:tcW w:w="143" w:type="pct"/>
            <w:shd w:val="clear" w:color="auto" w:fill="auto"/>
          </w:tcPr>
          <w:p w:rsidR="009F3D73" w:rsidRPr="00F118DF" w:rsidRDefault="009F3D73" w:rsidP="008A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gridSpan w:val="2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3D73" w:rsidRPr="00F807B9" w:rsidTr="00112F4E">
        <w:tc>
          <w:tcPr>
            <w:tcW w:w="2085" w:type="pct"/>
          </w:tcPr>
          <w:p w:rsidR="009F3D73" w:rsidRPr="00B8786D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:rsidR="009F3D73" w:rsidRPr="00B8786D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9F3D73" w:rsidRPr="00B8786D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9F3D73" w:rsidRPr="00B8786D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:rsidR="009F3D73" w:rsidRPr="00B8786D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9F3D73" w:rsidRPr="00B8786D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:rsidR="009F3D73" w:rsidRPr="00B8786D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8" w:type="pct"/>
            <w:gridSpan w:val="2"/>
            <w:shd w:val="clear" w:color="auto" w:fill="auto"/>
          </w:tcPr>
          <w:p w:rsidR="009F3D73" w:rsidRPr="00B8786D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3D73" w:rsidRPr="00F807B9" w:rsidTr="00112F4E">
        <w:tc>
          <w:tcPr>
            <w:tcW w:w="2085" w:type="pct"/>
          </w:tcPr>
          <w:p w:rsidR="009F3D73" w:rsidRPr="009F2A68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1" w:type="pct"/>
            <w:shd w:val="clear" w:color="auto" w:fill="auto"/>
          </w:tcPr>
          <w:p w:rsidR="009F3D73" w:rsidRPr="009F2A68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43" w:type="pct"/>
            <w:shd w:val="clear" w:color="auto" w:fill="auto"/>
          </w:tcPr>
          <w:p w:rsidR="009F3D73" w:rsidRPr="009F2A68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619" w:type="pct"/>
            <w:shd w:val="clear" w:color="auto" w:fill="auto"/>
          </w:tcPr>
          <w:p w:rsidR="009F3D73" w:rsidRPr="009F2A68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29" w:type="pct"/>
            <w:shd w:val="clear" w:color="auto" w:fill="auto"/>
          </w:tcPr>
          <w:p w:rsidR="009F3D73" w:rsidRPr="009F2A68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highlight w:val="yellow"/>
              </w:rPr>
            </w:pPr>
          </w:p>
        </w:tc>
        <w:tc>
          <w:tcPr>
            <w:tcW w:w="627" w:type="pct"/>
            <w:shd w:val="clear" w:color="auto" w:fill="auto"/>
          </w:tcPr>
          <w:p w:rsidR="009F3D73" w:rsidRPr="009F2A68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right="-203"/>
              <w:rPr>
                <w:rFonts w:ascii="Angsana New" w:hAnsi="Angsana New"/>
              </w:rPr>
            </w:pPr>
          </w:p>
        </w:tc>
        <w:tc>
          <w:tcPr>
            <w:tcW w:w="127" w:type="pct"/>
            <w:shd w:val="clear" w:color="auto" w:fill="auto"/>
          </w:tcPr>
          <w:p w:rsidR="009F3D73" w:rsidRPr="009F2A68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38" w:type="pct"/>
            <w:gridSpan w:val="2"/>
            <w:shd w:val="clear" w:color="auto" w:fill="auto"/>
          </w:tcPr>
          <w:p w:rsidR="009F3D73" w:rsidRPr="009F2A68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203"/>
              <w:rPr>
                <w:rFonts w:ascii="Angsana New" w:hAnsi="Angsana New"/>
              </w:rPr>
            </w:pPr>
          </w:p>
        </w:tc>
      </w:tr>
      <w:tr w:rsidR="009F3D73" w:rsidRPr="00F807B9" w:rsidTr="00112F4E">
        <w:tc>
          <w:tcPr>
            <w:tcW w:w="2085" w:type="pct"/>
          </w:tcPr>
          <w:p w:rsidR="009F3D73" w:rsidRPr="00F629BA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28"/>
                <w:szCs w:val="28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31" w:type="pct"/>
            <w:shd w:val="clear" w:color="auto" w:fill="auto"/>
          </w:tcPr>
          <w:p w:rsidR="009F3D73" w:rsidRPr="00F629BA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:rsidR="009F3D73" w:rsidRPr="00F629BA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:rsidR="009F3D73" w:rsidRPr="00F629BA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:rsidR="009F3D73" w:rsidRPr="00F629BA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  <w:shd w:val="clear" w:color="auto" w:fill="auto"/>
          </w:tcPr>
          <w:p w:rsidR="009F3D73" w:rsidRPr="00F629BA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" w:type="pct"/>
            <w:shd w:val="clear" w:color="auto" w:fill="auto"/>
          </w:tcPr>
          <w:p w:rsidR="009F3D73" w:rsidRPr="00F629BA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shd w:val="clear" w:color="auto" w:fill="auto"/>
          </w:tcPr>
          <w:p w:rsidR="009F3D73" w:rsidRPr="00F629BA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3D73" w:rsidRPr="00830C24" w:rsidTr="00112F4E">
        <w:tc>
          <w:tcPr>
            <w:tcW w:w="2085" w:type="pct"/>
          </w:tcPr>
          <w:p w:rsidR="009F3D73" w:rsidRPr="00F807B9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807B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631" w:type="pct"/>
            <w:shd w:val="clear" w:color="auto" w:fill="auto"/>
          </w:tcPr>
          <w:p w:rsidR="009F3D73" w:rsidRPr="00F118DF" w:rsidRDefault="009F3D73" w:rsidP="008A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11,357</w:t>
            </w:r>
          </w:p>
        </w:tc>
        <w:tc>
          <w:tcPr>
            <w:tcW w:w="143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9F3D73" w:rsidRPr="00830C2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10,803</w:t>
            </w:r>
          </w:p>
        </w:tc>
        <w:tc>
          <w:tcPr>
            <w:tcW w:w="129" w:type="pct"/>
            <w:shd w:val="clear" w:color="auto" w:fill="auto"/>
          </w:tcPr>
          <w:p w:rsidR="009F3D73" w:rsidRPr="00830C2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9F3D73" w:rsidRPr="00830C2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11,357</w:t>
            </w:r>
          </w:p>
        </w:tc>
        <w:tc>
          <w:tcPr>
            <w:tcW w:w="127" w:type="pct"/>
            <w:shd w:val="clear" w:color="auto" w:fill="auto"/>
          </w:tcPr>
          <w:p w:rsidR="009F3D73" w:rsidRPr="00830C2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8" w:type="pct"/>
            <w:gridSpan w:val="2"/>
            <w:shd w:val="clear" w:color="auto" w:fill="auto"/>
          </w:tcPr>
          <w:p w:rsidR="009F3D73" w:rsidRPr="00830C2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10,803</w:t>
            </w:r>
          </w:p>
        </w:tc>
      </w:tr>
      <w:tr w:rsidR="009F3D73" w:rsidRPr="00830C24" w:rsidTr="00112F4E">
        <w:tc>
          <w:tcPr>
            <w:tcW w:w="2085" w:type="pct"/>
          </w:tcPr>
          <w:p w:rsidR="009F3D73" w:rsidRPr="00F807B9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807B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1" w:type="pct"/>
            <w:shd w:val="clear" w:color="auto" w:fill="auto"/>
          </w:tcPr>
          <w:p w:rsidR="009F3D73" w:rsidRPr="00F118DF" w:rsidRDefault="009F3D73" w:rsidP="008A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3,23</w:t>
            </w:r>
            <w:r w:rsidR="00342AA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3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9F3D73" w:rsidRPr="00830C2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  <w:r w:rsidR="00342AA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  <w:shd w:val="clear" w:color="auto" w:fill="auto"/>
          </w:tcPr>
          <w:p w:rsidR="009F3D73" w:rsidRPr="00830C2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9F3D73" w:rsidRPr="00830C2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3,23</w:t>
            </w:r>
            <w:r w:rsidR="00342AA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7" w:type="pct"/>
            <w:shd w:val="clear" w:color="auto" w:fill="auto"/>
          </w:tcPr>
          <w:p w:rsidR="009F3D73" w:rsidRPr="00830C2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8" w:type="pct"/>
            <w:gridSpan w:val="2"/>
            <w:shd w:val="clear" w:color="auto" w:fill="auto"/>
          </w:tcPr>
          <w:p w:rsidR="009F3D73" w:rsidRPr="00830C2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  <w:r w:rsidR="00342AA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42AA5" w:rsidRPr="00830C24" w:rsidTr="00112F4E">
        <w:tc>
          <w:tcPr>
            <w:tcW w:w="2085" w:type="pct"/>
          </w:tcPr>
          <w:p w:rsidR="00342AA5" w:rsidRDefault="00342AA5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ผลประโยชน์ระยะยาวอื่น</w:t>
            </w:r>
          </w:p>
        </w:tc>
        <w:tc>
          <w:tcPr>
            <w:tcW w:w="631" w:type="pct"/>
            <w:shd w:val="clear" w:color="auto" w:fill="auto"/>
          </w:tcPr>
          <w:p w:rsidR="00342AA5" w:rsidRDefault="00342AA5" w:rsidP="008A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3" w:type="pct"/>
            <w:shd w:val="clear" w:color="auto" w:fill="auto"/>
          </w:tcPr>
          <w:p w:rsidR="00342AA5" w:rsidRPr="00F118DF" w:rsidRDefault="00342AA5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342AA5" w:rsidRDefault="00342AA5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9" w:type="pct"/>
            <w:shd w:val="clear" w:color="auto" w:fill="auto"/>
          </w:tcPr>
          <w:p w:rsidR="00342AA5" w:rsidRPr="00830C24" w:rsidRDefault="00342AA5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342AA5" w:rsidRDefault="00342AA5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7" w:type="pct"/>
            <w:shd w:val="clear" w:color="auto" w:fill="auto"/>
          </w:tcPr>
          <w:p w:rsidR="00342AA5" w:rsidRPr="00830C24" w:rsidRDefault="00342AA5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8" w:type="pct"/>
            <w:gridSpan w:val="2"/>
            <w:shd w:val="clear" w:color="auto" w:fill="auto"/>
          </w:tcPr>
          <w:p w:rsidR="00342AA5" w:rsidRDefault="00342AA5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F3D73" w:rsidRPr="00830C24" w:rsidTr="00112F4E">
        <w:tc>
          <w:tcPr>
            <w:tcW w:w="2085" w:type="pct"/>
          </w:tcPr>
          <w:p w:rsidR="009F3D73" w:rsidRPr="00F807B9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3D73" w:rsidRPr="008267D2" w:rsidRDefault="009F3D73" w:rsidP="008A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14,594</w:t>
            </w:r>
          </w:p>
        </w:tc>
        <w:tc>
          <w:tcPr>
            <w:tcW w:w="143" w:type="pct"/>
            <w:shd w:val="clear" w:color="auto" w:fill="auto"/>
          </w:tcPr>
          <w:p w:rsidR="009F3D73" w:rsidRPr="006A67BD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3D73" w:rsidRPr="00830C2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30C24">
              <w:rPr>
                <w:rFonts w:ascii="Angsana New" w:hAnsi="Angsana New"/>
                <w:b/>
                <w:bCs/>
                <w:sz w:val="30"/>
                <w:szCs w:val="30"/>
              </w:rPr>
              <w:t>11,557</w:t>
            </w:r>
          </w:p>
        </w:tc>
        <w:tc>
          <w:tcPr>
            <w:tcW w:w="129" w:type="pct"/>
            <w:shd w:val="clear" w:color="auto" w:fill="auto"/>
          </w:tcPr>
          <w:p w:rsidR="009F3D73" w:rsidRPr="00830C2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3D73" w:rsidRPr="00830C2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14,594</w:t>
            </w:r>
          </w:p>
        </w:tc>
        <w:tc>
          <w:tcPr>
            <w:tcW w:w="127" w:type="pct"/>
            <w:shd w:val="clear" w:color="auto" w:fill="auto"/>
          </w:tcPr>
          <w:p w:rsidR="009F3D73" w:rsidRPr="00830C2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3D73" w:rsidRPr="00830C2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30C24">
              <w:rPr>
                <w:rFonts w:ascii="Angsana New" w:hAnsi="Angsana New"/>
                <w:b/>
                <w:bCs/>
                <w:sz w:val="30"/>
                <w:szCs w:val="30"/>
              </w:rPr>
              <w:t>11,557</w:t>
            </w:r>
          </w:p>
        </w:tc>
      </w:tr>
      <w:tr w:rsidR="009F3D73" w:rsidRPr="00CF1B54" w:rsidTr="00112F4E">
        <w:tc>
          <w:tcPr>
            <w:tcW w:w="2085" w:type="pct"/>
          </w:tcPr>
          <w:p w:rsidR="009F3D73" w:rsidRPr="00B8786D" w:rsidRDefault="009F3D73" w:rsidP="00331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shd w:val="clear" w:color="auto" w:fill="auto"/>
          </w:tcPr>
          <w:p w:rsidR="009F3D73" w:rsidRPr="00B8786D" w:rsidRDefault="009F3D73" w:rsidP="00331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0" w:lineRule="atLeast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9F3D73" w:rsidRPr="00B8786D" w:rsidRDefault="009F3D73" w:rsidP="00331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shd w:val="clear" w:color="auto" w:fill="auto"/>
          </w:tcPr>
          <w:p w:rsidR="009F3D73" w:rsidRPr="00B8786D" w:rsidRDefault="009F3D73" w:rsidP="00331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0" w:lineRule="atLeast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:rsidR="009F3D73" w:rsidRPr="00B8786D" w:rsidRDefault="009F3D73" w:rsidP="00331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0" w:lineRule="atLeast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  <w:shd w:val="clear" w:color="auto" w:fill="auto"/>
          </w:tcPr>
          <w:p w:rsidR="009F3D73" w:rsidRPr="00B8786D" w:rsidRDefault="009F3D73" w:rsidP="00331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0" w:lineRule="atLeast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:rsidR="009F3D73" w:rsidRPr="00B8786D" w:rsidRDefault="009F3D73" w:rsidP="00331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9F3D73" w:rsidRPr="00B8786D" w:rsidRDefault="009F3D73" w:rsidP="00331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0" w:lineRule="atLeast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F3D73" w:rsidRPr="00F807B9" w:rsidTr="00112F4E">
        <w:tc>
          <w:tcPr>
            <w:tcW w:w="2085" w:type="pct"/>
          </w:tcPr>
          <w:p w:rsidR="009F3D73" w:rsidRPr="009F2A68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1" w:type="pct"/>
            <w:shd w:val="clear" w:color="auto" w:fill="auto"/>
          </w:tcPr>
          <w:p w:rsidR="009F3D73" w:rsidRPr="009F2A68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3" w:type="pct"/>
          </w:tcPr>
          <w:p w:rsidR="009F3D73" w:rsidRPr="009F2A68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  <w:shd w:val="clear" w:color="auto" w:fill="auto"/>
          </w:tcPr>
          <w:p w:rsidR="009F3D73" w:rsidRPr="009F2A68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:rsidR="009F3D73" w:rsidRPr="009F2A68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98" w:right="-20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7" w:type="pct"/>
            <w:shd w:val="clear" w:color="auto" w:fill="auto"/>
          </w:tcPr>
          <w:p w:rsidR="009F3D73" w:rsidRPr="009F2A68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:rsidR="009F3D73" w:rsidRPr="009F2A68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38" w:type="pct"/>
            <w:gridSpan w:val="2"/>
            <w:shd w:val="clear" w:color="auto" w:fill="auto"/>
          </w:tcPr>
          <w:p w:rsidR="009F3D73" w:rsidRPr="009F2A68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9F3D73" w:rsidRPr="00CF1B54" w:rsidTr="00112F4E">
        <w:tc>
          <w:tcPr>
            <w:tcW w:w="2085" w:type="pct"/>
          </w:tcPr>
          <w:p w:rsidR="009F3D73" w:rsidRPr="00582832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582832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582832">
              <w:rPr>
                <w:rFonts w:ascii="Angsana New" w:hAnsi="Angsana New" w:hint="cs"/>
                <w:sz w:val="30"/>
                <w:szCs w:val="30"/>
                <w:cs/>
              </w:rPr>
              <w:t>จากการขายสินค้า</w:t>
            </w:r>
          </w:p>
        </w:tc>
        <w:tc>
          <w:tcPr>
            <w:tcW w:w="631" w:type="pct"/>
            <w:shd w:val="clear" w:color="auto" w:fill="auto"/>
          </w:tcPr>
          <w:p w:rsidR="009F3D73" w:rsidRPr="00582832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143" w:type="pct"/>
            <w:shd w:val="clear" w:color="auto" w:fill="auto"/>
          </w:tcPr>
          <w:p w:rsidR="009F3D73" w:rsidRPr="00582832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29" w:type="pct"/>
            <w:shd w:val="clear" w:color="auto" w:fill="auto"/>
          </w:tcPr>
          <w:p w:rsidR="009F3D73" w:rsidRPr="00582832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9F3D73" w:rsidRPr="00582832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127" w:type="pct"/>
            <w:shd w:val="clear" w:color="auto" w:fill="auto"/>
          </w:tcPr>
          <w:p w:rsidR="009F3D73" w:rsidRPr="00582832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8" w:type="pct"/>
            <w:gridSpan w:val="2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9F3D73" w:rsidRPr="00B021C4" w:rsidTr="00112F4E">
        <w:tc>
          <w:tcPr>
            <w:tcW w:w="2085" w:type="pct"/>
          </w:tcPr>
          <w:p w:rsidR="009F3D73" w:rsidRPr="00582832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รายได้ค่าเช่าสินทรัพย์</w:t>
            </w:r>
          </w:p>
        </w:tc>
        <w:tc>
          <w:tcPr>
            <w:tcW w:w="631" w:type="pct"/>
            <w:shd w:val="clear" w:color="auto" w:fill="auto"/>
          </w:tcPr>
          <w:p w:rsidR="009F3D73" w:rsidRPr="00582832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9F3D73" w:rsidRPr="00582832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493</w:t>
            </w:r>
          </w:p>
        </w:tc>
        <w:tc>
          <w:tcPr>
            <w:tcW w:w="129" w:type="pct"/>
            <w:shd w:val="clear" w:color="auto" w:fill="auto"/>
          </w:tcPr>
          <w:p w:rsidR="009F3D73" w:rsidRPr="00582832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9F3D73" w:rsidRPr="00582832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9F3D73" w:rsidRPr="00582832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8" w:type="pct"/>
            <w:gridSpan w:val="2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493</w:t>
            </w:r>
          </w:p>
        </w:tc>
      </w:tr>
      <w:tr w:rsidR="009F3D73" w:rsidRPr="00CF1B54" w:rsidTr="00112F4E">
        <w:tc>
          <w:tcPr>
            <w:tcW w:w="2085" w:type="pct"/>
          </w:tcPr>
          <w:p w:rsidR="009F3D73" w:rsidRPr="00582832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582832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31" w:type="pct"/>
            <w:shd w:val="clear" w:color="auto" w:fill="auto"/>
          </w:tcPr>
          <w:p w:rsidR="009F3D73" w:rsidRPr="00582832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19,85</w:t>
            </w:r>
            <w:r w:rsidR="008A753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3" w:type="pct"/>
            <w:shd w:val="clear" w:color="auto" w:fill="auto"/>
          </w:tcPr>
          <w:p w:rsidR="009F3D73" w:rsidRPr="00582832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16,160</w:t>
            </w:r>
          </w:p>
        </w:tc>
        <w:tc>
          <w:tcPr>
            <w:tcW w:w="129" w:type="pct"/>
            <w:shd w:val="clear" w:color="auto" w:fill="auto"/>
          </w:tcPr>
          <w:p w:rsidR="009F3D73" w:rsidRPr="00582832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9F3D73" w:rsidRPr="00582832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17,681</w:t>
            </w:r>
          </w:p>
        </w:tc>
        <w:tc>
          <w:tcPr>
            <w:tcW w:w="127" w:type="pct"/>
            <w:shd w:val="clear" w:color="auto" w:fill="auto"/>
          </w:tcPr>
          <w:p w:rsidR="009F3D73" w:rsidRPr="00582832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8" w:type="pct"/>
            <w:gridSpan w:val="2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13,444</w:t>
            </w:r>
          </w:p>
        </w:tc>
      </w:tr>
      <w:tr w:rsidR="009F3D73" w:rsidRPr="00CF1B54" w:rsidTr="00112F4E">
        <w:tc>
          <w:tcPr>
            <w:tcW w:w="2085" w:type="pct"/>
          </w:tcPr>
          <w:p w:rsidR="009F3D73" w:rsidRPr="00F807B9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ค่าเช่าดำเนินงาน</w:t>
            </w:r>
          </w:p>
        </w:tc>
        <w:tc>
          <w:tcPr>
            <w:tcW w:w="631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5,811</w:t>
            </w:r>
          </w:p>
        </w:tc>
        <w:tc>
          <w:tcPr>
            <w:tcW w:w="143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19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5,563</w:t>
            </w:r>
          </w:p>
        </w:tc>
        <w:tc>
          <w:tcPr>
            <w:tcW w:w="129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5,074</w:t>
            </w:r>
          </w:p>
        </w:tc>
        <w:tc>
          <w:tcPr>
            <w:tcW w:w="127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8" w:type="pct"/>
            <w:gridSpan w:val="2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4,833</w:t>
            </w:r>
          </w:p>
        </w:tc>
      </w:tr>
      <w:tr w:rsidR="009F3D73" w:rsidRPr="00CF1B54" w:rsidTr="00112F4E">
        <w:tc>
          <w:tcPr>
            <w:tcW w:w="2085" w:type="pct"/>
          </w:tcPr>
          <w:p w:rsidR="009F3D73" w:rsidRPr="00F807B9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 xml:space="preserve">ค่าใช้จ่ายอื่น </w:t>
            </w:r>
          </w:p>
        </w:tc>
        <w:tc>
          <w:tcPr>
            <w:tcW w:w="631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1,185</w:t>
            </w:r>
          </w:p>
        </w:tc>
        <w:tc>
          <w:tcPr>
            <w:tcW w:w="143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611</w:t>
            </w:r>
          </w:p>
        </w:tc>
        <w:tc>
          <w:tcPr>
            <w:tcW w:w="129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691</w:t>
            </w:r>
          </w:p>
        </w:tc>
        <w:tc>
          <w:tcPr>
            <w:tcW w:w="127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8" w:type="pct"/>
            <w:gridSpan w:val="2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548</w:t>
            </w:r>
          </w:p>
        </w:tc>
      </w:tr>
    </w:tbl>
    <w:p w:rsidR="00B8786D" w:rsidRDefault="00B8786D">
      <w:pPr>
        <w:rPr>
          <w:rFonts w:asciiTheme="majorBidi" w:hAnsiTheme="majorBidi" w:cstheme="majorBidi"/>
          <w:sz w:val="30"/>
          <w:szCs w:val="30"/>
        </w:rPr>
      </w:pPr>
    </w:p>
    <w:p w:rsidR="00B8786D" w:rsidRDefault="00B87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3"/>
        <w:gridCol w:w="1172"/>
        <w:gridCol w:w="266"/>
        <w:gridCol w:w="23"/>
        <w:gridCol w:w="1151"/>
        <w:gridCol w:w="278"/>
        <w:gridCol w:w="1166"/>
        <w:gridCol w:w="257"/>
        <w:gridCol w:w="9"/>
        <w:gridCol w:w="1182"/>
      </w:tblGrid>
      <w:tr w:rsidR="009F3D73" w:rsidRPr="00F807B9" w:rsidTr="00B8786D">
        <w:trPr>
          <w:tblHeader/>
        </w:trPr>
        <w:tc>
          <w:tcPr>
            <w:tcW w:w="2065" w:type="pct"/>
          </w:tcPr>
          <w:p w:rsidR="009F3D73" w:rsidRPr="00EA2541" w:rsidRDefault="009F3D73" w:rsidP="009F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93" w:type="pct"/>
            <w:gridSpan w:val="4"/>
            <w:shd w:val="clear" w:color="auto" w:fill="auto"/>
          </w:tcPr>
          <w:p w:rsidR="009F3D73" w:rsidRPr="00F807B9" w:rsidRDefault="009F3D73" w:rsidP="009F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</w:t>
            </w: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48" w:type="pct"/>
            <w:shd w:val="clear" w:color="auto" w:fill="auto"/>
          </w:tcPr>
          <w:p w:rsidR="009F3D73" w:rsidRPr="00F807B9" w:rsidRDefault="009F3D73" w:rsidP="009F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4" w:type="pct"/>
            <w:gridSpan w:val="4"/>
            <w:shd w:val="clear" w:color="auto" w:fill="auto"/>
          </w:tcPr>
          <w:p w:rsidR="009F3D73" w:rsidRPr="00F807B9" w:rsidRDefault="009F3D73" w:rsidP="009F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</w:t>
            </w: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9F3D73" w:rsidRPr="00F807B9" w:rsidTr="00B8786D">
        <w:trPr>
          <w:tblHeader/>
        </w:trPr>
        <w:tc>
          <w:tcPr>
            <w:tcW w:w="2065" w:type="pct"/>
          </w:tcPr>
          <w:p w:rsidR="009F3D73" w:rsidRPr="00EA2541" w:rsidRDefault="009F3D73" w:rsidP="009F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807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5" w:type="pct"/>
            <w:shd w:val="clear" w:color="auto" w:fill="auto"/>
          </w:tcPr>
          <w:p w:rsidR="009F3D73" w:rsidRPr="00F807B9" w:rsidRDefault="009F3D73" w:rsidP="009F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2" w:type="pct"/>
            <w:shd w:val="clear" w:color="auto" w:fill="auto"/>
          </w:tcPr>
          <w:p w:rsidR="009F3D73" w:rsidRPr="00F807B9" w:rsidRDefault="009F3D73" w:rsidP="009F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shd w:val="clear" w:color="auto" w:fill="auto"/>
          </w:tcPr>
          <w:p w:rsidR="009F3D73" w:rsidRPr="00F807B9" w:rsidRDefault="009F3D73" w:rsidP="009F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8" w:type="pct"/>
            <w:shd w:val="clear" w:color="auto" w:fill="auto"/>
          </w:tcPr>
          <w:p w:rsidR="009F3D73" w:rsidRPr="00F807B9" w:rsidRDefault="009F3D73" w:rsidP="009F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9F3D73" w:rsidRPr="00F807B9" w:rsidRDefault="009F3D73" w:rsidP="009F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37" w:type="pct"/>
            <w:shd w:val="clear" w:color="auto" w:fill="auto"/>
          </w:tcPr>
          <w:p w:rsidR="009F3D73" w:rsidRPr="00F807B9" w:rsidRDefault="009F3D73" w:rsidP="009F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 w:hanging="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:rsidR="009F3D73" w:rsidRPr="00F807B9" w:rsidRDefault="009F3D73" w:rsidP="009F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9F3D73" w:rsidRPr="00F807B9" w:rsidTr="00B8786D">
        <w:trPr>
          <w:tblHeader/>
        </w:trPr>
        <w:tc>
          <w:tcPr>
            <w:tcW w:w="2065" w:type="pct"/>
          </w:tcPr>
          <w:p w:rsidR="009F3D73" w:rsidRPr="00F807B9" w:rsidRDefault="009F3D73" w:rsidP="009F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35" w:type="pct"/>
            <w:gridSpan w:val="9"/>
            <w:shd w:val="clear" w:color="auto" w:fill="auto"/>
          </w:tcPr>
          <w:p w:rsidR="009F3D73" w:rsidRPr="00F807B9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07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3D73" w:rsidRPr="00F807B9" w:rsidTr="00B8786D">
        <w:tc>
          <w:tcPr>
            <w:tcW w:w="2065" w:type="pct"/>
          </w:tcPr>
          <w:p w:rsidR="009F3D73" w:rsidRPr="00F629BA" w:rsidRDefault="009F3D73" w:rsidP="009F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5" w:type="pct"/>
            <w:shd w:val="clear" w:color="auto" w:fill="auto"/>
          </w:tcPr>
          <w:p w:rsidR="009F3D73" w:rsidRPr="00F807B9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9F3D73" w:rsidRPr="00F807B9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shd w:val="clear" w:color="auto" w:fill="auto"/>
          </w:tcPr>
          <w:p w:rsidR="009F3D73" w:rsidRPr="00F807B9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9F3D73" w:rsidRPr="00F807B9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9F3D73" w:rsidRPr="00F807B9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:rsidR="009F3D73" w:rsidRPr="00F807B9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:rsidR="009F3D73" w:rsidRPr="00F807B9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3D73" w:rsidRPr="00F807B9" w:rsidTr="00B8786D">
        <w:tc>
          <w:tcPr>
            <w:tcW w:w="2065" w:type="pct"/>
          </w:tcPr>
          <w:p w:rsidR="009F3D73" w:rsidRPr="00F807B9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625" w:type="pct"/>
            <w:shd w:val="clear" w:color="auto" w:fill="auto"/>
          </w:tcPr>
          <w:p w:rsidR="009F3D73" w:rsidRPr="00F807B9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9F3D73" w:rsidRPr="00F807B9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shd w:val="clear" w:color="auto" w:fill="auto"/>
          </w:tcPr>
          <w:p w:rsidR="009F3D73" w:rsidRPr="00F807B9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9F3D73" w:rsidRPr="00F807B9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9F3D73" w:rsidRPr="00F807B9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-</w:t>
            </w:r>
          </w:p>
        </w:tc>
        <w:tc>
          <w:tcPr>
            <w:tcW w:w="137" w:type="pct"/>
            <w:shd w:val="clear" w:color="auto" w:fill="auto"/>
          </w:tcPr>
          <w:p w:rsidR="009F3D73" w:rsidRPr="00F807B9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:rsidR="009F3D73" w:rsidRPr="00F807B9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951</w:t>
            </w:r>
          </w:p>
        </w:tc>
      </w:tr>
      <w:tr w:rsidR="009F3D73" w:rsidRPr="00F807B9" w:rsidTr="00B8786D">
        <w:tc>
          <w:tcPr>
            <w:tcW w:w="2065" w:type="pct"/>
          </w:tcPr>
          <w:p w:rsidR="009F3D73" w:rsidRPr="00F807B9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รายได้จากการขายบรรจุ</w:t>
            </w:r>
            <w:r w:rsidRPr="00264EA8">
              <w:rPr>
                <w:rFonts w:ascii="Angsana New" w:hAnsi="Angsana New"/>
                <w:sz w:val="30"/>
                <w:szCs w:val="30"/>
                <w:cs/>
              </w:rPr>
              <w:t>ภัณฑ์</w:t>
            </w:r>
          </w:p>
        </w:tc>
        <w:tc>
          <w:tcPr>
            <w:tcW w:w="625" w:type="pct"/>
            <w:shd w:val="clear" w:color="auto" w:fill="auto"/>
          </w:tcPr>
          <w:p w:rsidR="009F3D73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9F3D73" w:rsidRPr="00F807B9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shd w:val="clear" w:color="auto" w:fill="auto"/>
          </w:tcPr>
          <w:p w:rsidR="009F3D73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9F3D73" w:rsidRPr="00F807B9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9F3D73" w:rsidRPr="00F807B9" w:rsidRDefault="009F3D73" w:rsidP="0075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1,833</w:t>
            </w:r>
          </w:p>
        </w:tc>
        <w:tc>
          <w:tcPr>
            <w:tcW w:w="137" w:type="pct"/>
            <w:shd w:val="clear" w:color="auto" w:fill="auto"/>
          </w:tcPr>
          <w:p w:rsidR="009F3D73" w:rsidRPr="00756B5D" w:rsidRDefault="009F3D73" w:rsidP="0075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:rsidR="009F3D73" w:rsidRPr="00F807B9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2,712</w:t>
            </w:r>
          </w:p>
        </w:tc>
      </w:tr>
      <w:tr w:rsidR="009F3D73" w:rsidRPr="00F807B9" w:rsidTr="00B8786D">
        <w:tc>
          <w:tcPr>
            <w:tcW w:w="2065" w:type="pct"/>
          </w:tcPr>
          <w:p w:rsidR="009F3D73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รายได้ค่าเช่าสินทรัพย์</w:t>
            </w:r>
          </w:p>
        </w:tc>
        <w:tc>
          <w:tcPr>
            <w:tcW w:w="625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gridSpan w:val="2"/>
            <w:shd w:val="clear" w:color="auto" w:fill="auto"/>
          </w:tcPr>
          <w:p w:rsidR="009F3D73" w:rsidRPr="00F807B9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9F3D73" w:rsidRPr="00F118DF" w:rsidRDefault="009F3D73" w:rsidP="0075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10,090</w:t>
            </w:r>
          </w:p>
        </w:tc>
        <w:tc>
          <w:tcPr>
            <w:tcW w:w="142" w:type="pct"/>
            <w:gridSpan w:val="2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3D73" w:rsidRPr="00F807B9" w:rsidTr="00B8786D">
        <w:tc>
          <w:tcPr>
            <w:tcW w:w="2065" w:type="pct"/>
          </w:tcPr>
          <w:p w:rsidR="009F3D73" w:rsidRPr="00342755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625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9F3D73" w:rsidRPr="00F118DF" w:rsidRDefault="009F3D73" w:rsidP="0075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526</w:t>
            </w:r>
          </w:p>
        </w:tc>
        <w:tc>
          <w:tcPr>
            <w:tcW w:w="137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:rsidR="009F3D73" w:rsidRPr="00F807B9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2,878</w:t>
            </w:r>
          </w:p>
        </w:tc>
      </w:tr>
      <w:tr w:rsidR="009F3D73" w:rsidRPr="00CF1B54" w:rsidTr="00B8786D">
        <w:tc>
          <w:tcPr>
            <w:tcW w:w="2065" w:type="pct"/>
          </w:tcPr>
          <w:p w:rsidR="009F3D73" w:rsidRPr="00012B36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5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9F3D73" w:rsidRPr="00F118DF" w:rsidRDefault="009F3D73" w:rsidP="0075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1,067</w:t>
            </w:r>
          </w:p>
        </w:tc>
        <w:tc>
          <w:tcPr>
            <w:tcW w:w="137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368</w:t>
            </w:r>
          </w:p>
        </w:tc>
      </w:tr>
      <w:tr w:rsidR="009F3D73" w:rsidRPr="00CF1B54" w:rsidTr="00B8786D">
        <w:tc>
          <w:tcPr>
            <w:tcW w:w="2065" w:type="pct"/>
          </w:tcPr>
          <w:p w:rsidR="009F3D73" w:rsidRPr="00F807B9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5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300,083</w:t>
            </w:r>
          </w:p>
        </w:tc>
        <w:tc>
          <w:tcPr>
            <w:tcW w:w="137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298,339</w:t>
            </w:r>
          </w:p>
        </w:tc>
      </w:tr>
      <w:tr w:rsidR="009F3D73" w:rsidRPr="00CF1B54" w:rsidTr="00B8786D">
        <w:tc>
          <w:tcPr>
            <w:tcW w:w="2065" w:type="pct"/>
          </w:tcPr>
          <w:p w:rsidR="009F3D73" w:rsidRPr="00F807B9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6" w:type="pct"/>
            <w:gridSpan w:val="2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3D73" w:rsidRPr="00F807B9" w:rsidTr="00B8786D">
        <w:tc>
          <w:tcPr>
            <w:tcW w:w="2065" w:type="pct"/>
          </w:tcPr>
          <w:p w:rsidR="009F3D73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5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6" w:type="pct"/>
            <w:gridSpan w:val="2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3D73" w:rsidRPr="005A14D5" w:rsidTr="00B8786D">
        <w:tc>
          <w:tcPr>
            <w:tcW w:w="2065" w:type="pct"/>
          </w:tcPr>
          <w:p w:rsidR="009F3D73" w:rsidRPr="009F2A68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64207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25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2" w:type="pct"/>
            <w:shd w:val="clear" w:color="auto" w:fill="auto"/>
          </w:tcPr>
          <w:p w:rsidR="009F3D73" w:rsidRPr="006A67BD" w:rsidRDefault="009F3D73" w:rsidP="0075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86,800</w:t>
            </w:r>
          </w:p>
        </w:tc>
        <w:tc>
          <w:tcPr>
            <w:tcW w:w="137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:rsidR="009F3D73" w:rsidRPr="006A67BD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215,600</w:t>
            </w:r>
          </w:p>
        </w:tc>
      </w:tr>
      <w:tr w:rsidR="009F3D73" w:rsidRPr="00F807B9" w:rsidTr="00B8786D">
        <w:tc>
          <w:tcPr>
            <w:tcW w:w="2065" w:type="pct"/>
          </w:tcPr>
          <w:p w:rsidR="009F3D73" w:rsidRPr="00F807B9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5" w:type="pct"/>
            <w:shd w:val="clear" w:color="auto" w:fill="auto"/>
          </w:tcPr>
          <w:p w:rsidR="009F3D73" w:rsidRPr="00F118DF" w:rsidRDefault="009F3D73" w:rsidP="008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1,008</w:t>
            </w:r>
          </w:p>
        </w:tc>
        <w:tc>
          <w:tcPr>
            <w:tcW w:w="142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1,008</w:t>
            </w:r>
          </w:p>
        </w:tc>
        <w:tc>
          <w:tcPr>
            <w:tcW w:w="137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9F3D73" w:rsidRPr="00CF1B54" w:rsidTr="00B8786D">
        <w:tc>
          <w:tcPr>
            <w:tcW w:w="2065" w:type="pct"/>
          </w:tcPr>
          <w:p w:rsidR="009F3D73" w:rsidRPr="00D64207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625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6" w:type="pct"/>
            <w:gridSpan w:val="2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3D73" w:rsidRPr="00CF1B54" w:rsidTr="00B8786D">
        <w:tc>
          <w:tcPr>
            <w:tcW w:w="2065" w:type="pct"/>
          </w:tcPr>
          <w:p w:rsidR="009F3D73" w:rsidRPr="00D64207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625" w:type="pct"/>
            <w:shd w:val="clear" w:color="auto" w:fill="auto"/>
          </w:tcPr>
          <w:p w:rsidR="009F3D73" w:rsidRPr="00582832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5579C1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579C1">
              <w:rPr>
                <w:rFonts w:ascii="Angsana New" w:hAnsi="Angsana New"/>
                <w:sz w:val="30"/>
                <w:szCs w:val="30"/>
              </w:rPr>
              <w:t>899</w:t>
            </w:r>
          </w:p>
        </w:tc>
        <w:tc>
          <w:tcPr>
            <w:tcW w:w="142" w:type="pct"/>
            <w:shd w:val="clear" w:color="auto" w:fill="auto"/>
          </w:tcPr>
          <w:p w:rsidR="009F3D73" w:rsidRPr="00582832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182,524</w:t>
            </w:r>
          </w:p>
        </w:tc>
        <w:tc>
          <w:tcPr>
            <w:tcW w:w="148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3D73" w:rsidRPr="00F807B9" w:rsidTr="00B8786D">
        <w:tc>
          <w:tcPr>
            <w:tcW w:w="2065" w:type="pct"/>
          </w:tcPr>
          <w:p w:rsidR="009F3D73" w:rsidRPr="00161C06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</w:t>
            </w:r>
            <w:r w:rsidR="008A7534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เบ็ดเสร็จอื่นจากเงินลงทุน</w:t>
            </w:r>
          </w:p>
        </w:tc>
        <w:tc>
          <w:tcPr>
            <w:tcW w:w="625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7B41" w:rsidRPr="00F807B9" w:rsidTr="00B8786D">
        <w:tc>
          <w:tcPr>
            <w:tcW w:w="2065" w:type="pct"/>
          </w:tcPr>
          <w:p w:rsidR="000C7B41" w:rsidRPr="00161C06" w:rsidRDefault="000C7B41" w:rsidP="000C7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ในบริษัทร่วม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625" w:type="pct"/>
            <w:shd w:val="clear" w:color="auto" w:fill="auto"/>
          </w:tcPr>
          <w:p w:rsidR="000C7B41" w:rsidRPr="00F118DF" w:rsidRDefault="000C7B41" w:rsidP="000C7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477</w:t>
            </w:r>
          </w:p>
        </w:tc>
        <w:tc>
          <w:tcPr>
            <w:tcW w:w="142" w:type="pct"/>
            <w:shd w:val="clear" w:color="auto" w:fill="auto"/>
          </w:tcPr>
          <w:p w:rsidR="000C7B41" w:rsidRPr="00F118DF" w:rsidRDefault="000C7B41" w:rsidP="000C7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shd w:val="clear" w:color="auto" w:fill="auto"/>
          </w:tcPr>
          <w:p w:rsidR="000C7B41" w:rsidRPr="00F118DF" w:rsidRDefault="000C7B41" w:rsidP="000C7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0C7B41" w:rsidRPr="00F118DF" w:rsidRDefault="000C7B41" w:rsidP="000C7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0C7B41" w:rsidRPr="00F118DF" w:rsidRDefault="000C7B41" w:rsidP="000C7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:rsidR="000C7B41" w:rsidRPr="00F118DF" w:rsidRDefault="000C7B41" w:rsidP="000C7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:rsidR="000C7B41" w:rsidRPr="00F118DF" w:rsidRDefault="000C7B41" w:rsidP="000C7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3D73" w:rsidRPr="00F807B9" w:rsidTr="00B8786D">
        <w:tc>
          <w:tcPr>
            <w:tcW w:w="2065" w:type="pct"/>
          </w:tcPr>
          <w:p w:rsidR="009F3D73" w:rsidRPr="00161C06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3D73" w:rsidRPr="00F807B9" w:rsidTr="00B8786D">
        <w:tc>
          <w:tcPr>
            <w:tcW w:w="2065" w:type="pct"/>
          </w:tcPr>
          <w:p w:rsidR="009F3D73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5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9F3D73" w:rsidRPr="003622FD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9F3D73" w:rsidRPr="003622FD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7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3D73" w:rsidRPr="00F807B9" w:rsidTr="00B8786D">
        <w:tc>
          <w:tcPr>
            <w:tcW w:w="2065" w:type="pct"/>
          </w:tcPr>
          <w:p w:rsidR="009F3D73" w:rsidRPr="00830C2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830C24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5" w:type="pct"/>
            <w:shd w:val="clear" w:color="auto" w:fill="auto"/>
          </w:tcPr>
          <w:p w:rsidR="009F3D73" w:rsidRPr="00830C2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9F3D73" w:rsidRPr="00830C2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gridSpan w:val="2"/>
            <w:shd w:val="clear" w:color="auto" w:fill="auto"/>
          </w:tcPr>
          <w:p w:rsidR="009F3D73" w:rsidRPr="00830C2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9F3D73" w:rsidRPr="00830C2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shd w:val="clear" w:color="auto" w:fill="auto"/>
          </w:tcPr>
          <w:p w:rsidR="009F3D73" w:rsidRPr="00830C2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:rsidR="009F3D73" w:rsidRPr="00830C2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:rsidR="009F3D73" w:rsidRPr="00830C2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3D73" w:rsidRPr="00F807B9" w:rsidTr="00AE3A43">
        <w:tc>
          <w:tcPr>
            <w:tcW w:w="2065" w:type="pct"/>
          </w:tcPr>
          <w:p w:rsidR="009F3D73" w:rsidRPr="00830C2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30C2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30C2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  <w:r w:rsidRPr="00830C24">
              <w:rPr>
                <w:rFonts w:ascii="Angsana New" w:hAnsi="Angsana New" w:hint="cs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625" w:type="pct"/>
            <w:shd w:val="clear" w:color="auto" w:fill="auto"/>
          </w:tcPr>
          <w:p w:rsidR="009F3D73" w:rsidRPr="00830C2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33,541</w:t>
            </w:r>
          </w:p>
        </w:tc>
        <w:tc>
          <w:tcPr>
            <w:tcW w:w="142" w:type="pct"/>
            <w:shd w:val="clear" w:color="auto" w:fill="auto"/>
          </w:tcPr>
          <w:p w:rsidR="009F3D73" w:rsidRPr="00830C2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shd w:val="clear" w:color="auto" w:fill="auto"/>
          </w:tcPr>
          <w:p w:rsidR="009F3D73" w:rsidRPr="00830C2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31,983</w:t>
            </w:r>
          </w:p>
        </w:tc>
        <w:tc>
          <w:tcPr>
            <w:tcW w:w="148" w:type="pct"/>
            <w:shd w:val="clear" w:color="auto" w:fill="auto"/>
          </w:tcPr>
          <w:p w:rsidR="009F3D73" w:rsidRPr="00830C2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622" w:type="pct"/>
            <w:shd w:val="clear" w:color="auto" w:fill="auto"/>
          </w:tcPr>
          <w:p w:rsidR="009F3D73" w:rsidRPr="00830C2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33,541</w:t>
            </w:r>
          </w:p>
        </w:tc>
        <w:tc>
          <w:tcPr>
            <w:tcW w:w="137" w:type="pct"/>
            <w:shd w:val="clear" w:color="auto" w:fill="auto"/>
          </w:tcPr>
          <w:p w:rsidR="009F3D73" w:rsidRPr="00830C2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:rsidR="009F3D73" w:rsidRPr="00830C2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830C24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1,983</w:t>
            </w:r>
          </w:p>
        </w:tc>
      </w:tr>
      <w:tr w:rsidR="009F3D73" w:rsidRPr="00F807B9" w:rsidTr="00AE3A43">
        <w:tc>
          <w:tcPr>
            <w:tcW w:w="2065" w:type="pct"/>
          </w:tcPr>
          <w:p w:rsidR="009F3D73" w:rsidRPr="00830C2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830C2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30C2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5" w:type="pct"/>
            <w:shd w:val="clear" w:color="auto" w:fill="auto"/>
          </w:tcPr>
          <w:p w:rsidR="009F3D73" w:rsidRPr="00830C2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4,67</w:t>
            </w:r>
            <w:r w:rsidR="0008294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2" w:type="pct"/>
            <w:shd w:val="clear" w:color="auto" w:fill="auto"/>
          </w:tcPr>
          <w:p w:rsidR="009F3D73" w:rsidRPr="00830C2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shd w:val="clear" w:color="auto" w:fill="auto"/>
          </w:tcPr>
          <w:p w:rsidR="009F3D73" w:rsidRPr="00830C2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</w:t>
            </w:r>
            <w:r w:rsidR="0008294A">
              <w:rPr>
                <w:rFonts w:ascii="Angsana New" w:hAnsi="Angsana New"/>
                <w:sz w:val="30"/>
                <w:szCs w:val="30"/>
              </w:rPr>
              <w:t>09</w:t>
            </w:r>
          </w:p>
        </w:tc>
        <w:tc>
          <w:tcPr>
            <w:tcW w:w="148" w:type="pct"/>
            <w:shd w:val="clear" w:color="auto" w:fill="auto"/>
          </w:tcPr>
          <w:p w:rsidR="009F3D73" w:rsidRPr="00830C2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9F3D73" w:rsidRPr="00830C2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4,67</w:t>
            </w:r>
            <w:r w:rsidR="0008294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7" w:type="pct"/>
            <w:shd w:val="clear" w:color="auto" w:fill="auto"/>
          </w:tcPr>
          <w:p w:rsidR="009F3D73" w:rsidRPr="00830C2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:rsidR="009F3D73" w:rsidRPr="00830C2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</w:t>
            </w:r>
            <w:r w:rsidR="0008294A">
              <w:rPr>
                <w:rFonts w:ascii="Angsana New" w:hAnsi="Angsana New"/>
                <w:sz w:val="30"/>
                <w:szCs w:val="30"/>
              </w:rPr>
              <w:t>09</w:t>
            </w:r>
          </w:p>
        </w:tc>
      </w:tr>
      <w:tr w:rsidR="00342AA5" w:rsidRPr="00F807B9" w:rsidTr="00AE3A43">
        <w:tc>
          <w:tcPr>
            <w:tcW w:w="2065" w:type="pct"/>
          </w:tcPr>
          <w:p w:rsidR="00342AA5" w:rsidRPr="00830C24" w:rsidRDefault="00342AA5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25" w:type="pct"/>
            <w:shd w:val="clear" w:color="auto" w:fill="auto"/>
          </w:tcPr>
          <w:p w:rsidR="00342AA5" w:rsidRDefault="0008294A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pct"/>
            <w:shd w:val="clear" w:color="auto" w:fill="auto"/>
          </w:tcPr>
          <w:p w:rsidR="00342AA5" w:rsidRPr="00830C24" w:rsidRDefault="00342AA5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shd w:val="clear" w:color="auto" w:fill="auto"/>
          </w:tcPr>
          <w:p w:rsidR="00342AA5" w:rsidRDefault="0008294A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8" w:type="pct"/>
            <w:shd w:val="clear" w:color="auto" w:fill="auto"/>
          </w:tcPr>
          <w:p w:rsidR="00342AA5" w:rsidRPr="00830C24" w:rsidRDefault="00342AA5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342AA5" w:rsidRDefault="0008294A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7" w:type="pct"/>
            <w:shd w:val="clear" w:color="auto" w:fill="auto"/>
          </w:tcPr>
          <w:p w:rsidR="00342AA5" w:rsidRPr="00830C24" w:rsidRDefault="00342AA5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:rsidR="00342AA5" w:rsidRDefault="0008294A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F3D73" w:rsidRPr="00CF1B54" w:rsidTr="00B8786D">
        <w:tc>
          <w:tcPr>
            <w:tcW w:w="2065" w:type="pct"/>
          </w:tcPr>
          <w:p w:rsidR="009F3D73" w:rsidRPr="00830C2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830C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830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3D73" w:rsidRPr="00830C2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38,218</w:t>
            </w:r>
          </w:p>
        </w:tc>
        <w:tc>
          <w:tcPr>
            <w:tcW w:w="142" w:type="pct"/>
            <w:shd w:val="clear" w:color="auto" w:fill="auto"/>
          </w:tcPr>
          <w:p w:rsidR="009F3D73" w:rsidRPr="00830C2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3D73" w:rsidRPr="00830C2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30C24">
              <w:rPr>
                <w:rFonts w:ascii="Angsana New" w:hAnsi="Angsana New"/>
                <w:b/>
                <w:bCs/>
                <w:sz w:val="30"/>
                <w:szCs w:val="30"/>
              </w:rPr>
              <w:t>34,195</w:t>
            </w:r>
          </w:p>
        </w:tc>
        <w:tc>
          <w:tcPr>
            <w:tcW w:w="148" w:type="pct"/>
            <w:shd w:val="clear" w:color="auto" w:fill="auto"/>
          </w:tcPr>
          <w:p w:rsidR="009F3D73" w:rsidRPr="00830C2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3D73" w:rsidRPr="00830C2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38,218</w:t>
            </w:r>
          </w:p>
        </w:tc>
        <w:tc>
          <w:tcPr>
            <w:tcW w:w="137" w:type="pct"/>
            <w:shd w:val="clear" w:color="auto" w:fill="auto"/>
          </w:tcPr>
          <w:p w:rsidR="009F3D73" w:rsidRPr="00830C2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3D73" w:rsidRPr="00830C2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30C24">
              <w:rPr>
                <w:rFonts w:ascii="Angsana New" w:hAnsi="Angsana New"/>
                <w:b/>
                <w:bCs/>
                <w:sz w:val="30"/>
                <w:szCs w:val="30"/>
              </w:rPr>
              <w:t>34,195</w:t>
            </w:r>
          </w:p>
        </w:tc>
      </w:tr>
      <w:tr w:rsidR="009F3D73" w:rsidRPr="00CF1B54" w:rsidTr="00B8786D">
        <w:tc>
          <w:tcPr>
            <w:tcW w:w="2065" w:type="pct"/>
          </w:tcPr>
          <w:p w:rsidR="009F3D73" w:rsidRPr="00F807B9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9F3D73" w:rsidRPr="00CF1B5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:rsidR="009F3D73" w:rsidRPr="00CF1B5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5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9F3D73" w:rsidRPr="00CF1B5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F3D73" w:rsidRPr="00CF1B54" w:rsidTr="00B8786D">
        <w:tc>
          <w:tcPr>
            <w:tcW w:w="2065" w:type="pct"/>
          </w:tcPr>
          <w:p w:rsidR="009F3D73" w:rsidRPr="00F807B9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25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shd w:val="clear" w:color="auto" w:fill="auto"/>
          </w:tcPr>
          <w:p w:rsidR="009F3D73" w:rsidRPr="00CF1B5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:rsidR="009F3D73" w:rsidRPr="00CF1B5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:rsidR="009F3D73" w:rsidRPr="00CF1B5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F3D73" w:rsidRPr="00CF1B54" w:rsidTr="00B8786D">
        <w:tc>
          <w:tcPr>
            <w:tcW w:w="2065" w:type="pct"/>
          </w:tcPr>
          <w:p w:rsidR="009F3D73" w:rsidRPr="006A67BD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5" w:type="pct"/>
            <w:shd w:val="clear" w:color="auto" w:fill="auto"/>
          </w:tcPr>
          <w:p w:rsidR="009F3D73" w:rsidRPr="00AB693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304</w:t>
            </w:r>
          </w:p>
        </w:tc>
        <w:tc>
          <w:tcPr>
            <w:tcW w:w="142" w:type="pct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shd w:val="clear" w:color="auto" w:fill="auto"/>
          </w:tcPr>
          <w:p w:rsidR="009F3D73" w:rsidRPr="00AB693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307</w:t>
            </w:r>
          </w:p>
        </w:tc>
        <w:tc>
          <w:tcPr>
            <w:tcW w:w="148" w:type="pct"/>
            <w:shd w:val="clear" w:color="auto" w:fill="auto"/>
          </w:tcPr>
          <w:p w:rsidR="009F3D73" w:rsidRPr="00CF1B5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9F3D73" w:rsidRPr="00AB693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304</w:t>
            </w:r>
          </w:p>
        </w:tc>
        <w:tc>
          <w:tcPr>
            <w:tcW w:w="137" w:type="pct"/>
            <w:shd w:val="clear" w:color="auto" w:fill="auto"/>
          </w:tcPr>
          <w:p w:rsidR="009F3D73" w:rsidRPr="00AB693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:rsidR="009F3D73" w:rsidRPr="00AB693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307</w:t>
            </w:r>
          </w:p>
        </w:tc>
      </w:tr>
      <w:tr w:rsidR="009F3D73" w:rsidRPr="00CF1B54" w:rsidTr="00B8786D">
        <w:tc>
          <w:tcPr>
            <w:tcW w:w="2065" w:type="pct"/>
          </w:tcPr>
          <w:p w:rsidR="009F3D73" w:rsidRPr="006A67BD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รายได้ค่าเช่าสินทรัพย์</w:t>
            </w:r>
          </w:p>
        </w:tc>
        <w:tc>
          <w:tcPr>
            <w:tcW w:w="625" w:type="pct"/>
            <w:shd w:val="clear" w:color="auto" w:fill="auto"/>
          </w:tcPr>
          <w:p w:rsidR="009F3D73" w:rsidRPr="00AB693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shd w:val="clear" w:color="auto" w:fill="auto"/>
          </w:tcPr>
          <w:p w:rsidR="009F3D73" w:rsidRPr="00AB693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1,481</w:t>
            </w:r>
          </w:p>
        </w:tc>
        <w:tc>
          <w:tcPr>
            <w:tcW w:w="148" w:type="pct"/>
            <w:shd w:val="clear" w:color="auto" w:fill="auto"/>
          </w:tcPr>
          <w:p w:rsidR="009F3D73" w:rsidRPr="00CF1B54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9F3D73" w:rsidRPr="00AB693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decimal" w:pos="679"/>
              </w:tabs>
              <w:spacing w:line="240" w:lineRule="auto"/>
              <w:ind w:left="-198" w:right="-2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-</w:t>
            </w:r>
          </w:p>
        </w:tc>
        <w:tc>
          <w:tcPr>
            <w:tcW w:w="137" w:type="pct"/>
            <w:shd w:val="clear" w:color="auto" w:fill="auto"/>
          </w:tcPr>
          <w:p w:rsidR="009F3D73" w:rsidRPr="00AB693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:rsidR="009F3D73" w:rsidRPr="00AB693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1,481</w:t>
            </w:r>
          </w:p>
        </w:tc>
      </w:tr>
      <w:tr w:rsidR="009F3D73" w:rsidRPr="00C62720" w:rsidTr="00B8786D">
        <w:tc>
          <w:tcPr>
            <w:tcW w:w="2065" w:type="pct"/>
          </w:tcPr>
          <w:p w:rsidR="009F3D73" w:rsidRPr="00F807B9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25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49,093</w:t>
            </w:r>
          </w:p>
        </w:tc>
        <w:tc>
          <w:tcPr>
            <w:tcW w:w="142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57,451</w:t>
            </w:r>
          </w:p>
        </w:tc>
        <w:tc>
          <w:tcPr>
            <w:tcW w:w="148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39,757</w:t>
            </w:r>
          </w:p>
        </w:tc>
        <w:tc>
          <w:tcPr>
            <w:tcW w:w="137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47,899</w:t>
            </w:r>
          </w:p>
        </w:tc>
      </w:tr>
      <w:tr w:rsidR="009F3D73" w:rsidRPr="00C62720" w:rsidTr="00B8786D">
        <w:tc>
          <w:tcPr>
            <w:tcW w:w="2065" w:type="pct"/>
          </w:tcPr>
          <w:p w:rsidR="009F3D73" w:rsidRPr="00F807B9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ค่าเช่าดำเนินงาน</w:t>
            </w:r>
          </w:p>
        </w:tc>
        <w:tc>
          <w:tcPr>
            <w:tcW w:w="625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17,474</w:t>
            </w:r>
          </w:p>
        </w:tc>
        <w:tc>
          <w:tcPr>
            <w:tcW w:w="142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16,611</w:t>
            </w:r>
          </w:p>
        </w:tc>
        <w:tc>
          <w:tcPr>
            <w:tcW w:w="148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15,183</w:t>
            </w:r>
          </w:p>
        </w:tc>
        <w:tc>
          <w:tcPr>
            <w:tcW w:w="137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14,374</w:t>
            </w:r>
          </w:p>
        </w:tc>
      </w:tr>
      <w:tr w:rsidR="009F3D73" w:rsidRPr="00C62720" w:rsidTr="00B8786D">
        <w:tc>
          <w:tcPr>
            <w:tcW w:w="2065" w:type="pct"/>
          </w:tcPr>
          <w:p w:rsidR="009F3D73" w:rsidRPr="00F807B9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 xml:space="preserve">ค่าใช้จ่ายอื่น </w:t>
            </w:r>
          </w:p>
        </w:tc>
        <w:tc>
          <w:tcPr>
            <w:tcW w:w="625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3,368</w:t>
            </w:r>
          </w:p>
        </w:tc>
        <w:tc>
          <w:tcPr>
            <w:tcW w:w="142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1,761</w:t>
            </w:r>
          </w:p>
        </w:tc>
        <w:tc>
          <w:tcPr>
            <w:tcW w:w="148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1,881</w:t>
            </w:r>
          </w:p>
        </w:tc>
        <w:tc>
          <w:tcPr>
            <w:tcW w:w="137" w:type="pct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:rsidR="009F3D73" w:rsidRPr="00F118DF" w:rsidRDefault="009F3D73" w:rsidP="009F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1,512</w:t>
            </w:r>
          </w:p>
        </w:tc>
      </w:tr>
    </w:tbl>
    <w:p w:rsidR="00D82F84" w:rsidRDefault="00D82F84" w:rsidP="00C65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ค่าตอบแทนกรรมการ</w:t>
      </w:r>
    </w:p>
    <w:p w:rsidR="00D82F84" w:rsidRPr="00053794" w:rsidRDefault="00D82F84" w:rsidP="00530626">
      <w:pPr>
        <w:tabs>
          <w:tab w:val="left" w:pos="6030"/>
          <w:tab w:val="center" w:pos="7560"/>
        </w:tabs>
        <w:spacing w:line="240" w:lineRule="auto"/>
        <w:ind w:right="-45"/>
        <w:rPr>
          <w:rFonts w:ascii="Angsana New" w:hAnsi="Angsana New"/>
          <w:sz w:val="26"/>
          <w:szCs w:val="26"/>
        </w:rPr>
      </w:pPr>
    </w:p>
    <w:p w:rsidR="009A00C3" w:rsidRDefault="00D82F84" w:rsidP="00AB7C13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253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66396F" w:rsidRPr="00DF0253">
        <w:rPr>
          <w:rFonts w:asciiTheme="majorBidi" w:hAnsiTheme="majorBidi" w:cstheme="majorBidi"/>
          <w:sz w:val="30"/>
          <w:szCs w:val="30"/>
        </w:rPr>
        <w:t>24</w:t>
      </w:r>
      <w:r w:rsidRPr="00DF025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E5CCF" w:rsidRPr="00DF0253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DF02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53C64">
        <w:rPr>
          <w:rFonts w:asciiTheme="majorBidi" w:hAnsiTheme="majorBidi" w:cstheme="majorBidi"/>
          <w:sz w:val="30"/>
          <w:szCs w:val="30"/>
        </w:rPr>
        <w:t>2562</w:t>
      </w:r>
      <w:r w:rsidRPr="00DF0253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ผู้ถือหุ้นมีมติอนุมัติการจ่า</w:t>
      </w:r>
      <w:r w:rsidR="00530626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DF0253">
        <w:rPr>
          <w:rFonts w:asciiTheme="majorBidi" w:hAnsiTheme="majorBidi" w:cstheme="majorBidi"/>
          <w:sz w:val="30"/>
          <w:szCs w:val="30"/>
          <w:cs/>
        </w:rPr>
        <w:t>ค่าตอบแทนกรรมการบริษัท</w:t>
      </w:r>
      <w:r w:rsidRPr="00DF0253">
        <w:rPr>
          <w:rFonts w:asciiTheme="majorBidi" w:hAnsiTheme="majorBidi" w:cstheme="majorBidi" w:hint="cs"/>
          <w:sz w:val="30"/>
          <w:szCs w:val="30"/>
          <w:cs/>
        </w:rPr>
        <w:t>และเบี้ยประชุม</w:t>
      </w:r>
      <w:r w:rsidRPr="00DF0253">
        <w:rPr>
          <w:rFonts w:asciiTheme="majorBidi" w:hAnsiTheme="majorBidi" w:cstheme="majorBidi"/>
          <w:sz w:val="30"/>
          <w:szCs w:val="30"/>
          <w:cs/>
        </w:rPr>
        <w:t xml:space="preserve">ประจำปี </w:t>
      </w:r>
      <w:r w:rsidR="00553C64">
        <w:rPr>
          <w:rFonts w:asciiTheme="majorBidi" w:hAnsiTheme="majorBidi" w:cstheme="majorBidi"/>
          <w:sz w:val="30"/>
          <w:szCs w:val="30"/>
        </w:rPr>
        <w:t>2562</w:t>
      </w:r>
      <w:r w:rsidRPr="00DF0253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</w:t>
      </w:r>
      <w:r w:rsidRPr="00DF0253">
        <w:rPr>
          <w:rFonts w:asciiTheme="majorBidi" w:hAnsiTheme="majorBidi" w:cstheme="majorBidi" w:hint="cs"/>
          <w:sz w:val="30"/>
          <w:szCs w:val="30"/>
          <w:cs/>
        </w:rPr>
        <w:t>ทั้งสิ้น</w:t>
      </w:r>
      <w:r w:rsidRPr="00DF0253">
        <w:rPr>
          <w:rFonts w:asciiTheme="majorBidi" w:hAnsiTheme="majorBidi" w:cstheme="majorBidi"/>
          <w:sz w:val="30"/>
          <w:szCs w:val="30"/>
          <w:cs/>
        </w:rPr>
        <w:t>ไม่เกิน</w:t>
      </w:r>
      <w:r w:rsidRPr="00DF025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2129F" w:rsidRPr="00DF0253">
        <w:rPr>
          <w:rFonts w:asciiTheme="majorBidi" w:hAnsiTheme="majorBidi" w:cstheme="majorBidi"/>
          <w:sz w:val="30"/>
          <w:szCs w:val="30"/>
        </w:rPr>
        <w:t>15</w:t>
      </w:r>
      <w:r w:rsidRPr="00DF0253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:rsidR="00AB7C13" w:rsidRPr="00053794" w:rsidRDefault="00AB7C13" w:rsidP="00DB272E">
      <w:pPr>
        <w:tabs>
          <w:tab w:val="clear" w:pos="680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:rsidR="00245A16" w:rsidRDefault="00245A16" w:rsidP="00DB272E">
      <w:pPr>
        <w:tabs>
          <w:tab w:val="clear" w:pos="680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F0253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241B80" w:rsidRPr="00DF0253">
        <w:rPr>
          <w:rFonts w:asciiTheme="majorBidi" w:hAnsiTheme="majorBidi" w:cstheme="majorBidi"/>
          <w:sz w:val="30"/>
          <w:szCs w:val="30"/>
        </w:rPr>
        <w:t>24</w:t>
      </w:r>
      <w:r w:rsidR="0066396F" w:rsidRPr="00DF0253">
        <w:rPr>
          <w:rFonts w:asciiTheme="majorBidi" w:hAnsiTheme="majorBidi" w:cstheme="majorBidi" w:hint="cs"/>
          <w:sz w:val="30"/>
          <w:szCs w:val="30"/>
          <w:cs/>
        </w:rPr>
        <w:t xml:space="preserve"> มกราคม</w:t>
      </w:r>
      <w:r w:rsidRPr="00DF02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E5CCF" w:rsidRPr="00DF0253">
        <w:rPr>
          <w:rFonts w:asciiTheme="majorBidi" w:hAnsiTheme="majorBidi" w:cstheme="majorBidi"/>
          <w:sz w:val="30"/>
          <w:szCs w:val="30"/>
        </w:rPr>
        <w:t>25</w:t>
      </w:r>
      <w:r w:rsidR="00241B80" w:rsidRPr="00DF0253">
        <w:rPr>
          <w:rFonts w:asciiTheme="majorBidi" w:hAnsiTheme="majorBidi" w:cstheme="majorBidi"/>
          <w:sz w:val="30"/>
          <w:szCs w:val="30"/>
        </w:rPr>
        <w:t>61</w:t>
      </w:r>
      <w:r w:rsidRPr="00DF0253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ผู้ถือหุ้นมีมติอนุมัติการจ่ายค่าตอบแทนกรรมการบริษัท</w:t>
      </w:r>
      <w:r w:rsidRPr="00DF0253">
        <w:rPr>
          <w:rFonts w:asciiTheme="majorBidi" w:hAnsiTheme="majorBidi" w:cstheme="majorBidi" w:hint="cs"/>
          <w:sz w:val="30"/>
          <w:szCs w:val="30"/>
          <w:cs/>
        </w:rPr>
        <w:t>และเบี้ยประชุมป</w:t>
      </w:r>
      <w:r w:rsidRPr="00DF0253">
        <w:rPr>
          <w:rFonts w:asciiTheme="majorBidi" w:hAnsiTheme="majorBidi" w:cstheme="majorBidi"/>
          <w:sz w:val="30"/>
          <w:szCs w:val="30"/>
          <w:cs/>
        </w:rPr>
        <w:t xml:space="preserve">ระจำปี </w:t>
      </w:r>
      <w:r w:rsidR="00241B80" w:rsidRPr="00DF0253">
        <w:rPr>
          <w:rFonts w:asciiTheme="majorBidi" w:hAnsiTheme="majorBidi" w:cstheme="majorBidi"/>
          <w:sz w:val="30"/>
          <w:szCs w:val="30"/>
        </w:rPr>
        <w:t>2561</w:t>
      </w:r>
      <w:r w:rsidRPr="00DF0253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</w:t>
      </w:r>
      <w:r w:rsidRPr="00DF0253">
        <w:rPr>
          <w:rFonts w:asciiTheme="majorBidi" w:hAnsiTheme="majorBidi" w:cstheme="majorBidi" w:hint="cs"/>
          <w:sz w:val="30"/>
          <w:szCs w:val="30"/>
          <w:cs/>
        </w:rPr>
        <w:t>ทั้งสิ้น</w:t>
      </w:r>
      <w:r w:rsidRPr="00DF0253">
        <w:rPr>
          <w:rFonts w:asciiTheme="majorBidi" w:hAnsiTheme="majorBidi" w:cstheme="majorBidi"/>
          <w:sz w:val="30"/>
          <w:szCs w:val="30"/>
          <w:cs/>
        </w:rPr>
        <w:t>ไม่เกิน</w:t>
      </w:r>
      <w:r w:rsidRPr="00DF025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85AA6" w:rsidRPr="00DF0253">
        <w:rPr>
          <w:rFonts w:asciiTheme="majorBidi" w:hAnsiTheme="majorBidi" w:cstheme="majorBidi"/>
          <w:sz w:val="30"/>
          <w:szCs w:val="30"/>
        </w:rPr>
        <w:t>15</w:t>
      </w:r>
      <w:r w:rsidRPr="00DF0253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:rsidR="00D82F84" w:rsidRPr="00053794" w:rsidRDefault="00F629BA" w:rsidP="00DB272E">
      <w:pPr>
        <w:spacing w:line="0" w:lineRule="atLeast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Pr="00053794">
        <w:rPr>
          <w:rFonts w:asciiTheme="majorBidi" w:hAnsiTheme="majorBidi" w:cstheme="majorBidi"/>
          <w:sz w:val="26"/>
          <w:szCs w:val="26"/>
        </w:rPr>
        <w:tab/>
      </w:r>
      <w:r w:rsidRPr="00053794">
        <w:rPr>
          <w:rFonts w:asciiTheme="majorBidi" w:hAnsiTheme="majorBidi" w:cstheme="majorBidi"/>
          <w:sz w:val="26"/>
          <w:szCs w:val="26"/>
        </w:rPr>
        <w:tab/>
      </w:r>
    </w:p>
    <w:p w:rsidR="00C80239" w:rsidRDefault="00020115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245A16">
        <w:rPr>
          <w:rFonts w:asciiTheme="majorBidi" w:hAnsiTheme="majorBidi" w:cstheme="majorBidi"/>
          <w:sz w:val="30"/>
          <w:szCs w:val="30"/>
          <w:cs/>
        </w:rPr>
        <w:t>ยอดคงเหลือกับ</w:t>
      </w:r>
      <w:r w:rsidR="00C80239" w:rsidRPr="00245A16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 ณ</w:t>
      </w:r>
      <w:r w:rsidR="001F4F1F" w:rsidRPr="00245A16">
        <w:rPr>
          <w:rFonts w:asciiTheme="majorBidi" w:hAnsiTheme="majorBidi" w:cstheme="majorBidi"/>
          <w:sz w:val="30"/>
          <w:szCs w:val="30"/>
          <w:cs/>
        </w:rPr>
        <w:t xml:space="preserve"> วันที่</w:t>
      </w:r>
      <w:r w:rsidR="00C80239" w:rsidRPr="00245A1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1F91">
        <w:rPr>
          <w:rFonts w:asciiTheme="majorBidi" w:hAnsiTheme="majorBidi" w:cstheme="majorBidi"/>
          <w:sz w:val="30"/>
          <w:szCs w:val="30"/>
        </w:rPr>
        <w:t xml:space="preserve">30 </w:t>
      </w:r>
      <w:r w:rsidR="00341F91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381C03" w:rsidRPr="00245A16">
        <w:rPr>
          <w:rFonts w:asciiTheme="majorBidi" w:hAnsiTheme="majorBidi" w:cstheme="majorBidi" w:hint="cs"/>
          <w:sz w:val="30"/>
          <w:szCs w:val="30"/>
          <w:cs/>
        </w:rPr>
        <w:t xml:space="preserve"> 25</w:t>
      </w:r>
      <w:r w:rsidR="00A26455">
        <w:rPr>
          <w:rFonts w:asciiTheme="majorBidi" w:hAnsiTheme="majorBidi" w:cstheme="majorBidi"/>
          <w:sz w:val="30"/>
          <w:szCs w:val="30"/>
        </w:rPr>
        <w:t>62</w:t>
      </w:r>
      <w:r w:rsidR="007F0D36" w:rsidRPr="00245A1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21047" w:rsidRPr="00245A1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21047" w:rsidRPr="00245A16">
        <w:rPr>
          <w:rFonts w:asciiTheme="majorBidi" w:hAnsiTheme="majorBidi" w:cstheme="majorBidi"/>
          <w:sz w:val="30"/>
          <w:szCs w:val="30"/>
        </w:rPr>
        <w:t>3</w:t>
      </w:r>
      <w:r w:rsidR="0027568B">
        <w:rPr>
          <w:rFonts w:asciiTheme="majorBidi" w:hAnsiTheme="majorBidi" w:cstheme="majorBidi"/>
          <w:sz w:val="30"/>
          <w:szCs w:val="30"/>
        </w:rPr>
        <w:t xml:space="preserve">0 </w:t>
      </w:r>
      <w:r w:rsidR="0027568B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A26455">
        <w:rPr>
          <w:rFonts w:asciiTheme="majorBidi" w:hAnsiTheme="majorBidi" w:cstheme="majorBidi"/>
          <w:sz w:val="30"/>
          <w:szCs w:val="30"/>
        </w:rPr>
        <w:t>2561</w:t>
      </w:r>
      <w:r w:rsidR="007F0D36" w:rsidRPr="00245A1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A7037" w:rsidRPr="00245A16">
        <w:rPr>
          <w:rFonts w:asciiTheme="majorBidi" w:hAnsiTheme="majorBidi" w:cstheme="majorBidi"/>
          <w:sz w:val="30"/>
          <w:szCs w:val="30"/>
          <w:cs/>
        </w:rPr>
        <w:t>มีดังนี้</w:t>
      </w:r>
      <w:r w:rsidR="00C80239" w:rsidRPr="00245A1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464646" w:rsidRPr="00053794" w:rsidRDefault="00464646" w:rsidP="00817B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5"/>
        <w:gridCol w:w="1080"/>
        <w:gridCol w:w="273"/>
        <w:gridCol w:w="989"/>
        <w:gridCol w:w="271"/>
        <w:gridCol w:w="1079"/>
        <w:gridCol w:w="273"/>
        <w:gridCol w:w="1053"/>
      </w:tblGrid>
      <w:tr w:rsidR="00464646" w:rsidRPr="00EE5739" w:rsidTr="00AF0D2D">
        <w:tc>
          <w:tcPr>
            <w:tcW w:w="2312" w:type="pct"/>
          </w:tcPr>
          <w:p w:rsidR="00464646" w:rsidRPr="006151B6" w:rsidRDefault="00464646" w:rsidP="00AF0D2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  <w:r w:rsidRPr="001B4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1B4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55" w:type="pct"/>
            <w:gridSpan w:val="3"/>
          </w:tcPr>
          <w:p w:rsidR="00464646" w:rsidRPr="00EE5739" w:rsidRDefault="00464646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464646" w:rsidRPr="00EE5739" w:rsidRDefault="00464646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8" w:type="pct"/>
            <w:gridSpan w:val="3"/>
          </w:tcPr>
          <w:p w:rsidR="00464646" w:rsidRPr="00EE5739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4646" w:rsidRPr="001B41B9" w:rsidTr="00AF0D2D">
        <w:tc>
          <w:tcPr>
            <w:tcW w:w="2312" w:type="pct"/>
          </w:tcPr>
          <w:p w:rsidR="00464646" w:rsidRPr="006151B6" w:rsidRDefault="00464646" w:rsidP="00AF0D2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:rsidR="00464646" w:rsidRPr="001B41B9" w:rsidRDefault="00341F91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:rsidR="00464646" w:rsidRPr="001B41B9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:rsidR="00464646" w:rsidRPr="001B41B9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:rsidR="00464646" w:rsidRPr="00A35FBF" w:rsidRDefault="00464646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8" w:type="pct"/>
          </w:tcPr>
          <w:p w:rsidR="00464646" w:rsidRPr="001B41B9" w:rsidRDefault="00341F91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:rsidR="00464646" w:rsidRPr="001B41B9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:rsidR="00464646" w:rsidRPr="001B41B9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464646" w:rsidRPr="001B41B9" w:rsidTr="00AF0D2D">
        <w:tc>
          <w:tcPr>
            <w:tcW w:w="2312" w:type="pct"/>
          </w:tcPr>
          <w:p w:rsidR="00464646" w:rsidRPr="001B41B9" w:rsidRDefault="00464646" w:rsidP="00AF0D2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:rsidR="00464646" w:rsidRPr="001B41B9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41B8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:rsidR="00464646" w:rsidRPr="001B41B9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:rsidR="00464646" w:rsidRPr="001B41B9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41B8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:rsidR="00464646" w:rsidRPr="001B41B9" w:rsidRDefault="00464646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464646" w:rsidRPr="001B41B9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41B8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:rsidR="00464646" w:rsidRPr="001B41B9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:rsidR="00464646" w:rsidRPr="001B41B9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41B8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64646" w:rsidRPr="006151B6" w:rsidTr="00C47E5C">
        <w:tc>
          <w:tcPr>
            <w:tcW w:w="2312" w:type="pct"/>
          </w:tcPr>
          <w:p w:rsidR="00464646" w:rsidRPr="006151B6" w:rsidRDefault="00464646" w:rsidP="00AF0D2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8" w:type="pct"/>
            <w:gridSpan w:val="7"/>
            <w:shd w:val="clear" w:color="auto" w:fill="auto"/>
          </w:tcPr>
          <w:p w:rsidR="00464646" w:rsidRPr="006151B6" w:rsidRDefault="00464646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4646" w:rsidRPr="006035EF" w:rsidTr="00C47E5C">
        <w:tc>
          <w:tcPr>
            <w:tcW w:w="2312" w:type="pct"/>
          </w:tcPr>
          <w:p w:rsidR="00464646" w:rsidRPr="001B41B9" w:rsidRDefault="00C47E5C" w:rsidP="0046464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151B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9" w:type="pct"/>
            <w:tcBorders>
              <w:bottom w:val="double" w:sz="4" w:space="0" w:color="auto"/>
            </w:tcBorders>
            <w:shd w:val="clear" w:color="auto" w:fill="auto"/>
          </w:tcPr>
          <w:p w:rsidR="00464646" w:rsidRPr="00B20193" w:rsidRDefault="009A541E" w:rsidP="0046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136</w:t>
            </w:r>
          </w:p>
        </w:tc>
        <w:tc>
          <w:tcPr>
            <w:tcW w:w="146" w:type="pct"/>
            <w:shd w:val="clear" w:color="auto" w:fill="auto"/>
          </w:tcPr>
          <w:p w:rsidR="00464646" w:rsidRPr="00B20193" w:rsidRDefault="00464646" w:rsidP="0046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81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double" w:sz="4" w:space="0" w:color="auto"/>
            </w:tcBorders>
            <w:shd w:val="clear" w:color="auto" w:fill="auto"/>
          </w:tcPr>
          <w:p w:rsidR="00464646" w:rsidRPr="006035EF" w:rsidRDefault="00241B80" w:rsidP="000D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35EF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145" w:type="pct"/>
            <w:shd w:val="clear" w:color="auto" w:fill="auto"/>
          </w:tcPr>
          <w:p w:rsidR="00464646" w:rsidRPr="006035EF" w:rsidRDefault="00464646" w:rsidP="0060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81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  <w:shd w:val="clear" w:color="auto" w:fill="auto"/>
          </w:tcPr>
          <w:p w:rsidR="00464646" w:rsidRPr="00564E9F" w:rsidRDefault="009A541E" w:rsidP="0046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136</w:t>
            </w:r>
          </w:p>
        </w:tc>
        <w:tc>
          <w:tcPr>
            <w:tcW w:w="146" w:type="pct"/>
            <w:shd w:val="clear" w:color="auto" w:fill="auto"/>
          </w:tcPr>
          <w:p w:rsidR="00464646" w:rsidRPr="001B41B9" w:rsidRDefault="00464646" w:rsidP="0046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  <w:shd w:val="clear" w:color="auto" w:fill="auto"/>
          </w:tcPr>
          <w:p w:rsidR="00464646" w:rsidRPr="006035EF" w:rsidRDefault="00241B80" w:rsidP="00B7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35EF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</w:tr>
    </w:tbl>
    <w:p w:rsidR="00F045B0" w:rsidRPr="00053794" w:rsidRDefault="00F045B0" w:rsidP="00053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5"/>
        <w:gridCol w:w="1080"/>
        <w:gridCol w:w="273"/>
        <w:gridCol w:w="991"/>
        <w:gridCol w:w="271"/>
        <w:gridCol w:w="1079"/>
        <w:gridCol w:w="273"/>
        <w:gridCol w:w="1051"/>
      </w:tblGrid>
      <w:tr w:rsidR="004C5AFB" w:rsidRPr="00EE5739" w:rsidTr="00AD4456">
        <w:tc>
          <w:tcPr>
            <w:tcW w:w="2312" w:type="pct"/>
          </w:tcPr>
          <w:p w:rsidR="004C5AFB" w:rsidRPr="006151B6" w:rsidRDefault="004C5AFB" w:rsidP="00F117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1B4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1B4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56" w:type="pct"/>
            <w:gridSpan w:val="3"/>
          </w:tcPr>
          <w:p w:rsidR="004C5AFB" w:rsidRPr="00EE5739" w:rsidRDefault="004C5AFB" w:rsidP="00F1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4C5AFB" w:rsidRPr="00EE5739" w:rsidRDefault="004C5AFB" w:rsidP="00F1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7" w:type="pct"/>
            <w:gridSpan w:val="3"/>
          </w:tcPr>
          <w:p w:rsidR="004C5AFB" w:rsidRPr="00EE5739" w:rsidRDefault="004C5AFB" w:rsidP="00F11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1B80" w:rsidRPr="001B41B9" w:rsidTr="00AD4456">
        <w:tc>
          <w:tcPr>
            <w:tcW w:w="2312" w:type="pct"/>
          </w:tcPr>
          <w:p w:rsidR="00241B80" w:rsidRPr="006151B6" w:rsidRDefault="00241B80" w:rsidP="00241B8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:rsidR="00241B80" w:rsidRPr="001B41B9" w:rsidRDefault="00341F91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:rsidR="00241B80" w:rsidRPr="001B41B9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241B80" w:rsidRPr="001B41B9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:rsidR="00241B80" w:rsidRPr="00A35FBF" w:rsidRDefault="00241B80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8" w:type="pct"/>
          </w:tcPr>
          <w:p w:rsidR="00241B80" w:rsidRPr="001B41B9" w:rsidRDefault="00341F91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:rsidR="00241B80" w:rsidRPr="001B41B9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:rsidR="00241B80" w:rsidRPr="001B41B9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241B80" w:rsidRPr="001B41B9" w:rsidTr="00AD4456">
        <w:tc>
          <w:tcPr>
            <w:tcW w:w="2312" w:type="pct"/>
          </w:tcPr>
          <w:p w:rsidR="00241B80" w:rsidRPr="001B41B9" w:rsidRDefault="00241B80" w:rsidP="00241B8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:rsidR="00241B80" w:rsidRPr="001B41B9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6" w:type="pct"/>
          </w:tcPr>
          <w:p w:rsidR="00241B80" w:rsidRPr="001B41B9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241B80" w:rsidRPr="001B41B9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5" w:type="pct"/>
          </w:tcPr>
          <w:p w:rsidR="00241B80" w:rsidRPr="001B41B9" w:rsidRDefault="00241B80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241B80" w:rsidRPr="001B41B9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6" w:type="pct"/>
          </w:tcPr>
          <w:p w:rsidR="00241B80" w:rsidRPr="001B41B9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:rsidR="00241B80" w:rsidRPr="001B41B9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4C5AFB" w:rsidRPr="006151B6" w:rsidTr="00342755">
        <w:tc>
          <w:tcPr>
            <w:tcW w:w="2312" w:type="pct"/>
          </w:tcPr>
          <w:p w:rsidR="004C5AFB" w:rsidRPr="006151B6" w:rsidRDefault="004C5AFB" w:rsidP="00F117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8" w:type="pct"/>
            <w:gridSpan w:val="7"/>
            <w:shd w:val="clear" w:color="auto" w:fill="auto"/>
          </w:tcPr>
          <w:p w:rsidR="004C5AFB" w:rsidRPr="006151B6" w:rsidRDefault="004C5AFB" w:rsidP="00F1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1B80" w:rsidRPr="00515224" w:rsidTr="00AD4456">
        <w:tc>
          <w:tcPr>
            <w:tcW w:w="2312" w:type="pct"/>
          </w:tcPr>
          <w:p w:rsidR="00241B80" w:rsidRPr="006151B6" w:rsidRDefault="00241B80" w:rsidP="00241B8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  <w:shd w:val="clear" w:color="auto" w:fill="auto"/>
          </w:tcPr>
          <w:p w:rsidR="00241B80" w:rsidRDefault="009A541E" w:rsidP="009A5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left="130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-</w:t>
            </w:r>
          </w:p>
        </w:tc>
        <w:tc>
          <w:tcPr>
            <w:tcW w:w="146" w:type="pct"/>
            <w:shd w:val="clear" w:color="auto" w:fill="auto"/>
          </w:tcPr>
          <w:p w:rsidR="00241B80" w:rsidRPr="002A4B5A" w:rsidRDefault="00241B80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:rsidR="00241B80" w:rsidRPr="0030264E" w:rsidRDefault="009A541E" w:rsidP="009A5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-</w:t>
            </w:r>
          </w:p>
        </w:tc>
        <w:tc>
          <w:tcPr>
            <w:tcW w:w="145" w:type="pct"/>
            <w:shd w:val="clear" w:color="auto" w:fill="auto"/>
          </w:tcPr>
          <w:p w:rsidR="00241B80" w:rsidRPr="004C5AFB" w:rsidRDefault="00241B80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241B80" w:rsidRDefault="009A541E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6,497</w:t>
            </w:r>
          </w:p>
        </w:tc>
        <w:tc>
          <w:tcPr>
            <w:tcW w:w="146" w:type="pct"/>
            <w:shd w:val="clear" w:color="auto" w:fill="auto"/>
          </w:tcPr>
          <w:p w:rsidR="00241B80" w:rsidRPr="0043056C" w:rsidRDefault="00241B80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:rsidR="00241B80" w:rsidRPr="0030264E" w:rsidRDefault="00241B80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2,588</w:t>
            </w:r>
          </w:p>
        </w:tc>
      </w:tr>
      <w:tr w:rsidR="00241B80" w:rsidRPr="00515224" w:rsidTr="00AD4456">
        <w:tc>
          <w:tcPr>
            <w:tcW w:w="2312" w:type="pct"/>
          </w:tcPr>
          <w:p w:rsidR="00241B80" w:rsidRPr="006151B6" w:rsidRDefault="00241B80" w:rsidP="00241B8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151B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9" w:type="pct"/>
            <w:shd w:val="clear" w:color="auto" w:fill="auto"/>
          </w:tcPr>
          <w:p w:rsidR="00241B80" w:rsidRDefault="000D5D49" w:rsidP="000D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="009A541E">
              <w:rPr>
                <w:rFonts w:ascii="Angsana New" w:hAnsi="Angsana New"/>
                <w:sz w:val="30"/>
                <w:szCs w:val="30"/>
              </w:rPr>
              <w:t>699</w:t>
            </w:r>
          </w:p>
        </w:tc>
        <w:tc>
          <w:tcPr>
            <w:tcW w:w="146" w:type="pct"/>
            <w:shd w:val="clear" w:color="auto" w:fill="auto"/>
          </w:tcPr>
          <w:p w:rsidR="00241B80" w:rsidRPr="002A4B5A" w:rsidRDefault="00241B80" w:rsidP="000D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241B80" w:rsidRPr="0030264E" w:rsidRDefault="00241B80" w:rsidP="000D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584</w:t>
            </w:r>
          </w:p>
        </w:tc>
        <w:tc>
          <w:tcPr>
            <w:tcW w:w="145" w:type="pct"/>
            <w:shd w:val="clear" w:color="auto" w:fill="auto"/>
          </w:tcPr>
          <w:p w:rsidR="00241B80" w:rsidRPr="004C5AFB" w:rsidRDefault="00241B80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241B80" w:rsidRDefault="009A541E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611</w:t>
            </w:r>
          </w:p>
        </w:tc>
        <w:tc>
          <w:tcPr>
            <w:tcW w:w="146" w:type="pct"/>
            <w:shd w:val="clear" w:color="auto" w:fill="auto"/>
          </w:tcPr>
          <w:p w:rsidR="00241B80" w:rsidRPr="0043056C" w:rsidRDefault="00241B80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:rsidR="00241B80" w:rsidRPr="0030264E" w:rsidRDefault="00241B80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383</w:t>
            </w:r>
          </w:p>
        </w:tc>
      </w:tr>
      <w:tr w:rsidR="00241B80" w:rsidRPr="002A5B18" w:rsidTr="00AD4456">
        <w:tc>
          <w:tcPr>
            <w:tcW w:w="2312" w:type="pct"/>
          </w:tcPr>
          <w:p w:rsidR="00241B80" w:rsidRPr="001B41B9" w:rsidRDefault="00241B80" w:rsidP="00241B8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64E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41B80" w:rsidRPr="00B20193" w:rsidRDefault="009A541E" w:rsidP="000D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699</w:t>
            </w:r>
          </w:p>
        </w:tc>
        <w:tc>
          <w:tcPr>
            <w:tcW w:w="146" w:type="pct"/>
            <w:shd w:val="clear" w:color="auto" w:fill="auto"/>
          </w:tcPr>
          <w:p w:rsidR="00241B80" w:rsidRPr="00B20193" w:rsidRDefault="00241B80" w:rsidP="000D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81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:rsidR="00241B80" w:rsidRPr="002A5B18" w:rsidRDefault="00241B80" w:rsidP="000D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5B18">
              <w:rPr>
                <w:rFonts w:ascii="Angsana New" w:hAnsi="Angsana New"/>
                <w:b/>
                <w:bCs/>
                <w:sz w:val="30"/>
                <w:szCs w:val="30"/>
              </w:rPr>
              <w:t>584</w:t>
            </w:r>
          </w:p>
        </w:tc>
        <w:tc>
          <w:tcPr>
            <w:tcW w:w="145" w:type="pct"/>
            <w:shd w:val="clear" w:color="auto" w:fill="auto"/>
          </w:tcPr>
          <w:p w:rsidR="00241B80" w:rsidRPr="002A5B18" w:rsidRDefault="00241B80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41B80" w:rsidRPr="002A5B18" w:rsidRDefault="009A541E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7,108</w:t>
            </w:r>
          </w:p>
        </w:tc>
        <w:tc>
          <w:tcPr>
            <w:tcW w:w="146" w:type="pct"/>
            <w:shd w:val="clear" w:color="auto" w:fill="auto"/>
          </w:tcPr>
          <w:p w:rsidR="00241B80" w:rsidRPr="002A5B18" w:rsidRDefault="00241B80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41B80" w:rsidRPr="002A5B18" w:rsidRDefault="00241B80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5B18">
              <w:rPr>
                <w:rFonts w:ascii="Angsana New" w:hAnsi="Angsana New"/>
                <w:b/>
                <w:bCs/>
                <w:sz w:val="30"/>
                <w:szCs w:val="30"/>
              </w:rPr>
              <w:t>2,971</w:t>
            </w:r>
          </w:p>
        </w:tc>
      </w:tr>
    </w:tbl>
    <w:p w:rsidR="00B76936" w:rsidRPr="00053794" w:rsidRDefault="00B76936" w:rsidP="00B76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6"/>
          <w:szCs w:val="26"/>
        </w:rPr>
      </w:pPr>
    </w:p>
    <w:p w:rsidR="000366B6" w:rsidRPr="00E233F2" w:rsidRDefault="000366B6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233F2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รายการเคลื่อนไหวของเงินให้กู้ยืมแก่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 w:rsidRPr="00E233F2">
        <w:rPr>
          <w:rFonts w:asciiTheme="majorBidi" w:hAnsiTheme="majorBidi" w:cstheme="majorBidi"/>
          <w:sz w:val="30"/>
          <w:szCs w:val="30"/>
          <w:cs/>
        </w:rPr>
        <w:t>สำหรับงวด</w:t>
      </w:r>
      <w:r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E233F2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E233F2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E233F2">
        <w:rPr>
          <w:rFonts w:ascii="Angsana New" w:hAnsi="Angsana New"/>
          <w:bCs/>
          <w:color w:val="FFFFFF" w:themeColor="background1"/>
          <w:sz w:val="20"/>
          <w:szCs w:val="20"/>
        </w:rPr>
        <w:t>.</w:t>
      </w:r>
      <w:r w:rsidRPr="00E233F2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>2562</w:t>
      </w:r>
      <w:r w:rsidRPr="00E233F2">
        <w:rPr>
          <w:rFonts w:asciiTheme="majorBidi" w:hAnsiTheme="majorBidi" w:cstheme="majorBidi"/>
          <w:sz w:val="30"/>
          <w:szCs w:val="30"/>
        </w:rPr>
        <w:t xml:space="preserve"> </w:t>
      </w:r>
      <w:r w:rsidRPr="00E233F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0366B6" w:rsidRPr="00053794" w:rsidRDefault="00036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6"/>
        <w:gridCol w:w="988"/>
        <w:gridCol w:w="234"/>
        <w:gridCol w:w="1024"/>
        <w:gridCol w:w="236"/>
        <w:gridCol w:w="1024"/>
        <w:gridCol w:w="235"/>
        <w:gridCol w:w="864"/>
        <w:gridCol w:w="235"/>
        <w:gridCol w:w="935"/>
        <w:gridCol w:w="235"/>
        <w:gridCol w:w="1024"/>
      </w:tblGrid>
      <w:tr w:rsidR="00967A58" w:rsidRPr="00ED38E4" w:rsidTr="00053794">
        <w:tc>
          <w:tcPr>
            <w:tcW w:w="2340" w:type="dxa"/>
            <w:vAlign w:val="bottom"/>
          </w:tcPr>
          <w:p w:rsidR="00967A58" w:rsidRPr="008B7F56" w:rsidRDefault="008B7F56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8B7F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2250" w:type="dxa"/>
            <w:gridSpan w:val="3"/>
            <w:vAlign w:val="bottom"/>
          </w:tcPr>
          <w:p w:rsidR="00967A58" w:rsidRPr="002D05C0" w:rsidRDefault="00967A58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:rsidR="00967A58" w:rsidRPr="00DC2C5E" w:rsidRDefault="00967A58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534" w:type="dxa"/>
            <w:gridSpan w:val="7"/>
            <w:shd w:val="clear" w:color="auto" w:fill="auto"/>
            <w:vAlign w:val="bottom"/>
          </w:tcPr>
          <w:p w:rsidR="00967A58" w:rsidRPr="00B1336B" w:rsidRDefault="00967A58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33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67A58" w:rsidRPr="00ED38E4" w:rsidTr="00053794">
        <w:tc>
          <w:tcPr>
            <w:tcW w:w="2340" w:type="dxa"/>
            <w:shd w:val="clear" w:color="auto" w:fill="auto"/>
            <w:vAlign w:val="bottom"/>
          </w:tcPr>
          <w:p w:rsidR="00967A58" w:rsidRPr="00DC2C5E" w:rsidRDefault="00967A58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990" w:type="dxa"/>
            <w:vAlign w:val="bottom"/>
          </w:tcPr>
          <w:p w:rsidR="00967A58" w:rsidRPr="002D05C0" w:rsidRDefault="00967A58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05C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967A58" w:rsidRPr="002D05C0" w:rsidRDefault="001F0A3E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967A58" w:rsidRPr="002D05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4" w:type="dxa"/>
            <w:vAlign w:val="bottom"/>
          </w:tcPr>
          <w:p w:rsidR="00967A58" w:rsidRPr="002D05C0" w:rsidRDefault="00967A58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967A58" w:rsidRPr="002D05C0" w:rsidRDefault="00967A58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05C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967A58" w:rsidRPr="002D05C0" w:rsidRDefault="00967A58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05C0">
              <w:rPr>
                <w:rFonts w:ascii="Angsana New" w:hAnsi="Angsana New"/>
                <w:sz w:val="30"/>
                <w:szCs w:val="30"/>
              </w:rPr>
              <w:t>30</w:t>
            </w:r>
            <w:r w:rsidRPr="002D05C0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:rsidR="00967A58" w:rsidRPr="00DC2C5E" w:rsidRDefault="00967A58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967A58" w:rsidRPr="00B1336B" w:rsidRDefault="00967A58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336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967A58" w:rsidRPr="00B1336B" w:rsidRDefault="001F0A3E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336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1336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967A58" w:rsidRPr="00B1336B" w:rsidRDefault="00967A58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967A58" w:rsidRPr="00B1336B" w:rsidRDefault="00967A58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967A58" w:rsidRPr="00B1336B" w:rsidRDefault="00967A58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967A58" w:rsidRPr="00B1336B" w:rsidRDefault="00967A58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967A58" w:rsidRPr="00B1336B" w:rsidRDefault="00967A58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:rsidR="00967A58" w:rsidRPr="00B1336B" w:rsidRDefault="00967A58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336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967A58" w:rsidRPr="00B1336B" w:rsidRDefault="00967A58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336B">
              <w:rPr>
                <w:rFonts w:ascii="Angsana New" w:hAnsi="Angsana New"/>
                <w:sz w:val="30"/>
                <w:szCs w:val="30"/>
              </w:rPr>
              <w:t>30</w:t>
            </w:r>
            <w:r w:rsidRPr="00B1336B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967A58" w:rsidRPr="00ED38E4" w:rsidTr="00053794">
        <w:tc>
          <w:tcPr>
            <w:tcW w:w="2340" w:type="dxa"/>
            <w:vAlign w:val="bottom"/>
          </w:tcPr>
          <w:p w:rsidR="00967A58" w:rsidRPr="00DC2C5E" w:rsidRDefault="00967A58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990" w:type="dxa"/>
            <w:vAlign w:val="bottom"/>
          </w:tcPr>
          <w:p w:rsidR="00967A58" w:rsidRPr="002D05C0" w:rsidRDefault="00967A58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05C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4" w:type="dxa"/>
            <w:vAlign w:val="bottom"/>
          </w:tcPr>
          <w:p w:rsidR="00967A58" w:rsidRPr="002D05C0" w:rsidRDefault="00967A58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967A58" w:rsidRPr="002D05C0" w:rsidRDefault="00967A58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05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D05C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:rsidR="00967A58" w:rsidRPr="00DC2C5E" w:rsidRDefault="00967A58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967A58" w:rsidRPr="00B1336B" w:rsidRDefault="00967A58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336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967A58" w:rsidRPr="00B1336B" w:rsidRDefault="00967A58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967A58" w:rsidRPr="00B1336B" w:rsidRDefault="00967A58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336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967A58" w:rsidRPr="00B1336B" w:rsidRDefault="00967A58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967A58" w:rsidRPr="00B1336B" w:rsidRDefault="00967A58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336B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967A58" w:rsidRPr="00B1336B" w:rsidRDefault="00967A58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:rsidR="00967A58" w:rsidRPr="00B1336B" w:rsidRDefault="00967A58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336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1336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67A58" w:rsidRPr="00ED38E4" w:rsidTr="00053794">
        <w:tc>
          <w:tcPr>
            <w:tcW w:w="2340" w:type="dxa"/>
          </w:tcPr>
          <w:p w:rsidR="00967A58" w:rsidRPr="002D05C0" w:rsidRDefault="00967A58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967A58" w:rsidRPr="002D05C0" w:rsidRDefault="00967A58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05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967A58" w:rsidRPr="002D05C0" w:rsidRDefault="00967A58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4" w:type="dxa"/>
            <w:gridSpan w:val="7"/>
          </w:tcPr>
          <w:p w:rsidR="00967A58" w:rsidRPr="002D05C0" w:rsidRDefault="00967A58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05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B7693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D05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76936" w:rsidRPr="00ED38E4" w:rsidTr="00053794">
        <w:tc>
          <w:tcPr>
            <w:tcW w:w="2340" w:type="dxa"/>
          </w:tcPr>
          <w:p w:rsidR="00B76936" w:rsidRPr="00B76936" w:rsidRDefault="008B7F56" w:rsidP="00B7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B76936" w:rsidRPr="00AC594D" w:rsidRDefault="00B76936" w:rsidP="00B7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594D">
              <w:rPr>
                <w:rFonts w:ascii="Angsana New" w:hAnsi="Angsana New"/>
                <w:sz w:val="30"/>
                <w:szCs w:val="30"/>
              </w:rPr>
              <w:t>2.00</w:t>
            </w:r>
          </w:p>
        </w:tc>
        <w:tc>
          <w:tcPr>
            <w:tcW w:w="234" w:type="dxa"/>
          </w:tcPr>
          <w:p w:rsidR="00B76936" w:rsidRPr="00426162" w:rsidRDefault="00B76936" w:rsidP="00B7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:rsidR="00B76936" w:rsidRPr="00AC594D" w:rsidRDefault="00B76936" w:rsidP="00B7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594D">
              <w:rPr>
                <w:rFonts w:ascii="Angsana New" w:hAnsi="Angsana New"/>
                <w:sz w:val="30"/>
                <w:szCs w:val="30"/>
              </w:rPr>
              <w:t>2.00</w:t>
            </w:r>
          </w:p>
        </w:tc>
        <w:tc>
          <w:tcPr>
            <w:tcW w:w="236" w:type="dxa"/>
          </w:tcPr>
          <w:p w:rsidR="00B76936" w:rsidRPr="002D05C0" w:rsidRDefault="00B76936" w:rsidP="00B7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:rsidR="00B76936" w:rsidRPr="00053794" w:rsidRDefault="00B76936" w:rsidP="00B7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3794">
              <w:rPr>
                <w:rFonts w:ascii="Angsana New" w:hAnsi="Angsana New"/>
                <w:b/>
                <w:bCs/>
                <w:sz w:val="30"/>
                <w:szCs w:val="30"/>
              </w:rPr>
              <w:t>89,000</w:t>
            </w:r>
          </w:p>
        </w:tc>
        <w:tc>
          <w:tcPr>
            <w:tcW w:w="235" w:type="dxa"/>
          </w:tcPr>
          <w:p w:rsidR="00B76936" w:rsidRPr="002D05C0" w:rsidRDefault="00B76936" w:rsidP="00B7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5" w:type="dxa"/>
          </w:tcPr>
          <w:p w:rsidR="00B76936" w:rsidRPr="002D05C0" w:rsidRDefault="009A541E" w:rsidP="009A5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174,000</w:t>
            </w:r>
          </w:p>
        </w:tc>
        <w:tc>
          <w:tcPr>
            <w:tcW w:w="235" w:type="dxa"/>
          </w:tcPr>
          <w:p w:rsidR="00B76936" w:rsidRPr="002D05C0" w:rsidRDefault="00B76936" w:rsidP="00B7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:rsidR="00B76936" w:rsidRPr="002D05C0" w:rsidRDefault="009A541E" w:rsidP="009A5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152,000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5" w:type="dxa"/>
          </w:tcPr>
          <w:p w:rsidR="00B76936" w:rsidRPr="002D05C0" w:rsidRDefault="00B76936" w:rsidP="00B7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:rsidR="00B76936" w:rsidRPr="00053794" w:rsidRDefault="009A541E" w:rsidP="00B7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111,000</w:t>
            </w:r>
          </w:p>
        </w:tc>
      </w:tr>
    </w:tbl>
    <w:p w:rsidR="00053794" w:rsidRDefault="00053794"/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990"/>
        <w:gridCol w:w="234"/>
        <w:gridCol w:w="1026"/>
        <w:gridCol w:w="236"/>
        <w:gridCol w:w="1024"/>
        <w:gridCol w:w="235"/>
        <w:gridCol w:w="755"/>
        <w:gridCol w:w="235"/>
        <w:gridCol w:w="935"/>
        <w:gridCol w:w="235"/>
        <w:gridCol w:w="1025"/>
      </w:tblGrid>
      <w:tr w:rsidR="008B7F56" w:rsidRPr="00B1336B" w:rsidTr="00024F4D">
        <w:tc>
          <w:tcPr>
            <w:tcW w:w="2430" w:type="dxa"/>
            <w:vAlign w:val="bottom"/>
          </w:tcPr>
          <w:p w:rsidR="008B7F56" w:rsidRPr="00024F4D" w:rsidRDefault="008B7F56" w:rsidP="0002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3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024F4D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lastRenderedPageBreak/>
              <w:t>เงินให้กู้ยืมระยะยาว</w:t>
            </w:r>
            <w:r w:rsidR="00024F4D" w:rsidRPr="00024F4D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ส่วน</w:t>
            </w:r>
            <w:r w:rsidRPr="00024F4D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ที่ถึง</w:t>
            </w:r>
          </w:p>
        </w:tc>
        <w:tc>
          <w:tcPr>
            <w:tcW w:w="2250" w:type="dxa"/>
            <w:gridSpan w:val="3"/>
            <w:vAlign w:val="bottom"/>
          </w:tcPr>
          <w:p w:rsidR="008B7F56" w:rsidRPr="00053794" w:rsidRDefault="008B7F56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37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:rsidR="008B7F56" w:rsidRPr="00053794" w:rsidRDefault="008B7F56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442" w:type="dxa"/>
            <w:gridSpan w:val="7"/>
            <w:shd w:val="clear" w:color="auto" w:fill="auto"/>
            <w:vAlign w:val="bottom"/>
          </w:tcPr>
          <w:p w:rsidR="008B7F56" w:rsidRPr="00053794" w:rsidRDefault="008B7F56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37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B7F56" w:rsidRPr="00B1336B" w:rsidTr="00024F4D">
        <w:tc>
          <w:tcPr>
            <w:tcW w:w="2430" w:type="dxa"/>
            <w:shd w:val="clear" w:color="auto" w:fill="auto"/>
            <w:vAlign w:val="bottom"/>
          </w:tcPr>
          <w:p w:rsidR="008B7F56" w:rsidRPr="00053794" w:rsidRDefault="00053794" w:rsidP="0005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537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537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กำหนดชำระภายในหนึ่งปี</w:t>
            </w:r>
          </w:p>
          <w:p w:rsidR="00053794" w:rsidRPr="00053794" w:rsidRDefault="00053794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990" w:type="dxa"/>
            <w:vAlign w:val="bottom"/>
          </w:tcPr>
          <w:p w:rsidR="008B7F56" w:rsidRPr="002D05C0" w:rsidRDefault="008B7F56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05C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8B7F56" w:rsidRPr="002D05C0" w:rsidRDefault="008B7F56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2D05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4" w:type="dxa"/>
            <w:vAlign w:val="bottom"/>
          </w:tcPr>
          <w:p w:rsidR="008B7F56" w:rsidRPr="002D05C0" w:rsidRDefault="008B7F56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8B7F56" w:rsidRPr="002D05C0" w:rsidRDefault="008B7F56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05C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8B7F56" w:rsidRPr="002D05C0" w:rsidRDefault="008B7F56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05C0">
              <w:rPr>
                <w:rFonts w:ascii="Angsana New" w:hAnsi="Angsana New"/>
                <w:sz w:val="30"/>
                <w:szCs w:val="30"/>
              </w:rPr>
              <w:t>30</w:t>
            </w:r>
            <w:r w:rsidRPr="002D05C0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:rsidR="008B7F56" w:rsidRPr="00DC2C5E" w:rsidRDefault="008B7F56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8B7F56" w:rsidRPr="00B1336B" w:rsidRDefault="008B7F56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336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8B7F56" w:rsidRPr="00B1336B" w:rsidRDefault="008B7F56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336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1336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8B7F56" w:rsidRPr="00B1336B" w:rsidRDefault="008B7F56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:rsidR="008B7F56" w:rsidRPr="00B1336B" w:rsidRDefault="008B7F56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8B7F56" w:rsidRPr="00B1336B" w:rsidRDefault="008B7F56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8B7F56" w:rsidRPr="00B1336B" w:rsidRDefault="008B7F56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8B7F56" w:rsidRPr="00B1336B" w:rsidRDefault="008B7F56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:rsidR="008B7F56" w:rsidRPr="00B1336B" w:rsidRDefault="008B7F56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336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8B7F56" w:rsidRPr="00B1336B" w:rsidRDefault="008B7F56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336B">
              <w:rPr>
                <w:rFonts w:ascii="Angsana New" w:hAnsi="Angsana New"/>
                <w:sz w:val="30"/>
                <w:szCs w:val="30"/>
              </w:rPr>
              <w:t>30</w:t>
            </w:r>
            <w:r w:rsidRPr="00B1336B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8B7F56" w:rsidRPr="00B1336B" w:rsidTr="00024F4D">
        <w:tc>
          <w:tcPr>
            <w:tcW w:w="2430" w:type="dxa"/>
            <w:vAlign w:val="bottom"/>
          </w:tcPr>
          <w:p w:rsidR="008B7F56" w:rsidRPr="00DC2C5E" w:rsidRDefault="008B7F56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990" w:type="dxa"/>
            <w:vAlign w:val="bottom"/>
          </w:tcPr>
          <w:p w:rsidR="008B7F56" w:rsidRPr="002D05C0" w:rsidRDefault="008B7F56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05C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4" w:type="dxa"/>
            <w:vAlign w:val="bottom"/>
          </w:tcPr>
          <w:p w:rsidR="008B7F56" w:rsidRPr="002D05C0" w:rsidRDefault="008B7F56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8B7F56" w:rsidRPr="002D05C0" w:rsidRDefault="008B7F56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05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D05C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:rsidR="008B7F56" w:rsidRPr="00DC2C5E" w:rsidRDefault="008B7F56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8B7F56" w:rsidRPr="00B1336B" w:rsidRDefault="008B7F56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336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8B7F56" w:rsidRPr="00B1336B" w:rsidRDefault="008B7F56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:rsidR="008B7F56" w:rsidRPr="00B1336B" w:rsidRDefault="008B7F56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336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8B7F56" w:rsidRPr="00B1336B" w:rsidRDefault="008B7F56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8B7F56" w:rsidRPr="00B1336B" w:rsidRDefault="008B7F56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336B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8B7F56" w:rsidRPr="00B1336B" w:rsidRDefault="008B7F56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:rsidR="008B7F56" w:rsidRPr="00B1336B" w:rsidRDefault="008B7F56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336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1336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B7F56" w:rsidRPr="002D05C0" w:rsidTr="00024F4D">
        <w:tc>
          <w:tcPr>
            <w:tcW w:w="2430" w:type="dxa"/>
          </w:tcPr>
          <w:p w:rsidR="008B7F56" w:rsidRPr="002D05C0" w:rsidRDefault="008B7F56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8B7F56" w:rsidRPr="002D05C0" w:rsidRDefault="008B7F56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05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8B7F56" w:rsidRPr="002D05C0" w:rsidRDefault="008B7F56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42" w:type="dxa"/>
            <w:gridSpan w:val="7"/>
          </w:tcPr>
          <w:p w:rsidR="008B7F56" w:rsidRPr="002D05C0" w:rsidRDefault="008B7F56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05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D05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53794" w:rsidRPr="00AB7C13" w:rsidTr="00024F4D">
        <w:tc>
          <w:tcPr>
            <w:tcW w:w="2430" w:type="dxa"/>
          </w:tcPr>
          <w:p w:rsidR="00053794" w:rsidRPr="00AB7C13" w:rsidRDefault="00053794" w:rsidP="0005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053794" w:rsidRPr="00AC594D" w:rsidRDefault="00053794" w:rsidP="0005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594D">
              <w:rPr>
                <w:rFonts w:ascii="Angsana New" w:hAnsi="Angsana New"/>
                <w:sz w:val="30"/>
                <w:szCs w:val="30"/>
              </w:rPr>
              <w:t>2.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AC594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4" w:type="dxa"/>
          </w:tcPr>
          <w:p w:rsidR="00053794" w:rsidRPr="00426162" w:rsidRDefault="00053794" w:rsidP="0005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:rsidR="00053794" w:rsidRPr="00AC594D" w:rsidRDefault="00053794" w:rsidP="0005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594D">
              <w:rPr>
                <w:rFonts w:ascii="Angsana New" w:hAnsi="Angsana New"/>
                <w:sz w:val="30"/>
                <w:szCs w:val="30"/>
              </w:rPr>
              <w:t>2.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AC594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:rsidR="00053794" w:rsidRPr="00AB7C13" w:rsidRDefault="00053794" w:rsidP="0005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:rsidR="00053794" w:rsidRPr="008B7F56" w:rsidRDefault="00053794" w:rsidP="0005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7F56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8B7F56"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35" w:type="dxa"/>
          </w:tcPr>
          <w:p w:rsidR="00053794" w:rsidRPr="00AB7C13" w:rsidRDefault="00053794" w:rsidP="0005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5" w:type="dxa"/>
          </w:tcPr>
          <w:p w:rsidR="00053794" w:rsidRPr="00804A5F" w:rsidRDefault="00804A5F" w:rsidP="0005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804A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053794" w:rsidRPr="00804A5F" w:rsidRDefault="00053794" w:rsidP="0005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:rsidR="00053794" w:rsidRPr="00804A5F" w:rsidRDefault="000D5D49" w:rsidP="0005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804A5F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804A5F">
              <w:rPr>
                <w:rFonts w:ascii="Angsana New" w:hAnsi="Angsana New"/>
                <w:sz w:val="30"/>
                <w:szCs w:val="30"/>
              </w:rPr>
              <w:t>85,000</w:t>
            </w:r>
            <w:r w:rsidRPr="00804A5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5" w:type="dxa"/>
          </w:tcPr>
          <w:p w:rsidR="00053794" w:rsidRPr="00AB7C13" w:rsidRDefault="00053794" w:rsidP="0005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:rsidR="00053794" w:rsidRPr="00AB7C13" w:rsidRDefault="000D5D49" w:rsidP="000D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"/>
                <w:tab w:val="decimal" w:pos="715"/>
              </w:tabs>
              <w:spacing w:line="240" w:lineRule="auto"/>
              <w:ind w:right="-1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-</w:t>
            </w:r>
          </w:p>
        </w:tc>
      </w:tr>
    </w:tbl>
    <w:p w:rsidR="008B7F56" w:rsidRPr="0027542C" w:rsidRDefault="008B7F56" w:rsidP="00275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28"/>
        <w:gridCol w:w="1172"/>
        <w:gridCol w:w="241"/>
        <w:gridCol w:w="1133"/>
        <w:gridCol w:w="285"/>
        <w:gridCol w:w="1189"/>
        <w:gridCol w:w="290"/>
        <w:gridCol w:w="1222"/>
      </w:tblGrid>
      <w:tr w:rsidR="00C322D8" w:rsidRPr="009E402F" w:rsidTr="00775102">
        <w:tc>
          <w:tcPr>
            <w:tcW w:w="2045" w:type="pct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  <w:r w:rsidRPr="005A41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จ่าย </w:t>
            </w:r>
            <w:r w:rsidRPr="005A41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5A41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</w:t>
            </w:r>
            <w:r w:rsidRPr="009E40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1360" w:type="pct"/>
            <w:gridSpan w:val="3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3" w:type="pct"/>
            <w:gridSpan w:val="3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22D8" w:rsidRPr="009E402F" w:rsidTr="00072CD1">
        <w:tc>
          <w:tcPr>
            <w:tcW w:w="2045" w:type="pct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E40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เป็นส่วนหนึ่งของสินทรัพย์ไม่หมุนเวียนอื่น</w:t>
            </w:r>
          </w:p>
        </w:tc>
        <w:tc>
          <w:tcPr>
            <w:tcW w:w="626" w:type="pct"/>
          </w:tcPr>
          <w:p w:rsidR="00C322D8" w:rsidRPr="009E402F" w:rsidRDefault="000366B6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C322D8" w:rsidRPr="009E402F" w:rsidRDefault="00C322D8" w:rsidP="0038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2" w:type="pct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C322D8" w:rsidRPr="009E402F" w:rsidRDefault="000366B6" w:rsidP="0038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5" w:type="pct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C322D8" w:rsidRPr="009E402F" w:rsidRDefault="00C322D8" w:rsidP="0038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C322D8" w:rsidRPr="009E402F" w:rsidTr="00072CD1">
        <w:tc>
          <w:tcPr>
            <w:tcW w:w="2045" w:type="pct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ในงบแสดงฐานะการเงิน)</w:t>
            </w:r>
          </w:p>
        </w:tc>
        <w:tc>
          <w:tcPr>
            <w:tcW w:w="626" w:type="pct"/>
          </w:tcPr>
          <w:p w:rsidR="00C322D8" w:rsidRPr="009E402F" w:rsidRDefault="00C322D8" w:rsidP="0038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A505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:rsidR="00C322D8" w:rsidRPr="009E402F" w:rsidRDefault="00C322D8" w:rsidP="0038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C322D8" w:rsidRPr="009E402F" w:rsidRDefault="00C322D8" w:rsidP="0038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52" w:type="pct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C322D8" w:rsidRPr="009E402F" w:rsidRDefault="00C322D8" w:rsidP="0038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A505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5" w:type="pct"/>
          </w:tcPr>
          <w:p w:rsidR="00C322D8" w:rsidRPr="009E402F" w:rsidRDefault="00C322D8" w:rsidP="0038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C322D8" w:rsidRPr="009E402F" w:rsidRDefault="00C322D8" w:rsidP="0038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C322D8" w:rsidRPr="009E402F" w:rsidTr="00372783">
        <w:tc>
          <w:tcPr>
            <w:tcW w:w="2045" w:type="pct"/>
          </w:tcPr>
          <w:p w:rsidR="00C322D8" w:rsidRPr="005161AE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5" w:type="pct"/>
            <w:gridSpan w:val="7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E402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322D8" w:rsidRPr="009E402F" w:rsidTr="00072CD1">
        <w:tc>
          <w:tcPr>
            <w:tcW w:w="2045" w:type="pct"/>
          </w:tcPr>
          <w:p w:rsidR="00C322D8" w:rsidRPr="008C11A2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6" w:type="pct"/>
            <w:tcBorders>
              <w:bottom w:val="double" w:sz="4" w:space="0" w:color="auto"/>
            </w:tcBorders>
            <w:shd w:val="clear" w:color="auto" w:fill="auto"/>
          </w:tcPr>
          <w:p w:rsidR="00C322D8" w:rsidRPr="009E402F" w:rsidRDefault="000D5D49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3,892</w:t>
            </w:r>
          </w:p>
        </w:tc>
        <w:tc>
          <w:tcPr>
            <w:tcW w:w="129" w:type="pct"/>
            <w:shd w:val="clear" w:color="auto" w:fill="auto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  <w:shd w:val="clear" w:color="auto" w:fill="auto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3,892</w:t>
            </w:r>
          </w:p>
        </w:tc>
        <w:tc>
          <w:tcPr>
            <w:tcW w:w="152" w:type="pct"/>
            <w:shd w:val="clear" w:color="auto" w:fill="auto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  <w:shd w:val="clear" w:color="auto" w:fill="auto"/>
          </w:tcPr>
          <w:p w:rsidR="00C322D8" w:rsidRPr="009E402F" w:rsidRDefault="000D5D49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3,349</w:t>
            </w:r>
          </w:p>
        </w:tc>
        <w:tc>
          <w:tcPr>
            <w:tcW w:w="155" w:type="pct"/>
            <w:shd w:val="clear" w:color="auto" w:fill="auto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53" w:type="pct"/>
            <w:tcBorders>
              <w:bottom w:val="double" w:sz="4" w:space="0" w:color="auto"/>
            </w:tcBorders>
            <w:shd w:val="clear" w:color="auto" w:fill="auto"/>
          </w:tcPr>
          <w:p w:rsidR="00C322D8" w:rsidRPr="009E402F" w:rsidRDefault="00C322D8" w:rsidP="00410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3,349</w:t>
            </w:r>
          </w:p>
        </w:tc>
      </w:tr>
    </w:tbl>
    <w:p w:rsidR="00220080" w:rsidRPr="00220080" w:rsidRDefault="0022008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28"/>
        <w:gridCol w:w="1172"/>
        <w:gridCol w:w="241"/>
        <w:gridCol w:w="1133"/>
        <w:gridCol w:w="285"/>
        <w:gridCol w:w="1189"/>
        <w:gridCol w:w="290"/>
        <w:gridCol w:w="1222"/>
      </w:tblGrid>
      <w:tr w:rsidR="00C322D8" w:rsidRPr="009E402F" w:rsidTr="00072CD1">
        <w:tc>
          <w:tcPr>
            <w:tcW w:w="2045" w:type="pct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60" w:type="pct"/>
            <w:gridSpan w:val="3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  <w:shd w:val="clear" w:color="auto" w:fill="auto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3" w:type="pct"/>
            <w:gridSpan w:val="3"/>
            <w:shd w:val="clear" w:color="auto" w:fill="auto"/>
          </w:tcPr>
          <w:p w:rsidR="00C322D8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5053" w:rsidRPr="009E402F" w:rsidTr="00072CD1">
        <w:tc>
          <w:tcPr>
            <w:tcW w:w="2045" w:type="pct"/>
          </w:tcPr>
          <w:p w:rsidR="006A5053" w:rsidRPr="009E402F" w:rsidRDefault="006A5053" w:rsidP="006A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6" w:type="pct"/>
          </w:tcPr>
          <w:p w:rsidR="006A5053" w:rsidRPr="009E402F" w:rsidRDefault="000366B6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:rsidR="006A5053" w:rsidRPr="009E402F" w:rsidRDefault="006A5053" w:rsidP="006A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6A5053" w:rsidRPr="009E402F" w:rsidRDefault="006A5053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2" w:type="pct"/>
          </w:tcPr>
          <w:p w:rsidR="006A5053" w:rsidRPr="009E402F" w:rsidRDefault="006A5053" w:rsidP="006A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6A5053" w:rsidRPr="009E402F" w:rsidRDefault="000366B6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5" w:type="pct"/>
          </w:tcPr>
          <w:p w:rsidR="006A5053" w:rsidRPr="009E402F" w:rsidRDefault="006A5053" w:rsidP="006A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6A5053" w:rsidRPr="009E402F" w:rsidRDefault="006A5053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6A5053" w:rsidRPr="009E402F" w:rsidTr="00072CD1">
        <w:tc>
          <w:tcPr>
            <w:tcW w:w="2045" w:type="pct"/>
          </w:tcPr>
          <w:p w:rsidR="006A5053" w:rsidRPr="009E402F" w:rsidRDefault="006A5053" w:rsidP="006A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6" w:type="pct"/>
          </w:tcPr>
          <w:p w:rsidR="006A5053" w:rsidRPr="009E402F" w:rsidRDefault="006A5053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9" w:type="pct"/>
          </w:tcPr>
          <w:p w:rsidR="006A5053" w:rsidRPr="009E402F" w:rsidRDefault="006A5053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6A5053" w:rsidRPr="009E402F" w:rsidRDefault="006A5053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52" w:type="pct"/>
          </w:tcPr>
          <w:p w:rsidR="006A5053" w:rsidRPr="009E402F" w:rsidRDefault="006A5053" w:rsidP="006A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6A5053" w:rsidRPr="009E402F" w:rsidRDefault="006A5053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5" w:type="pct"/>
          </w:tcPr>
          <w:p w:rsidR="006A5053" w:rsidRPr="009E402F" w:rsidRDefault="006A5053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6A5053" w:rsidRPr="009E402F" w:rsidRDefault="006A5053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C322D8" w:rsidRPr="009E402F" w:rsidTr="00372783">
        <w:tc>
          <w:tcPr>
            <w:tcW w:w="2045" w:type="pct"/>
          </w:tcPr>
          <w:p w:rsidR="00C322D8" w:rsidRPr="005161AE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5" w:type="pct"/>
            <w:gridSpan w:val="7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E402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322D8" w:rsidRPr="009E402F" w:rsidTr="00072CD1">
        <w:tc>
          <w:tcPr>
            <w:tcW w:w="2045" w:type="pct"/>
          </w:tcPr>
          <w:p w:rsidR="00C322D8" w:rsidRPr="008C11A2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6" w:type="pct"/>
            <w:tcBorders>
              <w:bottom w:val="double" w:sz="4" w:space="0" w:color="auto"/>
            </w:tcBorders>
            <w:shd w:val="clear" w:color="auto" w:fill="auto"/>
          </w:tcPr>
          <w:p w:rsidR="00C322D8" w:rsidRPr="009E402F" w:rsidRDefault="000D5D49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5,352</w:t>
            </w:r>
          </w:p>
        </w:tc>
        <w:tc>
          <w:tcPr>
            <w:tcW w:w="129" w:type="pct"/>
            <w:shd w:val="clear" w:color="auto" w:fill="auto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  <w:shd w:val="clear" w:color="auto" w:fill="auto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5,352</w:t>
            </w:r>
          </w:p>
        </w:tc>
        <w:tc>
          <w:tcPr>
            <w:tcW w:w="152" w:type="pct"/>
            <w:shd w:val="clear" w:color="auto" w:fill="auto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  <w:shd w:val="clear" w:color="auto" w:fill="auto"/>
          </w:tcPr>
          <w:p w:rsidR="00C322D8" w:rsidRPr="009E402F" w:rsidRDefault="000D5D49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6,656</w:t>
            </w:r>
          </w:p>
        </w:tc>
        <w:tc>
          <w:tcPr>
            <w:tcW w:w="155" w:type="pct"/>
            <w:shd w:val="clear" w:color="auto" w:fill="auto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53" w:type="pct"/>
            <w:tcBorders>
              <w:bottom w:val="double" w:sz="4" w:space="0" w:color="auto"/>
            </w:tcBorders>
            <w:shd w:val="clear" w:color="auto" w:fill="auto"/>
          </w:tcPr>
          <w:p w:rsidR="00C322D8" w:rsidRPr="009E402F" w:rsidRDefault="00C322D8" w:rsidP="00804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5,176</w:t>
            </w:r>
          </w:p>
        </w:tc>
      </w:tr>
    </w:tbl>
    <w:p w:rsidR="00220080" w:rsidRPr="00220080" w:rsidRDefault="0022008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28"/>
        <w:gridCol w:w="1172"/>
        <w:gridCol w:w="241"/>
        <w:gridCol w:w="1133"/>
        <w:gridCol w:w="285"/>
        <w:gridCol w:w="1189"/>
        <w:gridCol w:w="290"/>
        <w:gridCol w:w="1222"/>
      </w:tblGrid>
      <w:tr w:rsidR="00C322D8" w:rsidRPr="009E402F" w:rsidTr="00775102">
        <w:tc>
          <w:tcPr>
            <w:tcW w:w="2045" w:type="pct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60" w:type="pct"/>
            <w:gridSpan w:val="3"/>
          </w:tcPr>
          <w:p w:rsidR="00C322D8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  <w:shd w:val="clear" w:color="auto" w:fill="auto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3" w:type="pct"/>
            <w:gridSpan w:val="3"/>
            <w:shd w:val="clear" w:color="auto" w:fill="auto"/>
          </w:tcPr>
          <w:p w:rsidR="00C322D8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5053" w:rsidRPr="009E402F" w:rsidTr="00775102">
        <w:tc>
          <w:tcPr>
            <w:tcW w:w="2045" w:type="pct"/>
          </w:tcPr>
          <w:p w:rsidR="006A5053" w:rsidRPr="009E402F" w:rsidRDefault="006A5053" w:rsidP="006A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6" w:type="pct"/>
          </w:tcPr>
          <w:p w:rsidR="006A5053" w:rsidRPr="009E402F" w:rsidRDefault="000366B6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:rsidR="006A5053" w:rsidRPr="009E402F" w:rsidRDefault="006A5053" w:rsidP="006A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6A5053" w:rsidRPr="009E402F" w:rsidRDefault="006A5053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2" w:type="pct"/>
          </w:tcPr>
          <w:p w:rsidR="006A5053" w:rsidRPr="009E402F" w:rsidRDefault="006A5053" w:rsidP="006A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6A5053" w:rsidRPr="009E402F" w:rsidRDefault="000366B6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5" w:type="pct"/>
          </w:tcPr>
          <w:p w:rsidR="006A5053" w:rsidRPr="009E402F" w:rsidRDefault="006A5053" w:rsidP="006A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6A5053" w:rsidRPr="009E402F" w:rsidRDefault="006A5053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6A5053" w:rsidRPr="009E402F" w:rsidTr="00775102">
        <w:tc>
          <w:tcPr>
            <w:tcW w:w="2045" w:type="pct"/>
          </w:tcPr>
          <w:p w:rsidR="006A5053" w:rsidRPr="009E402F" w:rsidRDefault="006A5053" w:rsidP="006A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6" w:type="pct"/>
          </w:tcPr>
          <w:p w:rsidR="006A5053" w:rsidRPr="009E402F" w:rsidRDefault="006A5053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9" w:type="pct"/>
          </w:tcPr>
          <w:p w:rsidR="006A5053" w:rsidRPr="009E402F" w:rsidRDefault="006A5053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6A5053" w:rsidRPr="009E402F" w:rsidRDefault="006A5053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52" w:type="pct"/>
          </w:tcPr>
          <w:p w:rsidR="006A5053" w:rsidRPr="009E402F" w:rsidRDefault="006A5053" w:rsidP="006A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6A5053" w:rsidRPr="009E402F" w:rsidRDefault="006A5053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5" w:type="pct"/>
          </w:tcPr>
          <w:p w:rsidR="006A5053" w:rsidRPr="009E402F" w:rsidRDefault="006A5053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6A5053" w:rsidRPr="009E402F" w:rsidRDefault="006A5053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C322D8" w:rsidRPr="009E402F" w:rsidTr="00372783">
        <w:tc>
          <w:tcPr>
            <w:tcW w:w="2045" w:type="pct"/>
          </w:tcPr>
          <w:p w:rsidR="00C322D8" w:rsidRPr="005161AE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5" w:type="pct"/>
            <w:gridSpan w:val="7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E402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322D8" w:rsidRPr="009E402F" w:rsidTr="00775102">
        <w:tc>
          <w:tcPr>
            <w:tcW w:w="2045" w:type="pct"/>
          </w:tcPr>
          <w:p w:rsidR="00C322D8" w:rsidRPr="008C11A2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6" w:type="pct"/>
          </w:tcPr>
          <w:p w:rsidR="00C322D8" w:rsidRPr="005A6541" w:rsidRDefault="000D5D49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</w:tcPr>
          <w:p w:rsidR="00C322D8" w:rsidRPr="005A6541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:rsidR="00C322D8" w:rsidRPr="005A6541" w:rsidRDefault="000D5D49" w:rsidP="000D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  <w:tab w:val="decimal" w:pos="60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-</w:t>
            </w:r>
          </w:p>
        </w:tc>
        <w:tc>
          <w:tcPr>
            <w:tcW w:w="155" w:type="pct"/>
            <w:shd w:val="clear" w:color="auto" w:fill="auto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</w:tcPr>
          <w:p w:rsidR="00C322D8" w:rsidRPr="005A6541" w:rsidRDefault="00C322D8" w:rsidP="0027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182,315</w:t>
            </w:r>
          </w:p>
        </w:tc>
      </w:tr>
      <w:tr w:rsidR="00C322D8" w:rsidRPr="002745E6" w:rsidTr="00775102">
        <w:tc>
          <w:tcPr>
            <w:tcW w:w="2045" w:type="pct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6" w:type="pct"/>
            <w:shd w:val="clear" w:color="auto" w:fill="auto"/>
          </w:tcPr>
          <w:p w:rsidR="00C322D8" w:rsidRPr="00EB7069" w:rsidRDefault="000D5D49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29" w:type="pct"/>
            <w:shd w:val="clear" w:color="auto" w:fill="auto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</w:tcPr>
          <w:p w:rsidR="00C322D8" w:rsidRPr="002745E6" w:rsidRDefault="00C322D8" w:rsidP="0027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2745E6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152" w:type="pct"/>
            <w:shd w:val="clear" w:color="auto" w:fill="auto"/>
          </w:tcPr>
          <w:p w:rsidR="00C322D8" w:rsidRPr="002745E6" w:rsidRDefault="00C322D8" w:rsidP="0027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C322D8" w:rsidRPr="00EB7069" w:rsidRDefault="000D5D49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55" w:type="pct"/>
            <w:shd w:val="clear" w:color="auto" w:fill="auto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53" w:type="pct"/>
          </w:tcPr>
          <w:p w:rsidR="00C322D8" w:rsidRPr="005A6541" w:rsidRDefault="00C322D8" w:rsidP="0027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C322D8" w:rsidRPr="002745E6" w:rsidTr="00775102">
        <w:tc>
          <w:tcPr>
            <w:tcW w:w="2045" w:type="pct"/>
          </w:tcPr>
          <w:p w:rsidR="00C322D8" w:rsidRPr="008C11A2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:rsidR="00C322D8" w:rsidRPr="00EB7069" w:rsidRDefault="000D5D49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4,541</w:t>
            </w:r>
          </w:p>
        </w:tc>
        <w:tc>
          <w:tcPr>
            <w:tcW w:w="129" w:type="pct"/>
            <w:shd w:val="clear" w:color="auto" w:fill="auto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:rsidR="00C322D8" w:rsidRPr="002745E6" w:rsidRDefault="00C322D8" w:rsidP="0027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2745E6">
              <w:rPr>
                <w:rFonts w:ascii="Angsana New" w:hAnsi="Angsana New"/>
                <w:sz w:val="30"/>
                <w:szCs w:val="30"/>
              </w:rPr>
              <w:t>2,495</w:t>
            </w:r>
          </w:p>
        </w:tc>
        <w:tc>
          <w:tcPr>
            <w:tcW w:w="152" w:type="pct"/>
            <w:shd w:val="clear" w:color="auto" w:fill="auto"/>
          </w:tcPr>
          <w:p w:rsidR="00C322D8" w:rsidRPr="002745E6" w:rsidRDefault="00C322D8" w:rsidP="0027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:rsidR="00C322D8" w:rsidRPr="00EB7069" w:rsidRDefault="000D5D49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3,942</w:t>
            </w:r>
          </w:p>
        </w:tc>
        <w:tc>
          <w:tcPr>
            <w:tcW w:w="155" w:type="pct"/>
            <w:shd w:val="clear" w:color="auto" w:fill="auto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:rsidR="00C322D8" w:rsidRPr="005A6541" w:rsidRDefault="00C322D8" w:rsidP="0027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5A654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232</w:t>
            </w:r>
          </w:p>
        </w:tc>
      </w:tr>
      <w:tr w:rsidR="00C322D8" w:rsidRPr="002745E6" w:rsidTr="00775102">
        <w:tc>
          <w:tcPr>
            <w:tcW w:w="2045" w:type="pct"/>
          </w:tcPr>
          <w:p w:rsidR="00C322D8" w:rsidRPr="00E054CB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54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322D8" w:rsidRPr="009E402F" w:rsidRDefault="000D5D49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4,584</w:t>
            </w:r>
          </w:p>
        </w:tc>
        <w:tc>
          <w:tcPr>
            <w:tcW w:w="129" w:type="pct"/>
            <w:shd w:val="clear" w:color="auto" w:fill="auto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:rsidR="00C322D8" w:rsidRDefault="00C322D8" w:rsidP="0027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2,578</w:t>
            </w:r>
          </w:p>
        </w:tc>
        <w:tc>
          <w:tcPr>
            <w:tcW w:w="152" w:type="pct"/>
            <w:shd w:val="clear" w:color="auto" w:fill="auto"/>
          </w:tcPr>
          <w:p w:rsidR="00C322D8" w:rsidRPr="009E402F" w:rsidRDefault="00C322D8" w:rsidP="0027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322D8" w:rsidRPr="009E402F" w:rsidRDefault="000D5D49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3,985</w:t>
            </w:r>
          </w:p>
        </w:tc>
        <w:tc>
          <w:tcPr>
            <w:tcW w:w="155" w:type="pct"/>
            <w:shd w:val="clear" w:color="auto" w:fill="auto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:rsidR="00C322D8" w:rsidRPr="002745E6" w:rsidRDefault="00C322D8" w:rsidP="0027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45E6">
              <w:rPr>
                <w:rFonts w:ascii="Angsana New" w:hAnsi="Angsana New"/>
                <w:b/>
                <w:bCs/>
                <w:sz w:val="30"/>
                <w:szCs w:val="30"/>
              </w:rPr>
              <w:t>184,630</w:t>
            </w:r>
          </w:p>
        </w:tc>
      </w:tr>
    </w:tbl>
    <w:p w:rsidR="006035EF" w:rsidRPr="00372783" w:rsidRDefault="006035EF" w:rsidP="006035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053794" w:rsidRDefault="00053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0366B6" w:rsidRDefault="000366B6" w:rsidP="00036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26E2F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รายการเคลื่อนไหวของเงินกู้ยืม</w:t>
      </w:r>
      <w:r w:rsidR="008B7F56">
        <w:rPr>
          <w:rFonts w:ascii="Angsana New" w:hAnsi="Angsana New" w:hint="cs"/>
          <w:sz w:val="30"/>
          <w:szCs w:val="30"/>
          <w:cs/>
        </w:rPr>
        <w:t>ระยะสั้น</w:t>
      </w:r>
      <w:r w:rsidRPr="00526E2F">
        <w:rPr>
          <w:rFonts w:ascii="Angsana New" w:hAnsi="Angsana New"/>
          <w:sz w:val="30"/>
          <w:szCs w:val="30"/>
          <w:cs/>
        </w:rPr>
        <w:t>จาก</w:t>
      </w:r>
      <w:r w:rsidR="008B7F56">
        <w:rPr>
          <w:rFonts w:ascii="Angsana New" w:hAnsi="Angsana New" w:hint="cs"/>
          <w:sz w:val="30"/>
          <w:szCs w:val="30"/>
          <w:cs/>
        </w:rPr>
        <w:t>บริษัทร่วม</w:t>
      </w:r>
      <w:r w:rsidRPr="00526E2F">
        <w:rPr>
          <w:rFonts w:ascii="Angsana New" w:hAnsi="Angsana New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526E2F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526E2F">
        <w:rPr>
          <w:rFonts w:ascii="Angsana New" w:hAnsi="Angsana New"/>
          <w:sz w:val="30"/>
          <w:szCs w:val="30"/>
        </w:rPr>
        <w:t>30</w:t>
      </w:r>
      <w:r w:rsidRPr="00526E2F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345CCA">
        <w:rPr>
          <w:rFonts w:ascii="Angsana New" w:hAnsi="Angsana New"/>
          <w:sz w:val="30"/>
          <w:szCs w:val="30"/>
        </w:rPr>
        <w:t>2562</w:t>
      </w:r>
      <w:r w:rsidRPr="00526E2F">
        <w:rPr>
          <w:rFonts w:ascii="Angsana New" w:hAnsi="Angsana New"/>
          <w:sz w:val="30"/>
          <w:szCs w:val="30"/>
          <w:cs/>
        </w:rPr>
        <w:t xml:space="preserve"> มีดังนี้ </w:t>
      </w:r>
    </w:p>
    <w:p w:rsidR="000366B6" w:rsidRPr="005945DD" w:rsidRDefault="000366B6" w:rsidP="00036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0"/>
        <w:gridCol w:w="989"/>
        <w:gridCol w:w="234"/>
        <w:gridCol w:w="1025"/>
        <w:gridCol w:w="236"/>
        <w:gridCol w:w="1022"/>
        <w:gridCol w:w="235"/>
        <w:gridCol w:w="934"/>
        <w:gridCol w:w="235"/>
        <w:gridCol w:w="951"/>
        <w:gridCol w:w="235"/>
        <w:gridCol w:w="1024"/>
      </w:tblGrid>
      <w:tr w:rsidR="00E17769" w:rsidRPr="00A60905" w:rsidTr="00E17769">
        <w:tc>
          <w:tcPr>
            <w:tcW w:w="2250" w:type="dxa"/>
            <w:vAlign w:val="bottom"/>
          </w:tcPr>
          <w:p w:rsidR="00E17769" w:rsidRPr="00053794" w:rsidRDefault="00053794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537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Pr="000537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2250" w:type="dxa"/>
            <w:gridSpan w:val="3"/>
            <w:vAlign w:val="bottom"/>
          </w:tcPr>
          <w:p w:rsidR="00E17769" w:rsidRPr="002D05C0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:rsidR="00E17769" w:rsidRPr="002D05C0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24" w:type="dxa"/>
            <w:gridSpan w:val="7"/>
            <w:vAlign w:val="bottom"/>
          </w:tcPr>
          <w:p w:rsidR="00E17769" w:rsidRPr="00E17769" w:rsidRDefault="008B7F56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="00E17769" w:rsidRPr="00E177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7769" w:rsidRPr="00A60905" w:rsidTr="00E17769">
        <w:tc>
          <w:tcPr>
            <w:tcW w:w="2250" w:type="dxa"/>
            <w:shd w:val="clear" w:color="auto" w:fill="auto"/>
            <w:vAlign w:val="bottom"/>
          </w:tcPr>
          <w:p w:rsidR="00E17769" w:rsidRPr="002D05C0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E17769" w:rsidRPr="002D05C0" w:rsidRDefault="00E1776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E17769" w:rsidRPr="002D05C0" w:rsidRDefault="00E1776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4" w:type="dxa"/>
            <w:vAlign w:val="bottom"/>
          </w:tcPr>
          <w:p w:rsidR="00E17769" w:rsidRPr="002D05C0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E17769" w:rsidRPr="002D05C0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E17769" w:rsidRPr="002D05C0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:rsidR="00E17769" w:rsidRPr="002D05C0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E17769" w:rsidRPr="00E17769" w:rsidRDefault="00E1776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77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E17769" w:rsidRPr="00E17769" w:rsidRDefault="00E1776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776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1776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5" w:type="dxa"/>
            <w:vAlign w:val="bottom"/>
          </w:tcPr>
          <w:p w:rsidR="00E17769" w:rsidRPr="00E17769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E17769" w:rsidRPr="00E17769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E17769" w:rsidRPr="00E17769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E17769" w:rsidRPr="00E17769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E17769" w:rsidRPr="00E17769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:rsidR="00E17769" w:rsidRPr="00E17769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77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E17769" w:rsidRPr="00E17769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776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177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E17769" w:rsidRPr="00A60905" w:rsidTr="00E17769">
        <w:tc>
          <w:tcPr>
            <w:tcW w:w="2250" w:type="dxa"/>
            <w:vAlign w:val="bottom"/>
          </w:tcPr>
          <w:p w:rsidR="00E17769" w:rsidRPr="002D05C0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E17769" w:rsidRPr="002D05C0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4" w:type="dxa"/>
            <w:vAlign w:val="bottom"/>
          </w:tcPr>
          <w:p w:rsidR="00E17769" w:rsidRPr="002D05C0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E17769" w:rsidRPr="002D05C0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:rsidR="00E17769" w:rsidRPr="002D05C0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E17769" w:rsidRPr="00E17769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7769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  <w:vAlign w:val="bottom"/>
          </w:tcPr>
          <w:p w:rsidR="00E17769" w:rsidRPr="00E17769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E17769" w:rsidRPr="00E17769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776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:rsidR="00E17769" w:rsidRPr="00E17769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E17769" w:rsidRPr="00E17769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7769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:rsidR="00E17769" w:rsidRPr="00E17769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:rsidR="00E17769" w:rsidRPr="00E17769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77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1776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E17769" w:rsidRPr="00A60905" w:rsidTr="00E17769">
        <w:tc>
          <w:tcPr>
            <w:tcW w:w="2250" w:type="dxa"/>
          </w:tcPr>
          <w:p w:rsidR="00E17769" w:rsidRPr="002D05C0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E17769" w:rsidRPr="002D05C0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E17769" w:rsidRPr="002D05C0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24" w:type="dxa"/>
            <w:gridSpan w:val="7"/>
          </w:tcPr>
          <w:p w:rsidR="00E17769" w:rsidRPr="002D05C0" w:rsidRDefault="008B7F56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F02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DF025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17769" w:rsidRPr="00A60905" w:rsidTr="00E17769">
        <w:tc>
          <w:tcPr>
            <w:tcW w:w="2250" w:type="dxa"/>
          </w:tcPr>
          <w:p w:rsidR="00E17769" w:rsidRPr="008B7F56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E17769" w:rsidRPr="002D05C0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:rsidR="00E17769" w:rsidRPr="002D05C0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:rsidR="00E17769" w:rsidRPr="002D05C0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E17769" w:rsidRPr="002D05C0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E17769" w:rsidRPr="002D05C0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E17769" w:rsidRPr="002D05C0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:rsidR="00E17769" w:rsidRPr="002D05C0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E17769" w:rsidRPr="002D05C0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:rsidR="00E17769" w:rsidRPr="002D05C0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E17769" w:rsidRPr="002D05C0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:rsidR="00E17769" w:rsidRPr="002D05C0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7769" w:rsidRPr="00A60905" w:rsidTr="009A00C3">
        <w:tc>
          <w:tcPr>
            <w:tcW w:w="2250" w:type="dxa"/>
          </w:tcPr>
          <w:p w:rsidR="00E17769" w:rsidRPr="002D05C0" w:rsidRDefault="008B7F56" w:rsidP="002F0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F56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:rsidR="00E17769" w:rsidRPr="00AD2F22" w:rsidRDefault="00E17769" w:rsidP="00E17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1.45</w:t>
            </w:r>
          </w:p>
        </w:tc>
        <w:tc>
          <w:tcPr>
            <w:tcW w:w="234" w:type="dxa"/>
          </w:tcPr>
          <w:p w:rsidR="00E17769" w:rsidRPr="00AD2F22" w:rsidRDefault="00E1776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:rsidR="00E17769" w:rsidRPr="00AD2F22" w:rsidRDefault="00E17769" w:rsidP="00E17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2F22">
              <w:rPr>
                <w:rFonts w:ascii="Angsana New" w:hAnsi="Angsana New"/>
                <w:sz w:val="30"/>
                <w:szCs w:val="30"/>
              </w:rPr>
              <w:t>1.45</w:t>
            </w:r>
          </w:p>
        </w:tc>
        <w:tc>
          <w:tcPr>
            <w:tcW w:w="236" w:type="dxa"/>
          </w:tcPr>
          <w:p w:rsidR="00E17769" w:rsidRPr="002D05C0" w:rsidRDefault="00E1776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:rsidR="00E17769" w:rsidRPr="001B5DB7" w:rsidRDefault="000D5D49" w:rsidP="00E17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E17769" w:rsidRPr="00AD2F22">
              <w:rPr>
                <w:rFonts w:ascii="Angsana New" w:hAnsi="Angsana New"/>
                <w:b/>
                <w:bCs/>
                <w:sz w:val="30"/>
                <w:szCs w:val="30"/>
              </w:rPr>
              <w:t>100</w:t>
            </w:r>
            <w:r w:rsidR="00E17769"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35" w:type="dxa"/>
          </w:tcPr>
          <w:p w:rsidR="00E17769" w:rsidRPr="002D05C0" w:rsidRDefault="00E1776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:rsidR="00E17769" w:rsidRPr="002D05C0" w:rsidRDefault="000D5D49" w:rsidP="000D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E17769" w:rsidRPr="002D05C0" w:rsidRDefault="00E1776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:rsidR="00E17769" w:rsidRPr="002D05C0" w:rsidRDefault="000D5D4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80,000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5" w:type="dxa"/>
          </w:tcPr>
          <w:p w:rsidR="00E17769" w:rsidRPr="002D05C0" w:rsidRDefault="00E1776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:rsidR="00E17769" w:rsidRPr="00053794" w:rsidRDefault="000D5D49" w:rsidP="000D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20,000</w:t>
            </w:r>
          </w:p>
        </w:tc>
      </w:tr>
    </w:tbl>
    <w:p w:rsidR="00374E3D" w:rsidRPr="005945DD" w:rsidRDefault="00374E3D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3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24"/>
        <w:gridCol w:w="1179"/>
        <w:gridCol w:w="260"/>
        <w:gridCol w:w="548"/>
        <w:gridCol w:w="269"/>
        <w:gridCol w:w="1125"/>
        <w:gridCol w:w="241"/>
        <w:gridCol w:w="711"/>
      </w:tblGrid>
      <w:tr w:rsidR="006035EF" w:rsidRPr="00BC72EA" w:rsidTr="00024F4D">
        <w:tc>
          <w:tcPr>
            <w:tcW w:w="2684" w:type="pct"/>
          </w:tcPr>
          <w:p w:rsidR="00FA3F37" w:rsidRPr="00DF0253" w:rsidRDefault="00FA3F37" w:rsidP="00FA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F025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ภาระผูกพันกับกิจการที่เกี่ยวข้องกัน</w:t>
            </w:r>
          </w:p>
        </w:tc>
        <w:tc>
          <w:tcPr>
            <w:tcW w:w="1062" w:type="pct"/>
            <w:gridSpan w:val="3"/>
          </w:tcPr>
          <w:p w:rsidR="00FA3F37" w:rsidRPr="00DF0253" w:rsidRDefault="00FA3F37" w:rsidP="00FA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FA3F37" w:rsidRPr="00DF0253" w:rsidRDefault="00FA3F37" w:rsidP="00FA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pct"/>
            <w:gridSpan w:val="3"/>
          </w:tcPr>
          <w:p w:rsidR="00FA3F37" w:rsidRPr="00DF0253" w:rsidRDefault="00FA3F37" w:rsidP="00BC7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24F4D" w:rsidRPr="00BC72EA" w:rsidTr="00024F4D">
        <w:tc>
          <w:tcPr>
            <w:tcW w:w="2684" w:type="pct"/>
          </w:tcPr>
          <w:p w:rsidR="00024F4D" w:rsidRPr="00DF0253" w:rsidRDefault="00024F4D" w:rsidP="00FA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2" w:type="pct"/>
            <w:gridSpan w:val="3"/>
          </w:tcPr>
          <w:p w:rsidR="00024F4D" w:rsidRPr="00DF0253" w:rsidRDefault="00024F4D" w:rsidP="00FA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024F4D" w:rsidRPr="00DF0253" w:rsidRDefault="00024F4D" w:rsidP="00FA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pct"/>
            <w:gridSpan w:val="3"/>
          </w:tcPr>
          <w:p w:rsidR="00024F4D" w:rsidRPr="00DF0253" w:rsidRDefault="00024F4D" w:rsidP="00BC7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24F4D" w:rsidRPr="009E402F" w:rsidTr="00024F4D">
        <w:tc>
          <w:tcPr>
            <w:tcW w:w="2684" w:type="pct"/>
          </w:tcPr>
          <w:p w:rsidR="00024F4D" w:rsidRPr="005945DD" w:rsidRDefault="00024F4D" w:rsidP="0002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945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945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945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5945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062" w:type="pct"/>
            <w:gridSpan w:val="3"/>
          </w:tcPr>
          <w:p w:rsidR="00024F4D" w:rsidRPr="00DF0253" w:rsidRDefault="00024F4D" w:rsidP="0002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2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024F4D" w:rsidRPr="00DF0253" w:rsidRDefault="00024F4D" w:rsidP="0002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pct"/>
            <w:gridSpan w:val="3"/>
          </w:tcPr>
          <w:p w:rsidR="00024F4D" w:rsidRPr="00DF0253" w:rsidRDefault="00024F4D" w:rsidP="00024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2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3F37" w:rsidRPr="009E402F" w:rsidTr="00024F4D">
        <w:tc>
          <w:tcPr>
            <w:tcW w:w="2684" w:type="pct"/>
          </w:tcPr>
          <w:p w:rsidR="00FA3F37" w:rsidRPr="00DF0253" w:rsidRDefault="00FA3F37" w:rsidP="00FA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16" w:type="pct"/>
            <w:gridSpan w:val="7"/>
          </w:tcPr>
          <w:p w:rsidR="00FA3F37" w:rsidRPr="00DF0253" w:rsidRDefault="00FA3F37" w:rsidP="00FA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2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DF025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24F4D" w:rsidRPr="009E402F" w:rsidTr="00024F4D">
        <w:tc>
          <w:tcPr>
            <w:tcW w:w="2684" w:type="pct"/>
          </w:tcPr>
          <w:p w:rsidR="00FA3F37" w:rsidRPr="00DF0253" w:rsidRDefault="00FA3F37" w:rsidP="00FA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025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630" w:type="pct"/>
          </w:tcPr>
          <w:p w:rsidR="00FA3F37" w:rsidRPr="00DF0253" w:rsidRDefault="00FA3F37" w:rsidP="00FA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FA3F37" w:rsidRPr="00DF0253" w:rsidRDefault="00FA3F37" w:rsidP="00FA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pct"/>
          </w:tcPr>
          <w:p w:rsidR="00FA3F37" w:rsidRPr="00DF0253" w:rsidRDefault="00FA3F37" w:rsidP="00FA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FA3F37" w:rsidRPr="00DF0253" w:rsidRDefault="00FA3F37" w:rsidP="00FA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FA3F37" w:rsidRPr="00DF0253" w:rsidRDefault="00FA3F37" w:rsidP="00FA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FA3F37" w:rsidRPr="00DF0253" w:rsidRDefault="00FA3F37" w:rsidP="00FA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80" w:type="pct"/>
          </w:tcPr>
          <w:p w:rsidR="00FA3F37" w:rsidRPr="00DF0253" w:rsidRDefault="00FA3F37" w:rsidP="00FA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4F4D" w:rsidRPr="009E402F" w:rsidTr="00024F4D">
        <w:tc>
          <w:tcPr>
            <w:tcW w:w="2684" w:type="pct"/>
          </w:tcPr>
          <w:p w:rsidR="00FA3F37" w:rsidRPr="00DF0253" w:rsidRDefault="00FA3F37" w:rsidP="00FA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DF0253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</w:rPr>
              <w:t xml:space="preserve">    </w:t>
            </w:r>
            <w:r w:rsidRPr="00DF0253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630" w:type="pct"/>
          </w:tcPr>
          <w:p w:rsidR="00FA3F37" w:rsidRPr="00DF0253" w:rsidRDefault="00FA3F37" w:rsidP="00FA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FA3F37" w:rsidRPr="00DF0253" w:rsidRDefault="00FA3F37" w:rsidP="00FA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pct"/>
          </w:tcPr>
          <w:p w:rsidR="00FA3F37" w:rsidRPr="00DF0253" w:rsidRDefault="00FA3F37" w:rsidP="00FA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FA3F37" w:rsidRPr="00DF0253" w:rsidRDefault="00FA3F37" w:rsidP="00FA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FA3F37" w:rsidRPr="00DF0253" w:rsidRDefault="00FA3F37" w:rsidP="00FA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FA3F37" w:rsidRPr="00DF0253" w:rsidRDefault="00FA3F37" w:rsidP="00FA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80" w:type="pct"/>
          </w:tcPr>
          <w:p w:rsidR="00FA3F37" w:rsidRPr="00DF0253" w:rsidRDefault="00FA3F37" w:rsidP="00FA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4F4D" w:rsidRPr="009E402F" w:rsidTr="00024F4D">
        <w:tc>
          <w:tcPr>
            <w:tcW w:w="2684" w:type="pct"/>
          </w:tcPr>
          <w:p w:rsidR="00024F4D" w:rsidRPr="00DF0253" w:rsidRDefault="00024F4D" w:rsidP="00DF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F0253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062" w:type="pct"/>
            <w:gridSpan w:val="3"/>
            <w:shd w:val="clear" w:color="auto" w:fill="auto"/>
          </w:tcPr>
          <w:p w:rsidR="00024F4D" w:rsidRPr="00DF0253" w:rsidRDefault="00024F4D" w:rsidP="0002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6"/>
              </w:tabs>
              <w:spacing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18,160</w:t>
            </w:r>
          </w:p>
        </w:tc>
        <w:tc>
          <w:tcPr>
            <w:tcW w:w="144" w:type="pct"/>
            <w:shd w:val="clear" w:color="auto" w:fill="auto"/>
          </w:tcPr>
          <w:p w:rsidR="00024F4D" w:rsidRPr="00DF0253" w:rsidRDefault="00024F4D" w:rsidP="00DF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pct"/>
            <w:gridSpan w:val="3"/>
            <w:shd w:val="clear" w:color="auto" w:fill="auto"/>
          </w:tcPr>
          <w:p w:rsidR="00024F4D" w:rsidRPr="00DF0253" w:rsidRDefault="00024F4D" w:rsidP="0002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16,169</w:t>
            </w:r>
          </w:p>
        </w:tc>
      </w:tr>
      <w:tr w:rsidR="00024F4D" w:rsidRPr="009E402F" w:rsidTr="00024F4D">
        <w:tc>
          <w:tcPr>
            <w:tcW w:w="2684" w:type="pct"/>
          </w:tcPr>
          <w:p w:rsidR="00024F4D" w:rsidRPr="00DF0253" w:rsidRDefault="00024F4D" w:rsidP="00DF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F0253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06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24F4D" w:rsidRPr="00DF0253" w:rsidRDefault="00024F4D" w:rsidP="0002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6"/>
              </w:tabs>
              <w:spacing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20,636</w:t>
            </w:r>
          </w:p>
        </w:tc>
        <w:tc>
          <w:tcPr>
            <w:tcW w:w="144" w:type="pct"/>
            <w:shd w:val="clear" w:color="auto" w:fill="auto"/>
          </w:tcPr>
          <w:p w:rsidR="00024F4D" w:rsidRPr="00DF0253" w:rsidRDefault="00024F4D" w:rsidP="00DF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24F4D" w:rsidRPr="00DF0253" w:rsidRDefault="00024F4D" w:rsidP="0002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18,050</w:t>
            </w:r>
          </w:p>
        </w:tc>
      </w:tr>
      <w:tr w:rsidR="00024F4D" w:rsidRPr="006703A4" w:rsidTr="00024F4D">
        <w:tc>
          <w:tcPr>
            <w:tcW w:w="2684" w:type="pct"/>
          </w:tcPr>
          <w:p w:rsidR="00024F4D" w:rsidRPr="00DF0253" w:rsidRDefault="00024F4D" w:rsidP="00DF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2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24F4D" w:rsidRPr="00DF0253" w:rsidRDefault="00024F4D" w:rsidP="0002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6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38,796</w:t>
            </w:r>
          </w:p>
        </w:tc>
        <w:tc>
          <w:tcPr>
            <w:tcW w:w="144" w:type="pct"/>
            <w:shd w:val="clear" w:color="auto" w:fill="auto"/>
          </w:tcPr>
          <w:p w:rsidR="00024F4D" w:rsidRPr="00DF0253" w:rsidRDefault="00024F4D" w:rsidP="00DF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24F4D" w:rsidRPr="00DF0253" w:rsidRDefault="00024F4D" w:rsidP="0002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34,219</w:t>
            </w:r>
          </w:p>
        </w:tc>
      </w:tr>
    </w:tbl>
    <w:p w:rsidR="00C42174" w:rsidRPr="005945DD" w:rsidRDefault="00C42174" w:rsidP="007D3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9C54B7" w:rsidRPr="00053794" w:rsidRDefault="0027542C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53794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</w:t>
      </w:r>
      <w:r w:rsidR="000938A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ที่ทำ</w:t>
      </w:r>
      <w:r w:rsidR="003C75E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ในระหว่างงวด</w:t>
      </w:r>
      <w:r w:rsidRPr="0005379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กับกิจการที่เกี่ยวข้องกัน </w:t>
      </w:r>
    </w:p>
    <w:p w:rsidR="0027542C" w:rsidRPr="005945DD" w:rsidRDefault="0027542C" w:rsidP="00275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0"/>
          <w:szCs w:val="20"/>
        </w:rPr>
      </w:pPr>
    </w:p>
    <w:p w:rsidR="007D33C0" w:rsidRPr="00DB272E" w:rsidRDefault="007D33C0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DB272E">
        <w:rPr>
          <w:rFonts w:ascii="Angsana New" w:hAnsi="Angsana New" w:hint="cs"/>
          <w:i/>
          <w:iCs/>
          <w:sz w:val="30"/>
          <w:szCs w:val="30"/>
          <w:cs/>
        </w:rPr>
        <w:t>สัญญาเช่าเครื่องจักรและอุปกรณ์</w:t>
      </w:r>
    </w:p>
    <w:p w:rsidR="007D33C0" w:rsidRPr="005945DD" w:rsidRDefault="007D33C0" w:rsidP="007D3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0"/>
          <w:szCs w:val="20"/>
        </w:rPr>
      </w:pPr>
    </w:p>
    <w:p w:rsidR="007D33C0" w:rsidRPr="00053794" w:rsidRDefault="007D33C0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53794">
        <w:rPr>
          <w:rFonts w:ascii="Angsana New" w:hAnsi="Angsana New"/>
          <w:sz w:val="30"/>
          <w:szCs w:val="30"/>
          <w:cs/>
        </w:rPr>
        <w:t>เมื่อวันที่ 8 ตุลาคม 2561 บริษัททำสัญญาให้เช่าเครื่องจักรและอุปกรณ์กับบริษัท ควอลิตี้ไพน์แอปเปิล โปรดักส์ จำกัด ซึ่งเป็นบริษัทย่อย</w:t>
      </w:r>
      <w:r w:rsidRPr="00053794">
        <w:rPr>
          <w:rFonts w:ascii="Angsana New" w:hAnsi="Angsana New" w:hint="cs"/>
          <w:sz w:val="30"/>
          <w:szCs w:val="30"/>
          <w:cs/>
        </w:rPr>
        <w:t>ของบริษัท</w:t>
      </w:r>
      <w:r w:rsidRPr="00053794">
        <w:rPr>
          <w:rFonts w:ascii="Angsana New" w:hAnsi="Angsana New"/>
          <w:sz w:val="30"/>
          <w:szCs w:val="30"/>
          <w:cs/>
        </w:rPr>
        <w:t xml:space="preserve"> สัญญาเช่ามีกำหนดระยะเวลา 3 ปี เริ่มตั้งแต่วันที่ 8 ตุลาคม 2561 ถึงวันที่ 7 ตุลาคม 2564โดยบริษัทย่อยดังกล่าว</w:t>
      </w:r>
      <w:r w:rsidRPr="00053794">
        <w:rPr>
          <w:rFonts w:ascii="Angsana New" w:hAnsi="Angsana New" w:hint="cs"/>
          <w:sz w:val="30"/>
          <w:szCs w:val="30"/>
          <w:cs/>
        </w:rPr>
        <w:t>มีภาระผูกพันที่จะต้องจ่าย</w:t>
      </w:r>
      <w:r w:rsidRPr="00053794">
        <w:rPr>
          <w:rFonts w:ascii="Angsana New" w:hAnsi="Angsana New"/>
          <w:sz w:val="30"/>
          <w:szCs w:val="30"/>
          <w:cs/>
        </w:rPr>
        <w:t>ค่าเช่าให้แก่บริษัทตามอัตราที่ระบุไว้ในสัญญา</w:t>
      </w:r>
    </w:p>
    <w:p w:rsidR="009A00C3" w:rsidRPr="005945DD" w:rsidRDefault="009A00C3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7D33C0" w:rsidRDefault="007D33C0" w:rsidP="007D3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rPr>
          <w:rFonts w:ascii="Angsana New" w:hAnsi="Angsana New"/>
          <w:i/>
          <w:iCs/>
          <w:sz w:val="30"/>
          <w:szCs w:val="30"/>
        </w:rPr>
      </w:pPr>
      <w:r w:rsidRPr="00053794">
        <w:rPr>
          <w:rFonts w:ascii="Angsana New" w:hAnsi="Angsana New"/>
          <w:i/>
          <w:iCs/>
          <w:sz w:val="30"/>
          <w:szCs w:val="30"/>
          <w:cs/>
        </w:rPr>
        <w:t>สัญญาเช่าที่ดิน</w:t>
      </w:r>
    </w:p>
    <w:p w:rsidR="00053794" w:rsidRPr="005945DD" w:rsidRDefault="00053794" w:rsidP="007D3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rPr>
          <w:rFonts w:ascii="Angsana New" w:hAnsi="Angsana New"/>
          <w:sz w:val="20"/>
          <w:szCs w:val="20"/>
        </w:rPr>
      </w:pPr>
    </w:p>
    <w:p w:rsidR="007D33C0" w:rsidRPr="00812F96" w:rsidRDefault="007D33C0" w:rsidP="007D3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12F96">
        <w:rPr>
          <w:rFonts w:ascii="Angsana New" w:hAnsi="Angsana New"/>
          <w:sz w:val="30"/>
          <w:szCs w:val="30"/>
          <w:cs/>
        </w:rPr>
        <w:t>เมื่อวันที่</w:t>
      </w:r>
      <w:r w:rsidRPr="00812F96">
        <w:rPr>
          <w:rFonts w:ascii="Angsana New" w:hAnsi="Angsana New"/>
          <w:sz w:val="30"/>
          <w:szCs w:val="30"/>
        </w:rPr>
        <w:t xml:space="preserve"> 1 </w:t>
      </w:r>
      <w:r w:rsidR="004C05F7">
        <w:rPr>
          <w:rFonts w:ascii="Angsana New" w:hAnsi="Angsana New" w:hint="cs"/>
          <w:sz w:val="30"/>
          <w:szCs w:val="30"/>
          <w:cs/>
        </w:rPr>
        <w:t>มกราคม</w:t>
      </w:r>
      <w:r w:rsidRPr="00812F96">
        <w:rPr>
          <w:rFonts w:ascii="Angsana New" w:hAnsi="Angsana New"/>
          <w:sz w:val="30"/>
          <w:szCs w:val="30"/>
        </w:rPr>
        <w:t xml:space="preserve"> 25</w:t>
      </w:r>
      <w:r w:rsidR="004C05F7">
        <w:rPr>
          <w:rFonts w:ascii="Angsana New" w:hAnsi="Angsana New"/>
          <w:sz w:val="30"/>
          <w:szCs w:val="30"/>
        </w:rPr>
        <w:t xml:space="preserve">62 </w:t>
      </w:r>
      <w:r w:rsidR="004C05F7">
        <w:rPr>
          <w:rFonts w:ascii="Angsana New" w:hAnsi="Angsana New" w:hint="cs"/>
          <w:sz w:val="30"/>
          <w:szCs w:val="30"/>
          <w:cs/>
        </w:rPr>
        <w:t>บริษัททำสัญญาเช่าที่ดินกับบริษัท</w:t>
      </w:r>
      <w:r w:rsidR="00B11075">
        <w:rPr>
          <w:rFonts w:ascii="Angsana New" w:hAnsi="Angsana New" w:hint="cs"/>
          <w:sz w:val="30"/>
          <w:szCs w:val="30"/>
          <w:cs/>
        </w:rPr>
        <w:t xml:space="preserve"> คอนเซพ แลนด์ </w:t>
      </w:r>
      <w:r w:rsidR="00B11075">
        <w:rPr>
          <w:rFonts w:ascii="Angsana New" w:hAnsi="Angsana New"/>
          <w:sz w:val="30"/>
          <w:szCs w:val="30"/>
        </w:rPr>
        <w:t xml:space="preserve">2 </w:t>
      </w:r>
      <w:r w:rsidR="00B11075">
        <w:rPr>
          <w:rFonts w:ascii="Angsana New" w:hAnsi="Angsana New" w:hint="cs"/>
          <w:sz w:val="30"/>
          <w:szCs w:val="30"/>
          <w:cs/>
        </w:rPr>
        <w:t>จำกัด ซึ่งเป็นบริษัทที่เกี่ยวข้องกัน</w:t>
      </w:r>
      <w:r w:rsidR="000741A2">
        <w:rPr>
          <w:rFonts w:ascii="Angsana New" w:hAnsi="Angsana New"/>
          <w:sz w:val="30"/>
          <w:szCs w:val="30"/>
        </w:rPr>
        <w:br/>
      </w:r>
      <w:r w:rsidR="00B11075">
        <w:rPr>
          <w:rFonts w:ascii="Angsana New" w:hAnsi="Angsana New" w:hint="cs"/>
          <w:sz w:val="30"/>
          <w:szCs w:val="30"/>
          <w:cs/>
        </w:rPr>
        <w:t xml:space="preserve">ของบริษัท สัญญาเช่ามีกำหนดระยะเวลา </w:t>
      </w:r>
      <w:r w:rsidR="00B11075">
        <w:rPr>
          <w:rFonts w:ascii="Angsana New" w:hAnsi="Angsana New"/>
          <w:sz w:val="30"/>
          <w:szCs w:val="30"/>
        </w:rPr>
        <w:t xml:space="preserve">3 </w:t>
      </w:r>
      <w:r w:rsidR="00B11075">
        <w:rPr>
          <w:rFonts w:ascii="Angsana New" w:hAnsi="Angsana New" w:hint="cs"/>
          <w:sz w:val="30"/>
          <w:szCs w:val="30"/>
          <w:cs/>
        </w:rPr>
        <w:t xml:space="preserve">ปี เริ่มตั้งแต่วันที่ </w:t>
      </w:r>
      <w:r w:rsidR="00B11075">
        <w:rPr>
          <w:rFonts w:ascii="Angsana New" w:hAnsi="Angsana New"/>
          <w:sz w:val="30"/>
          <w:szCs w:val="30"/>
        </w:rPr>
        <w:t xml:space="preserve">1 </w:t>
      </w:r>
      <w:r w:rsidR="00B11075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B11075">
        <w:rPr>
          <w:rFonts w:ascii="Angsana New" w:hAnsi="Angsana New"/>
          <w:sz w:val="30"/>
          <w:szCs w:val="30"/>
        </w:rPr>
        <w:t xml:space="preserve">2562 </w:t>
      </w:r>
      <w:r w:rsidR="00B11075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B11075">
        <w:rPr>
          <w:rFonts w:ascii="Angsana New" w:hAnsi="Angsana New"/>
          <w:sz w:val="30"/>
          <w:szCs w:val="30"/>
        </w:rPr>
        <w:t xml:space="preserve">31 </w:t>
      </w:r>
      <w:r w:rsidR="00B1107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11075">
        <w:rPr>
          <w:rFonts w:ascii="Angsana New" w:hAnsi="Angsana New"/>
          <w:sz w:val="30"/>
          <w:szCs w:val="30"/>
        </w:rPr>
        <w:t>256</w:t>
      </w:r>
      <w:r w:rsidR="00B56FF2">
        <w:rPr>
          <w:rFonts w:ascii="Angsana New" w:hAnsi="Angsana New"/>
          <w:sz w:val="30"/>
          <w:szCs w:val="30"/>
        </w:rPr>
        <w:t>4</w:t>
      </w:r>
      <w:r w:rsidR="00B11075">
        <w:rPr>
          <w:rFonts w:ascii="Angsana New" w:hAnsi="Angsana New"/>
          <w:sz w:val="30"/>
          <w:szCs w:val="30"/>
        </w:rPr>
        <w:t xml:space="preserve"> </w:t>
      </w:r>
      <w:r w:rsidR="00B11075">
        <w:rPr>
          <w:rFonts w:ascii="Angsana New" w:hAnsi="Angsana New" w:hint="cs"/>
          <w:sz w:val="30"/>
          <w:szCs w:val="30"/>
          <w:cs/>
        </w:rPr>
        <w:t>โดยบริษัทมีภาระผูกพันที่จะต้องจ่ายค่าเช่าตามอัตราที่ระบุไว้ในสัญญา</w:t>
      </w:r>
    </w:p>
    <w:p w:rsidR="007D33C0" w:rsidRPr="00812F96" w:rsidRDefault="007D33C0" w:rsidP="007D3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12F96">
        <w:rPr>
          <w:rFonts w:ascii="Angsana New" w:hAnsi="Angsana New"/>
          <w:sz w:val="30"/>
          <w:szCs w:val="30"/>
          <w:cs/>
        </w:rPr>
        <w:lastRenderedPageBreak/>
        <w:t>เมื่อวันที่</w:t>
      </w:r>
      <w:r w:rsidRPr="00812F96">
        <w:rPr>
          <w:rFonts w:ascii="Angsana New" w:hAnsi="Angsana New"/>
          <w:sz w:val="30"/>
          <w:szCs w:val="30"/>
        </w:rPr>
        <w:t xml:space="preserve"> 10 </w:t>
      </w:r>
      <w:r w:rsidRPr="00812F96">
        <w:rPr>
          <w:rFonts w:ascii="Angsana New" w:hAnsi="Angsana New"/>
          <w:sz w:val="30"/>
          <w:szCs w:val="30"/>
          <w:cs/>
        </w:rPr>
        <w:t>พฤศจิกายน</w:t>
      </w:r>
      <w:r w:rsidRPr="00812F96">
        <w:rPr>
          <w:rFonts w:ascii="Angsana New" w:hAnsi="Angsana New"/>
          <w:sz w:val="30"/>
          <w:szCs w:val="30"/>
        </w:rPr>
        <w:t xml:space="preserve"> 2561</w:t>
      </w:r>
      <w:r w:rsidRPr="00812F96">
        <w:rPr>
          <w:rFonts w:ascii="Angsana New" w:hAnsi="Angsana New"/>
          <w:sz w:val="30"/>
          <w:szCs w:val="30"/>
          <w:cs/>
        </w:rPr>
        <w:t xml:space="preserve"> บริษัท ควอลิตี้ ไพน์แอปเปิล โปรดักส์ จำกัด ซึ่งเป็นบริษัทย่อยของบริษัททำสัญญาเช่าที่ดินกับบริษัท ดีเสริมกิจ จำกัด ซึ่งเป็นบริษัทที่เกี่ยวข้องกันของบริษัท สัญญาเช่ามีกำหนดระยะเวลา </w:t>
      </w:r>
      <w:r w:rsidRPr="00812F96">
        <w:rPr>
          <w:rFonts w:ascii="Angsana New" w:hAnsi="Angsana New"/>
          <w:sz w:val="30"/>
          <w:szCs w:val="30"/>
        </w:rPr>
        <w:t>3</w:t>
      </w:r>
      <w:r w:rsidRPr="00812F96">
        <w:rPr>
          <w:rFonts w:ascii="Angsana New" w:hAnsi="Angsana New"/>
          <w:sz w:val="30"/>
          <w:szCs w:val="30"/>
          <w:cs/>
        </w:rPr>
        <w:t xml:space="preserve"> ปี เริ่มตั้งแต</w:t>
      </w:r>
      <w:r w:rsidR="00812F96">
        <w:rPr>
          <w:rFonts w:ascii="Angsana New" w:hAnsi="Angsana New" w:hint="cs"/>
          <w:sz w:val="30"/>
          <w:szCs w:val="30"/>
          <w:cs/>
        </w:rPr>
        <w:t>่</w:t>
      </w:r>
      <w:r w:rsidRPr="00812F96">
        <w:rPr>
          <w:rFonts w:ascii="Angsana New" w:hAnsi="Angsana New"/>
          <w:sz w:val="30"/>
          <w:szCs w:val="30"/>
          <w:cs/>
        </w:rPr>
        <w:t xml:space="preserve">วันที่ </w:t>
      </w:r>
      <w:r w:rsidRPr="00812F96">
        <w:rPr>
          <w:rFonts w:ascii="Angsana New" w:hAnsi="Angsana New"/>
          <w:sz w:val="30"/>
          <w:szCs w:val="30"/>
        </w:rPr>
        <w:t xml:space="preserve">10 </w:t>
      </w:r>
      <w:r w:rsidRPr="00812F96">
        <w:rPr>
          <w:rFonts w:ascii="Angsana New" w:hAnsi="Angsana New"/>
          <w:sz w:val="30"/>
          <w:szCs w:val="30"/>
          <w:cs/>
        </w:rPr>
        <w:t>พฤศจิกายน</w:t>
      </w:r>
      <w:r w:rsidRPr="00812F96">
        <w:rPr>
          <w:rFonts w:ascii="Angsana New" w:hAnsi="Angsana New"/>
          <w:sz w:val="30"/>
          <w:szCs w:val="30"/>
        </w:rPr>
        <w:t xml:space="preserve"> 2561</w:t>
      </w:r>
      <w:r w:rsidRPr="00812F96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812F96">
        <w:rPr>
          <w:rFonts w:ascii="Angsana New" w:hAnsi="Angsana New"/>
          <w:sz w:val="30"/>
          <w:szCs w:val="30"/>
        </w:rPr>
        <w:t xml:space="preserve">9 </w:t>
      </w:r>
      <w:r w:rsidRPr="00812F96">
        <w:rPr>
          <w:rFonts w:ascii="Angsana New" w:hAnsi="Angsana New"/>
          <w:sz w:val="30"/>
          <w:szCs w:val="30"/>
          <w:cs/>
        </w:rPr>
        <w:t>พฤศจิกายน 256</w:t>
      </w:r>
      <w:r w:rsidRPr="00812F96">
        <w:rPr>
          <w:rFonts w:ascii="Angsana New" w:hAnsi="Angsana New"/>
          <w:sz w:val="30"/>
          <w:szCs w:val="30"/>
        </w:rPr>
        <w:t>4</w:t>
      </w:r>
      <w:r w:rsidRPr="00812F96">
        <w:rPr>
          <w:rFonts w:ascii="Angsana New" w:hAnsi="Angsana New"/>
          <w:sz w:val="30"/>
          <w:szCs w:val="30"/>
          <w:cs/>
        </w:rPr>
        <w:t xml:space="preserve"> โดยบริษัทย่อยดังกล่าวมีภาระผูกพันที่จะต้องจ่ายค่าเช่า</w:t>
      </w:r>
      <w:r w:rsidR="00812F96">
        <w:rPr>
          <w:rFonts w:ascii="Angsana New" w:hAnsi="Angsana New"/>
          <w:sz w:val="30"/>
          <w:szCs w:val="30"/>
          <w:cs/>
        </w:rPr>
        <w:br/>
      </w:r>
      <w:r w:rsidRPr="00812F96">
        <w:rPr>
          <w:rFonts w:ascii="Angsana New" w:hAnsi="Angsana New"/>
          <w:sz w:val="30"/>
          <w:szCs w:val="30"/>
          <w:cs/>
        </w:rPr>
        <w:t>ตามอัตราที่ระบุไว้ในสัญญา</w:t>
      </w:r>
    </w:p>
    <w:p w:rsidR="007D33C0" w:rsidRPr="005945DD" w:rsidRDefault="007D33C0" w:rsidP="007D3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="Angsana New" w:hAnsi="Angsana New"/>
          <w:sz w:val="30"/>
          <w:szCs w:val="30"/>
          <w:highlight w:val="yellow"/>
        </w:rPr>
      </w:pPr>
    </w:p>
    <w:p w:rsidR="007D33C0" w:rsidRPr="00812F96" w:rsidRDefault="007D33C0" w:rsidP="007D3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12F96">
        <w:rPr>
          <w:rFonts w:ascii="Angsana New" w:hAnsi="Angsana New"/>
          <w:i/>
          <w:iCs/>
          <w:sz w:val="30"/>
          <w:szCs w:val="30"/>
          <w:cs/>
        </w:rPr>
        <w:t>สัญญาบริการระบบโทรศัพท์และอุปกรณ์คอมพิวเตอร์</w:t>
      </w:r>
    </w:p>
    <w:p w:rsidR="007D33C0" w:rsidRPr="005945DD" w:rsidRDefault="007D33C0" w:rsidP="007D3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="Angsana New" w:hAnsi="Angsana New"/>
          <w:sz w:val="30"/>
          <w:szCs w:val="30"/>
        </w:rPr>
      </w:pPr>
    </w:p>
    <w:p w:rsidR="007D33C0" w:rsidRDefault="007D33C0" w:rsidP="009A0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12F96">
        <w:rPr>
          <w:rFonts w:ascii="Angsana New" w:hAnsi="Angsana New"/>
          <w:sz w:val="30"/>
          <w:szCs w:val="30"/>
          <w:cs/>
        </w:rPr>
        <w:t>บริษัท</w:t>
      </w:r>
      <w:r w:rsidRPr="00812F96">
        <w:rPr>
          <w:rFonts w:ascii="Angsana New" w:hAnsi="Angsana New" w:hint="cs"/>
          <w:sz w:val="30"/>
          <w:szCs w:val="30"/>
          <w:cs/>
        </w:rPr>
        <w:t>และบริษัทย่อยของบริษัท</w:t>
      </w:r>
      <w:r w:rsidRPr="00812F96">
        <w:rPr>
          <w:rFonts w:ascii="Angsana New" w:hAnsi="Angsana New"/>
          <w:sz w:val="30"/>
          <w:szCs w:val="30"/>
          <w:cs/>
        </w:rPr>
        <w:t>ทำสัญญาบริการระบบโทรศัพท์และอุปกรณ์คอมพิวเตอร์</w:t>
      </w:r>
      <w:r w:rsidRPr="00812F96">
        <w:rPr>
          <w:rFonts w:ascii="Angsana New" w:hAnsi="Angsana New" w:hint="cs"/>
          <w:sz w:val="30"/>
          <w:szCs w:val="30"/>
          <w:cs/>
        </w:rPr>
        <w:t>หลายฉบับ</w:t>
      </w:r>
      <w:r w:rsidRPr="00812F96">
        <w:rPr>
          <w:rFonts w:ascii="Angsana New" w:hAnsi="Angsana New"/>
          <w:sz w:val="30"/>
          <w:szCs w:val="30"/>
          <w:cs/>
        </w:rPr>
        <w:t>กับ</w:t>
      </w:r>
      <w:r w:rsidRPr="00812F96">
        <w:rPr>
          <w:rFonts w:ascii="Angsana New" w:hAnsi="Angsana New"/>
          <w:sz w:val="30"/>
          <w:szCs w:val="30"/>
        </w:rPr>
        <w:br/>
      </w:r>
      <w:r w:rsidRPr="00812F96">
        <w:rPr>
          <w:rFonts w:ascii="Angsana New" w:hAnsi="Angsana New"/>
          <w:sz w:val="30"/>
          <w:szCs w:val="30"/>
          <w:cs/>
        </w:rPr>
        <w:t xml:space="preserve">บริษัท ที.ซี.ซี. เทคโนโลยี จำกัด </w:t>
      </w:r>
      <w:r w:rsidRPr="00812F96">
        <w:rPr>
          <w:rFonts w:ascii="Angsana New" w:hAnsi="Angsana New" w:hint="cs"/>
          <w:sz w:val="30"/>
          <w:szCs w:val="30"/>
          <w:cs/>
        </w:rPr>
        <w:t xml:space="preserve">ซึ่งเป็นบริษัทที่เกี่ยวข้องกันของบริษัท </w:t>
      </w:r>
      <w:r w:rsidRPr="00812F96">
        <w:rPr>
          <w:rFonts w:ascii="Angsana New" w:hAnsi="Angsana New"/>
          <w:sz w:val="30"/>
          <w:szCs w:val="30"/>
          <w:cs/>
        </w:rPr>
        <w:t>สัญญามีกำหนดระยะเวลา</w:t>
      </w:r>
      <w:r w:rsidRPr="00812F96">
        <w:rPr>
          <w:rFonts w:ascii="Angsana New" w:hAnsi="Angsana New" w:hint="cs"/>
          <w:sz w:val="30"/>
          <w:szCs w:val="30"/>
          <w:cs/>
        </w:rPr>
        <w:t>ตั้งแต่</w:t>
      </w:r>
      <w:r w:rsidRPr="00812F96">
        <w:rPr>
          <w:rFonts w:ascii="Angsana New" w:hAnsi="Angsana New"/>
          <w:sz w:val="30"/>
          <w:szCs w:val="30"/>
        </w:rPr>
        <w:t xml:space="preserve"> 3 </w:t>
      </w:r>
      <w:r w:rsidRPr="00812F96">
        <w:rPr>
          <w:rFonts w:ascii="Angsana New" w:hAnsi="Angsana New" w:hint="cs"/>
          <w:sz w:val="30"/>
          <w:szCs w:val="30"/>
          <w:cs/>
        </w:rPr>
        <w:t>ปี ถึง</w:t>
      </w:r>
      <w:r w:rsidRPr="00812F96">
        <w:rPr>
          <w:rFonts w:ascii="Angsana New" w:hAnsi="Angsana New"/>
          <w:sz w:val="30"/>
          <w:szCs w:val="30"/>
          <w:cs/>
        </w:rPr>
        <w:t xml:space="preserve"> 5</w:t>
      </w:r>
      <w:r w:rsidRPr="00812F96">
        <w:rPr>
          <w:rFonts w:ascii="Angsana New" w:hAnsi="Angsana New"/>
          <w:sz w:val="30"/>
          <w:szCs w:val="30"/>
        </w:rPr>
        <w:t xml:space="preserve"> </w:t>
      </w:r>
      <w:r w:rsidRPr="00812F96">
        <w:rPr>
          <w:rFonts w:ascii="Angsana New" w:hAnsi="Angsana New"/>
          <w:sz w:val="30"/>
          <w:szCs w:val="30"/>
          <w:cs/>
        </w:rPr>
        <w:t>ปี และจะครบกำหนดใน</w:t>
      </w:r>
      <w:r w:rsidRPr="00812F96">
        <w:rPr>
          <w:rFonts w:ascii="Angsana New" w:hAnsi="Angsana New" w:hint="cs"/>
          <w:sz w:val="30"/>
          <w:szCs w:val="30"/>
          <w:cs/>
        </w:rPr>
        <w:t>ระหว่าง</w:t>
      </w:r>
      <w:r w:rsidRPr="00812F96">
        <w:rPr>
          <w:rFonts w:ascii="Angsana New" w:hAnsi="Angsana New"/>
          <w:sz w:val="30"/>
          <w:szCs w:val="30"/>
          <w:cs/>
        </w:rPr>
        <w:t>ป</w:t>
      </w:r>
      <w:r w:rsidRPr="00812F96">
        <w:rPr>
          <w:rFonts w:ascii="Angsana New" w:hAnsi="Angsana New" w:hint="cs"/>
          <w:sz w:val="30"/>
          <w:szCs w:val="30"/>
          <w:cs/>
        </w:rPr>
        <w:t xml:space="preserve">ี </w:t>
      </w:r>
      <w:r w:rsidRPr="00812F96">
        <w:rPr>
          <w:rFonts w:ascii="Angsana New" w:hAnsi="Angsana New"/>
          <w:sz w:val="30"/>
          <w:szCs w:val="30"/>
        </w:rPr>
        <w:t>256</w:t>
      </w:r>
      <w:r w:rsidR="00804A5F">
        <w:rPr>
          <w:rFonts w:ascii="Angsana New" w:hAnsi="Angsana New"/>
          <w:sz w:val="30"/>
          <w:szCs w:val="30"/>
        </w:rPr>
        <w:t>3</w:t>
      </w:r>
      <w:r w:rsidRPr="00812F96">
        <w:rPr>
          <w:rFonts w:ascii="Angsana New" w:hAnsi="Angsana New" w:hint="cs"/>
          <w:sz w:val="30"/>
          <w:szCs w:val="30"/>
          <w:cs/>
        </w:rPr>
        <w:t xml:space="preserve"> ถึงปี</w:t>
      </w:r>
      <w:r w:rsidRPr="00812F96">
        <w:rPr>
          <w:rFonts w:ascii="Angsana New" w:hAnsi="Angsana New"/>
          <w:sz w:val="30"/>
          <w:szCs w:val="30"/>
          <w:cs/>
        </w:rPr>
        <w:t xml:space="preserve"> </w:t>
      </w:r>
      <w:r w:rsidRPr="00812F96">
        <w:rPr>
          <w:rFonts w:ascii="Angsana New" w:hAnsi="Angsana New"/>
          <w:sz w:val="30"/>
          <w:szCs w:val="30"/>
        </w:rPr>
        <w:t>25</w:t>
      </w:r>
      <w:r w:rsidRPr="00812F96">
        <w:rPr>
          <w:rFonts w:ascii="Angsana New" w:hAnsi="Angsana New"/>
          <w:sz w:val="30"/>
          <w:szCs w:val="30"/>
          <w:cs/>
        </w:rPr>
        <w:t>6</w:t>
      </w:r>
      <w:r w:rsidRPr="00812F96">
        <w:rPr>
          <w:rFonts w:ascii="Angsana New" w:hAnsi="Angsana New"/>
          <w:sz w:val="30"/>
          <w:szCs w:val="30"/>
        </w:rPr>
        <w:t>6</w:t>
      </w:r>
      <w:r w:rsidRPr="00812F96">
        <w:rPr>
          <w:rFonts w:ascii="Angsana New" w:hAnsi="Angsana New" w:hint="cs"/>
          <w:sz w:val="30"/>
          <w:szCs w:val="30"/>
          <w:cs/>
        </w:rPr>
        <w:t xml:space="preserve"> โดยบริษัทและบริษัทย่อยของบริษัทมีภาระผูกพันที่จะต้องจ่ายค่าบริการตามอัตราที่ระบุไว้ในสัญญา</w:t>
      </w:r>
    </w:p>
    <w:p w:rsidR="00812F96" w:rsidRPr="005945DD" w:rsidRDefault="00812F96" w:rsidP="009A0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D33C0" w:rsidRPr="00812F96" w:rsidRDefault="007D33C0" w:rsidP="007D3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12F96">
        <w:rPr>
          <w:rFonts w:ascii="Angsana New" w:hAnsi="Angsana New"/>
          <w:i/>
          <w:iCs/>
          <w:sz w:val="30"/>
          <w:szCs w:val="30"/>
          <w:cs/>
        </w:rPr>
        <w:t>สัญญาเช่ายานพาหนะ</w:t>
      </w:r>
    </w:p>
    <w:p w:rsidR="007D33C0" w:rsidRPr="005945DD" w:rsidRDefault="007D33C0" w:rsidP="007D3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="Angsana New" w:hAnsi="Angsana New"/>
          <w:sz w:val="30"/>
          <w:szCs w:val="30"/>
          <w:highlight w:val="yellow"/>
        </w:rPr>
      </w:pPr>
    </w:p>
    <w:p w:rsidR="007D33C0" w:rsidRPr="00812F96" w:rsidRDefault="007D33C0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812F96">
        <w:rPr>
          <w:rFonts w:ascii="Angsana New" w:hAnsi="Angsana New"/>
          <w:sz w:val="30"/>
          <w:szCs w:val="30"/>
          <w:cs/>
        </w:rPr>
        <w:t>บริษัทและบริษัทย่อยของบริษัททำสัญญาเช่ารถยนต์หลายฉบับกับบริษัท อาคเนย์แคปปิตอล จำกัด ซึ่งเป็นบริษัท</w:t>
      </w:r>
      <w:r w:rsidR="00812F96">
        <w:rPr>
          <w:rFonts w:ascii="Angsana New" w:hAnsi="Angsana New"/>
          <w:sz w:val="30"/>
          <w:szCs w:val="30"/>
          <w:cs/>
        </w:rPr>
        <w:br/>
      </w:r>
      <w:r w:rsidRPr="00812F96">
        <w:rPr>
          <w:rFonts w:ascii="Angsana New" w:hAnsi="Angsana New"/>
          <w:sz w:val="30"/>
          <w:szCs w:val="30"/>
          <w:cs/>
        </w:rPr>
        <w:t>ที่เกี่ยวข้องกันของบริษัท สัญญามีกำหนดระยะเวลา</w:t>
      </w:r>
      <w:r w:rsidRPr="00812F96">
        <w:rPr>
          <w:rFonts w:ascii="Angsana New" w:hAnsi="Angsana New" w:hint="cs"/>
          <w:sz w:val="30"/>
          <w:szCs w:val="30"/>
          <w:cs/>
        </w:rPr>
        <w:t>ตั้งแต่</w:t>
      </w:r>
      <w:r w:rsidRPr="00812F96">
        <w:rPr>
          <w:rFonts w:ascii="Angsana New" w:hAnsi="Angsana New"/>
          <w:sz w:val="30"/>
          <w:szCs w:val="30"/>
        </w:rPr>
        <w:t xml:space="preserve"> 3 </w:t>
      </w:r>
      <w:r w:rsidRPr="00812F96">
        <w:rPr>
          <w:rFonts w:ascii="Angsana New" w:hAnsi="Angsana New" w:hint="cs"/>
          <w:sz w:val="30"/>
          <w:szCs w:val="30"/>
          <w:cs/>
        </w:rPr>
        <w:t>ปี ถึง</w:t>
      </w:r>
      <w:r w:rsidRPr="00812F96">
        <w:rPr>
          <w:rFonts w:ascii="Angsana New" w:hAnsi="Angsana New"/>
          <w:sz w:val="30"/>
          <w:szCs w:val="30"/>
          <w:cs/>
        </w:rPr>
        <w:t xml:space="preserve"> 5</w:t>
      </w:r>
      <w:r w:rsidRPr="00812F96">
        <w:rPr>
          <w:rFonts w:ascii="Angsana New" w:hAnsi="Angsana New"/>
          <w:sz w:val="30"/>
          <w:szCs w:val="30"/>
        </w:rPr>
        <w:t xml:space="preserve"> </w:t>
      </w:r>
      <w:r w:rsidRPr="00812F96">
        <w:rPr>
          <w:rFonts w:ascii="Angsana New" w:hAnsi="Angsana New"/>
          <w:sz w:val="30"/>
          <w:szCs w:val="30"/>
          <w:cs/>
        </w:rPr>
        <w:t>ปี</w:t>
      </w:r>
      <w:r w:rsidRPr="00812F96">
        <w:rPr>
          <w:rFonts w:ascii="Angsana New" w:hAnsi="Angsana New"/>
          <w:sz w:val="30"/>
          <w:szCs w:val="30"/>
        </w:rPr>
        <w:t xml:space="preserve"> </w:t>
      </w:r>
      <w:r w:rsidRPr="00812F96">
        <w:rPr>
          <w:rFonts w:ascii="Angsana New" w:hAnsi="Angsana New"/>
          <w:sz w:val="30"/>
          <w:szCs w:val="30"/>
          <w:cs/>
        </w:rPr>
        <w:t xml:space="preserve">และจะครบกำหนดในระหว่างปี </w:t>
      </w:r>
      <w:r w:rsidRPr="00812F96">
        <w:rPr>
          <w:rFonts w:ascii="Angsana New" w:hAnsi="Angsana New"/>
          <w:sz w:val="30"/>
          <w:szCs w:val="30"/>
        </w:rPr>
        <w:t>2562</w:t>
      </w:r>
      <w:r w:rsidRPr="00812F96">
        <w:rPr>
          <w:rFonts w:ascii="Angsana New" w:hAnsi="Angsana New"/>
          <w:sz w:val="30"/>
          <w:szCs w:val="30"/>
          <w:cs/>
        </w:rPr>
        <w:t xml:space="preserve"> ถึงปี </w:t>
      </w:r>
      <w:r w:rsidR="00E31182" w:rsidRPr="00812F96">
        <w:rPr>
          <w:rFonts w:ascii="Angsana New" w:hAnsi="Angsana New"/>
          <w:sz w:val="30"/>
          <w:szCs w:val="30"/>
        </w:rPr>
        <w:t>2567</w:t>
      </w:r>
      <w:r w:rsidRPr="00812F96">
        <w:rPr>
          <w:rFonts w:ascii="Angsana New" w:hAnsi="Angsana New"/>
          <w:sz w:val="30"/>
          <w:szCs w:val="30"/>
          <w:cs/>
        </w:rPr>
        <w:t>โดยบริษัทและบริษัทย่อยของบริษัทมีภาระผูกพันที่จะต้องจ่ายค่าเช่าตามอัตราที่ระบุไว้ในสัญญา</w:t>
      </w:r>
    </w:p>
    <w:p w:rsidR="00775102" w:rsidRPr="009E1AAF" w:rsidRDefault="007D33C0" w:rsidP="005945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  <w:r w:rsidRPr="00812F96">
        <w:rPr>
          <w:rFonts w:ascii="Angsana New" w:hAnsi="Angsana New"/>
          <w:i/>
          <w:iCs/>
          <w:sz w:val="30"/>
          <w:szCs w:val="30"/>
          <w:lang w:val="en-GB"/>
        </w:rPr>
        <w:tab/>
      </w:r>
    </w:p>
    <w:p w:rsidR="00AF5305" w:rsidRDefault="002A6931" w:rsidP="002F0756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เงินลงทุนอื่น</w:t>
      </w:r>
    </w:p>
    <w:p w:rsidR="002F0756" w:rsidRPr="009E1AAF" w:rsidRDefault="002F0756" w:rsidP="002F0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E17769" w:rsidRDefault="00E17769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913A0">
        <w:rPr>
          <w:rFonts w:ascii="Angsana New" w:hAnsi="Angsana New"/>
          <w:sz w:val="30"/>
          <w:szCs w:val="30"/>
          <w:cs/>
        </w:rPr>
        <w:t>รายการเคลื่อนไหวในระหว่าง</w:t>
      </w:r>
      <w:r>
        <w:rPr>
          <w:rFonts w:ascii="Angsana New" w:hAnsi="Angsana New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/>
          <w:sz w:val="30"/>
          <w:szCs w:val="30"/>
          <w:cs/>
        </w:rPr>
        <w:t>เดือน</w:t>
      </w:r>
      <w:r w:rsidRPr="000913A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 w:rsidRPr="00E17769">
        <w:rPr>
          <w:rFonts w:ascii="Angsana New" w:hAnsi="Angsana New"/>
          <w:sz w:val="30"/>
          <w:szCs w:val="30"/>
          <w:cs/>
        </w:rPr>
        <w:t>มิถุนายน</w:t>
      </w:r>
      <w:r w:rsidRPr="00E17769">
        <w:rPr>
          <w:rFonts w:ascii="Angsana New" w:hAnsi="Angsana New" w:hint="cs"/>
          <w:sz w:val="30"/>
          <w:szCs w:val="30"/>
          <w:cs/>
        </w:rPr>
        <w:t xml:space="preserve"> </w:t>
      </w:r>
      <w:r w:rsidRPr="00E17769">
        <w:rPr>
          <w:rFonts w:ascii="Angsana New" w:hAnsi="Angsana New"/>
          <w:sz w:val="30"/>
          <w:szCs w:val="30"/>
          <w:cs/>
        </w:rPr>
        <w:t>2562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0913A0">
        <w:rPr>
          <w:rFonts w:ascii="Angsana New" w:hAnsi="Angsana New"/>
          <w:sz w:val="30"/>
          <w:szCs w:val="30"/>
          <w:cs/>
        </w:rPr>
        <w:t>ของตราสารทุนและตราสารหนี้ที่อยู่ในความต้องการของตลาดมีดังนี้</w:t>
      </w:r>
    </w:p>
    <w:p w:rsidR="002F0756" w:rsidRPr="009E1AAF" w:rsidRDefault="002F0756" w:rsidP="00E17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3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9"/>
        <w:gridCol w:w="886"/>
        <w:gridCol w:w="234"/>
        <w:gridCol w:w="1023"/>
        <w:gridCol w:w="236"/>
        <w:gridCol w:w="1020"/>
        <w:gridCol w:w="235"/>
        <w:gridCol w:w="992"/>
        <w:gridCol w:w="235"/>
        <w:gridCol w:w="932"/>
        <w:gridCol w:w="235"/>
        <w:gridCol w:w="1023"/>
      </w:tblGrid>
      <w:tr w:rsidR="00E17769" w:rsidRPr="00A60905" w:rsidTr="004C05F7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:rsidR="00E17769" w:rsidRPr="002D05C0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:rsidR="00E17769" w:rsidRPr="002D05C0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:rsidR="00E17769" w:rsidRPr="002D05C0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6" w:type="dxa"/>
            <w:gridSpan w:val="9"/>
            <w:vAlign w:val="bottom"/>
          </w:tcPr>
          <w:p w:rsidR="00E17769" w:rsidRPr="00A8751D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1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="00CC61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="00CC61DE" w:rsidRPr="00A8751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7769" w:rsidRPr="00A60905" w:rsidTr="004C05F7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:rsidR="00E17769" w:rsidRPr="002D05C0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:rsidR="00E17769" w:rsidRPr="00A8751D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:rsidR="00E17769" w:rsidRPr="00A8751D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E17769" w:rsidRPr="00A8751D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E17769" w:rsidRPr="00A8751D" w:rsidRDefault="00345CCA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:rsidR="00E17769" w:rsidRPr="00A8751D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E17769" w:rsidRPr="00A8751D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E17769" w:rsidRPr="00A8751D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E17769" w:rsidRPr="00A8751D" w:rsidRDefault="004C05F7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235" w:type="dxa"/>
            <w:vAlign w:val="bottom"/>
          </w:tcPr>
          <w:p w:rsidR="00E17769" w:rsidRPr="00375ED5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35" w:type="dxa"/>
            <w:vAlign w:val="bottom"/>
          </w:tcPr>
          <w:p w:rsidR="00E17769" w:rsidRPr="00A8751D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1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</w:t>
            </w:r>
          </w:p>
        </w:tc>
        <w:tc>
          <w:tcPr>
            <w:tcW w:w="235" w:type="dxa"/>
            <w:vAlign w:val="bottom"/>
          </w:tcPr>
          <w:p w:rsidR="00E17769" w:rsidRPr="00A8751D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:rsidR="00E17769" w:rsidRPr="00A8751D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E17769" w:rsidRPr="00A8751D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1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A875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E17769" w:rsidRPr="00A60905" w:rsidTr="004C05F7">
        <w:trPr>
          <w:tblHeader/>
        </w:trPr>
        <w:tc>
          <w:tcPr>
            <w:tcW w:w="2340" w:type="dxa"/>
            <w:vAlign w:val="bottom"/>
          </w:tcPr>
          <w:p w:rsidR="00E17769" w:rsidRPr="002D05C0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:rsidR="00E17769" w:rsidRPr="00A8751D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:rsidR="00E17769" w:rsidRPr="00A8751D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E17769" w:rsidRPr="00A8751D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1D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:rsidR="00E17769" w:rsidRPr="00A8751D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E17769" w:rsidRPr="00A8751D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1D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5" w:type="dxa"/>
            <w:vAlign w:val="bottom"/>
          </w:tcPr>
          <w:p w:rsidR="00E17769" w:rsidRPr="00A8751D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E17769" w:rsidRPr="00A8751D" w:rsidRDefault="004C05F7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ไถ่ถอน</w:t>
            </w:r>
          </w:p>
        </w:tc>
        <w:tc>
          <w:tcPr>
            <w:tcW w:w="235" w:type="dxa"/>
            <w:vAlign w:val="bottom"/>
          </w:tcPr>
          <w:p w:rsidR="00E17769" w:rsidRPr="00375ED5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35" w:type="dxa"/>
            <w:vAlign w:val="bottom"/>
          </w:tcPr>
          <w:p w:rsidR="00E17769" w:rsidRPr="00A8751D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1D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35" w:type="dxa"/>
            <w:vAlign w:val="bottom"/>
          </w:tcPr>
          <w:p w:rsidR="00E17769" w:rsidRPr="00A8751D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:rsidR="00E17769" w:rsidRPr="00A8751D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8751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E17769" w:rsidRPr="00A60905" w:rsidTr="004C05F7">
        <w:trPr>
          <w:tblHeader/>
        </w:trPr>
        <w:tc>
          <w:tcPr>
            <w:tcW w:w="2340" w:type="dxa"/>
          </w:tcPr>
          <w:p w:rsidR="00E17769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E17769" w:rsidRPr="002D05C0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:rsidR="00E17769" w:rsidRPr="002D05C0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6" w:type="dxa"/>
            <w:gridSpan w:val="9"/>
          </w:tcPr>
          <w:p w:rsidR="00E17769" w:rsidRPr="005D6132" w:rsidRDefault="00E17769" w:rsidP="00AB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CC61D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17769" w:rsidRPr="00A60905" w:rsidTr="004C05F7">
        <w:tc>
          <w:tcPr>
            <w:tcW w:w="2340" w:type="dxa"/>
          </w:tcPr>
          <w:p w:rsidR="00E17769" w:rsidRPr="00B340D3" w:rsidRDefault="00E17769" w:rsidP="00CC61DE">
            <w:pPr>
              <w:ind w:firstLine="69"/>
              <w:rPr>
                <w:rFonts w:ascii="Angsana New" w:hAnsi="Angsana New"/>
                <w:sz w:val="30"/>
                <w:szCs w:val="30"/>
              </w:rPr>
            </w:pPr>
            <w:r w:rsidRPr="00B340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00" w:type="dxa"/>
          </w:tcPr>
          <w:p w:rsidR="00E17769" w:rsidRPr="002D05C0" w:rsidRDefault="00E1776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:rsidR="00E17769" w:rsidRPr="002D05C0" w:rsidRDefault="00E1776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:rsidR="00E17769" w:rsidRPr="002D05C0" w:rsidRDefault="00E1776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E17769" w:rsidRPr="002D05C0" w:rsidRDefault="00E1776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E17769" w:rsidRPr="002D05C0" w:rsidRDefault="00E1776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E17769" w:rsidRPr="002D05C0" w:rsidRDefault="00E1776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:rsidR="00E17769" w:rsidRPr="002D05C0" w:rsidRDefault="00E1776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E17769" w:rsidRPr="002D05C0" w:rsidRDefault="00E1776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:rsidR="00E17769" w:rsidRPr="002D05C0" w:rsidRDefault="00E1776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E17769" w:rsidRPr="002D05C0" w:rsidRDefault="00E1776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:rsidR="00E17769" w:rsidRPr="002D05C0" w:rsidRDefault="00E1776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7769" w:rsidRPr="00A60905" w:rsidTr="001E60D4">
        <w:tc>
          <w:tcPr>
            <w:tcW w:w="3240" w:type="dxa"/>
            <w:gridSpan w:val="2"/>
          </w:tcPr>
          <w:p w:rsidR="00E17769" w:rsidRPr="002D05C0" w:rsidRDefault="00E17769" w:rsidP="0059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234" w:type="dxa"/>
          </w:tcPr>
          <w:p w:rsidR="00E17769" w:rsidRPr="002D05C0" w:rsidRDefault="00E1776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:rsidR="00E17769" w:rsidRPr="002D05C0" w:rsidRDefault="00A8751D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5335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177,472</w:t>
            </w:r>
          </w:p>
        </w:tc>
        <w:tc>
          <w:tcPr>
            <w:tcW w:w="236" w:type="dxa"/>
          </w:tcPr>
          <w:p w:rsidR="00E17769" w:rsidRPr="002D05C0" w:rsidRDefault="00E1776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E17769" w:rsidRPr="002D05C0" w:rsidRDefault="000D5D49" w:rsidP="000D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E17769" w:rsidRPr="002D05C0" w:rsidRDefault="00E1776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:rsidR="00E17769" w:rsidRPr="002D05C0" w:rsidRDefault="000D5D4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177,472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5" w:type="dxa"/>
          </w:tcPr>
          <w:p w:rsidR="00E17769" w:rsidRPr="002D05C0" w:rsidRDefault="00E1776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:rsidR="00E17769" w:rsidRPr="002D05C0" w:rsidRDefault="000D5D49" w:rsidP="000D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E17769" w:rsidRPr="002D05C0" w:rsidRDefault="00E1776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:rsidR="00E17769" w:rsidRPr="00CC61DE" w:rsidRDefault="000D5D49" w:rsidP="000D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-</w:t>
            </w:r>
          </w:p>
        </w:tc>
      </w:tr>
      <w:tr w:rsidR="00E17769" w:rsidRPr="00526E2F" w:rsidTr="001E60D4">
        <w:tc>
          <w:tcPr>
            <w:tcW w:w="2340" w:type="dxa"/>
          </w:tcPr>
          <w:p w:rsidR="00E17769" w:rsidRPr="009E1AAF" w:rsidRDefault="00E1776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E17769" w:rsidRPr="009E1AAF" w:rsidRDefault="00E1776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" w:type="dxa"/>
          </w:tcPr>
          <w:p w:rsidR="00E17769" w:rsidRPr="009E1AAF" w:rsidRDefault="00E1776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</w:tcPr>
          <w:p w:rsidR="00E17769" w:rsidRPr="009E1AAF" w:rsidRDefault="00E1776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:rsidR="00E17769" w:rsidRPr="009E1AAF" w:rsidRDefault="00E1776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</w:tcPr>
          <w:p w:rsidR="00E17769" w:rsidRPr="009E1AAF" w:rsidRDefault="00E17769" w:rsidP="000D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dxa"/>
          </w:tcPr>
          <w:p w:rsidR="00E17769" w:rsidRPr="009E1AAF" w:rsidRDefault="00E1776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5" w:type="dxa"/>
          </w:tcPr>
          <w:p w:rsidR="00E17769" w:rsidRPr="009E1AAF" w:rsidRDefault="00E1776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dxa"/>
          </w:tcPr>
          <w:p w:rsidR="00E17769" w:rsidRPr="009E1AAF" w:rsidRDefault="00E1776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5" w:type="dxa"/>
          </w:tcPr>
          <w:p w:rsidR="00E17769" w:rsidRPr="009E1AAF" w:rsidRDefault="00E1776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dxa"/>
          </w:tcPr>
          <w:p w:rsidR="00E17769" w:rsidRPr="009E1AAF" w:rsidRDefault="00E1776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5" w:type="dxa"/>
            <w:tcBorders>
              <w:top w:val="double" w:sz="4" w:space="0" w:color="auto"/>
            </w:tcBorders>
          </w:tcPr>
          <w:p w:rsidR="00E17769" w:rsidRPr="009E1AAF" w:rsidRDefault="00E1776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17769" w:rsidRPr="00A60905" w:rsidTr="004C05F7">
        <w:tc>
          <w:tcPr>
            <w:tcW w:w="2340" w:type="dxa"/>
          </w:tcPr>
          <w:p w:rsidR="00E17769" w:rsidRPr="00B340D3" w:rsidRDefault="00E17769" w:rsidP="00CC61DE">
            <w:pPr>
              <w:ind w:firstLine="6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40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900" w:type="dxa"/>
          </w:tcPr>
          <w:p w:rsidR="00E17769" w:rsidRPr="002D05C0" w:rsidRDefault="00E1776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:rsidR="00E17769" w:rsidRPr="002D05C0" w:rsidRDefault="00E1776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:rsidR="00E17769" w:rsidRPr="002D05C0" w:rsidRDefault="00E1776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E17769" w:rsidRPr="002D05C0" w:rsidRDefault="00E1776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E17769" w:rsidRPr="002D05C0" w:rsidRDefault="00E17769" w:rsidP="000D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E17769" w:rsidRPr="002D05C0" w:rsidRDefault="00E1776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:rsidR="00E17769" w:rsidRPr="002D05C0" w:rsidRDefault="00E1776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E17769" w:rsidRPr="002D05C0" w:rsidRDefault="00E1776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:rsidR="00E17769" w:rsidRPr="002D05C0" w:rsidRDefault="00E1776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E17769" w:rsidRPr="002D05C0" w:rsidRDefault="00E1776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:rsidR="00E17769" w:rsidRPr="002D05C0" w:rsidRDefault="00E1776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7769" w:rsidRPr="00A60905" w:rsidTr="001E60D4">
        <w:tc>
          <w:tcPr>
            <w:tcW w:w="3240" w:type="dxa"/>
            <w:gridSpan w:val="2"/>
          </w:tcPr>
          <w:p w:rsidR="00E17769" w:rsidRPr="002D05C0" w:rsidRDefault="005945DD" w:rsidP="00CC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ตราสารทุนที่เป็น</w:t>
            </w:r>
            <w:r w:rsidR="00E17769" w:rsidRPr="001B15F8">
              <w:rPr>
                <w:rFonts w:ascii="Angsana New" w:hAnsi="Angsana New"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234" w:type="dxa"/>
          </w:tcPr>
          <w:p w:rsidR="00E17769" w:rsidRPr="002D05C0" w:rsidRDefault="00E1776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:rsidR="00E17769" w:rsidRPr="002D05C0" w:rsidRDefault="00A8751D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5335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174,506</w:t>
            </w:r>
          </w:p>
        </w:tc>
        <w:tc>
          <w:tcPr>
            <w:tcW w:w="236" w:type="dxa"/>
          </w:tcPr>
          <w:p w:rsidR="00E17769" w:rsidRPr="002D05C0" w:rsidRDefault="00E1776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:rsidR="00E17769" w:rsidRPr="00526E2F" w:rsidRDefault="000D5D49" w:rsidP="000D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E17769" w:rsidRPr="002D05C0" w:rsidRDefault="00E1776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:rsidR="00E17769" w:rsidRPr="00526E2F" w:rsidRDefault="000D5D4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E17769" w:rsidRPr="00526E2F" w:rsidRDefault="00E1776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:rsidR="00E17769" w:rsidRPr="00526E2F" w:rsidRDefault="000D5D4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14,219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5" w:type="dxa"/>
          </w:tcPr>
          <w:p w:rsidR="00E17769" w:rsidRPr="002D05C0" w:rsidRDefault="00E1776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:rsidR="00E17769" w:rsidRPr="002D05C0" w:rsidRDefault="000D5D49" w:rsidP="00E1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160,287</w:t>
            </w:r>
          </w:p>
        </w:tc>
      </w:tr>
    </w:tbl>
    <w:p w:rsidR="00784359" w:rsidRPr="0035415A" w:rsidRDefault="00784359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35415A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</w:t>
      </w:r>
      <w:r w:rsidR="008B1C49" w:rsidRPr="0035415A">
        <w:rPr>
          <w:rFonts w:ascii="Angsana New" w:hAnsi="Angsana New"/>
          <w:b/>
          <w:bCs/>
          <w:sz w:val="30"/>
          <w:szCs w:val="30"/>
          <w:cs/>
        </w:rPr>
        <w:t>ค้า</w:t>
      </w:r>
    </w:p>
    <w:p w:rsidR="00364F29" w:rsidRPr="000970FF" w:rsidRDefault="00364F29" w:rsidP="00CA2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2"/>
        <w:gridCol w:w="990"/>
        <w:gridCol w:w="1194"/>
        <w:gridCol w:w="274"/>
        <w:gridCol w:w="1149"/>
        <w:gridCol w:w="237"/>
        <w:gridCol w:w="1107"/>
        <w:gridCol w:w="237"/>
        <w:gridCol w:w="1109"/>
      </w:tblGrid>
      <w:tr w:rsidR="00C71678" w:rsidRPr="001B41B9" w:rsidTr="00C71678">
        <w:trPr>
          <w:tblHeader/>
        </w:trPr>
        <w:tc>
          <w:tcPr>
            <w:tcW w:w="1603" w:type="pct"/>
          </w:tcPr>
          <w:p w:rsidR="00C71678" w:rsidRPr="001B41B9" w:rsidRDefault="00CD4947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</w:p>
        </w:tc>
        <w:tc>
          <w:tcPr>
            <w:tcW w:w="534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58AC" w:rsidRPr="001B41B9" w:rsidTr="00C71678">
        <w:trPr>
          <w:tblHeader/>
        </w:trPr>
        <w:tc>
          <w:tcPr>
            <w:tcW w:w="1603" w:type="pct"/>
          </w:tcPr>
          <w:p w:rsidR="002D58AC" w:rsidRPr="001B41B9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:rsidR="002D58AC" w:rsidRPr="001B41B9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2D58AC" w:rsidRPr="009E402F" w:rsidRDefault="002F0756" w:rsidP="002D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</w:tcPr>
          <w:p w:rsidR="002D58AC" w:rsidRPr="001B41B9" w:rsidRDefault="002D58AC" w:rsidP="002D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2D58AC" w:rsidRPr="001B41B9" w:rsidRDefault="002D58AC" w:rsidP="002D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</w:tcPr>
          <w:p w:rsidR="002D58AC" w:rsidRPr="00EE5739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7" w:type="pct"/>
          </w:tcPr>
          <w:p w:rsidR="002D58AC" w:rsidRPr="009E402F" w:rsidRDefault="002F0756" w:rsidP="002D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" w:type="pct"/>
          </w:tcPr>
          <w:p w:rsidR="002D58AC" w:rsidRPr="001B41B9" w:rsidRDefault="002D58AC" w:rsidP="002D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2D58AC" w:rsidRPr="001B41B9" w:rsidRDefault="002D58AC" w:rsidP="002D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B0D7E" w:rsidRPr="001B41B9" w:rsidTr="00C71678">
        <w:trPr>
          <w:tblHeader/>
        </w:trPr>
        <w:tc>
          <w:tcPr>
            <w:tcW w:w="1603" w:type="pct"/>
          </w:tcPr>
          <w:p w:rsidR="00AB0D7E" w:rsidRPr="001B41B9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:rsidR="00AB0D7E" w:rsidRPr="00563FB4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44" w:type="pct"/>
          </w:tcPr>
          <w:p w:rsidR="00AB0D7E" w:rsidRPr="009E402F" w:rsidRDefault="00AB0D7E" w:rsidP="00AB0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</w:tcPr>
          <w:p w:rsidR="00AB0D7E" w:rsidRPr="001B41B9" w:rsidRDefault="00AB0D7E" w:rsidP="00AB0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AB0D7E" w:rsidRPr="001B41B9" w:rsidRDefault="00AB0D7E" w:rsidP="00AB0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28" w:type="pct"/>
          </w:tcPr>
          <w:p w:rsidR="00AB0D7E" w:rsidRPr="001B41B9" w:rsidRDefault="00AB0D7E" w:rsidP="00AB0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AB0D7E" w:rsidRPr="009E402F" w:rsidRDefault="00AB0D7E" w:rsidP="00AB0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8" w:type="pct"/>
          </w:tcPr>
          <w:p w:rsidR="00AB0D7E" w:rsidRPr="001B41B9" w:rsidRDefault="00AB0D7E" w:rsidP="00AB0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AB0D7E" w:rsidRPr="001B41B9" w:rsidRDefault="00AB0D7E" w:rsidP="00AB0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AB0D7E" w:rsidRPr="001B41B9" w:rsidTr="00342755">
        <w:trPr>
          <w:tblHeader/>
        </w:trPr>
        <w:tc>
          <w:tcPr>
            <w:tcW w:w="1603" w:type="pct"/>
          </w:tcPr>
          <w:p w:rsidR="00AB0D7E" w:rsidRPr="001B41B9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:rsidR="00AB0D7E" w:rsidRPr="00563FB4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3" w:type="pct"/>
            <w:gridSpan w:val="7"/>
          </w:tcPr>
          <w:p w:rsidR="00AB0D7E" w:rsidRPr="001B41B9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0D7E" w:rsidRPr="001B41B9" w:rsidTr="00C71678">
        <w:tc>
          <w:tcPr>
            <w:tcW w:w="1603" w:type="pct"/>
          </w:tcPr>
          <w:p w:rsidR="00AB0D7E" w:rsidRPr="00AB0D7E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0D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4" w:type="pct"/>
            <w:shd w:val="clear" w:color="auto" w:fill="auto"/>
          </w:tcPr>
          <w:p w:rsidR="00AB0D7E" w:rsidRPr="00EE53A1" w:rsidRDefault="002C280A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44" w:type="pct"/>
            <w:shd w:val="clear" w:color="auto" w:fill="auto"/>
          </w:tcPr>
          <w:p w:rsidR="00AB0D7E" w:rsidRPr="00AF6397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AB0D7E" w:rsidRPr="00AF6397" w:rsidRDefault="00AB0D7E" w:rsidP="00AB0D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AB0D7E" w:rsidRPr="003C2D5E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AB0D7E" w:rsidRPr="00AF6397" w:rsidRDefault="00AB0D7E" w:rsidP="00AB0D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AB0D7E" w:rsidRPr="00AF6397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AB0D7E" w:rsidRPr="00AF6397" w:rsidRDefault="00AB0D7E" w:rsidP="00AB0D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AB0D7E" w:rsidRPr="00D270C1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0D7E" w:rsidRPr="001B41B9" w:rsidTr="00C71678">
        <w:tc>
          <w:tcPr>
            <w:tcW w:w="1603" w:type="pct"/>
          </w:tcPr>
          <w:p w:rsidR="00AB0D7E" w:rsidRPr="001B41B9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34" w:type="pct"/>
            <w:shd w:val="clear" w:color="auto" w:fill="auto"/>
          </w:tcPr>
          <w:p w:rsidR="00AB0D7E" w:rsidRPr="00EE53A1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AB0D7E" w:rsidRPr="00AF6397" w:rsidRDefault="00677E80" w:rsidP="004E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8" w:type="pct"/>
            <w:shd w:val="clear" w:color="auto" w:fill="auto"/>
          </w:tcPr>
          <w:p w:rsidR="00AB0D7E" w:rsidRPr="00AF6397" w:rsidRDefault="00AB0D7E" w:rsidP="00AB0D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AB0D7E" w:rsidRPr="003C2D5E" w:rsidRDefault="00AB0D7E" w:rsidP="004E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3C2D5E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28" w:type="pct"/>
            <w:shd w:val="clear" w:color="auto" w:fill="auto"/>
          </w:tcPr>
          <w:p w:rsidR="00AB0D7E" w:rsidRPr="00AF6397" w:rsidRDefault="00AB0D7E" w:rsidP="00AB0D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AB0D7E" w:rsidRPr="00AF6397" w:rsidRDefault="00286630" w:rsidP="004E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28" w:type="pct"/>
            <w:shd w:val="clear" w:color="auto" w:fill="auto"/>
          </w:tcPr>
          <w:p w:rsidR="00AB0D7E" w:rsidRPr="00AF6397" w:rsidRDefault="00AB0D7E" w:rsidP="00AB0D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AB0D7E" w:rsidRPr="00D270C1" w:rsidRDefault="00AB0D7E" w:rsidP="004E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286630" w:rsidRPr="001B41B9" w:rsidTr="00742EC2">
        <w:tc>
          <w:tcPr>
            <w:tcW w:w="1603" w:type="pct"/>
          </w:tcPr>
          <w:p w:rsidR="00286630" w:rsidRPr="001B41B9" w:rsidRDefault="000938A0" w:rsidP="00093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="00286630" w:rsidRPr="001B41B9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286630" w:rsidRPr="001B41B9">
              <w:rPr>
                <w:rFonts w:ascii="Angsana New" w:hAnsi="Angsana New"/>
                <w:sz w:val="30"/>
                <w:szCs w:val="30"/>
              </w:rPr>
              <w:t>3</w:t>
            </w:r>
            <w:r w:rsidR="00286630" w:rsidRPr="001B41B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34" w:type="pct"/>
            <w:shd w:val="clear" w:color="auto" w:fill="auto"/>
          </w:tcPr>
          <w:p w:rsidR="00286630" w:rsidRDefault="00286630" w:rsidP="0028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:rsidR="00286630" w:rsidRDefault="00286630" w:rsidP="0028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742EC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8" w:type="pct"/>
            <w:shd w:val="clear" w:color="auto" w:fill="auto"/>
          </w:tcPr>
          <w:p w:rsidR="00286630" w:rsidRPr="00AF6397" w:rsidRDefault="00286630" w:rsidP="0028663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:rsidR="00286630" w:rsidRPr="00564E9F" w:rsidRDefault="00286630" w:rsidP="0028663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:rsidR="00286630" w:rsidRPr="001B41B9" w:rsidRDefault="00286630" w:rsidP="0028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:rsidR="00286630" w:rsidRDefault="00286630" w:rsidP="004E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742EC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8" w:type="pct"/>
            <w:shd w:val="clear" w:color="auto" w:fill="auto"/>
          </w:tcPr>
          <w:p w:rsidR="00286630" w:rsidRPr="001B41B9" w:rsidRDefault="00286630" w:rsidP="0028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:rsidR="00286630" w:rsidRPr="00564E9F" w:rsidRDefault="00286630" w:rsidP="0028663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2EC2" w:rsidRPr="001B41B9" w:rsidTr="00742EC2">
        <w:tc>
          <w:tcPr>
            <w:tcW w:w="1603" w:type="pct"/>
          </w:tcPr>
          <w:p w:rsidR="00742EC2" w:rsidRPr="001B41B9" w:rsidRDefault="00742EC2" w:rsidP="0074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:rsidR="00742EC2" w:rsidRDefault="00742EC2" w:rsidP="0028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2EC2" w:rsidRPr="00742EC2" w:rsidRDefault="00742EC2" w:rsidP="0028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2EC2">
              <w:rPr>
                <w:rFonts w:ascii="Angsana New" w:hAnsi="Angsana New"/>
                <w:b/>
                <w:bCs/>
                <w:sz w:val="30"/>
                <w:szCs w:val="30"/>
              </w:rPr>
              <w:t>136</w:t>
            </w:r>
          </w:p>
        </w:tc>
        <w:tc>
          <w:tcPr>
            <w:tcW w:w="148" w:type="pct"/>
            <w:shd w:val="clear" w:color="auto" w:fill="auto"/>
          </w:tcPr>
          <w:p w:rsidR="00742EC2" w:rsidRPr="00742EC2" w:rsidRDefault="00742EC2" w:rsidP="0028663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2EC2" w:rsidRPr="00742EC2" w:rsidRDefault="00742EC2" w:rsidP="0074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2EC2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128" w:type="pct"/>
            <w:shd w:val="clear" w:color="auto" w:fill="auto"/>
          </w:tcPr>
          <w:p w:rsidR="00742EC2" w:rsidRPr="00742EC2" w:rsidRDefault="00742EC2" w:rsidP="0074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2EC2" w:rsidRPr="00742EC2" w:rsidRDefault="00742EC2" w:rsidP="004E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2EC2">
              <w:rPr>
                <w:rFonts w:ascii="Angsana New" w:hAnsi="Angsana New"/>
                <w:b/>
                <w:bCs/>
                <w:sz w:val="30"/>
                <w:szCs w:val="30"/>
              </w:rPr>
              <w:t>136</w:t>
            </w:r>
          </w:p>
        </w:tc>
        <w:tc>
          <w:tcPr>
            <w:tcW w:w="128" w:type="pct"/>
            <w:shd w:val="clear" w:color="auto" w:fill="auto"/>
          </w:tcPr>
          <w:p w:rsidR="00742EC2" w:rsidRPr="00742EC2" w:rsidRDefault="00742EC2" w:rsidP="00742EC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2EC2" w:rsidRPr="00742EC2" w:rsidRDefault="00742EC2" w:rsidP="00742EC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2EC2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</w:tr>
      <w:tr w:rsidR="00AB0D7E" w:rsidRPr="001B41B9" w:rsidTr="00C71678">
        <w:tc>
          <w:tcPr>
            <w:tcW w:w="1603" w:type="pct"/>
          </w:tcPr>
          <w:p w:rsidR="00AB0D7E" w:rsidRPr="00AB0D7E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0D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34" w:type="pct"/>
            <w:shd w:val="clear" w:color="auto" w:fill="auto"/>
          </w:tcPr>
          <w:p w:rsidR="00AB0D7E" w:rsidRPr="001B41B9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AB0D7E" w:rsidRDefault="00AB0D7E" w:rsidP="00AB0D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AB0D7E" w:rsidRPr="001B41B9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AB0D7E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AB0D7E" w:rsidRPr="001B41B9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AB0D7E" w:rsidRDefault="00AB0D7E" w:rsidP="00AB0D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AB0D7E" w:rsidRPr="001B41B9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AB0D7E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0D7E" w:rsidRPr="001B41B9" w:rsidTr="00C71678">
        <w:tc>
          <w:tcPr>
            <w:tcW w:w="1603" w:type="pct"/>
          </w:tcPr>
          <w:p w:rsidR="00AB0D7E" w:rsidRPr="001B41B9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34" w:type="pct"/>
            <w:shd w:val="clear" w:color="auto" w:fill="auto"/>
          </w:tcPr>
          <w:p w:rsidR="00AB0D7E" w:rsidRPr="001B41B9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AB0D7E" w:rsidRPr="00564E9F" w:rsidRDefault="00AB0D7E" w:rsidP="004E504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149,</w:t>
            </w:r>
            <w:r w:rsidR="00286630">
              <w:rPr>
                <w:rFonts w:ascii="Angsana New" w:hAnsi="Angsana New"/>
                <w:sz w:val="30"/>
                <w:szCs w:val="30"/>
              </w:rPr>
              <w:t>172</w:t>
            </w:r>
          </w:p>
        </w:tc>
        <w:tc>
          <w:tcPr>
            <w:tcW w:w="148" w:type="pct"/>
            <w:shd w:val="clear" w:color="auto" w:fill="auto"/>
          </w:tcPr>
          <w:p w:rsidR="00AB0D7E" w:rsidRPr="001B41B9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AB0D7E" w:rsidRPr="0087521F" w:rsidRDefault="00AB0D7E" w:rsidP="004E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121,3</w:t>
            </w:r>
            <w:r w:rsidR="00286630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28" w:type="pct"/>
            <w:shd w:val="clear" w:color="auto" w:fill="auto"/>
          </w:tcPr>
          <w:p w:rsidR="00AB0D7E" w:rsidRPr="001B41B9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AB0D7E" w:rsidRPr="00564E9F" w:rsidRDefault="00AB0D7E" w:rsidP="004E504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148,</w:t>
            </w:r>
            <w:r w:rsidR="00286630">
              <w:rPr>
                <w:rFonts w:ascii="Angsana New" w:hAnsi="Angsana New"/>
                <w:sz w:val="30"/>
                <w:szCs w:val="30"/>
              </w:rPr>
              <w:t>38</w:t>
            </w:r>
            <w:r w:rsidR="000938A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8" w:type="pct"/>
            <w:shd w:val="clear" w:color="auto" w:fill="auto"/>
          </w:tcPr>
          <w:p w:rsidR="00AB0D7E" w:rsidRPr="001B41B9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AB0D7E" w:rsidRPr="0087521F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121,3</w:t>
            </w:r>
            <w:r w:rsidR="00286630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AB0D7E" w:rsidRPr="001B41B9" w:rsidTr="00C71678">
        <w:tc>
          <w:tcPr>
            <w:tcW w:w="1603" w:type="pct"/>
          </w:tcPr>
          <w:p w:rsidR="00AB0D7E" w:rsidRPr="001B41B9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534" w:type="pct"/>
            <w:shd w:val="clear" w:color="auto" w:fill="auto"/>
          </w:tcPr>
          <w:p w:rsidR="00AB0D7E" w:rsidRPr="001B41B9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AB0D7E" w:rsidRPr="00564E9F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AB0D7E" w:rsidRPr="001B41B9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AB0D7E" w:rsidRPr="0087521F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AB0D7E" w:rsidRPr="001B41B9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AB0D7E" w:rsidRPr="00564E9F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AB0D7E" w:rsidRPr="001B41B9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AB0D7E" w:rsidRPr="00564E9F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0D7E" w:rsidRPr="001B41B9" w:rsidTr="00C71678">
        <w:tc>
          <w:tcPr>
            <w:tcW w:w="1603" w:type="pct"/>
          </w:tcPr>
          <w:p w:rsidR="00AB0D7E" w:rsidRPr="001B41B9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1B41B9">
              <w:rPr>
                <w:rFonts w:ascii="Angsana New" w:hAnsi="Angsana New"/>
                <w:sz w:val="30"/>
                <w:szCs w:val="30"/>
              </w:rPr>
              <w:t>3</w:t>
            </w:r>
            <w:r w:rsidRPr="001B41B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34" w:type="pct"/>
            <w:shd w:val="clear" w:color="auto" w:fill="auto"/>
          </w:tcPr>
          <w:p w:rsidR="00AB0D7E" w:rsidRPr="001B41B9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AB0D7E" w:rsidRPr="00564E9F" w:rsidRDefault="00AB0D7E" w:rsidP="00AB0D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</w:t>
            </w:r>
            <w:r w:rsidR="00286630">
              <w:rPr>
                <w:rFonts w:ascii="Angsana New" w:hAnsi="Angsana New"/>
                <w:sz w:val="30"/>
                <w:szCs w:val="30"/>
              </w:rPr>
              <w:t>89</w:t>
            </w:r>
            <w:r w:rsidR="00742EC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8" w:type="pct"/>
            <w:shd w:val="clear" w:color="auto" w:fill="auto"/>
          </w:tcPr>
          <w:p w:rsidR="00AB0D7E" w:rsidRPr="001B41B9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AB0D7E" w:rsidRPr="0087521F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21,631</w:t>
            </w:r>
          </w:p>
        </w:tc>
        <w:tc>
          <w:tcPr>
            <w:tcW w:w="128" w:type="pct"/>
            <w:shd w:val="clear" w:color="auto" w:fill="auto"/>
          </w:tcPr>
          <w:p w:rsidR="00AB0D7E" w:rsidRPr="001B41B9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AB0D7E" w:rsidRPr="00564E9F" w:rsidRDefault="00AB0D7E" w:rsidP="00AB0D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32,</w:t>
            </w:r>
            <w:r w:rsidR="00286630">
              <w:rPr>
                <w:rFonts w:ascii="Angsana New" w:hAnsi="Angsana New"/>
                <w:sz w:val="30"/>
                <w:szCs w:val="30"/>
              </w:rPr>
              <w:t>87</w:t>
            </w:r>
            <w:r w:rsidR="000938A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8" w:type="pct"/>
            <w:shd w:val="clear" w:color="auto" w:fill="auto"/>
          </w:tcPr>
          <w:p w:rsidR="00AB0D7E" w:rsidRPr="001B41B9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AB0D7E" w:rsidRPr="00564E9F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21,631</w:t>
            </w:r>
          </w:p>
        </w:tc>
      </w:tr>
      <w:tr w:rsidR="00AB0D7E" w:rsidRPr="001B41B9" w:rsidTr="00CC68A3">
        <w:tc>
          <w:tcPr>
            <w:tcW w:w="1603" w:type="pct"/>
          </w:tcPr>
          <w:p w:rsidR="00AB0D7E" w:rsidRPr="001B41B9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B41B9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1B41B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34" w:type="pct"/>
            <w:shd w:val="clear" w:color="auto" w:fill="auto"/>
          </w:tcPr>
          <w:p w:rsidR="00AB0D7E" w:rsidRPr="001B41B9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AB0D7E" w:rsidRPr="00564E9F" w:rsidRDefault="00AB0D7E" w:rsidP="00AB0D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AB0D7E" w:rsidRPr="001B41B9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AB0D7E" w:rsidRPr="0087521F" w:rsidRDefault="00AB0D7E" w:rsidP="004E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496</w:t>
            </w:r>
          </w:p>
        </w:tc>
        <w:tc>
          <w:tcPr>
            <w:tcW w:w="128" w:type="pct"/>
            <w:shd w:val="clear" w:color="auto" w:fill="auto"/>
          </w:tcPr>
          <w:p w:rsidR="00AB0D7E" w:rsidRPr="001B41B9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AB0D7E" w:rsidRPr="00564E9F" w:rsidRDefault="00AB0D7E" w:rsidP="00AB0D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:rsidR="00AB0D7E" w:rsidRPr="001B41B9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AB0D7E" w:rsidRPr="00564E9F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190</w:t>
            </w:r>
          </w:p>
        </w:tc>
      </w:tr>
      <w:tr w:rsidR="00AB0D7E" w:rsidRPr="001B41B9" w:rsidTr="00742EC2">
        <w:tc>
          <w:tcPr>
            <w:tcW w:w="1603" w:type="pct"/>
          </w:tcPr>
          <w:p w:rsidR="00AB0D7E" w:rsidRPr="001B41B9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1B41B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B41B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34" w:type="pct"/>
            <w:shd w:val="clear" w:color="auto" w:fill="auto"/>
          </w:tcPr>
          <w:p w:rsidR="00AB0D7E" w:rsidRPr="001B41B9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:rsidR="00AB0D7E" w:rsidRPr="00564E9F" w:rsidRDefault="00AB0D7E" w:rsidP="00AB0D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48" w:type="pct"/>
            <w:shd w:val="clear" w:color="auto" w:fill="auto"/>
          </w:tcPr>
          <w:p w:rsidR="00AB0D7E" w:rsidRPr="00144332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:rsidR="00AB0D7E" w:rsidRPr="0087521F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28" w:type="pct"/>
            <w:shd w:val="clear" w:color="auto" w:fill="auto"/>
          </w:tcPr>
          <w:p w:rsidR="00AB0D7E" w:rsidRPr="001B41B9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:rsidR="00AB0D7E" w:rsidRPr="00564E9F" w:rsidRDefault="00AB0D7E" w:rsidP="00AB0D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28" w:type="pct"/>
            <w:shd w:val="clear" w:color="auto" w:fill="auto"/>
          </w:tcPr>
          <w:p w:rsidR="00AB0D7E" w:rsidRPr="00144332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:rsidR="00AB0D7E" w:rsidRPr="00564E9F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742EC2" w:rsidRPr="001B41B9" w:rsidTr="00742EC2">
        <w:tc>
          <w:tcPr>
            <w:tcW w:w="1603" w:type="pct"/>
          </w:tcPr>
          <w:p w:rsidR="00742EC2" w:rsidRDefault="00742EC2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:rsidR="00742EC2" w:rsidRPr="001B41B9" w:rsidRDefault="00742EC2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2EC2" w:rsidRPr="00742EC2" w:rsidRDefault="00742EC2" w:rsidP="00AB0D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2EC2">
              <w:rPr>
                <w:rFonts w:ascii="Angsana New" w:hAnsi="Angsana New"/>
                <w:b/>
                <w:bCs/>
                <w:sz w:val="30"/>
                <w:szCs w:val="30"/>
              </w:rPr>
              <w:t>182,075</w:t>
            </w:r>
          </w:p>
        </w:tc>
        <w:tc>
          <w:tcPr>
            <w:tcW w:w="148" w:type="pct"/>
            <w:shd w:val="clear" w:color="auto" w:fill="auto"/>
          </w:tcPr>
          <w:p w:rsidR="00742EC2" w:rsidRPr="00742EC2" w:rsidRDefault="00742EC2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2EC2" w:rsidRPr="00742EC2" w:rsidRDefault="00742EC2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2EC2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20265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742EC2">
              <w:rPr>
                <w:rFonts w:ascii="Angsana New" w:hAnsi="Angsana New"/>
                <w:b/>
                <w:bCs/>
                <w:sz w:val="30"/>
                <w:szCs w:val="30"/>
              </w:rPr>
              <w:t>,489</w:t>
            </w:r>
          </w:p>
        </w:tc>
        <w:tc>
          <w:tcPr>
            <w:tcW w:w="128" w:type="pct"/>
            <w:shd w:val="clear" w:color="auto" w:fill="auto"/>
          </w:tcPr>
          <w:p w:rsidR="00742EC2" w:rsidRPr="00742EC2" w:rsidRDefault="00742EC2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2EC2" w:rsidRPr="00742EC2" w:rsidRDefault="00742EC2" w:rsidP="00AB0D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2EC2">
              <w:rPr>
                <w:rFonts w:ascii="Angsana New" w:hAnsi="Angsana New"/>
                <w:b/>
                <w:bCs/>
                <w:sz w:val="30"/>
                <w:szCs w:val="30"/>
              </w:rPr>
              <w:t>181,26</w:t>
            </w:r>
            <w:r w:rsidR="00C939C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8" w:type="pct"/>
            <w:shd w:val="clear" w:color="auto" w:fill="auto"/>
          </w:tcPr>
          <w:p w:rsidR="00742EC2" w:rsidRPr="00742EC2" w:rsidRDefault="00742EC2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2EC2" w:rsidRPr="00742EC2" w:rsidRDefault="00742EC2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143,183</w:t>
            </w:r>
          </w:p>
        </w:tc>
      </w:tr>
      <w:tr w:rsidR="00742EC2" w:rsidRPr="001B41B9" w:rsidTr="00742EC2">
        <w:tc>
          <w:tcPr>
            <w:tcW w:w="1603" w:type="pct"/>
          </w:tcPr>
          <w:p w:rsidR="00742EC2" w:rsidRDefault="00742EC2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:rsidR="00742EC2" w:rsidRPr="001B41B9" w:rsidRDefault="00742EC2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</w:tcPr>
          <w:p w:rsidR="00742EC2" w:rsidRDefault="00742EC2" w:rsidP="00AB0D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742EC2" w:rsidRPr="00144332" w:rsidRDefault="00742EC2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:rsidR="00742EC2" w:rsidRDefault="00742EC2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742EC2" w:rsidRPr="001B41B9" w:rsidRDefault="00742EC2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:rsidR="00742EC2" w:rsidRDefault="00742EC2" w:rsidP="00AB0D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742EC2" w:rsidRPr="00144332" w:rsidRDefault="00742EC2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</w:tcPr>
          <w:p w:rsidR="00742EC2" w:rsidRDefault="00742EC2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0D7E" w:rsidRPr="001B41B9" w:rsidTr="00742EC2">
        <w:tc>
          <w:tcPr>
            <w:tcW w:w="1603" w:type="pct"/>
          </w:tcPr>
          <w:p w:rsidR="00AB0D7E" w:rsidRPr="002F0756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4C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shd w:val="clear" w:color="auto" w:fill="auto"/>
          </w:tcPr>
          <w:p w:rsidR="00AB0D7E" w:rsidRPr="001B41B9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  <w:shd w:val="clear" w:color="auto" w:fill="auto"/>
          </w:tcPr>
          <w:p w:rsidR="00AB0D7E" w:rsidRPr="00564E9F" w:rsidRDefault="00AB0D7E" w:rsidP="00AB0D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182,211</w:t>
            </w:r>
          </w:p>
        </w:tc>
        <w:tc>
          <w:tcPr>
            <w:tcW w:w="148" w:type="pct"/>
            <w:shd w:val="clear" w:color="auto" w:fill="auto"/>
          </w:tcPr>
          <w:p w:rsidR="00AB0D7E" w:rsidRPr="008F3999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  <w:shd w:val="clear" w:color="auto" w:fill="auto"/>
          </w:tcPr>
          <w:p w:rsidR="00AB0D7E" w:rsidRPr="00564E9F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58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143</w:t>
            </w:r>
            <w:r w:rsidRPr="002D58A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D58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518</w:t>
            </w:r>
          </w:p>
        </w:tc>
        <w:tc>
          <w:tcPr>
            <w:tcW w:w="128" w:type="pct"/>
            <w:shd w:val="clear" w:color="auto" w:fill="auto"/>
          </w:tcPr>
          <w:p w:rsidR="00AB0D7E" w:rsidRPr="008F3999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  <w:shd w:val="clear" w:color="auto" w:fill="auto"/>
          </w:tcPr>
          <w:p w:rsidR="00AB0D7E" w:rsidRPr="00564E9F" w:rsidRDefault="00AB0D7E" w:rsidP="00AB0D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181,397</w:t>
            </w:r>
          </w:p>
        </w:tc>
        <w:tc>
          <w:tcPr>
            <w:tcW w:w="128" w:type="pct"/>
            <w:shd w:val="clear" w:color="auto" w:fill="auto"/>
          </w:tcPr>
          <w:p w:rsidR="00AB0D7E" w:rsidRPr="008F3999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  <w:shd w:val="clear" w:color="auto" w:fill="auto"/>
          </w:tcPr>
          <w:p w:rsidR="00AB0D7E" w:rsidRPr="0087521F" w:rsidRDefault="00AB0D7E" w:rsidP="00AB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58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143</w:t>
            </w:r>
            <w:r w:rsidRPr="002D58A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D58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212</w:t>
            </w:r>
          </w:p>
        </w:tc>
      </w:tr>
    </w:tbl>
    <w:p w:rsidR="005945DD" w:rsidRPr="000970FF" w:rsidRDefault="005945DD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</w:p>
    <w:p w:rsidR="00726968" w:rsidRDefault="00CB65C0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E1AAF">
        <w:rPr>
          <w:rFonts w:ascii="Angsana New" w:hAnsi="Angsana New"/>
          <w:spacing w:val="-2"/>
          <w:sz w:val="30"/>
          <w:szCs w:val="30"/>
          <w:cs/>
          <w:lang w:val="en-GB"/>
        </w:rPr>
        <w:t>โดยปกติระยะเวลาการให้สินเชื่อแก่ลูกค้าในประเทศและต่างประเทศของ</w:t>
      </w:r>
      <w:r w:rsidR="001C5FD6" w:rsidRPr="009E1AAF">
        <w:rPr>
          <w:rFonts w:ascii="Angsana New" w:hAnsi="Angsana New"/>
          <w:spacing w:val="-2"/>
          <w:sz w:val="30"/>
          <w:szCs w:val="30"/>
          <w:cs/>
          <w:lang w:val="en-GB"/>
        </w:rPr>
        <w:t>กลุ่ม</w:t>
      </w:r>
      <w:r w:rsidRPr="009E1AAF">
        <w:rPr>
          <w:rFonts w:ascii="Angsana New" w:hAnsi="Angsana New"/>
          <w:spacing w:val="-2"/>
          <w:sz w:val="30"/>
          <w:szCs w:val="30"/>
          <w:cs/>
          <w:lang w:val="en-GB"/>
        </w:rPr>
        <w:t>บริษัทมีระยะเวลาตั้งแต่</w:t>
      </w:r>
      <w:r w:rsidR="00A9657E" w:rsidRPr="009E1AAF">
        <w:rPr>
          <w:rFonts w:ascii="Angsana New" w:hAnsi="Angsana New"/>
          <w:spacing w:val="-2"/>
          <w:sz w:val="30"/>
          <w:szCs w:val="30"/>
        </w:rPr>
        <w:t xml:space="preserve"> 7</w:t>
      </w:r>
      <w:r w:rsidR="00855CA3" w:rsidRPr="009E1AA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E1AAF">
        <w:rPr>
          <w:rFonts w:ascii="Angsana New" w:hAnsi="Angsana New"/>
          <w:spacing w:val="-2"/>
          <w:sz w:val="30"/>
          <w:szCs w:val="30"/>
          <w:cs/>
        </w:rPr>
        <w:t>วัน</w:t>
      </w:r>
      <w:r w:rsidR="00855CA3" w:rsidRPr="009E1AA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9657E" w:rsidRPr="009E1AAF">
        <w:rPr>
          <w:rFonts w:ascii="Angsana New" w:hAnsi="Angsana New" w:hint="cs"/>
          <w:spacing w:val="-2"/>
          <w:sz w:val="30"/>
          <w:szCs w:val="30"/>
          <w:cs/>
        </w:rPr>
        <w:t xml:space="preserve">ถึง </w:t>
      </w:r>
      <w:r w:rsidR="00A250DD" w:rsidRPr="009E1AAF">
        <w:rPr>
          <w:rFonts w:ascii="Angsana New" w:hAnsi="Angsana New"/>
          <w:spacing w:val="-2"/>
          <w:sz w:val="30"/>
          <w:szCs w:val="30"/>
        </w:rPr>
        <w:t>30</w:t>
      </w:r>
      <w:r w:rsidR="00A9657E" w:rsidRPr="009E1AAF">
        <w:rPr>
          <w:rFonts w:ascii="Angsana New" w:hAnsi="Angsana New"/>
          <w:spacing w:val="-2"/>
          <w:sz w:val="30"/>
          <w:szCs w:val="30"/>
        </w:rPr>
        <w:t xml:space="preserve"> </w:t>
      </w:r>
      <w:r w:rsidR="00F0462B" w:rsidRPr="009E1AAF">
        <w:rPr>
          <w:rFonts w:ascii="Angsana New" w:hAnsi="Angsana New"/>
          <w:spacing w:val="-2"/>
          <w:sz w:val="30"/>
          <w:szCs w:val="30"/>
          <w:cs/>
        </w:rPr>
        <w:t>วัน</w:t>
      </w:r>
      <w:r w:rsidR="00F0462B" w:rsidRPr="009E1AAF">
        <w:rPr>
          <w:rFonts w:ascii="Angsana New" w:hAnsi="Angsana New"/>
          <w:sz w:val="30"/>
          <w:szCs w:val="30"/>
          <w:cs/>
        </w:rPr>
        <w:t xml:space="preserve"> และ</w:t>
      </w:r>
      <w:r w:rsidR="00A9657E" w:rsidRPr="009E1AAF">
        <w:rPr>
          <w:rFonts w:ascii="Angsana New" w:hAnsi="Angsana New"/>
          <w:sz w:val="30"/>
          <w:szCs w:val="30"/>
          <w:cs/>
          <w:lang w:val="en-GB"/>
        </w:rPr>
        <w:t>ตั้งแต่</w:t>
      </w:r>
      <w:r w:rsidR="007D708D" w:rsidRPr="009E1AAF">
        <w:rPr>
          <w:rFonts w:ascii="Angsana New" w:hAnsi="Angsana New"/>
          <w:sz w:val="30"/>
          <w:szCs w:val="30"/>
        </w:rPr>
        <w:t xml:space="preserve"> 15</w:t>
      </w:r>
      <w:r w:rsidR="00A9657E" w:rsidRPr="009E1AAF">
        <w:rPr>
          <w:rFonts w:ascii="Angsana New" w:hAnsi="Angsana New"/>
          <w:sz w:val="30"/>
          <w:szCs w:val="30"/>
          <w:cs/>
        </w:rPr>
        <w:t xml:space="preserve"> วัน </w:t>
      </w:r>
      <w:r w:rsidR="00A9657E" w:rsidRPr="009E1AAF">
        <w:rPr>
          <w:rFonts w:ascii="Angsana New" w:hAnsi="Angsana New" w:hint="cs"/>
          <w:sz w:val="30"/>
          <w:szCs w:val="30"/>
          <w:cs/>
        </w:rPr>
        <w:t xml:space="preserve">ถึง </w:t>
      </w:r>
      <w:r w:rsidR="007D708D" w:rsidRPr="009E1AAF">
        <w:rPr>
          <w:rFonts w:ascii="Angsana New" w:hAnsi="Angsana New"/>
          <w:sz w:val="30"/>
          <w:szCs w:val="30"/>
        </w:rPr>
        <w:t>70</w:t>
      </w:r>
      <w:r w:rsidR="00A9657E" w:rsidRPr="009E1AAF">
        <w:rPr>
          <w:rFonts w:ascii="Angsana New" w:hAnsi="Angsana New"/>
          <w:sz w:val="30"/>
          <w:szCs w:val="30"/>
        </w:rPr>
        <w:t xml:space="preserve"> </w:t>
      </w:r>
      <w:r w:rsidR="00A9657E" w:rsidRPr="009E1AAF">
        <w:rPr>
          <w:rFonts w:ascii="Angsana New" w:hAnsi="Angsana New"/>
          <w:sz w:val="30"/>
          <w:szCs w:val="30"/>
          <w:cs/>
        </w:rPr>
        <w:t>วัน</w:t>
      </w:r>
      <w:r w:rsidR="006A56FB" w:rsidRPr="009E1AAF">
        <w:rPr>
          <w:rFonts w:ascii="Angsana New" w:hAnsi="Angsana New" w:hint="cs"/>
          <w:sz w:val="30"/>
          <w:szCs w:val="30"/>
          <w:cs/>
        </w:rPr>
        <w:t xml:space="preserve"> </w:t>
      </w:r>
      <w:r w:rsidRPr="009E1AAF">
        <w:rPr>
          <w:rFonts w:ascii="Angsana New" w:hAnsi="Angsana New"/>
          <w:sz w:val="30"/>
          <w:szCs w:val="30"/>
          <w:cs/>
        </w:rPr>
        <w:t>ตามลำดับ</w:t>
      </w:r>
      <w:r w:rsidR="00AF3815" w:rsidRPr="009E1AAF">
        <w:rPr>
          <w:rFonts w:ascii="Angsana New" w:hAnsi="Angsana New"/>
          <w:sz w:val="30"/>
          <w:szCs w:val="30"/>
        </w:rPr>
        <w:t xml:space="preserve"> </w:t>
      </w:r>
      <w:r w:rsidR="00AF3815" w:rsidRPr="009E1AAF">
        <w:rPr>
          <w:rFonts w:ascii="Angsana New" w:hAnsi="Angsana New" w:hint="cs"/>
          <w:sz w:val="30"/>
          <w:szCs w:val="30"/>
          <w:cs/>
        </w:rPr>
        <w:t>ยกเว้นลูกหนี้การค้าค่าปุ๋ยมีระยะเวลา</w:t>
      </w:r>
      <w:r w:rsidR="000233AA" w:rsidRPr="009E1AAF">
        <w:rPr>
          <w:rFonts w:ascii="Angsana New" w:hAnsi="Angsana New" w:hint="cs"/>
          <w:sz w:val="30"/>
          <w:szCs w:val="30"/>
          <w:cs/>
        </w:rPr>
        <w:t>การให้สินเชื่อ</w:t>
      </w:r>
      <w:r w:rsidR="00AF3815" w:rsidRPr="009E1AAF">
        <w:rPr>
          <w:rFonts w:ascii="Angsana New" w:hAnsi="Angsana New" w:hint="cs"/>
          <w:sz w:val="30"/>
          <w:szCs w:val="30"/>
          <w:cs/>
        </w:rPr>
        <w:t xml:space="preserve"> </w:t>
      </w:r>
      <w:r w:rsidR="00AF3815" w:rsidRPr="009E1AAF">
        <w:rPr>
          <w:rFonts w:ascii="Angsana New" w:hAnsi="Angsana New"/>
          <w:sz w:val="30"/>
          <w:szCs w:val="30"/>
        </w:rPr>
        <w:t xml:space="preserve">365 </w:t>
      </w:r>
      <w:r w:rsidR="00AF3815" w:rsidRPr="009E1AAF">
        <w:rPr>
          <w:rFonts w:ascii="Angsana New" w:hAnsi="Angsana New" w:hint="cs"/>
          <w:sz w:val="30"/>
          <w:szCs w:val="30"/>
          <w:cs/>
        </w:rPr>
        <w:t>วัน</w:t>
      </w:r>
    </w:p>
    <w:p w:rsidR="000970FF" w:rsidRDefault="00097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:rsidR="00726968" w:rsidRPr="00314A07" w:rsidRDefault="00726968" w:rsidP="00726968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14A07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สินทรัพย์</w:t>
      </w:r>
      <w:r w:rsidRPr="00314A07">
        <w:rPr>
          <w:rFonts w:ascii="Angsana New" w:hAnsi="Angsana New" w:hint="cs"/>
          <w:b/>
          <w:bCs/>
          <w:sz w:val="30"/>
          <w:szCs w:val="30"/>
          <w:cs/>
        </w:rPr>
        <w:t>ชีวภาพ</w:t>
      </w:r>
    </w:p>
    <w:p w:rsidR="009E1AAF" w:rsidRPr="00712D38" w:rsidRDefault="009E1AAF" w:rsidP="00726968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:rsidR="00726968" w:rsidRDefault="00726968" w:rsidP="00DB272E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รายการเคลื่อนไหวของสินทรัพย์ชีวภาพระหว่างงวด</w:t>
      </w:r>
      <w:r w:rsidR="00345CCA">
        <w:rPr>
          <w:rFonts w:asciiTheme="majorBidi" w:hAnsiTheme="majorBidi" w:cstheme="majorBidi" w:hint="cs"/>
          <w:sz w:val="30"/>
          <w:szCs w:val="30"/>
          <w:cs/>
        </w:rPr>
        <w:t>เก้า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345CCA">
        <w:rPr>
          <w:rFonts w:asciiTheme="majorBidi" w:hAnsiTheme="majorBidi" w:cstheme="majorBidi"/>
          <w:sz w:val="30"/>
          <w:szCs w:val="30"/>
        </w:rPr>
        <w:t xml:space="preserve">30 </w:t>
      </w:r>
      <w:r w:rsidR="00345CCA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A67AA5">
        <w:rPr>
          <w:rFonts w:asciiTheme="majorBidi" w:hAnsiTheme="majorBidi" w:cstheme="majorBidi"/>
          <w:sz w:val="30"/>
          <w:szCs w:val="30"/>
        </w:rPr>
        <w:t xml:space="preserve">2562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:rsidR="00726968" w:rsidRPr="00712D38" w:rsidRDefault="00726968" w:rsidP="00726968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1"/>
        <w:gridCol w:w="349"/>
        <w:gridCol w:w="1811"/>
        <w:gridCol w:w="271"/>
        <w:gridCol w:w="1978"/>
      </w:tblGrid>
      <w:tr w:rsidR="00A67AA5" w:rsidRPr="00593CCB" w:rsidTr="005945DD">
        <w:trPr>
          <w:trHeight w:val="442"/>
        </w:trPr>
        <w:tc>
          <w:tcPr>
            <w:tcW w:w="2622" w:type="pct"/>
          </w:tcPr>
          <w:p w:rsidR="00A67AA5" w:rsidRPr="00433F59" w:rsidRDefault="00A67AA5" w:rsidP="0043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8" w:type="pct"/>
          </w:tcPr>
          <w:p w:rsidR="00A67AA5" w:rsidRDefault="00A67AA5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7" w:type="pct"/>
          </w:tcPr>
          <w:p w:rsidR="00A67AA5" w:rsidRPr="001B41B9" w:rsidRDefault="00A67AA5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3CC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A67AA5" w:rsidRPr="001B41B9" w:rsidRDefault="00A67AA5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pct"/>
          </w:tcPr>
          <w:p w:rsidR="00A67AA5" w:rsidRPr="001B41B9" w:rsidRDefault="00A67AA5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3C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45DD" w:rsidRPr="00593CCB" w:rsidTr="005945DD">
        <w:trPr>
          <w:trHeight w:val="442"/>
        </w:trPr>
        <w:tc>
          <w:tcPr>
            <w:tcW w:w="2622" w:type="pct"/>
          </w:tcPr>
          <w:p w:rsidR="005945DD" w:rsidRDefault="005945DD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8" w:type="pct"/>
          </w:tcPr>
          <w:p w:rsidR="005945DD" w:rsidRDefault="005945DD" w:rsidP="00A67A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90" w:type="pct"/>
            <w:gridSpan w:val="3"/>
          </w:tcPr>
          <w:p w:rsidR="005945DD" w:rsidRPr="005945DD" w:rsidRDefault="005945DD" w:rsidP="00A67A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45D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7AA5" w:rsidRPr="00FD1117" w:rsidTr="005945DD">
        <w:trPr>
          <w:trHeight w:val="427"/>
        </w:trPr>
        <w:tc>
          <w:tcPr>
            <w:tcW w:w="2622" w:type="pct"/>
          </w:tcPr>
          <w:p w:rsidR="00A67AA5" w:rsidRPr="00A67AA5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7AA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F633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7F6334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ตุลาคม</w:t>
            </w:r>
            <w:r w:rsidRPr="00A67AA5">
              <w:rPr>
                <w:rFonts w:asciiTheme="majorBidi" w:hAnsiTheme="majorBidi" w:cstheme="majorBidi"/>
                <w:sz w:val="30"/>
                <w:szCs w:val="30"/>
              </w:rPr>
              <w:t xml:space="preserve"> 2561</w:t>
            </w:r>
          </w:p>
        </w:tc>
        <w:tc>
          <w:tcPr>
            <w:tcW w:w="188" w:type="pct"/>
          </w:tcPr>
          <w:p w:rsidR="00A67AA5" w:rsidRPr="00AA4887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pct"/>
            <w:shd w:val="clear" w:color="auto" w:fill="auto"/>
          </w:tcPr>
          <w:p w:rsidR="00A67AA5" w:rsidRPr="00AA4887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 w:rsidRPr="002D58AC">
              <w:rPr>
                <w:rFonts w:ascii="Angsana New" w:hAnsi="Angsana New"/>
                <w:sz w:val="30"/>
                <w:szCs w:val="30"/>
              </w:rPr>
              <w:t>115,073</w:t>
            </w:r>
          </w:p>
        </w:tc>
        <w:tc>
          <w:tcPr>
            <w:tcW w:w="146" w:type="pct"/>
            <w:shd w:val="clear" w:color="auto" w:fill="auto"/>
          </w:tcPr>
          <w:p w:rsidR="00A67AA5" w:rsidRPr="00DD178B" w:rsidRDefault="00A67AA5" w:rsidP="00A67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7" w:type="pct"/>
            <w:shd w:val="clear" w:color="auto" w:fill="auto"/>
          </w:tcPr>
          <w:p w:rsidR="00A67AA5" w:rsidRPr="0050279F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58AC">
              <w:rPr>
                <w:rFonts w:ascii="Angsana New" w:hAnsi="Angsana New"/>
                <w:sz w:val="30"/>
                <w:szCs w:val="30"/>
                <w:cs/>
              </w:rPr>
              <w:t>90</w:t>
            </w:r>
            <w:r w:rsidRPr="002D58AC">
              <w:rPr>
                <w:rFonts w:ascii="Angsana New" w:hAnsi="Angsana New"/>
                <w:sz w:val="30"/>
                <w:szCs w:val="30"/>
              </w:rPr>
              <w:t>,</w:t>
            </w:r>
            <w:r w:rsidRPr="002D58AC">
              <w:rPr>
                <w:rFonts w:ascii="Angsana New" w:hAnsi="Angsana New"/>
                <w:sz w:val="30"/>
                <w:szCs w:val="30"/>
                <w:cs/>
              </w:rPr>
              <w:t>830</w:t>
            </w:r>
          </w:p>
        </w:tc>
      </w:tr>
      <w:tr w:rsidR="00A67AA5" w:rsidRPr="00FD1117" w:rsidTr="005945DD">
        <w:trPr>
          <w:trHeight w:val="412"/>
        </w:trPr>
        <w:tc>
          <w:tcPr>
            <w:tcW w:w="2622" w:type="pct"/>
          </w:tcPr>
          <w:p w:rsidR="00A67AA5" w:rsidRPr="00593CCB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3CCB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เพิ่มขึ้นจากการเพาะปลูก</w:t>
            </w:r>
          </w:p>
        </w:tc>
        <w:tc>
          <w:tcPr>
            <w:tcW w:w="188" w:type="pct"/>
          </w:tcPr>
          <w:p w:rsidR="00A67AA5" w:rsidRPr="00AA4887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pct"/>
            <w:shd w:val="clear" w:color="auto" w:fill="auto"/>
          </w:tcPr>
          <w:p w:rsidR="00A67AA5" w:rsidRPr="00AA4887" w:rsidRDefault="00DD4CE4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104,111</w:t>
            </w:r>
          </w:p>
        </w:tc>
        <w:tc>
          <w:tcPr>
            <w:tcW w:w="146" w:type="pct"/>
            <w:shd w:val="clear" w:color="auto" w:fill="auto"/>
          </w:tcPr>
          <w:p w:rsidR="00A67AA5" w:rsidRPr="00DD178B" w:rsidRDefault="00A67AA5" w:rsidP="00A67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7" w:type="pct"/>
            <w:shd w:val="clear" w:color="auto" w:fill="auto"/>
          </w:tcPr>
          <w:p w:rsidR="00A67AA5" w:rsidRPr="00A67AA5" w:rsidRDefault="00DD4CE4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91,772</w:t>
            </w:r>
          </w:p>
        </w:tc>
      </w:tr>
      <w:tr w:rsidR="00A67AA5" w:rsidRPr="00FD1117" w:rsidTr="005945DD">
        <w:trPr>
          <w:trHeight w:val="412"/>
        </w:trPr>
        <w:tc>
          <w:tcPr>
            <w:tcW w:w="2622" w:type="pct"/>
          </w:tcPr>
          <w:p w:rsidR="00A67AA5" w:rsidRPr="00D23374" w:rsidRDefault="00A67AA5" w:rsidP="00A67AA5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188" w:type="pct"/>
          </w:tcPr>
          <w:p w:rsidR="00A67AA5" w:rsidRPr="00AA4887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pct"/>
            <w:shd w:val="clear" w:color="auto" w:fill="auto"/>
          </w:tcPr>
          <w:p w:rsidR="00A67AA5" w:rsidRPr="00AA4887" w:rsidRDefault="00DD4CE4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2,795</w:t>
            </w:r>
          </w:p>
        </w:tc>
        <w:tc>
          <w:tcPr>
            <w:tcW w:w="146" w:type="pct"/>
            <w:shd w:val="clear" w:color="auto" w:fill="auto"/>
          </w:tcPr>
          <w:p w:rsidR="00A67AA5" w:rsidRPr="00DD178B" w:rsidRDefault="00A67AA5" w:rsidP="00A67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7" w:type="pct"/>
            <w:shd w:val="clear" w:color="auto" w:fill="auto"/>
          </w:tcPr>
          <w:p w:rsidR="00A67AA5" w:rsidRPr="00A67AA5" w:rsidRDefault="00DD4CE4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1,779</w:t>
            </w:r>
          </w:p>
        </w:tc>
      </w:tr>
      <w:tr w:rsidR="00A67AA5" w:rsidRPr="00FD1117" w:rsidTr="005945DD">
        <w:trPr>
          <w:trHeight w:val="412"/>
        </w:trPr>
        <w:tc>
          <w:tcPr>
            <w:tcW w:w="2622" w:type="pct"/>
          </w:tcPr>
          <w:p w:rsidR="00A67AA5" w:rsidRPr="008E74D6" w:rsidRDefault="00A67AA5" w:rsidP="00A67AA5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Angsana New" w:hAnsi="Angsana New"/>
                <w:spacing w:val="-18"/>
                <w:sz w:val="30"/>
                <w:szCs w:val="30"/>
                <w:cs/>
              </w:rPr>
            </w:pPr>
            <w:r w:rsidRPr="008E74D6">
              <w:rPr>
                <w:rFonts w:ascii="Angsana New" w:hAnsi="Angsana New" w:hint="cs"/>
                <w:sz w:val="30"/>
                <w:szCs w:val="30"/>
                <w:cs/>
              </w:rPr>
              <w:t>ลดลงด้วยมูลค่ายุติธรรมจากการเก็บเกี่ยว</w:t>
            </w:r>
            <w:r w:rsidRPr="008E74D6">
              <w:rPr>
                <w:rFonts w:ascii="Angsana New" w:hAnsi="Angsana New"/>
                <w:sz w:val="30"/>
                <w:szCs w:val="30"/>
              </w:rPr>
              <w:t>/</w:t>
            </w:r>
            <w:r w:rsidRPr="008E74D6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88" w:type="pct"/>
          </w:tcPr>
          <w:p w:rsidR="00A67AA5" w:rsidRPr="00AA4887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pct"/>
            <w:shd w:val="clear" w:color="auto" w:fill="auto"/>
          </w:tcPr>
          <w:p w:rsidR="00A67AA5" w:rsidRPr="00AA4887" w:rsidRDefault="00DD4CE4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104,709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:rsidR="00A67AA5" w:rsidRPr="00DD178B" w:rsidRDefault="00A67AA5" w:rsidP="00A67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7" w:type="pct"/>
            <w:shd w:val="clear" w:color="auto" w:fill="auto"/>
          </w:tcPr>
          <w:p w:rsidR="00A67AA5" w:rsidRPr="00A67AA5" w:rsidRDefault="00DD4CE4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103,582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67AA5" w:rsidRPr="00FD1117" w:rsidTr="005945DD">
        <w:trPr>
          <w:trHeight w:val="412"/>
        </w:trPr>
        <w:tc>
          <w:tcPr>
            <w:tcW w:w="2622" w:type="pct"/>
          </w:tcPr>
          <w:p w:rsidR="00A67AA5" w:rsidRPr="006407D2" w:rsidRDefault="00FE40D7" w:rsidP="00A67AA5">
            <w:pPr>
              <w:tabs>
                <w:tab w:val="left" w:pos="180"/>
                <w:tab w:val="left" w:pos="360"/>
              </w:tabs>
              <w:spacing w:line="240" w:lineRule="auto"/>
              <w:ind w:right="-2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A67AA5" w:rsidRPr="006407D2">
              <w:rPr>
                <w:rFonts w:ascii="Angsana New" w:hAnsi="Angsana New" w:hint="cs"/>
                <w:sz w:val="30"/>
                <w:szCs w:val="30"/>
                <w:cs/>
              </w:rPr>
              <w:t>จากการวัดมูลค่าสินทรัพย์ชีวภาพ</w:t>
            </w:r>
          </w:p>
        </w:tc>
        <w:tc>
          <w:tcPr>
            <w:tcW w:w="188" w:type="pct"/>
          </w:tcPr>
          <w:p w:rsidR="00A67AA5" w:rsidRPr="00AA4887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pct"/>
            <w:shd w:val="clear" w:color="auto" w:fill="auto"/>
          </w:tcPr>
          <w:p w:rsidR="00A67AA5" w:rsidRPr="00AA4887" w:rsidRDefault="00DD4CE4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13,109</w:t>
            </w:r>
          </w:p>
        </w:tc>
        <w:tc>
          <w:tcPr>
            <w:tcW w:w="146" w:type="pct"/>
            <w:shd w:val="clear" w:color="auto" w:fill="auto"/>
          </w:tcPr>
          <w:p w:rsidR="00A67AA5" w:rsidRPr="00DD178B" w:rsidRDefault="00A67AA5" w:rsidP="00A67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7" w:type="pct"/>
            <w:shd w:val="clear" w:color="auto" w:fill="auto"/>
          </w:tcPr>
          <w:p w:rsidR="00A67AA5" w:rsidRPr="00A67AA5" w:rsidRDefault="00DD4CE4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13,086</w:t>
            </w:r>
          </w:p>
        </w:tc>
      </w:tr>
      <w:tr w:rsidR="00A67AA5" w:rsidRPr="00593CCB" w:rsidTr="005945DD">
        <w:trPr>
          <w:trHeight w:val="412"/>
        </w:trPr>
        <w:tc>
          <w:tcPr>
            <w:tcW w:w="2622" w:type="pct"/>
          </w:tcPr>
          <w:p w:rsidR="00A67AA5" w:rsidRPr="00345CCA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3C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5C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345CC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188" w:type="pct"/>
          </w:tcPr>
          <w:p w:rsidR="00A67AA5" w:rsidRPr="007913DF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67AA5" w:rsidRPr="00A67AA5" w:rsidRDefault="00DD4CE4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130,379</w:t>
            </w:r>
          </w:p>
        </w:tc>
        <w:tc>
          <w:tcPr>
            <w:tcW w:w="146" w:type="pct"/>
            <w:shd w:val="clear" w:color="auto" w:fill="auto"/>
          </w:tcPr>
          <w:p w:rsidR="00A67AA5" w:rsidRPr="00A67AA5" w:rsidRDefault="00A67AA5" w:rsidP="00A67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67AA5" w:rsidRPr="00A67AA5" w:rsidRDefault="00DD4CE4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93,885</w:t>
            </w:r>
          </w:p>
        </w:tc>
      </w:tr>
    </w:tbl>
    <w:p w:rsidR="000970FF" w:rsidRDefault="000970FF" w:rsidP="000970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:rsidR="00A25CEC" w:rsidRDefault="00A25CEC" w:rsidP="00A25CE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เงินลงทุนในบริษัทร่วม</w:t>
      </w:r>
    </w:p>
    <w:p w:rsidR="00A25CEC" w:rsidRDefault="00A25CEC" w:rsidP="00A25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8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229"/>
        <w:gridCol w:w="1817"/>
        <w:gridCol w:w="269"/>
        <w:gridCol w:w="1973"/>
      </w:tblGrid>
      <w:tr w:rsidR="00F106D0" w:rsidRPr="00A97446" w:rsidTr="00F106D0">
        <w:trPr>
          <w:trHeight w:val="417"/>
          <w:tblHeader/>
        </w:trPr>
        <w:tc>
          <w:tcPr>
            <w:tcW w:w="2815" w:type="pct"/>
          </w:tcPr>
          <w:p w:rsidR="00F106D0" w:rsidRPr="00980593" w:rsidRDefault="00F106D0" w:rsidP="00F10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D40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D40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D40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2562</w:t>
            </w:r>
          </w:p>
        </w:tc>
        <w:tc>
          <w:tcPr>
            <w:tcW w:w="978" w:type="pct"/>
          </w:tcPr>
          <w:p w:rsidR="00F106D0" w:rsidRPr="001B41B9" w:rsidRDefault="00F106D0" w:rsidP="00F10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3CC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F106D0" w:rsidRPr="001B41B9" w:rsidRDefault="00F106D0" w:rsidP="00F10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pct"/>
          </w:tcPr>
          <w:p w:rsidR="00F106D0" w:rsidRPr="001B41B9" w:rsidRDefault="00F106D0" w:rsidP="00F10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3C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06D0" w:rsidRPr="00A97446" w:rsidTr="00F106D0">
        <w:trPr>
          <w:trHeight w:val="402"/>
          <w:tblHeader/>
        </w:trPr>
        <w:tc>
          <w:tcPr>
            <w:tcW w:w="2815" w:type="pct"/>
          </w:tcPr>
          <w:p w:rsidR="00F106D0" w:rsidRPr="00AB7AB9" w:rsidRDefault="00F106D0" w:rsidP="00A2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85" w:type="pct"/>
            <w:gridSpan w:val="3"/>
          </w:tcPr>
          <w:p w:rsidR="00F106D0" w:rsidRPr="00F106D0" w:rsidRDefault="00F106D0" w:rsidP="00A25CEC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F106D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06D0" w:rsidRPr="00E54059" w:rsidTr="00F106D0">
        <w:trPr>
          <w:trHeight w:val="417"/>
        </w:trPr>
        <w:tc>
          <w:tcPr>
            <w:tcW w:w="2815" w:type="pct"/>
          </w:tcPr>
          <w:p w:rsidR="00F106D0" w:rsidRPr="00D67D3D" w:rsidRDefault="00F106D0" w:rsidP="00F106D0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D3D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D67D3D">
              <w:rPr>
                <w:rFonts w:ascii="Angsana New" w:hAnsi="Angsana New"/>
                <w:sz w:val="30"/>
                <w:szCs w:val="30"/>
              </w:rPr>
              <w:t xml:space="preserve"> 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2561</w:t>
            </w:r>
          </w:p>
        </w:tc>
        <w:tc>
          <w:tcPr>
            <w:tcW w:w="978" w:type="pct"/>
            <w:shd w:val="clear" w:color="auto" w:fill="auto"/>
          </w:tcPr>
          <w:p w:rsidR="00F106D0" w:rsidRPr="00CB4133" w:rsidRDefault="00F106D0" w:rsidP="00F106D0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188,676</w:t>
            </w:r>
          </w:p>
        </w:tc>
        <w:tc>
          <w:tcPr>
            <w:tcW w:w="145" w:type="pct"/>
            <w:shd w:val="clear" w:color="auto" w:fill="auto"/>
          </w:tcPr>
          <w:p w:rsidR="00F106D0" w:rsidRPr="00525524" w:rsidRDefault="00F106D0" w:rsidP="00F10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pct"/>
            <w:shd w:val="clear" w:color="auto" w:fill="auto"/>
          </w:tcPr>
          <w:p w:rsidR="00F106D0" w:rsidRPr="00CB4133" w:rsidRDefault="00F106D0" w:rsidP="00F106D0">
            <w:pPr>
              <w:pStyle w:val="acctfourfigures"/>
              <w:tabs>
                <w:tab w:val="clear" w:pos="765"/>
                <w:tab w:val="decimal" w:pos="1599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143,200</w:t>
            </w:r>
          </w:p>
        </w:tc>
      </w:tr>
      <w:tr w:rsidR="00F106D0" w:rsidRPr="00A97446" w:rsidTr="00F106D0">
        <w:trPr>
          <w:trHeight w:val="402"/>
        </w:trPr>
        <w:tc>
          <w:tcPr>
            <w:tcW w:w="2815" w:type="pct"/>
            <w:shd w:val="clear" w:color="auto" w:fill="auto"/>
          </w:tcPr>
          <w:p w:rsidR="00F106D0" w:rsidRPr="00F106D0" w:rsidRDefault="00F106D0" w:rsidP="00F10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403D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</w:t>
            </w:r>
            <w:r w:rsidRPr="00C9403D">
              <w:rPr>
                <w:rFonts w:ascii="Angsana New" w:hAnsi="Angsana New"/>
                <w:spacing w:val="-6"/>
                <w:sz w:val="30"/>
                <w:szCs w:val="30"/>
                <w:cs/>
              </w:rPr>
              <w:t>ในบริษัทร่วม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C9403D">
              <w:rPr>
                <w:rFonts w:ascii="Angsana New" w:hAnsi="Angsana New"/>
                <w:spacing w:val="-6"/>
                <w:sz w:val="30"/>
                <w:szCs w:val="30"/>
              </w:rPr>
              <w:t xml:space="preserve">- </w:t>
            </w:r>
            <w:r w:rsidRPr="00C9403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978" w:type="pct"/>
            <w:shd w:val="clear" w:color="auto" w:fill="auto"/>
          </w:tcPr>
          <w:p w:rsidR="00F106D0" w:rsidRPr="00C9403D" w:rsidRDefault="00F106D0" w:rsidP="00F106D0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40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64,899</w:t>
            </w:r>
          </w:p>
        </w:tc>
        <w:tc>
          <w:tcPr>
            <w:tcW w:w="145" w:type="pct"/>
            <w:shd w:val="clear" w:color="auto" w:fill="auto"/>
          </w:tcPr>
          <w:p w:rsidR="00F106D0" w:rsidRPr="00525524" w:rsidRDefault="00F106D0" w:rsidP="00F10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pct"/>
            <w:shd w:val="clear" w:color="auto" w:fill="auto"/>
          </w:tcPr>
          <w:p w:rsidR="00F106D0" w:rsidRPr="00CB4133" w:rsidRDefault="00F106D0" w:rsidP="00F106D0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106D0" w:rsidRPr="00A97446" w:rsidTr="00F106D0">
        <w:trPr>
          <w:trHeight w:val="402"/>
        </w:trPr>
        <w:tc>
          <w:tcPr>
            <w:tcW w:w="2815" w:type="pct"/>
            <w:shd w:val="clear" w:color="auto" w:fill="auto"/>
          </w:tcPr>
          <w:p w:rsidR="00F106D0" w:rsidRPr="00C9403D" w:rsidRDefault="00F106D0" w:rsidP="00F10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403D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  <w:p w:rsidR="00F106D0" w:rsidRPr="00C9403D" w:rsidRDefault="00F106D0" w:rsidP="00F10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403D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C9403D">
              <w:rPr>
                <w:rFonts w:ascii="Angsana New" w:hAnsi="Angsana New" w:hint="cs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978" w:type="pct"/>
            <w:shd w:val="clear" w:color="auto" w:fill="auto"/>
          </w:tcPr>
          <w:p w:rsidR="00F106D0" w:rsidRPr="00C9403D" w:rsidRDefault="00F106D0" w:rsidP="00F106D0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F106D0" w:rsidRPr="00C9403D" w:rsidRDefault="00F106D0" w:rsidP="00F106D0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40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477</w:t>
            </w:r>
          </w:p>
        </w:tc>
        <w:tc>
          <w:tcPr>
            <w:tcW w:w="145" w:type="pct"/>
            <w:shd w:val="clear" w:color="auto" w:fill="auto"/>
          </w:tcPr>
          <w:p w:rsidR="00F106D0" w:rsidRPr="00525524" w:rsidRDefault="00F106D0" w:rsidP="00F10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pct"/>
            <w:shd w:val="clear" w:color="auto" w:fill="auto"/>
          </w:tcPr>
          <w:p w:rsidR="00F106D0" w:rsidRDefault="00F106D0" w:rsidP="00F106D0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F106D0" w:rsidRPr="00CB4133" w:rsidRDefault="00F106D0" w:rsidP="00F106D0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106D0" w:rsidRPr="00A97446" w:rsidTr="00F106D0">
        <w:trPr>
          <w:trHeight w:val="402"/>
        </w:trPr>
        <w:tc>
          <w:tcPr>
            <w:tcW w:w="2815" w:type="pct"/>
            <w:shd w:val="clear" w:color="auto" w:fill="auto"/>
          </w:tcPr>
          <w:p w:rsidR="00F106D0" w:rsidRPr="00C9403D" w:rsidRDefault="00F106D0" w:rsidP="00F10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403D">
              <w:rPr>
                <w:rFonts w:ascii="Angsana New" w:hAnsi="Angsana New" w:hint="cs"/>
                <w:sz w:val="30"/>
                <w:szCs w:val="30"/>
                <w:cs/>
              </w:rPr>
              <w:t>ลดหุ้นสามัญ</w:t>
            </w:r>
          </w:p>
        </w:tc>
        <w:tc>
          <w:tcPr>
            <w:tcW w:w="978" w:type="pct"/>
            <w:shd w:val="clear" w:color="auto" w:fill="auto"/>
          </w:tcPr>
          <w:p w:rsidR="00F106D0" w:rsidRPr="00C9403D" w:rsidRDefault="00F106D0" w:rsidP="00F106D0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40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(80,000)</w:t>
            </w:r>
          </w:p>
        </w:tc>
        <w:tc>
          <w:tcPr>
            <w:tcW w:w="145" w:type="pct"/>
            <w:shd w:val="clear" w:color="auto" w:fill="auto"/>
          </w:tcPr>
          <w:p w:rsidR="00F106D0" w:rsidRPr="00A97446" w:rsidRDefault="00F106D0" w:rsidP="00F10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pct"/>
            <w:shd w:val="clear" w:color="auto" w:fill="auto"/>
          </w:tcPr>
          <w:p w:rsidR="00F106D0" w:rsidRPr="00CB4133" w:rsidRDefault="00F106D0" w:rsidP="00F106D0">
            <w:pPr>
              <w:pStyle w:val="acctfourfigures"/>
              <w:tabs>
                <w:tab w:val="clear" w:pos="765"/>
                <w:tab w:val="decimal" w:pos="1599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(80,000)</w:t>
            </w:r>
          </w:p>
        </w:tc>
      </w:tr>
      <w:tr w:rsidR="00F106D0" w:rsidRPr="00A97446" w:rsidTr="00F106D0">
        <w:trPr>
          <w:trHeight w:val="402"/>
        </w:trPr>
        <w:tc>
          <w:tcPr>
            <w:tcW w:w="2815" w:type="pct"/>
            <w:shd w:val="clear" w:color="auto" w:fill="auto"/>
          </w:tcPr>
          <w:p w:rsidR="00F106D0" w:rsidRPr="00C9403D" w:rsidRDefault="00F106D0" w:rsidP="00F106D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9403D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978" w:type="pct"/>
            <w:tcBorders>
              <w:bottom w:val="single" w:sz="4" w:space="0" w:color="auto"/>
            </w:tcBorders>
            <w:shd w:val="clear" w:color="auto" w:fill="auto"/>
          </w:tcPr>
          <w:p w:rsidR="00F106D0" w:rsidRPr="00C9403D" w:rsidRDefault="00F106D0" w:rsidP="00F106D0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40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(86,800)</w:t>
            </w:r>
          </w:p>
        </w:tc>
        <w:tc>
          <w:tcPr>
            <w:tcW w:w="145" w:type="pct"/>
            <w:shd w:val="clear" w:color="auto" w:fill="auto"/>
          </w:tcPr>
          <w:p w:rsidR="00F106D0" w:rsidRPr="00525524" w:rsidRDefault="00F106D0" w:rsidP="00F10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pct"/>
            <w:tcBorders>
              <w:bottom w:val="single" w:sz="4" w:space="0" w:color="auto"/>
            </w:tcBorders>
            <w:shd w:val="clear" w:color="auto" w:fill="auto"/>
          </w:tcPr>
          <w:p w:rsidR="00F106D0" w:rsidRPr="00CB4133" w:rsidRDefault="00F106D0" w:rsidP="00F106D0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106D0" w:rsidRPr="00520F1F" w:rsidTr="00F106D0">
        <w:trPr>
          <w:trHeight w:val="403"/>
        </w:trPr>
        <w:tc>
          <w:tcPr>
            <w:tcW w:w="2815" w:type="pct"/>
            <w:shd w:val="clear" w:color="auto" w:fill="auto"/>
          </w:tcPr>
          <w:p w:rsidR="00F106D0" w:rsidRPr="00C9403D" w:rsidRDefault="00F106D0" w:rsidP="00F106D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40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BC63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978" w:type="pct"/>
            <w:tcBorders>
              <w:bottom w:val="double" w:sz="4" w:space="0" w:color="auto"/>
            </w:tcBorders>
            <w:shd w:val="clear" w:color="auto" w:fill="auto"/>
          </w:tcPr>
          <w:p w:rsidR="00F106D0" w:rsidRPr="00C9403D" w:rsidRDefault="00F106D0" w:rsidP="00F106D0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940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87,252</w:t>
            </w:r>
          </w:p>
        </w:tc>
        <w:tc>
          <w:tcPr>
            <w:tcW w:w="145" w:type="pct"/>
            <w:shd w:val="clear" w:color="auto" w:fill="auto"/>
          </w:tcPr>
          <w:p w:rsidR="00F106D0" w:rsidRPr="00CB4133" w:rsidRDefault="00F106D0" w:rsidP="00F10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106D0" w:rsidRPr="00CB4133" w:rsidRDefault="00F106D0" w:rsidP="00F106D0">
            <w:pPr>
              <w:pStyle w:val="acctfourfigures"/>
              <w:tabs>
                <w:tab w:val="clear" w:pos="765"/>
                <w:tab w:val="decimal" w:pos="1599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63,200</w:t>
            </w:r>
          </w:p>
        </w:tc>
      </w:tr>
    </w:tbl>
    <w:p w:rsidR="00A25CEC" w:rsidRPr="00A25CEC" w:rsidRDefault="00A25CEC" w:rsidP="00A25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:rsidR="00731E45" w:rsidRPr="001B41B9" w:rsidRDefault="00731E45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  <w:sectPr w:rsidR="00731E45" w:rsidRPr="001B41B9" w:rsidSect="002C3B40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99" w:bottom="576" w:left="1008" w:header="720" w:footer="720" w:gutter="0"/>
          <w:pgNumType w:start="15"/>
          <w:cols w:space="720"/>
          <w:docGrid w:linePitch="245"/>
        </w:sectPr>
      </w:pPr>
    </w:p>
    <w:p w:rsidR="00D22B06" w:rsidRPr="00C80659" w:rsidRDefault="00D22B06" w:rsidP="00DB272E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9"/>
          <w:szCs w:val="29"/>
          <w:lang w:val="en-US" w:bidi="th-TH"/>
        </w:rPr>
      </w:pPr>
      <w:r w:rsidRPr="00BE0BAD">
        <w:rPr>
          <w:rFonts w:ascii="Angsana New" w:hAnsi="Angsana New" w:cs="Angsana New"/>
          <w:sz w:val="29"/>
          <w:szCs w:val="29"/>
          <w:cs/>
          <w:lang w:bidi="th-TH"/>
        </w:rPr>
        <w:lastRenderedPageBreak/>
        <w:t xml:space="preserve">เงินลงทุนในบริษัทร่วม ณ วันที่ </w:t>
      </w:r>
      <w:r w:rsidR="00AB1410">
        <w:rPr>
          <w:rFonts w:ascii="Angsana New" w:hAnsi="Angsana New" w:cs="Angsana New"/>
          <w:sz w:val="29"/>
          <w:szCs w:val="29"/>
          <w:lang w:val="en-US" w:bidi="th-TH"/>
        </w:rPr>
        <w:t xml:space="preserve">30 </w:t>
      </w:r>
      <w:r w:rsidR="00AB1410">
        <w:rPr>
          <w:rFonts w:ascii="Angsana New" w:hAnsi="Angsana New" w:cs="Angsana New" w:hint="cs"/>
          <w:sz w:val="29"/>
          <w:szCs w:val="29"/>
          <w:cs/>
          <w:lang w:val="en-US" w:bidi="th-TH"/>
        </w:rPr>
        <w:t>มิถุนายน</w:t>
      </w:r>
      <w:r w:rsidR="00DA2A04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 </w:t>
      </w:r>
      <w:r w:rsidR="00BE0BAD">
        <w:rPr>
          <w:rFonts w:ascii="Angsana New" w:hAnsi="Angsana New" w:cs="Angsana New" w:hint="cs"/>
          <w:sz w:val="29"/>
          <w:szCs w:val="29"/>
          <w:cs/>
          <w:lang w:val="en-US" w:bidi="th-TH"/>
        </w:rPr>
        <w:t>25</w:t>
      </w:r>
      <w:r w:rsidR="00433F59">
        <w:rPr>
          <w:rFonts w:ascii="Angsana New" w:hAnsi="Angsana New" w:cs="Angsana New"/>
          <w:sz w:val="29"/>
          <w:szCs w:val="29"/>
          <w:lang w:val="en-US" w:bidi="th-TH"/>
        </w:rPr>
        <w:t>62</w:t>
      </w:r>
      <w:r w:rsidRPr="00C80659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 </w:t>
      </w:r>
      <w:r w:rsidRPr="00C80659">
        <w:rPr>
          <w:rFonts w:ascii="Angsana New" w:hAnsi="Angsana New" w:cs="Angsana New"/>
          <w:sz w:val="29"/>
          <w:szCs w:val="29"/>
          <w:cs/>
          <w:lang w:val="en-US" w:bidi="th-TH"/>
        </w:rPr>
        <w:t xml:space="preserve">และ </w:t>
      </w:r>
      <w:r w:rsidR="000B4222" w:rsidRPr="00C80659">
        <w:rPr>
          <w:rFonts w:ascii="Angsana New" w:hAnsi="Angsana New" w:cs="Angsana New"/>
          <w:sz w:val="29"/>
          <w:szCs w:val="29"/>
          <w:lang w:val="en-US" w:bidi="th-TH"/>
        </w:rPr>
        <w:t xml:space="preserve">30 </w:t>
      </w:r>
      <w:r w:rsidR="000B4222" w:rsidRPr="00C80659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กันยายน </w:t>
      </w:r>
      <w:r w:rsidR="00433F59">
        <w:rPr>
          <w:rFonts w:ascii="Angsana New" w:hAnsi="Angsana New" w:cs="Angsana New"/>
          <w:sz w:val="29"/>
          <w:szCs w:val="29"/>
          <w:lang w:val="en-US" w:bidi="th-TH"/>
        </w:rPr>
        <w:t>2561</w:t>
      </w:r>
      <w:r w:rsidRPr="00C80659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 </w:t>
      </w:r>
      <w:r w:rsidR="00D57271">
        <w:rPr>
          <w:rFonts w:ascii="Angsana New" w:hAnsi="Angsana New" w:cs="Angsana New"/>
          <w:sz w:val="29"/>
          <w:szCs w:val="29"/>
          <w:cs/>
          <w:lang w:val="en-US" w:bidi="th-TH"/>
        </w:rPr>
        <w:t>และเงินปันผล</w:t>
      </w:r>
      <w:r w:rsidR="007C0077" w:rsidRPr="00C80659">
        <w:rPr>
          <w:rFonts w:ascii="Angsana New" w:hAnsi="Angsana New" w:cs="Angsana New" w:hint="cs"/>
          <w:sz w:val="29"/>
          <w:szCs w:val="29"/>
          <w:cs/>
          <w:lang w:val="en-US" w:bidi="th-TH"/>
        </w:rPr>
        <w:t>จากเงินลงทุน</w:t>
      </w:r>
      <w:r w:rsidR="000B4222" w:rsidRPr="00C80659">
        <w:rPr>
          <w:rFonts w:ascii="Angsana New" w:hAnsi="Angsana New" w:cs="Angsana New"/>
          <w:sz w:val="29"/>
          <w:szCs w:val="29"/>
          <w:cs/>
          <w:lang w:val="en-US" w:bidi="th-TH"/>
        </w:rPr>
        <w:t>สำหรับงวด</w:t>
      </w:r>
      <w:r w:rsidR="00AB1410">
        <w:rPr>
          <w:rFonts w:ascii="Angsana New" w:hAnsi="Angsana New" w:cs="Angsana New" w:hint="cs"/>
          <w:sz w:val="29"/>
          <w:szCs w:val="29"/>
          <w:cs/>
          <w:lang w:val="en-US" w:bidi="th-TH"/>
        </w:rPr>
        <w:t>เก้า</w:t>
      </w:r>
      <w:r w:rsidRPr="00C80659">
        <w:rPr>
          <w:rFonts w:ascii="Angsana New" w:hAnsi="Angsana New" w:cs="Angsana New" w:hint="cs"/>
          <w:sz w:val="29"/>
          <w:szCs w:val="29"/>
          <w:cs/>
          <w:lang w:val="en-US" w:bidi="th-TH"/>
        </w:rPr>
        <w:t>เดือน</w:t>
      </w:r>
      <w:r w:rsidRPr="00C80659">
        <w:rPr>
          <w:rFonts w:ascii="Angsana New" w:hAnsi="Angsana New" w:cs="Angsana New"/>
          <w:sz w:val="29"/>
          <w:szCs w:val="29"/>
          <w:cs/>
          <w:lang w:val="en-US" w:bidi="th-TH"/>
        </w:rPr>
        <w:t>สิ้นสุดวันที่</w:t>
      </w:r>
      <w:r w:rsidRPr="00C80659">
        <w:rPr>
          <w:rFonts w:ascii="Angsana New" w:hAnsi="Angsana New" w:cs="Angsana New"/>
          <w:sz w:val="29"/>
          <w:szCs w:val="29"/>
          <w:cs/>
          <w:lang w:bidi="th-TH"/>
        </w:rPr>
        <w:t xml:space="preserve"> </w:t>
      </w:r>
      <w:r w:rsidR="00AB1410">
        <w:rPr>
          <w:rFonts w:ascii="Angsana New" w:hAnsi="Angsana New" w:cs="Angsana New"/>
          <w:sz w:val="29"/>
          <w:szCs w:val="29"/>
          <w:lang w:val="en-US" w:bidi="th-TH"/>
        </w:rPr>
        <w:t xml:space="preserve">30 </w:t>
      </w:r>
      <w:r w:rsidR="00AB1410">
        <w:rPr>
          <w:rFonts w:ascii="Angsana New" w:hAnsi="Angsana New" w:cs="Angsana New" w:hint="cs"/>
          <w:sz w:val="29"/>
          <w:szCs w:val="29"/>
          <w:cs/>
          <w:lang w:val="en-US" w:bidi="th-TH"/>
        </w:rPr>
        <w:t>มิถุนายน</w:t>
      </w:r>
      <w:r w:rsidR="00BC0881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 </w:t>
      </w:r>
      <w:r w:rsidRPr="00C80659">
        <w:rPr>
          <w:rFonts w:ascii="Angsana New" w:hAnsi="Angsana New" w:cs="Angsana New"/>
          <w:sz w:val="29"/>
          <w:szCs w:val="29"/>
          <w:cs/>
          <w:lang w:val="en-US" w:bidi="th-TH"/>
        </w:rPr>
        <w:t>มีดังนี้</w:t>
      </w:r>
    </w:p>
    <w:p w:rsidR="007D2F0E" w:rsidRDefault="007D2F0E" w:rsidP="002B68D9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33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1647"/>
        <w:gridCol w:w="900"/>
        <w:gridCol w:w="236"/>
        <w:gridCol w:w="844"/>
        <w:gridCol w:w="236"/>
        <w:gridCol w:w="844"/>
        <w:gridCol w:w="236"/>
        <w:gridCol w:w="844"/>
        <w:gridCol w:w="236"/>
        <w:gridCol w:w="844"/>
        <w:gridCol w:w="236"/>
        <w:gridCol w:w="844"/>
        <w:gridCol w:w="236"/>
        <w:gridCol w:w="844"/>
        <w:gridCol w:w="236"/>
        <w:gridCol w:w="844"/>
        <w:gridCol w:w="236"/>
        <w:gridCol w:w="844"/>
        <w:gridCol w:w="236"/>
        <w:gridCol w:w="934"/>
      </w:tblGrid>
      <w:tr w:rsidR="00E33A81" w:rsidRPr="00E33A81" w:rsidTr="00A5282A">
        <w:tc>
          <w:tcPr>
            <w:tcW w:w="1980" w:type="dxa"/>
          </w:tcPr>
          <w:p w:rsidR="00731E45" w:rsidRPr="00E33A81" w:rsidRDefault="00731E45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7" w:type="dxa"/>
            <w:vAlign w:val="bottom"/>
          </w:tcPr>
          <w:p w:rsidR="00731E45" w:rsidRPr="00E33A81" w:rsidRDefault="00731E45" w:rsidP="00CB16A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731E45" w:rsidRPr="00E33A81" w:rsidRDefault="00731E45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31E45" w:rsidRPr="00E33A81" w:rsidRDefault="00731E45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:rsidR="00731E45" w:rsidRPr="00E33A81" w:rsidRDefault="00731E45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31E45" w:rsidRPr="00E33A81" w:rsidRDefault="00731E45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:rsidR="00731E45" w:rsidRPr="00E33A81" w:rsidRDefault="00731E45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31E45" w:rsidRPr="00E33A81" w:rsidRDefault="00731E45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:rsidR="00731E45" w:rsidRPr="00E33A81" w:rsidRDefault="00731E45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31E45" w:rsidRPr="00E33A81" w:rsidRDefault="00731E45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4" w:type="dxa"/>
            <w:gridSpan w:val="11"/>
            <w:vAlign w:val="bottom"/>
          </w:tcPr>
          <w:p w:rsidR="00731E45" w:rsidRPr="00E33A81" w:rsidRDefault="00731E45" w:rsidP="00826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3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33A81" w:rsidRPr="00E33A81" w:rsidTr="00A5282A">
        <w:tc>
          <w:tcPr>
            <w:tcW w:w="1980" w:type="dxa"/>
          </w:tcPr>
          <w:p w:rsidR="00731E45" w:rsidRPr="00E33A81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7" w:type="dxa"/>
            <w:vAlign w:val="bottom"/>
          </w:tcPr>
          <w:p w:rsidR="00731E45" w:rsidRPr="00E33A81" w:rsidRDefault="00731E45" w:rsidP="00731E4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236" w:type="dxa"/>
            <w:vAlign w:val="bottom"/>
          </w:tcPr>
          <w:p w:rsidR="00731E45" w:rsidRPr="00E33A81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31E45" w:rsidRPr="00E33A81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31E45" w:rsidRPr="00E33A81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gridSpan w:val="3"/>
            <w:vAlign w:val="bottom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มูลค่าตาม</w:t>
            </w:r>
          </w:p>
        </w:tc>
        <w:tc>
          <w:tcPr>
            <w:tcW w:w="236" w:type="dxa"/>
            <w:vAlign w:val="bottom"/>
          </w:tcPr>
          <w:p w:rsidR="00731E45" w:rsidRPr="00E33A81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4" w:type="dxa"/>
            <w:gridSpan w:val="3"/>
            <w:vAlign w:val="bottom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เงินปันผลสำหรับ</w:t>
            </w:r>
          </w:p>
        </w:tc>
      </w:tr>
      <w:tr w:rsidR="00E33A81" w:rsidRPr="00E33A81" w:rsidTr="00A5282A">
        <w:tc>
          <w:tcPr>
            <w:tcW w:w="1980" w:type="dxa"/>
          </w:tcPr>
          <w:p w:rsidR="00731E45" w:rsidRPr="00E33A81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7" w:type="dxa"/>
            <w:vAlign w:val="bottom"/>
          </w:tcPr>
          <w:p w:rsidR="00731E45" w:rsidRPr="00E33A81" w:rsidRDefault="00731E45" w:rsidP="00731E4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980" w:type="dxa"/>
            <w:gridSpan w:val="3"/>
            <w:vAlign w:val="bottom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236" w:type="dxa"/>
            <w:vAlign w:val="bottom"/>
          </w:tcPr>
          <w:p w:rsidR="00731E45" w:rsidRPr="00E33A81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24" w:type="dxa"/>
            <w:gridSpan w:val="3"/>
            <w:vAlign w:val="bottom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36" w:type="dxa"/>
            <w:vAlign w:val="bottom"/>
          </w:tcPr>
          <w:p w:rsidR="00731E45" w:rsidRPr="00E33A81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gridSpan w:val="3"/>
            <w:vAlign w:val="bottom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  <w:vAlign w:val="bottom"/>
          </w:tcPr>
          <w:p w:rsidR="00731E45" w:rsidRPr="00E33A81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gridSpan w:val="3"/>
            <w:vAlign w:val="bottom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36" w:type="dxa"/>
            <w:vAlign w:val="bottom"/>
          </w:tcPr>
          <w:p w:rsidR="00731E45" w:rsidRPr="00E33A81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4" w:type="dxa"/>
            <w:gridSpan w:val="3"/>
            <w:vAlign w:val="bottom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  <w:cs/>
              </w:rPr>
              <w:t>งวดเก้าเดือนสิ้นสุดวันที่</w:t>
            </w:r>
          </w:p>
        </w:tc>
      </w:tr>
      <w:tr w:rsidR="00E33A81" w:rsidRPr="00E33A81" w:rsidTr="00A5282A">
        <w:tc>
          <w:tcPr>
            <w:tcW w:w="1980" w:type="dxa"/>
          </w:tcPr>
          <w:p w:rsidR="00731E45" w:rsidRPr="00E33A81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7" w:type="dxa"/>
            <w:vAlign w:val="bottom"/>
          </w:tcPr>
          <w:p w:rsidR="00731E45" w:rsidRPr="00E33A81" w:rsidRDefault="00731E45" w:rsidP="00731E4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33A81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33A81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:rsidR="00731E45" w:rsidRPr="00E33A81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33A81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33A81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:rsidR="00731E45" w:rsidRPr="00E33A81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33A81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33A81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:rsidR="00731E45" w:rsidRPr="00E33A81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33A81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33A81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:rsidR="00731E45" w:rsidRPr="00E33A81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33A81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33A81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E33A81" w:rsidRPr="00E33A81" w:rsidTr="00A5282A">
        <w:tc>
          <w:tcPr>
            <w:tcW w:w="1980" w:type="dxa"/>
          </w:tcPr>
          <w:p w:rsidR="00731E45" w:rsidRPr="00E33A81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7" w:type="dxa"/>
          </w:tcPr>
          <w:p w:rsidR="00731E45" w:rsidRPr="00E33A81" w:rsidRDefault="00731E45" w:rsidP="00731E4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:rsidR="00731E45" w:rsidRPr="00E33A81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:rsidR="00731E45" w:rsidRPr="00E33A81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:rsidR="00731E45" w:rsidRPr="00E33A81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:rsidR="00731E45" w:rsidRPr="00E33A81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E33A81" w:rsidRPr="00E33A81" w:rsidTr="00A5282A">
        <w:tc>
          <w:tcPr>
            <w:tcW w:w="1980" w:type="dxa"/>
          </w:tcPr>
          <w:p w:rsidR="00731E45" w:rsidRPr="00E33A81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7" w:type="dxa"/>
          </w:tcPr>
          <w:p w:rsidR="00731E45" w:rsidRPr="00E33A81" w:rsidRDefault="00731E45" w:rsidP="00731E4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3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3A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:rsidR="00731E45" w:rsidRPr="00E33A81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94" w:type="dxa"/>
            <w:gridSpan w:val="15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3A8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33A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E33A8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33A81" w:rsidRPr="00E33A81" w:rsidTr="00A5282A">
        <w:tc>
          <w:tcPr>
            <w:tcW w:w="1980" w:type="dxa"/>
          </w:tcPr>
          <w:p w:rsidR="00731E45" w:rsidRPr="00E33A81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33A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647" w:type="dxa"/>
          </w:tcPr>
          <w:p w:rsidR="00731E45" w:rsidRPr="00E33A81" w:rsidRDefault="00731E45" w:rsidP="00731E4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731E45" w:rsidRPr="00E33A81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31E45" w:rsidRPr="00E33A81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31E45" w:rsidRPr="00E33A81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31E45" w:rsidRPr="00E33A81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:rsidR="00731E45" w:rsidRPr="00E33A81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3A81" w:rsidRPr="00E33A81" w:rsidTr="00A5282A">
        <w:tc>
          <w:tcPr>
            <w:tcW w:w="1980" w:type="dxa"/>
          </w:tcPr>
          <w:p w:rsidR="00731E45" w:rsidRPr="00E33A81" w:rsidRDefault="00731E45" w:rsidP="00E33A81">
            <w:pPr>
              <w:tabs>
                <w:tab w:val="left" w:pos="115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3A8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บริษัท อีสเทิร์น ซีบอร์ด </w:t>
            </w:r>
          </w:p>
        </w:tc>
        <w:tc>
          <w:tcPr>
            <w:tcW w:w="1647" w:type="dxa"/>
          </w:tcPr>
          <w:p w:rsidR="00731E45" w:rsidRPr="00E33A81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</w:tcPr>
          <w:p w:rsidR="00731E45" w:rsidRPr="00E33A81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731E45" w:rsidRPr="00E33A81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23" w:right="-457" w:hanging="873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:rsidR="00731E45" w:rsidRPr="00E33A81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731E45" w:rsidRPr="00E33A81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:rsidR="00731E45" w:rsidRPr="00E33A81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731E45" w:rsidRPr="00E33A81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:rsidR="00731E45" w:rsidRPr="00E33A81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731E45" w:rsidRPr="00E33A81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:rsidR="00731E45" w:rsidRPr="00E33A81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731E45" w:rsidRPr="00E33A81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:rsidR="00731E45" w:rsidRPr="00E33A81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731E45" w:rsidRPr="00E33A81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:rsidR="00731E45" w:rsidRPr="00E33A81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731E45" w:rsidRPr="00E33A81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:rsidR="00731E45" w:rsidRPr="00E33A81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731E45" w:rsidRPr="00E33A81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:rsidR="00731E45" w:rsidRPr="00E33A81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731E45" w:rsidRPr="00E33A81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34" w:type="dxa"/>
          </w:tcPr>
          <w:p w:rsidR="00731E45" w:rsidRPr="00E33A81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E33A81" w:rsidRPr="00E33A81" w:rsidTr="00A5282A">
        <w:tc>
          <w:tcPr>
            <w:tcW w:w="1980" w:type="dxa"/>
          </w:tcPr>
          <w:p w:rsidR="00E33A81" w:rsidRPr="00E33A81" w:rsidRDefault="00E33A81" w:rsidP="00E33A81">
            <w:pPr>
              <w:tabs>
                <w:tab w:val="clear" w:pos="1644"/>
                <w:tab w:val="left" w:pos="972"/>
              </w:tabs>
              <w:spacing w:line="240" w:lineRule="auto"/>
              <w:ind w:left="72" w:right="-14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33A8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อินดัสเตรียล</w:t>
            </w:r>
            <w:r w:rsidRPr="00E33A8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E33A8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เอสเตท</w:t>
            </w:r>
          </w:p>
          <w:p w:rsidR="00E33A81" w:rsidRPr="00E33A81" w:rsidRDefault="00E33A81" w:rsidP="00E33A81">
            <w:pPr>
              <w:tabs>
                <w:tab w:val="clear" w:pos="1644"/>
                <w:tab w:val="clear" w:pos="1871"/>
                <w:tab w:val="left" w:pos="1062"/>
                <w:tab w:val="left" w:pos="1332"/>
              </w:tabs>
              <w:spacing w:line="240" w:lineRule="auto"/>
              <w:ind w:left="162" w:right="-19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33A8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(ระยอง) จำกัด</w:t>
            </w:r>
          </w:p>
        </w:tc>
        <w:tc>
          <w:tcPr>
            <w:tcW w:w="1647" w:type="dxa"/>
          </w:tcPr>
          <w:p w:rsidR="00E33A81" w:rsidRPr="00E33A81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  <w:cs/>
              </w:rPr>
              <w:t>พัฒนาอสังหาริมทรัพย์</w:t>
            </w:r>
          </w:p>
        </w:tc>
        <w:tc>
          <w:tcPr>
            <w:tcW w:w="900" w:type="dxa"/>
          </w:tcPr>
          <w:p w:rsidR="00E33A81" w:rsidRPr="00E33A81" w:rsidRDefault="00E33A81" w:rsidP="00E33A81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E33A81" w:rsidRPr="00E33A81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</w:t>
            </w:r>
          </w:p>
        </w:tc>
        <w:tc>
          <w:tcPr>
            <w:tcW w:w="236" w:type="dxa"/>
          </w:tcPr>
          <w:p w:rsidR="00E33A81" w:rsidRPr="00E33A81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23" w:right="-457" w:hanging="8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:rsidR="00E33A81" w:rsidRPr="00E33A81" w:rsidRDefault="00E33A81" w:rsidP="00E33A81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E33A81" w:rsidRPr="00E33A81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36" w:type="dxa"/>
          </w:tcPr>
          <w:p w:rsidR="00E33A81" w:rsidRPr="00E33A81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:rsidR="00E33A81" w:rsidRPr="00E33A81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10"/>
                <w:tab w:val="decimal" w:pos="-40"/>
              </w:tabs>
              <w:spacing w:line="240" w:lineRule="auto"/>
              <w:ind w:left="-310" w:right="3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:rsidR="00E33A81" w:rsidRPr="00E33A81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10"/>
                <w:tab w:val="decimal" w:pos="-40"/>
              </w:tabs>
              <w:spacing w:line="240" w:lineRule="auto"/>
              <w:ind w:left="-31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</w:rPr>
              <w:t>158,000</w:t>
            </w:r>
          </w:p>
        </w:tc>
        <w:tc>
          <w:tcPr>
            <w:tcW w:w="236" w:type="dxa"/>
          </w:tcPr>
          <w:p w:rsidR="00E33A81" w:rsidRPr="00E33A81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:rsidR="00E33A81" w:rsidRPr="00E33A81" w:rsidRDefault="00E33A81" w:rsidP="00E33A81">
            <w:pPr>
              <w:tabs>
                <w:tab w:val="clear" w:pos="680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E33A81" w:rsidRPr="00E33A81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10"/>
                <w:tab w:val="decimal" w:pos="-40"/>
              </w:tabs>
              <w:spacing w:line="240" w:lineRule="auto"/>
              <w:ind w:left="-31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</w:rPr>
              <w:t>358,000</w:t>
            </w:r>
          </w:p>
        </w:tc>
        <w:tc>
          <w:tcPr>
            <w:tcW w:w="236" w:type="dxa"/>
          </w:tcPr>
          <w:p w:rsidR="00E33A81" w:rsidRPr="00E33A81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:rsidR="00E33A81" w:rsidRPr="00E33A81" w:rsidRDefault="00E33A81" w:rsidP="00E33A8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E33A81" w:rsidRPr="00E33A81" w:rsidRDefault="00E33A81" w:rsidP="00E33A8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</w:rPr>
              <w:t>63,200</w:t>
            </w:r>
          </w:p>
        </w:tc>
        <w:tc>
          <w:tcPr>
            <w:tcW w:w="236" w:type="dxa"/>
          </w:tcPr>
          <w:p w:rsidR="00E33A81" w:rsidRPr="00E33A81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:rsidR="00E33A81" w:rsidRPr="00E33A81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:rsidR="00E33A81" w:rsidRPr="00E33A81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143,200</w:t>
            </w:r>
          </w:p>
        </w:tc>
        <w:tc>
          <w:tcPr>
            <w:tcW w:w="236" w:type="dxa"/>
          </w:tcPr>
          <w:p w:rsidR="00E33A81" w:rsidRPr="00E33A81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  <w:shd w:val="clear" w:color="auto" w:fill="auto"/>
          </w:tcPr>
          <w:p w:rsidR="00E33A81" w:rsidRPr="00E33A81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:rsidR="00E33A81" w:rsidRPr="00E33A81" w:rsidRDefault="009B6C80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87,252</w:t>
            </w:r>
          </w:p>
        </w:tc>
        <w:tc>
          <w:tcPr>
            <w:tcW w:w="236" w:type="dxa"/>
          </w:tcPr>
          <w:p w:rsidR="00E33A81" w:rsidRPr="00E33A81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  <w:shd w:val="clear" w:color="auto" w:fill="auto"/>
          </w:tcPr>
          <w:p w:rsidR="00E33A81" w:rsidRPr="00E33A81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:rsidR="00E33A81" w:rsidRPr="00E33A81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188,676</w:t>
            </w:r>
          </w:p>
        </w:tc>
        <w:tc>
          <w:tcPr>
            <w:tcW w:w="236" w:type="dxa"/>
          </w:tcPr>
          <w:p w:rsidR="00E33A81" w:rsidRPr="00E33A81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:rsidR="00E33A81" w:rsidRPr="00E33A81" w:rsidRDefault="00E33A81" w:rsidP="00E33A8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E33A81" w:rsidRPr="00E33A81" w:rsidRDefault="00E33A81" w:rsidP="00E33A8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</w:rPr>
              <w:t>86,800</w:t>
            </w:r>
          </w:p>
        </w:tc>
        <w:tc>
          <w:tcPr>
            <w:tcW w:w="236" w:type="dxa"/>
          </w:tcPr>
          <w:p w:rsidR="00E33A81" w:rsidRPr="00E33A81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34" w:type="dxa"/>
          </w:tcPr>
          <w:p w:rsidR="00E33A81" w:rsidRPr="00E33A81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:rsidR="00E33A81" w:rsidRPr="00E33A81" w:rsidRDefault="00E33A81" w:rsidP="00DB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</w:rPr>
              <w:t>215,600</w:t>
            </w:r>
          </w:p>
        </w:tc>
      </w:tr>
      <w:tr w:rsidR="00E33A81" w:rsidRPr="00E33A81" w:rsidTr="00A5282A">
        <w:tc>
          <w:tcPr>
            <w:tcW w:w="1980" w:type="dxa"/>
          </w:tcPr>
          <w:p w:rsidR="00E33A81" w:rsidRPr="00E33A81" w:rsidRDefault="00E33A81" w:rsidP="00E33A81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33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47" w:type="dxa"/>
          </w:tcPr>
          <w:p w:rsidR="00E33A81" w:rsidRPr="00E33A81" w:rsidRDefault="00E33A81" w:rsidP="00E33A8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:rsidR="00E33A81" w:rsidRPr="00E33A81" w:rsidRDefault="00E33A81" w:rsidP="00E33A81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E33A81" w:rsidRPr="00E33A81" w:rsidRDefault="00E33A81" w:rsidP="00E33A81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423" w:right="-457" w:hanging="87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4" w:type="dxa"/>
          </w:tcPr>
          <w:p w:rsidR="00E33A81" w:rsidRPr="00E33A81" w:rsidRDefault="00E33A81" w:rsidP="00E33A81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E33A81" w:rsidRPr="00E33A81" w:rsidRDefault="00E33A81" w:rsidP="00E33A8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:rsidR="00E33A81" w:rsidRPr="00E33A81" w:rsidRDefault="00E33A81" w:rsidP="00E33A81">
            <w:pPr>
              <w:tabs>
                <w:tab w:val="clear" w:pos="680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E33A81" w:rsidRPr="00E33A81" w:rsidRDefault="00E33A81" w:rsidP="00E33A8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4" w:type="dxa"/>
          </w:tcPr>
          <w:p w:rsidR="00E33A81" w:rsidRPr="00E33A81" w:rsidRDefault="00E33A81" w:rsidP="00E33A8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E33A81" w:rsidRPr="00E33A81" w:rsidRDefault="00E33A81" w:rsidP="00E33A8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E33A81" w:rsidRPr="00E33A81" w:rsidRDefault="00E33A81" w:rsidP="00E33A8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3A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63,200</w:t>
            </w:r>
          </w:p>
        </w:tc>
        <w:tc>
          <w:tcPr>
            <w:tcW w:w="236" w:type="dxa"/>
          </w:tcPr>
          <w:p w:rsidR="00E33A81" w:rsidRPr="00E33A81" w:rsidRDefault="00E33A81" w:rsidP="00E33A8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E33A81" w:rsidRPr="00E33A81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33A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143,200</w:t>
            </w:r>
          </w:p>
        </w:tc>
        <w:tc>
          <w:tcPr>
            <w:tcW w:w="236" w:type="dxa"/>
          </w:tcPr>
          <w:p w:rsidR="00E33A81" w:rsidRPr="00E33A81" w:rsidRDefault="00E33A81" w:rsidP="00E33A8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3A81" w:rsidRPr="00E33A81" w:rsidRDefault="009B6C80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87,252</w:t>
            </w:r>
          </w:p>
        </w:tc>
        <w:tc>
          <w:tcPr>
            <w:tcW w:w="236" w:type="dxa"/>
          </w:tcPr>
          <w:p w:rsidR="00E33A81" w:rsidRPr="00E33A81" w:rsidRDefault="00E33A81" w:rsidP="00E33A8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3A81" w:rsidRPr="00E33A81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33A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188,676</w:t>
            </w:r>
          </w:p>
        </w:tc>
        <w:tc>
          <w:tcPr>
            <w:tcW w:w="236" w:type="dxa"/>
          </w:tcPr>
          <w:p w:rsidR="00E33A81" w:rsidRPr="00E33A81" w:rsidRDefault="00E33A81" w:rsidP="00E33A8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E33A81" w:rsidRPr="00E33A81" w:rsidRDefault="00E33A81" w:rsidP="00E33A8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3A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86,800</w:t>
            </w:r>
          </w:p>
        </w:tc>
        <w:tc>
          <w:tcPr>
            <w:tcW w:w="236" w:type="dxa"/>
          </w:tcPr>
          <w:p w:rsidR="00E33A81" w:rsidRPr="00E33A81" w:rsidRDefault="00E33A81" w:rsidP="00E33A8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:rsidR="00E33A81" w:rsidRPr="00E33A81" w:rsidRDefault="00E33A81" w:rsidP="00E33A8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33A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215,600</w:t>
            </w:r>
          </w:p>
        </w:tc>
      </w:tr>
    </w:tbl>
    <w:p w:rsidR="002048B4" w:rsidRPr="002048B4" w:rsidRDefault="002048B4" w:rsidP="007C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731E45" w:rsidRPr="005945DD" w:rsidRDefault="00731E45" w:rsidP="007C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5945DD">
        <w:rPr>
          <w:rFonts w:ascii="Angsana New" w:hAnsi="Angsana New"/>
          <w:sz w:val="30"/>
          <w:szCs w:val="30"/>
          <w:cs/>
        </w:rPr>
        <w:t>บริษัทร่วม</w:t>
      </w:r>
      <w:r w:rsidRPr="005945DD">
        <w:rPr>
          <w:rFonts w:ascii="Angsana New" w:hAnsi="Angsana New" w:hint="cs"/>
          <w:sz w:val="30"/>
          <w:szCs w:val="30"/>
          <w:cs/>
        </w:rPr>
        <w:t>ดังกล่าว</w:t>
      </w:r>
      <w:r w:rsidRPr="005945DD">
        <w:rPr>
          <w:rFonts w:ascii="Angsana New" w:hAnsi="Angsana New"/>
          <w:sz w:val="30"/>
          <w:szCs w:val="30"/>
          <w:cs/>
        </w:rPr>
        <w:t>ดำเนินธุรกิจในประเทศไทย</w:t>
      </w:r>
    </w:p>
    <w:p w:rsidR="00731E45" w:rsidRPr="007513C2" w:rsidRDefault="00731E45" w:rsidP="007C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492570" w:rsidRPr="00D2403C" w:rsidRDefault="00492570" w:rsidP="00D2403C">
      <w:pPr>
        <w:rPr>
          <w:rFonts w:ascii="Angsana New" w:hAnsi="Angsana New"/>
          <w:sz w:val="30"/>
          <w:szCs w:val="30"/>
          <w:cs/>
          <w:lang w:val="en-GB"/>
        </w:rPr>
        <w:sectPr w:rsidR="00492570" w:rsidRPr="00D2403C" w:rsidSect="00F5417C">
          <w:headerReference w:type="even" r:id="rId12"/>
          <w:headerReference w:type="default" r:id="rId13"/>
          <w:headerReference w:type="first" r:id="rId14"/>
          <w:footerReference w:type="first" r:id="rId15"/>
          <w:pgSz w:w="16834" w:h="11909" w:orient="landscape" w:code="9"/>
          <w:pgMar w:top="691" w:right="1152" w:bottom="576" w:left="1152" w:header="720" w:footer="720" w:gutter="0"/>
          <w:cols w:space="720"/>
          <w:titlePg/>
        </w:sectPr>
      </w:pPr>
    </w:p>
    <w:tbl>
      <w:tblPr>
        <w:tblW w:w="140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1530"/>
        <w:gridCol w:w="1080"/>
        <w:gridCol w:w="1170"/>
        <w:gridCol w:w="236"/>
        <w:gridCol w:w="1114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7513C2" w:rsidRPr="00E33A81" w:rsidDel="00685444" w:rsidTr="00E33A81">
        <w:tc>
          <w:tcPr>
            <w:tcW w:w="2160" w:type="dxa"/>
          </w:tcPr>
          <w:p w:rsidR="007513C2" w:rsidRPr="00E33A81" w:rsidRDefault="007513C2" w:rsidP="005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:rsidR="007513C2" w:rsidRPr="00E33A81" w:rsidRDefault="007513C2" w:rsidP="00536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50" w:type="dxa"/>
            <w:gridSpan w:val="2"/>
          </w:tcPr>
          <w:p w:rsidR="007513C2" w:rsidRPr="00E33A81" w:rsidDel="00685444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:rsidR="007513C2" w:rsidRPr="0046224E" w:rsidRDefault="007513C2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7864" w:type="dxa"/>
            <w:gridSpan w:val="11"/>
          </w:tcPr>
          <w:p w:rsidR="007513C2" w:rsidRPr="00E33A81" w:rsidDel="00685444" w:rsidRDefault="00BF48E6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                                                   </w:t>
            </w:r>
            <w:r w:rsidR="007513C2" w:rsidRPr="00E33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513C2" w:rsidRPr="00E33A81" w:rsidTr="00E33A81">
        <w:tc>
          <w:tcPr>
            <w:tcW w:w="2160" w:type="dxa"/>
          </w:tcPr>
          <w:p w:rsidR="007513C2" w:rsidRPr="00E33A81" w:rsidRDefault="007513C2" w:rsidP="005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:rsidR="007513C2" w:rsidRPr="00E33A81" w:rsidRDefault="007513C2" w:rsidP="00536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gridSpan w:val="2"/>
          </w:tcPr>
          <w:p w:rsidR="007513C2" w:rsidRPr="00E33A81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</w:t>
            </w:r>
          </w:p>
        </w:tc>
        <w:tc>
          <w:tcPr>
            <w:tcW w:w="236" w:type="dxa"/>
          </w:tcPr>
          <w:p w:rsidR="007513C2" w:rsidRPr="0046224E" w:rsidRDefault="007513C2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64" w:type="dxa"/>
            <w:gridSpan w:val="3"/>
          </w:tcPr>
          <w:p w:rsidR="007513C2" w:rsidRPr="00E33A81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513C2" w:rsidRPr="00E33A81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7513C2" w:rsidRPr="00E33A81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513C2" w:rsidRPr="00E33A81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7513C2" w:rsidRPr="00E33A81" w:rsidRDefault="007513C2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</w:t>
            </w:r>
            <w:r w:rsidRPr="00E33A8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สำหรับ</w:t>
            </w:r>
          </w:p>
        </w:tc>
      </w:tr>
      <w:tr w:rsidR="007513C2" w:rsidRPr="00E33A81" w:rsidTr="00E33A81">
        <w:tc>
          <w:tcPr>
            <w:tcW w:w="2160" w:type="dxa"/>
          </w:tcPr>
          <w:p w:rsidR="007513C2" w:rsidRPr="00E33A81" w:rsidRDefault="007513C2" w:rsidP="005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:rsidR="007513C2" w:rsidRPr="00E33A81" w:rsidRDefault="007513C2" w:rsidP="00536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2250" w:type="dxa"/>
            <w:gridSpan w:val="2"/>
          </w:tcPr>
          <w:p w:rsidR="007513C2" w:rsidRPr="00E33A81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  <w:tc>
          <w:tcPr>
            <w:tcW w:w="236" w:type="dxa"/>
          </w:tcPr>
          <w:p w:rsidR="007513C2" w:rsidRPr="0046224E" w:rsidRDefault="007513C2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64" w:type="dxa"/>
            <w:gridSpan w:val="3"/>
          </w:tcPr>
          <w:p w:rsidR="007513C2" w:rsidRPr="00E33A81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</w:tcPr>
          <w:p w:rsidR="007513C2" w:rsidRPr="00E33A81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7513C2" w:rsidRPr="00E33A81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:rsidR="007513C2" w:rsidRPr="00E33A81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7513C2" w:rsidRPr="00E33A81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งวดเก้าเดือนสิ้นสุดวันที่</w:t>
            </w:r>
          </w:p>
        </w:tc>
      </w:tr>
      <w:tr w:rsidR="007513C2" w:rsidRPr="00E33A81" w:rsidTr="00E33A81">
        <w:tc>
          <w:tcPr>
            <w:tcW w:w="2160" w:type="dxa"/>
          </w:tcPr>
          <w:p w:rsidR="007513C2" w:rsidRPr="00E33A81" w:rsidRDefault="007513C2" w:rsidP="00B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:rsidR="007513C2" w:rsidRPr="00E33A81" w:rsidRDefault="007513C2" w:rsidP="00BA3EF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7513C2" w:rsidRPr="00E33A81" w:rsidRDefault="007513C2" w:rsidP="00BA3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33A81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:rsidR="007513C2" w:rsidRPr="00E33A81" w:rsidRDefault="007513C2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E33A8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36" w:type="dxa"/>
          </w:tcPr>
          <w:p w:rsidR="007513C2" w:rsidRPr="0046224E" w:rsidRDefault="007513C2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:rsidR="007513C2" w:rsidRPr="00E33A81" w:rsidRDefault="007513C2" w:rsidP="00BA3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33A81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7513C2" w:rsidRPr="00E33A81" w:rsidRDefault="007513C2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513C2" w:rsidRPr="00E33A81" w:rsidRDefault="007513C2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E33A8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:rsidR="007513C2" w:rsidRPr="00E33A81" w:rsidRDefault="007513C2" w:rsidP="00BA3EF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513C2" w:rsidRPr="00E33A81" w:rsidRDefault="007513C2" w:rsidP="00BA3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33A81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7513C2" w:rsidRPr="00E33A81" w:rsidRDefault="007513C2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513C2" w:rsidRPr="00E33A81" w:rsidRDefault="007513C2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E33A8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:rsidR="007513C2" w:rsidRPr="00E33A81" w:rsidRDefault="007513C2" w:rsidP="00BA3EF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513C2" w:rsidRPr="00E33A81" w:rsidRDefault="007513C2" w:rsidP="00BA3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33A81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7513C2" w:rsidRPr="00E33A81" w:rsidRDefault="007513C2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513C2" w:rsidRPr="00E33A81" w:rsidRDefault="007513C2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33A81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7513C2" w:rsidRPr="00E33A81" w:rsidTr="00E33A81">
        <w:tc>
          <w:tcPr>
            <w:tcW w:w="2160" w:type="dxa"/>
          </w:tcPr>
          <w:p w:rsidR="007513C2" w:rsidRPr="00E33A81" w:rsidRDefault="007513C2" w:rsidP="00B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:rsidR="007513C2" w:rsidRPr="00E33A81" w:rsidRDefault="007513C2" w:rsidP="00BA3EF9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7513C2" w:rsidRPr="00E33A81" w:rsidRDefault="007513C2" w:rsidP="00BA3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:rsidR="007513C2" w:rsidRPr="00E33A81" w:rsidRDefault="007513C2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E33A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36" w:type="dxa"/>
          </w:tcPr>
          <w:p w:rsidR="007513C2" w:rsidRPr="0046224E" w:rsidRDefault="007513C2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:rsidR="007513C2" w:rsidRPr="00E33A81" w:rsidRDefault="007513C2" w:rsidP="00BA3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7513C2" w:rsidRPr="00E33A81" w:rsidRDefault="007513C2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513C2" w:rsidRPr="00E33A81" w:rsidRDefault="007513C2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E33A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</w:tcPr>
          <w:p w:rsidR="007513C2" w:rsidRPr="00E33A81" w:rsidRDefault="007513C2" w:rsidP="00BA3EF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513C2" w:rsidRPr="00E33A81" w:rsidRDefault="007513C2" w:rsidP="00BA3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7513C2" w:rsidRPr="00E33A81" w:rsidRDefault="007513C2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513C2" w:rsidRPr="00E33A81" w:rsidRDefault="007513C2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E33A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</w:tcPr>
          <w:p w:rsidR="007513C2" w:rsidRPr="00E33A81" w:rsidRDefault="007513C2" w:rsidP="00BA3EF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513C2" w:rsidRPr="00E33A81" w:rsidRDefault="007513C2" w:rsidP="00BA3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7513C2" w:rsidRPr="00E33A81" w:rsidRDefault="007513C2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513C2" w:rsidRPr="00E33A81" w:rsidRDefault="007513C2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E33A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</w:tr>
      <w:tr w:rsidR="007513C2" w:rsidRPr="00E33A81" w:rsidTr="00E33A81">
        <w:tc>
          <w:tcPr>
            <w:tcW w:w="2160" w:type="dxa"/>
          </w:tcPr>
          <w:p w:rsidR="007513C2" w:rsidRPr="00E33A81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:rsidR="007513C2" w:rsidRPr="00E33A81" w:rsidRDefault="007513C2" w:rsidP="00D22B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50" w:type="dxa"/>
            <w:gridSpan w:val="2"/>
          </w:tcPr>
          <w:p w:rsidR="007513C2" w:rsidRPr="00E33A81" w:rsidRDefault="007513C2" w:rsidP="00D22B0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3A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:rsidR="007513C2" w:rsidRPr="0046224E" w:rsidRDefault="007513C2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7864" w:type="dxa"/>
            <w:gridSpan w:val="11"/>
          </w:tcPr>
          <w:p w:rsidR="007513C2" w:rsidRPr="00E33A81" w:rsidRDefault="007513C2" w:rsidP="00D22B0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3A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513C2" w:rsidRPr="00E33A81" w:rsidTr="00E33A81">
        <w:tc>
          <w:tcPr>
            <w:tcW w:w="2160" w:type="dxa"/>
          </w:tcPr>
          <w:p w:rsidR="007513C2" w:rsidRPr="00E33A81" w:rsidRDefault="007513C2" w:rsidP="00D22B0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3A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</w:tcPr>
          <w:p w:rsidR="007513C2" w:rsidRPr="00E33A81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:rsidR="007513C2" w:rsidRPr="00E33A81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:rsidR="007513C2" w:rsidRPr="00E33A81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7513C2" w:rsidRPr="0046224E" w:rsidRDefault="007513C2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:rsidR="007513C2" w:rsidRPr="00E33A81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7513C2" w:rsidRPr="00E33A81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:rsidR="007513C2" w:rsidRPr="00E33A81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7513C2" w:rsidRPr="00E33A81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:rsidR="007513C2" w:rsidRPr="00E33A81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7513C2" w:rsidRPr="00E33A81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:rsidR="007513C2" w:rsidRPr="00E33A81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7513C2" w:rsidRPr="00E33A81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:rsidR="007513C2" w:rsidRPr="00E33A81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7513C2" w:rsidRPr="00E33A81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:rsidR="007513C2" w:rsidRPr="00E33A81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7513C2" w:rsidRPr="00E33A81" w:rsidTr="00E33A81">
        <w:tc>
          <w:tcPr>
            <w:tcW w:w="2160" w:type="dxa"/>
          </w:tcPr>
          <w:p w:rsidR="007513C2" w:rsidRPr="00E33A81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อีสเทิร์น ซีบอร์ด</w:t>
            </w:r>
          </w:p>
        </w:tc>
        <w:tc>
          <w:tcPr>
            <w:tcW w:w="1530" w:type="dxa"/>
          </w:tcPr>
          <w:p w:rsidR="007513C2" w:rsidRPr="00E33A81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:rsidR="007513C2" w:rsidRPr="00E33A81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:rsidR="007513C2" w:rsidRPr="00E33A81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7513C2" w:rsidRPr="0046224E" w:rsidRDefault="007513C2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:rsidR="007513C2" w:rsidRPr="00E33A81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7513C2" w:rsidRPr="00E33A81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:rsidR="007513C2" w:rsidRPr="00E33A81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7513C2" w:rsidRPr="00E33A81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:rsidR="007513C2" w:rsidRPr="00E33A81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7513C2" w:rsidRPr="00E33A81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:rsidR="007513C2" w:rsidRPr="00E33A81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7513C2" w:rsidRPr="00E33A81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:rsidR="007513C2" w:rsidRPr="00E33A81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7513C2" w:rsidRPr="00E33A81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:rsidR="007513C2" w:rsidRPr="00E33A81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7513C2" w:rsidRPr="00E33A81" w:rsidTr="00E33A81">
        <w:tc>
          <w:tcPr>
            <w:tcW w:w="2160" w:type="dxa"/>
          </w:tcPr>
          <w:p w:rsidR="007513C2" w:rsidRPr="00E33A81" w:rsidRDefault="007513C2" w:rsidP="003311BC">
            <w:pPr>
              <w:spacing w:line="240" w:lineRule="auto"/>
              <w:ind w:firstLine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  <w:cs/>
              </w:rPr>
              <w:t>อินดัสเตรียล</w:t>
            </w:r>
            <w:r w:rsidRPr="00E33A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33A81">
              <w:rPr>
                <w:rFonts w:asciiTheme="majorBidi" w:hAnsiTheme="majorBidi" w:cstheme="majorBidi"/>
                <w:sz w:val="30"/>
                <w:szCs w:val="30"/>
                <w:cs/>
              </w:rPr>
              <w:t>เอสเตท</w:t>
            </w:r>
          </w:p>
          <w:p w:rsidR="007513C2" w:rsidRPr="00E33A81" w:rsidRDefault="007513C2" w:rsidP="003311BC">
            <w:pPr>
              <w:spacing w:line="240" w:lineRule="auto"/>
              <w:ind w:firstLine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  <w:cs/>
              </w:rPr>
              <w:t>(ระยอง) จำกัด</w:t>
            </w:r>
          </w:p>
        </w:tc>
        <w:tc>
          <w:tcPr>
            <w:tcW w:w="1530" w:type="dxa"/>
          </w:tcPr>
          <w:p w:rsidR="007513C2" w:rsidRPr="00E33A81" w:rsidRDefault="007513C2" w:rsidP="003311BC">
            <w:pPr>
              <w:pStyle w:val="acctfourfigures"/>
              <w:tabs>
                <w:tab w:val="clear" w:pos="765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พัฒนา </w:t>
            </w:r>
            <w:r w:rsidRPr="00E33A8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อสังหาริมทรัพย์</w:t>
            </w:r>
          </w:p>
        </w:tc>
        <w:tc>
          <w:tcPr>
            <w:tcW w:w="1080" w:type="dxa"/>
            <w:shd w:val="clear" w:color="auto" w:fill="auto"/>
          </w:tcPr>
          <w:p w:rsidR="007513C2" w:rsidRPr="00E33A81" w:rsidRDefault="007513C2" w:rsidP="003311B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7513C2" w:rsidRPr="00E33A81" w:rsidRDefault="007513C2" w:rsidP="003311BC">
            <w:pPr>
              <w:pStyle w:val="acctfourfigures"/>
              <w:tabs>
                <w:tab w:val="clear" w:pos="765"/>
                <w:tab w:val="decimal" w:pos="-108"/>
                <w:tab w:val="left" w:pos="236"/>
                <w:tab w:val="center" w:pos="3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ab/>
            </w:r>
            <w:r w:rsidRPr="00E33A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ab/>
              <w:t>40</w:t>
            </w:r>
          </w:p>
        </w:tc>
        <w:tc>
          <w:tcPr>
            <w:tcW w:w="1170" w:type="dxa"/>
            <w:shd w:val="clear" w:color="auto" w:fill="auto"/>
          </w:tcPr>
          <w:p w:rsidR="007513C2" w:rsidRPr="00E33A81" w:rsidRDefault="007513C2" w:rsidP="003311B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7513C2" w:rsidRPr="00E33A81" w:rsidRDefault="007513C2" w:rsidP="003311BC">
            <w:pPr>
              <w:pStyle w:val="acctfourfigures"/>
              <w:tabs>
                <w:tab w:val="clear" w:pos="765"/>
                <w:tab w:val="decimal" w:pos="-108"/>
                <w:tab w:val="left" w:pos="236"/>
                <w:tab w:val="center" w:pos="3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ab/>
            </w:r>
            <w:r w:rsidRPr="00E33A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ab/>
              <w:t>40</w:t>
            </w:r>
          </w:p>
        </w:tc>
        <w:tc>
          <w:tcPr>
            <w:tcW w:w="236" w:type="dxa"/>
            <w:shd w:val="clear" w:color="auto" w:fill="auto"/>
          </w:tcPr>
          <w:p w:rsidR="007513C2" w:rsidRPr="0046224E" w:rsidRDefault="007513C2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:rsidR="007513C2" w:rsidRPr="00E33A81" w:rsidRDefault="007513C2" w:rsidP="003311B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513C2" w:rsidRPr="00E33A81" w:rsidRDefault="007513C2" w:rsidP="003311B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</w:rPr>
              <w:t>158,000</w:t>
            </w:r>
          </w:p>
        </w:tc>
        <w:tc>
          <w:tcPr>
            <w:tcW w:w="270" w:type="dxa"/>
            <w:shd w:val="clear" w:color="auto" w:fill="auto"/>
          </w:tcPr>
          <w:p w:rsidR="007513C2" w:rsidRPr="00E33A81" w:rsidRDefault="007513C2" w:rsidP="003311B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513C2" w:rsidRPr="00E33A81" w:rsidRDefault="007513C2" w:rsidP="003311B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7513C2" w:rsidRPr="00E33A81" w:rsidRDefault="007513C2" w:rsidP="003311B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</w:rPr>
              <w:t>358,000</w:t>
            </w:r>
          </w:p>
        </w:tc>
        <w:tc>
          <w:tcPr>
            <w:tcW w:w="270" w:type="dxa"/>
            <w:shd w:val="clear" w:color="auto" w:fill="auto"/>
          </w:tcPr>
          <w:p w:rsidR="007513C2" w:rsidRPr="00E33A81" w:rsidRDefault="007513C2" w:rsidP="003311B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513C2" w:rsidRPr="00E33A81" w:rsidRDefault="007513C2" w:rsidP="003311BC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513C2" w:rsidRPr="00E33A81" w:rsidRDefault="007513C2" w:rsidP="003311BC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</w:rPr>
              <w:t>63,200</w:t>
            </w:r>
          </w:p>
        </w:tc>
        <w:tc>
          <w:tcPr>
            <w:tcW w:w="270" w:type="dxa"/>
            <w:shd w:val="clear" w:color="auto" w:fill="auto"/>
          </w:tcPr>
          <w:p w:rsidR="007513C2" w:rsidRPr="00E33A81" w:rsidRDefault="007513C2" w:rsidP="003311B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513C2" w:rsidRPr="00E33A81" w:rsidRDefault="007513C2" w:rsidP="003311B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513C2" w:rsidRPr="00E33A81" w:rsidRDefault="007513C2" w:rsidP="003311BC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</w:rPr>
              <w:t>143,200</w:t>
            </w:r>
          </w:p>
        </w:tc>
        <w:tc>
          <w:tcPr>
            <w:tcW w:w="270" w:type="dxa"/>
            <w:shd w:val="clear" w:color="auto" w:fill="auto"/>
          </w:tcPr>
          <w:p w:rsidR="007513C2" w:rsidRPr="00E33A81" w:rsidRDefault="007513C2" w:rsidP="003311B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7513C2" w:rsidRPr="00E33A81" w:rsidRDefault="007513C2" w:rsidP="003311BC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513C2" w:rsidRPr="00E33A81" w:rsidRDefault="007513C2" w:rsidP="003311BC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</w:rPr>
              <w:t>86,800</w:t>
            </w:r>
          </w:p>
        </w:tc>
        <w:tc>
          <w:tcPr>
            <w:tcW w:w="270" w:type="dxa"/>
            <w:shd w:val="clear" w:color="auto" w:fill="auto"/>
          </w:tcPr>
          <w:p w:rsidR="007513C2" w:rsidRPr="00E33A81" w:rsidRDefault="007513C2" w:rsidP="003311B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513C2" w:rsidRPr="00E33A81" w:rsidRDefault="007513C2" w:rsidP="003311B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513C2" w:rsidRPr="00E33A81" w:rsidRDefault="007513C2" w:rsidP="003311BC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3A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215,600</w:t>
            </w:r>
          </w:p>
        </w:tc>
      </w:tr>
      <w:tr w:rsidR="007513C2" w:rsidRPr="00E33A81" w:rsidTr="00E33A81">
        <w:tc>
          <w:tcPr>
            <w:tcW w:w="2160" w:type="dxa"/>
          </w:tcPr>
          <w:p w:rsidR="007513C2" w:rsidRPr="00E33A81" w:rsidRDefault="007513C2" w:rsidP="007513C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3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</w:tcPr>
          <w:p w:rsidR="007513C2" w:rsidRPr="00E33A81" w:rsidRDefault="007513C2" w:rsidP="007513C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7513C2" w:rsidRPr="00E33A81" w:rsidRDefault="007513C2" w:rsidP="007513C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513C2" w:rsidRPr="00E33A81" w:rsidRDefault="007513C2" w:rsidP="007513C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7513C2" w:rsidRPr="0046224E" w:rsidRDefault="007513C2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:rsidR="007513C2" w:rsidRPr="00E33A81" w:rsidRDefault="007513C2" w:rsidP="007513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513C2" w:rsidRPr="00E33A81" w:rsidRDefault="007513C2" w:rsidP="007513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513C2" w:rsidRPr="00E33A81" w:rsidRDefault="007513C2" w:rsidP="007513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513C2" w:rsidRPr="00E33A81" w:rsidRDefault="007513C2" w:rsidP="007513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13C2" w:rsidRPr="00E33A81" w:rsidRDefault="007513C2" w:rsidP="007513C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3A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63,200</w:t>
            </w:r>
          </w:p>
        </w:tc>
        <w:tc>
          <w:tcPr>
            <w:tcW w:w="270" w:type="dxa"/>
            <w:shd w:val="clear" w:color="auto" w:fill="auto"/>
          </w:tcPr>
          <w:p w:rsidR="007513C2" w:rsidRPr="00E33A81" w:rsidRDefault="007513C2" w:rsidP="007513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13C2" w:rsidRPr="00E33A81" w:rsidRDefault="007513C2" w:rsidP="007513C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3A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143,200</w:t>
            </w:r>
          </w:p>
        </w:tc>
        <w:tc>
          <w:tcPr>
            <w:tcW w:w="270" w:type="dxa"/>
            <w:shd w:val="clear" w:color="auto" w:fill="auto"/>
          </w:tcPr>
          <w:p w:rsidR="007513C2" w:rsidRPr="00E33A81" w:rsidRDefault="007513C2" w:rsidP="007513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13C2" w:rsidRPr="00E33A81" w:rsidRDefault="007513C2" w:rsidP="007513C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3A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86,800</w:t>
            </w:r>
          </w:p>
        </w:tc>
        <w:tc>
          <w:tcPr>
            <w:tcW w:w="270" w:type="dxa"/>
            <w:shd w:val="clear" w:color="auto" w:fill="auto"/>
          </w:tcPr>
          <w:p w:rsidR="007513C2" w:rsidRPr="00E33A81" w:rsidRDefault="007513C2" w:rsidP="007513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13C2" w:rsidRPr="00E33A81" w:rsidRDefault="007513C2" w:rsidP="007513C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3A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215,600</w:t>
            </w:r>
          </w:p>
        </w:tc>
      </w:tr>
    </w:tbl>
    <w:p w:rsidR="001925C6" w:rsidRDefault="007513C2" w:rsidP="00872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:rsidR="007513C2" w:rsidRPr="005945DD" w:rsidRDefault="007513C2" w:rsidP="007513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5945DD">
        <w:rPr>
          <w:rFonts w:ascii="Angsana New" w:hAnsi="Angsana New" w:hint="cs"/>
          <w:sz w:val="30"/>
          <w:szCs w:val="30"/>
          <w:cs/>
        </w:rPr>
        <w:t>กลุ่ม</w:t>
      </w:r>
      <w:r w:rsidRPr="005945DD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5945DD">
        <w:rPr>
          <w:rFonts w:ascii="Angsana New" w:hAnsi="Angsana New" w:hint="cs"/>
          <w:sz w:val="30"/>
          <w:szCs w:val="30"/>
          <w:cs/>
        </w:rPr>
        <w:t>และบริษัท</w:t>
      </w:r>
      <w:r w:rsidRPr="005945DD">
        <w:rPr>
          <w:rFonts w:ascii="Angsana New" w:hAnsi="Angsana New" w:hint="cs"/>
          <w:sz w:val="30"/>
          <w:szCs w:val="30"/>
          <w:cs/>
          <w:lang w:val="en-GB"/>
        </w:rPr>
        <w:t>ไม่มีเงินลงทุนในบริษัทร่วมที่จดทะเบียนในตลาดหลักทรัพย์ ดังนั้นจึงไม่มีราคาที่เปิดเผยต่อสาธารณชน</w:t>
      </w:r>
    </w:p>
    <w:p w:rsidR="003311BC" w:rsidRPr="005945DD" w:rsidRDefault="003311BC" w:rsidP="00DF2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lang w:val="en-GB"/>
        </w:rPr>
      </w:pPr>
    </w:p>
    <w:p w:rsidR="00E758C0" w:rsidRPr="005945DD" w:rsidRDefault="003311BC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bidi="ar-SA"/>
        </w:rPr>
      </w:pPr>
      <w:r w:rsidRPr="00BF48E6">
        <w:rPr>
          <w:rFonts w:ascii="Angsana New" w:hAnsi="Angsana New"/>
          <w:sz w:val="30"/>
          <w:szCs w:val="30"/>
          <w:cs/>
        </w:rPr>
        <w:t>ในการประชุมผู้ถือหุ้นของ</w:t>
      </w:r>
      <w:r w:rsidRPr="00BF48E6">
        <w:rPr>
          <w:rFonts w:ascii="Angsana New" w:hAnsi="Angsana New" w:hint="cs"/>
          <w:sz w:val="30"/>
          <w:szCs w:val="30"/>
          <w:cs/>
        </w:rPr>
        <w:t>บริษัท อีสเทิร์น ซีบอร์ด อินดัสเตรียล เอสเตท (ระยอง) จำกัด ซึ่งเป็น</w:t>
      </w:r>
      <w:r w:rsidRPr="00BF48E6">
        <w:rPr>
          <w:rFonts w:ascii="Angsana New" w:hAnsi="Angsana New"/>
          <w:sz w:val="30"/>
          <w:szCs w:val="30"/>
          <w:cs/>
        </w:rPr>
        <w:t>บริษัทร่วม</w:t>
      </w:r>
      <w:r w:rsidRPr="00BF48E6">
        <w:rPr>
          <w:rFonts w:ascii="Angsana New" w:hAnsi="Angsana New" w:hint="cs"/>
          <w:sz w:val="30"/>
          <w:szCs w:val="30"/>
          <w:cs/>
        </w:rPr>
        <w:t>ของบริษัท</w:t>
      </w:r>
      <w:r w:rsidRPr="00BF48E6">
        <w:rPr>
          <w:rFonts w:ascii="Angsana New" w:hAnsi="Angsana New"/>
          <w:sz w:val="30"/>
          <w:szCs w:val="30"/>
        </w:rPr>
        <w:t xml:space="preserve"> </w:t>
      </w:r>
      <w:r w:rsidRPr="00BF48E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F48E6">
        <w:rPr>
          <w:rFonts w:ascii="Angsana New" w:hAnsi="Angsana New"/>
          <w:sz w:val="30"/>
          <w:szCs w:val="30"/>
        </w:rPr>
        <w:t xml:space="preserve">28 </w:t>
      </w:r>
      <w:r w:rsidRPr="00BF48E6">
        <w:rPr>
          <w:rFonts w:ascii="Angsana New" w:hAnsi="Angsana New"/>
          <w:sz w:val="30"/>
          <w:szCs w:val="30"/>
          <w:cs/>
        </w:rPr>
        <w:t xml:space="preserve">มีนาคม </w:t>
      </w:r>
      <w:r w:rsidRPr="00BF48E6">
        <w:rPr>
          <w:rFonts w:ascii="Angsana New" w:hAnsi="Angsana New"/>
          <w:sz w:val="30"/>
          <w:szCs w:val="30"/>
        </w:rPr>
        <w:t xml:space="preserve">2562 </w:t>
      </w:r>
      <w:r w:rsidRPr="00BF48E6">
        <w:rPr>
          <w:rFonts w:ascii="Angsana New" w:hAnsi="Angsana New"/>
          <w:sz w:val="30"/>
          <w:szCs w:val="30"/>
          <w:cs/>
        </w:rPr>
        <w:t>ผู้ถือหุ้น</w:t>
      </w:r>
      <w:r w:rsidRPr="00BF48E6">
        <w:rPr>
          <w:rFonts w:ascii="Angsana New" w:hAnsi="Angsana New" w:hint="cs"/>
          <w:sz w:val="30"/>
          <w:szCs w:val="30"/>
          <w:cs/>
        </w:rPr>
        <w:t>ของ</w:t>
      </w:r>
      <w:r w:rsidRPr="00BF48E6">
        <w:rPr>
          <w:rFonts w:ascii="Angsana New" w:hAnsi="Angsana New"/>
          <w:sz w:val="30"/>
          <w:szCs w:val="30"/>
          <w:cs/>
        </w:rPr>
        <w:t>บริษัท</w:t>
      </w:r>
      <w:r w:rsidRPr="00BF48E6">
        <w:rPr>
          <w:rFonts w:ascii="Angsana New" w:hAnsi="Angsana New" w:hint="cs"/>
          <w:sz w:val="30"/>
          <w:szCs w:val="30"/>
          <w:cs/>
        </w:rPr>
        <w:t>ร่วมดังกล่าว</w:t>
      </w:r>
      <w:r w:rsidR="0046224E" w:rsidRPr="00BF48E6">
        <w:rPr>
          <w:rFonts w:ascii="Angsana New" w:hAnsi="Angsana New"/>
          <w:sz w:val="30"/>
          <w:szCs w:val="30"/>
        </w:rPr>
        <w:br/>
      </w:r>
      <w:r w:rsidRPr="00CA0293">
        <w:rPr>
          <w:rFonts w:ascii="Angsana New" w:hAnsi="Angsana New"/>
          <w:spacing w:val="-2"/>
          <w:sz w:val="30"/>
          <w:szCs w:val="30"/>
          <w:cs/>
        </w:rPr>
        <w:t>มีมติอนุมัติลดทุนจ</w:t>
      </w:r>
      <w:r w:rsidRPr="00CA0293">
        <w:rPr>
          <w:rFonts w:ascii="Angsana New" w:hAnsi="Angsana New" w:hint="cs"/>
          <w:spacing w:val="-2"/>
          <w:sz w:val="30"/>
          <w:szCs w:val="30"/>
          <w:cs/>
        </w:rPr>
        <w:t>ด</w:t>
      </w:r>
      <w:r w:rsidRPr="00CA0293">
        <w:rPr>
          <w:rFonts w:ascii="Angsana New" w:hAnsi="Angsana New"/>
          <w:spacing w:val="-2"/>
          <w:sz w:val="30"/>
          <w:szCs w:val="30"/>
          <w:cs/>
        </w:rPr>
        <w:t xml:space="preserve">ทะเบียนจากจำนวน </w:t>
      </w:r>
      <w:r w:rsidRPr="00CA0293">
        <w:rPr>
          <w:rFonts w:ascii="Angsana New" w:hAnsi="Angsana New"/>
          <w:spacing w:val="-2"/>
          <w:sz w:val="30"/>
          <w:szCs w:val="30"/>
        </w:rPr>
        <w:t xml:space="preserve">358 </w:t>
      </w:r>
      <w:r w:rsidRPr="00CA0293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CA0293">
        <w:rPr>
          <w:rFonts w:ascii="Angsana New" w:hAnsi="Angsana New"/>
          <w:spacing w:val="-2"/>
          <w:sz w:val="30"/>
          <w:szCs w:val="30"/>
        </w:rPr>
        <w:t xml:space="preserve"> </w:t>
      </w:r>
      <w:r w:rsidRPr="00CA0293">
        <w:rPr>
          <w:rFonts w:ascii="Angsana New" w:hAnsi="Angsana New"/>
          <w:spacing w:val="-2"/>
          <w:sz w:val="30"/>
          <w:szCs w:val="30"/>
          <w:cs/>
        </w:rPr>
        <w:t xml:space="preserve">(หุ้นสามัญจำนวน </w:t>
      </w:r>
      <w:r w:rsidRPr="00CA0293">
        <w:rPr>
          <w:rFonts w:ascii="Angsana New" w:hAnsi="Angsana New"/>
          <w:spacing w:val="-2"/>
          <w:sz w:val="30"/>
          <w:szCs w:val="30"/>
        </w:rPr>
        <w:t xml:space="preserve">35,800,000 </w:t>
      </w:r>
      <w:r w:rsidRPr="00CA0293">
        <w:rPr>
          <w:rFonts w:ascii="Angsana New" w:hAnsi="Angsana New"/>
          <w:spacing w:val="-2"/>
          <w:sz w:val="30"/>
          <w:szCs w:val="30"/>
          <w:cs/>
        </w:rPr>
        <w:t>หุ้น มูลค่าที่ตราไว้หุ้นละ</w:t>
      </w:r>
      <w:r w:rsidRPr="00CA0293">
        <w:rPr>
          <w:rFonts w:ascii="Angsana New" w:hAnsi="Angsana New"/>
          <w:spacing w:val="-2"/>
          <w:sz w:val="30"/>
          <w:szCs w:val="30"/>
        </w:rPr>
        <w:t xml:space="preserve"> 10 </w:t>
      </w:r>
      <w:r w:rsidRPr="00CA0293">
        <w:rPr>
          <w:rFonts w:ascii="Angsana New" w:hAnsi="Angsana New"/>
          <w:spacing w:val="-2"/>
          <w:sz w:val="30"/>
          <w:szCs w:val="30"/>
          <w:cs/>
        </w:rPr>
        <w:t xml:space="preserve">บาท) เป็นจำนวน </w:t>
      </w:r>
      <w:r w:rsidRPr="00CA0293">
        <w:rPr>
          <w:rFonts w:ascii="Angsana New" w:hAnsi="Angsana New"/>
          <w:spacing w:val="-2"/>
          <w:sz w:val="30"/>
          <w:szCs w:val="30"/>
        </w:rPr>
        <w:t xml:space="preserve">158 </w:t>
      </w:r>
      <w:r w:rsidRPr="00CA0293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CA0293">
        <w:rPr>
          <w:rFonts w:ascii="Angsana New" w:hAnsi="Angsana New"/>
          <w:spacing w:val="-2"/>
          <w:sz w:val="30"/>
          <w:szCs w:val="30"/>
        </w:rPr>
        <w:t xml:space="preserve"> </w:t>
      </w:r>
      <w:r w:rsidRPr="00CA0293">
        <w:rPr>
          <w:rFonts w:ascii="Angsana New" w:hAnsi="Angsana New"/>
          <w:spacing w:val="-2"/>
          <w:sz w:val="30"/>
          <w:szCs w:val="30"/>
          <w:cs/>
        </w:rPr>
        <w:t xml:space="preserve">(หุ้นสามัญจำนวน </w:t>
      </w:r>
      <w:r w:rsidRPr="00CA0293">
        <w:rPr>
          <w:rFonts w:ascii="Angsana New" w:hAnsi="Angsana New"/>
          <w:spacing w:val="-2"/>
          <w:sz w:val="30"/>
          <w:szCs w:val="30"/>
        </w:rPr>
        <w:t xml:space="preserve">15,800,000 </w:t>
      </w:r>
      <w:r w:rsidRPr="00CA0293">
        <w:rPr>
          <w:rFonts w:ascii="Angsana New" w:hAnsi="Angsana New"/>
          <w:spacing w:val="-2"/>
          <w:sz w:val="30"/>
          <w:szCs w:val="30"/>
          <w:cs/>
        </w:rPr>
        <w:t>หุ้น</w:t>
      </w:r>
      <w:r w:rsidRPr="00BF48E6">
        <w:rPr>
          <w:rFonts w:ascii="Angsana New" w:hAnsi="Angsana New"/>
          <w:sz w:val="30"/>
          <w:szCs w:val="30"/>
          <w:cs/>
        </w:rPr>
        <w:t xml:space="preserve"> มูลค่าที่ตราไว้หุ้นละ </w:t>
      </w:r>
      <w:r w:rsidRPr="00BF48E6">
        <w:rPr>
          <w:rFonts w:ascii="Angsana New" w:hAnsi="Angsana New"/>
          <w:sz w:val="30"/>
          <w:szCs w:val="30"/>
        </w:rPr>
        <w:t xml:space="preserve">10 </w:t>
      </w:r>
      <w:r w:rsidRPr="00BF48E6">
        <w:rPr>
          <w:rFonts w:ascii="Angsana New" w:hAnsi="Angsana New"/>
          <w:sz w:val="30"/>
          <w:szCs w:val="30"/>
          <w:cs/>
        </w:rPr>
        <w:t>บาท)</w:t>
      </w:r>
      <w:r w:rsidRPr="00BF48E6">
        <w:rPr>
          <w:rFonts w:ascii="Angsana New" w:hAnsi="Angsana New"/>
          <w:sz w:val="30"/>
          <w:szCs w:val="30"/>
        </w:rPr>
        <w:t xml:space="preserve"> </w:t>
      </w:r>
      <w:r w:rsidRPr="00BF48E6">
        <w:rPr>
          <w:rFonts w:ascii="Angsana New" w:hAnsi="Angsana New" w:hint="cs"/>
          <w:sz w:val="30"/>
          <w:szCs w:val="30"/>
          <w:cs/>
        </w:rPr>
        <w:t xml:space="preserve">โดยการลดจำนวนหุ้นลง </w:t>
      </w:r>
      <w:r w:rsidRPr="00BF48E6">
        <w:rPr>
          <w:rFonts w:ascii="Angsana New" w:hAnsi="Angsana New"/>
          <w:sz w:val="30"/>
          <w:szCs w:val="30"/>
        </w:rPr>
        <w:t xml:space="preserve">20,000,000 </w:t>
      </w:r>
      <w:r w:rsidRPr="00BF48E6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Pr="00BF48E6">
        <w:rPr>
          <w:rFonts w:ascii="Angsana New" w:hAnsi="Angsana New"/>
          <w:sz w:val="30"/>
          <w:szCs w:val="30"/>
        </w:rPr>
        <w:t xml:space="preserve">10 </w:t>
      </w:r>
      <w:r w:rsidRPr="00BF48E6">
        <w:rPr>
          <w:rFonts w:ascii="Angsana New" w:hAnsi="Angsana New" w:hint="cs"/>
          <w:sz w:val="30"/>
          <w:szCs w:val="30"/>
          <w:cs/>
        </w:rPr>
        <w:t>บาท</w:t>
      </w:r>
      <w:r w:rsidR="00BF48E6" w:rsidRPr="00BF48E6">
        <w:rPr>
          <w:rFonts w:ascii="Angsana New" w:hAnsi="Angsana New"/>
          <w:sz w:val="30"/>
          <w:szCs w:val="30"/>
        </w:rPr>
        <w:t xml:space="preserve"> </w:t>
      </w:r>
      <w:r w:rsidR="00BF48E6" w:rsidRPr="00BF48E6">
        <w:rPr>
          <w:rFonts w:ascii="Angsana New" w:hAnsi="Angsana New" w:hint="cs"/>
          <w:sz w:val="30"/>
          <w:szCs w:val="30"/>
          <w:cs/>
        </w:rPr>
        <w:t>บริษัทร่วมดังกล่าวได้จดทะเบียนการลดทุนกับกระทรวงพาณิชย์</w:t>
      </w:r>
      <w:r w:rsidR="00BF48E6" w:rsidRPr="00BF48E6">
        <w:rPr>
          <w:rFonts w:ascii="Angsana New" w:hAnsi="Angsana New"/>
          <w:sz w:val="30"/>
          <w:szCs w:val="30"/>
        </w:rPr>
        <w:br/>
      </w:r>
      <w:r w:rsidR="00BF48E6" w:rsidRPr="00BF48E6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BF48E6" w:rsidRPr="00BF48E6">
        <w:rPr>
          <w:rFonts w:ascii="Angsana New" w:hAnsi="Angsana New"/>
          <w:sz w:val="30"/>
          <w:szCs w:val="30"/>
        </w:rPr>
        <w:t xml:space="preserve">27 </w:t>
      </w:r>
      <w:r w:rsidR="00BF48E6" w:rsidRPr="00BF48E6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BF48E6" w:rsidRPr="00BF48E6">
        <w:rPr>
          <w:rFonts w:ascii="Angsana New" w:hAnsi="Angsana New"/>
          <w:sz w:val="30"/>
          <w:szCs w:val="30"/>
        </w:rPr>
        <w:t>2562</w:t>
      </w:r>
      <w:r w:rsidRPr="005945DD">
        <w:rPr>
          <w:rFonts w:ascii="Angsana New" w:hAnsi="Angsana New" w:hint="cs"/>
          <w:sz w:val="30"/>
          <w:szCs w:val="30"/>
          <w:cs/>
        </w:rPr>
        <w:t xml:space="preserve"> </w:t>
      </w:r>
    </w:p>
    <w:p w:rsidR="00E758C0" w:rsidRPr="00E758C0" w:rsidRDefault="00E758C0" w:rsidP="00DB272E">
      <w:pPr>
        <w:ind w:left="547"/>
        <w:jc w:val="thaiDistribute"/>
        <w:rPr>
          <w:rFonts w:ascii="Angsana New" w:hAnsi="Angsana New"/>
          <w:sz w:val="30"/>
          <w:szCs w:val="30"/>
          <w:lang w:bidi="ar-SA"/>
        </w:rPr>
      </w:pPr>
    </w:p>
    <w:p w:rsidR="004E4044" w:rsidRPr="00E758C0" w:rsidRDefault="004E4044" w:rsidP="00E758C0">
      <w:pPr>
        <w:rPr>
          <w:rFonts w:ascii="Angsana New" w:hAnsi="Angsana New"/>
          <w:sz w:val="30"/>
          <w:szCs w:val="30"/>
          <w:lang w:bidi="ar-SA"/>
        </w:rPr>
        <w:sectPr w:rsidR="004E4044" w:rsidRPr="00E758C0" w:rsidSect="00E33A81">
          <w:footerReference w:type="first" r:id="rId16"/>
          <w:pgSz w:w="16834" w:h="11909" w:orient="landscape" w:code="9"/>
          <w:pgMar w:top="1152" w:right="1174" w:bottom="1152" w:left="1170" w:header="720" w:footer="720" w:gutter="0"/>
          <w:cols w:space="720"/>
          <w:titlePg/>
          <w:docGrid w:linePitch="245"/>
        </w:sectPr>
      </w:pPr>
    </w:p>
    <w:p w:rsidR="008B2214" w:rsidRPr="008B2214" w:rsidRDefault="008B2214" w:rsidP="008B2214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lang w:val="en-GB"/>
        </w:rPr>
      </w:pPr>
      <w:r w:rsidRPr="008B2214">
        <w:rPr>
          <w:rFonts w:ascii="Angsana New" w:hAnsi="Angsana New"/>
          <w:b/>
          <w:bCs/>
          <w:sz w:val="30"/>
          <w:szCs w:val="30"/>
          <w:cs/>
          <w:lang w:val="en-GB"/>
        </w:rPr>
        <w:lastRenderedPageBreak/>
        <w:t>เงินลงทุน</w:t>
      </w:r>
      <w:r w:rsidRPr="008B2214">
        <w:rPr>
          <w:rFonts w:ascii="Angsana New" w:hAnsi="Angsana New"/>
          <w:b/>
          <w:bCs/>
          <w:sz w:val="30"/>
          <w:szCs w:val="30"/>
          <w:cs/>
        </w:rPr>
        <w:t>ใน</w:t>
      </w:r>
      <w:r w:rsidRPr="008B2214">
        <w:rPr>
          <w:rFonts w:ascii="Angsana New" w:hAnsi="Angsana New"/>
          <w:b/>
          <w:bCs/>
          <w:sz w:val="30"/>
          <w:szCs w:val="30"/>
          <w:cs/>
          <w:lang w:val="en-GB"/>
        </w:rPr>
        <w:t>บริษัท</w:t>
      </w:r>
      <w:r>
        <w:rPr>
          <w:rFonts w:ascii="Angsana New" w:hAnsi="Angsana New" w:hint="cs"/>
          <w:b/>
          <w:bCs/>
          <w:sz w:val="30"/>
          <w:szCs w:val="30"/>
          <w:cs/>
        </w:rPr>
        <w:t>ย่อย</w:t>
      </w:r>
    </w:p>
    <w:p w:rsidR="008B2214" w:rsidRPr="008B2214" w:rsidRDefault="008B2214" w:rsidP="00BE5C7E">
      <w:pPr>
        <w:pStyle w:val="block"/>
        <w:spacing w:after="0" w:line="240" w:lineRule="auto"/>
        <w:ind w:left="360" w:right="-230"/>
        <w:jc w:val="thaiDistribute"/>
        <w:rPr>
          <w:rFonts w:ascii="Angsana New" w:hAnsi="Angsana New" w:cs="Angsana New"/>
          <w:szCs w:val="22"/>
          <w:lang w:val="en-US" w:bidi="th-TH"/>
        </w:rPr>
      </w:pPr>
    </w:p>
    <w:p w:rsidR="00D22B06" w:rsidRPr="006F5F3B" w:rsidRDefault="00D22B06" w:rsidP="00DB272E">
      <w:pPr>
        <w:pStyle w:val="block"/>
        <w:spacing w:after="0" w:line="240" w:lineRule="auto"/>
        <w:ind w:left="540" w:hanging="7"/>
        <w:jc w:val="thaiDistribute"/>
        <w:rPr>
          <w:rFonts w:ascii="Angsana New" w:hAnsi="Angsana New" w:cs="Angsana New"/>
          <w:sz w:val="29"/>
          <w:szCs w:val="29"/>
          <w:lang w:val="en-US" w:bidi="th-TH"/>
        </w:rPr>
      </w:pPr>
      <w:r w:rsidRPr="006F5F3B">
        <w:rPr>
          <w:rFonts w:ascii="Angsana New" w:hAnsi="Angsana New" w:cs="Angsana New"/>
          <w:sz w:val="29"/>
          <w:szCs w:val="29"/>
          <w:cs/>
          <w:lang w:bidi="th-TH"/>
        </w:rPr>
        <w:t xml:space="preserve">เงินลงทุนในบริษัทย่อย ณ วันที่ </w:t>
      </w:r>
      <w:r w:rsidR="008B2214">
        <w:rPr>
          <w:rFonts w:ascii="Angsana New" w:hAnsi="Angsana New" w:cs="Angsana New"/>
          <w:sz w:val="29"/>
          <w:szCs w:val="29"/>
          <w:lang w:val="en-US" w:bidi="th-TH"/>
        </w:rPr>
        <w:t xml:space="preserve">30 </w:t>
      </w:r>
      <w:r w:rsidR="008B2214">
        <w:rPr>
          <w:rFonts w:ascii="Angsana New" w:hAnsi="Angsana New" w:cs="Angsana New" w:hint="cs"/>
          <w:sz w:val="29"/>
          <w:szCs w:val="29"/>
          <w:cs/>
          <w:lang w:val="en-US" w:bidi="th-TH"/>
        </w:rPr>
        <w:t>มิถุนายน</w:t>
      </w:r>
      <w:r w:rsidRPr="006F5F3B">
        <w:rPr>
          <w:rFonts w:ascii="Angsana New" w:hAnsi="Angsana New" w:cs="Angsana New"/>
          <w:sz w:val="29"/>
          <w:szCs w:val="29"/>
          <w:cs/>
          <w:lang w:val="en-US" w:bidi="th-TH"/>
        </w:rPr>
        <w:t xml:space="preserve"> 25</w:t>
      </w:r>
      <w:r w:rsidR="002434DD">
        <w:rPr>
          <w:rFonts w:ascii="Angsana New" w:hAnsi="Angsana New" w:cs="Angsana New"/>
          <w:sz w:val="29"/>
          <w:szCs w:val="29"/>
          <w:lang w:val="en-US" w:bidi="th-TH"/>
        </w:rPr>
        <w:t>62</w:t>
      </w:r>
      <w:r w:rsidRPr="006F5F3B">
        <w:rPr>
          <w:rFonts w:ascii="Angsana New" w:hAnsi="Angsana New" w:cs="Angsana New" w:hint="cs"/>
          <w:sz w:val="29"/>
          <w:szCs w:val="29"/>
          <w:cs/>
          <w:lang w:bidi="th-TH"/>
        </w:rPr>
        <w:t xml:space="preserve"> </w:t>
      </w:r>
      <w:r w:rsidRPr="006F5F3B">
        <w:rPr>
          <w:rFonts w:ascii="Angsana New" w:hAnsi="Angsana New" w:cs="Angsana New"/>
          <w:sz w:val="29"/>
          <w:szCs w:val="29"/>
          <w:cs/>
          <w:lang w:bidi="th-TH"/>
        </w:rPr>
        <w:t xml:space="preserve">และ </w:t>
      </w:r>
      <w:r w:rsidRPr="006F5F3B">
        <w:rPr>
          <w:rFonts w:ascii="Angsana New" w:hAnsi="Angsana New" w:cs="Angsana New"/>
          <w:sz w:val="29"/>
          <w:szCs w:val="29"/>
          <w:lang w:val="en-US" w:bidi="th-TH"/>
        </w:rPr>
        <w:t>3</w:t>
      </w:r>
      <w:r w:rsidR="00D45625" w:rsidRPr="006F5F3B">
        <w:rPr>
          <w:rFonts w:ascii="Angsana New" w:hAnsi="Angsana New" w:cs="Angsana New"/>
          <w:sz w:val="29"/>
          <w:szCs w:val="29"/>
          <w:lang w:val="en-US" w:bidi="th-TH"/>
        </w:rPr>
        <w:t xml:space="preserve">0 </w:t>
      </w:r>
      <w:r w:rsidR="00D45625" w:rsidRPr="006F5F3B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กันยายน </w:t>
      </w:r>
      <w:r w:rsidR="002434DD">
        <w:rPr>
          <w:rFonts w:ascii="Angsana New" w:hAnsi="Angsana New" w:cs="Angsana New"/>
          <w:sz w:val="29"/>
          <w:szCs w:val="29"/>
          <w:lang w:val="en-US" w:bidi="th-TH"/>
        </w:rPr>
        <w:t>2561</w:t>
      </w:r>
      <w:r w:rsidRPr="006F5F3B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 </w:t>
      </w:r>
      <w:r w:rsidRPr="006F5F3B">
        <w:rPr>
          <w:rFonts w:ascii="Angsana New" w:hAnsi="Angsana New" w:cs="Angsana New"/>
          <w:sz w:val="29"/>
          <w:szCs w:val="29"/>
          <w:cs/>
          <w:lang w:val="en-US" w:bidi="th-TH"/>
        </w:rPr>
        <w:t>และเงินปันผลรับ</w:t>
      </w:r>
      <w:r w:rsidR="00FA799D" w:rsidRPr="006F5F3B">
        <w:rPr>
          <w:rFonts w:ascii="Angsana New" w:hAnsi="Angsana New" w:cs="Angsana New" w:hint="cs"/>
          <w:sz w:val="29"/>
          <w:szCs w:val="29"/>
          <w:cs/>
          <w:lang w:val="en-US" w:bidi="th-TH"/>
        </w:rPr>
        <w:t>จากเงินลงทุน</w:t>
      </w:r>
      <w:r w:rsidRPr="006F5F3B">
        <w:rPr>
          <w:rFonts w:ascii="Angsana New" w:hAnsi="Angsana New" w:cs="Angsana New"/>
          <w:sz w:val="29"/>
          <w:szCs w:val="29"/>
          <w:cs/>
          <w:lang w:val="en-US" w:bidi="th-TH"/>
        </w:rPr>
        <w:t>สำหรับงวด</w:t>
      </w:r>
      <w:r w:rsidR="008B2214">
        <w:rPr>
          <w:rFonts w:ascii="Angsana New" w:hAnsi="Angsana New" w:cs="Angsana New" w:hint="cs"/>
          <w:sz w:val="29"/>
          <w:szCs w:val="29"/>
          <w:cs/>
          <w:lang w:val="en-US" w:bidi="th-TH"/>
        </w:rPr>
        <w:t>เก้า</w:t>
      </w:r>
      <w:r w:rsidRPr="006F5F3B">
        <w:rPr>
          <w:rFonts w:ascii="Angsana New" w:hAnsi="Angsana New" w:cs="Angsana New" w:hint="cs"/>
          <w:sz w:val="29"/>
          <w:szCs w:val="29"/>
          <w:cs/>
          <w:lang w:val="en-US" w:bidi="th-TH"/>
        </w:rPr>
        <w:t>เดือน</w:t>
      </w:r>
      <w:r w:rsidRPr="006F5F3B">
        <w:rPr>
          <w:rFonts w:ascii="Angsana New" w:hAnsi="Angsana New" w:cs="Angsana New"/>
          <w:sz w:val="29"/>
          <w:szCs w:val="29"/>
          <w:cs/>
          <w:lang w:val="en-US" w:bidi="th-TH"/>
        </w:rPr>
        <w:t xml:space="preserve">สิ้นสุดวันที่ </w:t>
      </w:r>
      <w:r w:rsidR="008B2214">
        <w:rPr>
          <w:rFonts w:ascii="Angsana New" w:hAnsi="Angsana New" w:cs="Angsana New"/>
          <w:sz w:val="29"/>
          <w:szCs w:val="29"/>
          <w:lang w:val="en-US" w:bidi="th-TH"/>
        </w:rPr>
        <w:t xml:space="preserve">30 </w:t>
      </w:r>
      <w:r w:rsidR="008B2214">
        <w:rPr>
          <w:rFonts w:ascii="Angsana New" w:hAnsi="Angsana New" w:cs="Angsana New" w:hint="cs"/>
          <w:sz w:val="29"/>
          <w:szCs w:val="29"/>
          <w:cs/>
          <w:lang w:val="en-US" w:bidi="th-TH"/>
        </w:rPr>
        <w:t>มิถุนายน</w:t>
      </w:r>
      <w:r w:rsidRPr="006F5F3B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 </w:t>
      </w:r>
      <w:r w:rsidRPr="006F5F3B">
        <w:rPr>
          <w:rFonts w:ascii="Angsana New" w:hAnsi="Angsana New" w:cs="Angsana New"/>
          <w:sz w:val="29"/>
          <w:szCs w:val="29"/>
          <w:cs/>
          <w:lang w:val="en-US" w:bidi="th-TH"/>
        </w:rPr>
        <w:t>มีดังนี้</w:t>
      </w:r>
    </w:p>
    <w:p w:rsidR="00B550F6" w:rsidRPr="008B2214" w:rsidRDefault="00B550F6" w:rsidP="002B68D9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Cs w:val="22"/>
          <w:lang w:val="en-US" w:bidi="th-TH"/>
        </w:rPr>
      </w:pPr>
    </w:p>
    <w:tbl>
      <w:tblPr>
        <w:tblpPr w:leftFromText="180" w:rightFromText="180" w:vertAnchor="text" w:horzAnchor="margin" w:tblpX="450" w:tblpY="64"/>
        <w:tblW w:w="145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350"/>
        <w:gridCol w:w="153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0B63B2" w:rsidRPr="006F5F3B" w:rsidDel="00685444" w:rsidTr="0046224E">
        <w:trPr>
          <w:cantSplit/>
          <w:trHeight w:val="390"/>
          <w:tblHeader/>
        </w:trPr>
        <w:tc>
          <w:tcPr>
            <w:tcW w:w="1350" w:type="dxa"/>
          </w:tcPr>
          <w:p w:rsidR="00B550F6" w:rsidRPr="006F5F3B" w:rsidDel="00685444" w:rsidRDefault="00B550F6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230" w:type="dxa"/>
            <w:gridSpan w:val="24"/>
          </w:tcPr>
          <w:p w:rsidR="00B550F6" w:rsidRPr="006F5F3B" w:rsidRDefault="00A5282A" w:rsidP="00A5282A">
            <w:pPr>
              <w:pStyle w:val="acctfourfigures"/>
              <w:tabs>
                <w:tab w:val="clear" w:pos="765"/>
              </w:tabs>
              <w:spacing w:line="240" w:lineRule="atLeast"/>
              <w:ind w:left="33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 xml:space="preserve">                                        </w:t>
            </w:r>
            <w:r w:rsidR="00B550F6" w:rsidRPr="006F5F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6224E" w:rsidRPr="006F5F3B" w:rsidTr="0046224E">
        <w:trPr>
          <w:cantSplit/>
          <w:trHeight w:val="177"/>
          <w:tblHeader/>
        </w:trPr>
        <w:tc>
          <w:tcPr>
            <w:tcW w:w="1350" w:type="dxa"/>
            <w:vMerge w:val="restart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180" w:type="dxa"/>
            <w:vMerge w:val="restart"/>
          </w:tcPr>
          <w:p w:rsidR="0046224E" w:rsidRPr="006F5F3B" w:rsidDel="0068544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Merge w:val="restart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Merge w:val="restart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Merge w:val="restart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Merge w:val="restart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Merge w:val="restart"/>
          </w:tcPr>
          <w:p w:rsidR="0046224E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เงินปันผลรับสำหรับ</w:t>
            </w:r>
          </w:p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งวด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เก้า</w:t>
            </w:r>
            <w:r w:rsidRPr="006F5F3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เดือน</w:t>
            </w: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สิ้นสุดวันที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่</w:t>
            </w:r>
          </w:p>
        </w:tc>
      </w:tr>
      <w:tr w:rsidR="0046224E" w:rsidRPr="006F5F3B" w:rsidTr="0046224E">
        <w:trPr>
          <w:cantSplit/>
          <w:trHeight w:val="176"/>
          <w:tblHeader/>
        </w:trPr>
        <w:tc>
          <w:tcPr>
            <w:tcW w:w="1350" w:type="dxa"/>
            <w:vMerge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800" w:type="dxa"/>
            <w:gridSpan w:val="3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Merge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Merge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Merge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Merge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6F5F3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Merge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Merge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46224E" w:rsidRPr="006F5F3B" w:rsidTr="0046224E">
        <w:trPr>
          <w:cantSplit/>
          <w:trHeight w:val="278"/>
          <w:tblHeader/>
        </w:trPr>
        <w:tc>
          <w:tcPr>
            <w:tcW w:w="135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46224E" w:rsidRPr="00BE0BAD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46224E" w:rsidRPr="00BE5C7E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46224E" w:rsidRPr="00BE5C7E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BE5C7E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BE5C7E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:rsidR="0046224E" w:rsidRPr="00BE5C7E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46224E" w:rsidRPr="00BE0BAD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46224E" w:rsidRPr="00BE5C7E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46224E" w:rsidRPr="00BE5C7E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BE5C7E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BE5C7E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:rsidR="0046224E" w:rsidRPr="00BE5C7E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46224E" w:rsidRPr="00BE0BAD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46224E" w:rsidRPr="00BE5C7E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46224E" w:rsidRPr="00BE5C7E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BE5C7E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BE5C7E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:rsidR="0046224E" w:rsidRPr="00BE5C7E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46224E" w:rsidRPr="00BE0BAD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46224E" w:rsidRPr="00BE5C7E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46224E" w:rsidRPr="00BE5C7E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BE5C7E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BE5C7E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:rsidR="0046224E" w:rsidRPr="00BE5C7E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46224E" w:rsidRPr="00BE0BAD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46224E" w:rsidRPr="00BE5C7E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46224E" w:rsidRPr="00BE5C7E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BE5C7E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BE5C7E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:rsidR="0046224E" w:rsidRPr="00BE5C7E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46224E" w:rsidRPr="00BE0BAD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46224E" w:rsidRPr="00BE5C7E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46224E" w:rsidRPr="00BE5C7E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</w:tr>
      <w:tr w:rsidR="0046224E" w:rsidRPr="006F5F3B" w:rsidTr="0046224E">
        <w:trPr>
          <w:cantSplit/>
          <w:trHeight w:val="299"/>
          <w:tblHeader/>
        </w:trPr>
        <w:tc>
          <w:tcPr>
            <w:tcW w:w="135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46224E" w:rsidRPr="00BE0BAD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18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46224E" w:rsidRPr="00BE0BAD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18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46224E" w:rsidRPr="00BE0BAD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18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46224E" w:rsidRPr="00BE0BAD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18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46224E" w:rsidRPr="00BE0BAD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18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46224E" w:rsidRPr="00BE0BAD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</w:t>
            </w:r>
          </w:p>
        </w:tc>
      </w:tr>
      <w:tr w:rsidR="0046224E" w:rsidRPr="006F5F3B" w:rsidTr="0046224E">
        <w:trPr>
          <w:cantSplit/>
          <w:trHeight w:val="388"/>
          <w:tblHeader/>
        </w:trPr>
        <w:tc>
          <w:tcPr>
            <w:tcW w:w="135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20" w:type="dxa"/>
            <w:gridSpan w:val="19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46224E" w:rsidRPr="006F5F3B" w:rsidTr="0046224E">
        <w:trPr>
          <w:cantSplit/>
          <w:trHeight w:val="282"/>
        </w:trPr>
        <w:tc>
          <w:tcPr>
            <w:tcW w:w="1350" w:type="dxa"/>
          </w:tcPr>
          <w:p w:rsidR="0046224E" w:rsidRPr="006F5F3B" w:rsidRDefault="0046224E" w:rsidP="0046224E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F5F3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25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46224E" w:rsidRPr="006F5F3B" w:rsidTr="0046224E">
        <w:trPr>
          <w:cantSplit/>
          <w:trHeight w:val="282"/>
        </w:trPr>
        <w:tc>
          <w:tcPr>
            <w:tcW w:w="1350" w:type="dxa"/>
          </w:tcPr>
          <w:p w:rsidR="0046224E" w:rsidRPr="00BE5C7E" w:rsidRDefault="0046224E" w:rsidP="0046224E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E5C7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บริษัท ควอลิตี้ </w:t>
            </w:r>
            <w:r w:rsidRPr="00BE5C7E">
              <w:rPr>
                <w:rFonts w:ascii="Angsana New" w:hAnsi="Angsana New"/>
                <w:spacing w:val="-4"/>
                <w:sz w:val="26"/>
                <w:szCs w:val="26"/>
                <w:cs/>
              </w:rPr>
              <w:br/>
            </w:r>
            <w:r w:rsidRPr="00BE5C7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  ไพน์แอปเปิล</w:t>
            </w:r>
          </w:p>
        </w:tc>
        <w:tc>
          <w:tcPr>
            <w:tcW w:w="1530" w:type="dxa"/>
          </w:tcPr>
          <w:p w:rsidR="0046224E" w:rsidRPr="00BE5C7E" w:rsidRDefault="0046224E" w:rsidP="0046224E">
            <w:pPr>
              <w:pStyle w:val="acctfourfigures"/>
              <w:tabs>
                <w:tab w:val="clear" w:pos="765"/>
                <w:tab w:val="left" w:pos="161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</w:pPr>
            <w:r w:rsidRPr="00BE5C7E"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  <w:t>ผลิตและจำหน่า</w:t>
            </w:r>
            <w:r w:rsidRPr="00BE5C7E">
              <w:rPr>
                <w:rFonts w:ascii="Angsana New" w:hAnsi="Angsana New" w:cs="Angsana New" w:hint="cs"/>
                <w:spacing w:val="-8"/>
                <w:sz w:val="26"/>
                <w:szCs w:val="26"/>
                <w:cs/>
                <w:lang w:bidi="th-TH"/>
              </w:rPr>
              <w:t>ย</w:t>
            </w:r>
            <w:r w:rsidRPr="00BE5C7E"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  <w:t>อาหาร</w:t>
            </w:r>
            <w:r w:rsidRPr="00BE5C7E"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  <w:br/>
            </w:r>
            <w:r w:rsidRPr="00BE5C7E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  <w:lang w:bidi="th-TH"/>
              </w:rPr>
              <w:t xml:space="preserve">   </w:t>
            </w:r>
            <w:r w:rsidRPr="00BE5C7E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แปรสภาพจากพืชผล</w:t>
            </w:r>
          </w:p>
        </w:tc>
        <w:tc>
          <w:tcPr>
            <w:tcW w:w="81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25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46224E" w:rsidRPr="006F5F3B" w:rsidTr="0046224E">
        <w:trPr>
          <w:cantSplit/>
          <w:trHeight w:val="363"/>
        </w:trPr>
        <w:tc>
          <w:tcPr>
            <w:tcW w:w="1350" w:type="dxa"/>
          </w:tcPr>
          <w:p w:rsidR="0046224E" w:rsidRPr="00BE5C7E" w:rsidRDefault="0046224E" w:rsidP="0046224E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E5C7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  </w:t>
            </w:r>
            <w:r w:rsidRPr="00BE5C7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โปรดักส์ จำกัด</w:t>
            </w:r>
          </w:p>
        </w:tc>
        <w:tc>
          <w:tcPr>
            <w:tcW w:w="1530" w:type="dxa"/>
            <w:shd w:val="clear" w:color="auto" w:fill="auto"/>
          </w:tcPr>
          <w:p w:rsidR="0046224E" w:rsidRPr="00BE5C7E" w:rsidRDefault="0046224E" w:rsidP="0046224E">
            <w:pPr>
              <w:tabs>
                <w:tab w:val="clear" w:pos="454"/>
                <w:tab w:val="left" w:pos="116"/>
              </w:tabs>
              <w:ind w:left="-79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BE5C7E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ทางการเกษตร</w:t>
            </w:r>
          </w:p>
        </w:tc>
        <w:tc>
          <w:tcPr>
            <w:tcW w:w="810" w:type="dxa"/>
            <w:shd w:val="clear" w:color="auto" w:fill="auto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400,000</w:t>
            </w:r>
          </w:p>
        </w:tc>
        <w:tc>
          <w:tcPr>
            <w:tcW w:w="180" w:type="dxa"/>
            <w:shd w:val="clear" w:color="auto" w:fill="auto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400,000</w:t>
            </w:r>
          </w:p>
        </w:tc>
        <w:tc>
          <w:tcPr>
            <w:tcW w:w="180" w:type="dxa"/>
            <w:shd w:val="clear" w:color="auto" w:fill="auto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400,000</w:t>
            </w:r>
          </w:p>
        </w:tc>
        <w:tc>
          <w:tcPr>
            <w:tcW w:w="180" w:type="dxa"/>
            <w:shd w:val="clear" w:color="auto" w:fill="auto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400,000</w:t>
            </w:r>
          </w:p>
        </w:tc>
        <w:tc>
          <w:tcPr>
            <w:tcW w:w="180" w:type="dxa"/>
            <w:shd w:val="clear" w:color="auto" w:fill="auto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46224E" w:rsidRPr="006F5F3B" w:rsidRDefault="006D53C1" w:rsidP="0046224E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202,894</w:t>
            </w:r>
          </w:p>
        </w:tc>
        <w:tc>
          <w:tcPr>
            <w:tcW w:w="180" w:type="dxa"/>
            <w:shd w:val="clear" w:color="auto" w:fill="auto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46224E" w:rsidRPr="009E4D84" w:rsidRDefault="0046224E" w:rsidP="0046224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202,894</w:t>
            </w:r>
          </w:p>
        </w:tc>
        <w:tc>
          <w:tcPr>
            <w:tcW w:w="180" w:type="dxa"/>
            <w:shd w:val="clear" w:color="auto" w:fill="auto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46224E" w:rsidRPr="006F5F3B" w:rsidRDefault="006D53C1" w:rsidP="0046224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197,106</w:t>
            </w:r>
          </w:p>
        </w:tc>
        <w:tc>
          <w:tcPr>
            <w:tcW w:w="180" w:type="dxa"/>
            <w:shd w:val="clear" w:color="auto" w:fill="auto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46224E" w:rsidRPr="00B17D38" w:rsidRDefault="0046224E" w:rsidP="0046224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17D3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</w:t>
            </w:r>
            <w:r w:rsidRPr="00B17D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97,106</w:t>
            </w:r>
          </w:p>
        </w:tc>
        <w:tc>
          <w:tcPr>
            <w:tcW w:w="180" w:type="dxa"/>
            <w:shd w:val="clear" w:color="auto" w:fill="auto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6224E" w:rsidRPr="00BC0881" w:rsidRDefault="0046224E" w:rsidP="0046224E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46224E" w:rsidRPr="006F5F3B" w:rsidTr="0046224E">
        <w:trPr>
          <w:cantSplit/>
          <w:trHeight w:val="363"/>
        </w:trPr>
        <w:tc>
          <w:tcPr>
            <w:tcW w:w="1350" w:type="dxa"/>
            <w:vAlign w:val="bottom"/>
          </w:tcPr>
          <w:p w:rsidR="0046224E" w:rsidRPr="00BE5C7E" w:rsidRDefault="0046224E" w:rsidP="0046224E">
            <w:pPr>
              <w:ind w:right="-79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BE5C7E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บริษัท อาหารสยาม</w:t>
            </w:r>
          </w:p>
        </w:tc>
        <w:tc>
          <w:tcPr>
            <w:tcW w:w="1530" w:type="dxa"/>
            <w:shd w:val="clear" w:color="auto" w:fill="auto"/>
          </w:tcPr>
          <w:p w:rsidR="0046224E" w:rsidRPr="00BE5C7E" w:rsidRDefault="0046224E" w:rsidP="0046224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  <w:lang w:bidi="th-TH"/>
              </w:rPr>
            </w:pPr>
            <w:r w:rsidRPr="00BE5C7E">
              <w:rPr>
                <w:rFonts w:ascii="Angsana New" w:hAnsi="Angsana New" w:cs="Angsana New" w:hint="cs"/>
                <w:spacing w:val="-8"/>
                <w:sz w:val="26"/>
                <w:szCs w:val="26"/>
                <w:cs/>
                <w:lang w:bidi="th-TH"/>
              </w:rPr>
              <w:t>ประกอบธุรกิจค้าขาย</w:t>
            </w:r>
          </w:p>
        </w:tc>
        <w:tc>
          <w:tcPr>
            <w:tcW w:w="810" w:type="dxa"/>
            <w:shd w:val="clear" w:color="auto" w:fill="auto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439"/>
                <w:tab w:val="decimal" w:pos="59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439"/>
                <w:tab w:val="decimal" w:pos="59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:rsidR="0046224E" w:rsidRPr="009E4D84" w:rsidRDefault="0046224E" w:rsidP="0046224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:rsidR="0046224E" w:rsidRPr="00B17D38" w:rsidRDefault="0046224E" w:rsidP="0046224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224E" w:rsidRPr="006F5F3B" w:rsidTr="00D1473F">
        <w:trPr>
          <w:cantSplit/>
          <w:trHeight w:val="375"/>
        </w:trPr>
        <w:tc>
          <w:tcPr>
            <w:tcW w:w="1350" w:type="dxa"/>
            <w:vAlign w:val="bottom"/>
          </w:tcPr>
          <w:p w:rsidR="0046224E" w:rsidRPr="00BE5C7E" w:rsidRDefault="0046224E" w:rsidP="0046224E">
            <w:pPr>
              <w:ind w:left="-79" w:firstLine="79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E5C7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  (2513) จำกัด</w:t>
            </w:r>
          </w:p>
        </w:tc>
        <w:tc>
          <w:tcPr>
            <w:tcW w:w="1530" w:type="dxa"/>
            <w:shd w:val="clear" w:color="auto" w:fill="auto"/>
          </w:tcPr>
          <w:p w:rsidR="0046224E" w:rsidRPr="00BE5C7E" w:rsidRDefault="0046224E" w:rsidP="0046224E">
            <w:pPr>
              <w:tabs>
                <w:tab w:val="clear" w:pos="454"/>
                <w:tab w:val="left" w:pos="191"/>
              </w:tabs>
              <w:ind w:left="-79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BE5C7E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และการลงทุน</w:t>
            </w:r>
          </w:p>
        </w:tc>
        <w:tc>
          <w:tcPr>
            <w:tcW w:w="810" w:type="dxa"/>
            <w:shd w:val="clear" w:color="auto" w:fill="auto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:rsidR="0046224E" w:rsidRPr="00CC1390" w:rsidRDefault="0046224E" w:rsidP="004622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6224E" w:rsidRPr="00BE5C7E" w:rsidRDefault="0046224E" w:rsidP="0046224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C7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6224E" w:rsidRPr="00BE5C7E" w:rsidRDefault="0046224E" w:rsidP="0046224E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6224E" w:rsidRPr="00BE5C7E" w:rsidRDefault="0046224E" w:rsidP="0046224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C7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6224E" w:rsidRPr="009E4D84" w:rsidRDefault="0046224E" w:rsidP="0046224E">
            <w:pPr>
              <w:pStyle w:val="acctfourfigures"/>
              <w:tabs>
                <w:tab w:val="clear" w:pos="765"/>
                <w:tab w:val="left" w:pos="254"/>
                <w:tab w:val="decimal" w:pos="704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E4D84">
              <w:rPr>
                <w:rFonts w:ascii="Angsana New" w:hAnsi="Angsana New"/>
                <w:sz w:val="26"/>
                <w:szCs w:val="26"/>
                <w:lang w:bidi="th-TH"/>
              </w:rPr>
              <w:t xml:space="preserve">        -  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46224E" w:rsidRPr="009E4D84" w:rsidRDefault="0046224E" w:rsidP="0046224E">
            <w:pPr>
              <w:pStyle w:val="acctfourfigures"/>
              <w:tabs>
                <w:tab w:val="clear" w:pos="765"/>
                <w:tab w:val="left" w:pos="254"/>
                <w:tab w:val="decimal" w:pos="704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E4D84">
              <w:rPr>
                <w:rFonts w:ascii="Angsana New" w:hAnsi="Angsana New"/>
                <w:sz w:val="26"/>
                <w:szCs w:val="26"/>
                <w:lang w:bidi="th-TH"/>
              </w:rPr>
              <w:t xml:space="preserve">        -  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6224E" w:rsidRPr="00B17D38" w:rsidRDefault="0046224E" w:rsidP="0046224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17D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  <w:shd w:val="clear" w:color="auto" w:fill="auto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46224E" w:rsidRPr="00B17D38" w:rsidRDefault="0046224E" w:rsidP="0046224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17D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6224E" w:rsidRPr="00BC0881" w:rsidRDefault="0046224E" w:rsidP="0046224E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46224E" w:rsidRPr="00072C6C" w:rsidTr="0046224E">
        <w:trPr>
          <w:cantSplit/>
          <w:trHeight w:val="214"/>
        </w:trPr>
        <w:tc>
          <w:tcPr>
            <w:tcW w:w="1350" w:type="dxa"/>
            <w:vAlign w:val="bottom"/>
          </w:tcPr>
          <w:p w:rsidR="0046224E" w:rsidRPr="006F5F3B" w:rsidRDefault="0046224E" w:rsidP="0046224E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6224E" w:rsidRPr="00BE5C7E" w:rsidRDefault="0046224E" w:rsidP="0046224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E5C7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400,250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6224E" w:rsidRPr="00BE5C7E" w:rsidRDefault="0046224E" w:rsidP="0046224E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6224E" w:rsidRPr="00BE5C7E" w:rsidRDefault="0046224E" w:rsidP="0046224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E5C7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400,250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6224E" w:rsidRPr="00BE5C7E" w:rsidRDefault="0046224E" w:rsidP="0046224E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6224E" w:rsidRPr="00BE5C7E" w:rsidRDefault="006D53C1" w:rsidP="0046224E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202,894</w:t>
            </w:r>
          </w:p>
        </w:tc>
        <w:tc>
          <w:tcPr>
            <w:tcW w:w="180" w:type="dxa"/>
            <w:shd w:val="clear" w:color="auto" w:fill="auto"/>
          </w:tcPr>
          <w:p w:rsidR="0046224E" w:rsidRPr="00BE5C7E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224E" w:rsidRPr="009E4D84" w:rsidRDefault="0046224E" w:rsidP="0046224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202,894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6224E" w:rsidRPr="006F5F3B" w:rsidRDefault="006D53C1" w:rsidP="0046224E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197,356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224E" w:rsidRPr="00B17D38" w:rsidRDefault="0046224E" w:rsidP="0046224E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B17D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197,356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6224E" w:rsidRPr="00BC04E0" w:rsidRDefault="0046224E" w:rsidP="0046224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6224E" w:rsidRPr="006F5F3B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6224E" w:rsidRPr="009C10DB" w:rsidRDefault="0046224E" w:rsidP="0046224E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C10D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</w:tbl>
    <w:p w:rsidR="007E412A" w:rsidRPr="008B2214" w:rsidRDefault="007E412A" w:rsidP="00DB272E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Cs w:val="22"/>
          <w:lang w:bidi="th-TH"/>
        </w:rPr>
      </w:pPr>
    </w:p>
    <w:p w:rsidR="00470355" w:rsidRPr="00A5282A" w:rsidRDefault="00FA299B" w:rsidP="00DB272E">
      <w:pPr>
        <w:pStyle w:val="block"/>
        <w:tabs>
          <w:tab w:val="left" w:pos="540"/>
        </w:tabs>
        <w:spacing w:after="0" w:line="240" w:lineRule="auto"/>
        <w:ind w:left="547" w:hanging="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A5282A">
        <w:rPr>
          <w:rFonts w:ascii="Angsana New" w:hAnsi="Angsana New" w:cs="Angsana New" w:hint="cs"/>
          <w:sz w:val="30"/>
          <w:szCs w:val="30"/>
          <w:cs/>
          <w:lang w:bidi="th-TH"/>
        </w:rPr>
        <w:t>บริษัทย่อย</w:t>
      </w:r>
      <w:r w:rsidR="00D57271" w:rsidRPr="00A5282A">
        <w:rPr>
          <w:rFonts w:ascii="Angsana New" w:hAnsi="Angsana New" w:cs="Angsana New" w:hint="cs"/>
          <w:sz w:val="30"/>
          <w:szCs w:val="30"/>
          <w:cs/>
          <w:lang w:bidi="th-TH"/>
        </w:rPr>
        <w:t>ทั้งหมด</w:t>
      </w:r>
      <w:r w:rsidRPr="00A5282A">
        <w:rPr>
          <w:rFonts w:ascii="Angsana New" w:hAnsi="Angsana New" w:cs="Angsana New" w:hint="cs"/>
          <w:sz w:val="30"/>
          <w:szCs w:val="30"/>
          <w:cs/>
          <w:lang w:bidi="th-TH"/>
        </w:rPr>
        <w:t>ดำเนินธุรกิจในประเทศไทย</w:t>
      </w:r>
    </w:p>
    <w:p w:rsidR="00BE5C7E" w:rsidRPr="00A5282A" w:rsidRDefault="00BE5C7E" w:rsidP="00DB272E">
      <w:pPr>
        <w:pStyle w:val="block"/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BE5C7E" w:rsidRPr="00DB272E" w:rsidRDefault="00BE5C7E" w:rsidP="00DB272E">
      <w:pPr>
        <w:pStyle w:val="block"/>
        <w:tabs>
          <w:tab w:val="left" w:pos="540"/>
        </w:tabs>
        <w:spacing w:after="0" w:line="240" w:lineRule="auto"/>
        <w:ind w:left="547" w:hanging="7"/>
        <w:jc w:val="thaiDistribute"/>
        <w:rPr>
          <w:rFonts w:ascii="Angsana New" w:hAnsi="Angsana New" w:cs="Angsana New"/>
          <w:sz w:val="29"/>
          <w:szCs w:val="29"/>
          <w:cs/>
          <w:lang w:bidi="th-TH"/>
        </w:rPr>
        <w:sectPr w:rsidR="00BE5C7E" w:rsidRPr="00DB272E" w:rsidSect="00637718">
          <w:footerReference w:type="first" r:id="rId17"/>
          <w:pgSz w:w="16834" w:h="11909" w:orient="landscape" w:code="9"/>
          <w:pgMar w:top="691" w:right="1152" w:bottom="576" w:left="1152" w:header="720" w:footer="720" w:gutter="0"/>
          <w:cols w:space="720"/>
          <w:titlePg/>
        </w:sectPr>
      </w:pPr>
      <w:r w:rsidRPr="00A5282A">
        <w:rPr>
          <w:rFonts w:ascii="Angsana New" w:hAnsi="Angsana New" w:cs="Angsana New" w:hint="cs"/>
          <w:sz w:val="30"/>
          <w:szCs w:val="30"/>
          <w:cs/>
          <w:lang w:bidi="th-TH"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:rsidR="00295F33" w:rsidRPr="00060304" w:rsidRDefault="00295F33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06030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ที่ดิน </w:t>
      </w:r>
      <w:r w:rsidRPr="0035415A">
        <w:rPr>
          <w:rFonts w:ascii="Angsana New" w:hAnsi="Angsana New"/>
          <w:b/>
          <w:bCs/>
          <w:sz w:val="30"/>
          <w:szCs w:val="30"/>
          <w:cs/>
        </w:rPr>
        <w:t>อาคาร</w:t>
      </w:r>
      <w:r w:rsidRPr="00060304">
        <w:rPr>
          <w:rFonts w:asciiTheme="majorBidi" w:hAnsiTheme="majorBidi" w:cstheme="majorBidi"/>
          <w:b/>
          <w:bCs/>
          <w:sz w:val="30"/>
          <w:szCs w:val="30"/>
          <w:cs/>
        </w:rPr>
        <w:t>และอุปกรณ์</w:t>
      </w:r>
    </w:p>
    <w:p w:rsidR="00295F33" w:rsidRPr="005C6DC8" w:rsidRDefault="00295F33" w:rsidP="002A67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540"/>
        </w:tabs>
        <w:spacing w:after="0" w:line="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D22B06" w:rsidRPr="005C6DC8" w:rsidRDefault="00D22B06" w:rsidP="00D22B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6DC8">
        <w:rPr>
          <w:rFonts w:asciiTheme="majorBidi" w:hAnsiTheme="majorBidi" w:cstheme="majorBidi"/>
          <w:b/>
          <w:sz w:val="30"/>
          <w:szCs w:val="30"/>
          <w:cs/>
        </w:rPr>
        <w:t>การซื้อ จำหน่าย และโอนที่ดิน อาคารและอุปกรณ์</w:t>
      </w:r>
      <w:r w:rsidRPr="005C6DC8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 w:rsidR="003B6EFB" w:rsidRPr="005C6DC8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5C6DC8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5C6DC8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3B6EFB" w:rsidRPr="005C6DC8">
        <w:rPr>
          <w:rFonts w:asciiTheme="majorBidi" w:hAnsiTheme="majorBidi" w:cstheme="majorBidi"/>
          <w:sz w:val="30"/>
          <w:szCs w:val="30"/>
        </w:rPr>
        <w:t xml:space="preserve">30 </w:t>
      </w:r>
      <w:r w:rsidR="003B6EFB" w:rsidRPr="005C6DC8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1D4608" w:rsidRPr="005C6DC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B6EFB" w:rsidRPr="005C6DC8">
        <w:rPr>
          <w:rFonts w:asciiTheme="majorBidi" w:hAnsiTheme="majorBidi" w:cstheme="majorBidi"/>
          <w:sz w:val="30"/>
          <w:szCs w:val="30"/>
        </w:rPr>
        <w:t xml:space="preserve">2562 </w:t>
      </w:r>
      <w:r w:rsidRPr="005C6DC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454706" w:rsidRPr="005C6DC8" w:rsidRDefault="00454706" w:rsidP="00D22B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5"/>
        <w:gridCol w:w="1169"/>
        <w:gridCol w:w="274"/>
        <w:gridCol w:w="1170"/>
        <w:gridCol w:w="274"/>
        <w:gridCol w:w="1166"/>
        <w:gridCol w:w="274"/>
        <w:gridCol w:w="1170"/>
      </w:tblGrid>
      <w:tr w:rsidR="00454706" w:rsidRPr="00CA2F4D" w:rsidTr="00A54019">
        <w:tc>
          <w:tcPr>
            <w:tcW w:w="2007" w:type="pct"/>
          </w:tcPr>
          <w:p w:rsidR="00D22B06" w:rsidRPr="00B17D38" w:rsidRDefault="00D22B06" w:rsidP="0024250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3" w:type="pct"/>
            <w:gridSpan w:val="3"/>
          </w:tcPr>
          <w:p w:rsidR="00D22B06" w:rsidRPr="00CA2F4D" w:rsidRDefault="005C6DC8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F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1" w:type="pct"/>
            <w:gridSpan w:val="3"/>
          </w:tcPr>
          <w:p w:rsidR="00D22B06" w:rsidRPr="00CA2F4D" w:rsidRDefault="005C6DC8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F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CA2F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54706" w:rsidRPr="00CA2F4D" w:rsidTr="00A54019">
        <w:tc>
          <w:tcPr>
            <w:tcW w:w="2007" w:type="pct"/>
          </w:tcPr>
          <w:p w:rsidR="00D22B06" w:rsidRPr="00651506" w:rsidRDefault="00651506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15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37" w:type="pct"/>
          </w:tcPr>
          <w:p w:rsidR="00D22B06" w:rsidRPr="00CA2F4D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454706" w:rsidRPr="00CA2F4D" w:rsidTr="00A54019">
        <w:tc>
          <w:tcPr>
            <w:tcW w:w="200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454706" w:rsidRPr="00CA2F4D" w:rsidTr="00A54019">
        <w:tc>
          <w:tcPr>
            <w:tcW w:w="200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 xml:space="preserve">ออก </w:t>
            </w:r>
            <w:r w:rsidRPr="00CA2F4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 xml:space="preserve">ออก </w:t>
            </w:r>
            <w:r w:rsidRPr="00CA2F4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</w:tr>
      <w:tr w:rsidR="00454706" w:rsidRPr="00CA2F4D" w:rsidTr="00A54019">
        <w:tc>
          <w:tcPr>
            <w:tcW w:w="200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</w:rPr>
              <w:t>-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</w:rPr>
              <w:t>-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</w:tr>
      <w:tr w:rsidR="00D22B06" w:rsidRPr="00CA2F4D" w:rsidTr="00A54019">
        <w:tc>
          <w:tcPr>
            <w:tcW w:w="200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3" w:type="pct"/>
            <w:gridSpan w:val="7"/>
          </w:tcPr>
          <w:p w:rsidR="00D22B06" w:rsidRPr="00CA2F4D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F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7D38" w:rsidRPr="00CA2F4D" w:rsidTr="00A54019">
        <w:tc>
          <w:tcPr>
            <w:tcW w:w="2007" w:type="pct"/>
          </w:tcPr>
          <w:p w:rsidR="00B17D38" w:rsidRPr="00CA2F4D" w:rsidRDefault="00B17D38" w:rsidP="00B17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7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สิ่งปลูกสร้าง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และส่วนปรับปรุงอาคาร</w:t>
            </w:r>
          </w:p>
        </w:tc>
        <w:tc>
          <w:tcPr>
            <w:tcW w:w="637" w:type="pct"/>
            <w:shd w:val="clear" w:color="auto" w:fill="auto"/>
          </w:tcPr>
          <w:p w:rsidR="00B17D38" w:rsidRPr="00CA2F4D" w:rsidRDefault="006D53C1" w:rsidP="005C6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1,320</w:t>
            </w:r>
          </w:p>
        </w:tc>
        <w:tc>
          <w:tcPr>
            <w:tcW w:w="149" w:type="pct"/>
            <w:shd w:val="clear" w:color="auto" w:fill="auto"/>
          </w:tcPr>
          <w:p w:rsidR="00B17D38" w:rsidRPr="00CA2F4D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B17D38" w:rsidRPr="00CA2F4D" w:rsidRDefault="006D53C1" w:rsidP="005C6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B5385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9" w:type="pct"/>
            <w:shd w:val="clear" w:color="auto" w:fill="auto"/>
          </w:tcPr>
          <w:p w:rsidR="00B17D38" w:rsidRPr="00CA2F4D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B17D38" w:rsidRPr="00CA2F4D" w:rsidRDefault="006D53C1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1,320</w:t>
            </w:r>
          </w:p>
        </w:tc>
        <w:tc>
          <w:tcPr>
            <w:tcW w:w="149" w:type="pct"/>
            <w:shd w:val="clear" w:color="auto" w:fill="auto"/>
          </w:tcPr>
          <w:p w:rsidR="00B17D38" w:rsidRPr="00CA2F4D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B17D38" w:rsidRPr="00CA2F4D" w:rsidRDefault="006D53C1" w:rsidP="006D5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90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-</w:t>
            </w:r>
          </w:p>
        </w:tc>
      </w:tr>
      <w:tr w:rsidR="00B17D38" w:rsidRPr="00CA2F4D" w:rsidTr="00A54019">
        <w:tc>
          <w:tcPr>
            <w:tcW w:w="2007" w:type="pct"/>
          </w:tcPr>
          <w:p w:rsidR="00B17D38" w:rsidRPr="00CA2F4D" w:rsidRDefault="00B17D38" w:rsidP="00B17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37" w:type="pct"/>
            <w:shd w:val="clear" w:color="auto" w:fill="auto"/>
          </w:tcPr>
          <w:p w:rsidR="00B17D38" w:rsidRPr="00CA2F4D" w:rsidRDefault="006D53C1" w:rsidP="005C6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25,024</w:t>
            </w:r>
          </w:p>
        </w:tc>
        <w:tc>
          <w:tcPr>
            <w:tcW w:w="149" w:type="pct"/>
            <w:shd w:val="clear" w:color="auto" w:fill="auto"/>
          </w:tcPr>
          <w:p w:rsidR="00B17D38" w:rsidRPr="00CA2F4D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B17D38" w:rsidRPr="00CA2F4D" w:rsidRDefault="006D53C1" w:rsidP="006D5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84"/>
              </w:tabs>
              <w:spacing w:line="240" w:lineRule="auto"/>
              <w:ind w:left="15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55</w:t>
            </w:r>
            <w:r w:rsidR="002A664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9" w:type="pct"/>
            <w:shd w:val="clear" w:color="auto" w:fill="auto"/>
          </w:tcPr>
          <w:p w:rsidR="00B17D38" w:rsidRPr="00CA2F4D" w:rsidRDefault="00B17D38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4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B17D38" w:rsidRPr="00CA2F4D" w:rsidRDefault="006D53C1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24,631</w:t>
            </w:r>
          </w:p>
        </w:tc>
        <w:tc>
          <w:tcPr>
            <w:tcW w:w="149" w:type="pct"/>
            <w:shd w:val="clear" w:color="auto" w:fill="auto"/>
          </w:tcPr>
          <w:p w:rsidR="00B17D38" w:rsidRPr="00CA2F4D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B17D38" w:rsidRPr="00CA2F4D" w:rsidRDefault="006D53C1" w:rsidP="005C6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  <w:r w:rsidR="002A664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17D38" w:rsidRPr="00CA2F4D" w:rsidTr="00A54019">
        <w:tc>
          <w:tcPr>
            <w:tcW w:w="2007" w:type="pct"/>
          </w:tcPr>
          <w:p w:rsidR="00B17D38" w:rsidRPr="00CA2F4D" w:rsidRDefault="00B17D38" w:rsidP="00B17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37" w:type="pct"/>
            <w:shd w:val="clear" w:color="auto" w:fill="auto"/>
          </w:tcPr>
          <w:p w:rsidR="00B17D38" w:rsidRPr="00CA2F4D" w:rsidRDefault="006D53C1" w:rsidP="005C6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354</w:t>
            </w:r>
          </w:p>
        </w:tc>
        <w:tc>
          <w:tcPr>
            <w:tcW w:w="149" w:type="pct"/>
            <w:shd w:val="clear" w:color="auto" w:fill="auto"/>
          </w:tcPr>
          <w:p w:rsidR="00B17D38" w:rsidRPr="00CA2F4D" w:rsidRDefault="00B17D38" w:rsidP="00B17D38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B17D38" w:rsidRPr="00CA2F4D" w:rsidRDefault="006D53C1" w:rsidP="006D5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84"/>
              </w:tabs>
              <w:spacing w:line="240" w:lineRule="auto"/>
              <w:ind w:left="15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38</w:t>
            </w:r>
          </w:p>
        </w:tc>
        <w:tc>
          <w:tcPr>
            <w:tcW w:w="149" w:type="pct"/>
            <w:shd w:val="clear" w:color="auto" w:fill="auto"/>
          </w:tcPr>
          <w:p w:rsidR="00B17D38" w:rsidRPr="00CA2F4D" w:rsidRDefault="00B17D38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4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B17D38" w:rsidRPr="00CA2F4D" w:rsidRDefault="006D53C1" w:rsidP="003B6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349</w:t>
            </w:r>
          </w:p>
        </w:tc>
        <w:tc>
          <w:tcPr>
            <w:tcW w:w="149" w:type="pct"/>
            <w:shd w:val="clear" w:color="auto" w:fill="auto"/>
          </w:tcPr>
          <w:p w:rsidR="00B17D38" w:rsidRPr="003B6EFB" w:rsidRDefault="00B17D38" w:rsidP="003B6EFB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B17D38" w:rsidRPr="00CA2F4D" w:rsidRDefault="006D53C1" w:rsidP="005C6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DB4FD1" w:rsidRPr="00CA2F4D" w:rsidTr="00A54019">
        <w:tc>
          <w:tcPr>
            <w:tcW w:w="2007" w:type="pct"/>
          </w:tcPr>
          <w:p w:rsidR="00DB4FD1" w:rsidRPr="00CA2F4D" w:rsidRDefault="00DB4FD1" w:rsidP="00DB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37" w:type="pct"/>
            <w:shd w:val="clear" w:color="auto" w:fill="auto"/>
          </w:tcPr>
          <w:p w:rsidR="00DB4FD1" w:rsidRPr="00CA2F4D" w:rsidRDefault="006D53C1" w:rsidP="005C6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49" w:type="pct"/>
            <w:shd w:val="clear" w:color="auto" w:fill="auto"/>
          </w:tcPr>
          <w:p w:rsidR="00DB4FD1" w:rsidRPr="00CA2F4D" w:rsidRDefault="00DB4FD1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DB4FD1" w:rsidRPr="00CA2F4D" w:rsidRDefault="006D53C1" w:rsidP="006D5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"/>
                <w:tab w:val="decimal" w:pos="790"/>
              </w:tabs>
              <w:spacing w:line="240" w:lineRule="auto"/>
              <w:ind w:left="-20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  <w:tc>
          <w:tcPr>
            <w:tcW w:w="149" w:type="pct"/>
            <w:shd w:val="clear" w:color="auto" w:fill="auto"/>
          </w:tcPr>
          <w:p w:rsidR="00DB4FD1" w:rsidRPr="00CA2F4D" w:rsidRDefault="00DB4FD1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DB4FD1" w:rsidRPr="00CA2F4D" w:rsidRDefault="006D53C1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49" w:type="pct"/>
            <w:shd w:val="clear" w:color="auto" w:fill="auto"/>
          </w:tcPr>
          <w:p w:rsidR="00DB4FD1" w:rsidRPr="00CA2F4D" w:rsidRDefault="00DB4FD1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DB4FD1" w:rsidRPr="00CA2F4D" w:rsidRDefault="006D53C1" w:rsidP="006D5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7D38" w:rsidRPr="00CA2F4D" w:rsidTr="00A54019">
        <w:tc>
          <w:tcPr>
            <w:tcW w:w="2007" w:type="pct"/>
          </w:tcPr>
          <w:p w:rsidR="00B17D38" w:rsidRPr="00CA2F4D" w:rsidRDefault="00B17D38" w:rsidP="00B17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>ก่อสร้างและติดตั้ง</w:t>
            </w:r>
          </w:p>
        </w:tc>
        <w:tc>
          <w:tcPr>
            <w:tcW w:w="637" w:type="pct"/>
            <w:shd w:val="clear" w:color="auto" w:fill="auto"/>
          </w:tcPr>
          <w:p w:rsidR="00B17D38" w:rsidRPr="00CA2F4D" w:rsidRDefault="006D53C1" w:rsidP="005C6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30,996</w:t>
            </w:r>
          </w:p>
        </w:tc>
        <w:tc>
          <w:tcPr>
            <w:tcW w:w="149" w:type="pct"/>
            <w:shd w:val="clear" w:color="auto" w:fill="auto"/>
          </w:tcPr>
          <w:p w:rsidR="00B17D38" w:rsidRPr="00CA2F4D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:rsidR="00B17D38" w:rsidRPr="00CA2F4D" w:rsidRDefault="006D53C1" w:rsidP="006D5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84"/>
              </w:tabs>
              <w:spacing w:line="240" w:lineRule="auto"/>
              <w:ind w:left="15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21,370</w:t>
            </w:r>
          </w:p>
        </w:tc>
        <w:tc>
          <w:tcPr>
            <w:tcW w:w="149" w:type="pct"/>
            <w:shd w:val="clear" w:color="auto" w:fill="auto"/>
          </w:tcPr>
          <w:p w:rsidR="00B17D38" w:rsidRPr="00CA2F4D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B17D38" w:rsidRPr="00CA2F4D" w:rsidRDefault="006D53C1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30,226</w:t>
            </w:r>
          </w:p>
        </w:tc>
        <w:tc>
          <w:tcPr>
            <w:tcW w:w="149" w:type="pct"/>
            <w:shd w:val="clear" w:color="auto" w:fill="auto"/>
          </w:tcPr>
          <w:p w:rsidR="00B17D38" w:rsidRPr="00CA2F4D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:rsidR="00B17D38" w:rsidRPr="00CA2F4D" w:rsidRDefault="006D53C1" w:rsidP="005C6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21,3</w:t>
            </w:r>
            <w:r w:rsidR="0073411C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17D38" w:rsidRPr="00E5239C" w:rsidTr="00A54019">
        <w:tc>
          <w:tcPr>
            <w:tcW w:w="2007" w:type="pct"/>
          </w:tcPr>
          <w:p w:rsidR="00B17D38" w:rsidRPr="00CA2F4D" w:rsidRDefault="00B17D38" w:rsidP="00B17D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7D38" w:rsidRPr="00241D23" w:rsidRDefault="006D53C1" w:rsidP="005C6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57,741</w:t>
            </w:r>
          </w:p>
        </w:tc>
        <w:tc>
          <w:tcPr>
            <w:tcW w:w="149" w:type="pct"/>
            <w:shd w:val="clear" w:color="auto" w:fill="auto"/>
          </w:tcPr>
          <w:p w:rsidR="00B17D38" w:rsidRPr="00CA2F4D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7D38" w:rsidRPr="00745F8B" w:rsidRDefault="006D53C1" w:rsidP="0074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150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5F8B">
              <w:rPr>
                <w:rFonts w:ascii="Angsana New" w:hAnsi="Angsana New"/>
                <w:b/>
                <w:bCs/>
                <w:sz w:val="30"/>
                <w:szCs w:val="30"/>
              </w:rPr>
              <w:t>21,971</w:t>
            </w:r>
          </w:p>
        </w:tc>
        <w:tc>
          <w:tcPr>
            <w:tcW w:w="149" w:type="pct"/>
            <w:shd w:val="clear" w:color="auto" w:fill="auto"/>
          </w:tcPr>
          <w:p w:rsidR="00B17D38" w:rsidRPr="00745F8B" w:rsidRDefault="00B17D38" w:rsidP="0074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7D38" w:rsidRPr="00241D23" w:rsidRDefault="006D53C1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56,573</w:t>
            </w:r>
          </w:p>
        </w:tc>
        <w:tc>
          <w:tcPr>
            <w:tcW w:w="149" w:type="pct"/>
            <w:shd w:val="clear" w:color="auto" w:fill="auto"/>
          </w:tcPr>
          <w:p w:rsidR="00B17D38" w:rsidRPr="00CA2F4D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7D38" w:rsidRPr="008E12D5" w:rsidRDefault="006D53C1" w:rsidP="005C6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21,88</w:t>
            </w:r>
            <w:r w:rsidR="002A664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:rsidR="005C6DC8" w:rsidRPr="005C6DC8" w:rsidRDefault="005C6DC8" w:rsidP="005C6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A12700" w:rsidRDefault="00A12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:rsidR="007F0D36" w:rsidRPr="00283D09" w:rsidRDefault="006017B6" w:rsidP="00283D09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283D0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ภาษีเงินได้รอการตัดบัญชี</w:t>
      </w:r>
      <w:r w:rsidR="00B31FA4" w:rsidRPr="00283D0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:rsidR="004B7A60" w:rsidRPr="005C6DC8" w:rsidRDefault="004B7A60" w:rsidP="00A12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:rsidR="00800D09" w:rsidRDefault="00800D09" w:rsidP="00800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27A7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</w:t>
      </w:r>
      <w:r w:rsidR="00A229F9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3927A7">
        <w:rPr>
          <w:rFonts w:asciiTheme="majorBidi" w:hAnsiTheme="majorBidi" w:cstheme="majorBidi"/>
          <w:sz w:val="30"/>
          <w:szCs w:val="30"/>
          <w:cs/>
        </w:rPr>
        <w:t>ที่เกิดขึ้นใน</w:t>
      </w:r>
      <w:r>
        <w:rPr>
          <w:rFonts w:asciiTheme="majorBidi" w:hAnsiTheme="majorBidi" w:cstheme="majorBidi"/>
          <w:sz w:val="30"/>
          <w:szCs w:val="30"/>
          <w:cs/>
        </w:rPr>
        <w:t>ระหว่างงว</w:t>
      </w:r>
      <w:r w:rsidR="00E7183F">
        <w:rPr>
          <w:rFonts w:asciiTheme="majorBidi" w:hAnsiTheme="majorBidi" w:cstheme="majorBidi" w:hint="cs"/>
          <w:sz w:val="30"/>
          <w:szCs w:val="30"/>
          <w:cs/>
        </w:rPr>
        <w:t>ด</w:t>
      </w:r>
      <w:r w:rsidR="00283D09">
        <w:rPr>
          <w:rFonts w:asciiTheme="majorBidi" w:hAnsiTheme="majorBidi" w:cstheme="majorBidi" w:hint="cs"/>
          <w:sz w:val="30"/>
          <w:szCs w:val="30"/>
          <w:cs/>
        </w:rPr>
        <w:t>เก้า</w:t>
      </w:r>
      <w:r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A229F9">
        <w:rPr>
          <w:rFonts w:asciiTheme="majorBidi" w:hAnsiTheme="majorBidi" w:cstheme="majorBidi"/>
          <w:sz w:val="30"/>
          <w:szCs w:val="30"/>
          <w:cs/>
        </w:rPr>
        <w:br/>
      </w:r>
      <w:r w:rsidRPr="003927A7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283D09">
        <w:rPr>
          <w:rFonts w:asciiTheme="majorBidi" w:hAnsiTheme="majorBidi" w:cstheme="majorBidi"/>
          <w:sz w:val="30"/>
          <w:szCs w:val="30"/>
        </w:rPr>
        <w:t xml:space="preserve">30 </w:t>
      </w:r>
      <w:r w:rsidR="00283D09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A12700">
        <w:rPr>
          <w:rFonts w:asciiTheme="majorBidi" w:hAnsiTheme="majorBidi" w:cstheme="majorBidi"/>
          <w:sz w:val="30"/>
          <w:szCs w:val="30"/>
        </w:rPr>
        <w:t xml:space="preserve"> 2562</w:t>
      </w:r>
      <w:r w:rsidR="009A7A03" w:rsidRPr="00E52EFE">
        <w:rPr>
          <w:rFonts w:asciiTheme="majorBidi" w:hAnsiTheme="majorBidi"/>
          <w:sz w:val="30"/>
          <w:szCs w:val="30"/>
          <w:cs/>
        </w:rPr>
        <w:t xml:space="preserve"> </w:t>
      </w:r>
      <w:r w:rsidRPr="003927A7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800D09" w:rsidRPr="00B12802" w:rsidRDefault="00800D09" w:rsidP="00800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170"/>
        <w:gridCol w:w="270"/>
        <w:gridCol w:w="1170"/>
        <w:gridCol w:w="270"/>
        <w:gridCol w:w="1188"/>
        <w:gridCol w:w="270"/>
        <w:gridCol w:w="1332"/>
        <w:gridCol w:w="18"/>
      </w:tblGrid>
      <w:tr w:rsidR="00800D09" w:rsidRPr="00544C7D" w:rsidTr="00D077B9">
        <w:trPr>
          <w:gridAfter w:val="1"/>
          <w:wAfter w:w="18" w:type="dxa"/>
          <w:cantSplit/>
          <w:trHeight w:val="139"/>
        </w:trPr>
        <w:tc>
          <w:tcPr>
            <w:tcW w:w="3510" w:type="dxa"/>
          </w:tcPr>
          <w:p w:rsidR="00800D09" w:rsidRPr="00544C7D" w:rsidRDefault="00800D09" w:rsidP="00D60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670" w:type="dxa"/>
            <w:gridSpan w:val="7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544C7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800D09" w:rsidRPr="00544C7D" w:rsidTr="00D077B9">
        <w:trPr>
          <w:gridAfter w:val="1"/>
          <w:wAfter w:w="18" w:type="dxa"/>
          <w:cantSplit/>
          <w:trHeight w:val="139"/>
        </w:trPr>
        <w:tc>
          <w:tcPr>
            <w:tcW w:w="3510" w:type="dxa"/>
          </w:tcPr>
          <w:p w:rsidR="00800D09" w:rsidRPr="00544C7D" w:rsidRDefault="00800D09" w:rsidP="00D60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170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8" w:type="dxa"/>
            <w:gridSpan w:val="4"/>
            <w:tcBorders>
              <w:bottom w:val="single" w:sz="4" w:space="0" w:color="auto"/>
            </w:tcBorders>
            <w:vAlign w:val="bottom"/>
          </w:tcPr>
          <w:p w:rsidR="00800D09" w:rsidRPr="00544C7D" w:rsidRDefault="00A12700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บันทึกเป็น</w:t>
            </w:r>
            <w:r w:rsidRPr="00B47C12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(รายจ่าย) </w:t>
            </w:r>
            <w:r w:rsidRPr="00B47C12">
              <w:rPr>
                <w:rFonts w:asciiTheme="majorBidi" w:hAnsiTheme="majorBidi" w:cstheme="majorBidi"/>
                <w:sz w:val="29"/>
                <w:szCs w:val="29"/>
              </w:rPr>
              <w:t>/</w:t>
            </w: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รายได้ใน</w:t>
            </w:r>
          </w:p>
        </w:tc>
        <w:tc>
          <w:tcPr>
            <w:tcW w:w="1332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0D09" w:rsidRPr="00544C7D" w:rsidTr="00D077B9">
        <w:trPr>
          <w:gridAfter w:val="1"/>
          <w:wAfter w:w="18" w:type="dxa"/>
          <w:cantSplit/>
          <w:trHeight w:val="139"/>
        </w:trPr>
        <w:tc>
          <w:tcPr>
            <w:tcW w:w="3510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2D5956" w:rsidRPr="00544C7D" w:rsidRDefault="006C5858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="00800D09"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800D09" w:rsidRPr="00544C7D" w:rsidRDefault="00800D09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4605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E718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2D5956" w:rsidRPr="00544C7D" w:rsidRDefault="00E7183F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83D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9A7A03" w:rsidRPr="00544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83D0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  <w:p w:rsidR="00800D09" w:rsidRPr="00544C7D" w:rsidRDefault="00BE0BAD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718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800D09" w:rsidRPr="00544C7D" w:rsidTr="00D077B9">
        <w:trPr>
          <w:gridAfter w:val="1"/>
          <w:wAfter w:w="18" w:type="dxa"/>
          <w:cantSplit/>
          <w:trHeight w:val="139"/>
        </w:trPr>
        <w:tc>
          <w:tcPr>
            <w:tcW w:w="3510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0D09" w:rsidRPr="00544C7D" w:rsidTr="00D077B9">
        <w:trPr>
          <w:gridAfter w:val="1"/>
          <w:wAfter w:w="18" w:type="dxa"/>
          <w:trHeight w:val="139"/>
        </w:trPr>
        <w:tc>
          <w:tcPr>
            <w:tcW w:w="3510" w:type="dxa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32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7183F" w:rsidRPr="00544C7D" w:rsidTr="00D077B9">
        <w:trPr>
          <w:gridAfter w:val="1"/>
          <w:wAfter w:w="18" w:type="dxa"/>
          <w:trHeight w:val="139"/>
        </w:trPr>
        <w:tc>
          <w:tcPr>
            <w:tcW w:w="3510" w:type="dxa"/>
          </w:tcPr>
          <w:p w:rsidR="00E7183F" w:rsidRPr="00544C7D" w:rsidRDefault="00E7183F" w:rsidP="00E7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170" w:type="dxa"/>
            <w:shd w:val="clear" w:color="auto" w:fill="auto"/>
          </w:tcPr>
          <w:p w:rsidR="00E7183F" w:rsidRPr="00340683" w:rsidRDefault="00E7183F" w:rsidP="00D077B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7,887</w:t>
            </w:r>
          </w:p>
        </w:tc>
        <w:tc>
          <w:tcPr>
            <w:tcW w:w="270" w:type="dxa"/>
            <w:shd w:val="clear" w:color="auto" w:fill="auto"/>
          </w:tcPr>
          <w:p w:rsidR="00E7183F" w:rsidRPr="00C56E95" w:rsidRDefault="00E7183F" w:rsidP="00E7183F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E7183F" w:rsidRPr="00264397" w:rsidRDefault="00B65681" w:rsidP="00E7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(3,04</w:t>
            </w:r>
            <w:r w:rsidR="006C585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E7183F" w:rsidRPr="00594B3A" w:rsidRDefault="00E7183F" w:rsidP="00E7183F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E7183F" w:rsidRPr="00AE5E92" w:rsidRDefault="00993CB2" w:rsidP="00E7183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7183F" w:rsidRPr="00594B3A" w:rsidRDefault="00E7183F" w:rsidP="00E7183F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:rsidR="00E7183F" w:rsidRPr="00594B3A" w:rsidRDefault="00993CB2" w:rsidP="00175AF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5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4,84</w:t>
            </w:r>
            <w:r w:rsidR="003941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175AF9" w:rsidRPr="00544C7D" w:rsidTr="00D077B9">
        <w:trPr>
          <w:gridAfter w:val="1"/>
          <w:wAfter w:w="18" w:type="dxa"/>
          <w:trHeight w:val="348"/>
        </w:trPr>
        <w:tc>
          <w:tcPr>
            <w:tcW w:w="3510" w:type="dxa"/>
          </w:tcPr>
          <w:p w:rsidR="00175AF9" w:rsidRPr="00544C7D" w:rsidRDefault="00175AF9" w:rsidP="0017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7183F">
              <w:rPr>
                <w:rFonts w:asciiTheme="majorBidi" w:hAnsiTheme="majorBidi"/>
                <w:sz w:val="30"/>
                <w:szCs w:val="30"/>
                <w:cs/>
              </w:rPr>
              <w:t>สินทรัพย์ชีวภาพ</w:t>
            </w: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:rsidR="00175AF9" w:rsidRPr="00106D94" w:rsidRDefault="00175AF9" w:rsidP="00D077B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06D94">
              <w:rPr>
                <w:rFonts w:ascii="Angsana New" w:hAnsi="Angsana New"/>
                <w:sz w:val="30"/>
                <w:szCs w:val="30"/>
                <w:lang w:val="en-US" w:bidi="th-TH"/>
              </w:rPr>
              <w:t>2,182</w:t>
            </w:r>
          </w:p>
        </w:tc>
        <w:tc>
          <w:tcPr>
            <w:tcW w:w="270" w:type="dxa"/>
            <w:shd w:val="clear" w:color="auto" w:fill="auto"/>
          </w:tcPr>
          <w:p w:rsidR="00175AF9" w:rsidRPr="00544C7D" w:rsidRDefault="00175AF9" w:rsidP="00175A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175AF9" w:rsidRPr="00594B3A" w:rsidRDefault="00B65681" w:rsidP="0099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(2,182)</w:t>
            </w:r>
          </w:p>
        </w:tc>
        <w:tc>
          <w:tcPr>
            <w:tcW w:w="270" w:type="dxa"/>
            <w:shd w:val="clear" w:color="auto" w:fill="auto"/>
          </w:tcPr>
          <w:p w:rsidR="00175AF9" w:rsidRPr="00594B3A" w:rsidRDefault="00175AF9" w:rsidP="0099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175AF9" w:rsidRPr="00AE5E92" w:rsidRDefault="00993CB2" w:rsidP="00175AF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75AF9" w:rsidRPr="00594B3A" w:rsidRDefault="00175AF9" w:rsidP="00175AF9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:rsidR="00175AF9" w:rsidRPr="00594B3A" w:rsidRDefault="00993CB2" w:rsidP="00993CB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3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7183F" w:rsidRPr="00544C7D" w:rsidTr="00D077B9">
        <w:trPr>
          <w:gridAfter w:val="1"/>
          <w:wAfter w:w="18" w:type="dxa"/>
          <w:trHeight w:val="348"/>
        </w:trPr>
        <w:tc>
          <w:tcPr>
            <w:tcW w:w="3510" w:type="dxa"/>
          </w:tcPr>
          <w:p w:rsidR="00E7183F" w:rsidRPr="00544C7D" w:rsidRDefault="00072C6C" w:rsidP="00E7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="00E7183F"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:rsidR="00E7183F" w:rsidRPr="00340683" w:rsidRDefault="00E7183F" w:rsidP="00D077B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16,192</w:t>
            </w:r>
          </w:p>
        </w:tc>
        <w:tc>
          <w:tcPr>
            <w:tcW w:w="270" w:type="dxa"/>
            <w:shd w:val="clear" w:color="auto" w:fill="auto"/>
          </w:tcPr>
          <w:p w:rsidR="00E7183F" w:rsidRPr="00544C7D" w:rsidRDefault="00E7183F" w:rsidP="00E718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7183F" w:rsidRPr="00594B3A" w:rsidRDefault="006C5858" w:rsidP="00993CB2">
            <w:pPr>
              <w:pStyle w:val="acctfourfigures"/>
              <w:tabs>
                <w:tab w:val="clear" w:pos="765"/>
              </w:tabs>
              <w:spacing w:line="240" w:lineRule="atLeast"/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2,053</w:t>
            </w:r>
          </w:p>
        </w:tc>
        <w:tc>
          <w:tcPr>
            <w:tcW w:w="270" w:type="dxa"/>
            <w:shd w:val="clear" w:color="auto" w:fill="auto"/>
          </w:tcPr>
          <w:p w:rsidR="00E7183F" w:rsidRPr="00594B3A" w:rsidRDefault="00E7183F" w:rsidP="00E7183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E7183F" w:rsidRPr="00E51F72" w:rsidRDefault="003B3F47" w:rsidP="00993CB2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2,064</w:t>
            </w:r>
          </w:p>
        </w:tc>
        <w:tc>
          <w:tcPr>
            <w:tcW w:w="270" w:type="dxa"/>
            <w:shd w:val="clear" w:color="auto" w:fill="auto"/>
          </w:tcPr>
          <w:p w:rsidR="00E7183F" w:rsidRPr="00594B3A" w:rsidRDefault="00E7183F" w:rsidP="00E7183F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:rsidR="00E7183F" w:rsidRPr="00594B3A" w:rsidRDefault="003B3F47" w:rsidP="00175AF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5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</w:t>
            </w:r>
            <w:r w:rsidR="006C58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309</w:t>
            </w:r>
          </w:p>
        </w:tc>
      </w:tr>
      <w:tr w:rsidR="00E7183F" w:rsidRPr="00544C7D" w:rsidTr="00D077B9">
        <w:trPr>
          <w:gridAfter w:val="1"/>
          <w:wAfter w:w="18" w:type="dxa"/>
          <w:trHeight w:val="348"/>
        </w:trPr>
        <w:tc>
          <w:tcPr>
            <w:tcW w:w="3510" w:type="dxa"/>
          </w:tcPr>
          <w:p w:rsidR="00E7183F" w:rsidRPr="00E7183F" w:rsidRDefault="00E7183F" w:rsidP="00D0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83F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 (ตัดรายกา</w:t>
            </w:r>
            <w:r w:rsidR="00D077B9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="00D077B9" w:rsidRPr="00E7183F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D077B9">
              <w:rPr>
                <w:rFonts w:ascii="Angsana New" w:hAnsi="Angsana New"/>
                <w:sz w:val="30"/>
                <w:szCs w:val="30"/>
              </w:rPr>
              <w:br/>
            </w:r>
            <w:r w:rsidRPr="00E7183F">
              <w:rPr>
                <w:rFonts w:ascii="Angsana New" w:hAnsi="Angsana New" w:hint="cs"/>
                <w:sz w:val="30"/>
                <w:szCs w:val="30"/>
                <w:cs/>
              </w:rPr>
              <w:t>จากการจำหน่ายเครื่องจักรระหว่างกัน)</w:t>
            </w:r>
          </w:p>
        </w:tc>
        <w:tc>
          <w:tcPr>
            <w:tcW w:w="1170" w:type="dxa"/>
            <w:shd w:val="clear" w:color="auto" w:fill="auto"/>
          </w:tcPr>
          <w:p w:rsidR="00E7183F" w:rsidRDefault="00E7183F" w:rsidP="00D077B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E7183F" w:rsidRPr="00340683" w:rsidRDefault="00E7183F" w:rsidP="00D077B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14,052</w:t>
            </w:r>
          </w:p>
        </w:tc>
        <w:tc>
          <w:tcPr>
            <w:tcW w:w="270" w:type="dxa"/>
            <w:shd w:val="clear" w:color="auto" w:fill="auto"/>
          </w:tcPr>
          <w:p w:rsidR="00E7183F" w:rsidRPr="00544C7D" w:rsidRDefault="00E7183F" w:rsidP="00E718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7183F" w:rsidRDefault="00E7183F" w:rsidP="0099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65681" w:rsidRPr="00594B3A" w:rsidRDefault="00B65681" w:rsidP="0099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(706)</w:t>
            </w:r>
          </w:p>
        </w:tc>
        <w:tc>
          <w:tcPr>
            <w:tcW w:w="270" w:type="dxa"/>
            <w:shd w:val="clear" w:color="auto" w:fill="auto"/>
          </w:tcPr>
          <w:p w:rsidR="00E7183F" w:rsidRPr="00594B3A" w:rsidRDefault="00E7183F" w:rsidP="0099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993CB2" w:rsidRDefault="00993CB2" w:rsidP="00E7183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E7183F" w:rsidRPr="00E51F72" w:rsidRDefault="00993CB2" w:rsidP="00E7183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7183F" w:rsidRPr="00594B3A" w:rsidRDefault="00E7183F" w:rsidP="00E7183F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:rsidR="00E7183F" w:rsidRDefault="00E7183F" w:rsidP="00175AF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5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993CB2" w:rsidRPr="00594B3A" w:rsidRDefault="00993CB2" w:rsidP="00175AF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5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13,346</w:t>
            </w:r>
          </w:p>
        </w:tc>
      </w:tr>
      <w:tr w:rsidR="00C4112B" w:rsidRPr="00544C7D" w:rsidTr="00D077B9">
        <w:trPr>
          <w:gridAfter w:val="1"/>
          <w:wAfter w:w="18" w:type="dxa"/>
          <w:trHeight w:val="348"/>
        </w:trPr>
        <w:tc>
          <w:tcPr>
            <w:tcW w:w="3510" w:type="dxa"/>
          </w:tcPr>
          <w:p w:rsidR="00C4112B" w:rsidRPr="00544C7D" w:rsidRDefault="00C4112B" w:rsidP="00C4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shd w:val="clear" w:color="auto" w:fill="auto"/>
          </w:tcPr>
          <w:p w:rsidR="00C4112B" w:rsidRPr="00106D94" w:rsidRDefault="00C4112B" w:rsidP="00C4112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06D94">
              <w:rPr>
                <w:rFonts w:ascii="Angsana New" w:hAnsi="Angsana New"/>
                <w:sz w:val="30"/>
                <w:szCs w:val="30"/>
                <w:lang w:val="en-US" w:bidi="th-TH"/>
              </w:rPr>
              <w:t>160</w:t>
            </w:r>
          </w:p>
        </w:tc>
        <w:tc>
          <w:tcPr>
            <w:tcW w:w="270" w:type="dxa"/>
            <w:shd w:val="clear" w:color="auto" w:fill="auto"/>
          </w:tcPr>
          <w:p w:rsidR="00C4112B" w:rsidRPr="00544C7D" w:rsidRDefault="00C4112B" w:rsidP="00C4112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C4112B" w:rsidRPr="00E51F72" w:rsidRDefault="00C4112B" w:rsidP="00C4112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4112B" w:rsidRPr="00594B3A" w:rsidRDefault="00C4112B" w:rsidP="00C4112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C4112B" w:rsidRPr="00E51F72" w:rsidRDefault="00C4112B" w:rsidP="00C4112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4112B" w:rsidRPr="00594B3A" w:rsidRDefault="00C4112B" w:rsidP="00C4112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:rsidR="00C4112B" w:rsidRPr="00594B3A" w:rsidRDefault="00C4112B" w:rsidP="00C4112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5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160</w:t>
            </w:r>
          </w:p>
        </w:tc>
      </w:tr>
      <w:tr w:rsidR="00E7183F" w:rsidRPr="00544C7D" w:rsidTr="00D077B9">
        <w:trPr>
          <w:gridAfter w:val="1"/>
          <w:wAfter w:w="18" w:type="dxa"/>
          <w:trHeight w:val="334"/>
        </w:trPr>
        <w:tc>
          <w:tcPr>
            <w:tcW w:w="3510" w:type="dxa"/>
          </w:tcPr>
          <w:p w:rsidR="00E7183F" w:rsidRPr="00544C7D" w:rsidRDefault="00E7183F" w:rsidP="00E7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E7183F" w:rsidRPr="00340683" w:rsidRDefault="00E7183F" w:rsidP="00D077B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31,088</w:t>
            </w:r>
          </w:p>
        </w:tc>
        <w:tc>
          <w:tcPr>
            <w:tcW w:w="270" w:type="dxa"/>
            <w:shd w:val="clear" w:color="auto" w:fill="auto"/>
          </w:tcPr>
          <w:p w:rsidR="00E7183F" w:rsidRPr="001B2947" w:rsidRDefault="00E7183F" w:rsidP="00E7183F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E7183F" w:rsidRPr="00E51F72" w:rsidRDefault="00B65681" w:rsidP="0099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C4112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112B">
              <w:rPr>
                <w:rFonts w:asciiTheme="majorBidi" w:hAnsiTheme="majorBidi" w:cstheme="majorBidi"/>
                <w:sz w:val="30"/>
                <w:szCs w:val="30"/>
              </w:rPr>
              <w:t>418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E7183F" w:rsidRPr="00594B3A" w:rsidRDefault="00E7183F" w:rsidP="0099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E7183F" w:rsidRPr="00AE5E92" w:rsidRDefault="00993CB2" w:rsidP="00E7183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7183F" w:rsidRPr="00594B3A" w:rsidRDefault="00E7183F" w:rsidP="00E7183F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:rsidR="00E7183F" w:rsidRPr="00594B3A" w:rsidRDefault="00C4112B" w:rsidP="00175AF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5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993C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670</w:t>
            </w:r>
          </w:p>
        </w:tc>
      </w:tr>
      <w:tr w:rsidR="00993CB2" w:rsidRPr="0038128D" w:rsidTr="00D077B9">
        <w:trPr>
          <w:gridAfter w:val="1"/>
          <w:wAfter w:w="18" w:type="dxa"/>
          <w:trHeight w:val="334"/>
        </w:trPr>
        <w:tc>
          <w:tcPr>
            <w:tcW w:w="3510" w:type="dxa"/>
          </w:tcPr>
          <w:p w:rsidR="00993CB2" w:rsidRPr="00544C7D" w:rsidRDefault="00993CB2" w:rsidP="0099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3CB2" w:rsidRPr="00340683" w:rsidRDefault="00993CB2" w:rsidP="00993CB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71,561</w:t>
            </w:r>
          </w:p>
        </w:tc>
        <w:tc>
          <w:tcPr>
            <w:tcW w:w="270" w:type="dxa"/>
            <w:shd w:val="clear" w:color="auto" w:fill="auto"/>
          </w:tcPr>
          <w:p w:rsidR="00993CB2" w:rsidRPr="00544C7D" w:rsidRDefault="00993CB2" w:rsidP="00993C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3CB2" w:rsidRPr="00E51F72" w:rsidRDefault="00993CB2" w:rsidP="00993C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C411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6C58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993CB2" w:rsidRPr="00594B3A" w:rsidRDefault="00993CB2" w:rsidP="00993CB2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3CB2" w:rsidRPr="00993CB2" w:rsidRDefault="00C4112B" w:rsidP="00C4112B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2,064</w:t>
            </w:r>
          </w:p>
        </w:tc>
        <w:tc>
          <w:tcPr>
            <w:tcW w:w="270" w:type="dxa"/>
            <w:shd w:val="clear" w:color="auto" w:fill="auto"/>
          </w:tcPr>
          <w:p w:rsidR="00993CB2" w:rsidRPr="00993CB2" w:rsidRDefault="00993CB2" w:rsidP="00993CB2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112B" w:rsidRPr="00594B3A" w:rsidRDefault="00C4112B" w:rsidP="00C4112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</w:t>
            </w:r>
            <w:r w:rsidR="00993C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6C58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326</w:t>
            </w:r>
          </w:p>
        </w:tc>
      </w:tr>
      <w:tr w:rsidR="00E7183F" w:rsidRPr="00544C7D" w:rsidTr="00D077B9">
        <w:trPr>
          <w:trHeight w:val="334"/>
        </w:trPr>
        <w:tc>
          <w:tcPr>
            <w:tcW w:w="3510" w:type="dxa"/>
          </w:tcPr>
          <w:p w:rsidR="00E7183F" w:rsidRPr="00D077B9" w:rsidRDefault="00E7183F" w:rsidP="00E7183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8" w:type="dxa"/>
            <w:gridSpan w:val="8"/>
            <w:vAlign w:val="bottom"/>
          </w:tcPr>
          <w:p w:rsidR="00E7183F" w:rsidRPr="00D077B9" w:rsidRDefault="00E7183F" w:rsidP="00D0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7183F" w:rsidRPr="00544C7D" w:rsidTr="00D077B9">
        <w:trPr>
          <w:trHeight w:val="334"/>
        </w:trPr>
        <w:tc>
          <w:tcPr>
            <w:tcW w:w="3510" w:type="dxa"/>
          </w:tcPr>
          <w:p w:rsidR="00E7183F" w:rsidRPr="00544C7D" w:rsidRDefault="00E7183F" w:rsidP="00E7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:rsidR="00E7183F" w:rsidRPr="00544C7D" w:rsidRDefault="00E7183F" w:rsidP="00D077B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E7183F" w:rsidRPr="00544C7D" w:rsidRDefault="00E7183F" w:rsidP="00E718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7183F" w:rsidRPr="00544C7D" w:rsidRDefault="00E7183F" w:rsidP="00E7183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7183F" w:rsidRPr="00544C7D" w:rsidRDefault="00E7183F" w:rsidP="00E718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:rsidR="00E7183F" w:rsidRPr="00544C7D" w:rsidRDefault="00E7183F" w:rsidP="00E7183F">
            <w:pPr>
              <w:pStyle w:val="acctfourfigures"/>
              <w:tabs>
                <w:tab w:val="clear" w:pos="765"/>
                <w:tab w:val="decimal" w:pos="522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7183F" w:rsidRPr="00544C7D" w:rsidRDefault="00E7183F" w:rsidP="00E7183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:rsidR="00E7183F" w:rsidRPr="00544C7D" w:rsidRDefault="00E7183F" w:rsidP="00E7183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C5858" w:rsidRPr="00544C7D" w:rsidTr="00D077B9">
        <w:trPr>
          <w:trHeight w:val="334"/>
        </w:trPr>
        <w:tc>
          <w:tcPr>
            <w:tcW w:w="3510" w:type="dxa"/>
          </w:tcPr>
          <w:p w:rsidR="006C5858" w:rsidRPr="00544C7D" w:rsidRDefault="006C5858" w:rsidP="006C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7183F">
              <w:rPr>
                <w:rFonts w:asciiTheme="majorBidi" w:hAnsiTheme="majorBidi"/>
                <w:sz w:val="30"/>
                <w:szCs w:val="30"/>
                <w:cs/>
              </w:rPr>
              <w:t>สินทรัพย์ชีวภาพ</w:t>
            </w: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:rsidR="006C5858" w:rsidRPr="00AE5E92" w:rsidRDefault="006C5858" w:rsidP="006C585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6C5858" w:rsidRPr="00594B3A" w:rsidRDefault="006C5858" w:rsidP="006C585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6C5858" w:rsidRPr="006C5858" w:rsidRDefault="006C5858" w:rsidP="006C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C585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,690)</w:t>
            </w:r>
          </w:p>
        </w:tc>
        <w:tc>
          <w:tcPr>
            <w:tcW w:w="270" w:type="dxa"/>
          </w:tcPr>
          <w:p w:rsidR="006C5858" w:rsidRPr="006C5858" w:rsidRDefault="006C5858" w:rsidP="006C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:rsidR="006C5858" w:rsidRPr="00AE5E92" w:rsidRDefault="006C5858" w:rsidP="006C585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6C5858" w:rsidRPr="00175AF9" w:rsidRDefault="006C5858" w:rsidP="006C585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:rsidR="006C5858" w:rsidRPr="00175AF9" w:rsidRDefault="006C5858" w:rsidP="006C585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(2,690)</w:t>
            </w:r>
          </w:p>
        </w:tc>
      </w:tr>
      <w:tr w:rsidR="005B700B" w:rsidRPr="00544C7D" w:rsidTr="00D077B9">
        <w:trPr>
          <w:trHeight w:val="334"/>
        </w:trPr>
        <w:tc>
          <w:tcPr>
            <w:tcW w:w="3510" w:type="dxa"/>
          </w:tcPr>
          <w:p w:rsidR="005B700B" w:rsidRPr="00544C7D" w:rsidRDefault="005B700B" w:rsidP="005B7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B700B" w:rsidRPr="00A12700" w:rsidRDefault="005B700B" w:rsidP="00D077B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2700">
              <w:rPr>
                <w:rFonts w:ascii="Angsana New" w:hAnsi="Angsana New"/>
                <w:sz w:val="30"/>
                <w:szCs w:val="30"/>
                <w:lang w:val="en-US" w:bidi="th-TH"/>
              </w:rPr>
              <w:t>(172)</w:t>
            </w:r>
          </w:p>
        </w:tc>
        <w:tc>
          <w:tcPr>
            <w:tcW w:w="270" w:type="dxa"/>
            <w:shd w:val="clear" w:color="auto" w:fill="auto"/>
          </w:tcPr>
          <w:p w:rsidR="005B700B" w:rsidRPr="00623DC9" w:rsidRDefault="005B700B" w:rsidP="005B700B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B700B" w:rsidRPr="00175AF9" w:rsidRDefault="00993CB2" w:rsidP="005B7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C585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4112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5B700B" w:rsidRPr="00175AF9" w:rsidRDefault="005B700B" w:rsidP="005B7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5B700B" w:rsidRPr="00175AF9" w:rsidRDefault="00993CB2" w:rsidP="005B700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B700B" w:rsidRPr="00175AF9" w:rsidRDefault="005B700B" w:rsidP="005B700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700B" w:rsidRPr="00175AF9" w:rsidRDefault="00993CB2" w:rsidP="00993CB2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</w:t>
            </w:r>
            <w:r w:rsidR="006C58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5B700B" w:rsidRPr="00544C7D" w:rsidTr="00D077B9">
        <w:trPr>
          <w:trHeight w:val="334"/>
        </w:trPr>
        <w:tc>
          <w:tcPr>
            <w:tcW w:w="3510" w:type="dxa"/>
          </w:tcPr>
          <w:p w:rsidR="005B700B" w:rsidRPr="005B700B" w:rsidRDefault="005B700B" w:rsidP="005B7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00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700B" w:rsidRPr="00A12700" w:rsidRDefault="005B700B" w:rsidP="00D077B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127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       (172)</w:t>
            </w:r>
          </w:p>
        </w:tc>
        <w:tc>
          <w:tcPr>
            <w:tcW w:w="270" w:type="dxa"/>
            <w:shd w:val="clear" w:color="auto" w:fill="auto"/>
          </w:tcPr>
          <w:p w:rsidR="005B700B" w:rsidRPr="00623DC9" w:rsidRDefault="005B700B" w:rsidP="005B700B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700B" w:rsidRPr="0038128D" w:rsidRDefault="00993CB2" w:rsidP="00B1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</w:t>
            </w:r>
            <w:r w:rsidR="006C58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5B700B" w:rsidRPr="0038128D" w:rsidRDefault="005B700B" w:rsidP="005B7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700B" w:rsidRPr="00544C7D" w:rsidRDefault="00993CB2" w:rsidP="005B700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B700B" w:rsidRPr="00544C7D" w:rsidRDefault="005B700B" w:rsidP="005B700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700B" w:rsidRPr="00544C7D" w:rsidRDefault="00993CB2" w:rsidP="00993CB2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(2,</w:t>
            </w:r>
            <w:r w:rsidR="00C411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914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5B700B" w:rsidRPr="00544C7D" w:rsidTr="00D077B9">
        <w:trPr>
          <w:trHeight w:val="50"/>
        </w:trPr>
        <w:tc>
          <w:tcPr>
            <w:tcW w:w="3510" w:type="dxa"/>
          </w:tcPr>
          <w:p w:rsidR="005B700B" w:rsidRPr="00D077B9" w:rsidRDefault="005B700B" w:rsidP="005B7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5B700B" w:rsidRPr="00D077B9" w:rsidRDefault="005B700B" w:rsidP="00D077B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B700B" w:rsidRPr="00D077B9" w:rsidRDefault="005B700B" w:rsidP="005B70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5B700B" w:rsidRPr="00D077B9" w:rsidRDefault="005B700B" w:rsidP="005B700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B700B" w:rsidRPr="00D077B9" w:rsidRDefault="005B700B" w:rsidP="005B70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:rsidR="005B700B" w:rsidRPr="00D077B9" w:rsidRDefault="005B700B" w:rsidP="005B700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B700B" w:rsidRPr="00D077B9" w:rsidRDefault="005B700B" w:rsidP="005B700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B700B" w:rsidRPr="00D077B9" w:rsidRDefault="005B700B" w:rsidP="005B700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B700B" w:rsidRPr="00C80F11" w:rsidTr="00D077B9">
        <w:trPr>
          <w:trHeight w:val="334"/>
        </w:trPr>
        <w:tc>
          <w:tcPr>
            <w:tcW w:w="3510" w:type="dxa"/>
          </w:tcPr>
          <w:p w:rsidR="005B700B" w:rsidRPr="00544C7D" w:rsidRDefault="005B700B" w:rsidP="005B7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5B700B" w:rsidRPr="00A12700" w:rsidRDefault="005B700B" w:rsidP="00D077B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127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71,389</w:t>
            </w:r>
          </w:p>
        </w:tc>
        <w:tc>
          <w:tcPr>
            <w:tcW w:w="270" w:type="dxa"/>
            <w:shd w:val="clear" w:color="auto" w:fill="auto"/>
          </w:tcPr>
          <w:p w:rsidR="005B700B" w:rsidRPr="00544C7D" w:rsidRDefault="005B700B" w:rsidP="005B70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5B700B" w:rsidRPr="00544C7D" w:rsidRDefault="00993CB2" w:rsidP="005B7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411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411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6C58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5B700B" w:rsidRPr="00544C7D" w:rsidRDefault="005B700B" w:rsidP="005B70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</w:tcPr>
          <w:p w:rsidR="005B700B" w:rsidRPr="00544C7D" w:rsidRDefault="00C4112B" w:rsidP="00993CB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2,064</w:t>
            </w:r>
          </w:p>
        </w:tc>
        <w:tc>
          <w:tcPr>
            <w:tcW w:w="270" w:type="dxa"/>
            <w:shd w:val="clear" w:color="auto" w:fill="auto"/>
          </w:tcPr>
          <w:p w:rsidR="005B700B" w:rsidRPr="00544C7D" w:rsidRDefault="005B700B" w:rsidP="005B700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5B700B" w:rsidRPr="00C80F11" w:rsidRDefault="00C4112B" w:rsidP="00993CB2">
            <w:pPr>
              <w:pStyle w:val="acctfourfigures"/>
              <w:tabs>
                <w:tab w:val="clear" w:pos="765"/>
              </w:tabs>
              <w:spacing w:line="240" w:lineRule="atLeast"/>
              <w:ind w:right="1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</w:t>
            </w:r>
            <w:r w:rsidR="00993C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6C58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412</w:t>
            </w:r>
          </w:p>
        </w:tc>
      </w:tr>
    </w:tbl>
    <w:p w:rsidR="00A12700" w:rsidRDefault="00A12700">
      <w:pPr>
        <w:rPr>
          <w:rFonts w:asciiTheme="majorBidi" w:hAnsiTheme="majorBidi" w:cstheme="majorBidi"/>
          <w:sz w:val="30"/>
          <w:szCs w:val="30"/>
        </w:rPr>
      </w:pPr>
    </w:p>
    <w:p w:rsidR="00A12700" w:rsidRDefault="00A12700">
      <w:pPr>
        <w:rPr>
          <w:rFonts w:asciiTheme="majorBidi" w:hAnsiTheme="majorBidi" w:cstheme="majorBidi"/>
          <w:sz w:val="30"/>
          <w:szCs w:val="30"/>
        </w:rPr>
      </w:pPr>
    </w:p>
    <w:p w:rsidR="00A12700" w:rsidRDefault="00A12700">
      <w:pPr>
        <w:rPr>
          <w:rFonts w:asciiTheme="majorBidi" w:hAnsiTheme="majorBidi" w:cstheme="majorBidi"/>
          <w:sz w:val="30"/>
          <w:szCs w:val="30"/>
        </w:rPr>
      </w:pPr>
    </w:p>
    <w:p w:rsidR="00A12700" w:rsidRDefault="00A12700">
      <w:pPr>
        <w:rPr>
          <w:rFonts w:asciiTheme="majorBidi" w:hAnsiTheme="majorBidi" w:cstheme="majorBidi"/>
          <w:sz w:val="30"/>
          <w:szCs w:val="30"/>
        </w:rPr>
      </w:pPr>
    </w:p>
    <w:p w:rsidR="00A12700" w:rsidRPr="00A12700" w:rsidRDefault="00A1270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260"/>
        <w:gridCol w:w="270"/>
        <w:gridCol w:w="1260"/>
        <w:gridCol w:w="270"/>
        <w:gridCol w:w="1188"/>
        <w:gridCol w:w="270"/>
        <w:gridCol w:w="1350"/>
      </w:tblGrid>
      <w:tr w:rsidR="00800D09" w:rsidRPr="00B47C12" w:rsidTr="004C4DE8">
        <w:trPr>
          <w:trHeight w:val="139"/>
          <w:tblHeader/>
        </w:trPr>
        <w:tc>
          <w:tcPr>
            <w:tcW w:w="3330" w:type="dxa"/>
          </w:tcPr>
          <w:p w:rsidR="00800D09" w:rsidRPr="00B47C12" w:rsidRDefault="00800D09" w:rsidP="00D60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9"/>
                <w:szCs w:val="29"/>
                <w:shd w:val="clear" w:color="auto" w:fill="E6E6E6"/>
              </w:rPr>
            </w:pPr>
          </w:p>
        </w:tc>
        <w:tc>
          <w:tcPr>
            <w:tcW w:w="5868" w:type="dxa"/>
            <w:gridSpan w:val="7"/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  <w:r w:rsidRPr="00B47C12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00D09" w:rsidRPr="00B47C12" w:rsidTr="004C4DE8">
        <w:trPr>
          <w:trHeight w:val="139"/>
          <w:tblHeader/>
        </w:trPr>
        <w:tc>
          <w:tcPr>
            <w:tcW w:w="3330" w:type="dxa"/>
          </w:tcPr>
          <w:p w:rsidR="00800D09" w:rsidRPr="00B47C12" w:rsidRDefault="00800D09" w:rsidP="00D60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9"/>
                <w:szCs w:val="29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18" w:type="dxa"/>
            <w:gridSpan w:val="3"/>
            <w:tcBorders>
              <w:bottom w:val="single" w:sz="4" w:space="0" w:color="auto"/>
            </w:tcBorders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บันทึกเป็น</w:t>
            </w:r>
            <w:r w:rsidRPr="00B47C12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1574D5"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(ราย</w:t>
            </w:r>
            <w:r w:rsidR="00A229F9"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จ่าย) </w:t>
            </w:r>
            <w:r w:rsidRPr="00B47C12">
              <w:rPr>
                <w:rFonts w:asciiTheme="majorBidi" w:hAnsiTheme="majorBidi" w:cstheme="majorBidi"/>
                <w:sz w:val="29"/>
                <w:szCs w:val="29"/>
              </w:rPr>
              <w:t>/</w:t>
            </w: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00D09" w:rsidRPr="00B47C12" w:rsidTr="004C4DE8">
        <w:trPr>
          <w:trHeight w:val="784"/>
          <w:tblHeader/>
        </w:trPr>
        <w:tc>
          <w:tcPr>
            <w:tcW w:w="3330" w:type="dxa"/>
          </w:tcPr>
          <w:p w:rsidR="00800D09" w:rsidRPr="00B47C12" w:rsidRDefault="00800D09" w:rsidP="00D60CD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ณ วันที่</w:t>
            </w:r>
          </w:p>
          <w:p w:rsidR="000742DD" w:rsidRPr="00B47C12" w:rsidRDefault="00937329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 w:hanging="5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กันยายน</w:t>
            </w:r>
            <w:r w:rsidR="00800D09"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</w:t>
            </w:r>
          </w:p>
          <w:p w:rsidR="00800D09" w:rsidRPr="00B47C12" w:rsidRDefault="00460584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 w:hanging="5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</w:t>
            </w:r>
            <w:r w:rsidR="00623DC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</w:t>
            </w:r>
          </w:p>
        </w:tc>
        <w:tc>
          <w:tcPr>
            <w:tcW w:w="270" w:type="dxa"/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กำไรหรือ</w:t>
            </w:r>
          </w:p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:rsidR="00283D09" w:rsidRPr="00544C7D" w:rsidRDefault="00283D09" w:rsidP="00283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283D09" w:rsidRPr="00544C7D" w:rsidRDefault="00283D09" w:rsidP="00283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  <w:p w:rsidR="00800D09" w:rsidRPr="00B47C12" w:rsidRDefault="00283D09" w:rsidP="00283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800D09" w:rsidRPr="00B47C12" w:rsidTr="004C4DE8">
        <w:trPr>
          <w:trHeight w:val="227"/>
          <w:tblHeader/>
        </w:trPr>
        <w:tc>
          <w:tcPr>
            <w:tcW w:w="3330" w:type="dxa"/>
          </w:tcPr>
          <w:p w:rsidR="00800D09" w:rsidRPr="00B47C12" w:rsidRDefault="00800D09" w:rsidP="00D60CD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9"/>
                <w:szCs w:val="29"/>
              </w:rPr>
            </w:pPr>
          </w:p>
        </w:tc>
        <w:tc>
          <w:tcPr>
            <w:tcW w:w="5868" w:type="dxa"/>
            <w:gridSpan w:val="7"/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B47C12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800D09" w:rsidRPr="00B47C12" w:rsidTr="004C4DE8">
        <w:trPr>
          <w:trHeight w:val="139"/>
        </w:trPr>
        <w:tc>
          <w:tcPr>
            <w:tcW w:w="3330" w:type="dxa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800D09" w:rsidRPr="00B47C12" w:rsidRDefault="00800D09" w:rsidP="00D60CD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</w:tcPr>
          <w:p w:rsidR="00800D09" w:rsidRPr="00B47C12" w:rsidRDefault="00800D09" w:rsidP="00D60C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</w:tcPr>
          <w:p w:rsidR="00800D09" w:rsidRPr="00B47C12" w:rsidRDefault="00800D09" w:rsidP="00D60CD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70" w:type="dxa"/>
          </w:tcPr>
          <w:p w:rsidR="00800D09" w:rsidRPr="00B47C12" w:rsidRDefault="00800D09" w:rsidP="00D60C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188" w:type="dxa"/>
          </w:tcPr>
          <w:p w:rsidR="00800D09" w:rsidRPr="00B47C12" w:rsidRDefault="00800D09" w:rsidP="00D60CD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70" w:type="dxa"/>
          </w:tcPr>
          <w:p w:rsidR="00800D09" w:rsidRPr="00B47C12" w:rsidRDefault="00800D09" w:rsidP="00D60CD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350" w:type="dxa"/>
          </w:tcPr>
          <w:p w:rsidR="00800D09" w:rsidRPr="00B47C12" w:rsidRDefault="00800D09" w:rsidP="00D60CD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</w:tr>
      <w:tr w:rsidR="00302918" w:rsidRPr="00B47C12" w:rsidTr="004C4DE8">
        <w:trPr>
          <w:trHeight w:val="139"/>
        </w:trPr>
        <w:tc>
          <w:tcPr>
            <w:tcW w:w="3330" w:type="dxa"/>
          </w:tcPr>
          <w:p w:rsidR="00302918" w:rsidRPr="00B47C12" w:rsidRDefault="00302918" w:rsidP="00302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สินค้าคงเหลือ </w:t>
            </w:r>
          </w:p>
        </w:tc>
        <w:tc>
          <w:tcPr>
            <w:tcW w:w="1260" w:type="dxa"/>
            <w:shd w:val="clear" w:color="auto" w:fill="auto"/>
          </w:tcPr>
          <w:p w:rsidR="00302918" w:rsidRPr="00993CB2" w:rsidRDefault="00302918" w:rsidP="00D077B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3CB2">
              <w:rPr>
                <w:rFonts w:ascii="Angsana New" w:hAnsi="Angsana New"/>
                <w:sz w:val="30"/>
                <w:szCs w:val="30"/>
                <w:lang w:val="en-US" w:bidi="th-TH"/>
              </w:rPr>
              <w:t>5,641</w:t>
            </w:r>
          </w:p>
        </w:tc>
        <w:tc>
          <w:tcPr>
            <w:tcW w:w="270" w:type="dxa"/>
            <w:shd w:val="clear" w:color="auto" w:fill="auto"/>
          </w:tcPr>
          <w:p w:rsidR="00302918" w:rsidRPr="00993CB2" w:rsidRDefault="00302918" w:rsidP="003029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302918" w:rsidRPr="00993CB2" w:rsidRDefault="00993CB2" w:rsidP="003029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3C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7,007</w:t>
            </w:r>
          </w:p>
        </w:tc>
        <w:tc>
          <w:tcPr>
            <w:tcW w:w="270" w:type="dxa"/>
            <w:shd w:val="clear" w:color="auto" w:fill="auto"/>
          </w:tcPr>
          <w:p w:rsidR="00302918" w:rsidRPr="00993CB2" w:rsidRDefault="00302918" w:rsidP="003029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302918" w:rsidRPr="00993CB2" w:rsidRDefault="00993CB2" w:rsidP="0030291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93C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02918" w:rsidRPr="00993CB2" w:rsidRDefault="00302918" w:rsidP="00302918">
            <w:pPr>
              <w:pStyle w:val="acctfourfigures"/>
              <w:tabs>
                <w:tab w:val="clear" w:pos="765"/>
                <w:tab w:val="decimal" w:pos="633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302918" w:rsidRPr="00993CB2" w:rsidRDefault="00993CB2" w:rsidP="0030291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12,648</w:t>
            </w:r>
          </w:p>
        </w:tc>
      </w:tr>
      <w:tr w:rsidR="007578DD" w:rsidRPr="00B47C12" w:rsidTr="004C4DE8">
        <w:trPr>
          <w:trHeight w:val="348"/>
        </w:trPr>
        <w:tc>
          <w:tcPr>
            <w:tcW w:w="3330" w:type="dxa"/>
          </w:tcPr>
          <w:p w:rsidR="007578DD" w:rsidRPr="00B47C12" w:rsidRDefault="007578DD" w:rsidP="0075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สินทรัพย์ชีวภาพ </w:t>
            </w:r>
          </w:p>
        </w:tc>
        <w:tc>
          <w:tcPr>
            <w:tcW w:w="1260" w:type="dxa"/>
            <w:shd w:val="clear" w:color="auto" w:fill="auto"/>
          </w:tcPr>
          <w:p w:rsidR="007578DD" w:rsidRPr="00993CB2" w:rsidRDefault="007578DD" w:rsidP="00D077B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993CB2">
              <w:rPr>
                <w:rFonts w:ascii="Angsana New" w:hAnsi="Angsana New"/>
                <w:sz w:val="30"/>
                <w:szCs w:val="30"/>
              </w:rPr>
              <w:t>2,182</w:t>
            </w:r>
          </w:p>
        </w:tc>
        <w:tc>
          <w:tcPr>
            <w:tcW w:w="270" w:type="dxa"/>
            <w:shd w:val="clear" w:color="auto" w:fill="auto"/>
          </w:tcPr>
          <w:p w:rsidR="007578DD" w:rsidRPr="00993CB2" w:rsidRDefault="007578DD" w:rsidP="007578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578DD" w:rsidRPr="00993CB2" w:rsidRDefault="00993CB2" w:rsidP="00757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3C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(2,182)</w:t>
            </w:r>
          </w:p>
        </w:tc>
        <w:tc>
          <w:tcPr>
            <w:tcW w:w="270" w:type="dxa"/>
            <w:shd w:val="clear" w:color="auto" w:fill="auto"/>
          </w:tcPr>
          <w:p w:rsidR="007578DD" w:rsidRPr="00993CB2" w:rsidRDefault="007578DD" w:rsidP="00757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7578DD" w:rsidRPr="00993CB2" w:rsidRDefault="00993CB2" w:rsidP="007578D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93C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578DD" w:rsidRPr="00993CB2" w:rsidRDefault="007578DD" w:rsidP="007578DD">
            <w:pPr>
              <w:pStyle w:val="acctfourfigures"/>
              <w:tabs>
                <w:tab w:val="clear" w:pos="765"/>
                <w:tab w:val="decimal" w:pos="633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7578DD" w:rsidRPr="00993CB2" w:rsidRDefault="00993CB2" w:rsidP="00B1280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2918" w:rsidRPr="00B47C12" w:rsidTr="002A69D9">
        <w:trPr>
          <w:trHeight w:val="334"/>
        </w:trPr>
        <w:tc>
          <w:tcPr>
            <w:tcW w:w="3330" w:type="dxa"/>
          </w:tcPr>
          <w:p w:rsidR="00302918" w:rsidRPr="00B47C12" w:rsidRDefault="00302918" w:rsidP="00302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</w:t>
            </w: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:rsidR="00302918" w:rsidRPr="00993CB2" w:rsidRDefault="00302918" w:rsidP="00D077B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993CB2">
              <w:rPr>
                <w:rFonts w:ascii="Angsana New" w:hAnsi="Angsana New"/>
                <w:sz w:val="30"/>
                <w:szCs w:val="30"/>
              </w:rPr>
              <w:t>15,392</w:t>
            </w:r>
          </w:p>
        </w:tc>
        <w:tc>
          <w:tcPr>
            <w:tcW w:w="270" w:type="dxa"/>
            <w:shd w:val="clear" w:color="auto" w:fill="auto"/>
          </w:tcPr>
          <w:p w:rsidR="00302918" w:rsidRPr="00993CB2" w:rsidRDefault="00302918" w:rsidP="003029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302918" w:rsidRPr="00993CB2" w:rsidRDefault="00993CB2" w:rsidP="003029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3C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C411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936</w:t>
            </w:r>
          </w:p>
        </w:tc>
        <w:tc>
          <w:tcPr>
            <w:tcW w:w="270" w:type="dxa"/>
            <w:shd w:val="clear" w:color="auto" w:fill="auto"/>
          </w:tcPr>
          <w:p w:rsidR="00302918" w:rsidRPr="00993CB2" w:rsidRDefault="00302918" w:rsidP="003029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302918" w:rsidRPr="00993CB2" w:rsidRDefault="00C4112B" w:rsidP="007578D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2,163</w:t>
            </w:r>
          </w:p>
        </w:tc>
        <w:tc>
          <w:tcPr>
            <w:tcW w:w="270" w:type="dxa"/>
            <w:shd w:val="clear" w:color="auto" w:fill="auto"/>
          </w:tcPr>
          <w:p w:rsidR="00302918" w:rsidRPr="00993CB2" w:rsidRDefault="00302918" w:rsidP="0030291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302918" w:rsidRPr="00993CB2" w:rsidRDefault="00993CB2" w:rsidP="0030291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C4112B">
              <w:rPr>
                <w:rFonts w:ascii="Angsana New" w:hAnsi="Angsana New"/>
                <w:sz w:val="30"/>
                <w:szCs w:val="30"/>
              </w:rPr>
              <w:t>9,491</w:t>
            </w:r>
          </w:p>
        </w:tc>
      </w:tr>
      <w:tr w:rsidR="00C4112B" w:rsidRPr="00B47C12" w:rsidTr="002A69D9">
        <w:trPr>
          <w:trHeight w:val="334"/>
        </w:trPr>
        <w:tc>
          <w:tcPr>
            <w:tcW w:w="3330" w:type="dxa"/>
          </w:tcPr>
          <w:p w:rsidR="00C4112B" w:rsidRPr="00B47C12" w:rsidRDefault="00C4112B" w:rsidP="00C4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อื่นๆ</w:t>
            </w:r>
          </w:p>
        </w:tc>
        <w:tc>
          <w:tcPr>
            <w:tcW w:w="1260" w:type="dxa"/>
            <w:shd w:val="clear" w:color="auto" w:fill="auto"/>
          </w:tcPr>
          <w:p w:rsidR="00C4112B" w:rsidRPr="00993CB2" w:rsidRDefault="00C4112B" w:rsidP="00C4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93CB2"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270" w:type="dxa"/>
            <w:shd w:val="clear" w:color="auto" w:fill="auto"/>
          </w:tcPr>
          <w:p w:rsidR="00C4112B" w:rsidRPr="00993CB2" w:rsidRDefault="00C4112B" w:rsidP="00C4112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C4112B" w:rsidRPr="00993CB2" w:rsidRDefault="00C4112B" w:rsidP="00C4112B">
            <w:pPr>
              <w:pStyle w:val="acctfourfigures"/>
              <w:tabs>
                <w:tab w:val="clear" w:pos="765"/>
              </w:tabs>
              <w:spacing w:line="240" w:lineRule="atLeast"/>
              <w:ind w:right="-36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3C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4112B" w:rsidRPr="00993CB2" w:rsidRDefault="00C4112B" w:rsidP="00C4112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C4112B" w:rsidRPr="00993CB2" w:rsidRDefault="00C4112B" w:rsidP="00C4112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4112B" w:rsidRPr="00993CB2" w:rsidRDefault="00C4112B" w:rsidP="00C4112B">
            <w:pPr>
              <w:pStyle w:val="acctfourfigures"/>
              <w:tabs>
                <w:tab w:val="clear" w:pos="765"/>
                <w:tab w:val="decimal" w:pos="633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C4112B" w:rsidRPr="00993CB2" w:rsidRDefault="00C4112B" w:rsidP="00C4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</w:t>
            </w:r>
          </w:p>
        </w:tc>
      </w:tr>
      <w:tr w:rsidR="007578DD" w:rsidRPr="00B47C12" w:rsidTr="00D077B9">
        <w:trPr>
          <w:trHeight w:val="348"/>
        </w:trPr>
        <w:tc>
          <w:tcPr>
            <w:tcW w:w="3330" w:type="dxa"/>
          </w:tcPr>
          <w:p w:rsidR="007578DD" w:rsidRPr="00B47C12" w:rsidRDefault="007578DD" w:rsidP="0075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ยอดขาดทุนยกไป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578DD" w:rsidRPr="00993CB2" w:rsidRDefault="007578DD" w:rsidP="00D077B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3CB2">
              <w:rPr>
                <w:rFonts w:ascii="Angsana New" w:hAnsi="Angsana New"/>
                <w:sz w:val="30"/>
                <w:szCs w:val="30"/>
                <w:lang w:bidi="th-TH"/>
              </w:rPr>
              <w:t>29,773</w:t>
            </w:r>
          </w:p>
        </w:tc>
        <w:tc>
          <w:tcPr>
            <w:tcW w:w="270" w:type="dxa"/>
            <w:shd w:val="clear" w:color="auto" w:fill="auto"/>
          </w:tcPr>
          <w:p w:rsidR="007578DD" w:rsidRPr="00993CB2" w:rsidRDefault="007578DD" w:rsidP="007578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578DD" w:rsidRPr="00993CB2" w:rsidRDefault="00C4112B" w:rsidP="00993CB2">
            <w:pPr>
              <w:pStyle w:val="acctfourfigures"/>
              <w:tabs>
                <w:tab w:val="clear" w:pos="765"/>
              </w:tabs>
              <w:spacing w:line="240" w:lineRule="atLeast"/>
              <w:ind w:right="-36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(15,103)</w:t>
            </w:r>
          </w:p>
        </w:tc>
        <w:tc>
          <w:tcPr>
            <w:tcW w:w="270" w:type="dxa"/>
            <w:shd w:val="clear" w:color="auto" w:fill="auto"/>
          </w:tcPr>
          <w:p w:rsidR="007578DD" w:rsidRPr="00993CB2" w:rsidRDefault="007578DD" w:rsidP="00757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7578DD" w:rsidRPr="00993CB2" w:rsidRDefault="00993CB2" w:rsidP="007578D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578DD" w:rsidRPr="00993CB2" w:rsidRDefault="007578DD" w:rsidP="007578DD">
            <w:pPr>
              <w:pStyle w:val="acctfourfigures"/>
              <w:tabs>
                <w:tab w:val="clear" w:pos="765"/>
                <w:tab w:val="decimal" w:pos="633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7578DD" w:rsidRPr="00993CB2" w:rsidRDefault="00C4112B" w:rsidP="007578D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14,670</w:t>
            </w:r>
          </w:p>
        </w:tc>
      </w:tr>
      <w:tr w:rsidR="00302918" w:rsidRPr="00B47C12" w:rsidTr="00D077B9">
        <w:trPr>
          <w:trHeight w:val="348"/>
        </w:trPr>
        <w:tc>
          <w:tcPr>
            <w:tcW w:w="3330" w:type="dxa"/>
          </w:tcPr>
          <w:p w:rsidR="00302918" w:rsidRPr="00B47C12" w:rsidRDefault="00302918" w:rsidP="00302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918" w:rsidRPr="00993CB2" w:rsidRDefault="00302918" w:rsidP="00D077B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93CB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53,148</w:t>
            </w:r>
          </w:p>
        </w:tc>
        <w:tc>
          <w:tcPr>
            <w:tcW w:w="270" w:type="dxa"/>
            <w:shd w:val="clear" w:color="auto" w:fill="auto"/>
          </w:tcPr>
          <w:p w:rsidR="00302918" w:rsidRPr="00993CB2" w:rsidRDefault="00302918" w:rsidP="003029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918" w:rsidRPr="00993CB2" w:rsidRDefault="00C4112B" w:rsidP="003029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(8,342)</w:t>
            </w:r>
          </w:p>
        </w:tc>
        <w:tc>
          <w:tcPr>
            <w:tcW w:w="270" w:type="dxa"/>
            <w:shd w:val="clear" w:color="auto" w:fill="auto"/>
          </w:tcPr>
          <w:p w:rsidR="00302918" w:rsidRPr="00993CB2" w:rsidRDefault="00302918" w:rsidP="003029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918" w:rsidRPr="00993CB2" w:rsidRDefault="00C4112B" w:rsidP="0030291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2,163</w:t>
            </w:r>
          </w:p>
        </w:tc>
        <w:tc>
          <w:tcPr>
            <w:tcW w:w="270" w:type="dxa"/>
            <w:shd w:val="clear" w:color="auto" w:fill="auto"/>
          </w:tcPr>
          <w:p w:rsidR="00302918" w:rsidRPr="00993CB2" w:rsidRDefault="00302918" w:rsidP="003029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918" w:rsidRPr="00993CB2" w:rsidRDefault="00C4112B" w:rsidP="0030291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46,969</w:t>
            </w:r>
          </w:p>
        </w:tc>
      </w:tr>
      <w:tr w:rsidR="00302918" w:rsidRPr="00B47C12" w:rsidTr="00D077B9">
        <w:trPr>
          <w:trHeight w:val="161"/>
        </w:trPr>
        <w:tc>
          <w:tcPr>
            <w:tcW w:w="3330" w:type="dxa"/>
          </w:tcPr>
          <w:p w:rsidR="00F929D7" w:rsidRPr="00F929D7" w:rsidRDefault="00F929D7" w:rsidP="00F92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302918" w:rsidRPr="00592C16" w:rsidRDefault="00302918" w:rsidP="00D077B9">
            <w:pPr>
              <w:pStyle w:val="acctfourfigures"/>
              <w:tabs>
                <w:tab w:val="clear" w:pos="765"/>
                <w:tab w:val="decimal" w:pos="970"/>
              </w:tabs>
              <w:spacing w:line="0" w:lineRule="atLeast"/>
              <w:ind w:right="-9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:rsidR="00302918" w:rsidRPr="00592C16" w:rsidRDefault="00302918" w:rsidP="00592C16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302918" w:rsidRPr="00592C16" w:rsidRDefault="00302918" w:rsidP="00592C16">
            <w:pPr>
              <w:pStyle w:val="acctfourfigures"/>
              <w:tabs>
                <w:tab w:val="clear" w:pos="765"/>
                <w:tab w:val="decimal" w:pos="1152"/>
              </w:tabs>
              <w:spacing w:line="0" w:lineRule="atLeast"/>
              <w:ind w:right="72"/>
              <w:jc w:val="right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02918" w:rsidRPr="00592C16" w:rsidRDefault="00302918" w:rsidP="00592C16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:rsidR="00302918" w:rsidRPr="00592C16" w:rsidRDefault="00302918" w:rsidP="00592C16">
            <w:pPr>
              <w:pStyle w:val="acctfourfigures"/>
              <w:tabs>
                <w:tab w:val="clear" w:pos="765"/>
                <w:tab w:val="decimal" w:pos="702"/>
              </w:tabs>
              <w:spacing w:line="0" w:lineRule="atLeast"/>
              <w:ind w:right="-96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02918" w:rsidRPr="00592C16" w:rsidRDefault="00302918" w:rsidP="00592C16">
            <w:pPr>
              <w:pStyle w:val="acctfourfigures"/>
              <w:tabs>
                <w:tab w:val="clear" w:pos="765"/>
                <w:tab w:val="decimal" w:pos="633"/>
              </w:tabs>
              <w:spacing w:line="0" w:lineRule="atLeast"/>
              <w:ind w:right="-9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302918" w:rsidRPr="00592C16" w:rsidRDefault="00302918" w:rsidP="00592C16">
            <w:pPr>
              <w:pStyle w:val="acctfourfigures"/>
              <w:tabs>
                <w:tab w:val="clear" w:pos="765"/>
                <w:tab w:val="decimal" w:pos="1062"/>
              </w:tabs>
              <w:spacing w:line="0" w:lineRule="atLeast"/>
              <w:ind w:right="-9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302918" w:rsidRPr="00B47C12" w:rsidTr="00271422">
        <w:trPr>
          <w:trHeight w:val="334"/>
        </w:trPr>
        <w:tc>
          <w:tcPr>
            <w:tcW w:w="3330" w:type="dxa"/>
          </w:tcPr>
          <w:p w:rsidR="00302918" w:rsidRPr="00B47C12" w:rsidRDefault="00302918" w:rsidP="00302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B47C12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:rsidR="00302918" w:rsidRPr="00B47C12" w:rsidRDefault="00302918" w:rsidP="00D077B9">
            <w:pPr>
              <w:pStyle w:val="acctfourfigures"/>
              <w:tabs>
                <w:tab w:val="clear" w:pos="765"/>
                <w:tab w:val="decimal" w:pos="709"/>
                <w:tab w:val="decimal" w:pos="97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:rsidR="00302918" w:rsidRPr="00B47C12" w:rsidRDefault="00302918" w:rsidP="003029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:rsidR="00302918" w:rsidRPr="00B47C12" w:rsidRDefault="00302918" w:rsidP="00302918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:rsidR="00302918" w:rsidRPr="00B47C12" w:rsidRDefault="00302918" w:rsidP="003029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88" w:type="dxa"/>
            <w:shd w:val="clear" w:color="auto" w:fill="auto"/>
          </w:tcPr>
          <w:p w:rsidR="00302918" w:rsidRPr="00B47C12" w:rsidRDefault="00302918" w:rsidP="00302918">
            <w:pPr>
              <w:pStyle w:val="acctfourfigures"/>
              <w:tabs>
                <w:tab w:val="clear" w:pos="765"/>
                <w:tab w:val="decimal" w:pos="522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:rsidR="00302918" w:rsidRPr="00B47C12" w:rsidRDefault="00302918" w:rsidP="0030291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shd w:val="clear" w:color="auto" w:fill="auto"/>
          </w:tcPr>
          <w:p w:rsidR="00302918" w:rsidRPr="00B47C12" w:rsidRDefault="00302918" w:rsidP="0030291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937329" w:rsidRPr="00B47C12" w:rsidTr="00271422">
        <w:trPr>
          <w:trHeight w:val="334"/>
        </w:trPr>
        <w:tc>
          <w:tcPr>
            <w:tcW w:w="3330" w:type="dxa"/>
          </w:tcPr>
          <w:p w:rsidR="00937329" w:rsidRPr="00B47C12" w:rsidRDefault="00937329" w:rsidP="0093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สินทรัพย์ชีวภาพ </w:t>
            </w:r>
          </w:p>
        </w:tc>
        <w:tc>
          <w:tcPr>
            <w:tcW w:w="1260" w:type="dxa"/>
            <w:shd w:val="clear" w:color="auto" w:fill="auto"/>
          </w:tcPr>
          <w:p w:rsidR="00937329" w:rsidRPr="00993CB2" w:rsidRDefault="00937329" w:rsidP="0093732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93C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37329" w:rsidRPr="00993CB2" w:rsidRDefault="00937329" w:rsidP="00937329">
            <w:pPr>
              <w:pStyle w:val="acctfourfigures"/>
              <w:tabs>
                <w:tab w:val="clear" w:pos="765"/>
                <w:tab w:val="decimal" w:pos="633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37329" w:rsidRPr="00993CB2" w:rsidRDefault="00937329" w:rsidP="0093732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3C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658</w:t>
            </w:r>
            <w:r w:rsidRPr="00993C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937329" w:rsidRPr="00993CB2" w:rsidRDefault="00937329" w:rsidP="0093732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937329" w:rsidRPr="00993CB2" w:rsidRDefault="00937329" w:rsidP="0093732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93C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37329" w:rsidRPr="00993CB2" w:rsidRDefault="00937329" w:rsidP="00937329">
            <w:pPr>
              <w:pStyle w:val="acctfourfigures"/>
              <w:tabs>
                <w:tab w:val="clear" w:pos="765"/>
                <w:tab w:val="decimal" w:pos="633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937329" w:rsidRPr="00993CB2" w:rsidRDefault="00937329" w:rsidP="00937329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3C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658</w:t>
            </w:r>
            <w:r w:rsidRPr="00993C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302918" w:rsidRPr="00B47C12" w:rsidTr="00D077B9">
        <w:trPr>
          <w:trHeight w:val="334"/>
        </w:trPr>
        <w:tc>
          <w:tcPr>
            <w:tcW w:w="3330" w:type="dxa"/>
          </w:tcPr>
          <w:p w:rsidR="00302918" w:rsidRPr="008626B1" w:rsidRDefault="00302918" w:rsidP="00302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626B1">
              <w:rPr>
                <w:rFonts w:asciiTheme="majorBidi" w:hAnsiTheme="majorBidi" w:cstheme="majorBidi"/>
                <w:sz w:val="29"/>
                <w:szCs w:val="29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302918" w:rsidRPr="00993CB2" w:rsidRDefault="00302918" w:rsidP="00D077B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3CB2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(172)</w:t>
            </w:r>
          </w:p>
        </w:tc>
        <w:tc>
          <w:tcPr>
            <w:tcW w:w="270" w:type="dxa"/>
            <w:shd w:val="clear" w:color="auto" w:fill="auto"/>
          </w:tcPr>
          <w:p w:rsidR="00302918" w:rsidRPr="00993CB2" w:rsidRDefault="00302918" w:rsidP="003029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302918" w:rsidRPr="00993CB2" w:rsidRDefault="00993CB2" w:rsidP="00B128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3C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373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  <w:r w:rsidRPr="00993C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302918" w:rsidRPr="00993CB2" w:rsidRDefault="00302918" w:rsidP="003029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302918" w:rsidRPr="00993CB2" w:rsidRDefault="00993CB2" w:rsidP="0030291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02918" w:rsidRPr="00993CB2" w:rsidRDefault="00302918" w:rsidP="0030291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302918" w:rsidRPr="00993CB2" w:rsidRDefault="00993CB2" w:rsidP="0030291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</w:t>
            </w:r>
            <w:r w:rsidR="009373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302918" w:rsidRPr="00B47C12" w:rsidTr="00D077B9">
        <w:trPr>
          <w:trHeight w:val="334"/>
        </w:trPr>
        <w:tc>
          <w:tcPr>
            <w:tcW w:w="3330" w:type="dxa"/>
          </w:tcPr>
          <w:p w:rsidR="00302918" w:rsidRPr="008626B1" w:rsidRDefault="00302918" w:rsidP="00302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8626B1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918" w:rsidRPr="00993CB2" w:rsidRDefault="00302918" w:rsidP="00D077B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93CB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(172)</w:t>
            </w:r>
          </w:p>
        </w:tc>
        <w:tc>
          <w:tcPr>
            <w:tcW w:w="270" w:type="dxa"/>
            <w:shd w:val="clear" w:color="auto" w:fill="auto"/>
          </w:tcPr>
          <w:p w:rsidR="00302918" w:rsidRPr="00993CB2" w:rsidRDefault="00302918" w:rsidP="003029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918" w:rsidRPr="00993CB2" w:rsidRDefault="00993CB2" w:rsidP="003029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93C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</w:t>
            </w:r>
            <w:r w:rsidR="00C411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710</w:t>
            </w:r>
            <w:r w:rsidRPr="00993C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302918" w:rsidRPr="00993CB2" w:rsidRDefault="00302918" w:rsidP="003029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918" w:rsidRPr="00993CB2" w:rsidRDefault="00993CB2" w:rsidP="0030291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02918" w:rsidRPr="00993CB2" w:rsidRDefault="00302918" w:rsidP="0030291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918" w:rsidRPr="00993CB2" w:rsidRDefault="00993CB2" w:rsidP="0030291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(2,8</w:t>
            </w:r>
            <w:r w:rsidR="00C411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302918" w:rsidRPr="00B47C12" w:rsidTr="00D077B9">
        <w:trPr>
          <w:trHeight w:val="161"/>
        </w:trPr>
        <w:tc>
          <w:tcPr>
            <w:tcW w:w="3330" w:type="dxa"/>
          </w:tcPr>
          <w:p w:rsidR="00302918" w:rsidRPr="00F929D7" w:rsidRDefault="00302918" w:rsidP="0059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302918" w:rsidRPr="00993CB2" w:rsidRDefault="00302918" w:rsidP="00D077B9">
            <w:pPr>
              <w:pStyle w:val="acctfourfigures"/>
              <w:tabs>
                <w:tab w:val="clear" w:pos="765"/>
                <w:tab w:val="decimal" w:pos="970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02918" w:rsidRPr="00993CB2" w:rsidRDefault="00302918" w:rsidP="00592C16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302918" w:rsidRPr="00993CB2" w:rsidRDefault="00302918" w:rsidP="00592C16">
            <w:pPr>
              <w:pStyle w:val="acctfourfigures"/>
              <w:tabs>
                <w:tab w:val="clear" w:pos="765"/>
                <w:tab w:val="decimal" w:pos="1152"/>
              </w:tabs>
              <w:spacing w:line="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02918" w:rsidRPr="00993CB2" w:rsidRDefault="00302918" w:rsidP="00592C16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:rsidR="00302918" w:rsidRPr="00993CB2" w:rsidRDefault="00302918" w:rsidP="00592C16">
            <w:pPr>
              <w:pStyle w:val="acctfourfigures"/>
              <w:tabs>
                <w:tab w:val="clear" w:pos="765"/>
                <w:tab w:val="decimal" w:pos="702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02918" w:rsidRPr="00993CB2" w:rsidRDefault="00302918" w:rsidP="00592C16">
            <w:pPr>
              <w:pStyle w:val="acctfourfigures"/>
              <w:tabs>
                <w:tab w:val="clear" w:pos="765"/>
                <w:tab w:val="decimal" w:pos="633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302918" w:rsidRPr="00993CB2" w:rsidRDefault="00302918" w:rsidP="00592C16">
            <w:pPr>
              <w:pStyle w:val="acctfourfigures"/>
              <w:tabs>
                <w:tab w:val="clear" w:pos="765"/>
                <w:tab w:val="decimal" w:pos="1062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2918" w:rsidRPr="00B47C12" w:rsidTr="004C4DE8">
        <w:trPr>
          <w:trHeight w:val="334"/>
        </w:trPr>
        <w:tc>
          <w:tcPr>
            <w:tcW w:w="3330" w:type="dxa"/>
          </w:tcPr>
          <w:p w:rsidR="00302918" w:rsidRPr="00B47C12" w:rsidRDefault="00302918" w:rsidP="00302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302918" w:rsidRPr="00993CB2" w:rsidRDefault="00302918" w:rsidP="00D077B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93CB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52</w:t>
            </w:r>
            <w:r w:rsidRPr="00993C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93CB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976</w:t>
            </w:r>
          </w:p>
        </w:tc>
        <w:tc>
          <w:tcPr>
            <w:tcW w:w="270" w:type="dxa"/>
            <w:shd w:val="clear" w:color="auto" w:fill="auto"/>
          </w:tcPr>
          <w:p w:rsidR="00302918" w:rsidRPr="00993CB2" w:rsidRDefault="00302918" w:rsidP="0030291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302918" w:rsidRPr="00993CB2" w:rsidRDefault="00C4112B" w:rsidP="00B128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(11,052)</w:t>
            </w:r>
          </w:p>
        </w:tc>
        <w:tc>
          <w:tcPr>
            <w:tcW w:w="270" w:type="dxa"/>
            <w:shd w:val="clear" w:color="auto" w:fill="auto"/>
          </w:tcPr>
          <w:p w:rsidR="00302918" w:rsidRPr="00993CB2" w:rsidRDefault="00302918" w:rsidP="003029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</w:tcPr>
          <w:p w:rsidR="00302918" w:rsidRPr="00993CB2" w:rsidRDefault="00C4112B" w:rsidP="0030291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2,163</w:t>
            </w:r>
          </w:p>
        </w:tc>
        <w:tc>
          <w:tcPr>
            <w:tcW w:w="270" w:type="dxa"/>
            <w:shd w:val="clear" w:color="auto" w:fill="auto"/>
          </w:tcPr>
          <w:p w:rsidR="00302918" w:rsidRPr="00993CB2" w:rsidRDefault="00302918" w:rsidP="0030291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302918" w:rsidRPr="00993CB2" w:rsidRDefault="00C4112B" w:rsidP="0030291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</w:t>
            </w:r>
            <w:r w:rsidR="00993C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</w:t>
            </w:r>
          </w:p>
        </w:tc>
      </w:tr>
    </w:tbl>
    <w:p w:rsidR="00B47C12" w:rsidRPr="00F929D7" w:rsidRDefault="00B47C12" w:rsidP="000F7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F773A" w:rsidRDefault="000F773A" w:rsidP="000F7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752D">
        <w:rPr>
          <w:rFonts w:asciiTheme="majorBidi" w:hAnsiTheme="majorBidi" w:cstheme="majorBidi"/>
          <w:spacing w:val="-4"/>
          <w:sz w:val="30"/>
          <w:szCs w:val="30"/>
          <w:cs/>
        </w:rPr>
        <w:t>ขา</w:t>
      </w:r>
      <w:r w:rsidR="00AD752D" w:rsidRPr="00AD752D">
        <w:rPr>
          <w:rFonts w:asciiTheme="majorBidi" w:hAnsiTheme="majorBidi" w:cstheme="majorBidi"/>
          <w:spacing w:val="-4"/>
          <w:sz w:val="30"/>
          <w:szCs w:val="30"/>
          <w:cs/>
        </w:rPr>
        <w:t>ดทุนทางภาษีจะสิ้นอายุในระหว่าง</w:t>
      </w:r>
      <w:r w:rsidR="00AD752D" w:rsidRPr="00AD752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ปี </w:t>
      </w:r>
      <w:r w:rsidR="00466B41" w:rsidRPr="00AD752D">
        <w:rPr>
          <w:rFonts w:asciiTheme="majorBidi" w:hAnsiTheme="majorBidi" w:cstheme="majorBidi"/>
          <w:spacing w:val="-4"/>
          <w:sz w:val="30"/>
          <w:szCs w:val="30"/>
        </w:rPr>
        <w:t>2563</w:t>
      </w:r>
      <w:r w:rsidR="0054590C" w:rsidRPr="00AD752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AD752D" w:rsidRPr="00AD752D">
        <w:rPr>
          <w:rFonts w:asciiTheme="majorBidi" w:hAnsiTheme="majorBidi" w:cstheme="majorBidi" w:hint="cs"/>
          <w:spacing w:val="-4"/>
          <w:sz w:val="30"/>
          <w:szCs w:val="30"/>
          <w:cs/>
        </w:rPr>
        <w:t>และปี</w:t>
      </w:r>
      <w:r w:rsidR="00AD752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466B41" w:rsidRPr="00AD752D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AD752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D752D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กลุ่มบริษัทได้รับรู้ผลขาดทุนทางภาษีเป็นสินทรัพย์</w:t>
      </w:r>
      <w:r w:rsidR="0060091F">
        <w:rPr>
          <w:rFonts w:asciiTheme="majorBidi" w:hAnsiTheme="majorBidi" w:cstheme="majorBidi"/>
          <w:sz w:val="30"/>
          <w:szCs w:val="30"/>
        </w:rPr>
        <w:br/>
      </w:r>
      <w:r w:rsidRPr="00D21E8C">
        <w:rPr>
          <w:rFonts w:asciiTheme="majorBidi" w:hAnsiTheme="majorBidi" w:cstheme="majorBidi" w:hint="cs"/>
          <w:sz w:val="30"/>
          <w:szCs w:val="30"/>
          <w:cs/>
        </w:rPr>
        <w:t>ภาษีเงินได้รอการตัดบัญชี เนื่องจากเชื่อว่าจะมีกำไรทางภาษีเพียงพอที่จะนำผลขาดทุนทางภาษีที่ยังไม่ได้ใช้</w:t>
      </w:r>
      <w:r w:rsidR="0060091F">
        <w:rPr>
          <w:rFonts w:asciiTheme="majorBidi" w:hAnsiTheme="majorBidi" w:cstheme="majorBidi"/>
          <w:sz w:val="30"/>
          <w:szCs w:val="30"/>
        </w:rPr>
        <w:br/>
      </w:r>
      <w:r w:rsidRPr="00D21E8C">
        <w:rPr>
          <w:rFonts w:asciiTheme="majorBidi" w:hAnsiTheme="majorBidi" w:cstheme="majorBidi" w:hint="cs"/>
          <w:sz w:val="30"/>
          <w:szCs w:val="30"/>
          <w:cs/>
        </w:rPr>
        <w:t>มาใช้ประโยชน์ได้</w:t>
      </w:r>
      <w:r w:rsidRPr="00D21E8C">
        <w:rPr>
          <w:rFonts w:asciiTheme="majorBidi" w:hAnsiTheme="majorBidi" w:cstheme="majorBidi"/>
          <w:sz w:val="30"/>
          <w:szCs w:val="30"/>
        </w:rPr>
        <w:t xml:space="preserve"> </w:t>
      </w:r>
      <w:r w:rsidRPr="005A2338">
        <w:rPr>
          <w:rFonts w:asciiTheme="majorBidi" w:hAnsiTheme="majorBidi" w:cstheme="majorBidi" w:hint="cs"/>
          <w:spacing w:val="-4"/>
          <w:sz w:val="30"/>
          <w:szCs w:val="30"/>
          <w:cs/>
        </w:rPr>
        <w:t>โดยฝ่าย</w:t>
      </w:r>
      <w:r w:rsidRPr="005A2338">
        <w:rPr>
          <w:rFonts w:ascii="Angsana New" w:hAnsi="Angsana New" w:hint="cs"/>
          <w:spacing w:val="-4"/>
          <w:sz w:val="30"/>
          <w:szCs w:val="30"/>
          <w:cs/>
        </w:rPr>
        <w:t>บริหาร</w:t>
      </w:r>
      <w:r w:rsidRPr="005A2338">
        <w:rPr>
          <w:rFonts w:asciiTheme="majorBidi" w:hAnsiTheme="majorBidi" w:cstheme="majorBidi" w:hint="cs"/>
          <w:spacing w:val="-4"/>
          <w:sz w:val="30"/>
          <w:szCs w:val="30"/>
          <w:cs/>
        </w:rPr>
        <w:t>ได้มีการกำหนดแผนธุรกิจเพื่อลดผลขาดทุนดังกล่าวและเพิ่มประสิทธิภาพ</w:t>
      </w:r>
      <w:r w:rsidR="0060091F">
        <w:rPr>
          <w:rFonts w:asciiTheme="majorBidi" w:hAnsiTheme="majorBidi" w:cstheme="majorBidi"/>
          <w:spacing w:val="-4"/>
          <w:sz w:val="30"/>
          <w:szCs w:val="30"/>
        </w:rPr>
        <w:br/>
      </w:r>
      <w:r w:rsidRPr="005A2338">
        <w:rPr>
          <w:rFonts w:asciiTheme="majorBidi" w:hAnsiTheme="majorBidi" w:cstheme="majorBidi" w:hint="cs"/>
          <w:spacing w:val="-4"/>
          <w:sz w:val="30"/>
          <w:szCs w:val="30"/>
          <w:cs/>
        </w:rPr>
        <w:t>ในการดำเนินงานให้มากขึ้น</w:t>
      </w:r>
      <w:r w:rsidRPr="00D21E8C">
        <w:rPr>
          <w:rFonts w:asciiTheme="majorBidi" w:hAnsiTheme="majorBidi" w:cstheme="majorBidi" w:hint="cs"/>
          <w:sz w:val="30"/>
          <w:szCs w:val="30"/>
          <w:cs/>
        </w:rPr>
        <w:t xml:space="preserve"> ซึ่งเป็นไปตามแผนธุรกิจของกลุ่มบริษัทที่กำไรจากการดำเนินงานของกลุ่มบริษัท</w:t>
      </w:r>
      <w:r w:rsidR="00FB790A">
        <w:rPr>
          <w:rFonts w:asciiTheme="majorBidi" w:hAnsiTheme="majorBidi" w:cstheme="majorBidi"/>
          <w:sz w:val="30"/>
          <w:szCs w:val="30"/>
        </w:rPr>
        <w:br/>
      </w:r>
      <w:r w:rsidRPr="00D21E8C">
        <w:rPr>
          <w:rFonts w:asciiTheme="majorBidi" w:hAnsiTheme="majorBidi" w:cstheme="majorBidi" w:hint="cs"/>
          <w:sz w:val="30"/>
          <w:szCs w:val="30"/>
          <w:cs/>
        </w:rPr>
        <w:t>จะเพิ่มขึ้นในอนาคต</w:t>
      </w:r>
    </w:p>
    <w:p w:rsidR="00592C16" w:rsidRPr="00F929D7" w:rsidRDefault="00592C16" w:rsidP="000F7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F929D7" w:rsidRDefault="00F92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2E0327" w:rsidRPr="00D21E8C" w:rsidRDefault="00800D09" w:rsidP="0047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สิ</w:t>
      </w:r>
      <w:r w:rsidR="002E0327" w:rsidRPr="00D21E8C">
        <w:rPr>
          <w:rFonts w:ascii="Angsana New" w:hAnsi="Angsana New"/>
          <w:sz w:val="30"/>
          <w:szCs w:val="30"/>
          <w:cs/>
        </w:rPr>
        <w:t>นทรัพย์ภาษีเงินได้</w:t>
      </w:r>
      <w:r w:rsidR="004868D4">
        <w:rPr>
          <w:rFonts w:ascii="Angsana New" w:hAnsi="Angsana New"/>
          <w:sz w:val="30"/>
          <w:szCs w:val="30"/>
          <w:cs/>
        </w:rPr>
        <w:t>รอการตัดบัญชีที่ยังไม่ได้รับรู้</w:t>
      </w:r>
      <w:r w:rsidR="004868D4">
        <w:rPr>
          <w:rFonts w:ascii="Angsana New" w:hAnsi="Angsana New"/>
          <w:sz w:val="30"/>
          <w:szCs w:val="30"/>
        </w:rPr>
        <w:t xml:space="preserve"> </w:t>
      </w:r>
      <w:r w:rsidR="004868D4">
        <w:rPr>
          <w:rFonts w:ascii="Angsana New" w:hAnsi="Angsana New" w:hint="cs"/>
          <w:sz w:val="30"/>
          <w:szCs w:val="30"/>
          <w:cs/>
        </w:rPr>
        <w:t>มี</w:t>
      </w:r>
      <w:r w:rsidR="003D525A">
        <w:rPr>
          <w:rFonts w:ascii="Angsana New" w:hAnsi="Angsana New" w:hint="cs"/>
          <w:sz w:val="30"/>
          <w:szCs w:val="30"/>
          <w:cs/>
        </w:rPr>
        <w:t>ดัง</w:t>
      </w:r>
      <w:r w:rsidR="002E0327" w:rsidRPr="00D21E8C">
        <w:rPr>
          <w:rFonts w:ascii="Angsana New" w:hAnsi="Angsana New"/>
          <w:sz w:val="30"/>
          <w:szCs w:val="30"/>
          <w:cs/>
        </w:rPr>
        <w:t>นี้</w:t>
      </w:r>
      <w:r w:rsidR="002E0327" w:rsidRPr="00D21E8C">
        <w:rPr>
          <w:rFonts w:ascii="Angsana New" w:hAnsi="Angsana New"/>
          <w:sz w:val="30"/>
          <w:szCs w:val="30"/>
        </w:rPr>
        <w:t xml:space="preserve">  </w:t>
      </w:r>
    </w:p>
    <w:p w:rsidR="00383EF5" w:rsidRPr="009D1654" w:rsidRDefault="00383EF5" w:rsidP="0038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720"/>
        <w:rPr>
          <w:rFonts w:ascii="Angsana New" w:hAnsi="Angsana New"/>
          <w:sz w:val="26"/>
          <w:szCs w:val="26"/>
          <w:highlight w:val="yellow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753"/>
        <w:gridCol w:w="1121"/>
        <w:gridCol w:w="236"/>
        <w:gridCol w:w="1193"/>
        <w:gridCol w:w="279"/>
        <w:gridCol w:w="1175"/>
        <w:gridCol w:w="270"/>
        <w:gridCol w:w="1153"/>
      </w:tblGrid>
      <w:tr w:rsidR="002E0327" w:rsidRPr="00D21E8C" w:rsidTr="004A688F">
        <w:tc>
          <w:tcPr>
            <w:tcW w:w="3753" w:type="dxa"/>
          </w:tcPr>
          <w:p w:rsidR="002E0327" w:rsidRPr="00D21E8C" w:rsidRDefault="002E0327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550" w:type="dxa"/>
            <w:gridSpan w:val="3"/>
            <w:hideMark/>
          </w:tcPr>
          <w:p w:rsidR="002E0327" w:rsidRPr="00D21E8C" w:rsidRDefault="002E0327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21E8C"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79" w:type="dxa"/>
          </w:tcPr>
          <w:p w:rsidR="002E0327" w:rsidRPr="00D21E8C" w:rsidRDefault="002E0327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598" w:type="dxa"/>
            <w:gridSpan w:val="3"/>
            <w:hideMark/>
          </w:tcPr>
          <w:p w:rsidR="002E0327" w:rsidRPr="00D21E8C" w:rsidRDefault="002E0327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21E8C"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883B6B" w:rsidRPr="00D21E8C" w:rsidTr="004A688F">
        <w:tc>
          <w:tcPr>
            <w:tcW w:w="3753" w:type="dxa"/>
          </w:tcPr>
          <w:p w:rsidR="00883B6B" w:rsidRPr="00D21E8C" w:rsidRDefault="00883B6B" w:rsidP="00883B6B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21" w:type="dxa"/>
          </w:tcPr>
          <w:p w:rsidR="00883B6B" w:rsidRPr="00025938" w:rsidRDefault="00883B6B" w:rsidP="0088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883B6B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:rsidR="00883B6B" w:rsidRPr="00D21E8C" w:rsidRDefault="00883B6B" w:rsidP="00883B6B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93" w:type="dxa"/>
          </w:tcPr>
          <w:p w:rsidR="00883B6B" w:rsidRPr="00F717F1" w:rsidRDefault="00883B6B" w:rsidP="0088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717F1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F717F1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9" w:type="dxa"/>
          </w:tcPr>
          <w:p w:rsidR="00883B6B" w:rsidRPr="00D21E8C" w:rsidRDefault="00883B6B" w:rsidP="00883B6B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5" w:type="dxa"/>
          </w:tcPr>
          <w:p w:rsidR="00883B6B" w:rsidRPr="00025938" w:rsidRDefault="00883B6B" w:rsidP="0088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883B6B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883B6B" w:rsidRPr="00D21E8C" w:rsidRDefault="00883B6B" w:rsidP="00883B6B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53" w:type="dxa"/>
          </w:tcPr>
          <w:p w:rsidR="00883B6B" w:rsidRPr="00F717F1" w:rsidRDefault="00883B6B" w:rsidP="0088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717F1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F717F1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</w:tr>
      <w:tr w:rsidR="00883B6B" w:rsidRPr="00D21E8C" w:rsidTr="004A688F">
        <w:tc>
          <w:tcPr>
            <w:tcW w:w="3753" w:type="dxa"/>
          </w:tcPr>
          <w:p w:rsidR="00883B6B" w:rsidRPr="00D21E8C" w:rsidRDefault="00883B6B" w:rsidP="00883B6B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21" w:type="dxa"/>
            <w:hideMark/>
          </w:tcPr>
          <w:p w:rsidR="00883B6B" w:rsidRPr="009C2CFB" w:rsidRDefault="00883B6B" w:rsidP="00883B6B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9C2CFB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62</w:t>
            </w:r>
          </w:p>
        </w:tc>
        <w:tc>
          <w:tcPr>
            <w:tcW w:w="236" w:type="dxa"/>
          </w:tcPr>
          <w:p w:rsidR="00883B6B" w:rsidRPr="009C2CFB" w:rsidRDefault="00883B6B" w:rsidP="00883B6B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93" w:type="dxa"/>
            <w:hideMark/>
          </w:tcPr>
          <w:p w:rsidR="00883B6B" w:rsidRPr="009C2CFB" w:rsidRDefault="00883B6B" w:rsidP="00883B6B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279" w:type="dxa"/>
          </w:tcPr>
          <w:p w:rsidR="00883B6B" w:rsidRPr="009C2CFB" w:rsidRDefault="00883B6B" w:rsidP="00883B6B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5" w:type="dxa"/>
            <w:hideMark/>
          </w:tcPr>
          <w:p w:rsidR="00883B6B" w:rsidRPr="009C2CFB" w:rsidRDefault="00883B6B" w:rsidP="00883B6B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9C2CFB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62</w:t>
            </w:r>
          </w:p>
        </w:tc>
        <w:tc>
          <w:tcPr>
            <w:tcW w:w="270" w:type="dxa"/>
          </w:tcPr>
          <w:p w:rsidR="00883B6B" w:rsidRPr="009C2CFB" w:rsidRDefault="00883B6B" w:rsidP="00883B6B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53" w:type="dxa"/>
            <w:hideMark/>
          </w:tcPr>
          <w:p w:rsidR="00883B6B" w:rsidRPr="009C2CFB" w:rsidRDefault="00883B6B" w:rsidP="00883B6B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2561</w:t>
            </w:r>
          </w:p>
        </w:tc>
      </w:tr>
      <w:tr w:rsidR="00883B6B" w:rsidRPr="00D21E8C" w:rsidTr="004A688F">
        <w:tc>
          <w:tcPr>
            <w:tcW w:w="3753" w:type="dxa"/>
          </w:tcPr>
          <w:p w:rsidR="00883B6B" w:rsidRPr="00D21E8C" w:rsidRDefault="00883B6B" w:rsidP="00883B6B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5427" w:type="dxa"/>
            <w:gridSpan w:val="7"/>
            <w:hideMark/>
          </w:tcPr>
          <w:p w:rsidR="00883B6B" w:rsidRPr="001B41B9" w:rsidRDefault="00883B6B" w:rsidP="00883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3F7A" w:rsidRPr="00D21E8C" w:rsidTr="004A688F">
        <w:trPr>
          <w:trHeight w:val="290"/>
        </w:trPr>
        <w:tc>
          <w:tcPr>
            <w:tcW w:w="3753" w:type="dxa"/>
            <w:shd w:val="clear" w:color="auto" w:fill="auto"/>
            <w:hideMark/>
          </w:tcPr>
          <w:p w:rsidR="006C3F7A" w:rsidRPr="007B1020" w:rsidRDefault="006C3F7A" w:rsidP="006C3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B102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สินค้าคงเหลือ</w:t>
            </w: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auto"/>
          </w:tcPr>
          <w:p w:rsidR="006C3F7A" w:rsidRPr="007B1020" w:rsidRDefault="006C3F7A" w:rsidP="006C3F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7B1020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         5,238</w:t>
            </w:r>
          </w:p>
        </w:tc>
        <w:tc>
          <w:tcPr>
            <w:tcW w:w="236" w:type="dxa"/>
            <w:shd w:val="clear" w:color="auto" w:fill="auto"/>
          </w:tcPr>
          <w:p w:rsidR="006C3F7A" w:rsidRPr="007B1020" w:rsidRDefault="006C3F7A" w:rsidP="006C3F7A">
            <w:pPr>
              <w:tabs>
                <w:tab w:val="clear" w:pos="454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GB" w:bidi="ar-SA"/>
              </w:rPr>
            </w:pPr>
          </w:p>
        </w:tc>
        <w:tc>
          <w:tcPr>
            <w:tcW w:w="1193" w:type="dxa"/>
            <w:tcBorders>
              <w:left w:val="nil"/>
              <w:right w:val="nil"/>
            </w:tcBorders>
            <w:shd w:val="clear" w:color="auto" w:fill="auto"/>
          </w:tcPr>
          <w:p w:rsidR="006C3F7A" w:rsidRPr="00B434A0" w:rsidRDefault="006C3F7A" w:rsidP="006C3F7A">
            <w:pPr>
              <w:pStyle w:val="acctfourfigures"/>
              <w:tabs>
                <w:tab w:val="clear" w:pos="765"/>
                <w:tab w:val="left" w:pos="439"/>
                <w:tab w:val="decimal" w:pos="709"/>
              </w:tabs>
              <w:spacing w:line="240" w:lineRule="atLeast"/>
              <w:ind w:left="-79" w:right="157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 xml:space="preserve">             -</w:t>
            </w:r>
          </w:p>
        </w:tc>
        <w:tc>
          <w:tcPr>
            <w:tcW w:w="279" w:type="dxa"/>
            <w:shd w:val="clear" w:color="auto" w:fill="auto"/>
          </w:tcPr>
          <w:p w:rsidR="006C3F7A" w:rsidRPr="002475F0" w:rsidRDefault="006C3F7A" w:rsidP="006C3F7A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5" w:type="dxa"/>
            <w:tcBorders>
              <w:left w:val="nil"/>
              <w:right w:val="nil"/>
            </w:tcBorders>
            <w:shd w:val="clear" w:color="auto" w:fill="auto"/>
          </w:tcPr>
          <w:p w:rsidR="006C3F7A" w:rsidRPr="00B434A0" w:rsidRDefault="006C3F7A" w:rsidP="006C3F7A">
            <w:pPr>
              <w:pStyle w:val="acctfourfigures"/>
              <w:tabs>
                <w:tab w:val="clear" w:pos="765"/>
                <w:tab w:val="left" w:pos="439"/>
                <w:tab w:val="decimal" w:pos="709"/>
              </w:tabs>
              <w:spacing w:line="240" w:lineRule="atLeast"/>
              <w:ind w:left="-79" w:right="157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 xml:space="preserve">             -</w:t>
            </w:r>
          </w:p>
        </w:tc>
        <w:tc>
          <w:tcPr>
            <w:tcW w:w="270" w:type="dxa"/>
            <w:shd w:val="clear" w:color="auto" w:fill="auto"/>
          </w:tcPr>
          <w:p w:rsidR="006C3F7A" w:rsidRPr="002475F0" w:rsidRDefault="006C3F7A" w:rsidP="006C3F7A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shd w:val="clear" w:color="auto" w:fill="auto"/>
          </w:tcPr>
          <w:p w:rsidR="006C3F7A" w:rsidRPr="00B434A0" w:rsidRDefault="006C3F7A" w:rsidP="006C3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434A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7329" w:rsidRPr="00D21E8C" w:rsidTr="004A688F">
        <w:trPr>
          <w:trHeight w:val="290"/>
        </w:trPr>
        <w:tc>
          <w:tcPr>
            <w:tcW w:w="3753" w:type="dxa"/>
            <w:shd w:val="clear" w:color="auto" w:fill="auto"/>
          </w:tcPr>
          <w:p w:rsidR="00937329" w:rsidRPr="00D21E8C" w:rsidRDefault="00937329" w:rsidP="0093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spacing w:val="-8"/>
                <w:sz w:val="29"/>
                <w:szCs w:val="29"/>
                <w:cs/>
              </w:rPr>
              <w:t>เงินลงทุนในบริษัทย่อย</w:t>
            </w: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auto"/>
          </w:tcPr>
          <w:p w:rsidR="00937329" w:rsidRPr="00B434A0" w:rsidRDefault="00937329" w:rsidP="00937329">
            <w:pPr>
              <w:pStyle w:val="acctfourfigures"/>
              <w:tabs>
                <w:tab w:val="clear" w:pos="765"/>
                <w:tab w:val="left" w:pos="439"/>
                <w:tab w:val="decimal" w:pos="709"/>
              </w:tabs>
              <w:spacing w:line="240" w:lineRule="atLeast"/>
              <w:ind w:left="-79" w:right="157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 xml:space="preserve">             -</w:t>
            </w:r>
          </w:p>
        </w:tc>
        <w:tc>
          <w:tcPr>
            <w:tcW w:w="236" w:type="dxa"/>
            <w:shd w:val="clear" w:color="auto" w:fill="auto"/>
          </w:tcPr>
          <w:p w:rsidR="00937329" w:rsidRPr="002475F0" w:rsidRDefault="00937329" w:rsidP="00937329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93" w:type="dxa"/>
            <w:tcBorders>
              <w:left w:val="nil"/>
              <w:right w:val="nil"/>
            </w:tcBorders>
            <w:shd w:val="clear" w:color="auto" w:fill="auto"/>
          </w:tcPr>
          <w:p w:rsidR="00937329" w:rsidRPr="00B434A0" w:rsidRDefault="00937329" w:rsidP="00937329">
            <w:pPr>
              <w:pStyle w:val="acctfourfigures"/>
              <w:tabs>
                <w:tab w:val="clear" w:pos="765"/>
                <w:tab w:val="left" w:pos="439"/>
                <w:tab w:val="decimal" w:pos="709"/>
              </w:tabs>
              <w:spacing w:line="240" w:lineRule="atLeast"/>
              <w:ind w:left="-79" w:right="157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 xml:space="preserve">             -</w:t>
            </w:r>
          </w:p>
        </w:tc>
        <w:tc>
          <w:tcPr>
            <w:tcW w:w="279" w:type="dxa"/>
            <w:shd w:val="clear" w:color="auto" w:fill="auto"/>
          </w:tcPr>
          <w:p w:rsidR="00937329" w:rsidRPr="002475F0" w:rsidRDefault="00937329" w:rsidP="00937329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5" w:type="dxa"/>
            <w:tcBorders>
              <w:left w:val="nil"/>
              <w:right w:val="nil"/>
            </w:tcBorders>
            <w:shd w:val="clear" w:color="auto" w:fill="auto"/>
          </w:tcPr>
          <w:p w:rsidR="00937329" w:rsidRPr="00B434A0" w:rsidRDefault="00937329" w:rsidP="0093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579</w:t>
            </w:r>
          </w:p>
        </w:tc>
        <w:tc>
          <w:tcPr>
            <w:tcW w:w="270" w:type="dxa"/>
            <w:shd w:val="clear" w:color="auto" w:fill="auto"/>
          </w:tcPr>
          <w:p w:rsidR="00937329" w:rsidRPr="002475F0" w:rsidRDefault="00937329" w:rsidP="00937329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shd w:val="clear" w:color="auto" w:fill="auto"/>
          </w:tcPr>
          <w:p w:rsidR="00937329" w:rsidRPr="00B434A0" w:rsidRDefault="00937329" w:rsidP="0093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579</w:t>
            </w:r>
          </w:p>
        </w:tc>
      </w:tr>
      <w:tr w:rsidR="00883B6B" w:rsidRPr="00D21E8C" w:rsidTr="004A688F">
        <w:trPr>
          <w:trHeight w:val="290"/>
        </w:trPr>
        <w:tc>
          <w:tcPr>
            <w:tcW w:w="3753" w:type="dxa"/>
            <w:shd w:val="clear" w:color="auto" w:fill="auto"/>
          </w:tcPr>
          <w:p w:rsidR="00883B6B" w:rsidRPr="002475F0" w:rsidRDefault="00883B6B" w:rsidP="0088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pacing w:val="-8"/>
                <w:sz w:val="29"/>
                <w:szCs w:val="29"/>
                <w:cs/>
              </w:rPr>
            </w:pPr>
            <w:r w:rsidRPr="004C4DE8">
              <w:rPr>
                <w:rFonts w:asciiTheme="majorBidi" w:hAnsiTheme="majorBidi" w:cstheme="majorBidi"/>
                <w:sz w:val="29"/>
                <w:szCs w:val="29"/>
                <w:cs/>
              </w:rPr>
              <w:t>ยอดขาดทุน</w:t>
            </w:r>
            <w:r w:rsidR="00A320FC">
              <w:rPr>
                <w:rFonts w:asciiTheme="majorBidi" w:hAnsiTheme="majorBidi" w:cstheme="majorBidi" w:hint="cs"/>
                <w:sz w:val="29"/>
                <w:szCs w:val="29"/>
                <w:cs/>
              </w:rPr>
              <w:t>ทางภาษี</w:t>
            </w:r>
            <w:r w:rsidRPr="004C4DE8">
              <w:rPr>
                <w:rFonts w:asciiTheme="majorBidi" w:hAnsiTheme="majorBidi" w:cstheme="majorBidi"/>
                <w:sz w:val="29"/>
                <w:szCs w:val="29"/>
                <w:cs/>
              </w:rPr>
              <w:t>ยกไป</w:t>
            </w:r>
          </w:p>
        </w:tc>
        <w:tc>
          <w:tcPr>
            <w:tcW w:w="11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3B6B" w:rsidRPr="00B93EF5" w:rsidRDefault="00692C14" w:rsidP="00937329">
            <w:pPr>
              <w:pStyle w:val="acctfourfigures"/>
              <w:tabs>
                <w:tab w:val="clear" w:pos="765"/>
              </w:tabs>
              <w:spacing w:line="240" w:lineRule="atLeast"/>
              <w:ind w:left="-79" w:right="-328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</w:t>
            </w:r>
            <w:r w:rsidR="009B62B5">
              <w:rPr>
                <w:rFonts w:ascii="Angsana New" w:hAnsi="Angsana New" w:cs="Angsana New"/>
                <w:sz w:val="30"/>
                <w:szCs w:val="30"/>
                <w:lang w:eastAsia="en-GB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9B62B5">
              <w:rPr>
                <w:rFonts w:ascii="Angsana New" w:hAnsi="Angsana New" w:cs="Angsana New"/>
                <w:sz w:val="30"/>
                <w:szCs w:val="30"/>
                <w:lang w:eastAsia="en-GB"/>
              </w:rPr>
              <w:t>396</w:t>
            </w:r>
          </w:p>
        </w:tc>
        <w:tc>
          <w:tcPr>
            <w:tcW w:w="236" w:type="dxa"/>
            <w:shd w:val="clear" w:color="auto" w:fill="auto"/>
          </w:tcPr>
          <w:p w:rsidR="00883B6B" w:rsidRPr="002475F0" w:rsidRDefault="00883B6B" w:rsidP="00883B6B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3B6B" w:rsidRPr="00B434A0" w:rsidRDefault="00883B6B" w:rsidP="00883B6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36,368</w:t>
            </w:r>
          </w:p>
        </w:tc>
        <w:tc>
          <w:tcPr>
            <w:tcW w:w="279" w:type="dxa"/>
            <w:shd w:val="clear" w:color="auto" w:fill="auto"/>
          </w:tcPr>
          <w:p w:rsidR="00883B6B" w:rsidRPr="002475F0" w:rsidRDefault="00883B6B" w:rsidP="00883B6B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3B6B" w:rsidRPr="002475F0" w:rsidRDefault="000E2820" w:rsidP="00883B6B">
            <w:pPr>
              <w:pStyle w:val="acctfourfigures"/>
              <w:tabs>
                <w:tab w:val="clear" w:pos="765"/>
                <w:tab w:val="left" w:pos="495"/>
                <w:tab w:val="center" w:pos="550"/>
                <w:tab w:val="left" w:pos="946"/>
              </w:tabs>
              <w:spacing w:line="240" w:lineRule="atLeast"/>
              <w:ind w:left="-79" w:right="-467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55</w:t>
            </w:r>
            <w:r w:rsidR="00692C14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279</w:t>
            </w:r>
          </w:p>
        </w:tc>
        <w:tc>
          <w:tcPr>
            <w:tcW w:w="270" w:type="dxa"/>
            <w:shd w:val="clear" w:color="auto" w:fill="auto"/>
          </w:tcPr>
          <w:p w:rsidR="00883B6B" w:rsidRPr="002475F0" w:rsidRDefault="00883B6B" w:rsidP="00883B6B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3B6B" w:rsidRPr="00B434A0" w:rsidRDefault="00883B6B" w:rsidP="0088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434A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3B6B" w:rsidRPr="00D21E8C" w:rsidTr="004A688F">
        <w:trPr>
          <w:trHeight w:val="290"/>
        </w:trPr>
        <w:tc>
          <w:tcPr>
            <w:tcW w:w="3753" w:type="dxa"/>
            <w:shd w:val="clear" w:color="auto" w:fill="auto"/>
          </w:tcPr>
          <w:p w:rsidR="00883B6B" w:rsidRPr="00AC12D7" w:rsidRDefault="00883B6B" w:rsidP="0088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AC12D7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83B6B" w:rsidRPr="00D84541" w:rsidRDefault="00692C14" w:rsidP="00883B6B">
            <w:pPr>
              <w:pStyle w:val="acctfourfigures"/>
              <w:tabs>
                <w:tab w:val="clear" w:pos="765"/>
              </w:tabs>
              <w:spacing w:line="240" w:lineRule="auto"/>
              <w:ind w:left="-10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9B62B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</w:t>
            </w:r>
            <w:r w:rsidR="009939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9B62B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634</w:t>
            </w:r>
          </w:p>
        </w:tc>
        <w:tc>
          <w:tcPr>
            <w:tcW w:w="236" w:type="dxa"/>
            <w:shd w:val="clear" w:color="auto" w:fill="auto"/>
          </w:tcPr>
          <w:p w:rsidR="00883B6B" w:rsidRPr="00D84541" w:rsidRDefault="00883B6B" w:rsidP="00883B6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83B6B" w:rsidRPr="00E50CB6" w:rsidRDefault="00883B6B" w:rsidP="00883B6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36,368</w:t>
            </w:r>
          </w:p>
        </w:tc>
        <w:tc>
          <w:tcPr>
            <w:tcW w:w="279" w:type="dxa"/>
            <w:shd w:val="clear" w:color="auto" w:fill="auto"/>
          </w:tcPr>
          <w:p w:rsidR="00883B6B" w:rsidRPr="00D84541" w:rsidRDefault="00883B6B" w:rsidP="00883B6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83B6B" w:rsidRPr="00D84541" w:rsidRDefault="000E2820" w:rsidP="00883B6B">
            <w:pPr>
              <w:pStyle w:val="acctfourfigures"/>
              <w:tabs>
                <w:tab w:val="clear" w:pos="765"/>
                <w:tab w:val="left" w:pos="495"/>
                <w:tab w:val="center" w:pos="550"/>
                <w:tab w:val="left" w:pos="906"/>
              </w:tabs>
              <w:spacing w:line="240" w:lineRule="atLeast"/>
              <w:ind w:left="-79" w:right="-46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95</w:t>
            </w:r>
            <w:r w:rsidR="00692C14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858</w:t>
            </w:r>
          </w:p>
        </w:tc>
        <w:tc>
          <w:tcPr>
            <w:tcW w:w="270" w:type="dxa"/>
            <w:shd w:val="clear" w:color="auto" w:fill="auto"/>
          </w:tcPr>
          <w:p w:rsidR="00883B6B" w:rsidRPr="00D84541" w:rsidRDefault="00883B6B" w:rsidP="00883B6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83B6B" w:rsidRPr="004A52C2" w:rsidRDefault="00883B6B" w:rsidP="0088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2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40</w:t>
            </w:r>
            <w:r w:rsidRPr="004A52C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A52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579</w:t>
            </w:r>
          </w:p>
        </w:tc>
      </w:tr>
    </w:tbl>
    <w:p w:rsidR="008E424F" w:rsidRPr="00993CB2" w:rsidRDefault="008E424F" w:rsidP="0038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D752D" w:rsidRDefault="00E21215" w:rsidP="00883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E21215">
        <w:rPr>
          <w:rFonts w:ascii="Angsana New" w:hAnsi="Angsana New"/>
          <w:spacing w:val="-4"/>
          <w:sz w:val="30"/>
          <w:szCs w:val="30"/>
          <w:cs/>
        </w:rPr>
        <w:t>ขาดทุนทางภาษีข้างต้นของกลุ่มบริษัทจะสิ้นอายุใน</w:t>
      </w:r>
      <w:r w:rsidRPr="00830C24">
        <w:rPr>
          <w:rFonts w:ascii="Angsana New" w:hAnsi="Angsana New"/>
          <w:spacing w:val="-4"/>
          <w:sz w:val="30"/>
          <w:szCs w:val="30"/>
          <w:cs/>
        </w:rPr>
        <w:t>ระหว่างปี 2562 ถึง 2567 กลุ่ม</w:t>
      </w:r>
      <w:r w:rsidRPr="00E21215">
        <w:rPr>
          <w:rFonts w:ascii="Angsana New" w:hAnsi="Angsana New"/>
          <w:spacing w:val="-4"/>
          <w:sz w:val="30"/>
          <w:szCs w:val="30"/>
          <w:cs/>
        </w:rPr>
        <w:t>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</w:t>
      </w:r>
      <w:r w:rsidR="00466B41">
        <w:rPr>
          <w:rFonts w:ascii="Angsana New" w:hAnsi="Angsana New"/>
          <w:spacing w:val="-4"/>
          <w:sz w:val="30"/>
          <w:szCs w:val="30"/>
        </w:rPr>
        <w:t xml:space="preserve">     </w:t>
      </w:r>
      <w:r w:rsidRPr="00E21215">
        <w:rPr>
          <w:rFonts w:ascii="Angsana New" w:hAnsi="Angsana New"/>
          <w:spacing w:val="-4"/>
          <w:sz w:val="30"/>
          <w:szCs w:val="30"/>
          <w:cs/>
        </w:rPr>
        <w:t>เพียงพอที่จะใช้ประโยชน์ทางภาษีดังกล่าว</w:t>
      </w:r>
    </w:p>
    <w:p w:rsidR="00D077B9" w:rsidRPr="00993CB2" w:rsidRDefault="00D077B9" w:rsidP="00883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283D09" w:rsidRPr="00283D09" w:rsidRDefault="00283D09" w:rsidP="00283D09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283D09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:rsidR="00283D09" w:rsidRPr="00993CB2" w:rsidRDefault="00283D09" w:rsidP="00283D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:rsidR="00283D09" w:rsidRDefault="00283D09" w:rsidP="00283D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830C24">
        <w:rPr>
          <w:rFonts w:ascii="Angsana New" w:hAnsi="Angsana New"/>
          <w:sz w:val="30"/>
          <w:szCs w:val="30"/>
          <w:cs/>
        </w:rPr>
        <w:t>เมื่อวันที่</w:t>
      </w:r>
      <w:r w:rsidRPr="00830C24">
        <w:rPr>
          <w:rFonts w:ascii="Angsana New" w:hAnsi="Angsana New"/>
          <w:sz w:val="30"/>
          <w:szCs w:val="30"/>
        </w:rPr>
        <w:t xml:space="preserve"> 5 </w:t>
      </w:r>
      <w:r w:rsidRPr="00830C24">
        <w:rPr>
          <w:rFonts w:ascii="Angsana New" w:hAnsi="Angsana New"/>
          <w:sz w:val="30"/>
          <w:szCs w:val="30"/>
          <w:cs/>
        </w:rPr>
        <w:t>เมษายน</w:t>
      </w:r>
      <w:r w:rsidRPr="00830C24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830C24">
        <w:rPr>
          <w:rFonts w:ascii="Angsana New" w:hAnsi="Angsana New"/>
          <w:sz w:val="30"/>
          <w:szCs w:val="30"/>
        </w:rPr>
        <w:t xml:space="preserve">2562 </w:t>
      </w:r>
      <w:r w:rsidRPr="00830C24">
        <w:rPr>
          <w:rFonts w:ascii="Angsana New" w:hAnsi="Angsana New"/>
          <w:sz w:val="30"/>
          <w:szCs w:val="30"/>
          <w:cs/>
        </w:rPr>
        <w:t>พระราชบัญญัติคุ้มครองแรงงานได้ถูกปรับปรุง</w:t>
      </w:r>
      <w:r w:rsidRPr="00830C24">
        <w:rPr>
          <w:rFonts w:ascii="Angsana New" w:hAnsi="Angsana New" w:hint="cs"/>
          <w:sz w:val="30"/>
          <w:szCs w:val="30"/>
          <w:cs/>
        </w:rPr>
        <w:t>และกำหนด</w:t>
      </w:r>
      <w:r w:rsidRPr="00830C24">
        <w:rPr>
          <w:rFonts w:ascii="Angsana New" w:hAnsi="Angsana New"/>
          <w:sz w:val="30"/>
          <w:szCs w:val="30"/>
          <w:cs/>
        </w:rPr>
        <w:t xml:space="preserve">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830C24">
        <w:rPr>
          <w:rFonts w:ascii="Angsana New" w:hAnsi="Angsana New"/>
          <w:sz w:val="30"/>
          <w:szCs w:val="30"/>
        </w:rPr>
        <w:t>20</w:t>
      </w:r>
      <w:r w:rsidRPr="00830C24">
        <w:rPr>
          <w:rFonts w:ascii="Angsana New" w:hAnsi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830C24">
        <w:rPr>
          <w:rFonts w:ascii="Angsana New" w:hAnsi="Angsana New"/>
          <w:sz w:val="30"/>
          <w:szCs w:val="30"/>
        </w:rPr>
        <w:t>400</w:t>
      </w:r>
      <w:r w:rsidRPr="00830C24">
        <w:rPr>
          <w:rFonts w:ascii="Angsana New" w:hAnsi="Angsana New"/>
          <w:sz w:val="30"/>
          <w:szCs w:val="30"/>
          <w:cs/>
        </w:rPr>
        <w:t xml:space="preserve"> วัน</w:t>
      </w:r>
      <w:r w:rsidR="009A00C3" w:rsidRPr="00830C24">
        <w:rPr>
          <w:rFonts w:ascii="Angsana New" w:hAnsi="Angsana New" w:hint="cs"/>
          <w:sz w:val="30"/>
          <w:szCs w:val="30"/>
          <w:cs/>
        </w:rPr>
        <w:t xml:space="preserve"> </w:t>
      </w:r>
      <w:r w:rsidR="00353A52" w:rsidRPr="00830C24">
        <w:rPr>
          <w:rFonts w:ascii="Angsana New" w:hAnsi="Angsana New" w:hint="cs"/>
          <w:sz w:val="30"/>
          <w:szCs w:val="30"/>
          <w:cs/>
        </w:rPr>
        <w:t>กลุ่ม</w:t>
      </w:r>
      <w:r w:rsidRPr="00830C24">
        <w:rPr>
          <w:rFonts w:ascii="Angsana New" w:hAnsi="Angsana New"/>
          <w:sz w:val="30"/>
          <w:szCs w:val="30"/>
          <w:cs/>
        </w:rPr>
        <w:t>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</w:t>
      </w:r>
      <w:r w:rsidRPr="00830C24">
        <w:rPr>
          <w:rFonts w:ascii="Angsana New" w:hAnsi="Angsana New" w:hint="cs"/>
          <w:sz w:val="30"/>
          <w:szCs w:val="30"/>
          <w:cs/>
        </w:rPr>
        <w:t>สาม</w:t>
      </w:r>
      <w:r w:rsidRPr="00830C24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830C24">
        <w:rPr>
          <w:rFonts w:ascii="Angsana New" w:hAnsi="Angsana New"/>
          <w:sz w:val="30"/>
          <w:szCs w:val="30"/>
          <w:cs/>
        </w:rPr>
        <w:t xml:space="preserve">ปี </w:t>
      </w:r>
      <w:r w:rsidRPr="00830C24">
        <w:rPr>
          <w:rFonts w:ascii="Angsana New" w:hAnsi="Angsana New"/>
          <w:sz w:val="30"/>
          <w:szCs w:val="30"/>
        </w:rPr>
        <w:t>2562</w:t>
      </w:r>
      <w:r w:rsidRPr="00830C24">
        <w:rPr>
          <w:rFonts w:ascii="Angsana New" w:hAnsi="Angsana New"/>
          <w:sz w:val="30"/>
          <w:szCs w:val="30"/>
          <w:cs/>
        </w:rPr>
        <w:t xml:space="preserve"> จากการแก้ไขโครงการดังกล่าวทำให้</w:t>
      </w:r>
      <w:r w:rsidR="00353A52" w:rsidRPr="00830C24">
        <w:rPr>
          <w:rFonts w:ascii="Angsana New" w:hAnsi="Angsana New"/>
          <w:sz w:val="30"/>
          <w:szCs w:val="30"/>
          <w:cs/>
        </w:rPr>
        <w:br/>
      </w:r>
      <w:r w:rsidRPr="00830C24">
        <w:rPr>
          <w:rFonts w:ascii="Angsana New" w:hAnsi="Angsana New"/>
          <w:sz w:val="30"/>
          <w:szCs w:val="30"/>
          <w:cs/>
        </w:rPr>
        <w:t>กลุ่มบริษัทรับรู้ประมาณการหนี้สินผลประโยชน์เมื่อเกษียณอายุ ณ วันที่</w:t>
      </w:r>
      <w:r w:rsidRPr="00830C24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830C24">
        <w:rPr>
          <w:rFonts w:ascii="Angsana New" w:hAnsi="Angsana New"/>
          <w:sz w:val="30"/>
          <w:szCs w:val="30"/>
        </w:rPr>
        <w:t xml:space="preserve">30 </w:t>
      </w:r>
      <w:r w:rsidRPr="00830C24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830C24">
        <w:rPr>
          <w:rFonts w:ascii="Angsana New" w:hAnsi="Angsana New"/>
          <w:sz w:val="30"/>
          <w:szCs w:val="30"/>
        </w:rPr>
        <w:t>2562</w:t>
      </w:r>
      <w:r w:rsidRPr="00830C24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830C24">
        <w:rPr>
          <w:rFonts w:ascii="Angsana New" w:hAnsi="Angsana New"/>
          <w:sz w:val="30"/>
          <w:szCs w:val="30"/>
          <w:cs/>
        </w:rPr>
        <w:t>และต้นทุนบริการ</w:t>
      </w:r>
      <w:r w:rsidR="00353A52" w:rsidRPr="00830C24">
        <w:rPr>
          <w:rFonts w:ascii="Angsana New" w:hAnsi="Angsana New"/>
          <w:sz w:val="30"/>
          <w:szCs w:val="30"/>
          <w:cs/>
        </w:rPr>
        <w:br/>
      </w:r>
      <w:r w:rsidRPr="00830C24">
        <w:rPr>
          <w:rFonts w:ascii="Angsana New" w:hAnsi="Angsana New"/>
          <w:sz w:val="30"/>
          <w:szCs w:val="30"/>
          <w:cs/>
        </w:rPr>
        <w:t>ในอดีตเพิ่มขึ้นสำหรับงวดสามเดือนและ</w:t>
      </w:r>
      <w:r w:rsidRPr="00830C24">
        <w:rPr>
          <w:rFonts w:ascii="Angsana New" w:hAnsi="Angsana New" w:hint="cs"/>
          <w:sz w:val="30"/>
          <w:szCs w:val="30"/>
          <w:cs/>
        </w:rPr>
        <w:t>เก้า</w:t>
      </w:r>
      <w:r w:rsidRPr="00830C24">
        <w:rPr>
          <w:rFonts w:ascii="Angsana New" w:hAnsi="Angsana New"/>
          <w:sz w:val="30"/>
          <w:szCs w:val="30"/>
          <w:cs/>
        </w:rPr>
        <w:t>เดือนสิ้นสุดวันเดียวกันในงบการเงิน</w:t>
      </w:r>
      <w:r w:rsidR="009D1654" w:rsidRPr="00830C2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830C24">
        <w:rPr>
          <w:rFonts w:ascii="Angsana New" w:hAnsi="Angsana New"/>
          <w:sz w:val="30"/>
          <w:szCs w:val="30"/>
          <w:cs/>
        </w:rPr>
        <w:t>จำนว</w:t>
      </w:r>
      <w:r w:rsidR="009D1654" w:rsidRPr="00830C24">
        <w:rPr>
          <w:rFonts w:ascii="Angsana New" w:hAnsi="Angsana New" w:hint="cs"/>
          <w:sz w:val="30"/>
          <w:szCs w:val="30"/>
          <w:cs/>
        </w:rPr>
        <w:t>น</w:t>
      </w:r>
      <w:r w:rsidR="009D1654" w:rsidRPr="00830C24">
        <w:rPr>
          <w:rFonts w:ascii="Angsana New" w:hAnsi="Angsana New"/>
          <w:sz w:val="30"/>
          <w:szCs w:val="30"/>
        </w:rPr>
        <w:t xml:space="preserve"> </w:t>
      </w:r>
      <w:r w:rsidR="006E75C5" w:rsidRPr="006E75C5">
        <w:rPr>
          <w:rFonts w:ascii="Angsana New" w:hAnsi="Angsana New"/>
          <w:sz w:val="30"/>
          <w:szCs w:val="30"/>
        </w:rPr>
        <w:t>13.87</w:t>
      </w:r>
      <w:r w:rsidRPr="006E75C5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6E75C5">
        <w:rPr>
          <w:rFonts w:ascii="Angsana New" w:hAnsi="Angsana New"/>
          <w:sz w:val="30"/>
          <w:szCs w:val="30"/>
          <w:cs/>
        </w:rPr>
        <w:t>ล้านบาท</w:t>
      </w:r>
    </w:p>
    <w:p w:rsidR="00993CB2" w:rsidRDefault="00993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:rsidR="00193364" w:rsidRPr="00830C24" w:rsidRDefault="00193364" w:rsidP="00283D09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830C24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</w:t>
      </w:r>
    </w:p>
    <w:p w:rsidR="00193364" w:rsidRPr="00830C24" w:rsidRDefault="00193364" w:rsidP="0019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8"/>
        <w:gridCol w:w="1620"/>
        <w:gridCol w:w="270"/>
        <w:gridCol w:w="1530"/>
      </w:tblGrid>
      <w:tr w:rsidR="006D53C1" w:rsidRPr="00830C24" w:rsidTr="00993CB2">
        <w:trPr>
          <w:tblHeader/>
        </w:trPr>
        <w:tc>
          <w:tcPr>
            <w:tcW w:w="5688" w:type="dxa"/>
            <w:vAlign w:val="bottom"/>
          </w:tcPr>
          <w:p w:rsidR="006D53C1" w:rsidRPr="00830C24" w:rsidRDefault="006D53C1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:rsidR="006D53C1" w:rsidRPr="00830C24" w:rsidRDefault="006D53C1" w:rsidP="009D1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30C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D53C1" w:rsidRPr="00830C24" w:rsidTr="00993CB2">
        <w:trPr>
          <w:tblHeader/>
        </w:trPr>
        <w:tc>
          <w:tcPr>
            <w:tcW w:w="5688" w:type="dxa"/>
            <w:vAlign w:val="bottom"/>
          </w:tcPr>
          <w:p w:rsidR="006D53C1" w:rsidRPr="00830C24" w:rsidRDefault="006D53C1" w:rsidP="00462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30C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30C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830C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620" w:type="dxa"/>
            <w:vAlign w:val="bottom"/>
          </w:tcPr>
          <w:p w:rsidR="006D53C1" w:rsidRPr="00830C24" w:rsidRDefault="006D53C1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24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vAlign w:val="bottom"/>
          </w:tcPr>
          <w:p w:rsidR="006D53C1" w:rsidRPr="00830C24" w:rsidRDefault="006D53C1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6D53C1" w:rsidRPr="00830C24" w:rsidRDefault="006D53C1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24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</w:tr>
      <w:tr w:rsidR="006D53C1" w:rsidRPr="00830C24" w:rsidTr="00993CB2">
        <w:trPr>
          <w:tblHeader/>
        </w:trPr>
        <w:tc>
          <w:tcPr>
            <w:tcW w:w="5688" w:type="dxa"/>
            <w:vAlign w:val="bottom"/>
          </w:tcPr>
          <w:p w:rsidR="006D53C1" w:rsidRPr="00830C24" w:rsidRDefault="006D53C1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:rsidR="006D53C1" w:rsidRPr="00830C24" w:rsidRDefault="006D53C1" w:rsidP="009D1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92"/>
                <w:tab w:val="left" w:pos="364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30C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53C1" w:rsidRPr="00830C24" w:rsidTr="00993CB2">
        <w:tc>
          <w:tcPr>
            <w:tcW w:w="5688" w:type="dxa"/>
          </w:tcPr>
          <w:p w:rsidR="006D53C1" w:rsidRPr="00830C24" w:rsidRDefault="006D53C1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0C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ข้อมูลตามส่วนงานภูมิศาสตร์</w:t>
            </w:r>
          </w:p>
        </w:tc>
        <w:tc>
          <w:tcPr>
            <w:tcW w:w="1620" w:type="dxa"/>
            <w:vAlign w:val="bottom"/>
          </w:tcPr>
          <w:p w:rsidR="006D53C1" w:rsidRPr="00830C24" w:rsidRDefault="006D53C1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D53C1" w:rsidRPr="00830C24" w:rsidRDefault="006D53C1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6D53C1" w:rsidRPr="00830C24" w:rsidRDefault="006D53C1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3C1" w:rsidRPr="00830C24" w:rsidTr="00993CB2">
        <w:tc>
          <w:tcPr>
            <w:tcW w:w="5688" w:type="dxa"/>
          </w:tcPr>
          <w:p w:rsidR="006D53C1" w:rsidRPr="00830C24" w:rsidRDefault="006D53C1" w:rsidP="006D5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24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620" w:type="dxa"/>
            <w:vAlign w:val="bottom"/>
          </w:tcPr>
          <w:p w:rsidR="006D53C1" w:rsidRPr="00B17B35" w:rsidRDefault="006D53C1" w:rsidP="00895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7B35">
              <w:rPr>
                <w:rFonts w:asciiTheme="majorBidi" w:hAnsiTheme="majorBidi" w:cstheme="majorBidi"/>
                <w:sz w:val="30"/>
                <w:szCs w:val="30"/>
              </w:rPr>
              <w:t xml:space="preserve">     51</w:t>
            </w:r>
            <w:r w:rsidR="007E5B52" w:rsidRPr="00B17B3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17B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E5B52" w:rsidRPr="00B17B35">
              <w:rPr>
                <w:rFonts w:asciiTheme="majorBidi" w:hAnsiTheme="majorBidi" w:cstheme="majorBidi"/>
                <w:sz w:val="30"/>
                <w:szCs w:val="30"/>
              </w:rPr>
              <w:t>371</w:t>
            </w:r>
          </w:p>
        </w:tc>
        <w:tc>
          <w:tcPr>
            <w:tcW w:w="270" w:type="dxa"/>
          </w:tcPr>
          <w:p w:rsidR="006D53C1" w:rsidRPr="00605DCF" w:rsidRDefault="006D53C1" w:rsidP="006D5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:rsidR="006D53C1" w:rsidRPr="00B17B35" w:rsidRDefault="006D53C1" w:rsidP="0089557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17B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="00B17B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91</w:t>
            </w:r>
            <w:r w:rsidRPr="00B17B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bookmarkStart w:id="0" w:name="_GoBack"/>
            <w:bookmarkEnd w:id="0"/>
            <w:r w:rsidR="00B17B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077</w:t>
            </w:r>
          </w:p>
        </w:tc>
      </w:tr>
      <w:tr w:rsidR="006D53C1" w:rsidRPr="00830C24" w:rsidTr="00993CB2">
        <w:tc>
          <w:tcPr>
            <w:tcW w:w="5688" w:type="dxa"/>
          </w:tcPr>
          <w:p w:rsidR="006D53C1" w:rsidRPr="00830C24" w:rsidRDefault="006D53C1" w:rsidP="006D5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2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6D53C1" w:rsidRPr="00B17B35" w:rsidRDefault="00895577" w:rsidP="00895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7B35">
              <w:rPr>
                <w:rFonts w:asciiTheme="majorBidi" w:hAnsiTheme="majorBidi" w:cstheme="majorBidi"/>
                <w:sz w:val="30"/>
                <w:szCs w:val="30"/>
              </w:rPr>
              <w:t xml:space="preserve">                </w:t>
            </w:r>
            <w:r w:rsidR="000D2C3E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6D53C1" w:rsidRPr="00B17B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D2C3E"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  <w:tc>
          <w:tcPr>
            <w:tcW w:w="270" w:type="dxa"/>
          </w:tcPr>
          <w:p w:rsidR="006D53C1" w:rsidRPr="00605DCF" w:rsidRDefault="006D53C1" w:rsidP="006D5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6D53C1" w:rsidRPr="00B17B35" w:rsidRDefault="006D53C1" w:rsidP="0089557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17B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35,347</w:t>
            </w:r>
          </w:p>
        </w:tc>
      </w:tr>
      <w:tr w:rsidR="006D53C1" w:rsidRPr="00830C24" w:rsidTr="00993CB2">
        <w:tc>
          <w:tcPr>
            <w:tcW w:w="5688" w:type="dxa"/>
          </w:tcPr>
          <w:p w:rsidR="006D53C1" w:rsidRPr="00830C24" w:rsidRDefault="006D53C1" w:rsidP="006D5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0C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D53C1" w:rsidRPr="00B17B35" w:rsidRDefault="00895577" w:rsidP="00895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7B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</w:t>
            </w:r>
            <w:r w:rsidR="006D53C1" w:rsidRPr="00B17B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0D2C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 w:rsidR="006D53C1" w:rsidRPr="00B17B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D2C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844</w:t>
            </w:r>
          </w:p>
        </w:tc>
        <w:tc>
          <w:tcPr>
            <w:tcW w:w="270" w:type="dxa"/>
          </w:tcPr>
          <w:p w:rsidR="006D53C1" w:rsidRPr="00605DCF" w:rsidRDefault="006D53C1" w:rsidP="006D5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6D53C1" w:rsidRPr="00B17B35" w:rsidRDefault="006D53C1" w:rsidP="0089557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17B3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17B35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B17B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7B35">
              <w:rPr>
                <w:rFonts w:asciiTheme="majorBidi" w:hAnsiTheme="majorBidi" w:cstheme="majorBidi"/>
                <w:sz w:val="30"/>
                <w:szCs w:val="30"/>
              </w:rPr>
              <w:t>424</w:t>
            </w:r>
          </w:p>
        </w:tc>
      </w:tr>
    </w:tbl>
    <w:p w:rsidR="009D1654" w:rsidRPr="00830C24" w:rsidRDefault="009D1654" w:rsidP="0019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8"/>
        <w:gridCol w:w="1620"/>
        <w:gridCol w:w="270"/>
        <w:gridCol w:w="1530"/>
      </w:tblGrid>
      <w:tr w:rsidR="006D53C1" w:rsidRPr="00830C24" w:rsidTr="00993CB2">
        <w:trPr>
          <w:tblHeader/>
        </w:trPr>
        <w:tc>
          <w:tcPr>
            <w:tcW w:w="5688" w:type="dxa"/>
            <w:vAlign w:val="bottom"/>
          </w:tcPr>
          <w:p w:rsidR="006D53C1" w:rsidRPr="00830C24" w:rsidRDefault="006D53C1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:rsidR="006D53C1" w:rsidRPr="00830C24" w:rsidRDefault="006D53C1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30C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D53C1" w:rsidRPr="00830C24" w:rsidTr="00993CB2">
        <w:trPr>
          <w:tblHeader/>
        </w:trPr>
        <w:tc>
          <w:tcPr>
            <w:tcW w:w="5688" w:type="dxa"/>
            <w:vAlign w:val="bottom"/>
          </w:tcPr>
          <w:p w:rsidR="006D53C1" w:rsidRPr="00830C24" w:rsidRDefault="006D53C1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30C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830C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30C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30C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830C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620" w:type="dxa"/>
            <w:vAlign w:val="bottom"/>
          </w:tcPr>
          <w:p w:rsidR="006D53C1" w:rsidRPr="00830C24" w:rsidRDefault="006D53C1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C24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vAlign w:val="bottom"/>
          </w:tcPr>
          <w:p w:rsidR="006D53C1" w:rsidRPr="00830C24" w:rsidRDefault="006D53C1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6D53C1" w:rsidRPr="00830C24" w:rsidRDefault="006D53C1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24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</w:tr>
      <w:tr w:rsidR="006D53C1" w:rsidRPr="00830C24" w:rsidTr="00993CB2">
        <w:trPr>
          <w:tblHeader/>
        </w:trPr>
        <w:tc>
          <w:tcPr>
            <w:tcW w:w="5688" w:type="dxa"/>
            <w:vAlign w:val="bottom"/>
          </w:tcPr>
          <w:p w:rsidR="006D53C1" w:rsidRPr="00830C24" w:rsidRDefault="006D53C1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:rsidR="006D53C1" w:rsidRPr="00830C24" w:rsidRDefault="006D53C1" w:rsidP="00D14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92"/>
                <w:tab w:val="left" w:pos="364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30C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53C1" w:rsidRPr="00830C24" w:rsidTr="00993CB2">
        <w:tc>
          <w:tcPr>
            <w:tcW w:w="5688" w:type="dxa"/>
          </w:tcPr>
          <w:p w:rsidR="006D53C1" w:rsidRPr="00830C24" w:rsidRDefault="006D53C1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0C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ข้อมูลตามส่วนงานภูมิศาสตร์</w:t>
            </w:r>
          </w:p>
        </w:tc>
        <w:tc>
          <w:tcPr>
            <w:tcW w:w="1620" w:type="dxa"/>
            <w:vAlign w:val="bottom"/>
          </w:tcPr>
          <w:p w:rsidR="006D53C1" w:rsidRPr="00830C24" w:rsidRDefault="006D53C1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D53C1" w:rsidRPr="00830C24" w:rsidRDefault="006D53C1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6D53C1" w:rsidRPr="00830C24" w:rsidRDefault="006D53C1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3C1" w:rsidRPr="00830C24" w:rsidTr="00993CB2">
        <w:tc>
          <w:tcPr>
            <w:tcW w:w="5688" w:type="dxa"/>
          </w:tcPr>
          <w:p w:rsidR="006D53C1" w:rsidRPr="00830C24" w:rsidRDefault="006D53C1" w:rsidP="00462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24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620" w:type="dxa"/>
            <w:vAlign w:val="bottom"/>
          </w:tcPr>
          <w:p w:rsidR="006D53C1" w:rsidRPr="00B17B35" w:rsidRDefault="006D53C1" w:rsidP="00895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7B35">
              <w:rPr>
                <w:rFonts w:asciiTheme="majorBidi" w:hAnsiTheme="majorBidi" w:cstheme="majorBidi"/>
                <w:sz w:val="30"/>
                <w:szCs w:val="30"/>
              </w:rPr>
              <w:t>1,47</w:t>
            </w:r>
            <w:r w:rsidR="007E5B52" w:rsidRPr="00B17B3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17B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E5B52" w:rsidRPr="00B17B35">
              <w:rPr>
                <w:rFonts w:asciiTheme="majorBidi" w:hAnsiTheme="majorBidi" w:cstheme="majorBidi"/>
                <w:sz w:val="30"/>
                <w:szCs w:val="30"/>
              </w:rPr>
              <w:t>735</w:t>
            </w:r>
          </w:p>
        </w:tc>
        <w:tc>
          <w:tcPr>
            <w:tcW w:w="270" w:type="dxa"/>
          </w:tcPr>
          <w:p w:rsidR="006D53C1" w:rsidRPr="00830C24" w:rsidRDefault="006D53C1" w:rsidP="00462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6D53C1" w:rsidRPr="00830C24" w:rsidRDefault="00895577" w:rsidP="0089557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6D53C1" w:rsidRPr="00830C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1,807,664</w:t>
            </w:r>
          </w:p>
        </w:tc>
      </w:tr>
      <w:tr w:rsidR="006D53C1" w:rsidRPr="00830C24" w:rsidTr="00993CB2">
        <w:tc>
          <w:tcPr>
            <w:tcW w:w="5688" w:type="dxa"/>
          </w:tcPr>
          <w:p w:rsidR="006D53C1" w:rsidRPr="00830C24" w:rsidRDefault="006D53C1" w:rsidP="00462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C2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6D53C1" w:rsidRPr="00B17B35" w:rsidRDefault="00B17B35" w:rsidP="00895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7B35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6D53C1" w:rsidRPr="00B17B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7B35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  <w:tc>
          <w:tcPr>
            <w:tcW w:w="270" w:type="dxa"/>
          </w:tcPr>
          <w:p w:rsidR="006D53C1" w:rsidRPr="00830C24" w:rsidRDefault="006D53C1" w:rsidP="00462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6D53C1" w:rsidRPr="00830C24" w:rsidRDefault="006D53C1" w:rsidP="0089557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30C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113,704</w:t>
            </w:r>
          </w:p>
        </w:tc>
      </w:tr>
      <w:tr w:rsidR="006D53C1" w:rsidRPr="004620AA" w:rsidTr="00993CB2">
        <w:tc>
          <w:tcPr>
            <w:tcW w:w="5688" w:type="dxa"/>
          </w:tcPr>
          <w:p w:rsidR="006D53C1" w:rsidRPr="00830C24" w:rsidRDefault="006D53C1" w:rsidP="00462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0C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D53C1" w:rsidRPr="00830C24" w:rsidRDefault="006D53C1" w:rsidP="00895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</w:t>
            </w:r>
            <w:r w:rsidR="00605D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05D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052</w:t>
            </w:r>
          </w:p>
        </w:tc>
        <w:tc>
          <w:tcPr>
            <w:tcW w:w="270" w:type="dxa"/>
          </w:tcPr>
          <w:p w:rsidR="006D53C1" w:rsidRPr="00830C24" w:rsidRDefault="006D53C1" w:rsidP="00462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6D53C1" w:rsidRPr="00830C24" w:rsidRDefault="006D53C1" w:rsidP="0089557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  <w:r w:rsidRPr="00830C24">
              <w:rPr>
                <w:rFonts w:ascii="Angsana New" w:hAnsi="Angsana New" w:cs="Angsana New"/>
                <w:sz w:val="30"/>
                <w:szCs w:val="30"/>
              </w:rPr>
              <w:t>1,921,368</w:t>
            </w:r>
          </w:p>
        </w:tc>
      </w:tr>
    </w:tbl>
    <w:p w:rsidR="004620AA" w:rsidRPr="009D1654" w:rsidRDefault="004620AA" w:rsidP="0019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D1206" w:rsidRPr="009B1979" w:rsidRDefault="00BD1206" w:rsidP="00283D09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9B1979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  <w:r w:rsidRPr="009B1979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:rsidR="00D60CD3" w:rsidRPr="00184076" w:rsidRDefault="00D60CD3" w:rsidP="00D60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30"/>
          <w:szCs w:val="30"/>
        </w:rPr>
      </w:pPr>
    </w:p>
    <w:p w:rsidR="00A628EF" w:rsidRDefault="00E21215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830C24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         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อัตราภาษีเงินได้ที่แท้จริงของกลุ่มบริษัทและบริษัทในการดำเนินงานต่อเนื่องเป็นระยะเวลา</w:t>
      </w:r>
      <w:r w:rsidR="00C42174" w:rsidRPr="00830C24">
        <w:rPr>
          <w:rFonts w:ascii="Angsana New" w:hAnsi="Angsana New" w:hint="cs"/>
          <w:sz w:val="30"/>
          <w:szCs w:val="30"/>
          <w:cs/>
        </w:rPr>
        <w:t>เก้า</w:t>
      </w:r>
      <w:r w:rsidRPr="00830C2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BA002A" w:rsidRPr="00830C24">
        <w:rPr>
          <w:rFonts w:ascii="Angsana New" w:hAnsi="Angsana New"/>
          <w:sz w:val="30"/>
          <w:szCs w:val="30"/>
        </w:rPr>
        <w:t xml:space="preserve">30 </w:t>
      </w:r>
      <w:r w:rsidR="00BA002A" w:rsidRPr="00830C24">
        <w:rPr>
          <w:rFonts w:ascii="Angsana New" w:hAnsi="Angsana New" w:hint="cs"/>
          <w:sz w:val="30"/>
          <w:szCs w:val="30"/>
          <w:cs/>
        </w:rPr>
        <w:t>มิถุนายน</w:t>
      </w:r>
      <w:r w:rsidRPr="00830C24">
        <w:rPr>
          <w:rFonts w:ascii="Angsana New" w:hAnsi="Angsana New"/>
          <w:sz w:val="30"/>
          <w:szCs w:val="30"/>
        </w:rPr>
        <w:t xml:space="preserve"> </w:t>
      </w:r>
      <w:r w:rsidRPr="00830C24">
        <w:rPr>
          <w:rFonts w:ascii="Angsana New" w:hAnsi="Angsana New"/>
          <w:sz w:val="30"/>
          <w:szCs w:val="30"/>
          <w:cs/>
        </w:rPr>
        <w:t>256</w:t>
      </w:r>
      <w:r w:rsidRPr="00830C24">
        <w:rPr>
          <w:rFonts w:ascii="Angsana New" w:hAnsi="Angsana New"/>
          <w:sz w:val="30"/>
          <w:szCs w:val="30"/>
        </w:rPr>
        <w:t>2</w:t>
      </w:r>
      <w:r w:rsidR="00072C6C" w:rsidRPr="00830C24">
        <w:rPr>
          <w:rFonts w:ascii="Angsana New" w:hAnsi="Angsana New"/>
          <w:sz w:val="30"/>
          <w:szCs w:val="30"/>
          <w:cs/>
        </w:rPr>
        <w:t xml:space="preserve"> คือร้อย</w:t>
      </w:r>
      <w:r w:rsidR="00D573E5" w:rsidRPr="00605DCF">
        <w:rPr>
          <w:rFonts w:ascii="Angsana New" w:hAnsi="Angsana New"/>
          <w:sz w:val="30"/>
          <w:szCs w:val="30"/>
          <w:cs/>
        </w:rPr>
        <w:t>ล</w:t>
      </w:r>
      <w:r w:rsidR="00D573E5" w:rsidRPr="00605DCF">
        <w:rPr>
          <w:rFonts w:ascii="Angsana New" w:hAnsi="Angsana New" w:hint="cs"/>
          <w:sz w:val="30"/>
          <w:szCs w:val="30"/>
          <w:cs/>
        </w:rPr>
        <w:t xml:space="preserve">ะ </w:t>
      </w:r>
      <w:r w:rsidR="00605DCF" w:rsidRPr="00605DCF">
        <w:rPr>
          <w:rFonts w:ascii="Angsana New" w:hAnsi="Angsana New"/>
          <w:sz w:val="30"/>
          <w:szCs w:val="30"/>
        </w:rPr>
        <w:t>10.96</w:t>
      </w:r>
      <w:r w:rsidR="00D573E5" w:rsidRPr="00605DCF">
        <w:rPr>
          <w:rFonts w:ascii="Angsana New" w:hAnsi="Angsana New"/>
          <w:sz w:val="30"/>
          <w:szCs w:val="30"/>
        </w:rPr>
        <w:t xml:space="preserve"> </w:t>
      </w:r>
      <w:r w:rsidR="00072C6C" w:rsidRPr="00605DCF">
        <w:rPr>
          <w:rFonts w:ascii="Angsana New" w:hAnsi="Angsana New"/>
          <w:sz w:val="30"/>
          <w:szCs w:val="30"/>
          <w:cs/>
        </w:rPr>
        <w:t xml:space="preserve">และร้อยละ </w:t>
      </w:r>
      <w:r w:rsidR="00605DCF" w:rsidRPr="00605DCF">
        <w:rPr>
          <w:rFonts w:ascii="Angsana New" w:hAnsi="Angsana New"/>
          <w:sz w:val="30"/>
          <w:szCs w:val="30"/>
        </w:rPr>
        <w:t>8.96</w:t>
      </w:r>
      <w:r w:rsidR="004A688F" w:rsidRPr="00605DCF">
        <w:rPr>
          <w:rFonts w:ascii="Angsana New" w:hAnsi="Angsana New"/>
          <w:sz w:val="30"/>
          <w:szCs w:val="30"/>
        </w:rPr>
        <w:t xml:space="preserve"> </w:t>
      </w:r>
      <w:r w:rsidR="00072C6C" w:rsidRPr="00605DCF">
        <w:rPr>
          <w:rFonts w:ascii="Angsana New" w:hAnsi="Angsana New"/>
          <w:sz w:val="30"/>
          <w:szCs w:val="30"/>
          <w:cs/>
        </w:rPr>
        <w:t>ตามลำดับ</w:t>
      </w:r>
      <w:r w:rsidR="00072C6C" w:rsidRPr="00830C24">
        <w:rPr>
          <w:rFonts w:ascii="Angsana New" w:hAnsi="Angsana New"/>
          <w:sz w:val="30"/>
          <w:szCs w:val="30"/>
          <w:cs/>
        </w:rPr>
        <w:t xml:space="preserve"> </w:t>
      </w:r>
      <w:r w:rsidR="00072C6C" w:rsidRPr="00830C24">
        <w:rPr>
          <w:rFonts w:ascii="Angsana New" w:hAnsi="Angsana New"/>
          <w:i/>
          <w:iCs/>
          <w:sz w:val="30"/>
          <w:szCs w:val="30"/>
          <w:cs/>
        </w:rPr>
        <w:t>(256</w:t>
      </w:r>
      <w:r w:rsidR="00072C6C" w:rsidRPr="00830C24">
        <w:rPr>
          <w:rFonts w:ascii="Angsana New" w:hAnsi="Angsana New"/>
          <w:i/>
          <w:iCs/>
          <w:sz w:val="30"/>
          <w:szCs w:val="30"/>
        </w:rPr>
        <w:t>1</w:t>
      </w:r>
      <w:r w:rsidR="00072C6C" w:rsidRPr="00830C24">
        <w:rPr>
          <w:rFonts w:ascii="Angsana New" w:hAnsi="Angsana New"/>
          <w:i/>
          <w:iCs/>
          <w:sz w:val="30"/>
          <w:szCs w:val="30"/>
          <w:cs/>
        </w:rPr>
        <w:t xml:space="preserve">: ร้อยละ </w:t>
      </w:r>
      <w:r w:rsidR="00A5282A">
        <w:rPr>
          <w:rFonts w:ascii="Angsana New" w:hAnsi="Angsana New"/>
          <w:i/>
          <w:iCs/>
          <w:sz w:val="30"/>
          <w:szCs w:val="30"/>
        </w:rPr>
        <w:t>3.94</w:t>
      </w:r>
      <w:r w:rsidR="00072C6C" w:rsidRPr="00830C24">
        <w:rPr>
          <w:rFonts w:ascii="Angsana New" w:hAnsi="Angsana New"/>
          <w:i/>
          <w:iCs/>
          <w:sz w:val="30"/>
          <w:szCs w:val="30"/>
          <w:cs/>
        </w:rPr>
        <w:t xml:space="preserve"> และร้อยละ </w:t>
      </w:r>
      <w:r w:rsidR="00A5282A">
        <w:rPr>
          <w:rFonts w:ascii="Angsana New" w:hAnsi="Angsana New"/>
          <w:i/>
          <w:iCs/>
          <w:sz w:val="30"/>
          <w:szCs w:val="30"/>
        </w:rPr>
        <w:t>11</w:t>
      </w:r>
      <w:r w:rsidR="00072C6C" w:rsidRPr="00830C24">
        <w:rPr>
          <w:rFonts w:ascii="Angsana New" w:hAnsi="Angsana New"/>
          <w:i/>
          <w:iCs/>
          <w:sz w:val="30"/>
          <w:szCs w:val="30"/>
          <w:cs/>
        </w:rPr>
        <w:t>.</w:t>
      </w:r>
      <w:r w:rsidR="00A5282A">
        <w:rPr>
          <w:rFonts w:ascii="Angsana New" w:hAnsi="Angsana New"/>
          <w:i/>
          <w:iCs/>
          <w:sz w:val="30"/>
          <w:szCs w:val="30"/>
        </w:rPr>
        <w:t>46</w:t>
      </w:r>
      <w:r w:rsidRPr="00830C24">
        <w:rPr>
          <w:rFonts w:ascii="Angsana New" w:hAnsi="Angsana New"/>
          <w:i/>
          <w:iCs/>
          <w:sz w:val="30"/>
          <w:szCs w:val="30"/>
          <w:cs/>
        </w:rPr>
        <w:t xml:space="preserve"> ตามลำดับ</w:t>
      </w:r>
      <w:r w:rsidR="00184076" w:rsidRPr="00830C24">
        <w:rPr>
          <w:rFonts w:ascii="Angsana New" w:hAnsi="Angsana New"/>
          <w:i/>
          <w:iCs/>
          <w:sz w:val="30"/>
          <w:szCs w:val="30"/>
        </w:rPr>
        <w:t xml:space="preserve">) </w:t>
      </w:r>
    </w:p>
    <w:p w:rsidR="00A628EF" w:rsidRDefault="00A628EF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C17448" w:rsidRPr="00830C24" w:rsidRDefault="00C17448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30C24">
        <w:rPr>
          <w:rFonts w:ascii="Angsana New" w:hAnsi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การเปลี่ยนแปลงในอัตราภาษีเงินได้ที่แท้จริงมีสาเหตุหลักจากปัจจัยดังต่อไปนี้</w:t>
      </w:r>
    </w:p>
    <w:p w:rsidR="00DB272E" w:rsidRPr="00830C24" w:rsidRDefault="00C17448" w:rsidP="00DB272E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830C24">
        <w:rPr>
          <w:rFonts w:ascii="Angsana New" w:hAnsi="Angsana New" w:hint="cs"/>
          <w:sz w:val="30"/>
          <w:szCs w:val="30"/>
          <w:cs/>
        </w:rPr>
        <w:t>รายได้ที่ไม่ต้องเสียภาษีเงินได้ และ</w:t>
      </w:r>
    </w:p>
    <w:p w:rsidR="005B3D75" w:rsidRPr="00830C24" w:rsidRDefault="00EB5142" w:rsidP="00DB272E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830C24">
        <w:rPr>
          <w:rFonts w:ascii="Angsana New" w:hAnsi="Angsana New" w:hint="cs"/>
          <w:sz w:val="30"/>
          <w:szCs w:val="30"/>
          <w:cs/>
        </w:rPr>
        <w:t>ผลขาดทุน</w:t>
      </w:r>
      <w:r w:rsidR="00A5282A">
        <w:rPr>
          <w:rFonts w:ascii="Angsana New" w:hAnsi="Angsana New" w:hint="cs"/>
          <w:sz w:val="30"/>
          <w:szCs w:val="30"/>
          <w:cs/>
        </w:rPr>
        <w:t>ทางภาษี</w:t>
      </w:r>
      <w:r w:rsidRPr="00830C24">
        <w:rPr>
          <w:rFonts w:ascii="Angsana New" w:hAnsi="Angsana New" w:hint="cs"/>
          <w:sz w:val="30"/>
          <w:szCs w:val="30"/>
          <w:cs/>
        </w:rPr>
        <w:t>ในปีปัจจุบัน</w:t>
      </w:r>
      <w:r w:rsidRPr="00830C24">
        <w:rPr>
          <w:rFonts w:ascii="Angsana New" w:hAnsi="Angsana New"/>
          <w:sz w:val="30"/>
          <w:szCs w:val="30"/>
          <w:cs/>
        </w:rPr>
        <w:t>ที่</w:t>
      </w:r>
      <w:r w:rsidR="00A5282A">
        <w:rPr>
          <w:rFonts w:ascii="Angsana New" w:hAnsi="Angsana New" w:hint="cs"/>
          <w:sz w:val="30"/>
          <w:szCs w:val="30"/>
          <w:cs/>
        </w:rPr>
        <w:t>ยัง</w:t>
      </w:r>
      <w:r w:rsidRPr="00830C24">
        <w:rPr>
          <w:rFonts w:ascii="Angsana New" w:hAnsi="Angsana New"/>
          <w:sz w:val="30"/>
          <w:szCs w:val="30"/>
          <w:cs/>
        </w:rPr>
        <w:t>ไม่</w:t>
      </w:r>
      <w:r w:rsidR="00A5282A">
        <w:rPr>
          <w:rFonts w:ascii="Angsana New" w:hAnsi="Angsana New" w:hint="cs"/>
          <w:sz w:val="30"/>
          <w:szCs w:val="30"/>
          <w:cs/>
        </w:rPr>
        <w:t>ได้</w:t>
      </w:r>
      <w:r w:rsidRPr="00830C24">
        <w:rPr>
          <w:rFonts w:ascii="Angsana New" w:hAnsi="Angsana New"/>
          <w:sz w:val="30"/>
          <w:szCs w:val="30"/>
          <w:cs/>
        </w:rPr>
        <w:t>รับรู้เป็นสินทรัพย์ภาษีเงินได้รอการตัดบัญชี</w:t>
      </w:r>
    </w:p>
    <w:p w:rsidR="00595F1A" w:rsidRDefault="00595F1A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:rsidR="00184076" w:rsidRDefault="0018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84076" w:rsidRDefault="0018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AF3F16" w:rsidRPr="00830C24" w:rsidRDefault="00AF3F16" w:rsidP="00AF3F16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830C24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:rsidR="00AF3F16" w:rsidRPr="00902DD4" w:rsidRDefault="00AF3F16" w:rsidP="00AF3F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902DD4" w:rsidRDefault="00902DD4" w:rsidP="00902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C3114">
        <w:rPr>
          <w:rFonts w:ascii="Angsana New" w:hAnsi="Angsana New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 24 มกราคม 256</w:t>
      </w:r>
      <w:r w:rsidRPr="001C3114">
        <w:rPr>
          <w:rFonts w:ascii="Angsana New" w:hAnsi="Angsana New"/>
          <w:sz w:val="30"/>
          <w:szCs w:val="30"/>
        </w:rPr>
        <w:t>2</w:t>
      </w:r>
      <w:r w:rsidRPr="001C3114">
        <w:rPr>
          <w:rFonts w:ascii="Angsana New" w:hAnsi="Angsana New"/>
          <w:sz w:val="30"/>
          <w:szCs w:val="30"/>
          <w:cs/>
        </w:rPr>
        <w:t xml:space="preserve"> ที่ประชุมผู้ถือหุ้นมีมติอนุมัติ</w:t>
      </w:r>
      <w:r w:rsidRPr="001C3114">
        <w:rPr>
          <w:rFonts w:ascii="Angsana New" w:hAnsi="Angsana New"/>
          <w:sz w:val="30"/>
          <w:szCs w:val="30"/>
        </w:rPr>
        <w:br/>
      </w:r>
      <w:r w:rsidRPr="001C3114">
        <w:rPr>
          <w:rFonts w:ascii="Angsana New" w:hAnsi="Angsana New"/>
          <w:sz w:val="30"/>
          <w:szCs w:val="30"/>
          <w:cs/>
        </w:rPr>
        <w:t xml:space="preserve">การจัดสรรกำไรเป็นเงินปันผลในอัตราหุ้นละ </w:t>
      </w:r>
      <w:r w:rsidRPr="001C3114">
        <w:rPr>
          <w:rFonts w:ascii="Angsana New" w:hAnsi="Angsana New"/>
          <w:sz w:val="30"/>
          <w:szCs w:val="30"/>
        </w:rPr>
        <w:t>8</w:t>
      </w:r>
      <w:r w:rsidR="0036695A">
        <w:rPr>
          <w:rFonts w:ascii="Angsana New" w:hAnsi="Angsana New"/>
          <w:sz w:val="30"/>
          <w:szCs w:val="30"/>
        </w:rPr>
        <w:t>.00</w:t>
      </w:r>
      <w:r w:rsidRPr="001C3114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 w:rsidRPr="001C3114">
        <w:rPr>
          <w:rFonts w:ascii="Angsana New" w:hAnsi="Angsana New"/>
          <w:sz w:val="30"/>
          <w:szCs w:val="30"/>
        </w:rPr>
        <w:t>168</w:t>
      </w:r>
      <w:r w:rsidR="0036695A">
        <w:rPr>
          <w:rFonts w:ascii="Angsana New" w:hAnsi="Angsana New"/>
          <w:sz w:val="30"/>
          <w:szCs w:val="30"/>
        </w:rPr>
        <w:t>.00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ล้านบาท เงินปันผลดังกล่าว</w:t>
      </w:r>
      <w:r w:rsidR="0036695A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ได้</w:t>
      </w:r>
      <w:r w:rsidRPr="001C3114">
        <w:rPr>
          <w:rFonts w:ascii="Angsana New" w:hAnsi="Angsana New"/>
          <w:sz w:val="30"/>
          <w:szCs w:val="30"/>
          <w:cs/>
        </w:rPr>
        <w:t>จ่ายให้แก่ผู้ถือหุ้น</w:t>
      </w:r>
      <w:r>
        <w:rPr>
          <w:rFonts w:ascii="Angsana New" w:hAnsi="Angsana New" w:hint="cs"/>
          <w:sz w:val="30"/>
          <w:szCs w:val="30"/>
          <w:cs/>
        </w:rPr>
        <w:t>แล้ว</w:t>
      </w:r>
      <w:r w:rsidRPr="001C3114">
        <w:rPr>
          <w:rFonts w:ascii="Angsana New" w:hAnsi="Angsana New"/>
          <w:sz w:val="30"/>
          <w:szCs w:val="30"/>
          <w:cs/>
        </w:rPr>
        <w:t>ในวันที่ 1</w:t>
      </w:r>
      <w:r w:rsidRPr="001C3114">
        <w:rPr>
          <w:rFonts w:ascii="Angsana New" w:hAnsi="Angsana New"/>
          <w:sz w:val="30"/>
          <w:szCs w:val="30"/>
        </w:rPr>
        <w:t>5</w:t>
      </w:r>
      <w:r w:rsidRPr="001C3114">
        <w:rPr>
          <w:rFonts w:ascii="Angsana New" w:hAnsi="Angsana New"/>
          <w:sz w:val="30"/>
          <w:szCs w:val="30"/>
          <w:cs/>
        </w:rPr>
        <w:t xml:space="preserve"> กุมภาพันธ์ 256</w:t>
      </w:r>
      <w:r w:rsidRPr="001C3114">
        <w:rPr>
          <w:rFonts w:ascii="Angsana New" w:hAnsi="Angsana New"/>
          <w:sz w:val="30"/>
          <w:szCs w:val="30"/>
        </w:rPr>
        <w:t>2</w:t>
      </w:r>
    </w:p>
    <w:p w:rsidR="00902DD4" w:rsidRPr="00902DD4" w:rsidRDefault="00902DD4" w:rsidP="00902D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24"/>
          <w:szCs w:val="24"/>
        </w:rPr>
      </w:pPr>
    </w:p>
    <w:p w:rsidR="00902DD4" w:rsidRDefault="00902DD4" w:rsidP="00902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32A4B">
        <w:rPr>
          <w:rFonts w:ascii="Angsana New" w:hAnsi="Angsana New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 24 มกราคม 2561 ที่ประชุมผู้ถือหุ้นมีมติอนุมัติ</w:t>
      </w:r>
      <w:r>
        <w:rPr>
          <w:rFonts w:ascii="Angsana New" w:hAnsi="Angsana New"/>
          <w:sz w:val="30"/>
          <w:szCs w:val="30"/>
        </w:rPr>
        <w:br/>
      </w:r>
      <w:r w:rsidRPr="00932A4B">
        <w:rPr>
          <w:rFonts w:ascii="Angsana New" w:hAnsi="Angsana New"/>
          <w:sz w:val="30"/>
          <w:szCs w:val="30"/>
          <w:cs/>
        </w:rPr>
        <w:t xml:space="preserve">การจัดสรรกำไรเป็นเงินปันผลในอัตราหุ้นละ 16.50 บาท เป็นจำนวนเงิน 346.50 ล้านบาท ทั้งนี้ในเดือนมิถุนายน 2560 บริษัทได้จ่ายเงินปันผลระหว่างกาลไปแล้วในอัตราหุ้นละ 6.50 บาท เป็นจำนวนเงิน 136.50 ล้านบาท </w:t>
      </w:r>
      <w:r>
        <w:rPr>
          <w:rFonts w:ascii="Angsana New" w:hAnsi="Angsana New"/>
          <w:sz w:val="30"/>
          <w:szCs w:val="30"/>
        </w:rPr>
        <w:br/>
      </w:r>
      <w:r w:rsidRPr="00932A4B">
        <w:rPr>
          <w:rFonts w:ascii="Angsana New" w:hAnsi="Angsana New"/>
          <w:sz w:val="30"/>
          <w:szCs w:val="30"/>
          <w:cs/>
        </w:rPr>
        <w:t>คงเหลือการจ่ายเงินปันผลในอัตราหุ้นละ 10.00 บาท รวมเป็นเงิน 2</w:t>
      </w:r>
      <w:r>
        <w:rPr>
          <w:rFonts w:ascii="Angsana New" w:hAnsi="Angsana New"/>
          <w:sz w:val="30"/>
          <w:szCs w:val="30"/>
          <w:cs/>
        </w:rPr>
        <w:t>10.00 ล้านบาท เงินปันผลดังกล่าว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932A4B">
        <w:rPr>
          <w:rFonts w:ascii="Angsana New" w:hAnsi="Angsana New"/>
          <w:sz w:val="30"/>
          <w:szCs w:val="30"/>
          <w:cs/>
        </w:rPr>
        <w:t>จ่ายให้แก่</w:t>
      </w:r>
      <w:r>
        <w:rPr>
          <w:rFonts w:ascii="Angsana New" w:hAnsi="Angsana New"/>
          <w:sz w:val="30"/>
          <w:szCs w:val="30"/>
        </w:rPr>
        <w:br/>
      </w:r>
      <w:r w:rsidRPr="00932A4B">
        <w:rPr>
          <w:rFonts w:ascii="Angsana New" w:hAnsi="Angsana New"/>
          <w:sz w:val="30"/>
          <w:szCs w:val="30"/>
          <w:cs/>
        </w:rPr>
        <w:t>ผู้ถือหุ้น</w:t>
      </w:r>
      <w:r>
        <w:rPr>
          <w:rFonts w:ascii="Angsana New" w:hAnsi="Angsana New" w:hint="cs"/>
          <w:sz w:val="30"/>
          <w:szCs w:val="30"/>
          <w:cs/>
        </w:rPr>
        <w:t>แล้ว</w:t>
      </w:r>
      <w:r w:rsidRPr="00932A4B">
        <w:rPr>
          <w:rFonts w:ascii="Angsana New" w:hAnsi="Angsana New"/>
          <w:sz w:val="30"/>
          <w:szCs w:val="30"/>
          <w:cs/>
        </w:rPr>
        <w:t>ในวันที่ 16 กุมภาพันธ์ 2561</w:t>
      </w:r>
    </w:p>
    <w:p w:rsidR="00AF3F16" w:rsidRPr="00902DD4" w:rsidRDefault="00AF3F16" w:rsidP="00DC4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60091F" w:rsidRDefault="00C97239" w:rsidP="00DC4A33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60091F" w:rsidRPr="00902DD4" w:rsidRDefault="0060091F" w:rsidP="006009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:rsidR="00213ADE" w:rsidRDefault="00213ADE" w:rsidP="006009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60091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</w:t>
      </w:r>
      <w:r w:rsidRPr="0060091F">
        <w:rPr>
          <w:rFonts w:asciiTheme="majorBidi" w:hAnsiTheme="majorBidi"/>
          <w:b/>
          <w:bCs/>
          <w:i/>
          <w:iCs/>
          <w:sz w:val="30"/>
          <w:szCs w:val="30"/>
          <w:cs/>
        </w:rPr>
        <w:t>มูลค่ายุติธรรม</w:t>
      </w:r>
    </w:p>
    <w:p w:rsidR="0060091F" w:rsidRPr="00902DD4" w:rsidRDefault="0060091F" w:rsidP="009F47F8">
      <w:pPr>
        <w:pStyle w:val="block"/>
        <w:spacing w:after="0" w:line="0" w:lineRule="atLeast"/>
        <w:ind w:left="0"/>
        <w:rPr>
          <w:rFonts w:ascii="Angsana New" w:hAnsi="Angsana New" w:cs="Angsana New"/>
          <w:sz w:val="24"/>
          <w:szCs w:val="24"/>
          <w:lang w:val="en-US" w:bidi="th-TH"/>
        </w:rPr>
      </w:pPr>
    </w:p>
    <w:p w:rsidR="00213ADE" w:rsidRDefault="00213ADE" w:rsidP="00DB272E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213ADE">
        <w:rPr>
          <w:rFonts w:asciiTheme="majorBidi" w:hAnsiTheme="majorBidi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213ADE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>
        <w:rPr>
          <w:rFonts w:asciiTheme="majorBidi" w:hAnsiTheme="majorBidi" w:cs="Angsana New"/>
          <w:sz w:val="30"/>
          <w:szCs w:val="30"/>
          <w:cs/>
          <w:lang w:bidi="th-TH"/>
        </w:rPr>
        <w:t xml:space="preserve">ค่าด้วยมูลค่ายุติธรรม </w:t>
      </w:r>
      <w:r w:rsidRPr="0087261D">
        <w:rPr>
          <w:rFonts w:asciiTheme="majorBidi" w:hAnsiTheme="majorBidi" w:cs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87261D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87261D">
        <w:rPr>
          <w:rFonts w:asciiTheme="majorBidi" w:hAnsiTheme="majorBidi" w:cs="Angsana New"/>
          <w:sz w:val="30"/>
          <w:szCs w:val="30"/>
          <w:cs/>
          <w:lang w:bidi="th-TH"/>
        </w:rPr>
        <w:t>ค่าด้วยมูลค่ายุติธรรมหากมูลค่า</w:t>
      </w:r>
      <w:r w:rsidRPr="0087261D">
        <w:rPr>
          <w:rFonts w:asciiTheme="majorBidi" w:hAnsiTheme="majorBidi" w:cs="Angsana New"/>
          <w:sz w:val="30"/>
          <w:szCs w:val="30"/>
          <w:lang w:bidi="th-TH"/>
        </w:rPr>
        <w:br/>
      </w:r>
      <w:r w:rsidRPr="0087261D">
        <w:rPr>
          <w:rFonts w:asciiTheme="majorBidi" w:hAnsiTheme="majorBidi" w:cs="Angsana New"/>
          <w:sz w:val="30"/>
          <w:szCs w:val="30"/>
          <w:cs/>
          <w:lang w:bidi="th-TH"/>
        </w:rPr>
        <w:t>ตามบัญชีใกล้เคียงกับมูลค่ายุติธรรมอย่างสมเหตุสมผล</w:t>
      </w:r>
    </w:p>
    <w:p w:rsidR="000D4072" w:rsidRPr="00902DD4" w:rsidRDefault="000D4072" w:rsidP="00DB272E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24"/>
          <w:szCs w:val="24"/>
          <w:lang w:bidi="th-TH"/>
        </w:rPr>
      </w:pPr>
    </w:p>
    <w:tbl>
      <w:tblPr>
        <w:tblW w:w="9360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867"/>
        <w:gridCol w:w="180"/>
        <w:gridCol w:w="990"/>
        <w:gridCol w:w="180"/>
        <w:gridCol w:w="843"/>
        <w:gridCol w:w="180"/>
        <w:gridCol w:w="900"/>
        <w:gridCol w:w="178"/>
        <w:gridCol w:w="830"/>
        <w:gridCol w:w="180"/>
        <w:gridCol w:w="747"/>
        <w:gridCol w:w="180"/>
        <w:gridCol w:w="945"/>
      </w:tblGrid>
      <w:tr w:rsidR="00C04493" w:rsidRPr="007D6A49" w:rsidTr="000D4072">
        <w:trPr>
          <w:trHeight w:val="363"/>
          <w:tblHeader/>
        </w:trPr>
        <w:tc>
          <w:tcPr>
            <w:tcW w:w="2160" w:type="dxa"/>
            <w:vMerge w:val="restart"/>
            <w:shd w:val="clear" w:color="auto" w:fill="auto"/>
            <w:vAlign w:val="bottom"/>
          </w:tcPr>
          <w:p w:rsidR="00C04493" w:rsidRPr="007D6A49" w:rsidRDefault="00993CB2" w:rsidP="0038121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4"/>
                <w:szCs w:val="24"/>
              </w:rPr>
              <w:br w:type="page"/>
            </w:r>
          </w:p>
        </w:tc>
        <w:tc>
          <w:tcPr>
            <w:tcW w:w="7200" w:type="dxa"/>
            <w:gridSpan w:val="13"/>
          </w:tcPr>
          <w:p w:rsidR="00C04493" w:rsidRPr="00BE5E56" w:rsidRDefault="00C04493" w:rsidP="0038121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7D6A4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="00F86B7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/</w:t>
            </w:r>
            <w:r w:rsidR="00F86B7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04493" w:rsidRPr="007D6A49" w:rsidTr="000D4072">
        <w:trPr>
          <w:trHeight w:val="363"/>
          <w:tblHeader/>
        </w:trPr>
        <w:tc>
          <w:tcPr>
            <w:tcW w:w="2160" w:type="dxa"/>
            <w:vMerge/>
            <w:shd w:val="clear" w:color="auto" w:fill="auto"/>
            <w:vAlign w:val="bottom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3060" w:type="dxa"/>
            <w:gridSpan w:val="5"/>
            <w:tcBorders>
              <w:bottom w:val="single" w:sz="4" w:space="0" w:color="auto"/>
            </w:tcBorders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96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04493" w:rsidRPr="007D6A49" w:rsidTr="000D4072">
        <w:trPr>
          <w:trHeight w:val="363"/>
          <w:tblHeader/>
        </w:trPr>
        <w:tc>
          <w:tcPr>
            <w:tcW w:w="2160" w:type="dxa"/>
            <w:shd w:val="clear" w:color="auto" w:fill="auto"/>
            <w:vAlign w:val="bottom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หมุนเวียน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ไม่หมุนเวียน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D6A49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D6A49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  <w:shd w:val="clear" w:color="auto" w:fill="auto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D6A49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04493" w:rsidRPr="007D6A49" w:rsidTr="000D4072">
        <w:trPr>
          <w:tblHeader/>
        </w:trPr>
        <w:tc>
          <w:tcPr>
            <w:tcW w:w="2160" w:type="dxa"/>
            <w:shd w:val="clear" w:color="auto" w:fill="auto"/>
          </w:tcPr>
          <w:p w:rsidR="00C04493" w:rsidRPr="007D6A49" w:rsidRDefault="00C04493" w:rsidP="00381211">
            <w:pPr>
              <w:ind w:left="180" w:hanging="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00" w:type="dxa"/>
            <w:gridSpan w:val="13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33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7F6334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7F633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C04493" w:rsidRPr="007D6A49" w:rsidTr="000D4072">
        <w:trPr>
          <w:tblHeader/>
        </w:trPr>
        <w:tc>
          <w:tcPr>
            <w:tcW w:w="2160" w:type="dxa"/>
            <w:shd w:val="clear" w:color="auto" w:fill="auto"/>
          </w:tcPr>
          <w:p w:rsidR="00C04493" w:rsidRPr="0054788A" w:rsidRDefault="00DC4A33" w:rsidP="00381211">
            <w:pPr>
              <w:tabs>
                <w:tab w:val="clear" w:pos="227"/>
                <w:tab w:val="left" w:pos="11"/>
              </w:tabs>
              <w:ind w:lef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  <w:r w:rsidR="00C04493" w:rsidRPr="007D6A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C04493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867" w:type="dxa"/>
          </w:tcPr>
          <w:p w:rsidR="00C04493" w:rsidRPr="007F6334" w:rsidRDefault="007F6334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theme="minorBidi"/>
                <w:sz w:val="28"/>
                <w:szCs w:val="35"/>
                <w:lang w:bidi="th-TH"/>
              </w:rPr>
            </w:pPr>
            <w:r>
              <w:rPr>
                <w:rFonts w:ascii="Angsana New" w:hAnsi="Angsana New" w:cstheme="minorBidi" w:hint="cs"/>
                <w:sz w:val="28"/>
                <w:szCs w:val="35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3" w:type="dxa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493" w:rsidRPr="007D6A49" w:rsidRDefault="00C04493" w:rsidP="00381211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shd w:val="clear" w:color="auto" w:fill="auto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C04493" w:rsidRPr="007D6A49" w:rsidRDefault="00C04493" w:rsidP="00381211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dxa"/>
            <w:shd w:val="clear" w:color="auto" w:fill="auto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C04493" w:rsidRPr="007D6A49" w:rsidRDefault="00C04493" w:rsidP="00381211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4493" w:rsidRPr="007D6A49" w:rsidTr="00381211">
        <w:tc>
          <w:tcPr>
            <w:tcW w:w="2160" w:type="dxa"/>
            <w:shd w:val="clear" w:color="auto" w:fill="auto"/>
          </w:tcPr>
          <w:p w:rsidR="0022738A" w:rsidRDefault="0022738A" w:rsidP="0022738A">
            <w:pPr>
              <w:tabs>
                <w:tab w:val="clear" w:pos="1871"/>
                <w:tab w:val="left" w:pos="1613"/>
              </w:tabs>
              <w:ind w:left="180" w:right="-24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D6A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ทรัพย์</w:t>
            </w:r>
            <w:r w:rsidRPr="007D6A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</w:p>
          <w:p w:rsidR="0022738A" w:rsidRDefault="00D61D30" w:rsidP="00D61D30">
            <w:pPr>
              <w:tabs>
                <w:tab w:val="clear" w:pos="1871"/>
                <w:tab w:val="left" w:pos="1613"/>
              </w:tabs>
              <w:ind w:right="-24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   </w:t>
            </w:r>
            <w:r w:rsidR="0022738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ที่วัดมูลค่าด้วย</w:t>
            </w:r>
          </w:p>
          <w:p w:rsidR="00C04493" w:rsidRDefault="0022738A" w:rsidP="0022738A">
            <w:pPr>
              <w:ind w:left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มูลค่ายุติธรรม</w:t>
            </w:r>
          </w:p>
        </w:tc>
        <w:tc>
          <w:tcPr>
            <w:tcW w:w="867" w:type="dxa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3" w:type="dxa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493" w:rsidRPr="007D6A49" w:rsidRDefault="00C04493" w:rsidP="00381211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shd w:val="clear" w:color="auto" w:fill="auto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C04493" w:rsidRPr="007D6A49" w:rsidRDefault="00C04493" w:rsidP="00381211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dxa"/>
            <w:shd w:val="clear" w:color="auto" w:fill="auto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C04493" w:rsidRPr="007D6A49" w:rsidRDefault="00C04493" w:rsidP="00381211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0C92" w:rsidRPr="007D6A49" w:rsidTr="00895577">
        <w:tc>
          <w:tcPr>
            <w:tcW w:w="2160" w:type="dxa"/>
            <w:shd w:val="clear" w:color="auto" w:fill="auto"/>
          </w:tcPr>
          <w:p w:rsidR="005339DF" w:rsidRDefault="007F6334" w:rsidP="00DE0C92">
            <w:pPr>
              <w:ind w:left="191" w:hanging="11"/>
              <w:rPr>
                <w:rFonts w:ascii="Angsana New" w:hAnsi="Angsana New"/>
                <w:sz w:val="28"/>
                <w:szCs w:val="28"/>
              </w:rPr>
            </w:pPr>
            <w:r w:rsidRPr="007F6334">
              <w:rPr>
                <w:rFonts w:ascii="Angsana New" w:hAnsi="Angsana New" w:hint="cs"/>
                <w:sz w:val="28"/>
                <w:szCs w:val="28"/>
                <w:cs/>
              </w:rPr>
              <w:t>ตราสาร</w:t>
            </w:r>
            <w:r w:rsidR="005339DF"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  <w:r w:rsidRPr="007F6334">
              <w:rPr>
                <w:rFonts w:ascii="Angsana New" w:hAnsi="Angsana New" w:hint="cs"/>
                <w:sz w:val="28"/>
                <w:szCs w:val="28"/>
                <w:cs/>
              </w:rPr>
              <w:t>ที่เป็น</w:t>
            </w:r>
            <w:r w:rsidR="005339D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:rsidR="00DE0C92" w:rsidRPr="007D6A49" w:rsidRDefault="005339DF" w:rsidP="00DE0C92">
            <w:pPr>
              <w:ind w:left="191" w:hanging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7F6334" w:rsidRPr="007F6334">
              <w:rPr>
                <w:rFonts w:ascii="Angsana New" w:hAnsi="Angsana New" w:hint="cs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DE0C92" w:rsidRPr="00993CB2" w:rsidRDefault="00895577" w:rsidP="00895577">
            <w:pPr>
              <w:pStyle w:val="acctfourfigures"/>
              <w:tabs>
                <w:tab w:val="clear" w:pos="765"/>
                <w:tab w:val="left" w:pos="190"/>
              </w:tabs>
              <w:spacing w:line="240" w:lineRule="atLeast"/>
              <w:ind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3C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E0C92" w:rsidRPr="00993CB2" w:rsidRDefault="00DE0C92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E0C92" w:rsidRPr="00993CB2" w:rsidRDefault="00895577" w:rsidP="00895577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93C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160,287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E0C92" w:rsidRPr="00993CB2" w:rsidRDefault="00DE0C92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:rsidR="00DE0C92" w:rsidRPr="00993CB2" w:rsidRDefault="00895577" w:rsidP="00895577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3C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160,287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E0C92" w:rsidRPr="00993CB2" w:rsidRDefault="00DE0C92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DE0C92" w:rsidRPr="00993CB2" w:rsidRDefault="00895577" w:rsidP="00895577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93C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160,287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E0C92" w:rsidRPr="00993CB2" w:rsidRDefault="00DE0C92" w:rsidP="00DE0C92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DE0C92" w:rsidRPr="00993CB2" w:rsidRDefault="00895577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CB2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E0C92" w:rsidRPr="00993CB2" w:rsidRDefault="00DE0C92" w:rsidP="00DE0C9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:rsidR="00DE0C92" w:rsidRPr="00993CB2" w:rsidRDefault="00895577" w:rsidP="00DE0C92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CB2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E0C92" w:rsidRPr="00993CB2" w:rsidRDefault="00DE0C92" w:rsidP="00DE0C9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DE0C92" w:rsidRPr="00993CB2" w:rsidRDefault="00895577" w:rsidP="00DE0C92">
            <w:pPr>
              <w:pStyle w:val="acctfourfigures"/>
              <w:tabs>
                <w:tab w:val="clear" w:pos="765"/>
                <w:tab w:val="left" w:pos="648"/>
              </w:tabs>
              <w:spacing w:line="240" w:lineRule="atLeast"/>
              <w:ind w:left="-136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CB2">
              <w:rPr>
                <w:rFonts w:asciiTheme="majorBidi" w:hAnsiTheme="majorBidi" w:cstheme="majorBidi"/>
                <w:sz w:val="30"/>
                <w:szCs w:val="30"/>
              </w:rPr>
              <w:t xml:space="preserve">    160,287</w:t>
            </w:r>
          </w:p>
        </w:tc>
      </w:tr>
      <w:tr w:rsidR="00DE0C92" w:rsidRPr="00440E75" w:rsidTr="00895577">
        <w:trPr>
          <w:trHeight w:val="266"/>
        </w:trPr>
        <w:tc>
          <w:tcPr>
            <w:tcW w:w="2160" w:type="dxa"/>
            <w:shd w:val="clear" w:color="auto" w:fill="auto"/>
          </w:tcPr>
          <w:p w:rsidR="00DE0C92" w:rsidRPr="007D6A49" w:rsidRDefault="00DE0C92" w:rsidP="00DE0C92">
            <w:pPr>
              <w:ind w:left="360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DE0C92" w:rsidRPr="00993CB2" w:rsidRDefault="00895577" w:rsidP="00DE0C92">
            <w:pPr>
              <w:pStyle w:val="acctfourfigures"/>
              <w:tabs>
                <w:tab w:val="clear" w:pos="765"/>
                <w:tab w:val="left" w:pos="643"/>
              </w:tabs>
              <w:spacing w:line="240" w:lineRule="atLeast"/>
              <w:ind w:right="-2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3C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338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E0C92" w:rsidRPr="00993CB2" w:rsidRDefault="00DE0C92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E0C92" w:rsidRPr="00993CB2" w:rsidRDefault="00895577" w:rsidP="00DE0C92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CB2">
              <w:rPr>
                <w:rFonts w:asciiTheme="majorBidi" w:hAnsiTheme="majorBidi" w:cstheme="majorBidi"/>
                <w:sz w:val="30"/>
                <w:szCs w:val="30"/>
              </w:rPr>
              <w:t xml:space="preserve">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E0C92" w:rsidRPr="00993CB2" w:rsidRDefault="00DE0C92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:rsidR="00DE0C92" w:rsidRPr="00993CB2" w:rsidRDefault="00895577" w:rsidP="00DE0C92">
            <w:pPr>
              <w:pStyle w:val="acctfourfigures"/>
              <w:tabs>
                <w:tab w:val="clear" w:pos="765"/>
                <w:tab w:val="left" w:pos="674"/>
              </w:tabs>
              <w:spacing w:line="240" w:lineRule="atLeast"/>
              <w:ind w:right="-2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3C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338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E0C92" w:rsidRPr="00993CB2" w:rsidRDefault="00DE0C92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DE0C92" w:rsidRPr="00993CB2" w:rsidRDefault="00895577" w:rsidP="00DE0C92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CB2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E0C92" w:rsidRPr="00993CB2" w:rsidRDefault="00DE0C92" w:rsidP="00DE0C92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DE0C92" w:rsidRPr="00993CB2" w:rsidRDefault="00895577" w:rsidP="00DE0C92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C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338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E0C92" w:rsidRPr="00993CB2" w:rsidRDefault="00DE0C92" w:rsidP="00DE0C9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:rsidR="00DE0C92" w:rsidRPr="00993CB2" w:rsidRDefault="00895577" w:rsidP="00DE0C92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CB2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E0C92" w:rsidRPr="00993CB2" w:rsidRDefault="00DE0C92" w:rsidP="00DE0C9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DE0C92" w:rsidRPr="00993CB2" w:rsidRDefault="00895577" w:rsidP="00DE0C92">
            <w:pPr>
              <w:pStyle w:val="acctfourfigures"/>
              <w:tabs>
                <w:tab w:val="clear" w:pos="765"/>
                <w:tab w:val="left" w:pos="648"/>
              </w:tabs>
              <w:spacing w:line="240" w:lineRule="atLeast"/>
              <w:ind w:left="-136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CB2">
              <w:rPr>
                <w:rFonts w:asciiTheme="majorBidi" w:hAnsiTheme="majorBidi" w:cstheme="majorBidi"/>
                <w:sz w:val="30"/>
                <w:szCs w:val="30"/>
              </w:rPr>
              <w:t xml:space="preserve">           338</w:t>
            </w:r>
          </w:p>
        </w:tc>
      </w:tr>
      <w:tr w:rsidR="005339DF" w:rsidRPr="007D6A49" w:rsidTr="00381211">
        <w:trPr>
          <w:trHeight w:val="266"/>
        </w:trPr>
        <w:tc>
          <w:tcPr>
            <w:tcW w:w="2160" w:type="dxa"/>
            <w:shd w:val="clear" w:color="auto" w:fill="auto"/>
          </w:tcPr>
          <w:p w:rsidR="005339DF" w:rsidRDefault="005339DF" w:rsidP="005339DF">
            <w:pPr>
              <w:tabs>
                <w:tab w:val="clear" w:pos="1871"/>
                <w:tab w:val="left" w:pos="1613"/>
              </w:tabs>
              <w:ind w:left="180" w:right="-24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หนี้สินทางการเงิน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ที่ไม่ได้วัดมูลค่าด้วย</w:t>
            </w:r>
          </w:p>
          <w:p w:rsidR="005339DF" w:rsidRDefault="005339DF" w:rsidP="005339DF">
            <w:pPr>
              <w:ind w:left="360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มูลค่ายุติธรรม</w:t>
            </w:r>
          </w:p>
        </w:tc>
        <w:tc>
          <w:tcPr>
            <w:tcW w:w="867" w:type="dxa"/>
            <w:vAlign w:val="bottom"/>
          </w:tcPr>
          <w:p w:rsidR="005339DF" w:rsidRPr="007D6A49" w:rsidRDefault="005339DF" w:rsidP="005339DF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-22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5339DF" w:rsidRPr="007D6A49" w:rsidRDefault="005339DF" w:rsidP="005339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5339DF" w:rsidRPr="007D6A49" w:rsidRDefault="005339DF" w:rsidP="005339DF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339DF" w:rsidRPr="007D6A49" w:rsidRDefault="005339DF" w:rsidP="005339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3" w:type="dxa"/>
            <w:vAlign w:val="bottom"/>
          </w:tcPr>
          <w:p w:rsidR="005339DF" w:rsidRPr="00E06EAB" w:rsidRDefault="005339DF" w:rsidP="005339D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5339DF" w:rsidRPr="007D6A49" w:rsidRDefault="005339DF" w:rsidP="005339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5339DF" w:rsidRPr="00836AB2" w:rsidRDefault="005339DF" w:rsidP="005339D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5339DF" w:rsidRPr="00836AB2" w:rsidRDefault="005339DF" w:rsidP="005339DF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5339DF" w:rsidRPr="00836AB2" w:rsidRDefault="005339DF" w:rsidP="005339DF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right="-5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339DF" w:rsidRPr="00836AB2" w:rsidRDefault="005339DF" w:rsidP="005339D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:rsidR="005339DF" w:rsidRPr="00836AB2" w:rsidRDefault="005339DF" w:rsidP="005339DF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339DF" w:rsidRPr="007D6A49" w:rsidRDefault="005339DF" w:rsidP="005339D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5339DF" w:rsidRPr="005804A7" w:rsidRDefault="005339DF" w:rsidP="005339DF">
            <w:pPr>
              <w:pStyle w:val="acctfourfigures"/>
              <w:tabs>
                <w:tab w:val="clear" w:pos="765"/>
                <w:tab w:val="left" w:pos="633"/>
                <w:tab w:val="left" w:pos="857"/>
              </w:tabs>
              <w:spacing w:line="240" w:lineRule="atLeast"/>
              <w:ind w:left="-196" w:right="-169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</w:tr>
      <w:tr w:rsidR="005339DF" w:rsidRPr="00C04493" w:rsidTr="00381211">
        <w:trPr>
          <w:trHeight w:val="266"/>
        </w:trPr>
        <w:tc>
          <w:tcPr>
            <w:tcW w:w="2160" w:type="dxa"/>
            <w:shd w:val="clear" w:color="auto" w:fill="auto"/>
          </w:tcPr>
          <w:p w:rsidR="005339DF" w:rsidRDefault="005339DF" w:rsidP="005339DF">
            <w:pPr>
              <w:ind w:left="360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  <w:p w:rsidR="005339DF" w:rsidRDefault="005339DF" w:rsidP="005339DF">
            <w:pPr>
              <w:ind w:left="360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การเงิน</w:t>
            </w:r>
          </w:p>
        </w:tc>
        <w:tc>
          <w:tcPr>
            <w:tcW w:w="867" w:type="dxa"/>
            <w:vAlign w:val="bottom"/>
          </w:tcPr>
          <w:p w:rsidR="005339DF" w:rsidRPr="00993CB2" w:rsidRDefault="00895577" w:rsidP="00895577">
            <w:pPr>
              <w:pStyle w:val="acctfourfigures"/>
              <w:tabs>
                <w:tab w:val="clear" w:pos="765"/>
                <w:tab w:val="left" w:pos="668"/>
              </w:tabs>
              <w:spacing w:line="240" w:lineRule="atLeast"/>
              <w:ind w:right="-16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93C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</w:t>
            </w:r>
            <w:r w:rsidRPr="00993CB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993C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1,224</w:t>
            </w:r>
            <w:r w:rsidRPr="00993CB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5339DF" w:rsidRPr="00993CB2" w:rsidRDefault="005339DF" w:rsidP="005339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5339DF" w:rsidRPr="00993CB2" w:rsidRDefault="00895577" w:rsidP="005339DF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-20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93C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993CB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993C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780</w:t>
            </w:r>
            <w:r w:rsidRPr="00993CB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5339DF" w:rsidRPr="00993CB2" w:rsidRDefault="005339DF" w:rsidP="005339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3" w:type="dxa"/>
            <w:vAlign w:val="bottom"/>
          </w:tcPr>
          <w:p w:rsidR="005339DF" w:rsidRPr="00993CB2" w:rsidRDefault="00895577" w:rsidP="00895577">
            <w:pPr>
              <w:pStyle w:val="acctfourfigures"/>
              <w:tabs>
                <w:tab w:val="clear" w:pos="765"/>
                <w:tab w:val="left" w:pos="586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93C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</w:t>
            </w:r>
            <w:r w:rsidRPr="00993CB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993C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2,004</w:t>
            </w:r>
            <w:r w:rsidRPr="00993CB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5339DF" w:rsidRPr="00993CB2" w:rsidRDefault="005339DF" w:rsidP="005339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5339DF" w:rsidRPr="00993CB2" w:rsidRDefault="00895577" w:rsidP="005339DF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C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339DF" w:rsidRPr="00993CB2" w:rsidRDefault="005339DF" w:rsidP="005339DF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5339DF" w:rsidRPr="00993CB2" w:rsidRDefault="00895577" w:rsidP="005339DF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C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339DF" w:rsidRPr="00993CB2" w:rsidRDefault="005339DF" w:rsidP="005339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:rsidR="005339DF" w:rsidRPr="00993CB2" w:rsidRDefault="00895577" w:rsidP="00895577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-20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93C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993CB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993C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2,030</w:t>
            </w:r>
            <w:r w:rsidRPr="00993CB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339DF" w:rsidRPr="00993CB2" w:rsidRDefault="005339DF" w:rsidP="005339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5339DF" w:rsidRPr="00993CB2" w:rsidRDefault="00895577" w:rsidP="005339DF">
            <w:pPr>
              <w:pStyle w:val="acctfourfigures"/>
              <w:tabs>
                <w:tab w:val="clear" w:pos="765"/>
                <w:tab w:val="left" w:pos="676"/>
                <w:tab w:val="left" w:pos="749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93CB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993C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2,030</w:t>
            </w:r>
            <w:r w:rsidRPr="00993CB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:rsidR="00C04493" w:rsidRDefault="00C04493" w:rsidP="00C04493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60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867"/>
        <w:gridCol w:w="180"/>
        <w:gridCol w:w="990"/>
        <w:gridCol w:w="180"/>
        <w:gridCol w:w="843"/>
        <w:gridCol w:w="180"/>
        <w:gridCol w:w="900"/>
        <w:gridCol w:w="178"/>
        <w:gridCol w:w="830"/>
        <w:gridCol w:w="180"/>
        <w:gridCol w:w="747"/>
        <w:gridCol w:w="180"/>
        <w:gridCol w:w="945"/>
      </w:tblGrid>
      <w:tr w:rsidR="00FE5148" w:rsidRPr="007D6A49" w:rsidTr="000D4072">
        <w:trPr>
          <w:tblHeader/>
        </w:trPr>
        <w:tc>
          <w:tcPr>
            <w:tcW w:w="2160" w:type="dxa"/>
            <w:shd w:val="clear" w:color="auto" w:fill="auto"/>
          </w:tcPr>
          <w:p w:rsidR="00FE5148" w:rsidRPr="0054788A" w:rsidRDefault="00FE5148" w:rsidP="001B1B9E">
            <w:pPr>
              <w:tabs>
                <w:tab w:val="clear" w:pos="227"/>
                <w:tab w:val="left" w:pos="11"/>
              </w:tabs>
              <w:ind w:left="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7D6A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867" w:type="dxa"/>
          </w:tcPr>
          <w:p w:rsidR="00FE5148" w:rsidRPr="007D6A49" w:rsidRDefault="00FE5148" w:rsidP="001B1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FE5148" w:rsidRPr="007D6A49" w:rsidRDefault="00FE5148" w:rsidP="001B1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E5148" w:rsidRPr="007D6A49" w:rsidRDefault="00FE5148" w:rsidP="001B1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FE5148" w:rsidRPr="007D6A49" w:rsidRDefault="00FE5148" w:rsidP="001B1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3" w:type="dxa"/>
          </w:tcPr>
          <w:p w:rsidR="00FE5148" w:rsidRPr="007D6A49" w:rsidRDefault="00FE5148" w:rsidP="001B1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FE5148" w:rsidRPr="007D6A49" w:rsidRDefault="00FE5148" w:rsidP="001B1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FE5148" w:rsidRPr="007D6A49" w:rsidRDefault="00FE5148" w:rsidP="001B1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FE5148" w:rsidRPr="007D6A49" w:rsidRDefault="00FE5148" w:rsidP="001B1B9E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shd w:val="clear" w:color="auto" w:fill="auto"/>
          </w:tcPr>
          <w:p w:rsidR="00FE5148" w:rsidRPr="007D6A49" w:rsidRDefault="00FE5148" w:rsidP="001B1B9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FE5148" w:rsidRPr="007D6A49" w:rsidRDefault="00FE5148" w:rsidP="001B1B9E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dxa"/>
            <w:shd w:val="clear" w:color="auto" w:fill="auto"/>
          </w:tcPr>
          <w:p w:rsidR="00FE5148" w:rsidRPr="007D6A49" w:rsidRDefault="00FE5148" w:rsidP="001B1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FE5148" w:rsidRPr="007D6A49" w:rsidRDefault="00FE5148" w:rsidP="001B1B9E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</w:tcPr>
          <w:p w:rsidR="00FE5148" w:rsidRPr="007D6A49" w:rsidRDefault="00FE5148" w:rsidP="001B1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5148" w:rsidRPr="007D6A49" w:rsidTr="001B1B9E">
        <w:tc>
          <w:tcPr>
            <w:tcW w:w="2160" w:type="dxa"/>
            <w:shd w:val="clear" w:color="auto" w:fill="auto"/>
          </w:tcPr>
          <w:p w:rsidR="00FE5148" w:rsidRDefault="00FE5148" w:rsidP="001B1B9E">
            <w:pPr>
              <w:tabs>
                <w:tab w:val="clear" w:pos="454"/>
                <w:tab w:val="clear" w:pos="1871"/>
                <w:tab w:val="left" w:pos="443"/>
                <w:tab w:val="left" w:pos="1613"/>
              </w:tabs>
              <w:ind w:left="180" w:right="-24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D6A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ทรัพย์</w:t>
            </w:r>
            <w:r w:rsidRPr="007D6A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ที่วัดมูลค่าด้วย</w:t>
            </w:r>
          </w:p>
          <w:p w:rsidR="00FE5148" w:rsidRDefault="00FE5148" w:rsidP="001B1B9E">
            <w:pPr>
              <w:ind w:left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มูลค่ายุติธรรม</w:t>
            </w:r>
          </w:p>
        </w:tc>
        <w:tc>
          <w:tcPr>
            <w:tcW w:w="867" w:type="dxa"/>
          </w:tcPr>
          <w:p w:rsidR="00FE5148" w:rsidRPr="007D6A49" w:rsidRDefault="00FE5148" w:rsidP="001B1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FE5148" w:rsidRPr="007D6A49" w:rsidRDefault="00FE5148" w:rsidP="001B1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E5148" w:rsidRPr="007D6A49" w:rsidRDefault="00FE5148" w:rsidP="001B1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FE5148" w:rsidRPr="007D6A49" w:rsidRDefault="00FE5148" w:rsidP="001B1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3" w:type="dxa"/>
          </w:tcPr>
          <w:p w:rsidR="00FE5148" w:rsidRPr="007D6A49" w:rsidRDefault="00FE5148" w:rsidP="001B1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FE5148" w:rsidRPr="007D6A49" w:rsidRDefault="00FE5148" w:rsidP="001B1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FE5148" w:rsidRPr="007D6A49" w:rsidRDefault="00FE5148" w:rsidP="001B1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FE5148" w:rsidRPr="007D6A49" w:rsidRDefault="00FE5148" w:rsidP="001B1B9E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shd w:val="clear" w:color="auto" w:fill="auto"/>
          </w:tcPr>
          <w:p w:rsidR="00FE5148" w:rsidRPr="007D6A49" w:rsidRDefault="00FE5148" w:rsidP="001B1B9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FE5148" w:rsidRPr="007D6A49" w:rsidRDefault="00FE5148" w:rsidP="001B1B9E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dxa"/>
            <w:shd w:val="clear" w:color="auto" w:fill="auto"/>
          </w:tcPr>
          <w:p w:rsidR="00FE5148" w:rsidRPr="007D6A49" w:rsidRDefault="00FE5148" w:rsidP="001B1B9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FE5148" w:rsidRPr="007D6A49" w:rsidRDefault="00FE5148" w:rsidP="001B1B9E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</w:tcPr>
          <w:p w:rsidR="00FE5148" w:rsidRPr="007D6A49" w:rsidRDefault="00FE5148" w:rsidP="001B1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5148" w:rsidRPr="007D6A49" w:rsidTr="001B1B9E">
        <w:tc>
          <w:tcPr>
            <w:tcW w:w="2160" w:type="dxa"/>
            <w:shd w:val="clear" w:color="auto" w:fill="auto"/>
          </w:tcPr>
          <w:p w:rsidR="00FE5148" w:rsidRDefault="00FE5148" w:rsidP="001B1B9E">
            <w:pPr>
              <w:ind w:left="191" w:hanging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ตราสารทุนที่เป็น</w:t>
            </w:r>
          </w:p>
          <w:p w:rsidR="00FE5148" w:rsidRPr="007D6A49" w:rsidRDefault="00FE5148" w:rsidP="001B1B9E">
            <w:pPr>
              <w:ind w:left="191" w:hanging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หลักทรัพย์เผื่อขาย</w:t>
            </w:r>
          </w:p>
        </w:tc>
        <w:tc>
          <w:tcPr>
            <w:tcW w:w="867" w:type="dxa"/>
            <w:vAlign w:val="bottom"/>
          </w:tcPr>
          <w:p w:rsidR="00FE5148" w:rsidRPr="00993CB2" w:rsidRDefault="00FE5148" w:rsidP="001B1B9E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C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FE5148" w:rsidRPr="00993CB2" w:rsidRDefault="00FE5148" w:rsidP="001B1B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FE5148" w:rsidRPr="00993CB2" w:rsidRDefault="00FE5148" w:rsidP="001B1B9E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93C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93C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74</w:t>
            </w:r>
            <w:r w:rsidRPr="00993C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C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506</w:t>
            </w:r>
          </w:p>
        </w:tc>
        <w:tc>
          <w:tcPr>
            <w:tcW w:w="180" w:type="dxa"/>
            <w:vAlign w:val="bottom"/>
          </w:tcPr>
          <w:p w:rsidR="00FE5148" w:rsidRPr="00993CB2" w:rsidRDefault="00FE5148" w:rsidP="001B1B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dxa"/>
            <w:vAlign w:val="bottom"/>
          </w:tcPr>
          <w:p w:rsidR="00FE5148" w:rsidRPr="00993CB2" w:rsidRDefault="00FE5148" w:rsidP="001B1B9E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3C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993CB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74</w:t>
            </w:r>
            <w:r w:rsidRPr="00993C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3CB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506</w:t>
            </w:r>
          </w:p>
        </w:tc>
        <w:tc>
          <w:tcPr>
            <w:tcW w:w="180" w:type="dxa"/>
            <w:vAlign w:val="bottom"/>
          </w:tcPr>
          <w:p w:rsidR="00FE5148" w:rsidRPr="00993CB2" w:rsidRDefault="00FE5148" w:rsidP="001B1B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FE5148" w:rsidRPr="00993CB2" w:rsidRDefault="00FE5148" w:rsidP="001B1B9E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93C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93C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74</w:t>
            </w:r>
            <w:r w:rsidRPr="00993C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C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506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E5148" w:rsidRPr="00993CB2" w:rsidRDefault="00FE5148" w:rsidP="001B1B9E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FE5148" w:rsidRPr="00993CB2" w:rsidRDefault="00FE5148" w:rsidP="001B1B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CB2"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E5148" w:rsidRPr="00993CB2" w:rsidRDefault="00FE5148" w:rsidP="001B1B9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:rsidR="00FE5148" w:rsidRPr="00993CB2" w:rsidRDefault="00FE5148" w:rsidP="001B1B9E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CB2"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E5148" w:rsidRPr="00993CB2" w:rsidRDefault="00FE5148" w:rsidP="001B1B9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FE5148" w:rsidRPr="00993CB2" w:rsidRDefault="00FE5148" w:rsidP="001B1B9E">
            <w:pPr>
              <w:pStyle w:val="acctfourfigures"/>
              <w:tabs>
                <w:tab w:val="clear" w:pos="765"/>
                <w:tab w:val="left" w:pos="648"/>
              </w:tabs>
              <w:spacing w:line="240" w:lineRule="atLeast"/>
              <w:ind w:left="-136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CB2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993C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174</w:t>
            </w:r>
            <w:r w:rsidRPr="00993C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C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506</w:t>
            </w:r>
          </w:p>
        </w:tc>
      </w:tr>
      <w:tr w:rsidR="00FE5148" w:rsidRPr="00440E75" w:rsidTr="001B1B9E">
        <w:trPr>
          <w:trHeight w:val="266"/>
        </w:trPr>
        <w:tc>
          <w:tcPr>
            <w:tcW w:w="2160" w:type="dxa"/>
            <w:shd w:val="clear" w:color="auto" w:fill="auto"/>
          </w:tcPr>
          <w:p w:rsidR="00FE5148" w:rsidRPr="007D6A49" w:rsidRDefault="00FE5148" w:rsidP="001B1B9E">
            <w:pPr>
              <w:ind w:left="360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867" w:type="dxa"/>
            <w:vAlign w:val="bottom"/>
          </w:tcPr>
          <w:p w:rsidR="00FE5148" w:rsidRPr="00993CB2" w:rsidRDefault="00FE5148" w:rsidP="001B1B9E">
            <w:pPr>
              <w:pStyle w:val="acctfourfigures"/>
              <w:tabs>
                <w:tab w:val="clear" w:pos="765"/>
                <w:tab w:val="left" w:pos="643"/>
              </w:tabs>
              <w:spacing w:line="240" w:lineRule="atLeast"/>
              <w:ind w:right="-2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3C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524</w:t>
            </w:r>
          </w:p>
        </w:tc>
        <w:tc>
          <w:tcPr>
            <w:tcW w:w="180" w:type="dxa"/>
            <w:vAlign w:val="bottom"/>
          </w:tcPr>
          <w:p w:rsidR="00FE5148" w:rsidRPr="00993CB2" w:rsidRDefault="00FE5148" w:rsidP="001B1B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FE5148" w:rsidRPr="00993CB2" w:rsidRDefault="00FE5148" w:rsidP="001B1B9E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CB2"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  <w:tc>
          <w:tcPr>
            <w:tcW w:w="180" w:type="dxa"/>
            <w:vAlign w:val="bottom"/>
          </w:tcPr>
          <w:p w:rsidR="00FE5148" w:rsidRPr="00993CB2" w:rsidRDefault="00FE5148" w:rsidP="001B1B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dxa"/>
            <w:vAlign w:val="bottom"/>
          </w:tcPr>
          <w:p w:rsidR="00FE5148" w:rsidRPr="00993CB2" w:rsidRDefault="00FE5148" w:rsidP="001B1B9E">
            <w:pPr>
              <w:pStyle w:val="acctfourfigures"/>
              <w:tabs>
                <w:tab w:val="clear" w:pos="765"/>
                <w:tab w:val="left" w:pos="674"/>
              </w:tabs>
              <w:spacing w:line="240" w:lineRule="atLeast"/>
              <w:ind w:right="-2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3C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524</w:t>
            </w:r>
          </w:p>
        </w:tc>
        <w:tc>
          <w:tcPr>
            <w:tcW w:w="180" w:type="dxa"/>
            <w:vAlign w:val="bottom"/>
          </w:tcPr>
          <w:p w:rsidR="00FE5148" w:rsidRPr="00993CB2" w:rsidRDefault="00FE5148" w:rsidP="001B1B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FE5148" w:rsidRPr="00993CB2" w:rsidRDefault="00FE5148" w:rsidP="001B1B9E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CB2"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E5148" w:rsidRPr="00993CB2" w:rsidRDefault="00FE5148" w:rsidP="001B1B9E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FE5148" w:rsidRPr="00993CB2" w:rsidRDefault="00FE5148" w:rsidP="001B1B9E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C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524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E5148" w:rsidRPr="00993CB2" w:rsidRDefault="00FE5148" w:rsidP="001B1B9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:rsidR="00FE5148" w:rsidRPr="00993CB2" w:rsidRDefault="00FE5148" w:rsidP="001B1B9E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CB2"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E5148" w:rsidRPr="00993CB2" w:rsidRDefault="00FE5148" w:rsidP="001B1B9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FE5148" w:rsidRPr="00993CB2" w:rsidRDefault="00FE5148" w:rsidP="001B1B9E">
            <w:pPr>
              <w:pStyle w:val="acctfourfigures"/>
              <w:tabs>
                <w:tab w:val="clear" w:pos="765"/>
                <w:tab w:val="left" w:pos="648"/>
              </w:tabs>
              <w:spacing w:line="240" w:lineRule="atLeast"/>
              <w:ind w:left="-136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CB2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993CB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993C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93CB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993C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 w:rsidRPr="00993CB2">
              <w:rPr>
                <w:rFonts w:asciiTheme="majorBidi" w:hAnsiTheme="majorBidi" w:cstheme="majorBidi"/>
                <w:sz w:val="30"/>
                <w:szCs w:val="30"/>
              </w:rPr>
              <w:t>524</w:t>
            </w:r>
          </w:p>
        </w:tc>
      </w:tr>
      <w:tr w:rsidR="00FE5148" w:rsidRPr="006106AF" w:rsidTr="001B1B9E">
        <w:trPr>
          <w:trHeight w:val="266"/>
        </w:trPr>
        <w:tc>
          <w:tcPr>
            <w:tcW w:w="2160" w:type="dxa"/>
            <w:shd w:val="clear" w:color="auto" w:fill="auto"/>
          </w:tcPr>
          <w:p w:rsidR="00FE5148" w:rsidRPr="005339DF" w:rsidRDefault="00FE5148" w:rsidP="001B1B9E">
            <w:pPr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7" w:type="dxa"/>
            <w:vAlign w:val="bottom"/>
          </w:tcPr>
          <w:p w:rsidR="00FE5148" w:rsidRPr="00820A8E" w:rsidRDefault="00FE5148" w:rsidP="001B1B9E">
            <w:pPr>
              <w:pStyle w:val="acctfourfigures"/>
              <w:tabs>
                <w:tab w:val="clear" w:pos="765"/>
                <w:tab w:val="left" w:pos="643"/>
              </w:tabs>
              <w:spacing w:line="240" w:lineRule="atLeast"/>
              <w:ind w:right="-2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FE5148" w:rsidRPr="00820A8E" w:rsidRDefault="00FE5148" w:rsidP="001B1B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FE5148" w:rsidRPr="00820A8E" w:rsidRDefault="00FE5148" w:rsidP="001B1B9E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FE5148" w:rsidRPr="00820A8E" w:rsidRDefault="00FE5148" w:rsidP="001B1B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:rsidR="00FE5148" w:rsidRPr="00820A8E" w:rsidRDefault="00FE5148" w:rsidP="001B1B9E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FE5148" w:rsidRPr="00820A8E" w:rsidRDefault="00FE5148" w:rsidP="001B1B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FE5148" w:rsidRPr="00820A8E" w:rsidRDefault="00FE5148" w:rsidP="001B1B9E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FE5148" w:rsidRPr="00820A8E" w:rsidRDefault="00FE5148" w:rsidP="001B1B9E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FE5148" w:rsidRPr="00820A8E" w:rsidRDefault="00FE5148" w:rsidP="001B1B9E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right="-52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E5148" w:rsidRPr="00820A8E" w:rsidRDefault="00FE5148" w:rsidP="001B1B9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:rsidR="00FE5148" w:rsidRPr="00820A8E" w:rsidRDefault="00FE5148" w:rsidP="001B1B9E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E5148" w:rsidRPr="00820A8E" w:rsidRDefault="00FE5148" w:rsidP="001B1B9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FE5148" w:rsidRPr="00820A8E" w:rsidRDefault="00FE5148" w:rsidP="001B1B9E">
            <w:pPr>
              <w:pStyle w:val="acctfourfigures"/>
              <w:tabs>
                <w:tab w:val="clear" w:pos="765"/>
                <w:tab w:val="left" w:pos="704"/>
                <w:tab w:val="left" w:pos="857"/>
              </w:tabs>
              <w:spacing w:line="240" w:lineRule="atLeast"/>
              <w:ind w:left="-136" w:right="-2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E5148" w:rsidRPr="007D6A49" w:rsidTr="001B1B9E">
        <w:trPr>
          <w:trHeight w:val="266"/>
        </w:trPr>
        <w:tc>
          <w:tcPr>
            <w:tcW w:w="2160" w:type="dxa"/>
            <w:shd w:val="clear" w:color="auto" w:fill="auto"/>
          </w:tcPr>
          <w:p w:rsidR="00FE5148" w:rsidRDefault="00FE5148" w:rsidP="001B1B9E">
            <w:pPr>
              <w:tabs>
                <w:tab w:val="clear" w:pos="1871"/>
                <w:tab w:val="left" w:pos="1613"/>
              </w:tabs>
              <w:ind w:left="180" w:right="-24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D6A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ทรัพย์</w:t>
            </w:r>
            <w:r w:rsidRPr="007D6A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</w:p>
          <w:p w:rsidR="00FE5148" w:rsidRDefault="00FE5148" w:rsidP="001B1B9E">
            <w:pPr>
              <w:tabs>
                <w:tab w:val="clear" w:pos="1871"/>
                <w:tab w:val="left" w:pos="1613"/>
              </w:tabs>
              <w:ind w:left="180" w:right="-24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และหนี้สินทางการเงิน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ที่ไม่ได้วัดมูลค่าด้วย</w:t>
            </w:r>
          </w:p>
          <w:p w:rsidR="00FE5148" w:rsidRDefault="00FE5148" w:rsidP="001B1B9E">
            <w:pPr>
              <w:ind w:left="360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มูลค่ายุติธรรม</w:t>
            </w:r>
          </w:p>
        </w:tc>
        <w:tc>
          <w:tcPr>
            <w:tcW w:w="867" w:type="dxa"/>
            <w:vAlign w:val="bottom"/>
          </w:tcPr>
          <w:p w:rsidR="00FE5148" w:rsidRPr="007D6A49" w:rsidRDefault="00FE5148" w:rsidP="001B1B9E">
            <w:pPr>
              <w:pStyle w:val="acctfourfigures"/>
              <w:tabs>
                <w:tab w:val="clear" w:pos="765"/>
                <w:tab w:val="left" w:pos="551"/>
                <w:tab w:val="left" w:pos="643"/>
              </w:tabs>
              <w:spacing w:line="240" w:lineRule="atLeast"/>
              <w:ind w:right="-22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FE5148" w:rsidRPr="007D6A49" w:rsidRDefault="00FE5148" w:rsidP="001B1B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FE5148" w:rsidRPr="007D6A49" w:rsidRDefault="00FE5148" w:rsidP="001B1B9E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FE5148" w:rsidRPr="007D6A49" w:rsidRDefault="00FE5148" w:rsidP="001B1B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3" w:type="dxa"/>
            <w:vAlign w:val="bottom"/>
          </w:tcPr>
          <w:p w:rsidR="00FE5148" w:rsidRPr="00E06EAB" w:rsidRDefault="00FE5148" w:rsidP="001B1B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FE5148" w:rsidRPr="007D6A49" w:rsidRDefault="00FE5148" w:rsidP="001B1B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FE5148" w:rsidRPr="00836AB2" w:rsidRDefault="00FE5148" w:rsidP="001B1B9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FE5148" w:rsidRPr="00836AB2" w:rsidRDefault="00FE5148" w:rsidP="001B1B9E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FE5148" w:rsidRPr="00836AB2" w:rsidRDefault="00FE5148" w:rsidP="001B1B9E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right="-5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E5148" w:rsidRPr="00836AB2" w:rsidRDefault="00FE5148" w:rsidP="001B1B9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:rsidR="00FE5148" w:rsidRPr="00836AB2" w:rsidRDefault="00FE5148" w:rsidP="001B1B9E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E5148" w:rsidRPr="007D6A49" w:rsidRDefault="00FE5148" w:rsidP="001B1B9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FE5148" w:rsidRPr="005804A7" w:rsidRDefault="00FE5148" w:rsidP="001B1B9E">
            <w:pPr>
              <w:pStyle w:val="acctfourfigures"/>
              <w:tabs>
                <w:tab w:val="clear" w:pos="765"/>
                <w:tab w:val="left" w:pos="633"/>
                <w:tab w:val="left" w:pos="857"/>
              </w:tabs>
              <w:spacing w:line="240" w:lineRule="atLeast"/>
              <w:ind w:left="-196" w:right="-169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</w:tr>
      <w:tr w:rsidR="00FE5148" w:rsidRPr="007D6A49" w:rsidTr="001B1B9E">
        <w:trPr>
          <w:trHeight w:val="266"/>
        </w:trPr>
        <w:tc>
          <w:tcPr>
            <w:tcW w:w="2160" w:type="dxa"/>
            <w:shd w:val="clear" w:color="auto" w:fill="auto"/>
          </w:tcPr>
          <w:p w:rsidR="00FE5148" w:rsidRDefault="00FE5148" w:rsidP="001B1B9E">
            <w:pPr>
              <w:ind w:left="360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ตราสารหนี้ที่จะถือ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จนครบกำหนด</w:t>
            </w:r>
          </w:p>
        </w:tc>
        <w:tc>
          <w:tcPr>
            <w:tcW w:w="867" w:type="dxa"/>
            <w:vAlign w:val="bottom"/>
          </w:tcPr>
          <w:p w:rsidR="00FE5148" w:rsidRPr="00993CB2" w:rsidRDefault="00FE5148" w:rsidP="001B1B9E">
            <w:pPr>
              <w:pStyle w:val="acctfourfigures"/>
              <w:tabs>
                <w:tab w:val="clear" w:pos="765"/>
                <w:tab w:val="left" w:pos="643"/>
              </w:tabs>
              <w:spacing w:line="240" w:lineRule="atLeast"/>
              <w:ind w:right="-2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3CB2">
              <w:rPr>
                <w:rFonts w:ascii="Angsana New" w:hAnsi="Angsana New"/>
                <w:sz w:val="30"/>
                <w:szCs w:val="30"/>
                <w:lang w:val="en-US" w:bidi="th-TH"/>
              </w:rPr>
              <w:t>177,472</w:t>
            </w:r>
          </w:p>
        </w:tc>
        <w:tc>
          <w:tcPr>
            <w:tcW w:w="180" w:type="dxa"/>
            <w:vAlign w:val="bottom"/>
          </w:tcPr>
          <w:p w:rsidR="00FE5148" w:rsidRPr="00993CB2" w:rsidRDefault="00FE5148" w:rsidP="001B1B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FE5148" w:rsidRPr="00993CB2" w:rsidRDefault="00FE5148" w:rsidP="001B1B9E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3CB2">
              <w:rPr>
                <w:rFonts w:ascii="Angsana New" w:hAnsi="Angsana New"/>
                <w:sz w:val="30"/>
                <w:szCs w:val="30"/>
              </w:rPr>
              <w:t xml:space="preserve">    -</w:t>
            </w:r>
          </w:p>
        </w:tc>
        <w:tc>
          <w:tcPr>
            <w:tcW w:w="180" w:type="dxa"/>
            <w:vAlign w:val="bottom"/>
          </w:tcPr>
          <w:p w:rsidR="00FE5148" w:rsidRPr="00993CB2" w:rsidRDefault="00FE5148" w:rsidP="001B1B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43" w:type="dxa"/>
            <w:vAlign w:val="bottom"/>
          </w:tcPr>
          <w:p w:rsidR="00FE5148" w:rsidRPr="00993CB2" w:rsidRDefault="00FE5148" w:rsidP="001B1B9E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3CB2">
              <w:rPr>
                <w:rFonts w:ascii="Angsana New" w:hAnsi="Angsana New"/>
                <w:sz w:val="30"/>
                <w:szCs w:val="30"/>
                <w:lang w:val="en-US" w:bidi="th-TH"/>
              </w:rPr>
              <w:t>177,472</w:t>
            </w:r>
          </w:p>
        </w:tc>
        <w:tc>
          <w:tcPr>
            <w:tcW w:w="180" w:type="dxa"/>
            <w:vAlign w:val="bottom"/>
          </w:tcPr>
          <w:p w:rsidR="00FE5148" w:rsidRPr="00993CB2" w:rsidRDefault="00FE5148" w:rsidP="001B1B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FE5148" w:rsidRPr="00993CB2" w:rsidRDefault="00FE5148" w:rsidP="001B1B9E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3CB2">
              <w:rPr>
                <w:rFonts w:ascii="Angsana New" w:hAnsi="Angsana New"/>
                <w:sz w:val="30"/>
                <w:szCs w:val="30"/>
              </w:rPr>
              <w:t xml:space="preserve">    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E5148" w:rsidRPr="00993CB2" w:rsidRDefault="00FE5148" w:rsidP="001B1B9E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FE5148" w:rsidRPr="00993CB2" w:rsidRDefault="00FE5148" w:rsidP="001B1B9E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3CB2">
              <w:rPr>
                <w:rFonts w:ascii="Angsana New" w:hAnsi="Angsana New"/>
                <w:sz w:val="30"/>
                <w:szCs w:val="30"/>
                <w:lang w:val="en-US" w:bidi="th-TH"/>
              </w:rPr>
              <w:t>177,415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E5148" w:rsidRPr="00993CB2" w:rsidRDefault="00FE5148" w:rsidP="001B1B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:rsidR="00FE5148" w:rsidRPr="00993CB2" w:rsidRDefault="00FE5148" w:rsidP="001B1B9E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3CB2">
              <w:rPr>
                <w:rFonts w:ascii="Angsana New" w:hAnsi="Angsana New"/>
                <w:sz w:val="30"/>
                <w:szCs w:val="30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E5148" w:rsidRPr="00993CB2" w:rsidRDefault="00FE5148" w:rsidP="001B1B9E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FE5148" w:rsidRPr="00993CB2" w:rsidRDefault="00FE5148" w:rsidP="001B1B9E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3CB2">
              <w:rPr>
                <w:rFonts w:ascii="Angsana New" w:hAnsi="Angsana New"/>
                <w:sz w:val="30"/>
                <w:szCs w:val="30"/>
                <w:lang w:val="en-US" w:bidi="th-TH"/>
              </w:rPr>
              <w:t>177,415</w:t>
            </w:r>
          </w:p>
        </w:tc>
      </w:tr>
      <w:tr w:rsidR="00FE5148" w:rsidRPr="007D6A49" w:rsidTr="001B1B9E">
        <w:trPr>
          <w:trHeight w:val="266"/>
        </w:trPr>
        <w:tc>
          <w:tcPr>
            <w:tcW w:w="2160" w:type="dxa"/>
            <w:shd w:val="clear" w:color="auto" w:fill="auto"/>
          </w:tcPr>
          <w:p w:rsidR="00FE5148" w:rsidRDefault="00FE5148" w:rsidP="001B1B9E">
            <w:pPr>
              <w:ind w:left="360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  <w:p w:rsidR="00FE5148" w:rsidRDefault="00FE5148" w:rsidP="001B1B9E">
            <w:pPr>
              <w:ind w:left="360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การเงิน</w:t>
            </w:r>
          </w:p>
        </w:tc>
        <w:tc>
          <w:tcPr>
            <w:tcW w:w="867" w:type="dxa"/>
            <w:vAlign w:val="bottom"/>
          </w:tcPr>
          <w:p w:rsidR="00FE5148" w:rsidRPr="00993CB2" w:rsidRDefault="00FE5148" w:rsidP="001B1B9E">
            <w:pPr>
              <w:pStyle w:val="acctfourfigures"/>
              <w:tabs>
                <w:tab w:val="clear" w:pos="765"/>
                <w:tab w:val="left" w:pos="668"/>
              </w:tabs>
              <w:spacing w:line="240" w:lineRule="atLeast"/>
              <w:ind w:right="-16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3CB2">
              <w:rPr>
                <w:rFonts w:ascii="Angsana New" w:hAnsi="Angsana New"/>
                <w:sz w:val="30"/>
                <w:szCs w:val="30"/>
                <w:lang w:val="en-US" w:bidi="th-TH"/>
              </w:rPr>
              <w:t>(1,178)</w:t>
            </w:r>
          </w:p>
        </w:tc>
        <w:tc>
          <w:tcPr>
            <w:tcW w:w="180" w:type="dxa"/>
            <w:vAlign w:val="bottom"/>
          </w:tcPr>
          <w:p w:rsidR="00FE5148" w:rsidRPr="00993CB2" w:rsidRDefault="00FE5148" w:rsidP="001B1B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FE5148" w:rsidRPr="00993CB2" w:rsidRDefault="00FE5148" w:rsidP="001B1B9E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-20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3CB2">
              <w:rPr>
                <w:rFonts w:ascii="Angsana New" w:hAnsi="Angsana New"/>
                <w:sz w:val="30"/>
                <w:szCs w:val="30"/>
                <w:lang w:val="en-US" w:bidi="th-TH"/>
              </w:rPr>
              <w:t>(1,704)</w:t>
            </w:r>
          </w:p>
        </w:tc>
        <w:tc>
          <w:tcPr>
            <w:tcW w:w="180" w:type="dxa"/>
            <w:vAlign w:val="bottom"/>
          </w:tcPr>
          <w:p w:rsidR="00FE5148" w:rsidRPr="00993CB2" w:rsidRDefault="00FE5148" w:rsidP="001B1B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43" w:type="dxa"/>
            <w:vAlign w:val="bottom"/>
          </w:tcPr>
          <w:p w:rsidR="00FE5148" w:rsidRPr="00993CB2" w:rsidRDefault="00FE5148" w:rsidP="001B1B9E">
            <w:pPr>
              <w:pStyle w:val="acctfourfigures"/>
              <w:tabs>
                <w:tab w:val="clear" w:pos="765"/>
                <w:tab w:val="left" w:pos="586"/>
              </w:tabs>
              <w:spacing w:line="240" w:lineRule="atLeast"/>
              <w:ind w:right="-16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3CB2">
              <w:rPr>
                <w:rFonts w:ascii="Angsana New" w:hAnsi="Angsana New"/>
                <w:sz w:val="30"/>
                <w:szCs w:val="30"/>
                <w:lang w:val="en-US" w:bidi="th-TH"/>
              </w:rPr>
              <w:t>(2,882)</w:t>
            </w:r>
          </w:p>
        </w:tc>
        <w:tc>
          <w:tcPr>
            <w:tcW w:w="180" w:type="dxa"/>
            <w:vAlign w:val="bottom"/>
          </w:tcPr>
          <w:p w:rsidR="00FE5148" w:rsidRPr="00993CB2" w:rsidRDefault="00FE5148" w:rsidP="001B1B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FE5148" w:rsidRPr="00993CB2" w:rsidRDefault="00FE5148" w:rsidP="001B1B9E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3CB2">
              <w:rPr>
                <w:rFonts w:ascii="Angsana New" w:hAnsi="Angsana New"/>
                <w:sz w:val="30"/>
                <w:szCs w:val="30"/>
              </w:rPr>
              <w:t xml:space="preserve">    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E5148" w:rsidRPr="00993CB2" w:rsidRDefault="00FE5148" w:rsidP="001B1B9E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FE5148" w:rsidRPr="00993CB2" w:rsidRDefault="00FE5148" w:rsidP="001B1B9E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right="-5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CB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E5148" w:rsidRPr="00993CB2" w:rsidRDefault="00FE5148" w:rsidP="001B1B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:rsidR="00FE5148" w:rsidRPr="00993CB2" w:rsidRDefault="00FE5148" w:rsidP="001B1B9E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-2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3CB2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(2,799)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E5148" w:rsidRPr="00993CB2" w:rsidRDefault="00FE5148" w:rsidP="001B1B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FE5148" w:rsidRPr="00993CB2" w:rsidRDefault="00FE5148" w:rsidP="001B1B9E">
            <w:pPr>
              <w:pStyle w:val="acctfourfigures"/>
              <w:tabs>
                <w:tab w:val="clear" w:pos="765"/>
                <w:tab w:val="left" w:pos="676"/>
                <w:tab w:val="left" w:pos="749"/>
              </w:tabs>
              <w:spacing w:line="240" w:lineRule="atLeast"/>
              <w:ind w:right="-16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3CB2">
              <w:rPr>
                <w:rFonts w:ascii="Angsana New" w:hAnsi="Angsana New"/>
                <w:sz w:val="30"/>
                <w:szCs w:val="30"/>
                <w:lang w:val="en-US" w:bidi="th-TH"/>
              </w:rPr>
              <w:t>(2,799)</w:t>
            </w:r>
          </w:p>
        </w:tc>
      </w:tr>
    </w:tbl>
    <w:p w:rsidR="0007303B" w:rsidRDefault="0007303B" w:rsidP="00C04493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:rsidR="0007303B" w:rsidRDefault="00073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:rsidR="00E727DB" w:rsidRDefault="00E727DB" w:rsidP="00E727DB">
      <w:pPr>
        <w:pStyle w:val="block"/>
        <w:spacing w:after="0" w:line="240" w:lineRule="atLeast"/>
        <w:ind w:left="558" w:right="-205" w:firstLine="9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A118E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lastRenderedPageBreak/>
        <w:t xml:space="preserve">การวัดมูลค่ายุติธรรม </w:t>
      </w:r>
    </w:p>
    <w:p w:rsidR="007533DD" w:rsidRPr="005339DF" w:rsidRDefault="007533DD" w:rsidP="00E727DB">
      <w:pPr>
        <w:pStyle w:val="block"/>
        <w:spacing w:after="0" w:line="240" w:lineRule="atLeast"/>
        <w:ind w:left="558" w:right="-205" w:firstLine="9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:rsidR="007533DD" w:rsidRPr="00595F1A" w:rsidRDefault="007533DD" w:rsidP="000D4072">
      <w:pPr>
        <w:pStyle w:val="BodyText"/>
        <w:shd w:val="clear" w:color="auto" w:fill="FFFFFF"/>
        <w:tabs>
          <w:tab w:val="clear" w:pos="454"/>
        </w:tabs>
        <w:spacing w:after="0"/>
        <w:ind w:left="540" w:right="-160"/>
        <w:jc w:val="thaiDistribute"/>
        <w:rPr>
          <w:rFonts w:asciiTheme="majorBidi" w:hAnsiTheme="majorBidi"/>
          <w:sz w:val="30"/>
          <w:szCs w:val="30"/>
        </w:rPr>
      </w:pPr>
      <w:r w:rsidRPr="00595F1A">
        <w:rPr>
          <w:rFonts w:asciiTheme="majorBidi" w:hAnsiTheme="majorBidi" w:cstheme="majorBidi"/>
          <w:sz w:val="30"/>
          <w:szCs w:val="30"/>
          <w:cs/>
        </w:rPr>
        <w:t>เมื่อวัดมูลค่ายุติธรรมของสินทรัพย์หรือหนี้สิน</w:t>
      </w:r>
      <w:r w:rsidR="00595F1A" w:rsidRPr="00595F1A">
        <w:rPr>
          <w:rFonts w:asciiTheme="majorBidi" w:hAnsiTheme="majorBidi" w:cstheme="majorBidi"/>
          <w:sz w:val="30"/>
          <w:szCs w:val="30"/>
        </w:rPr>
        <w:t xml:space="preserve"> </w:t>
      </w:r>
      <w:r w:rsidRPr="00595F1A">
        <w:rPr>
          <w:rFonts w:ascii="Angsana New" w:hAnsi="Angsana New"/>
          <w:sz w:val="30"/>
          <w:szCs w:val="30"/>
          <w:cs/>
        </w:rPr>
        <w:t>กลุ่มบริษัทได้</w:t>
      </w:r>
      <w:r w:rsidRPr="00595F1A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</w:t>
      </w:r>
      <w:r w:rsidRPr="00595F1A">
        <w:rPr>
          <w:rFonts w:asciiTheme="majorBidi" w:hAnsiTheme="majorBidi" w:cstheme="majorBidi"/>
          <w:sz w:val="30"/>
          <w:szCs w:val="30"/>
        </w:rPr>
        <w:t xml:space="preserve"> </w:t>
      </w:r>
      <w:r w:rsidRPr="00595F1A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</w:t>
      </w:r>
      <w:r w:rsidRPr="00595F1A">
        <w:rPr>
          <w:rFonts w:asciiTheme="majorBidi" w:hAnsiTheme="majorBidi"/>
          <w:sz w:val="30"/>
          <w:szCs w:val="30"/>
          <w:cs/>
        </w:rPr>
        <w:t xml:space="preserve">ลำดับชั้นของมูลค่ายุติธรรมตามข้อมูลที่ใช้ในการประเมินมูลค่าดังนี้ </w:t>
      </w:r>
    </w:p>
    <w:p w:rsidR="007533DD" w:rsidRPr="005339DF" w:rsidRDefault="007533DD" w:rsidP="007533DD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</w:p>
    <w:p w:rsidR="007533DD" w:rsidRPr="00595F1A" w:rsidRDefault="007533DD" w:rsidP="000D4072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 w:right="-178"/>
        <w:jc w:val="thaiDistribute"/>
        <w:rPr>
          <w:rFonts w:asciiTheme="majorBidi" w:hAnsiTheme="majorBidi" w:cstheme="majorBidi"/>
          <w:sz w:val="30"/>
          <w:szCs w:val="30"/>
        </w:rPr>
      </w:pPr>
      <w:r w:rsidRPr="00595F1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ข้อมูลระดับ </w:t>
      </w:r>
      <w:r w:rsidRPr="00595F1A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595F1A">
        <w:rPr>
          <w:rFonts w:asciiTheme="majorBidi" w:hAnsiTheme="majorBidi" w:cstheme="majorBidi"/>
          <w:sz w:val="30"/>
          <w:szCs w:val="30"/>
        </w:rPr>
        <w:t xml:space="preserve">  </w:t>
      </w:r>
      <w:r w:rsidRPr="00595F1A">
        <w:rPr>
          <w:rFonts w:asciiTheme="majorBidi" w:hAnsiTheme="majorBidi" w:cstheme="majorBidi"/>
          <w:sz w:val="30"/>
          <w:szCs w:val="30"/>
          <w:cs/>
        </w:rPr>
        <w:t>เป็น</w:t>
      </w:r>
      <w:r w:rsidRPr="00595F1A">
        <w:rPr>
          <w:rFonts w:asciiTheme="majorBidi" w:hAnsiTheme="majorBidi"/>
          <w:sz w:val="30"/>
          <w:szCs w:val="30"/>
          <w:cs/>
        </w:rPr>
        <w:t xml:space="preserve">ราคาเสนอซื้อขาย </w:t>
      </w:r>
      <w:r w:rsidRPr="00595F1A">
        <w:rPr>
          <w:rFonts w:asciiTheme="majorBidi" w:hAnsiTheme="majorBidi" w:cstheme="majorBidi"/>
          <w:sz w:val="30"/>
          <w:szCs w:val="30"/>
        </w:rPr>
        <w:t>(</w:t>
      </w:r>
      <w:r w:rsidRPr="00595F1A">
        <w:rPr>
          <w:rFonts w:asciiTheme="majorBidi" w:hAnsiTheme="majorBidi"/>
          <w:sz w:val="30"/>
          <w:szCs w:val="30"/>
          <w:cs/>
        </w:rPr>
        <w:t>ไม่ต้องปรับปรุง</w:t>
      </w:r>
      <w:r w:rsidRPr="00595F1A">
        <w:rPr>
          <w:rFonts w:asciiTheme="majorBidi" w:hAnsiTheme="majorBidi" w:cstheme="majorBidi"/>
          <w:sz w:val="30"/>
          <w:szCs w:val="30"/>
        </w:rPr>
        <w:t xml:space="preserve">) </w:t>
      </w:r>
      <w:r w:rsidRPr="00595F1A">
        <w:rPr>
          <w:rFonts w:asciiTheme="majorBidi" w:hAnsiTheme="majorBidi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7533DD" w:rsidRPr="00595F1A" w:rsidRDefault="007533DD" w:rsidP="000D4072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 w:right="-178"/>
        <w:jc w:val="thaiDistribute"/>
        <w:rPr>
          <w:rFonts w:asciiTheme="majorBidi" w:hAnsiTheme="majorBidi" w:cstheme="majorBidi"/>
          <w:sz w:val="30"/>
          <w:szCs w:val="30"/>
        </w:rPr>
      </w:pPr>
      <w:r w:rsidRPr="00595F1A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595F1A">
        <w:rPr>
          <w:rFonts w:asciiTheme="majorBidi" w:hAnsiTheme="majorBidi" w:cstheme="majorBidi"/>
          <w:i/>
          <w:iCs/>
          <w:sz w:val="30"/>
          <w:szCs w:val="30"/>
        </w:rPr>
        <w:t xml:space="preserve"> 2</w:t>
      </w:r>
      <w:r w:rsidRPr="00595F1A">
        <w:rPr>
          <w:rFonts w:asciiTheme="majorBidi" w:hAnsiTheme="majorBidi" w:cstheme="majorBidi"/>
          <w:sz w:val="30"/>
          <w:szCs w:val="30"/>
        </w:rPr>
        <w:t xml:space="preserve">  </w:t>
      </w:r>
      <w:r w:rsidRPr="00595F1A">
        <w:rPr>
          <w:rFonts w:asciiTheme="majorBidi" w:hAnsiTheme="majorBidi" w:cstheme="majorBidi"/>
          <w:sz w:val="30"/>
          <w:szCs w:val="30"/>
          <w:cs/>
        </w:rPr>
        <w:t>เป็น</w:t>
      </w:r>
      <w:r w:rsidRPr="00595F1A">
        <w:rPr>
          <w:rFonts w:asciiTheme="majorBidi" w:hAnsiTheme="majorBidi"/>
          <w:sz w:val="30"/>
          <w:szCs w:val="30"/>
          <w:cs/>
        </w:rPr>
        <w:t xml:space="preserve">ข้อมูลอื่นที่สังเกตได้โดยตรง </w:t>
      </w:r>
      <w:r w:rsidRPr="00595F1A">
        <w:rPr>
          <w:rFonts w:asciiTheme="majorBidi" w:hAnsiTheme="majorBidi"/>
          <w:sz w:val="30"/>
          <w:szCs w:val="30"/>
        </w:rPr>
        <w:t>(</w:t>
      </w:r>
      <w:r w:rsidRPr="00595F1A">
        <w:rPr>
          <w:rFonts w:asciiTheme="majorBidi" w:hAnsiTheme="majorBidi"/>
          <w:sz w:val="30"/>
          <w:szCs w:val="30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595F1A">
        <w:rPr>
          <w:rFonts w:asciiTheme="majorBidi" w:hAnsiTheme="majorBidi" w:cstheme="majorBidi"/>
          <w:sz w:val="30"/>
          <w:szCs w:val="30"/>
        </w:rPr>
        <w:t>1</w:t>
      </w:r>
    </w:p>
    <w:p w:rsidR="007533DD" w:rsidRPr="00595F1A" w:rsidRDefault="007533DD" w:rsidP="000D4072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 w:right="-178"/>
        <w:jc w:val="thaiDistribute"/>
        <w:rPr>
          <w:rFonts w:asciiTheme="majorBidi" w:hAnsiTheme="majorBidi" w:cstheme="majorBidi"/>
          <w:sz w:val="30"/>
          <w:szCs w:val="30"/>
        </w:rPr>
      </w:pPr>
      <w:r w:rsidRPr="00595F1A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595F1A">
        <w:rPr>
          <w:rFonts w:asciiTheme="majorBidi" w:hAnsiTheme="majorBidi" w:cstheme="majorBidi"/>
          <w:i/>
          <w:iCs/>
          <w:sz w:val="30"/>
          <w:szCs w:val="30"/>
        </w:rPr>
        <w:t xml:space="preserve"> 3</w:t>
      </w:r>
      <w:r w:rsidRPr="00595F1A">
        <w:rPr>
          <w:rFonts w:asciiTheme="majorBidi" w:hAnsiTheme="majorBidi" w:cstheme="majorBidi"/>
          <w:sz w:val="30"/>
          <w:szCs w:val="30"/>
        </w:rPr>
        <w:t xml:space="preserve">  </w:t>
      </w:r>
      <w:r w:rsidRPr="00595F1A">
        <w:rPr>
          <w:rFonts w:asciiTheme="majorBidi" w:hAnsiTheme="majorBidi" w:cstheme="majorBidi"/>
          <w:sz w:val="30"/>
          <w:szCs w:val="30"/>
          <w:cs/>
        </w:rPr>
        <w:t>เป็น</w:t>
      </w:r>
      <w:r w:rsidRPr="00595F1A">
        <w:rPr>
          <w:rFonts w:asciiTheme="majorBidi" w:hAnsiTheme="majorBidi"/>
          <w:sz w:val="30"/>
          <w:szCs w:val="30"/>
          <w:cs/>
        </w:rPr>
        <w:t>ข้อมูลสำหรับสินทรัพย์หรือหนี้สินที่ไม่ได้มาจากข้อมูลที่สามารถสังเกตได้ (ข้อมูลที่</w:t>
      </w:r>
      <w:r w:rsidR="005339DF">
        <w:rPr>
          <w:rFonts w:asciiTheme="majorBidi" w:hAnsiTheme="majorBidi"/>
          <w:sz w:val="30"/>
          <w:szCs w:val="30"/>
        </w:rPr>
        <w:br/>
      </w:r>
      <w:r w:rsidRPr="00595F1A">
        <w:rPr>
          <w:rFonts w:asciiTheme="majorBidi" w:hAnsiTheme="majorBidi"/>
          <w:sz w:val="30"/>
          <w:szCs w:val="30"/>
          <w:cs/>
        </w:rPr>
        <w:t>ไม่สามารถสังเกตได้)</w:t>
      </w:r>
    </w:p>
    <w:p w:rsidR="007533DD" w:rsidRPr="005339DF" w:rsidRDefault="007533DD" w:rsidP="007533DD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</w:p>
    <w:p w:rsidR="007533DD" w:rsidRDefault="007533DD" w:rsidP="00EC6C44">
      <w:pPr>
        <w:pStyle w:val="BodyText"/>
        <w:shd w:val="clear" w:color="auto" w:fill="FFFFFF"/>
        <w:tabs>
          <w:tab w:val="clear" w:pos="454"/>
        </w:tabs>
        <w:spacing w:after="0"/>
        <w:ind w:left="540" w:right="-178"/>
        <w:jc w:val="thaiDistribute"/>
        <w:rPr>
          <w:rFonts w:asciiTheme="majorBidi" w:hAnsiTheme="majorBidi" w:cstheme="majorBidi"/>
          <w:sz w:val="30"/>
          <w:szCs w:val="30"/>
        </w:rPr>
      </w:pPr>
      <w:r w:rsidRPr="00595F1A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</w:t>
      </w:r>
      <w:r w:rsidR="00EC6C44">
        <w:rPr>
          <w:rFonts w:asciiTheme="majorBidi" w:hAnsiTheme="majorBidi" w:cstheme="majorBidi"/>
          <w:sz w:val="30"/>
          <w:szCs w:val="30"/>
          <w:cs/>
        </w:rPr>
        <w:br/>
      </w:r>
      <w:r w:rsidRPr="00595F1A">
        <w:rPr>
          <w:rFonts w:asciiTheme="majorBidi" w:hAnsiTheme="majorBidi" w:cstheme="majorBidi"/>
          <w:sz w:val="30"/>
          <w:szCs w:val="30"/>
          <w:cs/>
        </w:rPr>
        <w:t>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0D4072" w:rsidRDefault="000D4072" w:rsidP="000A18AB">
      <w:pPr>
        <w:pStyle w:val="block"/>
        <w:spacing w:after="0" w:line="240" w:lineRule="atLeast"/>
        <w:ind w:left="558" w:right="-205" w:firstLine="9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</w:p>
    <w:p w:rsidR="000A18AB" w:rsidRDefault="000A18AB" w:rsidP="000A18AB">
      <w:pPr>
        <w:pStyle w:val="block"/>
        <w:spacing w:after="0" w:line="240" w:lineRule="atLeast"/>
        <w:ind w:left="558" w:right="-205" w:firstLine="9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  <w:r w:rsidRPr="004433BE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t>เ</w:t>
      </w:r>
      <w:r w:rsidRPr="004433BE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ครื่องมือทางการเงิน</w:t>
      </w:r>
      <w:r w:rsidRPr="004433BE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ที่วัดมูลค่า</w:t>
      </w:r>
      <w:r w:rsidRPr="004433BE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ด้วยมูลค่ายุติธรรม </w:t>
      </w:r>
    </w:p>
    <w:p w:rsidR="00296F9F" w:rsidRPr="005339DF" w:rsidRDefault="00296F9F" w:rsidP="00E727DB">
      <w:pPr>
        <w:pStyle w:val="block"/>
        <w:spacing w:after="0" w:line="240" w:lineRule="atLeast"/>
        <w:ind w:left="558" w:right="-205" w:firstLine="9"/>
        <w:jc w:val="thaiDistribute"/>
        <w:rPr>
          <w:rFonts w:ascii="Angsana New" w:hAnsi="Angsana New" w:cs="Angsana New"/>
          <w:color w:val="000000" w:themeColor="text1"/>
          <w:sz w:val="30"/>
          <w:szCs w:val="30"/>
          <w:lang w:val="en-US" w:bidi="th-TH"/>
        </w:rPr>
      </w:pPr>
    </w:p>
    <w:tbl>
      <w:tblPr>
        <w:tblStyle w:val="TableGrid"/>
        <w:tblW w:w="933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9"/>
        <w:gridCol w:w="236"/>
        <w:gridCol w:w="6658"/>
      </w:tblGrid>
      <w:tr w:rsidR="00082FE1" w:rsidRPr="00903A54" w:rsidTr="00EC6C44">
        <w:trPr>
          <w:tblHeader/>
        </w:trPr>
        <w:tc>
          <w:tcPr>
            <w:tcW w:w="2439" w:type="dxa"/>
            <w:vAlign w:val="bottom"/>
          </w:tcPr>
          <w:p w:rsidR="00082FE1" w:rsidRPr="00903A54" w:rsidRDefault="00082FE1" w:rsidP="00DB0430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03A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:rsidR="00082FE1" w:rsidRPr="00903A54" w:rsidRDefault="00082FE1" w:rsidP="00DB0430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658" w:type="dxa"/>
            <w:vAlign w:val="bottom"/>
          </w:tcPr>
          <w:p w:rsidR="00082FE1" w:rsidRPr="00903A54" w:rsidRDefault="00082FE1" w:rsidP="00DB0430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03A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082FE1" w:rsidRPr="00903A54" w:rsidTr="00EC6C44">
        <w:tc>
          <w:tcPr>
            <w:tcW w:w="2439" w:type="dxa"/>
          </w:tcPr>
          <w:p w:rsidR="00082FE1" w:rsidRPr="00EC6C44" w:rsidRDefault="00082FE1" w:rsidP="00082FE1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6C4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สัญญาขายเงินตรา</w:t>
            </w:r>
          </w:p>
          <w:p w:rsidR="00082FE1" w:rsidRPr="00EC6C44" w:rsidRDefault="00082FE1" w:rsidP="00082FE1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EC6C4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ต่างประเทศล่วงหน้า</w:t>
            </w:r>
          </w:p>
          <w:p w:rsidR="00082FE1" w:rsidRPr="00EC6C44" w:rsidRDefault="00082FE1" w:rsidP="00DB0430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082FE1" w:rsidRPr="00EC6C44" w:rsidRDefault="00082FE1" w:rsidP="004C1BFB">
            <w:pPr>
              <w:pStyle w:val="block"/>
              <w:spacing w:after="0" w:line="240" w:lineRule="atLeast"/>
              <w:ind w:left="0"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58" w:type="dxa"/>
          </w:tcPr>
          <w:p w:rsidR="00082FE1" w:rsidRPr="00904498" w:rsidRDefault="00082FE1" w:rsidP="004C1BFB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6C4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การ</w:t>
            </w:r>
            <w:r w:rsidRPr="00EC6C4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กำหนดราคาสัญญาขายล่วงหน้า</w:t>
            </w:r>
            <w:r w:rsidR="009C01E2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EC6C44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bidi="th-TH"/>
              </w:rPr>
              <w:t>มูลค่ายุติธรรมอ้างอิงราคาขายสัญญาขายเงินตราต่างประเทศล่วงหน้า ณ วันที่รายงาน</w:t>
            </w:r>
            <w:r w:rsidRPr="00EC6C4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และมูลค่าปัจจุบันคำนวณโดยอ้างอิงจาก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:rsidR="000D4072" w:rsidRDefault="000D4072" w:rsidP="00DE1A9A">
      <w:pPr>
        <w:ind w:left="558" w:right="-205" w:firstLine="9"/>
        <w:jc w:val="thaiDistribute"/>
        <w:rPr>
          <w:rFonts w:ascii="Angsana New" w:hAnsi="Angsana New"/>
          <w:sz w:val="28"/>
          <w:szCs w:val="28"/>
          <w:cs/>
        </w:rPr>
      </w:pPr>
    </w:p>
    <w:p w:rsidR="00DE1A9A" w:rsidRDefault="00DE1A9A" w:rsidP="00DE1A9A">
      <w:pPr>
        <w:pStyle w:val="block"/>
        <w:spacing w:after="0" w:line="240" w:lineRule="atLeast"/>
        <w:ind w:left="558" w:right="-205" w:firstLine="9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  <w:r w:rsidRPr="004433BE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>เครื่องมือ</w:t>
      </w:r>
      <w:r w:rsidRPr="003B2C78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ทางการเงินที่ไม่ได้วัดมูลค่าด้วยมูลค่ายุติธรรม</w:t>
      </w:r>
    </w:p>
    <w:p w:rsidR="00DE1A9A" w:rsidRPr="000D4072" w:rsidRDefault="00DE1A9A" w:rsidP="00DE1A9A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</w:p>
    <w:tbl>
      <w:tblPr>
        <w:tblW w:w="9369" w:type="dxa"/>
        <w:tblInd w:w="477" w:type="dxa"/>
        <w:tblLook w:val="04A0" w:firstRow="1" w:lastRow="0" w:firstColumn="1" w:lastColumn="0" w:noHBand="0" w:noVBand="1"/>
      </w:tblPr>
      <w:tblGrid>
        <w:gridCol w:w="2853"/>
        <w:gridCol w:w="2970"/>
        <w:gridCol w:w="3546"/>
      </w:tblGrid>
      <w:tr w:rsidR="00DE1A9A" w:rsidRPr="005E1231" w:rsidTr="00082FE1">
        <w:trPr>
          <w:tblHeader/>
        </w:trPr>
        <w:tc>
          <w:tcPr>
            <w:tcW w:w="2853" w:type="dxa"/>
            <w:shd w:val="clear" w:color="auto" w:fill="auto"/>
            <w:vAlign w:val="bottom"/>
          </w:tcPr>
          <w:p w:rsidR="00DE1A9A" w:rsidRPr="00957FD2" w:rsidRDefault="00DE1A9A" w:rsidP="00381211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57FD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970" w:type="dxa"/>
            <w:shd w:val="clear" w:color="auto" w:fill="auto"/>
            <w:vAlign w:val="bottom"/>
          </w:tcPr>
          <w:p w:rsidR="00DE1A9A" w:rsidRPr="00957FD2" w:rsidRDefault="00DE1A9A" w:rsidP="00381211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C6C6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3546" w:type="dxa"/>
            <w:shd w:val="clear" w:color="auto" w:fill="auto"/>
            <w:vAlign w:val="bottom"/>
          </w:tcPr>
          <w:p w:rsidR="00DE1A9A" w:rsidRPr="00957FD2" w:rsidRDefault="00DE1A9A" w:rsidP="00381211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</w:tr>
      <w:tr w:rsidR="00DE1A9A" w:rsidTr="00082FE1">
        <w:tc>
          <w:tcPr>
            <w:tcW w:w="2853" w:type="dxa"/>
            <w:shd w:val="clear" w:color="auto" w:fill="auto"/>
          </w:tcPr>
          <w:p w:rsidR="00DE1A9A" w:rsidRPr="00957FD2" w:rsidRDefault="00DE1A9A" w:rsidP="00381211">
            <w:pPr>
              <w:pStyle w:val="block"/>
              <w:spacing w:after="0" w:line="240" w:lineRule="atLeast"/>
              <w:ind w:left="180" w:right="-369" w:hanging="180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7FD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ตราสารหนี้</w:t>
            </w:r>
            <w:r w:rsidRPr="00957FD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จะ</w:t>
            </w:r>
            <w:r w:rsidRPr="00957FD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ถือ</w:t>
            </w:r>
            <w:r w:rsidR="00106A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จนครบ</w:t>
            </w:r>
            <w:r w:rsidRPr="00957FD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กำหนด</w:t>
            </w:r>
          </w:p>
        </w:tc>
        <w:tc>
          <w:tcPr>
            <w:tcW w:w="2970" w:type="dxa"/>
            <w:shd w:val="clear" w:color="auto" w:fill="auto"/>
          </w:tcPr>
          <w:p w:rsidR="00DE1A9A" w:rsidRPr="00957FD2" w:rsidRDefault="00DE1A9A" w:rsidP="00381211">
            <w:pPr>
              <w:pStyle w:val="block"/>
              <w:spacing w:after="0" w:line="240" w:lineRule="atLeast"/>
              <w:ind w:left="0" w:right="-7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7FD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ราคาเสนอซื้อจาก</w:t>
            </w:r>
            <w:r w:rsidRPr="00957FD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สมาคมตลาด</w:t>
            </w:r>
            <w:r w:rsidR="00EC6C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</w:r>
            <w:r w:rsidRPr="00957FD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ตราสารหนี้ไทย ณ วันที่รายงาน</w:t>
            </w:r>
          </w:p>
        </w:tc>
        <w:tc>
          <w:tcPr>
            <w:tcW w:w="3546" w:type="dxa"/>
            <w:shd w:val="clear" w:color="auto" w:fill="auto"/>
          </w:tcPr>
          <w:p w:rsidR="00DE1A9A" w:rsidRPr="00CC6C66" w:rsidRDefault="00DE1A9A" w:rsidP="00381211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6C6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ไม่มี</w:t>
            </w:r>
          </w:p>
        </w:tc>
      </w:tr>
      <w:tr w:rsidR="00DE1A9A" w:rsidTr="00082FE1">
        <w:tc>
          <w:tcPr>
            <w:tcW w:w="2853" w:type="dxa"/>
            <w:shd w:val="clear" w:color="auto" w:fill="auto"/>
          </w:tcPr>
          <w:p w:rsidR="00DE1A9A" w:rsidRPr="00957FD2" w:rsidRDefault="00DE1A9A" w:rsidP="00381211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57FD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เงินให้กู้ยืม</w:t>
            </w:r>
          </w:p>
        </w:tc>
        <w:tc>
          <w:tcPr>
            <w:tcW w:w="2970" w:type="dxa"/>
            <w:shd w:val="clear" w:color="auto" w:fill="auto"/>
          </w:tcPr>
          <w:p w:rsidR="00DE1A9A" w:rsidRPr="00957FD2" w:rsidRDefault="00DE1A9A" w:rsidP="00381211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7FD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  <w:tc>
          <w:tcPr>
            <w:tcW w:w="3546" w:type="dxa"/>
            <w:shd w:val="clear" w:color="auto" w:fill="auto"/>
          </w:tcPr>
          <w:p w:rsidR="00DE1A9A" w:rsidRPr="00957FD2" w:rsidRDefault="00DE1A9A" w:rsidP="00381211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อัตราคิดลด</w:t>
            </w:r>
          </w:p>
        </w:tc>
      </w:tr>
      <w:tr w:rsidR="00DE1A9A" w:rsidTr="00082FE1">
        <w:tc>
          <w:tcPr>
            <w:tcW w:w="2853" w:type="dxa"/>
            <w:shd w:val="clear" w:color="auto" w:fill="auto"/>
          </w:tcPr>
          <w:p w:rsidR="00DE1A9A" w:rsidRPr="00957FD2" w:rsidRDefault="00DE1A9A" w:rsidP="00381211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57FD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2970" w:type="dxa"/>
            <w:shd w:val="clear" w:color="auto" w:fill="auto"/>
          </w:tcPr>
          <w:p w:rsidR="00DE1A9A" w:rsidRPr="00957FD2" w:rsidRDefault="00DE1A9A" w:rsidP="00381211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7FD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  <w:tc>
          <w:tcPr>
            <w:tcW w:w="3546" w:type="dxa"/>
            <w:shd w:val="clear" w:color="auto" w:fill="auto"/>
          </w:tcPr>
          <w:p w:rsidR="00DE1A9A" w:rsidRPr="00957FD2" w:rsidRDefault="00DE1A9A" w:rsidP="00381211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อัตราคิดลด</w:t>
            </w:r>
          </w:p>
        </w:tc>
      </w:tr>
    </w:tbl>
    <w:p w:rsidR="00197E7E" w:rsidRDefault="00197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97E7E" w:rsidRDefault="00197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AC409B" w:rsidRPr="00FC3431" w:rsidRDefault="00F13835" w:rsidP="00FC3431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FC3431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ภาระผูกพันกับ</w:t>
      </w:r>
      <w:r w:rsidR="0086631F" w:rsidRPr="00FC3431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F52A70" w:rsidRPr="00FC3431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  <w:r w:rsidR="00C13A60" w:rsidRPr="00FC3431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D5300D" w:rsidRPr="001545CD" w:rsidRDefault="00D5300D" w:rsidP="00D53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color w:val="FF0000"/>
          <w:sz w:val="28"/>
          <w:szCs w:val="28"/>
        </w:rPr>
      </w:pPr>
    </w:p>
    <w:tbl>
      <w:tblPr>
        <w:tblW w:w="92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9"/>
        <w:gridCol w:w="1892"/>
        <w:gridCol w:w="241"/>
        <w:gridCol w:w="1920"/>
      </w:tblGrid>
      <w:tr w:rsidR="007533DD" w:rsidRPr="00A16777" w:rsidTr="00082FE1">
        <w:trPr>
          <w:trHeight w:val="236"/>
          <w:tblHeader/>
        </w:trPr>
        <w:tc>
          <w:tcPr>
            <w:tcW w:w="2817" w:type="pct"/>
            <w:vAlign w:val="bottom"/>
          </w:tcPr>
          <w:p w:rsidR="007533DD" w:rsidRPr="00526E2F" w:rsidRDefault="007533DD" w:rsidP="0027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7533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533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7533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7533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019" w:type="pct"/>
            <w:vAlign w:val="bottom"/>
          </w:tcPr>
          <w:p w:rsidR="007533DD" w:rsidRPr="00526E2F" w:rsidRDefault="007533DD" w:rsidP="00275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26E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0" w:type="pct"/>
            <w:vAlign w:val="bottom"/>
          </w:tcPr>
          <w:p w:rsidR="007533DD" w:rsidRPr="00526E2F" w:rsidRDefault="007533DD" w:rsidP="00275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  <w:vAlign w:val="bottom"/>
          </w:tcPr>
          <w:p w:rsidR="007533DD" w:rsidRPr="00526E2F" w:rsidRDefault="007533DD" w:rsidP="00354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33DD" w:rsidRPr="00485AA2" w:rsidTr="00082FE1">
        <w:trPr>
          <w:tblHeader/>
        </w:trPr>
        <w:tc>
          <w:tcPr>
            <w:tcW w:w="2817" w:type="pct"/>
          </w:tcPr>
          <w:p w:rsidR="007533DD" w:rsidRDefault="007533DD" w:rsidP="00275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83" w:type="pct"/>
            <w:gridSpan w:val="3"/>
          </w:tcPr>
          <w:p w:rsidR="007533DD" w:rsidRPr="00526E2F" w:rsidRDefault="007533DD" w:rsidP="0027542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C6C4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533DD" w:rsidRPr="00485AA2" w:rsidTr="00082FE1">
        <w:tc>
          <w:tcPr>
            <w:tcW w:w="2817" w:type="pct"/>
          </w:tcPr>
          <w:p w:rsidR="007533DD" w:rsidRDefault="007533DD" w:rsidP="00275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746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4746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19" w:type="pct"/>
          </w:tcPr>
          <w:p w:rsidR="007533DD" w:rsidRPr="00F4323B" w:rsidRDefault="007533DD" w:rsidP="002754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7533DD" w:rsidRPr="00F4323B" w:rsidRDefault="007533DD" w:rsidP="0027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</w:tcPr>
          <w:p w:rsidR="007533DD" w:rsidRPr="00F4323B" w:rsidRDefault="007533DD" w:rsidP="002754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33DD" w:rsidRPr="00485AA2" w:rsidTr="00082FE1">
        <w:tc>
          <w:tcPr>
            <w:tcW w:w="2817" w:type="pct"/>
          </w:tcPr>
          <w:p w:rsidR="007533DD" w:rsidRDefault="007533DD" w:rsidP="00275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256B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19" w:type="pct"/>
          </w:tcPr>
          <w:p w:rsidR="007533DD" w:rsidRPr="00F4323B" w:rsidRDefault="007533DD" w:rsidP="002754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7533DD" w:rsidRPr="00F4323B" w:rsidRDefault="007533DD" w:rsidP="0027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</w:tcPr>
          <w:p w:rsidR="007533DD" w:rsidRPr="00F4323B" w:rsidRDefault="007533DD" w:rsidP="002754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33DD" w:rsidRPr="00485AA2" w:rsidTr="00082FE1">
        <w:tc>
          <w:tcPr>
            <w:tcW w:w="2817" w:type="pct"/>
          </w:tcPr>
          <w:p w:rsidR="007533DD" w:rsidRPr="00236F51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06A99" w:rsidRPr="00106A99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คำสั่งซื้อที่ผู้ขายสินค้าตกลงแล้ว</w:t>
            </w:r>
            <w:r w:rsidR="00106A99" w:rsidRPr="00106A99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19" w:type="pct"/>
          </w:tcPr>
          <w:p w:rsidR="007533DD" w:rsidRPr="00595F1A" w:rsidRDefault="00895577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18,584</w:t>
            </w:r>
          </w:p>
        </w:tc>
        <w:tc>
          <w:tcPr>
            <w:tcW w:w="130" w:type="pct"/>
          </w:tcPr>
          <w:p w:rsidR="007533DD" w:rsidRPr="00595F1A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</w:tcPr>
          <w:p w:rsidR="007533DD" w:rsidRPr="00595F1A" w:rsidRDefault="00895577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18,404</w:t>
            </w:r>
          </w:p>
        </w:tc>
      </w:tr>
      <w:tr w:rsidR="009A45BD" w:rsidRPr="00485AA2" w:rsidTr="00082FE1">
        <w:tc>
          <w:tcPr>
            <w:tcW w:w="2817" w:type="pct"/>
          </w:tcPr>
          <w:p w:rsidR="009A45BD" w:rsidRDefault="009A45B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pct"/>
          </w:tcPr>
          <w:p w:rsidR="009A45BD" w:rsidRDefault="009A45BD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:rsidR="009A45BD" w:rsidRPr="00595F1A" w:rsidRDefault="009A45B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</w:tcPr>
          <w:p w:rsidR="009A45BD" w:rsidRDefault="009A45BD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533DD" w:rsidRPr="00485AA2" w:rsidTr="00082FE1">
        <w:tc>
          <w:tcPr>
            <w:tcW w:w="2817" w:type="pct"/>
          </w:tcPr>
          <w:p w:rsidR="007533DD" w:rsidRPr="00485AA2" w:rsidRDefault="007533DD" w:rsidP="0075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11" w:hanging="180"/>
              <w:rPr>
                <w:rFonts w:ascii="Angsana New" w:hAnsi="Angsana New"/>
                <w:sz w:val="30"/>
                <w:szCs w:val="30"/>
              </w:rPr>
            </w:pPr>
            <w:r w:rsidRPr="0020301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 w:rsidRPr="00203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</w:t>
            </w:r>
            <w:r w:rsidRPr="0020301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Pr="00203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1019" w:type="pct"/>
          </w:tcPr>
          <w:p w:rsidR="007533DD" w:rsidRPr="00F4323B" w:rsidRDefault="007533DD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7533DD" w:rsidRPr="00F4323B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</w:tcPr>
          <w:p w:rsidR="007533DD" w:rsidRPr="00F4323B" w:rsidRDefault="007533DD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33DD" w:rsidRPr="00485AA2" w:rsidTr="00082FE1">
        <w:tc>
          <w:tcPr>
            <w:tcW w:w="2817" w:type="pct"/>
          </w:tcPr>
          <w:p w:rsidR="007533DD" w:rsidRPr="00485AA2" w:rsidRDefault="007533DD" w:rsidP="0075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A4230F">
              <w:rPr>
                <w:rFonts w:ascii="Angsana New" w:hAnsi="Angsana New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019" w:type="pct"/>
          </w:tcPr>
          <w:p w:rsidR="007533DD" w:rsidRPr="00F4323B" w:rsidRDefault="00993CB2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1,976</w:t>
            </w:r>
          </w:p>
        </w:tc>
        <w:tc>
          <w:tcPr>
            <w:tcW w:w="130" w:type="pct"/>
          </w:tcPr>
          <w:p w:rsidR="007533DD" w:rsidRPr="00F4323B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</w:tcPr>
          <w:p w:rsidR="007533DD" w:rsidRPr="00F4323B" w:rsidRDefault="009871D9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95577">
              <w:rPr>
                <w:rFonts w:ascii="Angsana New" w:hAnsi="Angsana New" w:cs="Angsana New"/>
                <w:sz w:val="30"/>
                <w:szCs w:val="30"/>
              </w:rPr>
              <w:t>,8</w:t>
            </w:r>
            <w:r>
              <w:rPr>
                <w:rFonts w:ascii="Angsana New" w:hAnsi="Angsana New" w:cs="Angsana New"/>
                <w:sz w:val="30"/>
                <w:szCs w:val="30"/>
              </w:rPr>
              <w:t>44</w:t>
            </w:r>
          </w:p>
        </w:tc>
      </w:tr>
      <w:tr w:rsidR="007533DD" w:rsidRPr="00485AA2" w:rsidTr="00082FE1">
        <w:tc>
          <w:tcPr>
            <w:tcW w:w="2817" w:type="pct"/>
          </w:tcPr>
          <w:p w:rsidR="007533DD" w:rsidRPr="00485AA2" w:rsidRDefault="007533DD" w:rsidP="0075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</w:t>
            </w:r>
            <w:r w:rsidRPr="00A4230F">
              <w:rPr>
                <w:rFonts w:ascii="Angsana New" w:hAnsi="Angsana New"/>
                <w:sz w:val="30"/>
                <w:szCs w:val="30"/>
                <w:cs/>
              </w:rPr>
              <w:t>ห้าปี</w:t>
            </w:r>
          </w:p>
        </w:tc>
        <w:tc>
          <w:tcPr>
            <w:tcW w:w="1019" w:type="pct"/>
          </w:tcPr>
          <w:p w:rsidR="007533DD" w:rsidRPr="00F4323B" w:rsidRDefault="00993CB2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1,996</w:t>
            </w:r>
          </w:p>
        </w:tc>
        <w:tc>
          <w:tcPr>
            <w:tcW w:w="130" w:type="pct"/>
          </w:tcPr>
          <w:p w:rsidR="007533DD" w:rsidRPr="00F4323B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</w:tcPr>
          <w:p w:rsidR="007533DD" w:rsidRPr="00F4323B" w:rsidRDefault="009871D9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9557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980</w:t>
            </w:r>
          </w:p>
        </w:tc>
      </w:tr>
      <w:tr w:rsidR="007533DD" w:rsidRPr="00526E2F" w:rsidTr="00082FE1">
        <w:tc>
          <w:tcPr>
            <w:tcW w:w="2817" w:type="pct"/>
          </w:tcPr>
          <w:p w:rsidR="007533DD" w:rsidRPr="00526E2F" w:rsidRDefault="007533DD" w:rsidP="0075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</w:tcPr>
          <w:p w:rsidR="007533DD" w:rsidRPr="00526E2F" w:rsidRDefault="00993CB2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3,972</w:t>
            </w:r>
          </w:p>
        </w:tc>
        <w:tc>
          <w:tcPr>
            <w:tcW w:w="130" w:type="pct"/>
          </w:tcPr>
          <w:p w:rsidR="007533DD" w:rsidRPr="00526E2F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  <w:tcBorders>
              <w:top w:val="single" w:sz="4" w:space="0" w:color="auto"/>
              <w:bottom w:val="double" w:sz="4" w:space="0" w:color="auto"/>
            </w:tcBorders>
          </w:tcPr>
          <w:p w:rsidR="007533DD" w:rsidRPr="00526E2F" w:rsidRDefault="009871D9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89557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824</w:t>
            </w:r>
          </w:p>
        </w:tc>
      </w:tr>
      <w:tr w:rsidR="007533DD" w:rsidRPr="00526E2F" w:rsidTr="00082FE1">
        <w:tc>
          <w:tcPr>
            <w:tcW w:w="2817" w:type="pct"/>
          </w:tcPr>
          <w:p w:rsidR="007533DD" w:rsidRPr="000D4072" w:rsidRDefault="007533DD" w:rsidP="0075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pct"/>
            <w:tcBorders>
              <w:top w:val="double" w:sz="4" w:space="0" w:color="auto"/>
            </w:tcBorders>
          </w:tcPr>
          <w:p w:rsidR="007533DD" w:rsidRPr="000D4072" w:rsidRDefault="007533DD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7533DD" w:rsidRPr="000D4072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  <w:tcBorders>
              <w:top w:val="double" w:sz="4" w:space="0" w:color="auto"/>
            </w:tcBorders>
          </w:tcPr>
          <w:p w:rsidR="007533DD" w:rsidRPr="000D4072" w:rsidRDefault="007533DD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33DD" w:rsidRPr="00485AA2" w:rsidTr="00082FE1">
        <w:tc>
          <w:tcPr>
            <w:tcW w:w="2817" w:type="pct"/>
          </w:tcPr>
          <w:p w:rsidR="007533DD" w:rsidRPr="00485AA2" w:rsidRDefault="007533DD" w:rsidP="0075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019" w:type="pct"/>
          </w:tcPr>
          <w:p w:rsidR="007533DD" w:rsidRPr="00F4323B" w:rsidRDefault="007533DD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7533DD" w:rsidRPr="00F4323B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</w:tcPr>
          <w:p w:rsidR="007533DD" w:rsidRPr="00F4323B" w:rsidRDefault="007533DD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33DD" w:rsidRPr="00485AA2" w:rsidTr="00082FE1">
        <w:tc>
          <w:tcPr>
            <w:tcW w:w="2817" w:type="pct"/>
          </w:tcPr>
          <w:p w:rsidR="007533DD" w:rsidRPr="001B41B9" w:rsidRDefault="007533DD" w:rsidP="007533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hanging="153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</w:t>
            </w:r>
            <w:r w:rsidRPr="001B41B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คำสั่งซื้อที่ผู้ขายสินค้าตกลงแล้ว</w:t>
            </w:r>
          </w:p>
        </w:tc>
        <w:tc>
          <w:tcPr>
            <w:tcW w:w="1019" w:type="pct"/>
            <w:vAlign w:val="bottom"/>
          </w:tcPr>
          <w:p w:rsidR="007533DD" w:rsidRPr="00F4323B" w:rsidRDefault="00895577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96,286</w:t>
            </w:r>
          </w:p>
        </w:tc>
        <w:tc>
          <w:tcPr>
            <w:tcW w:w="130" w:type="pct"/>
            <w:vAlign w:val="bottom"/>
          </w:tcPr>
          <w:p w:rsidR="007533DD" w:rsidRPr="00F4323B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  <w:vAlign w:val="bottom"/>
          </w:tcPr>
          <w:p w:rsidR="007533DD" w:rsidRPr="00F4323B" w:rsidRDefault="00895577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88,589</w:t>
            </w:r>
          </w:p>
        </w:tc>
      </w:tr>
      <w:tr w:rsidR="007533DD" w:rsidRPr="00485AA2" w:rsidTr="00082FE1">
        <w:tc>
          <w:tcPr>
            <w:tcW w:w="2817" w:type="pct"/>
          </w:tcPr>
          <w:p w:rsidR="007533DD" w:rsidRPr="001B41B9" w:rsidRDefault="007533DD" w:rsidP="007533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hanging="15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</w:t>
            </w:r>
            <w:r w:rsidRPr="001B41B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สัญญาขายเงินตราต่างประเทศล่วงหน้า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*</w:t>
            </w:r>
          </w:p>
        </w:tc>
        <w:tc>
          <w:tcPr>
            <w:tcW w:w="1019" w:type="pct"/>
          </w:tcPr>
          <w:p w:rsidR="007533DD" w:rsidRPr="00F4323B" w:rsidRDefault="00895577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11,311</w:t>
            </w:r>
          </w:p>
        </w:tc>
        <w:tc>
          <w:tcPr>
            <w:tcW w:w="130" w:type="pct"/>
          </w:tcPr>
          <w:p w:rsidR="007533DD" w:rsidRPr="00F4323B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</w:tcPr>
          <w:p w:rsidR="007533DD" w:rsidRPr="00F4323B" w:rsidRDefault="00895577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11,311</w:t>
            </w:r>
          </w:p>
        </w:tc>
      </w:tr>
      <w:tr w:rsidR="007533DD" w:rsidRPr="00485AA2" w:rsidTr="00082FE1">
        <w:tc>
          <w:tcPr>
            <w:tcW w:w="2817" w:type="pct"/>
          </w:tcPr>
          <w:p w:rsidR="007533DD" w:rsidRPr="001B41B9" w:rsidRDefault="007533DD" w:rsidP="007533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hanging="153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</w:t>
            </w:r>
            <w:r w:rsidRPr="001B41B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019" w:type="pct"/>
            <w:vAlign w:val="bottom"/>
          </w:tcPr>
          <w:p w:rsidR="007533DD" w:rsidRPr="00526E2F" w:rsidRDefault="00895577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10,809</w:t>
            </w:r>
          </w:p>
        </w:tc>
        <w:tc>
          <w:tcPr>
            <w:tcW w:w="130" w:type="pct"/>
            <w:vAlign w:val="bottom"/>
          </w:tcPr>
          <w:p w:rsidR="007533DD" w:rsidRPr="00526E2F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pct"/>
            <w:vAlign w:val="bottom"/>
          </w:tcPr>
          <w:p w:rsidR="007533DD" w:rsidRPr="00526E2F" w:rsidRDefault="00895577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8,925</w:t>
            </w:r>
          </w:p>
        </w:tc>
      </w:tr>
      <w:tr w:rsidR="007533DD" w:rsidRPr="00526E2F" w:rsidTr="00082FE1">
        <w:tc>
          <w:tcPr>
            <w:tcW w:w="2817" w:type="pct"/>
          </w:tcPr>
          <w:p w:rsidR="007533DD" w:rsidRPr="00526E2F" w:rsidRDefault="007533DD" w:rsidP="0075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6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533DD" w:rsidRPr="00526E2F" w:rsidRDefault="00895577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118,406</w:t>
            </w:r>
          </w:p>
        </w:tc>
        <w:tc>
          <w:tcPr>
            <w:tcW w:w="130" w:type="pct"/>
            <w:vAlign w:val="bottom"/>
          </w:tcPr>
          <w:p w:rsidR="007533DD" w:rsidRPr="00526E2F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533DD" w:rsidRPr="00526E2F" w:rsidRDefault="00895577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108,825</w:t>
            </w:r>
          </w:p>
        </w:tc>
      </w:tr>
    </w:tbl>
    <w:p w:rsidR="000D4072" w:rsidRDefault="000D4072" w:rsidP="003E4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FB28BE" w:rsidRPr="00830C24" w:rsidRDefault="00491964" w:rsidP="00082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24"/>
        <w:jc w:val="thaiDistribute"/>
        <w:rPr>
          <w:rFonts w:ascii="Angsana New" w:hAnsi="Angsana New"/>
          <w:sz w:val="30"/>
          <w:szCs w:val="30"/>
        </w:rPr>
      </w:pPr>
      <w:r w:rsidRPr="00E22E5C">
        <w:rPr>
          <w:rFonts w:ascii="Angsana New" w:hAnsi="Angsana New"/>
          <w:sz w:val="30"/>
          <w:szCs w:val="30"/>
        </w:rPr>
        <w:t xml:space="preserve">* </w:t>
      </w:r>
      <w:r w:rsidRPr="00E22E5C">
        <w:rPr>
          <w:rFonts w:ascii="Angsana New" w:hAnsi="Angsana New"/>
          <w:sz w:val="30"/>
          <w:szCs w:val="30"/>
          <w:cs/>
        </w:rPr>
        <w:t>สัญญาขายเงินตราต่างประเทศล่</w:t>
      </w:r>
      <w:r w:rsidR="00846E75" w:rsidRPr="00E22E5C">
        <w:rPr>
          <w:rFonts w:ascii="Angsana New" w:hAnsi="Angsana New"/>
          <w:sz w:val="30"/>
          <w:szCs w:val="30"/>
          <w:cs/>
        </w:rPr>
        <w:t>วงหน้ามีระยะเวลาครบกำหนดไม่เกิน</w:t>
      </w:r>
      <w:r w:rsidR="00846E75" w:rsidRPr="00E22E5C">
        <w:rPr>
          <w:rFonts w:ascii="Angsana New" w:hAnsi="Angsana New" w:hint="cs"/>
          <w:sz w:val="30"/>
          <w:szCs w:val="30"/>
          <w:cs/>
        </w:rPr>
        <w:t>หนึ่ง</w:t>
      </w:r>
      <w:r w:rsidR="00B67C21" w:rsidRPr="00E22E5C">
        <w:rPr>
          <w:rFonts w:ascii="Angsana New" w:hAnsi="Angsana New"/>
          <w:sz w:val="30"/>
          <w:szCs w:val="30"/>
          <w:cs/>
        </w:rPr>
        <w:t>ปี และคู่สัญญาเป็นธนาคารพาณิชย์</w:t>
      </w:r>
      <w:r w:rsidR="00791219">
        <w:rPr>
          <w:rFonts w:ascii="Angsana New" w:hAnsi="Angsana New"/>
          <w:sz w:val="30"/>
          <w:szCs w:val="30"/>
        </w:rPr>
        <w:t xml:space="preserve"> </w:t>
      </w:r>
      <w:r w:rsidR="009A45BD">
        <w:rPr>
          <w:rFonts w:ascii="Angsana New" w:hAnsi="Angsana New" w:hint="cs"/>
          <w:sz w:val="30"/>
          <w:szCs w:val="30"/>
          <w:cs/>
        </w:rPr>
        <w:t>ดังนี้</w:t>
      </w:r>
      <w:r w:rsidR="00950452">
        <w:rPr>
          <w:rFonts w:ascii="Angsana New" w:hAnsi="Angsana New" w:hint="cs"/>
          <w:sz w:val="30"/>
          <w:szCs w:val="30"/>
          <w:cs/>
        </w:rPr>
        <w:t xml:space="preserve"> </w:t>
      </w:r>
    </w:p>
    <w:p w:rsidR="00FB28BE" w:rsidRPr="000D4072" w:rsidRDefault="00FB28BE" w:rsidP="00B67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highlight w:val="cyan"/>
        </w:rPr>
      </w:pPr>
    </w:p>
    <w:tbl>
      <w:tblPr>
        <w:tblW w:w="92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33"/>
        <w:gridCol w:w="2160"/>
        <w:gridCol w:w="265"/>
        <w:gridCol w:w="1985"/>
      </w:tblGrid>
      <w:tr w:rsidR="00950452" w:rsidRPr="00E22E5C" w:rsidTr="00082FE1">
        <w:tc>
          <w:tcPr>
            <w:tcW w:w="4833" w:type="dxa"/>
          </w:tcPr>
          <w:p w:rsidR="00950452" w:rsidRPr="00E22E5C" w:rsidRDefault="00950452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3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533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7533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7533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4410" w:type="dxa"/>
            <w:gridSpan w:val="3"/>
            <w:vAlign w:val="bottom"/>
          </w:tcPr>
          <w:p w:rsidR="00950452" w:rsidRPr="00526E2F" w:rsidRDefault="00950452" w:rsidP="00950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26E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0452" w:rsidRPr="00E22E5C" w:rsidTr="00082FE1">
        <w:tc>
          <w:tcPr>
            <w:tcW w:w="4833" w:type="dxa"/>
          </w:tcPr>
          <w:p w:rsidR="00950452" w:rsidRPr="00950452" w:rsidRDefault="00950452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:rsidR="00950452" w:rsidRPr="00950452" w:rsidRDefault="00950452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452">
              <w:rPr>
                <w:rFonts w:ascii="Angsana New" w:hAnsi="Angsana New"/>
                <w:sz w:val="30"/>
                <w:szCs w:val="30"/>
                <w:cs/>
              </w:rPr>
              <w:t>มูลค่าตามสัญญา</w:t>
            </w:r>
          </w:p>
        </w:tc>
        <w:tc>
          <w:tcPr>
            <w:tcW w:w="265" w:type="dxa"/>
          </w:tcPr>
          <w:p w:rsidR="00950452" w:rsidRPr="00950452" w:rsidRDefault="00950452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</w:tcPr>
          <w:p w:rsidR="00950452" w:rsidRPr="00950452" w:rsidRDefault="00950452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452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50452" w:rsidRPr="00E22E5C" w:rsidTr="00082FE1">
        <w:tc>
          <w:tcPr>
            <w:tcW w:w="4833" w:type="dxa"/>
          </w:tcPr>
          <w:p w:rsidR="00950452" w:rsidRPr="00E22E5C" w:rsidRDefault="00950452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:rsidR="00950452" w:rsidRPr="00950452" w:rsidRDefault="00950452" w:rsidP="00950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2" w:hanging="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5045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95045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95045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เหรียญสหรัฐอเมริกา)</w:t>
            </w:r>
          </w:p>
        </w:tc>
        <w:tc>
          <w:tcPr>
            <w:tcW w:w="265" w:type="dxa"/>
          </w:tcPr>
          <w:p w:rsidR="00950452" w:rsidRPr="00950452" w:rsidRDefault="00950452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</w:tcPr>
          <w:p w:rsidR="00950452" w:rsidRPr="00950452" w:rsidRDefault="00950452" w:rsidP="00950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5045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95045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95045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50452" w:rsidRPr="001925C6" w:rsidTr="00082FE1">
        <w:tc>
          <w:tcPr>
            <w:tcW w:w="4833" w:type="dxa"/>
          </w:tcPr>
          <w:p w:rsidR="00950452" w:rsidRPr="00E22E5C" w:rsidRDefault="00950452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22E5C">
              <w:rPr>
                <w:rFonts w:ascii="Angsana New" w:hAnsi="Angsana New"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2160" w:type="dxa"/>
            <w:tcBorders>
              <w:bottom w:val="double" w:sz="4" w:space="0" w:color="auto"/>
            </w:tcBorders>
            <w:shd w:val="clear" w:color="auto" w:fill="auto"/>
          </w:tcPr>
          <w:p w:rsidR="00950452" w:rsidRPr="00E22E5C" w:rsidRDefault="00236033" w:rsidP="0023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1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0.36</w:t>
            </w:r>
          </w:p>
        </w:tc>
        <w:tc>
          <w:tcPr>
            <w:tcW w:w="265" w:type="dxa"/>
            <w:shd w:val="clear" w:color="auto" w:fill="auto"/>
          </w:tcPr>
          <w:p w:rsidR="00950452" w:rsidRPr="00E22E5C" w:rsidRDefault="00950452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5" w:type="dxa"/>
            <w:tcBorders>
              <w:bottom w:val="double" w:sz="4" w:space="0" w:color="auto"/>
            </w:tcBorders>
            <w:shd w:val="clear" w:color="auto" w:fill="auto"/>
          </w:tcPr>
          <w:p w:rsidR="00950452" w:rsidRPr="00E22E5C" w:rsidRDefault="00236033" w:rsidP="0023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10.97</w:t>
            </w:r>
          </w:p>
        </w:tc>
      </w:tr>
    </w:tbl>
    <w:p w:rsidR="00106A99" w:rsidRPr="000D4072" w:rsidRDefault="00106A99" w:rsidP="00FC34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sz w:val="20"/>
          <w:szCs w:val="20"/>
        </w:rPr>
      </w:pPr>
    </w:p>
    <w:p w:rsidR="00AC3E48" w:rsidRPr="00FC3431" w:rsidRDefault="00AC3E48" w:rsidP="00FC34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C343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สัญญาอื่นๆ</w:t>
      </w:r>
    </w:p>
    <w:p w:rsidR="00AC3E48" w:rsidRPr="000D4072" w:rsidRDefault="00AC3E48" w:rsidP="00594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AC3E48" w:rsidRPr="0087504D" w:rsidRDefault="00AC3E48" w:rsidP="008750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i/>
          <w:iCs/>
          <w:sz w:val="30"/>
          <w:szCs w:val="30"/>
        </w:rPr>
      </w:pPr>
      <w:r w:rsidRPr="0087504D">
        <w:rPr>
          <w:rFonts w:ascii="Angsana New" w:hAnsi="Angsana New"/>
          <w:i/>
          <w:iCs/>
          <w:sz w:val="30"/>
          <w:szCs w:val="30"/>
          <w:cs/>
        </w:rPr>
        <w:t>สัญญาขายสินค้า</w:t>
      </w:r>
      <w:r w:rsidR="0087504D">
        <w:rPr>
          <w:rFonts w:ascii="Angsana New" w:hAnsi="Angsana New" w:hint="cs"/>
          <w:i/>
          <w:iCs/>
          <w:sz w:val="30"/>
          <w:szCs w:val="30"/>
          <w:cs/>
        </w:rPr>
        <w:t>สำเร็จรูป</w:t>
      </w:r>
      <w:r w:rsidRPr="0087504D">
        <w:rPr>
          <w:rFonts w:ascii="Angsana New" w:hAnsi="Angsana New"/>
          <w:i/>
          <w:iCs/>
          <w:sz w:val="30"/>
          <w:szCs w:val="30"/>
          <w:cs/>
        </w:rPr>
        <w:t>ล่วงหน้า</w:t>
      </w:r>
    </w:p>
    <w:p w:rsidR="00076A7B" w:rsidRPr="000D4072" w:rsidRDefault="00076A7B" w:rsidP="00082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="Angsana New" w:hAnsi="Angsana New"/>
          <w:sz w:val="20"/>
          <w:szCs w:val="20"/>
        </w:rPr>
      </w:pPr>
    </w:p>
    <w:p w:rsidR="001545CD" w:rsidRDefault="00601C20" w:rsidP="00154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40A84">
        <w:rPr>
          <w:rFonts w:ascii="Angsana New" w:hAnsi="Angsana New"/>
          <w:sz w:val="30"/>
          <w:szCs w:val="30"/>
          <w:cs/>
        </w:rPr>
        <w:t>ณ</w:t>
      </w:r>
      <w:r w:rsidRPr="00240A84">
        <w:rPr>
          <w:rFonts w:ascii="Angsana New" w:hAnsi="Angsana New"/>
          <w:color w:val="FFFFFF" w:themeColor="background1"/>
          <w:sz w:val="12"/>
          <w:szCs w:val="12"/>
        </w:rPr>
        <w:t>.</w:t>
      </w:r>
      <w:r w:rsidRPr="00F6616E">
        <w:rPr>
          <w:rFonts w:ascii="Angsana New" w:hAnsi="Angsana New"/>
          <w:sz w:val="30"/>
          <w:szCs w:val="30"/>
          <w:cs/>
        </w:rPr>
        <w:t>วันที่</w:t>
      </w:r>
      <w:r w:rsidRPr="00F6616E">
        <w:rPr>
          <w:rFonts w:ascii="Angsana New" w:hAnsi="Angsana New"/>
          <w:color w:val="FFFFFF" w:themeColor="background1"/>
          <w:sz w:val="12"/>
          <w:szCs w:val="12"/>
        </w:rPr>
        <w:t>.</w:t>
      </w:r>
      <w:r>
        <w:rPr>
          <w:rFonts w:ascii="Angsana New" w:hAnsi="Angsana New"/>
          <w:color w:val="FFFFFF" w:themeColor="background1"/>
          <w:sz w:val="12"/>
          <w:szCs w:val="12"/>
        </w:rPr>
        <w:t xml:space="preserve"> </w:t>
      </w:r>
      <w:r w:rsidR="00DC4A33">
        <w:rPr>
          <w:rFonts w:ascii="Angsana New" w:hAnsi="Angsana New"/>
          <w:sz w:val="30"/>
          <w:szCs w:val="30"/>
        </w:rPr>
        <w:t xml:space="preserve">30 </w:t>
      </w:r>
      <w:r w:rsidR="00DC4A33">
        <w:rPr>
          <w:rFonts w:ascii="Angsana New" w:hAnsi="Angsana New" w:hint="cs"/>
          <w:sz w:val="30"/>
          <w:szCs w:val="30"/>
          <w:cs/>
        </w:rPr>
        <w:t>มิถุนายน</w:t>
      </w:r>
      <w:r w:rsidR="00FC3431">
        <w:rPr>
          <w:rFonts w:ascii="Angsana New" w:hAnsi="Angsana New" w:hint="cs"/>
          <w:sz w:val="30"/>
          <w:szCs w:val="30"/>
          <w:cs/>
        </w:rPr>
        <w:t xml:space="preserve"> </w:t>
      </w:r>
      <w:r w:rsidR="00DC4A33">
        <w:rPr>
          <w:rFonts w:ascii="Angsana New" w:hAnsi="Angsana New"/>
          <w:sz w:val="30"/>
          <w:szCs w:val="30"/>
        </w:rPr>
        <w:t>2562</w:t>
      </w:r>
      <w:r w:rsidR="00FC3431">
        <w:rPr>
          <w:rFonts w:ascii="Angsana New" w:hAnsi="Angsana New" w:hint="cs"/>
          <w:sz w:val="30"/>
          <w:szCs w:val="30"/>
          <w:cs/>
        </w:rPr>
        <w:t xml:space="preserve"> </w:t>
      </w:r>
      <w:r w:rsidRPr="00F6616E">
        <w:rPr>
          <w:rFonts w:ascii="Angsana New" w:hAnsi="Angsana New"/>
          <w:sz w:val="30"/>
          <w:szCs w:val="30"/>
          <w:cs/>
        </w:rPr>
        <w:t>บริษัทมีสัญญาขายสินค้า</w:t>
      </w:r>
      <w:r w:rsidR="00BB62CB">
        <w:rPr>
          <w:rFonts w:ascii="Angsana New" w:hAnsi="Angsana New" w:hint="cs"/>
          <w:sz w:val="30"/>
          <w:szCs w:val="30"/>
          <w:cs/>
        </w:rPr>
        <w:t>สำเร็จรูป</w:t>
      </w:r>
      <w:r w:rsidRPr="00F6616E">
        <w:rPr>
          <w:rFonts w:ascii="Angsana New" w:hAnsi="Angsana New"/>
          <w:sz w:val="30"/>
          <w:szCs w:val="30"/>
          <w:cs/>
        </w:rPr>
        <w:t>ล่วงหน้ากับบริษัทต่างประเทศ</w:t>
      </w:r>
      <w:r w:rsidRPr="00F6616E">
        <w:rPr>
          <w:rFonts w:ascii="Angsana New" w:hAnsi="Angsana New" w:hint="cs"/>
          <w:sz w:val="30"/>
          <w:szCs w:val="30"/>
          <w:cs/>
        </w:rPr>
        <w:t>ห</w:t>
      </w:r>
      <w:r w:rsidR="00BB62CB">
        <w:rPr>
          <w:rFonts w:ascii="Angsana New" w:hAnsi="Angsana New"/>
          <w:sz w:val="30"/>
          <w:szCs w:val="30"/>
          <w:cs/>
        </w:rPr>
        <w:t>ลายแห่งรวมเป็</w:t>
      </w:r>
      <w:r w:rsidR="00950452">
        <w:rPr>
          <w:rFonts w:ascii="Angsana New" w:hAnsi="Angsana New" w:hint="cs"/>
          <w:sz w:val="30"/>
          <w:szCs w:val="30"/>
          <w:cs/>
        </w:rPr>
        <w:t>น</w:t>
      </w:r>
      <w:r w:rsidR="00BB62CB">
        <w:rPr>
          <w:rFonts w:ascii="Angsana New" w:hAnsi="Angsana New"/>
          <w:sz w:val="30"/>
          <w:szCs w:val="30"/>
          <w:cs/>
        </w:rPr>
        <w:t>จำนวนเงิน</w:t>
      </w:r>
      <w:r w:rsidR="00B249FF">
        <w:rPr>
          <w:rFonts w:ascii="Angsana New" w:hAnsi="Angsana New"/>
          <w:sz w:val="30"/>
          <w:szCs w:val="30"/>
        </w:rPr>
        <w:t xml:space="preserve"> </w:t>
      </w:r>
      <w:r w:rsidR="00236033">
        <w:rPr>
          <w:rFonts w:ascii="Angsana New" w:hAnsi="Angsana New"/>
          <w:sz w:val="30"/>
          <w:szCs w:val="30"/>
        </w:rPr>
        <w:t>721.39</w:t>
      </w:r>
      <w:r w:rsidR="00D957C9">
        <w:rPr>
          <w:rFonts w:ascii="Angsana New" w:hAnsi="Angsana New"/>
          <w:sz w:val="30"/>
          <w:szCs w:val="30"/>
        </w:rPr>
        <w:t xml:space="preserve"> </w:t>
      </w:r>
      <w:r w:rsidRPr="00F6616E">
        <w:rPr>
          <w:rFonts w:ascii="Angsana New" w:hAnsi="Angsana New"/>
          <w:sz w:val="30"/>
          <w:szCs w:val="30"/>
          <w:cs/>
        </w:rPr>
        <w:t>ล้านบาท</w:t>
      </w:r>
    </w:p>
    <w:p w:rsidR="00E727DB" w:rsidRPr="00830C24" w:rsidRDefault="00E727DB" w:rsidP="00DC4A33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830C24">
        <w:rPr>
          <w:rFonts w:ascii="Angsana New" w:hAnsi="Angsana New" w:hint="cs"/>
          <w:b/>
          <w:bCs/>
          <w:sz w:val="30"/>
          <w:szCs w:val="30"/>
          <w:cs/>
        </w:rPr>
        <w:lastRenderedPageBreak/>
        <w:t>มาตรฐานรายงานทางการเงินที่ยังไม่ได้ใช้</w:t>
      </w:r>
    </w:p>
    <w:p w:rsidR="00E727DB" w:rsidRPr="000D4072" w:rsidRDefault="00E727DB" w:rsidP="006D19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="Angsana New" w:hAnsi="Angsana New"/>
          <w:sz w:val="20"/>
          <w:szCs w:val="20"/>
        </w:rPr>
      </w:pPr>
    </w:p>
    <w:p w:rsidR="00D957C9" w:rsidRDefault="00D957C9" w:rsidP="00950452">
      <w:pPr>
        <w:pStyle w:val="BodyText"/>
        <w:spacing w:after="0" w:line="240" w:lineRule="auto"/>
        <w:ind w:left="547" w:right="4"/>
        <w:jc w:val="thaiDistribute"/>
        <w:rPr>
          <w:rFonts w:ascii="Angsana New" w:hAnsi="Angsana New"/>
          <w:sz w:val="30"/>
          <w:szCs w:val="30"/>
        </w:rPr>
      </w:pPr>
      <w:r w:rsidRPr="008522CC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8522CC">
        <w:rPr>
          <w:rFonts w:ascii="Angsana New" w:hAnsi="Angsana New" w:hint="cs"/>
          <w:sz w:val="30"/>
          <w:szCs w:val="30"/>
          <w:cs/>
        </w:rPr>
        <w:t>ที่ออก</w:t>
      </w:r>
      <w:r w:rsidR="00E45601">
        <w:rPr>
          <w:rFonts w:ascii="Angsana New" w:hAnsi="Angsana New" w:hint="cs"/>
          <w:sz w:val="30"/>
          <w:szCs w:val="30"/>
          <w:cs/>
        </w:rPr>
        <w:t>และปรับปรุง</w:t>
      </w:r>
      <w:r w:rsidRPr="008522CC">
        <w:rPr>
          <w:rFonts w:ascii="Angsana New" w:hAnsi="Angsana New" w:hint="cs"/>
          <w:sz w:val="30"/>
          <w:szCs w:val="30"/>
          <w:cs/>
        </w:rPr>
        <w:t>ใหม่</w:t>
      </w:r>
      <w:r w:rsidR="00FC3431" w:rsidRPr="008522CC">
        <w:rPr>
          <w:rFonts w:ascii="Angsana New" w:hAnsi="Angsana New" w:hint="cs"/>
          <w:sz w:val="30"/>
          <w:szCs w:val="30"/>
          <w:cs/>
        </w:rPr>
        <w:t>ซึ่ง</w:t>
      </w:r>
      <w:r w:rsidRPr="008522CC">
        <w:rPr>
          <w:rFonts w:ascii="Angsana New" w:hAnsi="Angsana New" w:hint="cs"/>
          <w:sz w:val="30"/>
          <w:szCs w:val="30"/>
          <w:cs/>
        </w:rPr>
        <w:t>เกี่ยวกับการดำเนินงานของกลุ่มบริษัท</w:t>
      </w:r>
      <w:r w:rsidR="00FC3431" w:rsidRPr="008522CC">
        <w:rPr>
          <w:rFonts w:ascii="Angsana New" w:hAnsi="Angsana New" w:hint="cs"/>
          <w:sz w:val="30"/>
          <w:szCs w:val="30"/>
          <w:cs/>
        </w:rPr>
        <w:t>และ</w:t>
      </w:r>
      <w:r w:rsidRPr="008522CC">
        <w:rPr>
          <w:rFonts w:ascii="Angsana New" w:hAnsi="Angsana New" w:hint="cs"/>
          <w:sz w:val="30"/>
          <w:szCs w:val="30"/>
          <w:cs/>
        </w:rPr>
        <w:t>คาดว่าจะมีผลกระทบที่มีสาระสำคัญต่องบการเงิน</w:t>
      </w:r>
      <w:r w:rsidR="00091BE8" w:rsidRPr="008522CC">
        <w:rPr>
          <w:rFonts w:ascii="Angsana New" w:hAnsi="Angsana New" w:hint="cs"/>
          <w:sz w:val="30"/>
          <w:szCs w:val="30"/>
          <w:cs/>
        </w:rPr>
        <w:t>รวมและ</w:t>
      </w:r>
      <w:r w:rsidRPr="008522CC">
        <w:rPr>
          <w:rFonts w:ascii="Angsana New" w:hAnsi="Angsana New" w:hint="cs"/>
          <w:sz w:val="30"/>
          <w:szCs w:val="30"/>
          <w:cs/>
        </w:rPr>
        <w:t>งบการเงินเฉพาะกิจการ เมื่อนำมาถือปฏิบัติเป็นครั้งแรก</w:t>
      </w:r>
      <w:r w:rsidRPr="008522CC">
        <w:rPr>
          <w:rFonts w:ascii="Angsana New" w:hAnsi="Angsana New"/>
          <w:sz w:val="30"/>
          <w:szCs w:val="30"/>
        </w:rPr>
        <w:t xml:space="preserve"> </w:t>
      </w:r>
      <w:r w:rsidR="00E45601">
        <w:rPr>
          <w:rFonts w:ascii="Angsana New" w:hAnsi="Angsana New"/>
          <w:sz w:val="30"/>
          <w:szCs w:val="30"/>
          <w:cs/>
        </w:rPr>
        <w:br/>
      </w:r>
      <w:r w:rsidR="00FC3431" w:rsidRPr="008522CC">
        <w:rPr>
          <w:rFonts w:ascii="Angsana New" w:hAnsi="Angsana New" w:hint="cs"/>
          <w:sz w:val="30"/>
          <w:szCs w:val="30"/>
          <w:cs/>
        </w:rPr>
        <w:t>โดย</w:t>
      </w:r>
      <w:r w:rsidRPr="008522CC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8522CC">
        <w:rPr>
          <w:rFonts w:ascii="Angsana New" w:hAnsi="Angsana New" w:hint="cs"/>
          <w:sz w:val="30"/>
          <w:szCs w:val="30"/>
          <w:cs/>
        </w:rPr>
        <w:t>ดังกล่าวกำหนดให้ถือปฏิบัติกับงบการเงิน</w:t>
      </w:r>
      <w:r w:rsidRPr="008522CC">
        <w:rPr>
          <w:rFonts w:ascii="Angsana New" w:hAnsi="Angsana New"/>
          <w:sz w:val="30"/>
          <w:szCs w:val="30"/>
          <w:cs/>
        </w:rPr>
        <w:t>สำหรับรอบระยะเวลาบัญชีที่เริ่มในหรือหลังวันที่</w:t>
      </w:r>
      <w:r w:rsidRPr="008522CC">
        <w:rPr>
          <w:rFonts w:ascii="Angsana New" w:hAnsi="Angsana New"/>
          <w:sz w:val="30"/>
          <w:szCs w:val="30"/>
        </w:rPr>
        <w:t xml:space="preserve"> 1</w:t>
      </w:r>
      <w:r w:rsidRPr="008522CC">
        <w:rPr>
          <w:rFonts w:ascii="Angsana New" w:hAnsi="Angsana New"/>
          <w:sz w:val="30"/>
          <w:szCs w:val="30"/>
          <w:cs/>
        </w:rPr>
        <w:t xml:space="preserve"> มกราคม</w:t>
      </w:r>
      <w:r w:rsidR="00FC3431" w:rsidRPr="008522CC">
        <w:rPr>
          <w:rFonts w:ascii="Angsana New" w:hAnsi="Angsana New" w:hint="cs"/>
          <w:sz w:val="30"/>
          <w:szCs w:val="30"/>
          <w:cs/>
        </w:rPr>
        <w:t xml:space="preserve"> </w:t>
      </w:r>
      <w:r w:rsidR="00A1217A" w:rsidRPr="008522CC">
        <w:rPr>
          <w:rFonts w:ascii="Angsana New" w:hAnsi="Angsana New" w:hint="cs"/>
          <w:sz w:val="30"/>
          <w:szCs w:val="30"/>
          <w:cs/>
        </w:rPr>
        <w:t>ในปีดังต่อไปนี้</w:t>
      </w:r>
    </w:p>
    <w:p w:rsidR="00FC3431" w:rsidRPr="0036695A" w:rsidRDefault="00FC3431" w:rsidP="00D957C9">
      <w:pPr>
        <w:pStyle w:val="BodyText"/>
        <w:spacing w:after="0" w:line="240" w:lineRule="auto"/>
        <w:ind w:left="567" w:right="4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3874"/>
        <w:gridCol w:w="1346"/>
      </w:tblGrid>
      <w:tr w:rsidR="00A1217A" w:rsidRPr="007D527D" w:rsidTr="00A1217A">
        <w:trPr>
          <w:tblHeader/>
        </w:trPr>
        <w:tc>
          <w:tcPr>
            <w:tcW w:w="3870" w:type="dxa"/>
            <w:vAlign w:val="bottom"/>
          </w:tcPr>
          <w:p w:rsidR="00A1217A" w:rsidRPr="00FC3431" w:rsidRDefault="00A1217A" w:rsidP="00A1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C3431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3874" w:type="dxa"/>
            <w:vAlign w:val="bottom"/>
          </w:tcPr>
          <w:p w:rsidR="00A1217A" w:rsidRPr="00FC3431" w:rsidRDefault="00A1217A" w:rsidP="00A1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FC3431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346" w:type="dxa"/>
          </w:tcPr>
          <w:p w:rsidR="00A1217A" w:rsidRPr="00A468BC" w:rsidRDefault="00A1217A" w:rsidP="00A1217A">
            <w:pPr>
              <w:tabs>
                <w:tab w:val="left" w:pos="1278"/>
              </w:tabs>
              <w:spacing w:line="240" w:lineRule="auto"/>
              <w:ind w:right="72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A468BC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A1217A" w:rsidRPr="004A797F" w:rsidTr="00A1217A">
        <w:tc>
          <w:tcPr>
            <w:tcW w:w="3870" w:type="dxa"/>
          </w:tcPr>
          <w:p w:rsidR="00A1217A" w:rsidRPr="00FC3431" w:rsidRDefault="00A1217A" w:rsidP="00A1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FC343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FC3431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3874" w:type="dxa"/>
          </w:tcPr>
          <w:p w:rsidR="00A1217A" w:rsidRPr="00FC3431" w:rsidRDefault="00A1217A" w:rsidP="00A1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C3431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1346" w:type="dxa"/>
          </w:tcPr>
          <w:p w:rsidR="00A1217A" w:rsidRPr="00A468BC" w:rsidRDefault="00A1217A" w:rsidP="00A1217A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468BC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A1217A" w:rsidRPr="004A797F" w:rsidTr="00A1217A">
        <w:tc>
          <w:tcPr>
            <w:tcW w:w="3870" w:type="dxa"/>
          </w:tcPr>
          <w:p w:rsidR="00A1217A" w:rsidRPr="00FC3431" w:rsidRDefault="00A1217A" w:rsidP="00A1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C3431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FC3431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3874" w:type="dxa"/>
          </w:tcPr>
          <w:p w:rsidR="00A1217A" w:rsidRPr="00FC3431" w:rsidRDefault="00A1217A" w:rsidP="00A1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C3431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346" w:type="dxa"/>
          </w:tcPr>
          <w:p w:rsidR="00A1217A" w:rsidRPr="00A468BC" w:rsidRDefault="00A1217A" w:rsidP="00A1217A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468BC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A1217A" w:rsidRPr="004A797F" w:rsidTr="00A1217A">
        <w:tc>
          <w:tcPr>
            <w:tcW w:w="3870" w:type="dxa"/>
          </w:tcPr>
          <w:p w:rsidR="00A1217A" w:rsidRPr="00FC3431" w:rsidRDefault="00A1217A" w:rsidP="00A1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C343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FC3431">
              <w:rPr>
                <w:rFonts w:ascii="Angsana New" w:eastAsia="Calibri" w:hAnsi="Angsana New"/>
                <w:sz w:val="30"/>
                <w:szCs w:val="30"/>
              </w:rPr>
              <w:t>1</w:t>
            </w:r>
            <w:r>
              <w:rPr>
                <w:rFonts w:ascii="Angsana New" w:eastAsia="Calibri" w:hAnsi="Angsana New"/>
                <w:sz w:val="30"/>
                <w:szCs w:val="30"/>
              </w:rPr>
              <w:t>5</w:t>
            </w:r>
          </w:p>
        </w:tc>
        <w:tc>
          <w:tcPr>
            <w:tcW w:w="3874" w:type="dxa"/>
          </w:tcPr>
          <w:p w:rsidR="00A1217A" w:rsidRPr="00A468BC" w:rsidRDefault="00A1217A" w:rsidP="00A1217A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A468BC">
              <w:rPr>
                <w:rFonts w:ascii="Angsana New" w:eastAsia="Calibri" w:hAnsi="Angsana New" w:hint="cs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346" w:type="dxa"/>
          </w:tcPr>
          <w:p w:rsidR="00A1217A" w:rsidRPr="00A468BC" w:rsidRDefault="00A1217A" w:rsidP="00A1217A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468BC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A1217A" w:rsidTr="00A1217A">
        <w:tc>
          <w:tcPr>
            <w:tcW w:w="3870" w:type="dxa"/>
          </w:tcPr>
          <w:p w:rsidR="00A1217A" w:rsidRPr="00FC3431" w:rsidRDefault="00A1217A" w:rsidP="00A1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FC343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FC3431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3874" w:type="dxa"/>
          </w:tcPr>
          <w:p w:rsidR="00A1217A" w:rsidRPr="00FC3431" w:rsidRDefault="00A1217A" w:rsidP="00A1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C3431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FC3431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46" w:type="dxa"/>
          </w:tcPr>
          <w:p w:rsidR="00A1217A" w:rsidRPr="00A468BC" w:rsidRDefault="00A1217A" w:rsidP="00A1217A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A1217A" w:rsidTr="00A1217A">
        <w:tc>
          <w:tcPr>
            <w:tcW w:w="3870" w:type="dxa"/>
          </w:tcPr>
          <w:p w:rsidR="00A1217A" w:rsidRPr="00FC3431" w:rsidRDefault="00A1217A" w:rsidP="00A1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C3431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FC3431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FC3431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FC3431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3874" w:type="dxa"/>
          </w:tcPr>
          <w:p w:rsidR="00A1217A" w:rsidRPr="00FC3431" w:rsidRDefault="00A1217A" w:rsidP="00A1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C3431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  <w:tc>
          <w:tcPr>
            <w:tcW w:w="1346" w:type="dxa"/>
          </w:tcPr>
          <w:p w:rsidR="00A1217A" w:rsidRPr="00A468BC" w:rsidRDefault="00A1217A" w:rsidP="00A1217A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468BC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A1217A" w:rsidTr="00A1217A">
        <w:tc>
          <w:tcPr>
            <w:tcW w:w="3870" w:type="dxa"/>
          </w:tcPr>
          <w:p w:rsidR="00A1217A" w:rsidRDefault="00A1217A" w:rsidP="00A1217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468BC">
              <w:rPr>
                <w:rFonts w:ascii="Angsana New" w:hAnsi="Angsana New" w:hint="cs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</w:p>
          <w:p w:rsidR="00A1217A" w:rsidRPr="00A468BC" w:rsidRDefault="00A1217A" w:rsidP="00A1217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468BC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A468BC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3874" w:type="dxa"/>
          </w:tcPr>
          <w:p w:rsidR="00A1217A" w:rsidRPr="004D2FFB" w:rsidRDefault="00A1217A" w:rsidP="00A1217A">
            <w:pPr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2FFB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346" w:type="dxa"/>
          </w:tcPr>
          <w:p w:rsidR="00A1217A" w:rsidRPr="00A468BC" w:rsidRDefault="00A1217A" w:rsidP="00A1217A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468BC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A1217A" w:rsidTr="00A1217A">
        <w:tc>
          <w:tcPr>
            <w:tcW w:w="3870" w:type="dxa"/>
          </w:tcPr>
          <w:p w:rsidR="00A1217A" w:rsidRDefault="00A1217A" w:rsidP="00A1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3431">
              <w:rPr>
                <w:rFonts w:ascii="Angsana New" w:hAnsi="Angsana New" w:hint="cs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</w:p>
          <w:p w:rsidR="00A1217A" w:rsidRPr="00FC3431" w:rsidRDefault="00A1217A" w:rsidP="00A1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343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FC3431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FC3431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3874" w:type="dxa"/>
          </w:tcPr>
          <w:p w:rsidR="00A1217A" w:rsidRPr="00FC3431" w:rsidRDefault="00A1217A" w:rsidP="00A1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3431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346" w:type="dxa"/>
          </w:tcPr>
          <w:p w:rsidR="00A1217A" w:rsidRPr="00FC3431" w:rsidRDefault="00A1217A" w:rsidP="00A1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68BC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</w:tbl>
    <w:p w:rsidR="00D957C9" w:rsidRPr="0036695A" w:rsidRDefault="00D957C9" w:rsidP="00FC3431">
      <w:pPr>
        <w:jc w:val="thaiDistribute"/>
        <w:rPr>
          <w:rFonts w:ascii="Angsana New" w:hAnsi="Angsana New"/>
          <w:sz w:val="20"/>
          <w:szCs w:val="20"/>
        </w:rPr>
      </w:pPr>
    </w:p>
    <w:p w:rsidR="00D957C9" w:rsidRDefault="00D957C9" w:rsidP="00FB28BE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61319">
        <w:rPr>
          <w:rFonts w:ascii="Angsana New" w:hAnsi="Angsana New"/>
          <w:i/>
          <w:iCs/>
          <w:sz w:val="30"/>
          <w:szCs w:val="30"/>
        </w:rPr>
        <w:t xml:space="preserve">* </w:t>
      </w:r>
      <w:r w:rsidRPr="00561319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D409F7">
        <w:rPr>
          <w:rFonts w:ascii="Angsana New" w:hAnsi="Angsana New" w:hint="cs"/>
          <w:i/>
          <w:iCs/>
          <w:sz w:val="30"/>
          <w:szCs w:val="30"/>
          <w:cs/>
        </w:rPr>
        <w:t>ที่เกี่ยวข้องกับ</w:t>
      </w:r>
      <w:r w:rsidRPr="00561319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:rsidR="00FB28BE" w:rsidRPr="0036695A" w:rsidRDefault="00FB28BE" w:rsidP="00D957C9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A1217A" w:rsidRPr="00561319" w:rsidRDefault="00A1217A" w:rsidP="00A1217A">
      <w:pPr>
        <w:pStyle w:val="ListParagraph"/>
        <w:numPr>
          <w:ilvl w:val="0"/>
          <w:numId w:val="30"/>
        </w:numPr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6131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561319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15</w:t>
      </w:r>
      <w:r w:rsidRPr="0056131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รายได้จากสัญญาที่ทำกับลูกค้า</w:t>
      </w:r>
    </w:p>
    <w:p w:rsidR="00A1217A" w:rsidRPr="0036695A" w:rsidRDefault="00A1217A" w:rsidP="00A1217A">
      <w:pPr>
        <w:pStyle w:val="BodyText"/>
        <w:spacing w:after="0" w:line="0" w:lineRule="atLeast"/>
        <w:ind w:left="562" w:right="-29"/>
        <w:jc w:val="thaiDistribute"/>
        <w:rPr>
          <w:rFonts w:ascii="Angsana New" w:hAnsi="Angsana New"/>
          <w:sz w:val="20"/>
          <w:szCs w:val="20"/>
        </w:rPr>
      </w:pPr>
    </w:p>
    <w:p w:rsidR="00197E7E" w:rsidRDefault="00A1217A" w:rsidP="00A1217A">
      <w:pPr>
        <w:pStyle w:val="ListParagraph"/>
        <w:autoSpaceDE w:val="0"/>
        <w:autoSpaceDN w:val="0"/>
        <w:adjustRightInd w:val="0"/>
        <w:spacing w:line="240" w:lineRule="auto"/>
        <w:ind w:left="900" w:right="4"/>
        <w:jc w:val="thaiDistribute"/>
        <w:rPr>
          <w:rFonts w:ascii="Angsana New" w:hAnsi="Angsana New"/>
          <w:color w:val="000000"/>
          <w:sz w:val="30"/>
          <w:szCs w:val="30"/>
        </w:rPr>
      </w:pPr>
      <w:r w:rsidRPr="00B128A4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มาตรฐานการรายงานทางการเงิน ฉบับที่ </w:t>
      </w:r>
      <w:r w:rsidRPr="00B128A4">
        <w:rPr>
          <w:rFonts w:ascii="Angsana New" w:hAnsi="Angsana New"/>
          <w:color w:val="000000"/>
          <w:spacing w:val="-2"/>
          <w:sz w:val="30"/>
          <w:szCs w:val="30"/>
        </w:rPr>
        <w:t>15</w:t>
      </w:r>
      <w:r w:rsidRPr="00B128A4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ให้หลักการโดยรวมในการรับรู้รายได้ ทั้งจำนวนเงินและช่วงเวลา</w:t>
      </w:r>
      <w:r>
        <w:rPr>
          <w:rFonts w:ascii="Angsana New" w:hAnsi="Angsana New"/>
          <w:color w:val="000000"/>
          <w:spacing w:val="-2"/>
          <w:sz w:val="30"/>
          <w:szCs w:val="30"/>
        </w:rPr>
        <w:br/>
      </w:r>
      <w:r w:rsidRPr="00B128A4">
        <w:rPr>
          <w:rFonts w:ascii="Angsana New" w:hAnsi="Angsana New" w:hint="cs"/>
          <w:color w:val="000000"/>
          <w:spacing w:val="-2"/>
          <w:sz w:val="30"/>
          <w:szCs w:val="30"/>
          <w:cs/>
        </w:rPr>
        <w:t>ที่</w:t>
      </w:r>
      <w:r w:rsidRPr="00B128A4">
        <w:rPr>
          <w:rFonts w:ascii="Angsana New" w:hAnsi="Angsana New" w:hint="cs"/>
          <w:color w:val="000000"/>
          <w:spacing w:val="-4"/>
          <w:sz w:val="30"/>
          <w:szCs w:val="30"/>
          <w:cs/>
        </w:rPr>
        <w:t>รับรู้</w:t>
      </w:r>
      <w:r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B128A4">
        <w:rPr>
          <w:rFonts w:ascii="Angsana New" w:hAnsi="Angsana New" w:hint="cs"/>
          <w:color w:val="000000"/>
          <w:spacing w:val="-4"/>
          <w:sz w:val="30"/>
          <w:szCs w:val="30"/>
          <w:cs/>
        </w:rPr>
        <w:t>โดยรายได้จะรับรู้เมื่อ (หรือ ณ ขณะที่) กิจการส่งมอบการควบคุมสินค้าหรือบริการให้แก่ลูกค้าด้วยมูลค่า</w:t>
      </w:r>
      <w:r w:rsidRPr="00D0102A">
        <w:rPr>
          <w:rFonts w:ascii="Angsana New" w:hAnsi="Angsana New" w:hint="cs"/>
          <w:color w:val="000000"/>
          <w:spacing w:val="-2"/>
          <w:sz w:val="30"/>
          <w:szCs w:val="30"/>
          <w:cs/>
        </w:rPr>
        <w:t>ของรายได้ที่กิจการคาดว่าจะได้รับ</w:t>
      </w:r>
      <w:r w:rsidR="00105DDD" w:rsidRPr="00D0102A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BD010B" w:rsidRPr="00D0102A">
        <w:rPr>
          <w:rFonts w:ascii="Angsana New" w:hAnsi="Angsana New"/>
          <w:color w:val="000000"/>
          <w:spacing w:val="-2"/>
          <w:sz w:val="30"/>
          <w:szCs w:val="30"/>
          <w:cs/>
        </w:rPr>
        <w:t>เมื่อมาตรฐานการรายงานทางการเงินฉบับนี้มีผลบังคับใช้ จะทำให้มาตรฐาน</w:t>
      </w:r>
      <w:r w:rsidR="00BD010B" w:rsidRPr="00BD010B">
        <w:rPr>
          <w:rFonts w:ascii="Angsana New" w:hAnsi="Angsana New"/>
          <w:color w:val="000000"/>
          <w:sz w:val="30"/>
          <w:szCs w:val="30"/>
          <w:cs/>
        </w:rPr>
        <w:t>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:rsidR="0036695A" w:rsidRPr="0036695A" w:rsidRDefault="0036695A" w:rsidP="00A1217A">
      <w:pPr>
        <w:pStyle w:val="ListParagraph"/>
        <w:autoSpaceDE w:val="0"/>
        <w:autoSpaceDN w:val="0"/>
        <w:adjustRightInd w:val="0"/>
        <w:spacing w:line="240" w:lineRule="auto"/>
        <w:ind w:left="900" w:right="4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:rsidR="00B5112B" w:rsidRPr="00FC3431" w:rsidRDefault="00B5112B" w:rsidP="005331BB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FC3431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B5112B" w:rsidRPr="0036695A" w:rsidRDefault="00B5112B" w:rsidP="00B511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D957C9" w:rsidRDefault="00EE4DD2" w:rsidP="00EE4D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E4DD2">
        <w:rPr>
          <w:rFonts w:asciiTheme="majorBidi" w:hAnsiTheme="majorBidi" w:cstheme="majorBidi"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</w:t>
      </w:r>
      <w:r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EE4DD2">
        <w:rPr>
          <w:rFonts w:asciiTheme="majorBidi" w:hAnsiTheme="majorBidi" w:cstheme="majorBidi"/>
          <w:color w:val="000000"/>
          <w:sz w:val="30"/>
          <w:szCs w:val="30"/>
          <w:cs/>
        </w:rPr>
        <w:t>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เมื่อมาตรฐานการรายงานทางการเงินกลุ่มนี้</w:t>
      </w:r>
      <w:r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EE4DD2">
        <w:rPr>
          <w:rFonts w:asciiTheme="majorBidi" w:hAnsiTheme="majorBidi" w:cstheme="majorBidi"/>
          <w:color w:val="000000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:rsidR="00EE4DD2" w:rsidRPr="000D4072" w:rsidRDefault="00EE4DD2" w:rsidP="00EE4D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4"/>
          <w:szCs w:val="24"/>
          <w:cs/>
        </w:rPr>
      </w:pPr>
    </w:p>
    <w:p w:rsidR="00D957C9" w:rsidRPr="00FC3431" w:rsidRDefault="00FC3431" w:rsidP="005331BB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FC343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FC343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FC343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FC3431" w:rsidRPr="000D4072" w:rsidRDefault="00FC3431" w:rsidP="00FC343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:rsidR="00A1217A" w:rsidRDefault="00EE4DD2" w:rsidP="00FC3431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EE4DD2">
        <w:rPr>
          <w:rFonts w:asciiTheme="majorBidi" w:hAnsiTheme="majorBidi"/>
          <w:sz w:val="30"/>
          <w:szCs w:val="30"/>
          <w:cs/>
        </w:rPr>
        <w:t xml:space="preserve">มาตรฐานการรายงานทางการเงิน ฉบับที่ 16 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 </w:t>
      </w:r>
      <w:r w:rsidR="00F546F4">
        <w:rPr>
          <w:rFonts w:asciiTheme="majorBidi" w:hAnsiTheme="majorBidi"/>
          <w:sz w:val="30"/>
          <w:szCs w:val="30"/>
          <w:cs/>
        </w:rPr>
        <w:br/>
      </w:r>
      <w:r w:rsidRPr="00EE4DD2">
        <w:rPr>
          <w:rFonts w:asciiTheme="majorBidi" w:hAnsiTheme="majorBidi"/>
          <w:sz w:val="30"/>
          <w:szCs w:val="30"/>
          <w:cs/>
        </w:rPr>
        <w:t>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:rsidR="00EE4DD2" w:rsidRPr="000D4072" w:rsidRDefault="00EE4DD2" w:rsidP="00FC3431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22"/>
          <w:szCs w:val="22"/>
        </w:rPr>
      </w:pPr>
    </w:p>
    <w:p w:rsidR="00B5112B" w:rsidRPr="00B5112B" w:rsidRDefault="00B5112B" w:rsidP="00F546F4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567" w:right="4"/>
        <w:jc w:val="thaiDistribute"/>
        <w:rPr>
          <w:rFonts w:ascii="Angsana New" w:hAnsi="Angsana New"/>
          <w:sz w:val="30"/>
          <w:szCs w:val="30"/>
        </w:rPr>
      </w:pPr>
      <w:r w:rsidRPr="005331BB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</w:t>
      </w:r>
      <w:r w:rsidR="00EE4DD2">
        <w:rPr>
          <w:rFonts w:ascii="Angsana New" w:hAnsi="Angsana New" w:hint="cs"/>
          <w:sz w:val="30"/>
          <w:szCs w:val="30"/>
          <w:cs/>
        </w:rPr>
        <w:t>ต่องบการเงินในงวดแรกที่ถือปฏิบัติตาม</w:t>
      </w:r>
      <w:r w:rsidRPr="005331BB">
        <w:rPr>
          <w:rFonts w:ascii="Angsana New" w:hAnsi="Angsana New"/>
          <w:sz w:val="30"/>
          <w:szCs w:val="30"/>
          <w:cs/>
        </w:rPr>
        <w:t>มาตรฐาน</w:t>
      </w:r>
      <w:r w:rsidR="00EE4DD2">
        <w:rPr>
          <w:rFonts w:ascii="Angsana New" w:hAnsi="Angsana New"/>
          <w:sz w:val="30"/>
          <w:szCs w:val="30"/>
          <w:cs/>
        </w:rPr>
        <w:br/>
      </w:r>
      <w:r w:rsidRPr="005331BB">
        <w:rPr>
          <w:rFonts w:ascii="Angsana New" w:hAnsi="Angsana New"/>
          <w:sz w:val="30"/>
          <w:szCs w:val="30"/>
          <w:cs/>
        </w:rPr>
        <w:t>การรายงานทางการเงิน</w:t>
      </w:r>
      <w:r w:rsidR="00EE4DD2">
        <w:rPr>
          <w:rFonts w:ascii="Angsana New" w:hAnsi="Angsana New" w:hint="cs"/>
          <w:sz w:val="30"/>
          <w:szCs w:val="30"/>
          <w:cs/>
        </w:rPr>
        <w:t>ดังกล่าวข้างต้น</w:t>
      </w:r>
    </w:p>
    <w:p w:rsidR="00D957C9" w:rsidRPr="009713DE" w:rsidRDefault="00D957C9" w:rsidP="00E72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sectPr w:rsidR="00D957C9" w:rsidRPr="009713DE" w:rsidSect="00595F1A">
      <w:headerReference w:type="default" r:id="rId18"/>
      <w:headerReference w:type="first" r:id="rId19"/>
      <w:footerReference w:type="first" r:id="rId20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4241" w:rsidRDefault="00274241" w:rsidP="005F5E41">
      <w:r>
        <w:separator/>
      </w:r>
    </w:p>
  </w:endnote>
  <w:endnote w:type="continuationSeparator" w:id="0">
    <w:p w:rsidR="00274241" w:rsidRDefault="00274241" w:rsidP="005F5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2F4E" w:rsidRPr="002A722B" w:rsidRDefault="00112F4E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42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:rsidR="00112F4E" w:rsidRPr="009D066B" w:rsidRDefault="00112F4E" w:rsidP="00112F4E">
    <w:pPr>
      <w:pStyle w:val="Footer"/>
      <w:rPr>
        <w:rFonts w:ascii="Angsana New" w:hAnsi="Angsana New"/>
        <w:i/>
        <w:iCs/>
        <w:noProof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79A0" w:rsidRPr="002A722B" w:rsidRDefault="006379A0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15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:rsidR="006379A0" w:rsidRPr="009D066B" w:rsidRDefault="006379A0" w:rsidP="000B195A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79A0" w:rsidRPr="002A722B" w:rsidRDefault="006379A0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33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:rsidR="006379A0" w:rsidRPr="006E199B" w:rsidRDefault="006379A0" w:rsidP="00E650C5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79A0" w:rsidRPr="002A722B" w:rsidRDefault="006379A0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35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:rsidR="006379A0" w:rsidRPr="006E199B" w:rsidRDefault="006379A0" w:rsidP="000D44EB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79A0" w:rsidRPr="002A722B" w:rsidRDefault="006379A0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36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:rsidR="006379A0" w:rsidRPr="006E199B" w:rsidRDefault="006379A0" w:rsidP="000D44EB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79A0" w:rsidRPr="002A722B" w:rsidRDefault="006379A0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37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:rsidR="006379A0" w:rsidRPr="00607047" w:rsidRDefault="006379A0" w:rsidP="000B195A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4241" w:rsidRDefault="00274241" w:rsidP="005F5E41">
      <w:r>
        <w:separator/>
      </w:r>
    </w:p>
  </w:footnote>
  <w:footnote w:type="continuationSeparator" w:id="0">
    <w:p w:rsidR="00274241" w:rsidRDefault="00274241" w:rsidP="005F5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79A0" w:rsidRPr="00F62F33" w:rsidRDefault="006379A0" w:rsidP="00E167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:rsidR="006379A0" w:rsidRDefault="006379A0" w:rsidP="00E167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6379A0" w:rsidRDefault="006379A0" w:rsidP="00777C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/>
        <w:b/>
        <w:bCs/>
        <w:sz w:val="32"/>
        <w:szCs w:val="32"/>
      </w:rPr>
      <w:t>62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6379A0" w:rsidRPr="006B2EF2" w:rsidRDefault="006379A0">
    <w:pPr>
      <w:pStyle w:val="Header"/>
      <w:rPr>
        <w:rFonts w:asciiTheme="majorBidi" w:hAnsiTheme="majorBidi" w:cstheme="majorBidi"/>
        <w:color w:val="FF0000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79A0" w:rsidRPr="00F62F33" w:rsidRDefault="006379A0" w:rsidP="009F09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:rsidR="006379A0" w:rsidRDefault="006379A0" w:rsidP="009F09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  <w:cs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6379A0" w:rsidRDefault="006379A0" w:rsidP="00777C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cs/>
      </w:rPr>
      <w:t>25</w:t>
    </w:r>
    <w:r>
      <w:rPr>
        <w:rFonts w:ascii="Angsana New" w:hAnsi="Angsana New"/>
        <w:b/>
        <w:bCs/>
        <w:sz w:val="32"/>
        <w:szCs w:val="32"/>
      </w:rPr>
      <w:t>62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6379A0" w:rsidRPr="00F71E21" w:rsidRDefault="006379A0">
    <w:pPr>
      <w:pStyle w:val="Header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79A0" w:rsidRDefault="006379A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79A0" w:rsidRPr="00F62F33" w:rsidRDefault="006379A0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:rsidR="006379A0" w:rsidRPr="00F62F33" w:rsidRDefault="006379A0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6379A0" w:rsidRDefault="006379A0" w:rsidP="00552D3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</w:t>
    </w:r>
    <w:r w:rsidRPr="00552D3E">
      <w:rPr>
        <w:rFonts w:ascii="Angsana New" w:hAnsi="Angsana New" w:hint="cs"/>
        <w:b/>
        <w:bCs/>
        <w:sz w:val="32"/>
        <w:szCs w:val="32"/>
        <w:cs/>
      </w:rPr>
      <w:t>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cs/>
      </w:rPr>
      <w:t>31 มีนาคม 2558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6379A0" w:rsidRPr="00F62F33" w:rsidRDefault="006379A0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79A0" w:rsidRPr="00F62F33" w:rsidRDefault="006379A0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:rsidR="006379A0" w:rsidRDefault="006379A0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  <w:cs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6379A0" w:rsidRDefault="006379A0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/>
        <w:b/>
        <w:bCs/>
        <w:sz w:val="32"/>
        <w:szCs w:val="32"/>
      </w:rPr>
      <w:t xml:space="preserve">62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6379A0" w:rsidRDefault="006379A0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79A0" w:rsidRPr="00F62F33" w:rsidRDefault="006379A0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:rsidR="006379A0" w:rsidRPr="00F62F33" w:rsidRDefault="006379A0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  <w:cs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6379A0" w:rsidRDefault="006379A0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:rsidR="006379A0" w:rsidRPr="00F62F33" w:rsidRDefault="006379A0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79A0" w:rsidRPr="00F62F33" w:rsidRDefault="006379A0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:rsidR="006379A0" w:rsidRPr="00F62F33" w:rsidRDefault="006379A0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6379A0" w:rsidRDefault="006379A0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6379A0" w:rsidRPr="00F62F33" w:rsidRDefault="006379A0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A63B18"/>
    <w:multiLevelType w:val="hybridMultilevel"/>
    <w:tmpl w:val="73285B68"/>
    <w:lvl w:ilvl="0" w:tplc="B64E5E6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12129D92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0BE6E91"/>
    <w:multiLevelType w:val="hybridMultilevel"/>
    <w:tmpl w:val="08E81220"/>
    <w:lvl w:ilvl="0" w:tplc="1110F142">
      <w:start w:val="30"/>
      <w:numFmt w:val="bullet"/>
      <w:lvlText w:val="-"/>
      <w:lvlJc w:val="left"/>
      <w:pPr>
        <w:ind w:left="761" w:hanging="78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14" w15:restartNumberingAfterBreak="0">
    <w:nsid w:val="111F0D75"/>
    <w:multiLevelType w:val="hybridMultilevel"/>
    <w:tmpl w:val="C464AD9C"/>
    <w:lvl w:ilvl="0" w:tplc="876A5992">
      <w:start w:val="6"/>
      <w:numFmt w:val="bullet"/>
      <w:lvlText w:val="-"/>
      <w:lvlJc w:val="left"/>
      <w:pPr>
        <w:ind w:left="1010" w:hanging="65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8637D2"/>
    <w:multiLevelType w:val="hybridMultilevel"/>
    <w:tmpl w:val="2650453E"/>
    <w:lvl w:ilvl="0" w:tplc="A6AC81F0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0295740"/>
    <w:multiLevelType w:val="hybridMultilevel"/>
    <w:tmpl w:val="3A9A9CA6"/>
    <w:lvl w:ilvl="0" w:tplc="AA24C6FC">
      <w:start w:val="3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43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E2B0DD0"/>
    <w:multiLevelType w:val="hybridMultilevel"/>
    <w:tmpl w:val="4F447036"/>
    <w:lvl w:ilvl="0" w:tplc="76B8CD8E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8" w15:restartNumberingAfterBreak="0">
    <w:nsid w:val="4E595FDE"/>
    <w:multiLevelType w:val="hybridMultilevel"/>
    <w:tmpl w:val="C6AEA1B2"/>
    <w:lvl w:ilvl="0" w:tplc="36D887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4E9243D"/>
    <w:multiLevelType w:val="hybridMultilevel"/>
    <w:tmpl w:val="105E56E0"/>
    <w:lvl w:ilvl="0" w:tplc="7B005590">
      <w:numFmt w:val="bullet"/>
      <w:lvlText w:val="-"/>
      <w:lvlJc w:val="left"/>
      <w:pPr>
        <w:ind w:left="902" w:hanging="11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8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22" w:hanging="360"/>
      </w:pPr>
      <w:rPr>
        <w:rFonts w:ascii="Wingdings" w:hAnsi="Wingdings" w:hint="default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AF45FE7"/>
    <w:multiLevelType w:val="hybridMultilevel"/>
    <w:tmpl w:val="4BF8FFAC"/>
    <w:lvl w:ilvl="0" w:tplc="ADBED030"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3" w15:restartNumberingAfterBreak="0">
    <w:nsid w:val="6F7E7A40"/>
    <w:multiLevelType w:val="hybridMultilevel"/>
    <w:tmpl w:val="0A1ADD20"/>
    <w:lvl w:ilvl="0" w:tplc="C65658FA">
      <w:start w:val="3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4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901223"/>
    <w:multiLevelType w:val="hybridMultilevel"/>
    <w:tmpl w:val="04F6BD76"/>
    <w:lvl w:ilvl="0" w:tplc="B0183134">
      <w:start w:val="1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7F1C9A"/>
    <w:multiLevelType w:val="hybridMultilevel"/>
    <w:tmpl w:val="2650453E"/>
    <w:lvl w:ilvl="0" w:tplc="A6AC81F0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8"/>
  </w:num>
  <w:num w:numId="13">
    <w:abstractNumId w:val="30"/>
  </w:num>
  <w:num w:numId="14">
    <w:abstractNumId w:val="20"/>
  </w:num>
  <w:num w:numId="15">
    <w:abstractNumId w:val="23"/>
  </w:num>
  <w:num w:numId="16">
    <w:abstractNumId w:val="10"/>
  </w:num>
  <w:num w:numId="17">
    <w:abstractNumId w:val="25"/>
  </w:num>
  <w:num w:numId="18">
    <w:abstractNumId w:val="17"/>
  </w:num>
  <w:num w:numId="19">
    <w:abstractNumId w:val="28"/>
  </w:num>
  <w:num w:numId="20">
    <w:abstractNumId w:val="24"/>
  </w:num>
  <w:num w:numId="21">
    <w:abstractNumId w:val="27"/>
  </w:num>
  <w:num w:numId="22">
    <w:abstractNumId w:val="34"/>
  </w:num>
  <w:num w:numId="23">
    <w:abstractNumId w:val="35"/>
  </w:num>
  <w:num w:numId="24">
    <w:abstractNumId w:val="13"/>
  </w:num>
  <w:num w:numId="25">
    <w:abstractNumId w:val="21"/>
  </w:num>
  <w:num w:numId="26">
    <w:abstractNumId w:val="15"/>
  </w:num>
  <w:num w:numId="27">
    <w:abstractNumId w:val="32"/>
  </w:num>
  <w:num w:numId="28">
    <w:abstractNumId w:val="14"/>
  </w:num>
  <w:num w:numId="29">
    <w:abstractNumId w:val="31"/>
  </w:num>
  <w:num w:numId="30">
    <w:abstractNumId w:val="11"/>
  </w:num>
  <w:num w:numId="31">
    <w:abstractNumId w:val="37"/>
  </w:num>
  <w:num w:numId="32">
    <w:abstractNumId w:val="26"/>
  </w:num>
  <w:num w:numId="33">
    <w:abstractNumId w:val="16"/>
  </w:num>
  <w:num w:numId="34">
    <w:abstractNumId w:val="36"/>
  </w:num>
  <w:num w:numId="35">
    <w:abstractNumId w:val="12"/>
  </w:num>
  <w:num w:numId="36">
    <w:abstractNumId w:val="29"/>
  </w:num>
  <w:num w:numId="37">
    <w:abstractNumId w:val="19"/>
  </w:num>
  <w:num w:numId="38">
    <w:abstractNumId w:val="3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687"/>
    <w:rsid w:val="00000343"/>
    <w:rsid w:val="000003ED"/>
    <w:rsid w:val="00000789"/>
    <w:rsid w:val="00000B37"/>
    <w:rsid w:val="00000CC3"/>
    <w:rsid w:val="0000139F"/>
    <w:rsid w:val="0000166D"/>
    <w:rsid w:val="00001753"/>
    <w:rsid w:val="00001891"/>
    <w:rsid w:val="00001CEF"/>
    <w:rsid w:val="00002542"/>
    <w:rsid w:val="00002CCC"/>
    <w:rsid w:val="00002F09"/>
    <w:rsid w:val="0000305C"/>
    <w:rsid w:val="00003922"/>
    <w:rsid w:val="00003BD3"/>
    <w:rsid w:val="000044A0"/>
    <w:rsid w:val="00005201"/>
    <w:rsid w:val="00005319"/>
    <w:rsid w:val="000056B3"/>
    <w:rsid w:val="000056E1"/>
    <w:rsid w:val="0000589F"/>
    <w:rsid w:val="00005B3C"/>
    <w:rsid w:val="00005E38"/>
    <w:rsid w:val="00005E6F"/>
    <w:rsid w:val="00006525"/>
    <w:rsid w:val="00006CB2"/>
    <w:rsid w:val="00007129"/>
    <w:rsid w:val="0000731D"/>
    <w:rsid w:val="000073F5"/>
    <w:rsid w:val="00007826"/>
    <w:rsid w:val="00007FFE"/>
    <w:rsid w:val="000100C2"/>
    <w:rsid w:val="00010226"/>
    <w:rsid w:val="00010354"/>
    <w:rsid w:val="00010768"/>
    <w:rsid w:val="00010DF5"/>
    <w:rsid w:val="0001102A"/>
    <w:rsid w:val="00011388"/>
    <w:rsid w:val="00011516"/>
    <w:rsid w:val="000118A5"/>
    <w:rsid w:val="00011BE2"/>
    <w:rsid w:val="00011D8E"/>
    <w:rsid w:val="0001226D"/>
    <w:rsid w:val="0001228F"/>
    <w:rsid w:val="0001288E"/>
    <w:rsid w:val="0001295E"/>
    <w:rsid w:val="00012B36"/>
    <w:rsid w:val="00012C28"/>
    <w:rsid w:val="00012C67"/>
    <w:rsid w:val="00012DC0"/>
    <w:rsid w:val="00012FC3"/>
    <w:rsid w:val="00013257"/>
    <w:rsid w:val="00013753"/>
    <w:rsid w:val="0001416E"/>
    <w:rsid w:val="00014335"/>
    <w:rsid w:val="0001437C"/>
    <w:rsid w:val="000143E1"/>
    <w:rsid w:val="00014655"/>
    <w:rsid w:val="00014794"/>
    <w:rsid w:val="00014F00"/>
    <w:rsid w:val="00014FF5"/>
    <w:rsid w:val="00015A61"/>
    <w:rsid w:val="0001608E"/>
    <w:rsid w:val="000160DC"/>
    <w:rsid w:val="0001644A"/>
    <w:rsid w:val="00016548"/>
    <w:rsid w:val="00016B88"/>
    <w:rsid w:val="00017069"/>
    <w:rsid w:val="0001716F"/>
    <w:rsid w:val="000179E4"/>
    <w:rsid w:val="00017A77"/>
    <w:rsid w:val="0002005A"/>
    <w:rsid w:val="00020115"/>
    <w:rsid w:val="00020183"/>
    <w:rsid w:val="00020873"/>
    <w:rsid w:val="00020A9F"/>
    <w:rsid w:val="00020ACC"/>
    <w:rsid w:val="00020B6C"/>
    <w:rsid w:val="00020F3B"/>
    <w:rsid w:val="0002198E"/>
    <w:rsid w:val="00021F21"/>
    <w:rsid w:val="0002224D"/>
    <w:rsid w:val="000226F6"/>
    <w:rsid w:val="000227A9"/>
    <w:rsid w:val="00022CAD"/>
    <w:rsid w:val="00022CF8"/>
    <w:rsid w:val="00022F94"/>
    <w:rsid w:val="000233AA"/>
    <w:rsid w:val="0002367C"/>
    <w:rsid w:val="0002377E"/>
    <w:rsid w:val="00023A12"/>
    <w:rsid w:val="00023A49"/>
    <w:rsid w:val="0002400C"/>
    <w:rsid w:val="000241C4"/>
    <w:rsid w:val="0002431F"/>
    <w:rsid w:val="00024378"/>
    <w:rsid w:val="000243E6"/>
    <w:rsid w:val="000249EB"/>
    <w:rsid w:val="00024DF2"/>
    <w:rsid w:val="00024F4D"/>
    <w:rsid w:val="00025938"/>
    <w:rsid w:val="00025DAD"/>
    <w:rsid w:val="00026041"/>
    <w:rsid w:val="000260E8"/>
    <w:rsid w:val="000266E1"/>
    <w:rsid w:val="00026D38"/>
    <w:rsid w:val="00026E47"/>
    <w:rsid w:val="000270E2"/>
    <w:rsid w:val="00027B15"/>
    <w:rsid w:val="00027BB0"/>
    <w:rsid w:val="00027C0D"/>
    <w:rsid w:val="00030325"/>
    <w:rsid w:val="00030491"/>
    <w:rsid w:val="00030FD0"/>
    <w:rsid w:val="00031502"/>
    <w:rsid w:val="00031803"/>
    <w:rsid w:val="000318A7"/>
    <w:rsid w:val="00031B0F"/>
    <w:rsid w:val="00031EE2"/>
    <w:rsid w:val="00032594"/>
    <w:rsid w:val="000329E6"/>
    <w:rsid w:val="00032A08"/>
    <w:rsid w:val="00032C66"/>
    <w:rsid w:val="00032DB5"/>
    <w:rsid w:val="000340F4"/>
    <w:rsid w:val="00034692"/>
    <w:rsid w:val="000348F8"/>
    <w:rsid w:val="0003495B"/>
    <w:rsid w:val="00034964"/>
    <w:rsid w:val="000349D0"/>
    <w:rsid w:val="000351B8"/>
    <w:rsid w:val="0003534B"/>
    <w:rsid w:val="0003561B"/>
    <w:rsid w:val="0003569D"/>
    <w:rsid w:val="000358CF"/>
    <w:rsid w:val="00035C28"/>
    <w:rsid w:val="000366B6"/>
    <w:rsid w:val="000366EA"/>
    <w:rsid w:val="00036B95"/>
    <w:rsid w:val="00036C7C"/>
    <w:rsid w:val="00036EE0"/>
    <w:rsid w:val="00036F51"/>
    <w:rsid w:val="000372F2"/>
    <w:rsid w:val="0003767A"/>
    <w:rsid w:val="000377B9"/>
    <w:rsid w:val="000407E5"/>
    <w:rsid w:val="00040A41"/>
    <w:rsid w:val="00040BC9"/>
    <w:rsid w:val="00040CD5"/>
    <w:rsid w:val="00040CED"/>
    <w:rsid w:val="000414BA"/>
    <w:rsid w:val="00041505"/>
    <w:rsid w:val="00041565"/>
    <w:rsid w:val="0004182D"/>
    <w:rsid w:val="00041AA1"/>
    <w:rsid w:val="00041AB3"/>
    <w:rsid w:val="00041C22"/>
    <w:rsid w:val="00041C3E"/>
    <w:rsid w:val="000421C6"/>
    <w:rsid w:val="000430F5"/>
    <w:rsid w:val="00043705"/>
    <w:rsid w:val="0004371E"/>
    <w:rsid w:val="0004372A"/>
    <w:rsid w:val="0004390F"/>
    <w:rsid w:val="00043DC1"/>
    <w:rsid w:val="000441E1"/>
    <w:rsid w:val="000443C5"/>
    <w:rsid w:val="00044667"/>
    <w:rsid w:val="000446B8"/>
    <w:rsid w:val="00044BE4"/>
    <w:rsid w:val="000451F7"/>
    <w:rsid w:val="0004525A"/>
    <w:rsid w:val="000452AD"/>
    <w:rsid w:val="00045686"/>
    <w:rsid w:val="00045BE7"/>
    <w:rsid w:val="00045F01"/>
    <w:rsid w:val="00046119"/>
    <w:rsid w:val="000464D2"/>
    <w:rsid w:val="0004740B"/>
    <w:rsid w:val="0004760D"/>
    <w:rsid w:val="0004764B"/>
    <w:rsid w:val="00047ADC"/>
    <w:rsid w:val="00047D2F"/>
    <w:rsid w:val="000502B7"/>
    <w:rsid w:val="000502F6"/>
    <w:rsid w:val="000503C0"/>
    <w:rsid w:val="00050AEA"/>
    <w:rsid w:val="00050E7B"/>
    <w:rsid w:val="00050EC0"/>
    <w:rsid w:val="0005110F"/>
    <w:rsid w:val="00051341"/>
    <w:rsid w:val="00051365"/>
    <w:rsid w:val="00051493"/>
    <w:rsid w:val="0005159C"/>
    <w:rsid w:val="00051708"/>
    <w:rsid w:val="00051D97"/>
    <w:rsid w:val="00051F58"/>
    <w:rsid w:val="0005237F"/>
    <w:rsid w:val="00052969"/>
    <w:rsid w:val="00052B3D"/>
    <w:rsid w:val="00052F29"/>
    <w:rsid w:val="00052FA9"/>
    <w:rsid w:val="00053053"/>
    <w:rsid w:val="000533EE"/>
    <w:rsid w:val="00053794"/>
    <w:rsid w:val="00053970"/>
    <w:rsid w:val="00053A29"/>
    <w:rsid w:val="00053A38"/>
    <w:rsid w:val="00053DA3"/>
    <w:rsid w:val="00053DF7"/>
    <w:rsid w:val="00053F57"/>
    <w:rsid w:val="00054BFE"/>
    <w:rsid w:val="00055069"/>
    <w:rsid w:val="00055077"/>
    <w:rsid w:val="00055538"/>
    <w:rsid w:val="00055634"/>
    <w:rsid w:val="0005586E"/>
    <w:rsid w:val="00055C18"/>
    <w:rsid w:val="00055C56"/>
    <w:rsid w:val="00055E44"/>
    <w:rsid w:val="000560A6"/>
    <w:rsid w:val="00056591"/>
    <w:rsid w:val="000565E8"/>
    <w:rsid w:val="00056A5C"/>
    <w:rsid w:val="00056F04"/>
    <w:rsid w:val="000570B4"/>
    <w:rsid w:val="000573ED"/>
    <w:rsid w:val="000574D1"/>
    <w:rsid w:val="000574EA"/>
    <w:rsid w:val="00057F9D"/>
    <w:rsid w:val="000600E0"/>
    <w:rsid w:val="00060304"/>
    <w:rsid w:val="00060315"/>
    <w:rsid w:val="0006037F"/>
    <w:rsid w:val="00060520"/>
    <w:rsid w:val="00060E6D"/>
    <w:rsid w:val="0006169F"/>
    <w:rsid w:val="00061990"/>
    <w:rsid w:val="000621C9"/>
    <w:rsid w:val="0006221A"/>
    <w:rsid w:val="0006242B"/>
    <w:rsid w:val="0006253F"/>
    <w:rsid w:val="00062BD3"/>
    <w:rsid w:val="000637E8"/>
    <w:rsid w:val="000639BA"/>
    <w:rsid w:val="00063BA8"/>
    <w:rsid w:val="00063BDF"/>
    <w:rsid w:val="00064C56"/>
    <w:rsid w:val="00064EEF"/>
    <w:rsid w:val="000650F4"/>
    <w:rsid w:val="00065A4A"/>
    <w:rsid w:val="00066200"/>
    <w:rsid w:val="00066DCC"/>
    <w:rsid w:val="00067027"/>
    <w:rsid w:val="00067331"/>
    <w:rsid w:val="0006778F"/>
    <w:rsid w:val="00067B41"/>
    <w:rsid w:val="00067C58"/>
    <w:rsid w:val="00067E68"/>
    <w:rsid w:val="00070078"/>
    <w:rsid w:val="0007008B"/>
    <w:rsid w:val="000704A4"/>
    <w:rsid w:val="00070695"/>
    <w:rsid w:val="00070E91"/>
    <w:rsid w:val="000717EE"/>
    <w:rsid w:val="00071AC9"/>
    <w:rsid w:val="00071CE4"/>
    <w:rsid w:val="000726C6"/>
    <w:rsid w:val="00072B8B"/>
    <w:rsid w:val="00072C6C"/>
    <w:rsid w:val="00072CD1"/>
    <w:rsid w:val="00072DD4"/>
    <w:rsid w:val="00072F94"/>
    <w:rsid w:val="0007303B"/>
    <w:rsid w:val="000730BD"/>
    <w:rsid w:val="00073A09"/>
    <w:rsid w:val="00073D4E"/>
    <w:rsid w:val="000741A2"/>
    <w:rsid w:val="000742DD"/>
    <w:rsid w:val="00074599"/>
    <w:rsid w:val="00074870"/>
    <w:rsid w:val="000748C1"/>
    <w:rsid w:val="00074CD4"/>
    <w:rsid w:val="00074FE2"/>
    <w:rsid w:val="0007506F"/>
    <w:rsid w:val="00075549"/>
    <w:rsid w:val="0007575B"/>
    <w:rsid w:val="000758AF"/>
    <w:rsid w:val="000759BF"/>
    <w:rsid w:val="000763D3"/>
    <w:rsid w:val="000764C0"/>
    <w:rsid w:val="000768C3"/>
    <w:rsid w:val="00076A0C"/>
    <w:rsid w:val="00076A7B"/>
    <w:rsid w:val="00076C3C"/>
    <w:rsid w:val="00076E79"/>
    <w:rsid w:val="000770A7"/>
    <w:rsid w:val="000772E9"/>
    <w:rsid w:val="000776AB"/>
    <w:rsid w:val="000776AF"/>
    <w:rsid w:val="00080045"/>
    <w:rsid w:val="0008014D"/>
    <w:rsid w:val="00080BE0"/>
    <w:rsid w:val="00080C2F"/>
    <w:rsid w:val="00080F3D"/>
    <w:rsid w:val="00080F86"/>
    <w:rsid w:val="000816A8"/>
    <w:rsid w:val="0008170A"/>
    <w:rsid w:val="00081766"/>
    <w:rsid w:val="00081BA7"/>
    <w:rsid w:val="00081F8C"/>
    <w:rsid w:val="00082221"/>
    <w:rsid w:val="0008250F"/>
    <w:rsid w:val="0008294A"/>
    <w:rsid w:val="000829F2"/>
    <w:rsid w:val="00082A13"/>
    <w:rsid w:val="00082B1B"/>
    <w:rsid w:val="00082B49"/>
    <w:rsid w:val="00082B5B"/>
    <w:rsid w:val="00082FE1"/>
    <w:rsid w:val="00083209"/>
    <w:rsid w:val="000832E2"/>
    <w:rsid w:val="00083735"/>
    <w:rsid w:val="00083CCC"/>
    <w:rsid w:val="00083CFB"/>
    <w:rsid w:val="000846FE"/>
    <w:rsid w:val="000850DD"/>
    <w:rsid w:val="0008533A"/>
    <w:rsid w:val="000854A0"/>
    <w:rsid w:val="0008556F"/>
    <w:rsid w:val="000856C8"/>
    <w:rsid w:val="00085A60"/>
    <w:rsid w:val="00085EB4"/>
    <w:rsid w:val="00085EB6"/>
    <w:rsid w:val="0008642D"/>
    <w:rsid w:val="00086634"/>
    <w:rsid w:val="00086681"/>
    <w:rsid w:val="00086E36"/>
    <w:rsid w:val="00086FD5"/>
    <w:rsid w:val="00087201"/>
    <w:rsid w:val="00087B05"/>
    <w:rsid w:val="00087BC0"/>
    <w:rsid w:val="00087C64"/>
    <w:rsid w:val="00087EF2"/>
    <w:rsid w:val="000905A2"/>
    <w:rsid w:val="00090824"/>
    <w:rsid w:val="00090902"/>
    <w:rsid w:val="00090A12"/>
    <w:rsid w:val="00090C85"/>
    <w:rsid w:val="00090D0C"/>
    <w:rsid w:val="00091219"/>
    <w:rsid w:val="000918C8"/>
    <w:rsid w:val="00091BE8"/>
    <w:rsid w:val="00091CB7"/>
    <w:rsid w:val="00091FF7"/>
    <w:rsid w:val="00092140"/>
    <w:rsid w:val="0009253B"/>
    <w:rsid w:val="00092A12"/>
    <w:rsid w:val="00092B64"/>
    <w:rsid w:val="00092C6A"/>
    <w:rsid w:val="00092F51"/>
    <w:rsid w:val="00092F64"/>
    <w:rsid w:val="000938A0"/>
    <w:rsid w:val="00093AFF"/>
    <w:rsid w:val="00094FE0"/>
    <w:rsid w:val="00095816"/>
    <w:rsid w:val="00095CAA"/>
    <w:rsid w:val="00095FCA"/>
    <w:rsid w:val="0009629A"/>
    <w:rsid w:val="000963DD"/>
    <w:rsid w:val="000963E9"/>
    <w:rsid w:val="0009660B"/>
    <w:rsid w:val="000966C9"/>
    <w:rsid w:val="0009699C"/>
    <w:rsid w:val="00096B26"/>
    <w:rsid w:val="00096B8E"/>
    <w:rsid w:val="00096D43"/>
    <w:rsid w:val="00096E73"/>
    <w:rsid w:val="00096ECF"/>
    <w:rsid w:val="000970FF"/>
    <w:rsid w:val="000973FC"/>
    <w:rsid w:val="000A0F12"/>
    <w:rsid w:val="000A179C"/>
    <w:rsid w:val="000A18AB"/>
    <w:rsid w:val="000A1FD6"/>
    <w:rsid w:val="000A2101"/>
    <w:rsid w:val="000A2542"/>
    <w:rsid w:val="000A2DF3"/>
    <w:rsid w:val="000A2EA8"/>
    <w:rsid w:val="000A3228"/>
    <w:rsid w:val="000A32A7"/>
    <w:rsid w:val="000A3C40"/>
    <w:rsid w:val="000A439C"/>
    <w:rsid w:val="000A495F"/>
    <w:rsid w:val="000A4ABF"/>
    <w:rsid w:val="000A4CC5"/>
    <w:rsid w:val="000A4CCE"/>
    <w:rsid w:val="000A4D3B"/>
    <w:rsid w:val="000A4F76"/>
    <w:rsid w:val="000A59D9"/>
    <w:rsid w:val="000A6007"/>
    <w:rsid w:val="000A61C7"/>
    <w:rsid w:val="000A6DE9"/>
    <w:rsid w:val="000A6F09"/>
    <w:rsid w:val="000A6F80"/>
    <w:rsid w:val="000A7398"/>
    <w:rsid w:val="000A7846"/>
    <w:rsid w:val="000A78DE"/>
    <w:rsid w:val="000A7B8F"/>
    <w:rsid w:val="000A7CC5"/>
    <w:rsid w:val="000B007E"/>
    <w:rsid w:val="000B09E1"/>
    <w:rsid w:val="000B0C4C"/>
    <w:rsid w:val="000B1540"/>
    <w:rsid w:val="000B16D7"/>
    <w:rsid w:val="000B195A"/>
    <w:rsid w:val="000B1AB0"/>
    <w:rsid w:val="000B1DBC"/>
    <w:rsid w:val="000B203F"/>
    <w:rsid w:val="000B214F"/>
    <w:rsid w:val="000B234F"/>
    <w:rsid w:val="000B260B"/>
    <w:rsid w:val="000B27F8"/>
    <w:rsid w:val="000B2AAA"/>
    <w:rsid w:val="000B2BE3"/>
    <w:rsid w:val="000B399D"/>
    <w:rsid w:val="000B3F61"/>
    <w:rsid w:val="000B4222"/>
    <w:rsid w:val="000B44E8"/>
    <w:rsid w:val="000B4A48"/>
    <w:rsid w:val="000B53AA"/>
    <w:rsid w:val="000B5838"/>
    <w:rsid w:val="000B58B1"/>
    <w:rsid w:val="000B5D0C"/>
    <w:rsid w:val="000B5D5F"/>
    <w:rsid w:val="000B6074"/>
    <w:rsid w:val="000B60BA"/>
    <w:rsid w:val="000B63B2"/>
    <w:rsid w:val="000B6872"/>
    <w:rsid w:val="000B72B0"/>
    <w:rsid w:val="000B74C2"/>
    <w:rsid w:val="000B764C"/>
    <w:rsid w:val="000B7CB2"/>
    <w:rsid w:val="000B7DF7"/>
    <w:rsid w:val="000C05E8"/>
    <w:rsid w:val="000C0982"/>
    <w:rsid w:val="000C12EE"/>
    <w:rsid w:val="000C136B"/>
    <w:rsid w:val="000C161F"/>
    <w:rsid w:val="000C1D04"/>
    <w:rsid w:val="000C1ED2"/>
    <w:rsid w:val="000C227B"/>
    <w:rsid w:val="000C23BA"/>
    <w:rsid w:val="000C2805"/>
    <w:rsid w:val="000C2C19"/>
    <w:rsid w:val="000C2FD6"/>
    <w:rsid w:val="000C3176"/>
    <w:rsid w:val="000C31D7"/>
    <w:rsid w:val="000C31D8"/>
    <w:rsid w:val="000C390A"/>
    <w:rsid w:val="000C3A8E"/>
    <w:rsid w:val="000C4096"/>
    <w:rsid w:val="000C438E"/>
    <w:rsid w:val="000C469D"/>
    <w:rsid w:val="000C4A2B"/>
    <w:rsid w:val="000C4E18"/>
    <w:rsid w:val="000C539B"/>
    <w:rsid w:val="000C53C1"/>
    <w:rsid w:val="000C5E63"/>
    <w:rsid w:val="000C6898"/>
    <w:rsid w:val="000C6B32"/>
    <w:rsid w:val="000C6B8A"/>
    <w:rsid w:val="000C6D6D"/>
    <w:rsid w:val="000C7B41"/>
    <w:rsid w:val="000C7D36"/>
    <w:rsid w:val="000D0422"/>
    <w:rsid w:val="000D05DE"/>
    <w:rsid w:val="000D082F"/>
    <w:rsid w:val="000D288B"/>
    <w:rsid w:val="000D2C19"/>
    <w:rsid w:val="000D2C3E"/>
    <w:rsid w:val="000D3887"/>
    <w:rsid w:val="000D4072"/>
    <w:rsid w:val="000D4421"/>
    <w:rsid w:val="000D44EB"/>
    <w:rsid w:val="000D4B10"/>
    <w:rsid w:val="000D4B91"/>
    <w:rsid w:val="000D534D"/>
    <w:rsid w:val="000D56C7"/>
    <w:rsid w:val="000D58D9"/>
    <w:rsid w:val="000D5D49"/>
    <w:rsid w:val="000D5DE4"/>
    <w:rsid w:val="000D6B0E"/>
    <w:rsid w:val="000D6E2F"/>
    <w:rsid w:val="000D6E4B"/>
    <w:rsid w:val="000D6E58"/>
    <w:rsid w:val="000D74BD"/>
    <w:rsid w:val="000D7D24"/>
    <w:rsid w:val="000D7FBD"/>
    <w:rsid w:val="000E037E"/>
    <w:rsid w:val="000E045D"/>
    <w:rsid w:val="000E0460"/>
    <w:rsid w:val="000E0ACB"/>
    <w:rsid w:val="000E1277"/>
    <w:rsid w:val="000E1358"/>
    <w:rsid w:val="000E1F6D"/>
    <w:rsid w:val="000E2820"/>
    <w:rsid w:val="000E28CB"/>
    <w:rsid w:val="000E38E0"/>
    <w:rsid w:val="000E3DEC"/>
    <w:rsid w:val="000E4135"/>
    <w:rsid w:val="000E46BB"/>
    <w:rsid w:val="000E483E"/>
    <w:rsid w:val="000E4D38"/>
    <w:rsid w:val="000E4F4F"/>
    <w:rsid w:val="000E500E"/>
    <w:rsid w:val="000E5628"/>
    <w:rsid w:val="000E6068"/>
    <w:rsid w:val="000E6937"/>
    <w:rsid w:val="000E6A89"/>
    <w:rsid w:val="000E6D9F"/>
    <w:rsid w:val="000E7195"/>
    <w:rsid w:val="000E7373"/>
    <w:rsid w:val="000E7389"/>
    <w:rsid w:val="000E74C9"/>
    <w:rsid w:val="000E7DDF"/>
    <w:rsid w:val="000E7E2C"/>
    <w:rsid w:val="000F02E8"/>
    <w:rsid w:val="000F0D92"/>
    <w:rsid w:val="000F115D"/>
    <w:rsid w:val="000F14D6"/>
    <w:rsid w:val="000F1727"/>
    <w:rsid w:val="000F176C"/>
    <w:rsid w:val="000F18D4"/>
    <w:rsid w:val="000F1C50"/>
    <w:rsid w:val="000F1C81"/>
    <w:rsid w:val="000F1CA4"/>
    <w:rsid w:val="000F1CAB"/>
    <w:rsid w:val="000F1E69"/>
    <w:rsid w:val="000F2C3C"/>
    <w:rsid w:val="000F32C7"/>
    <w:rsid w:val="000F3492"/>
    <w:rsid w:val="000F35F2"/>
    <w:rsid w:val="000F3D89"/>
    <w:rsid w:val="000F3F33"/>
    <w:rsid w:val="000F45D4"/>
    <w:rsid w:val="000F48FC"/>
    <w:rsid w:val="000F4AA0"/>
    <w:rsid w:val="000F4EDD"/>
    <w:rsid w:val="000F5698"/>
    <w:rsid w:val="000F5764"/>
    <w:rsid w:val="000F5A61"/>
    <w:rsid w:val="000F5B7E"/>
    <w:rsid w:val="000F5D25"/>
    <w:rsid w:val="000F60C1"/>
    <w:rsid w:val="000F63C2"/>
    <w:rsid w:val="000F65D1"/>
    <w:rsid w:val="000F67BE"/>
    <w:rsid w:val="000F773A"/>
    <w:rsid w:val="000F7A11"/>
    <w:rsid w:val="000F7DB0"/>
    <w:rsid w:val="0010104B"/>
    <w:rsid w:val="0010107B"/>
    <w:rsid w:val="001012F9"/>
    <w:rsid w:val="001017D0"/>
    <w:rsid w:val="00101DBE"/>
    <w:rsid w:val="0010360D"/>
    <w:rsid w:val="001039F7"/>
    <w:rsid w:val="00103C32"/>
    <w:rsid w:val="00103D88"/>
    <w:rsid w:val="00103DB5"/>
    <w:rsid w:val="001048C2"/>
    <w:rsid w:val="00104B08"/>
    <w:rsid w:val="00104D24"/>
    <w:rsid w:val="00104E59"/>
    <w:rsid w:val="00104ED0"/>
    <w:rsid w:val="001051EF"/>
    <w:rsid w:val="00105366"/>
    <w:rsid w:val="00105438"/>
    <w:rsid w:val="00105B36"/>
    <w:rsid w:val="00105DDD"/>
    <w:rsid w:val="00105E1D"/>
    <w:rsid w:val="00105E5B"/>
    <w:rsid w:val="00106334"/>
    <w:rsid w:val="001063A1"/>
    <w:rsid w:val="001066F0"/>
    <w:rsid w:val="00106A99"/>
    <w:rsid w:val="0010700A"/>
    <w:rsid w:val="001071E5"/>
    <w:rsid w:val="0010740B"/>
    <w:rsid w:val="00107BF5"/>
    <w:rsid w:val="00107F6E"/>
    <w:rsid w:val="0011004D"/>
    <w:rsid w:val="001100E1"/>
    <w:rsid w:val="00110132"/>
    <w:rsid w:val="001103F7"/>
    <w:rsid w:val="001108D9"/>
    <w:rsid w:val="00110A2F"/>
    <w:rsid w:val="00110DCB"/>
    <w:rsid w:val="00110EF0"/>
    <w:rsid w:val="001113BC"/>
    <w:rsid w:val="00111BAF"/>
    <w:rsid w:val="00111BDD"/>
    <w:rsid w:val="001127D1"/>
    <w:rsid w:val="00112E52"/>
    <w:rsid w:val="00112E7F"/>
    <w:rsid w:val="00112F4E"/>
    <w:rsid w:val="0011309E"/>
    <w:rsid w:val="001133C3"/>
    <w:rsid w:val="00114027"/>
    <w:rsid w:val="00114CA3"/>
    <w:rsid w:val="00114E57"/>
    <w:rsid w:val="00114ED8"/>
    <w:rsid w:val="00115496"/>
    <w:rsid w:val="001157F9"/>
    <w:rsid w:val="00115D0E"/>
    <w:rsid w:val="00116691"/>
    <w:rsid w:val="00116C5E"/>
    <w:rsid w:val="00116E7D"/>
    <w:rsid w:val="001170D9"/>
    <w:rsid w:val="00117621"/>
    <w:rsid w:val="00117971"/>
    <w:rsid w:val="00117E6F"/>
    <w:rsid w:val="00120560"/>
    <w:rsid w:val="00120918"/>
    <w:rsid w:val="001209BC"/>
    <w:rsid w:val="00120B2B"/>
    <w:rsid w:val="00120C96"/>
    <w:rsid w:val="0012118B"/>
    <w:rsid w:val="00121484"/>
    <w:rsid w:val="001219B9"/>
    <w:rsid w:val="00121B5A"/>
    <w:rsid w:val="00121BA8"/>
    <w:rsid w:val="001222B3"/>
    <w:rsid w:val="0012300E"/>
    <w:rsid w:val="0012340F"/>
    <w:rsid w:val="0012353E"/>
    <w:rsid w:val="00123B92"/>
    <w:rsid w:val="00124AC0"/>
    <w:rsid w:val="0012522B"/>
    <w:rsid w:val="0012522F"/>
    <w:rsid w:val="00125908"/>
    <w:rsid w:val="001259E8"/>
    <w:rsid w:val="00125C1B"/>
    <w:rsid w:val="00125DEB"/>
    <w:rsid w:val="00125EE8"/>
    <w:rsid w:val="00126B25"/>
    <w:rsid w:val="001275B9"/>
    <w:rsid w:val="001278E2"/>
    <w:rsid w:val="00127F18"/>
    <w:rsid w:val="00127F4A"/>
    <w:rsid w:val="00130E71"/>
    <w:rsid w:val="0013181D"/>
    <w:rsid w:val="00131E32"/>
    <w:rsid w:val="00131E87"/>
    <w:rsid w:val="0013277E"/>
    <w:rsid w:val="00132BF2"/>
    <w:rsid w:val="00132F5B"/>
    <w:rsid w:val="00132FE7"/>
    <w:rsid w:val="00132FEE"/>
    <w:rsid w:val="00133ACD"/>
    <w:rsid w:val="00133C57"/>
    <w:rsid w:val="00133D24"/>
    <w:rsid w:val="00134384"/>
    <w:rsid w:val="00134566"/>
    <w:rsid w:val="0013478C"/>
    <w:rsid w:val="00134EDC"/>
    <w:rsid w:val="0013531F"/>
    <w:rsid w:val="001364BC"/>
    <w:rsid w:val="00136683"/>
    <w:rsid w:val="001366E4"/>
    <w:rsid w:val="001370C9"/>
    <w:rsid w:val="00137952"/>
    <w:rsid w:val="00137CF7"/>
    <w:rsid w:val="001401AF"/>
    <w:rsid w:val="001404C2"/>
    <w:rsid w:val="001405B6"/>
    <w:rsid w:val="001409DB"/>
    <w:rsid w:val="00140A91"/>
    <w:rsid w:val="00140D2D"/>
    <w:rsid w:val="001410A7"/>
    <w:rsid w:val="001414D9"/>
    <w:rsid w:val="00141591"/>
    <w:rsid w:val="00141827"/>
    <w:rsid w:val="00141BE9"/>
    <w:rsid w:val="00141DBE"/>
    <w:rsid w:val="00141F2C"/>
    <w:rsid w:val="001424C4"/>
    <w:rsid w:val="001427B9"/>
    <w:rsid w:val="001427ED"/>
    <w:rsid w:val="00142860"/>
    <w:rsid w:val="00142A2B"/>
    <w:rsid w:val="00142E13"/>
    <w:rsid w:val="00142F4B"/>
    <w:rsid w:val="00143043"/>
    <w:rsid w:val="001431BD"/>
    <w:rsid w:val="0014334C"/>
    <w:rsid w:val="0014354F"/>
    <w:rsid w:val="00143A15"/>
    <w:rsid w:val="00143FBF"/>
    <w:rsid w:val="001440AE"/>
    <w:rsid w:val="00144332"/>
    <w:rsid w:val="001443DE"/>
    <w:rsid w:val="00144C2E"/>
    <w:rsid w:val="00144D10"/>
    <w:rsid w:val="00144DCE"/>
    <w:rsid w:val="00144F96"/>
    <w:rsid w:val="001454A8"/>
    <w:rsid w:val="0014568C"/>
    <w:rsid w:val="00145DFA"/>
    <w:rsid w:val="001466C5"/>
    <w:rsid w:val="001472BB"/>
    <w:rsid w:val="001472C8"/>
    <w:rsid w:val="001502D2"/>
    <w:rsid w:val="00150A5F"/>
    <w:rsid w:val="00150F41"/>
    <w:rsid w:val="001511EF"/>
    <w:rsid w:val="001512B5"/>
    <w:rsid w:val="001512F8"/>
    <w:rsid w:val="00151380"/>
    <w:rsid w:val="0015140C"/>
    <w:rsid w:val="001514E4"/>
    <w:rsid w:val="0015174C"/>
    <w:rsid w:val="001519F1"/>
    <w:rsid w:val="00151A4C"/>
    <w:rsid w:val="00151CA0"/>
    <w:rsid w:val="00151EAD"/>
    <w:rsid w:val="001522C9"/>
    <w:rsid w:val="00152784"/>
    <w:rsid w:val="001527C4"/>
    <w:rsid w:val="00152DA8"/>
    <w:rsid w:val="00152EA5"/>
    <w:rsid w:val="00152EFB"/>
    <w:rsid w:val="001531AA"/>
    <w:rsid w:val="001532FD"/>
    <w:rsid w:val="001534DD"/>
    <w:rsid w:val="001539E6"/>
    <w:rsid w:val="0015407A"/>
    <w:rsid w:val="00154515"/>
    <w:rsid w:val="001545CD"/>
    <w:rsid w:val="00154A37"/>
    <w:rsid w:val="00154E2F"/>
    <w:rsid w:val="00155089"/>
    <w:rsid w:val="001550E6"/>
    <w:rsid w:val="001552C5"/>
    <w:rsid w:val="001552C8"/>
    <w:rsid w:val="0015530F"/>
    <w:rsid w:val="001555ED"/>
    <w:rsid w:val="001559F4"/>
    <w:rsid w:val="00155F6E"/>
    <w:rsid w:val="00155FBA"/>
    <w:rsid w:val="00156313"/>
    <w:rsid w:val="00156387"/>
    <w:rsid w:val="00156477"/>
    <w:rsid w:val="001564AB"/>
    <w:rsid w:val="00156533"/>
    <w:rsid w:val="001565B2"/>
    <w:rsid w:val="0015692A"/>
    <w:rsid w:val="00156B4B"/>
    <w:rsid w:val="00156C9B"/>
    <w:rsid w:val="001574D5"/>
    <w:rsid w:val="00157619"/>
    <w:rsid w:val="00157642"/>
    <w:rsid w:val="00157E11"/>
    <w:rsid w:val="001600DD"/>
    <w:rsid w:val="001602FB"/>
    <w:rsid w:val="0016067A"/>
    <w:rsid w:val="001608D4"/>
    <w:rsid w:val="00160A91"/>
    <w:rsid w:val="00160B6C"/>
    <w:rsid w:val="001616FF"/>
    <w:rsid w:val="0016186B"/>
    <w:rsid w:val="00161C06"/>
    <w:rsid w:val="00162EDA"/>
    <w:rsid w:val="00163CBC"/>
    <w:rsid w:val="00164050"/>
    <w:rsid w:val="00164791"/>
    <w:rsid w:val="00164B15"/>
    <w:rsid w:val="00164D16"/>
    <w:rsid w:val="00164E54"/>
    <w:rsid w:val="001655CC"/>
    <w:rsid w:val="00165CBD"/>
    <w:rsid w:val="00165D0A"/>
    <w:rsid w:val="0016612C"/>
    <w:rsid w:val="00166911"/>
    <w:rsid w:val="00166D7C"/>
    <w:rsid w:val="00166F45"/>
    <w:rsid w:val="00167060"/>
    <w:rsid w:val="00167268"/>
    <w:rsid w:val="001673C0"/>
    <w:rsid w:val="0016772B"/>
    <w:rsid w:val="00167E3A"/>
    <w:rsid w:val="0017020A"/>
    <w:rsid w:val="0017054E"/>
    <w:rsid w:val="001706A6"/>
    <w:rsid w:val="00170D13"/>
    <w:rsid w:val="00170D7A"/>
    <w:rsid w:val="001710A0"/>
    <w:rsid w:val="00171845"/>
    <w:rsid w:val="00171C51"/>
    <w:rsid w:val="00172854"/>
    <w:rsid w:val="00172A8B"/>
    <w:rsid w:val="00172B94"/>
    <w:rsid w:val="001733AD"/>
    <w:rsid w:val="00173977"/>
    <w:rsid w:val="001739CC"/>
    <w:rsid w:val="00173DC3"/>
    <w:rsid w:val="00173EB1"/>
    <w:rsid w:val="0017456B"/>
    <w:rsid w:val="001747A1"/>
    <w:rsid w:val="00174D49"/>
    <w:rsid w:val="00174F74"/>
    <w:rsid w:val="00175AF9"/>
    <w:rsid w:val="00175D4B"/>
    <w:rsid w:val="001760F3"/>
    <w:rsid w:val="0017635F"/>
    <w:rsid w:val="00176396"/>
    <w:rsid w:val="00176CDD"/>
    <w:rsid w:val="00177035"/>
    <w:rsid w:val="001777D2"/>
    <w:rsid w:val="00180131"/>
    <w:rsid w:val="001803DD"/>
    <w:rsid w:val="00180445"/>
    <w:rsid w:val="001805AD"/>
    <w:rsid w:val="00180CA9"/>
    <w:rsid w:val="00180EB3"/>
    <w:rsid w:val="00181039"/>
    <w:rsid w:val="001810DB"/>
    <w:rsid w:val="001814F0"/>
    <w:rsid w:val="00181683"/>
    <w:rsid w:val="00181748"/>
    <w:rsid w:val="001817AB"/>
    <w:rsid w:val="001819FC"/>
    <w:rsid w:val="0018221E"/>
    <w:rsid w:val="0018222B"/>
    <w:rsid w:val="0018223F"/>
    <w:rsid w:val="0018261A"/>
    <w:rsid w:val="00182C42"/>
    <w:rsid w:val="00182DCF"/>
    <w:rsid w:val="0018304B"/>
    <w:rsid w:val="0018342E"/>
    <w:rsid w:val="001836D1"/>
    <w:rsid w:val="00183A89"/>
    <w:rsid w:val="00183F5F"/>
    <w:rsid w:val="00184076"/>
    <w:rsid w:val="001846CF"/>
    <w:rsid w:val="0018492D"/>
    <w:rsid w:val="00184966"/>
    <w:rsid w:val="00184AC4"/>
    <w:rsid w:val="00184B28"/>
    <w:rsid w:val="00184B31"/>
    <w:rsid w:val="00184CEE"/>
    <w:rsid w:val="00184F02"/>
    <w:rsid w:val="001850C2"/>
    <w:rsid w:val="001854F8"/>
    <w:rsid w:val="00186547"/>
    <w:rsid w:val="001868A9"/>
    <w:rsid w:val="00186B33"/>
    <w:rsid w:val="00186F48"/>
    <w:rsid w:val="0018740C"/>
    <w:rsid w:val="001877AA"/>
    <w:rsid w:val="001877CE"/>
    <w:rsid w:val="001906B4"/>
    <w:rsid w:val="00190F8F"/>
    <w:rsid w:val="001916EE"/>
    <w:rsid w:val="00191ABE"/>
    <w:rsid w:val="00191C02"/>
    <w:rsid w:val="001925C6"/>
    <w:rsid w:val="00192CDA"/>
    <w:rsid w:val="0019309E"/>
    <w:rsid w:val="0019323A"/>
    <w:rsid w:val="00193364"/>
    <w:rsid w:val="0019395F"/>
    <w:rsid w:val="00193B69"/>
    <w:rsid w:val="001943B4"/>
    <w:rsid w:val="00194850"/>
    <w:rsid w:val="00194E9C"/>
    <w:rsid w:val="00195047"/>
    <w:rsid w:val="001953A9"/>
    <w:rsid w:val="00195491"/>
    <w:rsid w:val="00195D15"/>
    <w:rsid w:val="00195D84"/>
    <w:rsid w:val="001967AD"/>
    <w:rsid w:val="00196A19"/>
    <w:rsid w:val="00196BAC"/>
    <w:rsid w:val="00196D15"/>
    <w:rsid w:val="00197179"/>
    <w:rsid w:val="001979B0"/>
    <w:rsid w:val="00197AC1"/>
    <w:rsid w:val="00197C4A"/>
    <w:rsid w:val="00197E7E"/>
    <w:rsid w:val="001A0654"/>
    <w:rsid w:val="001A0DEC"/>
    <w:rsid w:val="001A0EDF"/>
    <w:rsid w:val="001A147A"/>
    <w:rsid w:val="001A189F"/>
    <w:rsid w:val="001A1A41"/>
    <w:rsid w:val="001A21BA"/>
    <w:rsid w:val="001A2339"/>
    <w:rsid w:val="001A2CB6"/>
    <w:rsid w:val="001A311E"/>
    <w:rsid w:val="001A329E"/>
    <w:rsid w:val="001A34D3"/>
    <w:rsid w:val="001A34F6"/>
    <w:rsid w:val="001A37F7"/>
    <w:rsid w:val="001A3FD1"/>
    <w:rsid w:val="001A4034"/>
    <w:rsid w:val="001A4337"/>
    <w:rsid w:val="001A43BF"/>
    <w:rsid w:val="001A4945"/>
    <w:rsid w:val="001A56C5"/>
    <w:rsid w:val="001A6133"/>
    <w:rsid w:val="001A61DD"/>
    <w:rsid w:val="001A657B"/>
    <w:rsid w:val="001A69F7"/>
    <w:rsid w:val="001A6B60"/>
    <w:rsid w:val="001A6BAD"/>
    <w:rsid w:val="001A6C3F"/>
    <w:rsid w:val="001A7037"/>
    <w:rsid w:val="001A7316"/>
    <w:rsid w:val="001A7501"/>
    <w:rsid w:val="001A76E3"/>
    <w:rsid w:val="001A771A"/>
    <w:rsid w:val="001A788E"/>
    <w:rsid w:val="001A7F2A"/>
    <w:rsid w:val="001B038E"/>
    <w:rsid w:val="001B066C"/>
    <w:rsid w:val="001B0687"/>
    <w:rsid w:val="001B0709"/>
    <w:rsid w:val="001B07DF"/>
    <w:rsid w:val="001B09C9"/>
    <w:rsid w:val="001B0ACF"/>
    <w:rsid w:val="001B1771"/>
    <w:rsid w:val="001B18B5"/>
    <w:rsid w:val="001B1B9E"/>
    <w:rsid w:val="001B1BED"/>
    <w:rsid w:val="001B2320"/>
    <w:rsid w:val="001B24B7"/>
    <w:rsid w:val="001B2704"/>
    <w:rsid w:val="001B3062"/>
    <w:rsid w:val="001B37B6"/>
    <w:rsid w:val="001B41B9"/>
    <w:rsid w:val="001B42E2"/>
    <w:rsid w:val="001B4436"/>
    <w:rsid w:val="001B4995"/>
    <w:rsid w:val="001B548D"/>
    <w:rsid w:val="001B5A89"/>
    <w:rsid w:val="001B5ACD"/>
    <w:rsid w:val="001B5E28"/>
    <w:rsid w:val="001B5EA1"/>
    <w:rsid w:val="001B641E"/>
    <w:rsid w:val="001B665E"/>
    <w:rsid w:val="001B6CCF"/>
    <w:rsid w:val="001B711C"/>
    <w:rsid w:val="001B72C7"/>
    <w:rsid w:val="001B76DA"/>
    <w:rsid w:val="001B7B52"/>
    <w:rsid w:val="001C0052"/>
    <w:rsid w:val="001C0280"/>
    <w:rsid w:val="001C0517"/>
    <w:rsid w:val="001C0AC9"/>
    <w:rsid w:val="001C1A5A"/>
    <w:rsid w:val="001C2261"/>
    <w:rsid w:val="001C2836"/>
    <w:rsid w:val="001C2E8D"/>
    <w:rsid w:val="001C2F3B"/>
    <w:rsid w:val="001C2F86"/>
    <w:rsid w:val="001C3314"/>
    <w:rsid w:val="001C408E"/>
    <w:rsid w:val="001C4178"/>
    <w:rsid w:val="001C4263"/>
    <w:rsid w:val="001C437C"/>
    <w:rsid w:val="001C45B5"/>
    <w:rsid w:val="001C469F"/>
    <w:rsid w:val="001C482A"/>
    <w:rsid w:val="001C561F"/>
    <w:rsid w:val="001C5AD1"/>
    <w:rsid w:val="001C5FD6"/>
    <w:rsid w:val="001C701F"/>
    <w:rsid w:val="001C702D"/>
    <w:rsid w:val="001C72EB"/>
    <w:rsid w:val="001C78A6"/>
    <w:rsid w:val="001C79C4"/>
    <w:rsid w:val="001C7B6A"/>
    <w:rsid w:val="001C7C66"/>
    <w:rsid w:val="001D0327"/>
    <w:rsid w:val="001D0D21"/>
    <w:rsid w:val="001D10FD"/>
    <w:rsid w:val="001D12A6"/>
    <w:rsid w:val="001D1549"/>
    <w:rsid w:val="001D221A"/>
    <w:rsid w:val="001D29C3"/>
    <w:rsid w:val="001D2D0E"/>
    <w:rsid w:val="001D2D17"/>
    <w:rsid w:val="001D2E35"/>
    <w:rsid w:val="001D371B"/>
    <w:rsid w:val="001D39C0"/>
    <w:rsid w:val="001D3E03"/>
    <w:rsid w:val="001D3EFE"/>
    <w:rsid w:val="001D4608"/>
    <w:rsid w:val="001D483A"/>
    <w:rsid w:val="001D4A8B"/>
    <w:rsid w:val="001D4DE3"/>
    <w:rsid w:val="001D4ECF"/>
    <w:rsid w:val="001D533A"/>
    <w:rsid w:val="001D5721"/>
    <w:rsid w:val="001D5819"/>
    <w:rsid w:val="001D5A81"/>
    <w:rsid w:val="001D666A"/>
    <w:rsid w:val="001D675A"/>
    <w:rsid w:val="001D68AD"/>
    <w:rsid w:val="001D70F4"/>
    <w:rsid w:val="001D7290"/>
    <w:rsid w:val="001D72ED"/>
    <w:rsid w:val="001D75D2"/>
    <w:rsid w:val="001D7684"/>
    <w:rsid w:val="001D76F1"/>
    <w:rsid w:val="001D7769"/>
    <w:rsid w:val="001E0FEC"/>
    <w:rsid w:val="001E132A"/>
    <w:rsid w:val="001E1B34"/>
    <w:rsid w:val="001E1BB6"/>
    <w:rsid w:val="001E1D45"/>
    <w:rsid w:val="001E1EFA"/>
    <w:rsid w:val="001E28CC"/>
    <w:rsid w:val="001E2AFB"/>
    <w:rsid w:val="001E3D40"/>
    <w:rsid w:val="001E4061"/>
    <w:rsid w:val="001E41D6"/>
    <w:rsid w:val="001E44B5"/>
    <w:rsid w:val="001E4990"/>
    <w:rsid w:val="001E49DE"/>
    <w:rsid w:val="001E4B87"/>
    <w:rsid w:val="001E4B9F"/>
    <w:rsid w:val="001E4C4D"/>
    <w:rsid w:val="001E50FD"/>
    <w:rsid w:val="001E52AA"/>
    <w:rsid w:val="001E52E6"/>
    <w:rsid w:val="001E5A05"/>
    <w:rsid w:val="001E5DAE"/>
    <w:rsid w:val="001E60D4"/>
    <w:rsid w:val="001E60E3"/>
    <w:rsid w:val="001E6234"/>
    <w:rsid w:val="001E6386"/>
    <w:rsid w:val="001E69C2"/>
    <w:rsid w:val="001E712F"/>
    <w:rsid w:val="001E7352"/>
    <w:rsid w:val="001E73B3"/>
    <w:rsid w:val="001E747D"/>
    <w:rsid w:val="001E7603"/>
    <w:rsid w:val="001F01BF"/>
    <w:rsid w:val="001F069E"/>
    <w:rsid w:val="001F0723"/>
    <w:rsid w:val="001F0A3E"/>
    <w:rsid w:val="001F1A80"/>
    <w:rsid w:val="001F1BF3"/>
    <w:rsid w:val="001F232F"/>
    <w:rsid w:val="001F2580"/>
    <w:rsid w:val="001F26CE"/>
    <w:rsid w:val="001F294B"/>
    <w:rsid w:val="001F2B7D"/>
    <w:rsid w:val="001F2D30"/>
    <w:rsid w:val="001F3A3F"/>
    <w:rsid w:val="001F3ABC"/>
    <w:rsid w:val="001F3FF9"/>
    <w:rsid w:val="001F4B78"/>
    <w:rsid w:val="001F4F1F"/>
    <w:rsid w:val="001F50A8"/>
    <w:rsid w:val="001F5434"/>
    <w:rsid w:val="001F5A6A"/>
    <w:rsid w:val="001F5F19"/>
    <w:rsid w:val="001F5F9F"/>
    <w:rsid w:val="001F6013"/>
    <w:rsid w:val="001F67AE"/>
    <w:rsid w:val="001F680D"/>
    <w:rsid w:val="001F6813"/>
    <w:rsid w:val="001F6DEF"/>
    <w:rsid w:val="001F6FC9"/>
    <w:rsid w:val="001F6FDE"/>
    <w:rsid w:val="001F7180"/>
    <w:rsid w:val="0020027C"/>
    <w:rsid w:val="00200BA4"/>
    <w:rsid w:val="00200D0E"/>
    <w:rsid w:val="00200DD6"/>
    <w:rsid w:val="002010FD"/>
    <w:rsid w:val="002019A6"/>
    <w:rsid w:val="00201A8E"/>
    <w:rsid w:val="00201DDE"/>
    <w:rsid w:val="00201E91"/>
    <w:rsid w:val="00202089"/>
    <w:rsid w:val="002023AF"/>
    <w:rsid w:val="0020247F"/>
    <w:rsid w:val="00202651"/>
    <w:rsid w:val="00202A3C"/>
    <w:rsid w:val="00202B2B"/>
    <w:rsid w:val="002034AF"/>
    <w:rsid w:val="00203931"/>
    <w:rsid w:val="00203E0C"/>
    <w:rsid w:val="00203FCE"/>
    <w:rsid w:val="0020400B"/>
    <w:rsid w:val="0020452E"/>
    <w:rsid w:val="00204623"/>
    <w:rsid w:val="002048B4"/>
    <w:rsid w:val="00204DAE"/>
    <w:rsid w:val="0020561F"/>
    <w:rsid w:val="00205B0E"/>
    <w:rsid w:val="00205BC7"/>
    <w:rsid w:val="0020649F"/>
    <w:rsid w:val="00207014"/>
    <w:rsid w:val="002103FB"/>
    <w:rsid w:val="00210427"/>
    <w:rsid w:val="002107B1"/>
    <w:rsid w:val="002107F2"/>
    <w:rsid w:val="00210F6E"/>
    <w:rsid w:val="002112E5"/>
    <w:rsid w:val="0021146C"/>
    <w:rsid w:val="002119BD"/>
    <w:rsid w:val="002121D7"/>
    <w:rsid w:val="00212581"/>
    <w:rsid w:val="002127A9"/>
    <w:rsid w:val="0021287A"/>
    <w:rsid w:val="002128BE"/>
    <w:rsid w:val="00212D7B"/>
    <w:rsid w:val="0021331E"/>
    <w:rsid w:val="002139B6"/>
    <w:rsid w:val="00213ADE"/>
    <w:rsid w:val="00214069"/>
    <w:rsid w:val="0021440C"/>
    <w:rsid w:val="00214605"/>
    <w:rsid w:val="00214E1B"/>
    <w:rsid w:val="00214FD9"/>
    <w:rsid w:val="00215298"/>
    <w:rsid w:val="002156D5"/>
    <w:rsid w:val="002159A6"/>
    <w:rsid w:val="00215F5A"/>
    <w:rsid w:val="002163D1"/>
    <w:rsid w:val="002165ED"/>
    <w:rsid w:val="002168C3"/>
    <w:rsid w:val="00216DEF"/>
    <w:rsid w:val="00217773"/>
    <w:rsid w:val="002177E3"/>
    <w:rsid w:val="002178C5"/>
    <w:rsid w:val="00217D8C"/>
    <w:rsid w:val="0022007D"/>
    <w:rsid w:val="00220080"/>
    <w:rsid w:val="00220361"/>
    <w:rsid w:val="002206A4"/>
    <w:rsid w:val="00220794"/>
    <w:rsid w:val="00220AAC"/>
    <w:rsid w:val="00221E72"/>
    <w:rsid w:val="002229F8"/>
    <w:rsid w:val="002232AE"/>
    <w:rsid w:val="0022342F"/>
    <w:rsid w:val="002236BB"/>
    <w:rsid w:val="00223A7A"/>
    <w:rsid w:val="00223C8F"/>
    <w:rsid w:val="00223F17"/>
    <w:rsid w:val="00223F64"/>
    <w:rsid w:val="00224331"/>
    <w:rsid w:val="00224723"/>
    <w:rsid w:val="00224810"/>
    <w:rsid w:val="0022484F"/>
    <w:rsid w:val="00224C15"/>
    <w:rsid w:val="00224D35"/>
    <w:rsid w:val="0022545D"/>
    <w:rsid w:val="00226262"/>
    <w:rsid w:val="00227154"/>
    <w:rsid w:val="00227200"/>
    <w:rsid w:val="0022738A"/>
    <w:rsid w:val="00227581"/>
    <w:rsid w:val="00227C9D"/>
    <w:rsid w:val="00227DAD"/>
    <w:rsid w:val="00230239"/>
    <w:rsid w:val="00230488"/>
    <w:rsid w:val="002304D5"/>
    <w:rsid w:val="0023086E"/>
    <w:rsid w:val="0023108B"/>
    <w:rsid w:val="002313B6"/>
    <w:rsid w:val="002313B7"/>
    <w:rsid w:val="00231A24"/>
    <w:rsid w:val="00231A6C"/>
    <w:rsid w:val="00231F66"/>
    <w:rsid w:val="00232613"/>
    <w:rsid w:val="00232C1D"/>
    <w:rsid w:val="00233312"/>
    <w:rsid w:val="00234B83"/>
    <w:rsid w:val="00234E20"/>
    <w:rsid w:val="00234F31"/>
    <w:rsid w:val="00235EE6"/>
    <w:rsid w:val="00236033"/>
    <w:rsid w:val="0023625D"/>
    <w:rsid w:val="00236557"/>
    <w:rsid w:val="00236DF7"/>
    <w:rsid w:val="00236EFA"/>
    <w:rsid w:val="00236F51"/>
    <w:rsid w:val="0023761C"/>
    <w:rsid w:val="00240547"/>
    <w:rsid w:val="00240765"/>
    <w:rsid w:val="00240A84"/>
    <w:rsid w:val="00240AAC"/>
    <w:rsid w:val="00241059"/>
    <w:rsid w:val="0024105E"/>
    <w:rsid w:val="002410FE"/>
    <w:rsid w:val="0024127D"/>
    <w:rsid w:val="002414ED"/>
    <w:rsid w:val="00241937"/>
    <w:rsid w:val="00241B80"/>
    <w:rsid w:val="00241BF1"/>
    <w:rsid w:val="00241CC6"/>
    <w:rsid w:val="00241D23"/>
    <w:rsid w:val="002422F0"/>
    <w:rsid w:val="00242500"/>
    <w:rsid w:val="002434DD"/>
    <w:rsid w:val="002436AD"/>
    <w:rsid w:val="00243C7A"/>
    <w:rsid w:val="002440AB"/>
    <w:rsid w:val="0024436D"/>
    <w:rsid w:val="0024447C"/>
    <w:rsid w:val="002449BF"/>
    <w:rsid w:val="0024504A"/>
    <w:rsid w:val="002451B9"/>
    <w:rsid w:val="00245308"/>
    <w:rsid w:val="002456A3"/>
    <w:rsid w:val="00245909"/>
    <w:rsid w:val="00245A16"/>
    <w:rsid w:val="00245BA4"/>
    <w:rsid w:val="002467EE"/>
    <w:rsid w:val="002469DC"/>
    <w:rsid w:val="002469E8"/>
    <w:rsid w:val="00246A2B"/>
    <w:rsid w:val="00246B37"/>
    <w:rsid w:val="0024726E"/>
    <w:rsid w:val="002472D2"/>
    <w:rsid w:val="0024757A"/>
    <w:rsid w:val="002475F0"/>
    <w:rsid w:val="0024773E"/>
    <w:rsid w:val="002478ED"/>
    <w:rsid w:val="00247B6F"/>
    <w:rsid w:val="00247F8F"/>
    <w:rsid w:val="00247FCB"/>
    <w:rsid w:val="002500C6"/>
    <w:rsid w:val="00250235"/>
    <w:rsid w:val="002502C5"/>
    <w:rsid w:val="002502E7"/>
    <w:rsid w:val="00250529"/>
    <w:rsid w:val="002507A0"/>
    <w:rsid w:val="00250E54"/>
    <w:rsid w:val="00250F05"/>
    <w:rsid w:val="00250F7B"/>
    <w:rsid w:val="00251055"/>
    <w:rsid w:val="00251166"/>
    <w:rsid w:val="0025116F"/>
    <w:rsid w:val="00251BC5"/>
    <w:rsid w:val="00251CA2"/>
    <w:rsid w:val="002520DD"/>
    <w:rsid w:val="002522D4"/>
    <w:rsid w:val="002537A1"/>
    <w:rsid w:val="00253E96"/>
    <w:rsid w:val="0025421C"/>
    <w:rsid w:val="0025443D"/>
    <w:rsid w:val="00254912"/>
    <w:rsid w:val="00254F1A"/>
    <w:rsid w:val="00254F1C"/>
    <w:rsid w:val="00254F39"/>
    <w:rsid w:val="00255086"/>
    <w:rsid w:val="0025573D"/>
    <w:rsid w:val="00255C53"/>
    <w:rsid w:val="00256119"/>
    <w:rsid w:val="0025616C"/>
    <w:rsid w:val="0025654A"/>
    <w:rsid w:val="002566AC"/>
    <w:rsid w:val="00256B4A"/>
    <w:rsid w:val="00256D64"/>
    <w:rsid w:val="00256DD1"/>
    <w:rsid w:val="00256DE7"/>
    <w:rsid w:val="00256E7C"/>
    <w:rsid w:val="0025709B"/>
    <w:rsid w:val="002570B9"/>
    <w:rsid w:val="0025750D"/>
    <w:rsid w:val="002576D5"/>
    <w:rsid w:val="00257A8C"/>
    <w:rsid w:val="00257B84"/>
    <w:rsid w:val="002600C0"/>
    <w:rsid w:val="002601B1"/>
    <w:rsid w:val="0026052F"/>
    <w:rsid w:val="002606F9"/>
    <w:rsid w:val="0026084F"/>
    <w:rsid w:val="002609B9"/>
    <w:rsid w:val="0026135E"/>
    <w:rsid w:val="00261552"/>
    <w:rsid w:val="0026170B"/>
    <w:rsid w:val="0026173C"/>
    <w:rsid w:val="00261DC3"/>
    <w:rsid w:val="002624EF"/>
    <w:rsid w:val="0026269C"/>
    <w:rsid w:val="00262AC6"/>
    <w:rsid w:val="00262CE4"/>
    <w:rsid w:val="00263208"/>
    <w:rsid w:val="00263A0B"/>
    <w:rsid w:val="00263D9D"/>
    <w:rsid w:val="00264397"/>
    <w:rsid w:val="00264411"/>
    <w:rsid w:val="0026444F"/>
    <w:rsid w:val="0026455C"/>
    <w:rsid w:val="00264CB0"/>
    <w:rsid w:val="00264DC8"/>
    <w:rsid w:val="00264EA8"/>
    <w:rsid w:val="0026576D"/>
    <w:rsid w:val="00265939"/>
    <w:rsid w:val="00265CEE"/>
    <w:rsid w:val="00265E07"/>
    <w:rsid w:val="0026647D"/>
    <w:rsid w:val="00266574"/>
    <w:rsid w:val="0026684B"/>
    <w:rsid w:val="00266B29"/>
    <w:rsid w:val="00266E4A"/>
    <w:rsid w:val="00266FF1"/>
    <w:rsid w:val="00267390"/>
    <w:rsid w:val="00267A31"/>
    <w:rsid w:val="00267D07"/>
    <w:rsid w:val="002702C5"/>
    <w:rsid w:val="00270402"/>
    <w:rsid w:val="002709AF"/>
    <w:rsid w:val="00270A1F"/>
    <w:rsid w:val="00271422"/>
    <w:rsid w:val="0027155D"/>
    <w:rsid w:val="0027157F"/>
    <w:rsid w:val="00271735"/>
    <w:rsid w:val="00271B10"/>
    <w:rsid w:val="00272639"/>
    <w:rsid w:val="00273194"/>
    <w:rsid w:val="00273B06"/>
    <w:rsid w:val="00273E7E"/>
    <w:rsid w:val="0027408A"/>
    <w:rsid w:val="00274241"/>
    <w:rsid w:val="002742EE"/>
    <w:rsid w:val="002744E2"/>
    <w:rsid w:val="00274569"/>
    <w:rsid w:val="002745E6"/>
    <w:rsid w:val="0027475E"/>
    <w:rsid w:val="002747B4"/>
    <w:rsid w:val="00274CF0"/>
    <w:rsid w:val="0027525D"/>
    <w:rsid w:val="00275308"/>
    <w:rsid w:val="0027542C"/>
    <w:rsid w:val="00275522"/>
    <w:rsid w:val="0027568B"/>
    <w:rsid w:val="00275B14"/>
    <w:rsid w:val="00275BE4"/>
    <w:rsid w:val="00275E80"/>
    <w:rsid w:val="0027605C"/>
    <w:rsid w:val="002761D3"/>
    <w:rsid w:val="00276224"/>
    <w:rsid w:val="002762CA"/>
    <w:rsid w:val="0027632F"/>
    <w:rsid w:val="0027692E"/>
    <w:rsid w:val="00276B8D"/>
    <w:rsid w:val="00276C8A"/>
    <w:rsid w:val="00276E3D"/>
    <w:rsid w:val="002771B1"/>
    <w:rsid w:val="002772F4"/>
    <w:rsid w:val="00277386"/>
    <w:rsid w:val="0027740E"/>
    <w:rsid w:val="002774D9"/>
    <w:rsid w:val="00277530"/>
    <w:rsid w:val="00277843"/>
    <w:rsid w:val="00277D22"/>
    <w:rsid w:val="00277D8D"/>
    <w:rsid w:val="00277FB7"/>
    <w:rsid w:val="0028002C"/>
    <w:rsid w:val="00280282"/>
    <w:rsid w:val="00280488"/>
    <w:rsid w:val="002804CD"/>
    <w:rsid w:val="00280995"/>
    <w:rsid w:val="00280F17"/>
    <w:rsid w:val="002813C0"/>
    <w:rsid w:val="002818AE"/>
    <w:rsid w:val="00281B87"/>
    <w:rsid w:val="002826E5"/>
    <w:rsid w:val="00282FEA"/>
    <w:rsid w:val="00283815"/>
    <w:rsid w:val="00283CF1"/>
    <w:rsid w:val="00283D09"/>
    <w:rsid w:val="002841F4"/>
    <w:rsid w:val="00284861"/>
    <w:rsid w:val="0028522A"/>
    <w:rsid w:val="00285A5C"/>
    <w:rsid w:val="00286293"/>
    <w:rsid w:val="00286352"/>
    <w:rsid w:val="00286630"/>
    <w:rsid w:val="00286637"/>
    <w:rsid w:val="002869D1"/>
    <w:rsid w:val="00286B81"/>
    <w:rsid w:val="002874D7"/>
    <w:rsid w:val="00287717"/>
    <w:rsid w:val="0028785B"/>
    <w:rsid w:val="0028798F"/>
    <w:rsid w:val="00290A6E"/>
    <w:rsid w:val="00290CE3"/>
    <w:rsid w:val="00291273"/>
    <w:rsid w:val="0029134A"/>
    <w:rsid w:val="00291867"/>
    <w:rsid w:val="00291B39"/>
    <w:rsid w:val="00291B4E"/>
    <w:rsid w:val="002920C1"/>
    <w:rsid w:val="00292183"/>
    <w:rsid w:val="0029254C"/>
    <w:rsid w:val="00292793"/>
    <w:rsid w:val="00292F93"/>
    <w:rsid w:val="00293128"/>
    <w:rsid w:val="002931B0"/>
    <w:rsid w:val="00294DDB"/>
    <w:rsid w:val="00294E26"/>
    <w:rsid w:val="00294FD1"/>
    <w:rsid w:val="002953EF"/>
    <w:rsid w:val="0029546D"/>
    <w:rsid w:val="00295570"/>
    <w:rsid w:val="00295591"/>
    <w:rsid w:val="00295A97"/>
    <w:rsid w:val="00295A9C"/>
    <w:rsid w:val="00295C0F"/>
    <w:rsid w:val="00295C53"/>
    <w:rsid w:val="00295F33"/>
    <w:rsid w:val="002968C7"/>
    <w:rsid w:val="0029695D"/>
    <w:rsid w:val="00296E33"/>
    <w:rsid w:val="00296E98"/>
    <w:rsid w:val="00296F9F"/>
    <w:rsid w:val="0029733A"/>
    <w:rsid w:val="002975CF"/>
    <w:rsid w:val="002977C1"/>
    <w:rsid w:val="00297B92"/>
    <w:rsid w:val="00297C1B"/>
    <w:rsid w:val="00297C9B"/>
    <w:rsid w:val="00297CF1"/>
    <w:rsid w:val="00297EFA"/>
    <w:rsid w:val="002A029C"/>
    <w:rsid w:val="002A02AA"/>
    <w:rsid w:val="002A038C"/>
    <w:rsid w:val="002A0442"/>
    <w:rsid w:val="002A0576"/>
    <w:rsid w:val="002A0882"/>
    <w:rsid w:val="002A0A50"/>
    <w:rsid w:val="002A0A95"/>
    <w:rsid w:val="002A0AE7"/>
    <w:rsid w:val="002A0C24"/>
    <w:rsid w:val="002A0FCD"/>
    <w:rsid w:val="002A1689"/>
    <w:rsid w:val="002A1BC1"/>
    <w:rsid w:val="002A22C9"/>
    <w:rsid w:val="002A22F9"/>
    <w:rsid w:val="002A29F3"/>
    <w:rsid w:val="002A2A4B"/>
    <w:rsid w:val="002A2F6B"/>
    <w:rsid w:val="002A32D3"/>
    <w:rsid w:val="002A3570"/>
    <w:rsid w:val="002A36D8"/>
    <w:rsid w:val="002A3D30"/>
    <w:rsid w:val="002A40D2"/>
    <w:rsid w:val="002A4B5A"/>
    <w:rsid w:val="002A4CB6"/>
    <w:rsid w:val="002A51E9"/>
    <w:rsid w:val="002A536E"/>
    <w:rsid w:val="002A583F"/>
    <w:rsid w:val="002A5B18"/>
    <w:rsid w:val="002A625F"/>
    <w:rsid w:val="002A656E"/>
    <w:rsid w:val="002A664A"/>
    <w:rsid w:val="002A6795"/>
    <w:rsid w:val="002A6872"/>
    <w:rsid w:val="002A6931"/>
    <w:rsid w:val="002A69D9"/>
    <w:rsid w:val="002A6E33"/>
    <w:rsid w:val="002A6F7F"/>
    <w:rsid w:val="002A71D7"/>
    <w:rsid w:val="002A722B"/>
    <w:rsid w:val="002A729F"/>
    <w:rsid w:val="002A773B"/>
    <w:rsid w:val="002A7CA2"/>
    <w:rsid w:val="002A7D13"/>
    <w:rsid w:val="002A7E1C"/>
    <w:rsid w:val="002B0595"/>
    <w:rsid w:val="002B05AA"/>
    <w:rsid w:val="002B05CA"/>
    <w:rsid w:val="002B087E"/>
    <w:rsid w:val="002B0895"/>
    <w:rsid w:val="002B0D56"/>
    <w:rsid w:val="002B17D0"/>
    <w:rsid w:val="002B19FD"/>
    <w:rsid w:val="002B1C1C"/>
    <w:rsid w:val="002B1D79"/>
    <w:rsid w:val="002B1DDF"/>
    <w:rsid w:val="002B215E"/>
    <w:rsid w:val="002B2C99"/>
    <w:rsid w:val="002B3403"/>
    <w:rsid w:val="002B3EBF"/>
    <w:rsid w:val="002B4570"/>
    <w:rsid w:val="002B45AE"/>
    <w:rsid w:val="002B46B2"/>
    <w:rsid w:val="002B4BAA"/>
    <w:rsid w:val="002B5897"/>
    <w:rsid w:val="002B68D9"/>
    <w:rsid w:val="002B70A5"/>
    <w:rsid w:val="002B7480"/>
    <w:rsid w:val="002B74C3"/>
    <w:rsid w:val="002B7922"/>
    <w:rsid w:val="002B7D4F"/>
    <w:rsid w:val="002C0027"/>
    <w:rsid w:val="002C00FB"/>
    <w:rsid w:val="002C06C0"/>
    <w:rsid w:val="002C0A24"/>
    <w:rsid w:val="002C0CC7"/>
    <w:rsid w:val="002C1017"/>
    <w:rsid w:val="002C109E"/>
    <w:rsid w:val="002C1AD1"/>
    <w:rsid w:val="002C2263"/>
    <w:rsid w:val="002C280A"/>
    <w:rsid w:val="002C2A94"/>
    <w:rsid w:val="002C391A"/>
    <w:rsid w:val="002C3B40"/>
    <w:rsid w:val="002C41CF"/>
    <w:rsid w:val="002C41F0"/>
    <w:rsid w:val="002C420C"/>
    <w:rsid w:val="002C47ED"/>
    <w:rsid w:val="002C4E64"/>
    <w:rsid w:val="002C50F6"/>
    <w:rsid w:val="002C55CC"/>
    <w:rsid w:val="002C586B"/>
    <w:rsid w:val="002C58EE"/>
    <w:rsid w:val="002C5CC0"/>
    <w:rsid w:val="002C6171"/>
    <w:rsid w:val="002C6228"/>
    <w:rsid w:val="002C62DA"/>
    <w:rsid w:val="002C64B3"/>
    <w:rsid w:val="002C67DE"/>
    <w:rsid w:val="002C6A4F"/>
    <w:rsid w:val="002C76C7"/>
    <w:rsid w:val="002C78B3"/>
    <w:rsid w:val="002C790D"/>
    <w:rsid w:val="002C7A4A"/>
    <w:rsid w:val="002C7E20"/>
    <w:rsid w:val="002D05E2"/>
    <w:rsid w:val="002D09D8"/>
    <w:rsid w:val="002D0A4D"/>
    <w:rsid w:val="002D0DC1"/>
    <w:rsid w:val="002D15CC"/>
    <w:rsid w:val="002D2AA1"/>
    <w:rsid w:val="002D2C83"/>
    <w:rsid w:val="002D332B"/>
    <w:rsid w:val="002D3EBC"/>
    <w:rsid w:val="002D4D5D"/>
    <w:rsid w:val="002D4EAC"/>
    <w:rsid w:val="002D574E"/>
    <w:rsid w:val="002D58AC"/>
    <w:rsid w:val="002D5956"/>
    <w:rsid w:val="002D59E5"/>
    <w:rsid w:val="002D5A20"/>
    <w:rsid w:val="002D5B81"/>
    <w:rsid w:val="002D5EDA"/>
    <w:rsid w:val="002D6536"/>
    <w:rsid w:val="002D65E0"/>
    <w:rsid w:val="002D679B"/>
    <w:rsid w:val="002D68C4"/>
    <w:rsid w:val="002D6AA8"/>
    <w:rsid w:val="002D6C44"/>
    <w:rsid w:val="002D6DDF"/>
    <w:rsid w:val="002D7079"/>
    <w:rsid w:val="002D7453"/>
    <w:rsid w:val="002D78B7"/>
    <w:rsid w:val="002D7A1D"/>
    <w:rsid w:val="002D7B7B"/>
    <w:rsid w:val="002D7EE3"/>
    <w:rsid w:val="002D7EFD"/>
    <w:rsid w:val="002D7FC6"/>
    <w:rsid w:val="002E00C6"/>
    <w:rsid w:val="002E0327"/>
    <w:rsid w:val="002E0747"/>
    <w:rsid w:val="002E0D46"/>
    <w:rsid w:val="002E1057"/>
    <w:rsid w:val="002E122B"/>
    <w:rsid w:val="002E1425"/>
    <w:rsid w:val="002E1704"/>
    <w:rsid w:val="002E18D6"/>
    <w:rsid w:val="002E1C12"/>
    <w:rsid w:val="002E200E"/>
    <w:rsid w:val="002E22CA"/>
    <w:rsid w:val="002E24DA"/>
    <w:rsid w:val="002E25B2"/>
    <w:rsid w:val="002E2776"/>
    <w:rsid w:val="002E28E7"/>
    <w:rsid w:val="002E2DB6"/>
    <w:rsid w:val="002E2FCB"/>
    <w:rsid w:val="002E3428"/>
    <w:rsid w:val="002E3E80"/>
    <w:rsid w:val="002E443F"/>
    <w:rsid w:val="002E4F63"/>
    <w:rsid w:val="002E50FB"/>
    <w:rsid w:val="002E583A"/>
    <w:rsid w:val="002E67AF"/>
    <w:rsid w:val="002E723C"/>
    <w:rsid w:val="002E728F"/>
    <w:rsid w:val="002E7A80"/>
    <w:rsid w:val="002E7ABB"/>
    <w:rsid w:val="002E7B62"/>
    <w:rsid w:val="002F0032"/>
    <w:rsid w:val="002F01B5"/>
    <w:rsid w:val="002F0756"/>
    <w:rsid w:val="002F0CA0"/>
    <w:rsid w:val="002F11AD"/>
    <w:rsid w:val="002F1703"/>
    <w:rsid w:val="002F1CFA"/>
    <w:rsid w:val="002F1D67"/>
    <w:rsid w:val="002F1FED"/>
    <w:rsid w:val="002F2078"/>
    <w:rsid w:val="002F22BC"/>
    <w:rsid w:val="002F2763"/>
    <w:rsid w:val="002F286F"/>
    <w:rsid w:val="002F3171"/>
    <w:rsid w:val="002F3292"/>
    <w:rsid w:val="002F38BF"/>
    <w:rsid w:val="002F3C76"/>
    <w:rsid w:val="002F3D1F"/>
    <w:rsid w:val="002F4056"/>
    <w:rsid w:val="002F418E"/>
    <w:rsid w:val="002F419B"/>
    <w:rsid w:val="002F4271"/>
    <w:rsid w:val="002F4C9D"/>
    <w:rsid w:val="002F4E36"/>
    <w:rsid w:val="002F4F9D"/>
    <w:rsid w:val="002F5C8A"/>
    <w:rsid w:val="002F604B"/>
    <w:rsid w:val="002F66B1"/>
    <w:rsid w:val="002F6CA3"/>
    <w:rsid w:val="002F6F3A"/>
    <w:rsid w:val="002F7226"/>
    <w:rsid w:val="002F72FE"/>
    <w:rsid w:val="002F777C"/>
    <w:rsid w:val="002F7BAD"/>
    <w:rsid w:val="003003C3"/>
    <w:rsid w:val="00300DB7"/>
    <w:rsid w:val="003018D0"/>
    <w:rsid w:val="00302092"/>
    <w:rsid w:val="00302234"/>
    <w:rsid w:val="003024CE"/>
    <w:rsid w:val="003028D0"/>
    <w:rsid w:val="00302918"/>
    <w:rsid w:val="00302CCA"/>
    <w:rsid w:val="00302E72"/>
    <w:rsid w:val="00303760"/>
    <w:rsid w:val="00303B03"/>
    <w:rsid w:val="003041E8"/>
    <w:rsid w:val="003046F5"/>
    <w:rsid w:val="00304CF2"/>
    <w:rsid w:val="00304F7C"/>
    <w:rsid w:val="00305117"/>
    <w:rsid w:val="00305144"/>
    <w:rsid w:val="003058A2"/>
    <w:rsid w:val="00305A4B"/>
    <w:rsid w:val="00305C2A"/>
    <w:rsid w:val="003060AF"/>
    <w:rsid w:val="00306690"/>
    <w:rsid w:val="00306780"/>
    <w:rsid w:val="00306A7E"/>
    <w:rsid w:val="00306C3B"/>
    <w:rsid w:val="00306E72"/>
    <w:rsid w:val="00307075"/>
    <w:rsid w:val="003079C4"/>
    <w:rsid w:val="00307FDB"/>
    <w:rsid w:val="00310178"/>
    <w:rsid w:val="00310194"/>
    <w:rsid w:val="003101C6"/>
    <w:rsid w:val="003103AE"/>
    <w:rsid w:val="003105F7"/>
    <w:rsid w:val="00311358"/>
    <w:rsid w:val="0031148E"/>
    <w:rsid w:val="003114FD"/>
    <w:rsid w:val="00311577"/>
    <w:rsid w:val="0031197E"/>
    <w:rsid w:val="00311C5E"/>
    <w:rsid w:val="00311DBB"/>
    <w:rsid w:val="00312CD7"/>
    <w:rsid w:val="00312DD2"/>
    <w:rsid w:val="00312F7C"/>
    <w:rsid w:val="003132CD"/>
    <w:rsid w:val="00313AED"/>
    <w:rsid w:val="00313E33"/>
    <w:rsid w:val="0031488E"/>
    <w:rsid w:val="00314A07"/>
    <w:rsid w:val="00314B92"/>
    <w:rsid w:val="00315B6C"/>
    <w:rsid w:val="00315DA2"/>
    <w:rsid w:val="0031612C"/>
    <w:rsid w:val="003165B6"/>
    <w:rsid w:val="00316C32"/>
    <w:rsid w:val="00316FA3"/>
    <w:rsid w:val="00317588"/>
    <w:rsid w:val="003177AA"/>
    <w:rsid w:val="003178BF"/>
    <w:rsid w:val="003209A1"/>
    <w:rsid w:val="00321391"/>
    <w:rsid w:val="00321660"/>
    <w:rsid w:val="0032191B"/>
    <w:rsid w:val="00321BD1"/>
    <w:rsid w:val="00322265"/>
    <w:rsid w:val="003230A7"/>
    <w:rsid w:val="00323417"/>
    <w:rsid w:val="00323A7D"/>
    <w:rsid w:val="003242DE"/>
    <w:rsid w:val="003244CA"/>
    <w:rsid w:val="003247C3"/>
    <w:rsid w:val="00325227"/>
    <w:rsid w:val="00325314"/>
    <w:rsid w:val="003258BF"/>
    <w:rsid w:val="00325C0B"/>
    <w:rsid w:val="00325D4E"/>
    <w:rsid w:val="00325EFD"/>
    <w:rsid w:val="00326211"/>
    <w:rsid w:val="003265FE"/>
    <w:rsid w:val="00326A35"/>
    <w:rsid w:val="00327973"/>
    <w:rsid w:val="00327DC9"/>
    <w:rsid w:val="00327E3C"/>
    <w:rsid w:val="003302E7"/>
    <w:rsid w:val="00330367"/>
    <w:rsid w:val="003303C1"/>
    <w:rsid w:val="00330AA5"/>
    <w:rsid w:val="00330B99"/>
    <w:rsid w:val="00330C4C"/>
    <w:rsid w:val="00330F47"/>
    <w:rsid w:val="003311BC"/>
    <w:rsid w:val="003312CF"/>
    <w:rsid w:val="003312E8"/>
    <w:rsid w:val="00331A51"/>
    <w:rsid w:val="00331B6E"/>
    <w:rsid w:val="00331BE7"/>
    <w:rsid w:val="00331C87"/>
    <w:rsid w:val="00331F06"/>
    <w:rsid w:val="003325BD"/>
    <w:rsid w:val="0033261E"/>
    <w:rsid w:val="003328C3"/>
    <w:rsid w:val="00332A2A"/>
    <w:rsid w:val="00332A42"/>
    <w:rsid w:val="00332B09"/>
    <w:rsid w:val="00332E6F"/>
    <w:rsid w:val="00333857"/>
    <w:rsid w:val="003338EC"/>
    <w:rsid w:val="003339EB"/>
    <w:rsid w:val="00333B9F"/>
    <w:rsid w:val="0033435B"/>
    <w:rsid w:val="0033467D"/>
    <w:rsid w:val="00334FFA"/>
    <w:rsid w:val="00335415"/>
    <w:rsid w:val="00335864"/>
    <w:rsid w:val="00335B9C"/>
    <w:rsid w:val="00335EA6"/>
    <w:rsid w:val="00335FF6"/>
    <w:rsid w:val="003360DB"/>
    <w:rsid w:val="003370DE"/>
    <w:rsid w:val="00337139"/>
    <w:rsid w:val="00337216"/>
    <w:rsid w:val="0033736F"/>
    <w:rsid w:val="003374F1"/>
    <w:rsid w:val="00337A7B"/>
    <w:rsid w:val="00337AAC"/>
    <w:rsid w:val="00337B5F"/>
    <w:rsid w:val="0034127D"/>
    <w:rsid w:val="003414C3"/>
    <w:rsid w:val="00341513"/>
    <w:rsid w:val="0034165E"/>
    <w:rsid w:val="00341F91"/>
    <w:rsid w:val="00342041"/>
    <w:rsid w:val="0034265E"/>
    <w:rsid w:val="00342755"/>
    <w:rsid w:val="00342AA5"/>
    <w:rsid w:val="00342BF0"/>
    <w:rsid w:val="00342DB7"/>
    <w:rsid w:val="003433F3"/>
    <w:rsid w:val="00343A62"/>
    <w:rsid w:val="003440D4"/>
    <w:rsid w:val="00344249"/>
    <w:rsid w:val="00344328"/>
    <w:rsid w:val="003443EB"/>
    <w:rsid w:val="003447F2"/>
    <w:rsid w:val="00344A59"/>
    <w:rsid w:val="00344B2B"/>
    <w:rsid w:val="00344C2F"/>
    <w:rsid w:val="00344E4B"/>
    <w:rsid w:val="00345500"/>
    <w:rsid w:val="00345649"/>
    <w:rsid w:val="00345CCA"/>
    <w:rsid w:val="003460A5"/>
    <w:rsid w:val="003476AF"/>
    <w:rsid w:val="00347A8D"/>
    <w:rsid w:val="00347FBA"/>
    <w:rsid w:val="00350864"/>
    <w:rsid w:val="003509F9"/>
    <w:rsid w:val="00350CB8"/>
    <w:rsid w:val="00350DD2"/>
    <w:rsid w:val="00352147"/>
    <w:rsid w:val="0035230C"/>
    <w:rsid w:val="0035249F"/>
    <w:rsid w:val="0035252F"/>
    <w:rsid w:val="003533BE"/>
    <w:rsid w:val="00353A52"/>
    <w:rsid w:val="00353AEF"/>
    <w:rsid w:val="00353C07"/>
    <w:rsid w:val="00353DC9"/>
    <w:rsid w:val="0035415A"/>
    <w:rsid w:val="003544C0"/>
    <w:rsid w:val="003544C8"/>
    <w:rsid w:val="003548E7"/>
    <w:rsid w:val="00354BA6"/>
    <w:rsid w:val="003563D2"/>
    <w:rsid w:val="003567FC"/>
    <w:rsid w:val="0035738A"/>
    <w:rsid w:val="00357DC6"/>
    <w:rsid w:val="00360337"/>
    <w:rsid w:val="00360372"/>
    <w:rsid w:val="00360712"/>
    <w:rsid w:val="00360992"/>
    <w:rsid w:val="00360B47"/>
    <w:rsid w:val="00360CCE"/>
    <w:rsid w:val="0036146A"/>
    <w:rsid w:val="00361536"/>
    <w:rsid w:val="00361744"/>
    <w:rsid w:val="003617F3"/>
    <w:rsid w:val="00361D8F"/>
    <w:rsid w:val="003621C1"/>
    <w:rsid w:val="003622FD"/>
    <w:rsid w:val="003624C9"/>
    <w:rsid w:val="0036292E"/>
    <w:rsid w:val="003629AF"/>
    <w:rsid w:val="00362B51"/>
    <w:rsid w:val="00362BF6"/>
    <w:rsid w:val="003631B5"/>
    <w:rsid w:val="00363232"/>
    <w:rsid w:val="003632E4"/>
    <w:rsid w:val="0036356C"/>
    <w:rsid w:val="003635F8"/>
    <w:rsid w:val="00363697"/>
    <w:rsid w:val="003639FD"/>
    <w:rsid w:val="00363B1B"/>
    <w:rsid w:val="00363F61"/>
    <w:rsid w:val="0036466C"/>
    <w:rsid w:val="0036497F"/>
    <w:rsid w:val="00364BB0"/>
    <w:rsid w:val="00364F29"/>
    <w:rsid w:val="00365970"/>
    <w:rsid w:val="003659B7"/>
    <w:rsid w:val="00365E5A"/>
    <w:rsid w:val="00365FA4"/>
    <w:rsid w:val="003665B1"/>
    <w:rsid w:val="0036695A"/>
    <w:rsid w:val="00366E14"/>
    <w:rsid w:val="003673AF"/>
    <w:rsid w:val="003677BC"/>
    <w:rsid w:val="00367B2D"/>
    <w:rsid w:val="00367D80"/>
    <w:rsid w:val="0037008C"/>
    <w:rsid w:val="0037075C"/>
    <w:rsid w:val="00370ACD"/>
    <w:rsid w:val="00371096"/>
    <w:rsid w:val="00371760"/>
    <w:rsid w:val="003717F3"/>
    <w:rsid w:val="00371F65"/>
    <w:rsid w:val="00372063"/>
    <w:rsid w:val="00372248"/>
    <w:rsid w:val="0037268B"/>
    <w:rsid w:val="00372783"/>
    <w:rsid w:val="0037278E"/>
    <w:rsid w:val="003729EE"/>
    <w:rsid w:val="003730C8"/>
    <w:rsid w:val="003732D3"/>
    <w:rsid w:val="0037359F"/>
    <w:rsid w:val="0037382B"/>
    <w:rsid w:val="00373F41"/>
    <w:rsid w:val="00374393"/>
    <w:rsid w:val="003743CA"/>
    <w:rsid w:val="003746CA"/>
    <w:rsid w:val="0037483B"/>
    <w:rsid w:val="003749B0"/>
    <w:rsid w:val="00374E3D"/>
    <w:rsid w:val="00375500"/>
    <w:rsid w:val="00375735"/>
    <w:rsid w:val="00375AB2"/>
    <w:rsid w:val="0037610D"/>
    <w:rsid w:val="003772D9"/>
    <w:rsid w:val="003773BB"/>
    <w:rsid w:val="0037752B"/>
    <w:rsid w:val="003775D9"/>
    <w:rsid w:val="0037770B"/>
    <w:rsid w:val="00377A28"/>
    <w:rsid w:val="00377BBE"/>
    <w:rsid w:val="00377CB6"/>
    <w:rsid w:val="0038022A"/>
    <w:rsid w:val="00380497"/>
    <w:rsid w:val="00380A5A"/>
    <w:rsid w:val="00380AD5"/>
    <w:rsid w:val="00380AF5"/>
    <w:rsid w:val="00380D94"/>
    <w:rsid w:val="00381211"/>
    <w:rsid w:val="0038128D"/>
    <w:rsid w:val="00381427"/>
    <w:rsid w:val="00381701"/>
    <w:rsid w:val="00381C03"/>
    <w:rsid w:val="0038341A"/>
    <w:rsid w:val="00383C62"/>
    <w:rsid w:val="00383EF5"/>
    <w:rsid w:val="0038446A"/>
    <w:rsid w:val="003846C2"/>
    <w:rsid w:val="00384AB3"/>
    <w:rsid w:val="00384BCE"/>
    <w:rsid w:val="0038539D"/>
    <w:rsid w:val="003856B6"/>
    <w:rsid w:val="0038592D"/>
    <w:rsid w:val="00385A45"/>
    <w:rsid w:val="0038691F"/>
    <w:rsid w:val="00386B97"/>
    <w:rsid w:val="00386ED1"/>
    <w:rsid w:val="003871AF"/>
    <w:rsid w:val="0038757F"/>
    <w:rsid w:val="00387949"/>
    <w:rsid w:val="003879DE"/>
    <w:rsid w:val="00387BC9"/>
    <w:rsid w:val="00387C46"/>
    <w:rsid w:val="003914BB"/>
    <w:rsid w:val="003914CE"/>
    <w:rsid w:val="00391A91"/>
    <w:rsid w:val="00391FED"/>
    <w:rsid w:val="0039203E"/>
    <w:rsid w:val="0039229F"/>
    <w:rsid w:val="0039255D"/>
    <w:rsid w:val="003927A7"/>
    <w:rsid w:val="0039300B"/>
    <w:rsid w:val="003935E4"/>
    <w:rsid w:val="0039373B"/>
    <w:rsid w:val="00393839"/>
    <w:rsid w:val="00393E07"/>
    <w:rsid w:val="0039418A"/>
    <w:rsid w:val="0039418F"/>
    <w:rsid w:val="00394492"/>
    <w:rsid w:val="0039481D"/>
    <w:rsid w:val="003948CF"/>
    <w:rsid w:val="00394A4E"/>
    <w:rsid w:val="00394C8E"/>
    <w:rsid w:val="003953C6"/>
    <w:rsid w:val="003958C2"/>
    <w:rsid w:val="00395E2D"/>
    <w:rsid w:val="003960C2"/>
    <w:rsid w:val="00396147"/>
    <w:rsid w:val="003962D2"/>
    <w:rsid w:val="0039647B"/>
    <w:rsid w:val="00397727"/>
    <w:rsid w:val="00397958"/>
    <w:rsid w:val="003A18C4"/>
    <w:rsid w:val="003A1CAD"/>
    <w:rsid w:val="003A1F22"/>
    <w:rsid w:val="003A2469"/>
    <w:rsid w:val="003A30F1"/>
    <w:rsid w:val="003A3569"/>
    <w:rsid w:val="003A4136"/>
    <w:rsid w:val="003A5128"/>
    <w:rsid w:val="003A5149"/>
    <w:rsid w:val="003A5280"/>
    <w:rsid w:val="003A57A9"/>
    <w:rsid w:val="003A601E"/>
    <w:rsid w:val="003A6117"/>
    <w:rsid w:val="003A6F49"/>
    <w:rsid w:val="003A6FD5"/>
    <w:rsid w:val="003A75A9"/>
    <w:rsid w:val="003A7AB3"/>
    <w:rsid w:val="003B030A"/>
    <w:rsid w:val="003B0863"/>
    <w:rsid w:val="003B0AB4"/>
    <w:rsid w:val="003B0ACE"/>
    <w:rsid w:val="003B0B42"/>
    <w:rsid w:val="003B0E91"/>
    <w:rsid w:val="003B0EE3"/>
    <w:rsid w:val="003B0F08"/>
    <w:rsid w:val="003B15DF"/>
    <w:rsid w:val="003B16B7"/>
    <w:rsid w:val="003B1C1D"/>
    <w:rsid w:val="003B3749"/>
    <w:rsid w:val="003B3D92"/>
    <w:rsid w:val="003B3F47"/>
    <w:rsid w:val="003B417F"/>
    <w:rsid w:val="003B435C"/>
    <w:rsid w:val="003B4517"/>
    <w:rsid w:val="003B4BF8"/>
    <w:rsid w:val="003B5341"/>
    <w:rsid w:val="003B5729"/>
    <w:rsid w:val="003B5945"/>
    <w:rsid w:val="003B5D67"/>
    <w:rsid w:val="003B5DC8"/>
    <w:rsid w:val="003B6EFB"/>
    <w:rsid w:val="003B7789"/>
    <w:rsid w:val="003B782D"/>
    <w:rsid w:val="003B7C4B"/>
    <w:rsid w:val="003C1427"/>
    <w:rsid w:val="003C1464"/>
    <w:rsid w:val="003C1830"/>
    <w:rsid w:val="003C1BF1"/>
    <w:rsid w:val="003C25E8"/>
    <w:rsid w:val="003C32DF"/>
    <w:rsid w:val="003C3795"/>
    <w:rsid w:val="003C3F1B"/>
    <w:rsid w:val="003C4115"/>
    <w:rsid w:val="003C4660"/>
    <w:rsid w:val="003C4B78"/>
    <w:rsid w:val="003C4B88"/>
    <w:rsid w:val="003C4E0D"/>
    <w:rsid w:val="003C4FCE"/>
    <w:rsid w:val="003C57E7"/>
    <w:rsid w:val="003C62CD"/>
    <w:rsid w:val="003C6411"/>
    <w:rsid w:val="003C6550"/>
    <w:rsid w:val="003C6639"/>
    <w:rsid w:val="003C6753"/>
    <w:rsid w:val="003C6DDB"/>
    <w:rsid w:val="003C6E00"/>
    <w:rsid w:val="003C711F"/>
    <w:rsid w:val="003C75EA"/>
    <w:rsid w:val="003C7E6D"/>
    <w:rsid w:val="003D0354"/>
    <w:rsid w:val="003D05AE"/>
    <w:rsid w:val="003D09CF"/>
    <w:rsid w:val="003D1012"/>
    <w:rsid w:val="003D137D"/>
    <w:rsid w:val="003D1384"/>
    <w:rsid w:val="003D15F2"/>
    <w:rsid w:val="003D1C98"/>
    <w:rsid w:val="003D2271"/>
    <w:rsid w:val="003D26DD"/>
    <w:rsid w:val="003D291A"/>
    <w:rsid w:val="003D32AF"/>
    <w:rsid w:val="003D35EF"/>
    <w:rsid w:val="003D3F7A"/>
    <w:rsid w:val="003D40A7"/>
    <w:rsid w:val="003D478A"/>
    <w:rsid w:val="003D4C8D"/>
    <w:rsid w:val="003D4EFC"/>
    <w:rsid w:val="003D525A"/>
    <w:rsid w:val="003D52BD"/>
    <w:rsid w:val="003D566D"/>
    <w:rsid w:val="003D56A7"/>
    <w:rsid w:val="003D5BD8"/>
    <w:rsid w:val="003D5CA6"/>
    <w:rsid w:val="003D7667"/>
    <w:rsid w:val="003D7683"/>
    <w:rsid w:val="003D7868"/>
    <w:rsid w:val="003D79DA"/>
    <w:rsid w:val="003D7D22"/>
    <w:rsid w:val="003E047F"/>
    <w:rsid w:val="003E06EA"/>
    <w:rsid w:val="003E0795"/>
    <w:rsid w:val="003E1A3C"/>
    <w:rsid w:val="003E2249"/>
    <w:rsid w:val="003E27E5"/>
    <w:rsid w:val="003E29A1"/>
    <w:rsid w:val="003E2ADD"/>
    <w:rsid w:val="003E2ED1"/>
    <w:rsid w:val="003E2EE6"/>
    <w:rsid w:val="003E2EF7"/>
    <w:rsid w:val="003E2FC6"/>
    <w:rsid w:val="003E3598"/>
    <w:rsid w:val="003E38F7"/>
    <w:rsid w:val="003E442B"/>
    <w:rsid w:val="003E45C0"/>
    <w:rsid w:val="003E468B"/>
    <w:rsid w:val="003E47C7"/>
    <w:rsid w:val="003E4B50"/>
    <w:rsid w:val="003E4CEC"/>
    <w:rsid w:val="003E4F2D"/>
    <w:rsid w:val="003E543E"/>
    <w:rsid w:val="003E54F3"/>
    <w:rsid w:val="003E5A5E"/>
    <w:rsid w:val="003E627F"/>
    <w:rsid w:val="003E6FC3"/>
    <w:rsid w:val="003E70BC"/>
    <w:rsid w:val="003E738E"/>
    <w:rsid w:val="003E747F"/>
    <w:rsid w:val="003E77C2"/>
    <w:rsid w:val="003F0087"/>
    <w:rsid w:val="003F00A3"/>
    <w:rsid w:val="003F0345"/>
    <w:rsid w:val="003F03AB"/>
    <w:rsid w:val="003F0880"/>
    <w:rsid w:val="003F0982"/>
    <w:rsid w:val="003F0C1F"/>
    <w:rsid w:val="003F1074"/>
    <w:rsid w:val="003F112E"/>
    <w:rsid w:val="003F1A78"/>
    <w:rsid w:val="003F1D1A"/>
    <w:rsid w:val="003F1DB3"/>
    <w:rsid w:val="003F2052"/>
    <w:rsid w:val="003F20E8"/>
    <w:rsid w:val="003F2533"/>
    <w:rsid w:val="003F2A31"/>
    <w:rsid w:val="003F2E63"/>
    <w:rsid w:val="003F2F8E"/>
    <w:rsid w:val="003F3016"/>
    <w:rsid w:val="003F311F"/>
    <w:rsid w:val="003F38CB"/>
    <w:rsid w:val="003F3A06"/>
    <w:rsid w:val="003F404E"/>
    <w:rsid w:val="003F41A9"/>
    <w:rsid w:val="003F4835"/>
    <w:rsid w:val="003F5274"/>
    <w:rsid w:val="003F529D"/>
    <w:rsid w:val="003F5E68"/>
    <w:rsid w:val="003F6007"/>
    <w:rsid w:val="003F60A6"/>
    <w:rsid w:val="003F6941"/>
    <w:rsid w:val="003F6D1D"/>
    <w:rsid w:val="003F6E3B"/>
    <w:rsid w:val="003F71FA"/>
    <w:rsid w:val="003F73FF"/>
    <w:rsid w:val="003F792A"/>
    <w:rsid w:val="00400244"/>
    <w:rsid w:val="00400531"/>
    <w:rsid w:val="004011AF"/>
    <w:rsid w:val="00401341"/>
    <w:rsid w:val="00401AA4"/>
    <w:rsid w:val="00401BC3"/>
    <w:rsid w:val="00401C4C"/>
    <w:rsid w:val="00401C9A"/>
    <w:rsid w:val="004020E9"/>
    <w:rsid w:val="00402A70"/>
    <w:rsid w:val="00402F7D"/>
    <w:rsid w:val="00402FDC"/>
    <w:rsid w:val="00403166"/>
    <w:rsid w:val="004035A1"/>
    <w:rsid w:val="004040A0"/>
    <w:rsid w:val="00404360"/>
    <w:rsid w:val="00404495"/>
    <w:rsid w:val="004048A3"/>
    <w:rsid w:val="00404D67"/>
    <w:rsid w:val="0040500E"/>
    <w:rsid w:val="00405515"/>
    <w:rsid w:val="004058DD"/>
    <w:rsid w:val="00405F4E"/>
    <w:rsid w:val="004061FC"/>
    <w:rsid w:val="0040628D"/>
    <w:rsid w:val="0040658B"/>
    <w:rsid w:val="004068A7"/>
    <w:rsid w:val="004068DC"/>
    <w:rsid w:val="00406947"/>
    <w:rsid w:val="00406C5C"/>
    <w:rsid w:val="00406C6B"/>
    <w:rsid w:val="00406F86"/>
    <w:rsid w:val="00407275"/>
    <w:rsid w:val="00407E42"/>
    <w:rsid w:val="00407F98"/>
    <w:rsid w:val="00410173"/>
    <w:rsid w:val="00410494"/>
    <w:rsid w:val="00410C3D"/>
    <w:rsid w:val="00411714"/>
    <w:rsid w:val="00411F1A"/>
    <w:rsid w:val="00412338"/>
    <w:rsid w:val="004125CD"/>
    <w:rsid w:val="00412827"/>
    <w:rsid w:val="00412EB1"/>
    <w:rsid w:val="00414174"/>
    <w:rsid w:val="004142DE"/>
    <w:rsid w:val="004142FB"/>
    <w:rsid w:val="00414515"/>
    <w:rsid w:val="00414931"/>
    <w:rsid w:val="00414BD3"/>
    <w:rsid w:val="00414D12"/>
    <w:rsid w:val="00415729"/>
    <w:rsid w:val="0041600D"/>
    <w:rsid w:val="00416178"/>
    <w:rsid w:val="004162AB"/>
    <w:rsid w:val="004162E4"/>
    <w:rsid w:val="00416433"/>
    <w:rsid w:val="004164E7"/>
    <w:rsid w:val="0041766D"/>
    <w:rsid w:val="0041783C"/>
    <w:rsid w:val="004178D3"/>
    <w:rsid w:val="00417AEA"/>
    <w:rsid w:val="00417D15"/>
    <w:rsid w:val="004202CD"/>
    <w:rsid w:val="00420432"/>
    <w:rsid w:val="00420579"/>
    <w:rsid w:val="00420738"/>
    <w:rsid w:val="00420D9C"/>
    <w:rsid w:val="004211F8"/>
    <w:rsid w:val="0042139E"/>
    <w:rsid w:val="00421A76"/>
    <w:rsid w:val="00421BFA"/>
    <w:rsid w:val="004224F8"/>
    <w:rsid w:val="00422CC2"/>
    <w:rsid w:val="00423120"/>
    <w:rsid w:val="0042372D"/>
    <w:rsid w:val="00423A25"/>
    <w:rsid w:val="00423B8F"/>
    <w:rsid w:val="004242CC"/>
    <w:rsid w:val="0042436B"/>
    <w:rsid w:val="00424536"/>
    <w:rsid w:val="00424DF1"/>
    <w:rsid w:val="00425024"/>
    <w:rsid w:val="004250F9"/>
    <w:rsid w:val="004253E4"/>
    <w:rsid w:val="00425463"/>
    <w:rsid w:val="00425B94"/>
    <w:rsid w:val="0042679B"/>
    <w:rsid w:val="00426A17"/>
    <w:rsid w:val="004277E4"/>
    <w:rsid w:val="00427C24"/>
    <w:rsid w:val="00427D49"/>
    <w:rsid w:val="00427DA7"/>
    <w:rsid w:val="00427F33"/>
    <w:rsid w:val="0043056C"/>
    <w:rsid w:val="004309FA"/>
    <w:rsid w:val="00431700"/>
    <w:rsid w:val="00431749"/>
    <w:rsid w:val="004318B7"/>
    <w:rsid w:val="00431A00"/>
    <w:rsid w:val="00431DE7"/>
    <w:rsid w:val="00432405"/>
    <w:rsid w:val="004325E0"/>
    <w:rsid w:val="00432661"/>
    <w:rsid w:val="00433C95"/>
    <w:rsid w:val="00433F59"/>
    <w:rsid w:val="00434011"/>
    <w:rsid w:val="0043409C"/>
    <w:rsid w:val="004345FE"/>
    <w:rsid w:val="00434695"/>
    <w:rsid w:val="00434861"/>
    <w:rsid w:val="00434CB9"/>
    <w:rsid w:val="004352E7"/>
    <w:rsid w:val="0043531B"/>
    <w:rsid w:val="00435354"/>
    <w:rsid w:val="004358B3"/>
    <w:rsid w:val="00435CDF"/>
    <w:rsid w:val="00435EB3"/>
    <w:rsid w:val="0043647D"/>
    <w:rsid w:val="00436FEB"/>
    <w:rsid w:val="004372C3"/>
    <w:rsid w:val="004372F9"/>
    <w:rsid w:val="004374E0"/>
    <w:rsid w:val="00437801"/>
    <w:rsid w:val="00437873"/>
    <w:rsid w:val="00437B8E"/>
    <w:rsid w:val="00437BAF"/>
    <w:rsid w:val="00437C02"/>
    <w:rsid w:val="00437C3B"/>
    <w:rsid w:val="00437DAE"/>
    <w:rsid w:val="00437E00"/>
    <w:rsid w:val="00440EA4"/>
    <w:rsid w:val="00441087"/>
    <w:rsid w:val="004418BC"/>
    <w:rsid w:val="004419D5"/>
    <w:rsid w:val="004421AD"/>
    <w:rsid w:val="004427C4"/>
    <w:rsid w:val="00442D73"/>
    <w:rsid w:val="0044354E"/>
    <w:rsid w:val="0044371C"/>
    <w:rsid w:val="00443C88"/>
    <w:rsid w:val="00443E30"/>
    <w:rsid w:val="004441BE"/>
    <w:rsid w:val="004442BC"/>
    <w:rsid w:val="0044472B"/>
    <w:rsid w:val="00444765"/>
    <w:rsid w:val="00444A56"/>
    <w:rsid w:val="004451A7"/>
    <w:rsid w:val="00446629"/>
    <w:rsid w:val="00446685"/>
    <w:rsid w:val="004469D7"/>
    <w:rsid w:val="00446BCD"/>
    <w:rsid w:val="00446DDE"/>
    <w:rsid w:val="004473AD"/>
    <w:rsid w:val="00447732"/>
    <w:rsid w:val="0044788F"/>
    <w:rsid w:val="00447BD2"/>
    <w:rsid w:val="00447DE0"/>
    <w:rsid w:val="0045036A"/>
    <w:rsid w:val="004507B8"/>
    <w:rsid w:val="004508C8"/>
    <w:rsid w:val="00450DE4"/>
    <w:rsid w:val="00451016"/>
    <w:rsid w:val="0045156F"/>
    <w:rsid w:val="00451663"/>
    <w:rsid w:val="00451769"/>
    <w:rsid w:val="00451C6A"/>
    <w:rsid w:val="00452147"/>
    <w:rsid w:val="0045254F"/>
    <w:rsid w:val="0045274B"/>
    <w:rsid w:val="00452B2E"/>
    <w:rsid w:val="00452C2A"/>
    <w:rsid w:val="00452C5D"/>
    <w:rsid w:val="00452D5E"/>
    <w:rsid w:val="00452FD7"/>
    <w:rsid w:val="00453060"/>
    <w:rsid w:val="00453372"/>
    <w:rsid w:val="0045430A"/>
    <w:rsid w:val="00454706"/>
    <w:rsid w:val="00454F32"/>
    <w:rsid w:val="0045535C"/>
    <w:rsid w:val="00455725"/>
    <w:rsid w:val="0045594B"/>
    <w:rsid w:val="00455BAC"/>
    <w:rsid w:val="00456355"/>
    <w:rsid w:val="00456E54"/>
    <w:rsid w:val="00457185"/>
    <w:rsid w:val="0045726C"/>
    <w:rsid w:val="004572A8"/>
    <w:rsid w:val="004575B9"/>
    <w:rsid w:val="00457612"/>
    <w:rsid w:val="00457766"/>
    <w:rsid w:val="00457A2C"/>
    <w:rsid w:val="00460180"/>
    <w:rsid w:val="00460584"/>
    <w:rsid w:val="004606A2"/>
    <w:rsid w:val="00461272"/>
    <w:rsid w:val="004613E4"/>
    <w:rsid w:val="00461467"/>
    <w:rsid w:val="00461BC7"/>
    <w:rsid w:val="00461DF8"/>
    <w:rsid w:val="00461FF5"/>
    <w:rsid w:val="004620AA"/>
    <w:rsid w:val="0046224E"/>
    <w:rsid w:val="004624AF"/>
    <w:rsid w:val="004627F9"/>
    <w:rsid w:val="00462AE9"/>
    <w:rsid w:val="004639A4"/>
    <w:rsid w:val="00463E0F"/>
    <w:rsid w:val="004640D7"/>
    <w:rsid w:val="004642EB"/>
    <w:rsid w:val="00464646"/>
    <w:rsid w:val="00464840"/>
    <w:rsid w:val="00464968"/>
    <w:rsid w:val="00464BB0"/>
    <w:rsid w:val="00464CAB"/>
    <w:rsid w:val="00464D47"/>
    <w:rsid w:val="00464F8F"/>
    <w:rsid w:val="004650AC"/>
    <w:rsid w:val="0046550B"/>
    <w:rsid w:val="00465964"/>
    <w:rsid w:val="00465B86"/>
    <w:rsid w:val="00465C1D"/>
    <w:rsid w:val="00466118"/>
    <w:rsid w:val="004662D4"/>
    <w:rsid w:val="004663E4"/>
    <w:rsid w:val="004664A8"/>
    <w:rsid w:val="00466B41"/>
    <w:rsid w:val="004671E6"/>
    <w:rsid w:val="004674BA"/>
    <w:rsid w:val="00467651"/>
    <w:rsid w:val="00467A37"/>
    <w:rsid w:val="00467BF0"/>
    <w:rsid w:val="00467D00"/>
    <w:rsid w:val="004700C4"/>
    <w:rsid w:val="00470355"/>
    <w:rsid w:val="00470724"/>
    <w:rsid w:val="0047080B"/>
    <w:rsid w:val="00470821"/>
    <w:rsid w:val="00470B02"/>
    <w:rsid w:val="00471228"/>
    <w:rsid w:val="004714F2"/>
    <w:rsid w:val="00471A97"/>
    <w:rsid w:val="00471F1A"/>
    <w:rsid w:val="00472803"/>
    <w:rsid w:val="00472B3B"/>
    <w:rsid w:val="00472F54"/>
    <w:rsid w:val="0047347B"/>
    <w:rsid w:val="004735EB"/>
    <w:rsid w:val="004735F8"/>
    <w:rsid w:val="004749BB"/>
    <w:rsid w:val="00474C95"/>
    <w:rsid w:val="00474D56"/>
    <w:rsid w:val="00475738"/>
    <w:rsid w:val="004761EA"/>
    <w:rsid w:val="00476842"/>
    <w:rsid w:val="00476937"/>
    <w:rsid w:val="0047734A"/>
    <w:rsid w:val="00477E7C"/>
    <w:rsid w:val="0048074E"/>
    <w:rsid w:val="00480839"/>
    <w:rsid w:val="00480A97"/>
    <w:rsid w:val="0048111C"/>
    <w:rsid w:val="0048140C"/>
    <w:rsid w:val="00482333"/>
    <w:rsid w:val="00482A6A"/>
    <w:rsid w:val="00482A8D"/>
    <w:rsid w:val="00482DD8"/>
    <w:rsid w:val="004830CC"/>
    <w:rsid w:val="004837DA"/>
    <w:rsid w:val="00483955"/>
    <w:rsid w:val="00484238"/>
    <w:rsid w:val="004845AD"/>
    <w:rsid w:val="00484FD2"/>
    <w:rsid w:val="004852DF"/>
    <w:rsid w:val="0048549E"/>
    <w:rsid w:val="00485942"/>
    <w:rsid w:val="00485F0A"/>
    <w:rsid w:val="0048627D"/>
    <w:rsid w:val="00486719"/>
    <w:rsid w:val="004868D4"/>
    <w:rsid w:val="00486F37"/>
    <w:rsid w:val="0048700E"/>
    <w:rsid w:val="00487151"/>
    <w:rsid w:val="00487470"/>
    <w:rsid w:val="00487640"/>
    <w:rsid w:val="00487DE2"/>
    <w:rsid w:val="00487FE1"/>
    <w:rsid w:val="00490248"/>
    <w:rsid w:val="00491416"/>
    <w:rsid w:val="00491684"/>
    <w:rsid w:val="00491964"/>
    <w:rsid w:val="00491C61"/>
    <w:rsid w:val="00491DB8"/>
    <w:rsid w:val="00492570"/>
    <w:rsid w:val="004926E4"/>
    <w:rsid w:val="00492CB8"/>
    <w:rsid w:val="00492EC6"/>
    <w:rsid w:val="00493397"/>
    <w:rsid w:val="004933F1"/>
    <w:rsid w:val="0049341B"/>
    <w:rsid w:val="00493546"/>
    <w:rsid w:val="00493883"/>
    <w:rsid w:val="00493A3D"/>
    <w:rsid w:val="00494930"/>
    <w:rsid w:val="004949BA"/>
    <w:rsid w:val="00494FC3"/>
    <w:rsid w:val="00495A28"/>
    <w:rsid w:val="00495AA4"/>
    <w:rsid w:val="00495B4C"/>
    <w:rsid w:val="00495F80"/>
    <w:rsid w:val="00495FC8"/>
    <w:rsid w:val="00496977"/>
    <w:rsid w:val="00496B51"/>
    <w:rsid w:val="00497524"/>
    <w:rsid w:val="00497856"/>
    <w:rsid w:val="00497A26"/>
    <w:rsid w:val="00497A57"/>
    <w:rsid w:val="004A0102"/>
    <w:rsid w:val="004A0188"/>
    <w:rsid w:val="004A0442"/>
    <w:rsid w:val="004A04A8"/>
    <w:rsid w:val="004A0502"/>
    <w:rsid w:val="004A06DB"/>
    <w:rsid w:val="004A0CA2"/>
    <w:rsid w:val="004A1273"/>
    <w:rsid w:val="004A160E"/>
    <w:rsid w:val="004A1990"/>
    <w:rsid w:val="004A200C"/>
    <w:rsid w:val="004A20F8"/>
    <w:rsid w:val="004A21E9"/>
    <w:rsid w:val="004A224C"/>
    <w:rsid w:val="004A27B2"/>
    <w:rsid w:val="004A3313"/>
    <w:rsid w:val="004A3518"/>
    <w:rsid w:val="004A3554"/>
    <w:rsid w:val="004A3B31"/>
    <w:rsid w:val="004A3BFB"/>
    <w:rsid w:val="004A3FFD"/>
    <w:rsid w:val="004A454A"/>
    <w:rsid w:val="004A474C"/>
    <w:rsid w:val="004A4AD8"/>
    <w:rsid w:val="004A4EC3"/>
    <w:rsid w:val="004A4F85"/>
    <w:rsid w:val="004A543A"/>
    <w:rsid w:val="004A574B"/>
    <w:rsid w:val="004A579A"/>
    <w:rsid w:val="004A5A95"/>
    <w:rsid w:val="004A5ACE"/>
    <w:rsid w:val="004A5BF6"/>
    <w:rsid w:val="004A688F"/>
    <w:rsid w:val="004A6973"/>
    <w:rsid w:val="004A6B37"/>
    <w:rsid w:val="004A7085"/>
    <w:rsid w:val="004A7718"/>
    <w:rsid w:val="004A77C3"/>
    <w:rsid w:val="004A7860"/>
    <w:rsid w:val="004A7CD2"/>
    <w:rsid w:val="004A7E2D"/>
    <w:rsid w:val="004B0441"/>
    <w:rsid w:val="004B0E59"/>
    <w:rsid w:val="004B0E5A"/>
    <w:rsid w:val="004B10FD"/>
    <w:rsid w:val="004B1175"/>
    <w:rsid w:val="004B1524"/>
    <w:rsid w:val="004B178D"/>
    <w:rsid w:val="004B1D05"/>
    <w:rsid w:val="004B240D"/>
    <w:rsid w:val="004B2687"/>
    <w:rsid w:val="004B27CA"/>
    <w:rsid w:val="004B369B"/>
    <w:rsid w:val="004B3A59"/>
    <w:rsid w:val="004B3B3B"/>
    <w:rsid w:val="004B3FC2"/>
    <w:rsid w:val="004B4203"/>
    <w:rsid w:val="004B471F"/>
    <w:rsid w:val="004B5181"/>
    <w:rsid w:val="004B52DC"/>
    <w:rsid w:val="004B5C3B"/>
    <w:rsid w:val="004B5D1E"/>
    <w:rsid w:val="004B612A"/>
    <w:rsid w:val="004B6368"/>
    <w:rsid w:val="004B6650"/>
    <w:rsid w:val="004B693E"/>
    <w:rsid w:val="004B6F9F"/>
    <w:rsid w:val="004B6FBA"/>
    <w:rsid w:val="004B725A"/>
    <w:rsid w:val="004B742D"/>
    <w:rsid w:val="004B759A"/>
    <w:rsid w:val="004B7A60"/>
    <w:rsid w:val="004B7E95"/>
    <w:rsid w:val="004B7FD0"/>
    <w:rsid w:val="004C05F7"/>
    <w:rsid w:val="004C07B4"/>
    <w:rsid w:val="004C0C22"/>
    <w:rsid w:val="004C1094"/>
    <w:rsid w:val="004C126A"/>
    <w:rsid w:val="004C14DA"/>
    <w:rsid w:val="004C165B"/>
    <w:rsid w:val="004C1915"/>
    <w:rsid w:val="004C1BFB"/>
    <w:rsid w:val="004C218E"/>
    <w:rsid w:val="004C2642"/>
    <w:rsid w:val="004C29DB"/>
    <w:rsid w:val="004C2F46"/>
    <w:rsid w:val="004C3083"/>
    <w:rsid w:val="004C33A2"/>
    <w:rsid w:val="004C3592"/>
    <w:rsid w:val="004C3749"/>
    <w:rsid w:val="004C3E0E"/>
    <w:rsid w:val="004C3F33"/>
    <w:rsid w:val="004C4209"/>
    <w:rsid w:val="004C4DE8"/>
    <w:rsid w:val="004C518B"/>
    <w:rsid w:val="004C5939"/>
    <w:rsid w:val="004C5ABC"/>
    <w:rsid w:val="004C5AEA"/>
    <w:rsid w:val="004C5AFB"/>
    <w:rsid w:val="004C5BC0"/>
    <w:rsid w:val="004C6485"/>
    <w:rsid w:val="004C697E"/>
    <w:rsid w:val="004C6DDC"/>
    <w:rsid w:val="004C6ED2"/>
    <w:rsid w:val="004C6EF1"/>
    <w:rsid w:val="004C709C"/>
    <w:rsid w:val="004C751C"/>
    <w:rsid w:val="004C7801"/>
    <w:rsid w:val="004C7ACD"/>
    <w:rsid w:val="004C7CE0"/>
    <w:rsid w:val="004C7FA2"/>
    <w:rsid w:val="004D01B8"/>
    <w:rsid w:val="004D037D"/>
    <w:rsid w:val="004D082B"/>
    <w:rsid w:val="004D0E02"/>
    <w:rsid w:val="004D1491"/>
    <w:rsid w:val="004D1649"/>
    <w:rsid w:val="004D1BB9"/>
    <w:rsid w:val="004D24F7"/>
    <w:rsid w:val="004D2D9B"/>
    <w:rsid w:val="004D2FC8"/>
    <w:rsid w:val="004D310E"/>
    <w:rsid w:val="004D41DF"/>
    <w:rsid w:val="004D4609"/>
    <w:rsid w:val="004D464E"/>
    <w:rsid w:val="004D4863"/>
    <w:rsid w:val="004D4A8A"/>
    <w:rsid w:val="004D518D"/>
    <w:rsid w:val="004D5CBD"/>
    <w:rsid w:val="004D5FF1"/>
    <w:rsid w:val="004D608A"/>
    <w:rsid w:val="004D62DF"/>
    <w:rsid w:val="004D62F3"/>
    <w:rsid w:val="004D63B6"/>
    <w:rsid w:val="004D69A3"/>
    <w:rsid w:val="004D6A4D"/>
    <w:rsid w:val="004D6CB6"/>
    <w:rsid w:val="004D7178"/>
    <w:rsid w:val="004D77B4"/>
    <w:rsid w:val="004D792B"/>
    <w:rsid w:val="004E0470"/>
    <w:rsid w:val="004E0778"/>
    <w:rsid w:val="004E0B11"/>
    <w:rsid w:val="004E0F38"/>
    <w:rsid w:val="004E1296"/>
    <w:rsid w:val="004E1717"/>
    <w:rsid w:val="004E1E06"/>
    <w:rsid w:val="004E1FF8"/>
    <w:rsid w:val="004E21E5"/>
    <w:rsid w:val="004E225C"/>
    <w:rsid w:val="004E235F"/>
    <w:rsid w:val="004E260F"/>
    <w:rsid w:val="004E26E3"/>
    <w:rsid w:val="004E2930"/>
    <w:rsid w:val="004E2E7E"/>
    <w:rsid w:val="004E3012"/>
    <w:rsid w:val="004E321A"/>
    <w:rsid w:val="004E35D4"/>
    <w:rsid w:val="004E3692"/>
    <w:rsid w:val="004E37A4"/>
    <w:rsid w:val="004E37C5"/>
    <w:rsid w:val="004E38CB"/>
    <w:rsid w:val="004E3DF8"/>
    <w:rsid w:val="004E3F80"/>
    <w:rsid w:val="004E4044"/>
    <w:rsid w:val="004E46D4"/>
    <w:rsid w:val="004E4BC8"/>
    <w:rsid w:val="004E4C6B"/>
    <w:rsid w:val="004E504B"/>
    <w:rsid w:val="004E5118"/>
    <w:rsid w:val="004E5C94"/>
    <w:rsid w:val="004E6202"/>
    <w:rsid w:val="004E630A"/>
    <w:rsid w:val="004E662C"/>
    <w:rsid w:val="004E6818"/>
    <w:rsid w:val="004E6A2B"/>
    <w:rsid w:val="004E6BC7"/>
    <w:rsid w:val="004E6ECE"/>
    <w:rsid w:val="004E7426"/>
    <w:rsid w:val="004E7CDE"/>
    <w:rsid w:val="004F053F"/>
    <w:rsid w:val="004F05F5"/>
    <w:rsid w:val="004F0832"/>
    <w:rsid w:val="004F106B"/>
    <w:rsid w:val="004F1DB1"/>
    <w:rsid w:val="004F212D"/>
    <w:rsid w:val="004F254B"/>
    <w:rsid w:val="004F25B5"/>
    <w:rsid w:val="004F27A5"/>
    <w:rsid w:val="004F28C4"/>
    <w:rsid w:val="004F2A41"/>
    <w:rsid w:val="004F2DD0"/>
    <w:rsid w:val="004F2E46"/>
    <w:rsid w:val="004F30E3"/>
    <w:rsid w:val="004F30FE"/>
    <w:rsid w:val="004F315F"/>
    <w:rsid w:val="004F365A"/>
    <w:rsid w:val="004F3824"/>
    <w:rsid w:val="004F3A74"/>
    <w:rsid w:val="004F3D66"/>
    <w:rsid w:val="004F4A1F"/>
    <w:rsid w:val="004F4D76"/>
    <w:rsid w:val="004F5015"/>
    <w:rsid w:val="004F507B"/>
    <w:rsid w:val="004F51B8"/>
    <w:rsid w:val="004F52A1"/>
    <w:rsid w:val="004F53BA"/>
    <w:rsid w:val="004F5B37"/>
    <w:rsid w:val="004F5E30"/>
    <w:rsid w:val="004F5F9A"/>
    <w:rsid w:val="004F63D1"/>
    <w:rsid w:val="004F65FE"/>
    <w:rsid w:val="004F6BE8"/>
    <w:rsid w:val="004F7046"/>
    <w:rsid w:val="004F7804"/>
    <w:rsid w:val="004F7EF1"/>
    <w:rsid w:val="00500D5F"/>
    <w:rsid w:val="00500DA8"/>
    <w:rsid w:val="005013E6"/>
    <w:rsid w:val="0050187F"/>
    <w:rsid w:val="00501A27"/>
    <w:rsid w:val="00501E6A"/>
    <w:rsid w:val="00501F44"/>
    <w:rsid w:val="005022AE"/>
    <w:rsid w:val="005022FA"/>
    <w:rsid w:val="0050259B"/>
    <w:rsid w:val="0050279F"/>
    <w:rsid w:val="00502BBF"/>
    <w:rsid w:val="00502F81"/>
    <w:rsid w:val="00503334"/>
    <w:rsid w:val="00503830"/>
    <w:rsid w:val="00503AC4"/>
    <w:rsid w:val="00503F29"/>
    <w:rsid w:val="00504410"/>
    <w:rsid w:val="00504500"/>
    <w:rsid w:val="005045F3"/>
    <w:rsid w:val="00504CA3"/>
    <w:rsid w:val="00504D78"/>
    <w:rsid w:val="00504ED1"/>
    <w:rsid w:val="005051F3"/>
    <w:rsid w:val="00505CC0"/>
    <w:rsid w:val="00505DE8"/>
    <w:rsid w:val="00506272"/>
    <w:rsid w:val="005065E3"/>
    <w:rsid w:val="00506AF1"/>
    <w:rsid w:val="00506F99"/>
    <w:rsid w:val="00507230"/>
    <w:rsid w:val="00507977"/>
    <w:rsid w:val="0051071E"/>
    <w:rsid w:val="0051089E"/>
    <w:rsid w:val="00510916"/>
    <w:rsid w:val="00510FC1"/>
    <w:rsid w:val="0051171B"/>
    <w:rsid w:val="00511C3E"/>
    <w:rsid w:val="0051207E"/>
    <w:rsid w:val="00512366"/>
    <w:rsid w:val="005128C5"/>
    <w:rsid w:val="005135EC"/>
    <w:rsid w:val="0051363C"/>
    <w:rsid w:val="005146BF"/>
    <w:rsid w:val="00514774"/>
    <w:rsid w:val="00514D64"/>
    <w:rsid w:val="00514F24"/>
    <w:rsid w:val="00515224"/>
    <w:rsid w:val="00515795"/>
    <w:rsid w:val="00515FD4"/>
    <w:rsid w:val="00515FFD"/>
    <w:rsid w:val="005161AE"/>
    <w:rsid w:val="00516276"/>
    <w:rsid w:val="00516722"/>
    <w:rsid w:val="00516A3A"/>
    <w:rsid w:val="00516A7F"/>
    <w:rsid w:val="00516B71"/>
    <w:rsid w:val="00516D05"/>
    <w:rsid w:val="00517511"/>
    <w:rsid w:val="005176A2"/>
    <w:rsid w:val="0051782A"/>
    <w:rsid w:val="00520167"/>
    <w:rsid w:val="0052021F"/>
    <w:rsid w:val="005204DD"/>
    <w:rsid w:val="00520905"/>
    <w:rsid w:val="00520D68"/>
    <w:rsid w:val="00520F1F"/>
    <w:rsid w:val="0052111B"/>
    <w:rsid w:val="0052129F"/>
    <w:rsid w:val="00521A9B"/>
    <w:rsid w:val="00521BD1"/>
    <w:rsid w:val="00521EB3"/>
    <w:rsid w:val="005223B1"/>
    <w:rsid w:val="0052248E"/>
    <w:rsid w:val="005225BB"/>
    <w:rsid w:val="005232B6"/>
    <w:rsid w:val="005232BA"/>
    <w:rsid w:val="0052395C"/>
    <w:rsid w:val="005240C6"/>
    <w:rsid w:val="00524352"/>
    <w:rsid w:val="005243CF"/>
    <w:rsid w:val="005243DF"/>
    <w:rsid w:val="00524539"/>
    <w:rsid w:val="00524D05"/>
    <w:rsid w:val="00524E85"/>
    <w:rsid w:val="00524F3B"/>
    <w:rsid w:val="0052515B"/>
    <w:rsid w:val="005256DA"/>
    <w:rsid w:val="00525750"/>
    <w:rsid w:val="005258BA"/>
    <w:rsid w:val="00525B8E"/>
    <w:rsid w:val="00525E63"/>
    <w:rsid w:val="00526484"/>
    <w:rsid w:val="005267A4"/>
    <w:rsid w:val="005267CD"/>
    <w:rsid w:val="0052694D"/>
    <w:rsid w:val="005273C5"/>
    <w:rsid w:val="005275A8"/>
    <w:rsid w:val="00527832"/>
    <w:rsid w:val="005278EE"/>
    <w:rsid w:val="00527BFA"/>
    <w:rsid w:val="00527E4E"/>
    <w:rsid w:val="00527F54"/>
    <w:rsid w:val="00530595"/>
    <w:rsid w:val="00530626"/>
    <w:rsid w:val="0053073C"/>
    <w:rsid w:val="00530941"/>
    <w:rsid w:val="00530B62"/>
    <w:rsid w:val="00530D09"/>
    <w:rsid w:val="00530DA1"/>
    <w:rsid w:val="00531508"/>
    <w:rsid w:val="00531878"/>
    <w:rsid w:val="00532653"/>
    <w:rsid w:val="00532691"/>
    <w:rsid w:val="005331BB"/>
    <w:rsid w:val="0053364C"/>
    <w:rsid w:val="005339DF"/>
    <w:rsid w:val="00533A57"/>
    <w:rsid w:val="00533F16"/>
    <w:rsid w:val="00534420"/>
    <w:rsid w:val="005344B7"/>
    <w:rsid w:val="00535742"/>
    <w:rsid w:val="00535CEF"/>
    <w:rsid w:val="00535F9A"/>
    <w:rsid w:val="00535FA2"/>
    <w:rsid w:val="0053635A"/>
    <w:rsid w:val="00536457"/>
    <w:rsid w:val="005364AE"/>
    <w:rsid w:val="00536651"/>
    <w:rsid w:val="00536A5D"/>
    <w:rsid w:val="00536C24"/>
    <w:rsid w:val="00536D09"/>
    <w:rsid w:val="0053732A"/>
    <w:rsid w:val="00537594"/>
    <w:rsid w:val="0053790D"/>
    <w:rsid w:val="00537B2A"/>
    <w:rsid w:val="00541539"/>
    <w:rsid w:val="00541852"/>
    <w:rsid w:val="00541B4C"/>
    <w:rsid w:val="00541C2F"/>
    <w:rsid w:val="005424B7"/>
    <w:rsid w:val="005430CA"/>
    <w:rsid w:val="005432C6"/>
    <w:rsid w:val="00543623"/>
    <w:rsid w:val="005437B6"/>
    <w:rsid w:val="005438BA"/>
    <w:rsid w:val="005442E6"/>
    <w:rsid w:val="005444AF"/>
    <w:rsid w:val="00544729"/>
    <w:rsid w:val="00544C7D"/>
    <w:rsid w:val="00545588"/>
    <w:rsid w:val="00545648"/>
    <w:rsid w:val="0054590C"/>
    <w:rsid w:val="00545EE8"/>
    <w:rsid w:val="0054637F"/>
    <w:rsid w:val="005466B1"/>
    <w:rsid w:val="00546AE0"/>
    <w:rsid w:val="00546D9F"/>
    <w:rsid w:val="00546E7E"/>
    <w:rsid w:val="005475B5"/>
    <w:rsid w:val="00547974"/>
    <w:rsid w:val="00547ABC"/>
    <w:rsid w:val="00547C80"/>
    <w:rsid w:val="00547EF5"/>
    <w:rsid w:val="00550174"/>
    <w:rsid w:val="0055051C"/>
    <w:rsid w:val="00550B26"/>
    <w:rsid w:val="0055148A"/>
    <w:rsid w:val="005516B4"/>
    <w:rsid w:val="0055183D"/>
    <w:rsid w:val="00551A38"/>
    <w:rsid w:val="00551AC8"/>
    <w:rsid w:val="00551E77"/>
    <w:rsid w:val="00551F29"/>
    <w:rsid w:val="00552222"/>
    <w:rsid w:val="005524D4"/>
    <w:rsid w:val="0055291B"/>
    <w:rsid w:val="00552C10"/>
    <w:rsid w:val="00552D3E"/>
    <w:rsid w:val="0055321F"/>
    <w:rsid w:val="005536F3"/>
    <w:rsid w:val="00553C64"/>
    <w:rsid w:val="0055444A"/>
    <w:rsid w:val="00554480"/>
    <w:rsid w:val="00555087"/>
    <w:rsid w:val="00555344"/>
    <w:rsid w:val="00555378"/>
    <w:rsid w:val="005553B2"/>
    <w:rsid w:val="00555802"/>
    <w:rsid w:val="005560B5"/>
    <w:rsid w:val="0055662C"/>
    <w:rsid w:val="00556C04"/>
    <w:rsid w:val="0055706E"/>
    <w:rsid w:val="00557598"/>
    <w:rsid w:val="00557863"/>
    <w:rsid w:val="00557921"/>
    <w:rsid w:val="005579C1"/>
    <w:rsid w:val="00557CE2"/>
    <w:rsid w:val="0056023D"/>
    <w:rsid w:val="0056026A"/>
    <w:rsid w:val="005604B1"/>
    <w:rsid w:val="0056068E"/>
    <w:rsid w:val="00560AFA"/>
    <w:rsid w:val="005612FF"/>
    <w:rsid w:val="005615C2"/>
    <w:rsid w:val="00561767"/>
    <w:rsid w:val="00561CCF"/>
    <w:rsid w:val="0056209E"/>
    <w:rsid w:val="00562B23"/>
    <w:rsid w:val="00562B5A"/>
    <w:rsid w:val="00562C25"/>
    <w:rsid w:val="00562E35"/>
    <w:rsid w:val="00563168"/>
    <w:rsid w:val="0056335E"/>
    <w:rsid w:val="00563827"/>
    <w:rsid w:val="0056393B"/>
    <w:rsid w:val="00563A32"/>
    <w:rsid w:val="00563D6F"/>
    <w:rsid w:val="00563FB4"/>
    <w:rsid w:val="005643B6"/>
    <w:rsid w:val="00564BD8"/>
    <w:rsid w:val="00565293"/>
    <w:rsid w:val="005652E2"/>
    <w:rsid w:val="00565814"/>
    <w:rsid w:val="00565D5A"/>
    <w:rsid w:val="005664DE"/>
    <w:rsid w:val="00566624"/>
    <w:rsid w:val="0056707D"/>
    <w:rsid w:val="0056726C"/>
    <w:rsid w:val="005674B5"/>
    <w:rsid w:val="005676A1"/>
    <w:rsid w:val="0057031C"/>
    <w:rsid w:val="00570DE3"/>
    <w:rsid w:val="00570FAA"/>
    <w:rsid w:val="00571198"/>
    <w:rsid w:val="005714E1"/>
    <w:rsid w:val="00571595"/>
    <w:rsid w:val="005715E4"/>
    <w:rsid w:val="0057164B"/>
    <w:rsid w:val="005717C7"/>
    <w:rsid w:val="005719AD"/>
    <w:rsid w:val="00571D61"/>
    <w:rsid w:val="00571EFB"/>
    <w:rsid w:val="00572092"/>
    <w:rsid w:val="005720E7"/>
    <w:rsid w:val="005723CC"/>
    <w:rsid w:val="00572435"/>
    <w:rsid w:val="00572596"/>
    <w:rsid w:val="00572A75"/>
    <w:rsid w:val="00572D6F"/>
    <w:rsid w:val="00572DCC"/>
    <w:rsid w:val="00572E5D"/>
    <w:rsid w:val="00573196"/>
    <w:rsid w:val="00573301"/>
    <w:rsid w:val="0057335C"/>
    <w:rsid w:val="005734C7"/>
    <w:rsid w:val="005736D8"/>
    <w:rsid w:val="00573781"/>
    <w:rsid w:val="00573A93"/>
    <w:rsid w:val="00573E68"/>
    <w:rsid w:val="0057431E"/>
    <w:rsid w:val="0057483D"/>
    <w:rsid w:val="00574C0A"/>
    <w:rsid w:val="00574F18"/>
    <w:rsid w:val="00575107"/>
    <w:rsid w:val="0057554B"/>
    <w:rsid w:val="0057606C"/>
    <w:rsid w:val="005762CA"/>
    <w:rsid w:val="005767CD"/>
    <w:rsid w:val="00576BE2"/>
    <w:rsid w:val="00576C8A"/>
    <w:rsid w:val="00577142"/>
    <w:rsid w:val="00577451"/>
    <w:rsid w:val="005774A2"/>
    <w:rsid w:val="00577A2D"/>
    <w:rsid w:val="00577B0D"/>
    <w:rsid w:val="00577DB7"/>
    <w:rsid w:val="00580445"/>
    <w:rsid w:val="00580752"/>
    <w:rsid w:val="0058088D"/>
    <w:rsid w:val="00580FA4"/>
    <w:rsid w:val="00581233"/>
    <w:rsid w:val="005813C5"/>
    <w:rsid w:val="005814BA"/>
    <w:rsid w:val="005817B2"/>
    <w:rsid w:val="00581C5E"/>
    <w:rsid w:val="00582172"/>
    <w:rsid w:val="0058264C"/>
    <w:rsid w:val="005827E1"/>
    <w:rsid w:val="00582832"/>
    <w:rsid w:val="00582B5F"/>
    <w:rsid w:val="00583052"/>
    <w:rsid w:val="0058343D"/>
    <w:rsid w:val="0058435C"/>
    <w:rsid w:val="0058513D"/>
    <w:rsid w:val="0058589F"/>
    <w:rsid w:val="00585C4F"/>
    <w:rsid w:val="00585E72"/>
    <w:rsid w:val="0058646A"/>
    <w:rsid w:val="00586C99"/>
    <w:rsid w:val="0058701E"/>
    <w:rsid w:val="00587F9B"/>
    <w:rsid w:val="005900B0"/>
    <w:rsid w:val="005900D3"/>
    <w:rsid w:val="0059014A"/>
    <w:rsid w:val="00590158"/>
    <w:rsid w:val="00590202"/>
    <w:rsid w:val="005909C6"/>
    <w:rsid w:val="00590D27"/>
    <w:rsid w:val="00590E91"/>
    <w:rsid w:val="0059125B"/>
    <w:rsid w:val="00592BE9"/>
    <w:rsid w:val="00592C16"/>
    <w:rsid w:val="00593134"/>
    <w:rsid w:val="00593417"/>
    <w:rsid w:val="005934A4"/>
    <w:rsid w:val="00593CCB"/>
    <w:rsid w:val="00594013"/>
    <w:rsid w:val="005944B1"/>
    <w:rsid w:val="005945DD"/>
    <w:rsid w:val="00594A6A"/>
    <w:rsid w:val="00594AC9"/>
    <w:rsid w:val="00594AD8"/>
    <w:rsid w:val="00594B3A"/>
    <w:rsid w:val="00594FB2"/>
    <w:rsid w:val="005954C3"/>
    <w:rsid w:val="005955AE"/>
    <w:rsid w:val="00595BB9"/>
    <w:rsid w:val="00595C37"/>
    <w:rsid w:val="00595E15"/>
    <w:rsid w:val="00595EEF"/>
    <w:rsid w:val="00595F1A"/>
    <w:rsid w:val="0059614B"/>
    <w:rsid w:val="00596AFA"/>
    <w:rsid w:val="00596B76"/>
    <w:rsid w:val="0059701F"/>
    <w:rsid w:val="005971A1"/>
    <w:rsid w:val="005973DB"/>
    <w:rsid w:val="00597C4B"/>
    <w:rsid w:val="005A0CD6"/>
    <w:rsid w:val="005A0E91"/>
    <w:rsid w:val="005A1021"/>
    <w:rsid w:val="005A11AE"/>
    <w:rsid w:val="005A14D5"/>
    <w:rsid w:val="005A16F7"/>
    <w:rsid w:val="005A2019"/>
    <w:rsid w:val="005A214A"/>
    <w:rsid w:val="005A25C6"/>
    <w:rsid w:val="005A294C"/>
    <w:rsid w:val="005A2ADF"/>
    <w:rsid w:val="005A2E14"/>
    <w:rsid w:val="005A2E18"/>
    <w:rsid w:val="005A300C"/>
    <w:rsid w:val="005A3056"/>
    <w:rsid w:val="005A306B"/>
    <w:rsid w:val="005A3089"/>
    <w:rsid w:val="005A30FA"/>
    <w:rsid w:val="005A317E"/>
    <w:rsid w:val="005A3371"/>
    <w:rsid w:val="005A3456"/>
    <w:rsid w:val="005A405A"/>
    <w:rsid w:val="005A4203"/>
    <w:rsid w:val="005A450B"/>
    <w:rsid w:val="005A4717"/>
    <w:rsid w:val="005A48C2"/>
    <w:rsid w:val="005A48DA"/>
    <w:rsid w:val="005A48E8"/>
    <w:rsid w:val="005A490A"/>
    <w:rsid w:val="005A49E0"/>
    <w:rsid w:val="005A4DC4"/>
    <w:rsid w:val="005A5429"/>
    <w:rsid w:val="005A5B11"/>
    <w:rsid w:val="005A5CFA"/>
    <w:rsid w:val="005A5D50"/>
    <w:rsid w:val="005A60FB"/>
    <w:rsid w:val="005A675C"/>
    <w:rsid w:val="005A67E9"/>
    <w:rsid w:val="005A7428"/>
    <w:rsid w:val="005A7877"/>
    <w:rsid w:val="005A7B7F"/>
    <w:rsid w:val="005A7B82"/>
    <w:rsid w:val="005A7D3C"/>
    <w:rsid w:val="005A7E4D"/>
    <w:rsid w:val="005B01FB"/>
    <w:rsid w:val="005B04A3"/>
    <w:rsid w:val="005B09F8"/>
    <w:rsid w:val="005B12A9"/>
    <w:rsid w:val="005B16C1"/>
    <w:rsid w:val="005B1784"/>
    <w:rsid w:val="005B1A31"/>
    <w:rsid w:val="005B1A32"/>
    <w:rsid w:val="005B23E9"/>
    <w:rsid w:val="005B2811"/>
    <w:rsid w:val="005B2D4F"/>
    <w:rsid w:val="005B399E"/>
    <w:rsid w:val="005B3D75"/>
    <w:rsid w:val="005B4807"/>
    <w:rsid w:val="005B4AF8"/>
    <w:rsid w:val="005B4BC7"/>
    <w:rsid w:val="005B5610"/>
    <w:rsid w:val="005B58C0"/>
    <w:rsid w:val="005B5A69"/>
    <w:rsid w:val="005B5FC1"/>
    <w:rsid w:val="005B63AA"/>
    <w:rsid w:val="005B6889"/>
    <w:rsid w:val="005B6A1F"/>
    <w:rsid w:val="005B6BE1"/>
    <w:rsid w:val="005B700B"/>
    <w:rsid w:val="005B7366"/>
    <w:rsid w:val="005C0C7D"/>
    <w:rsid w:val="005C0D76"/>
    <w:rsid w:val="005C0F81"/>
    <w:rsid w:val="005C0FC3"/>
    <w:rsid w:val="005C1358"/>
    <w:rsid w:val="005C1FFD"/>
    <w:rsid w:val="005C22B5"/>
    <w:rsid w:val="005C2404"/>
    <w:rsid w:val="005C28AA"/>
    <w:rsid w:val="005C2B74"/>
    <w:rsid w:val="005C3539"/>
    <w:rsid w:val="005C4295"/>
    <w:rsid w:val="005C4872"/>
    <w:rsid w:val="005C48EF"/>
    <w:rsid w:val="005C4B70"/>
    <w:rsid w:val="005C5148"/>
    <w:rsid w:val="005C51B5"/>
    <w:rsid w:val="005C572E"/>
    <w:rsid w:val="005C5CA5"/>
    <w:rsid w:val="005C5DEF"/>
    <w:rsid w:val="005C5E12"/>
    <w:rsid w:val="005C60BA"/>
    <w:rsid w:val="005C653F"/>
    <w:rsid w:val="005C664E"/>
    <w:rsid w:val="005C684E"/>
    <w:rsid w:val="005C690A"/>
    <w:rsid w:val="005C698A"/>
    <w:rsid w:val="005C6D3F"/>
    <w:rsid w:val="005C6D65"/>
    <w:rsid w:val="005C6DC8"/>
    <w:rsid w:val="005C6EA8"/>
    <w:rsid w:val="005C7716"/>
    <w:rsid w:val="005C7A75"/>
    <w:rsid w:val="005C7C10"/>
    <w:rsid w:val="005D0207"/>
    <w:rsid w:val="005D0440"/>
    <w:rsid w:val="005D066F"/>
    <w:rsid w:val="005D0796"/>
    <w:rsid w:val="005D07F9"/>
    <w:rsid w:val="005D0806"/>
    <w:rsid w:val="005D0BEA"/>
    <w:rsid w:val="005D12FE"/>
    <w:rsid w:val="005D1434"/>
    <w:rsid w:val="005D18A4"/>
    <w:rsid w:val="005D1AD5"/>
    <w:rsid w:val="005D272E"/>
    <w:rsid w:val="005D27A0"/>
    <w:rsid w:val="005D2940"/>
    <w:rsid w:val="005D348A"/>
    <w:rsid w:val="005D35CB"/>
    <w:rsid w:val="005D3693"/>
    <w:rsid w:val="005D3791"/>
    <w:rsid w:val="005D38A5"/>
    <w:rsid w:val="005D39CC"/>
    <w:rsid w:val="005D4035"/>
    <w:rsid w:val="005D406C"/>
    <w:rsid w:val="005D4858"/>
    <w:rsid w:val="005D4D62"/>
    <w:rsid w:val="005D4E63"/>
    <w:rsid w:val="005D4F10"/>
    <w:rsid w:val="005D5295"/>
    <w:rsid w:val="005D57D1"/>
    <w:rsid w:val="005D58FA"/>
    <w:rsid w:val="005D5957"/>
    <w:rsid w:val="005D5A02"/>
    <w:rsid w:val="005D5D95"/>
    <w:rsid w:val="005D5F17"/>
    <w:rsid w:val="005D6516"/>
    <w:rsid w:val="005D6CD8"/>
    <w:rsid w:val="005D6EFC"/>
    <w:rsid w:val="005D6F80"/>
    <w:rsid w:val="005D759F"/>
    <w:rsid w:val="005D7957"/>
    <w:rsid w:val="005D79BD"/>
    <w:rsid w:val="005D7C83"/>
    <w:rsid w:val="005E003D"/>
    <w:rsid w:val="005E0153"/>
    <w:rsid w:val="005E04C9"/>
    <w:rsid w:val="005E069C"/>
    <w:rsid w:val="005E0B87"/>
    <w:rsid w:val="005E161C"/>
    <w:rsid w:val="005E1D29"/>
    <w:rsid w:val="005E1E4C"/>
    <w:rsid w:val="005E1EE5"/>
    <w:rsid w:val="005E21EF"/>
    <w:rsid w:val="005E310C"/>
    <w:rsid w:val="005E3269"/>
    <w:rsid w:val="005E33AD"/>
    <w:rsid w:val="005E342A"/>
    <w:rsid w:val="005E34F0"/>
    <w:rsid w:val="005E3D0C"/>
    <w:rsid w:val="005E3F36"/>
    <w:rsid w:val="005E4281"/>
    <w:rsid w:val="005E4A29"/>
    <w:rsid w:val="005E4B01"/>
    <w:rsid w:val="005E4B03"/>
    <w:rsid w:val="005E52F7"/>
    <w:rsid w:val="005E571F"/>
    <w:rsid w:val="005E6DCA"/>
    <w:rsid w:val="005E7179"/>
    <w:rsid w:val="005E7543"/>
    <w:rsid w:val="005E7925"/>
    <w:rsid w:val="005E7A25"/>
    <w:rsid w:val="005E7F2D"/>
    <w:rsid w:val="005F048B"/>
    <w:rsid w:val="005F05CF"/>
    <w:rsid w:val="005F093B"/>
    <w:rsid w:val="005F09CC"/>
    <w:rsid w:val="005F09E2"/>
    <w:rsid w:val="005F0AA8"/>
    <w:rsid w:val="005F0BC7"/>
    <w:rsid w:val="005F1965"/>
    <w:rsid w:val="005F1EFB"/>
    <w:rsid w:val="005F2068"/>
    <w:rsid w:val="005F38EF"/>
    <w:rsid w:val="005F3EA9"/>
    <w:rsid w:val="005F447F"/>
    <w:rsid w:val="005F44E4"/>
    <w:rsid w:val="005F4532"/>
    <w:rsid w:val="005F51CA"/>
    <w:rsid w:val="005F538D"/>
    <w:rsid w:val="005F5D18"/>
    <w:rsid w:val="005F5E41"/>
    <w:rsid w:val="005F6E2A"/>
    <w:rsid w:val="005F71AC"/>
    <w:rsid w:val="005F748F"/>
    <w:rsid w:val="005F7EF3"/>
    <w:rsid w:val="005F7F56"/>
    <w:rsid w:val="006001F4"/>
    <w:rsid w:val="00600687"/>
    <w:rsid w:val="0060091F"/>
    <w:rsid w:val="00600C4F"/>
    <w:rsid w:val="006017B6"/>
    <w:rsid w:val="00601A0D"/>
    <w:rsid w:val="00601BE0"/>
    <w:rsid w:val="00601C20"/>
    <w:rsid w:val="00601E2F"/>
    <w:rsid w:val="0060208D"/>
    <w:rsid w:val="0060217E"/>
    <w:rsid w:val="0060243C"/>
    <w:rsid w:val="006027DA"/>
    <w:rsid w:val="00602D6A"/>
    <w:rsid w:val="00602EFF"/>
    <w:rsid w:val="00603352"/>
    <w:rsid w:val="006035EF"/>
    <w:rsid w:val="00603B0C"/>
    <w:rsid w:val="00603B96"/>
    <w:rsid w:val="00603BC6"/>
    <w:rsid w:val="00603D50"/>
    <w:rsid w:val="00604379"/>
    <w:rsid w:val="006047C8"/>
    <w:rsid w:val="006054AA"/>
    <w:rsid w:val="0060584E"/>
    <w:rsid w:val="00605DCF"/>
    <w:rsid w:val="006062B1"/>
    <w:rsid w:val="00606E19"/>
    <w:rsid w:val="00607047"/>
    <w:rsid w:val="00607206"/>
    <w:rsid w:val="00607D8C"/>
    <w:rsid w:val="00607FF7"/>
    <w:rsid w:val="00610A0E"/>
    <w:rsid w:val="00610A4C"/>
    <w:rsid w:val="00610AF2"/>
    <w:rsid w:val="00610E3C"/>
    <w:rsid w:val="00611CB7"/>
    <w:rsid w:val="00611D18"/>
    <w:rsid w:val="00612DA3"/>
    <w:rsid w:val="006130AF"/>
    <w:rsid w:val="00613529"/>
    <w:rsid w:val="006135C0"/>
    <w:rsid w:val="00613ADF"/>
    <w:rsid w:val="006141D0"/>
    <w:rsid w:val="00614224"/>
    <w:rsid w:val="006145B5"/>
    <w:rsid w:val="0061463A"/>
    <w:rsid w:val="006146FB"/>
    <w:rsid w:val="0061483E"/>
    <w:rsid w:val="00614A8C"/>
    <w:rsid w:val="00614B0E"/>
    <w:rsid w:val="006151B6"/>
    <w:rsid w:val="006159E9"/>
    <w:rsid w:val="00615DD4"/>
    <w:rsid w:val="00615E33"/>
    <w:rsid w:val="00615F0F"/>
    <w:rsid w:val="00616A39"/>
    <w:rsid w:val="00616D38"/>
    <w:rsid w:val="0061705A"/>
    <w:rsid w:val="00620188"/>
    <w:rsid w:val="00620EDD"/>
    <w:rsid w:val="00620FDB"/>
    <w:rsid w:val="00621006"/>
    <w:rsid w:val="0062121C"/>
    <w:rsid w:val="00621C4E"/>
    <w:rsid w:val="00621E16"/>
    <w:rsid w:val="00622482"/>
    <w:rsid w:val="00622554"/>
    <w:rsid w:val="0062289F"/>
    <w:rsid w:val="00622B7E"/>
    <w:rsid w:val="006230B3"/>
    <w:rsid w:val="00623121"/>
    <w:rsid w:val="00623414"/>
    <w:rsid w:val="00623DC9"/>
    <w:rsid w:val="00623F5B"/>
    <w:rsid w:val="0062445B"/>
    <w:rsid w:val="00624891"/>
    <w:rsid w:val="0062493D"/>
    <w:rsid w:val="00624DEC"/>
    <w:rsid w:val="006255E9"/>
    <w:rsid w:val="006257E4"/>
    <w:rsid w:val="00626053"/>
    <w:rsid w:val="0062672D"/>
    <w:rsid w:val="00626F33"/>
    <w:rsid w:val="0062713B"/>
    <w:rsid w:val="00627CA6"/>
    <w:rsid w:val="006301DD"/>
    <w:rsid w:val="00630239"/>
    <w:rsid w:val="00630568"/>
    <w:rsid w:val="006307A6"/>
    <w:rsid w:val="00630B9B"/>
    <w:rsid w:val="0063171A"/>
    <w:rsid w:val="00632C77"/>
    <w:rsid w:val="00633278"/>
    <w:rsid w:val="0063369F"/>
    <w:rsid w:val="00634243"/>
    <w:rsid w:val="0063424E"/>
    <w:rsid w:val="006342D3"/>
    <w:rsid w:val="00634551"/>
    <w:rsid w:val="00634754"/>
    <w:rsid w:val="00634D17"/>
    <w:rsid w:val="00634EF9"/>
    <w:rsid w:val="00634F18"/>
    <w:rsid w:val="00635696"/>
    <w:rsid w:val="00635EAB"/>
    <w:rsid w:val="0063603F"/>
    <w:rsid w:val="00636143"/>
    <w:rsid w:val="006361C4"/>
    <w:rsid w:val="00636BFC"/>
    <w:rsid w:val="00636FCD"/>
    <w:rsid w:val="006374A5"/>
    <w:rsid w:val="00637718"/>
    <w:rsid w:val="006379A0"/>
    <w:rsid w:val="00637A62"/>
    <w:rsid w:val="00637B50"/>
    <w:rsid w:val="00640449"/>
    <w:rsid w:val="00640558"/>
    <w:rsid w:val="006407D2"/>
    <w:rsid w:val="00640B41"/>
    <w:rsid w:val="00640CED"/>
    <w:rsid w:val="00640F21"/>
    <w:rsid w:val="00641176"/>
    <w:rsid w:val="006411FA"/>
    <w:rsid w:val="006412D4"/>
    <w:rsid w:val="00641A1F"/>
    <w:rsid w:val="00641AFB"/>
    <w:rsid w:val="00641E31"/>
    <w:rsid w:val="00642730"/>
    <w:rsid w:val="00642992"/>
    <w:rsid w:val="00643454"/>
    <w:rsid w:val="0064377D"/>
    <w:rsid w:val="00643D96"/>
    <w:rsid w:val="00643E37"/>
    <w:rsid w:val="00643E5D"/>
    <w:rsid w:val="00643F11"/>
    <w:rsid w:val="006443CD"/>
    <w:rsid w:val="006448DE"/>
    <w:rsid w:val="00644ADD"/>
    <w:rsid w:val="00644DD4"/>
    <w:rsid w:val="0064507F"/>
    <w:rsid w:val="006452DA"/>
    <w:rsid w:val="00645B44"/>
    <w:rsid w:val="00645C68"/>
    <w:rsid w:val="00645ED7"/>
    <w:rsid w:val="00645F66"/>
    <w:rsid w:val="006463E0"/>
    <w:rsid w:val="0064653E"/>
    <w:rsid w:val="006465B2"/>
    <w:rsid w:val="00646B4E"/>
    <w:rsid w:val="00647329"/>
    <w:rsid w:val="0064763C"/>
    <w:rsid w:val="00647666"/>
    <w:rsid w:val="006502E3"/>
    <w:rsid w:val="00650A5A"/>
    <w:rsid w:val="00650DBA"/>
    <w:rsid w:val="00650E7A"/>
    <w:rsid w:val="00650EFE"/>
    <w:rsid w:val="006511E4"/>
    <w:rsid w:val="006514FA"/>
    <w:rsid w:val="00651506"/>
    <w:rsid w:val="006516F7"/>
    <w:rsid w:val="00651EEF"/>
    <w:rsid w:val="006524CA"/>
    <w:rsid w:val="00652748"/>
    <w:rsid w:val="00652CA9"/>
    <w:rsid w:val="00652F69"/>
    <w:rsid w:val="006532D5"/>
    <w:rsid w:val="00653B65"/>
    <w:rsid w:val="006543F9"/>
    <w:rsid w:val="00654671"/>
    <w:rsid w:val="00654953"/>
    <w:rsid w:val="006550C1"/>
    <w:rsid w:val="006555AA"/>
    <w:rsid w:val="00655A28"/>
    <w:rsid w:val="00655D4B"/>
    <w:rsid w:val="00655D65"/>
    <w:rsid w:val="00656329"/>
    <w:rsid w:val="00656766"/>
    <w:rsid w:val="00656C6C"/>
    <w:rsid w:val="00656F7E"/>
    <w:rsid w:val="0065714D"/>
    <w:rsid w:val="00657858"/>
    <w:rsid w:val="00657F34"/>
    <w:rsid w:val="00660141"/>
    <w:rsid w:val="006605E3"/>
    <w:rsid w:val="0066071B"/>
    <w:rsid w:val="00660894"/>
    <w:rsid w:val="0066112B"/>
    <w:rsid w:val="0066132E"/>
    <w:rsid w:val="006619C8"/>
    <w:rsid w:val="006621B8"/>
    <w:rsid w:val="0066254B"/>
    <w:rsid w:val="0066269D"/>
    <w:rsid w:val="006626FA"/>
    <w:rsid w:val="00662BD4"/>
    <w:rsid w:val="0066326A"/>
    <w:rsid w:val="00663342"/>
    <w:rsid w:val="0066396F"/>
    <w:rsid w:val="0066490C"/>
    <w:rsid w:val="006649CF"/>
    <w:rsid w:val="00664C3A"/>
    <w:rsid w:val="00664C86"/>
    <w:rsid w:val="00664D80"/>
    <w:rsid w:val="00665C70"/>
    <w:rsid w:val="00665C96"/>
    <w:rsid w:val="00665FB7"/>
    <w:rsid w:val="00665FFA"/>
    <w:rsid w:val="00666878"/>
    <w:rsid w:val="00666B88"/>
    <w:rsid w:val="0066750C"/>
    <w:rsid w:val="006675AA"/>
    <w:rsid w:val="006675D9"/>
    <w:rsid w:val="00667921"/>
    <w:rsid w:val="00667B76"/>
    <w:rsid w:val="00667E5E"/>
    <w:rsid w:val="00667F16"/>
    <w:rsid w:val="00667FA9"/>
    <w:rsid w:val="00670219"/>
    <w:rsid w:val="006703A4"/>
    <w:rsid w:val="00670716"/>
    <w:rsid w:val="006707F6"/>
    <w:rsid w:val="00670A02"/>
    <w:rsid w:val="006710EB"/>
    <w:rsid w:val="00671481"/>
    <w:rsid w:val="006718AA"/>
    <w:rsid w:val="00671913"/>
    <w:rsid w:val="0067216C"/>
    <w:rsid w:val="00672344"/>
    <w:rsid w:val="006725DF"/>
    <w:rsid w:val="00672A48"/>
    <w:rsid w:val="00672A6B"/>
    <w:rsid w:val="00672D94"/>
    <w:rsid w:val="00672E7A"/>
    <w:rsid w:val="00672FE2"/>
    <w:rsid w:val="00673721"/>
    <w:rsid w:val="00673892"/>
    <w:rsid w:val="00674042"/>
    <w:rsid w:val="00674211"/>
    <w:rsid w:val="00674AF9"/>
    <w:rsid w:val="00675222"/>
    <w:rsid w:val="00675750"/>
    <w:rsid w:val="00676200"/>
    <w:rsid w:val="0067665A"/>
    <w:rsid w:val="006766C9"/>
    <w:rsid w:val="0067693F"/>
    <w:rsid w:val="00676D43"/>
    <w:rsid w:val="00676F40"/>
    <w:rsid w:val="006770A4"/>
    <w:rsid w:val="00677119"/>
    <w:rsid w:val="00677203"/>
    <w:rsid w:val="00677204"/>
    <w:rsid w:val="00677213"/>
    <w:rsid w:val="00677414"/>
    <w:rsid w:val="0067749D"/>
    <w:rsid w:val="00677683"/>
    <w:rsid w:val="00677E80"/>
    <w:rsid w:val="00677F32"/>
    <w:rsid w:val="006800F0"/>
    <w:rsid w:val="006804CC"/>
    <w:rsid w:val="00680737"/>
    <w:rsid w:val="00680B62"/>
    <w:rsid w:val="00680C41"/>
    <w:rsid w:val="00680FAC"/>
    <w:rsid w:val="006817E8"/>
    <w:rsid w:val="006819F8"/>
    <w:rsid w:val="00681DDC"/>
    <w:rsid w:val="006828C0"/>
    <w:rsid w:val="00682EA2"/>
    <w:rsid w:val="00682FED"/>
    <w:rsid w:val="00683233"/>
    <w:rsid w:val="0068387B"/>
    <w:rsid w:val="00683A77"/>
    <w:rsid w:val="00683B42"/>
    <w:rsid w:val="00683D84"/>
    <w:rsid w:val="0068410C"/>
    <w:rsid w:val="006846C3"/>
    <w:rsid w:val="006847B1"/>
    <w:rsid w:val="006848EA"/>
    <w:rsid w:val="00685137"/>
    <w:rsid w:val="00685C05"/>
    <w:rsid w:val="00685F0E"/>
    <w:rsid w:val="00685F55"/>
    <w:rsid w:val="006865AA"/>
    <w:rsid w:val="0068687C"/>
    <w:rsid w:val="00686AEF"/>
    <w:rsid w:val="00687122"/>
    <w:rsid w:val="006871F7"/>
    <w:rsid w:val="00687A23"/>
    <w:rsid w:val="00687AFB"/>
    <w:rsid w:val="00687AFF"/>
    <w:rsid w:val="00687EE3"/>
    <w:rsid w:val="006901F1"/>
    <w:rsid w:val="00690842"/>
    <w:rsid w:val="006908E6"/>
    <w:rsid w:val="00690A54"/>
    <w:rsid w:val="00690B3F"/>
    <w:rsid w:val="00691233"/>
    <w:rsid w:val="0069192E"/>
    <w:rsid w:val="006924D7"/>
    <w:rsid w:val="00692779"/>
    <w:rsid w:val="006929A1"/>
    <w:rsid w:val="00692C14"/>
    <w:rsid w:val="00692D4F"/>
    <w:rsid w:val="006932F0"/>
    <w:rsid w:val="00693311"/>
    <w:rsid w:val="0069385C"/>
    <w:rsid w:val="00693D1D"/>
    <w:rsid w:val="00693F59"/>
    <w:rsid w:val="0069402A"/>
    <w:rsid w:val="006940B2"/>
    <w:rsid w:val="006943B5"/>
    <w:rsid w:val="0069442D"/>
    <w:rsid w:val="00694C42"/>
    <w:rsid w:val="00694DD4"/>
    <w:rsid w:val="00695991"/>
    <w:rsid w:val="006959DC"/>
    <w:rsid w:val="0069699E"/>
    <w:rsid w:val="00696D9A"/>
    <w:rsid w:val="00697B10"/>
    <w:rsid w:val="006A020F"/>
    <w:rsid w:val="006A0350"/>
    <w:rsid w:val="006A07C3"/>
    <w:rsid w:val="006A0C9C"/>
    <w:rsid w:val="006A117B"/>
    <w:rsid w:val="006A12FF"/>
    <w:rsid w:val="006A1E23"/>
    <w:rsid w:val="006A3316"/>
    <w:rsid w:val="006A3673"/>
    <w:rsid w:val="006A3AF4"/>
    <w:rsid w:val="006A3CAB"/>
    <w:rsid w:val="006A3EE8"/>
    <w:rsid w:val="006A42CE"/>
    <w:rsid w:val="006A4990"/>
    <w:rsid w:val="006A5053"/>
    <w:rsid w:val="006A517F"/>
    <w:rsid w:val="006A5219"/>
    <w:rsid w:val="006A5573"/>
    <w:rsid w:val="006A56FB"/>
    <w:rsid w:val="006A5A97"/>
    <w:rsid w:val="006A5B1A"/>
    <w:rsid w:val="006A5B8F"/>
    <w:rsid w:val="006A5FE1"/>
    <w:rsid w:val="006A635F"/>
    <w:rsid w:val="006A6505"/>
    <w:rsid w:val="006A6580"/>
    <w:rsid w:val="006A67BD"/>
    <w:rsid w:val="006A6EF0"/>
    <w:rsid w:val="006A70D1"/>
    <w:rsid w:val="006A71A4"/>
    <w:rsid w:val="006A71B9"/>
    <w:rsid w:val="006A722C"/>
    <w:rsid w:val="006A7581"/>
    <w:rsid w:val="006B073A"/>
    <w:rsid w:val="006B0E9E"/>
    <w:rsid w:val="006B1518"/>
    <w:rsid w:val="006B19F4"/>
    <w:rsid w:val="006B1A82"/>
    <w:rsid w:val="006B204F"/>
    <w:rsid w:val="006B237F"/>
    <w:rsid w:val="006B2618"/>
    <w:rsid w:val="006B2A1F"/>
    <w:rsid w:val="006B2EBA"/>
    <w:rsid w:val="006B2EF2"/>
    <w:rsid w:val="006B338A"/>
    <w:rsid w:val="006B3400"/>
    <w:rsid w:val="006B3589"/>
    <w:rsid w:val="006B3AEB"/>
    <w:rsid w:val="006B4079"/>
    <w:rsid w:val="006B42BB"/>
    <w:rsid w:val="006B49DD"/>
    <w:rsid w:val="006B4F56"/>
    <w:rsid w:val="006B4FBF"/>
    <w:rsid w:val="006B5356"/>
    <w:rsid w:val="006B58A4"/>
    <w:rsid w:val="006B58C0"/>
    <w:rsid w:val="006B5B0D"/>
    <w:rsid w:val="006B5E2B"/>
    <w:rsid w:val="006B5E57"/>
    <w:rsid w:val="006B630C"/>
    <w:rsid w:val="006B6359"/>
    <w:rsid w:val="006B65BB"/>
    <w:rsid w:val="006B6632"/>
    <w:rsid w:val="006B664A"/>
    <w:rsid w:val="006B679C"/>
    <w:rsid w:val="006B68A5"/>
    <w:rsid w:val="006B6AE2"/>
    <w:rsid w:val="006C00BA"/>
    <w:rsid w:val="006C04AA"/>
    <w:rsid w:val="006C04F1"/>
    <w:rsid w:val="006C156F"/>
    <w:rsid w:val="006C181A"/>
    <w:rsid w:val="006C1A6D"/>
    <w:rsid w:val="006C1ACF"/>
    <w:rsid w:val="006C1C4B"/>
    <w:rsid w:val="006C1F28"/>
    <w:rsid w:val="006C26ED"/>
    <w:rsid w:val="006C2790"/>
    <w:rsid w:val="006C27DB"/>
    <w:rsid w:val="006C28C5"/>
    <w:rsid w:val="006C30E7"/>
    <w:rsid w:val="006C3744"/>
    <w:rsid w:val="006C3F7A"/>
    <w:rsid w:val="006C4076"/>
    <w:rsid w:val="006C43E0"/>
    <w:rsid w:val="006C4582"/>
    <w:rsid w:val="006C460E"/>
    <w:rsid w:val="006C4825"/>
    <w:rsid w:val="006C512F"/>
    <w:rsid w:val="006C5858"/>
    <w:rsid w:val="006C5D09"/>
    <w:rsid w:val="006C61F3"/>
    <w:rsid w:val="006C6E6D"/>
    <w:rsid w:val="006C757F"/>
    <w:rsid w:val="006C7589"/>
    <w:rsid w:val="006C7F8F"/>
    <w:rsid w:val="006D0194"/>
    <w:rsid w:val="006D0D06"/>
    <w:rsid w:val="006D11F3"/>
    <w:rsid w:val="006D155F"/>
    <w:rsid w:val="006D19AB"/>
    <w:rsid w:val="006D1D26"/>
    <w:rsid w:val="006D1F2A"/>
    <w:rsid w:val="006D27D9"/>
    <w:rsid w:val="006D2801"/>
    <w:rsid w:val="006D2966"/>
    <w:rsid w:val="006D2E2B"/>
    <w:rsid w:val="006D31DD"/>
    <w:rsid w:val="006D36A7"/>
    <w:rsid w:val="006D38AC"/>
    <w:rsid w:val="006D3A8D"/>
    <w:rsid w:val="006D4115"/>
    <w:rsid w:val="006D4B26"/>
    <w:rsid w:val="006D4C24"/>
    <w:rsid w:val="006D53C1"/>
    <w:rsid w:val="006D5655"/>
    <w:rsid w:val="006D5AFC"/>
    <w:rsid w:val="006D5FFF"/>
    <w:rsid w:val="006D61CC"/>
    <w:rsid w:val="006D687C"/>
    <w:rsid w:val="006D695F"/>
    <w:rsid w:val="006D6AC4"/>
    <w:rsid w:val="006D6E56"/>
    <w:rsid w:val="006D7031"/>
    <w:rsid w:val="006D7178"/>
    <w:rsid w:val="006D732E"/>
    <w:rsid w:val="006D73B3"/>
    <w:rsid w:val="006D778B"/>
    <w:rsid w:val="006D78EA"/>
    <w:rsid w:val="006D7AD8"/>
    <w:rsid w:val="006E01DF"/>
    <w:rsid w:val="006E0292"/>
    <w:rsid w:val="006E0C10"/>
    <w:rsid w:val="006E0F4C"/>
    <w:rsid w:val="006E12DA"/>
    <w:rsid w:val="006E1977"/>
    <w:rsid w:val="006E199B"/>
    <w:rsid w:val="006E1CAB"/>
    <w:rsid w:val="006E21EF"/>
    <w:rsid w:val="006E28CB"/>
    <w:rsid w:val="006E2EB0"/>
    <w:rsid w:val="006E36DE"/>
    <w:rsid w:val="006E3E21"/>
    <w:rsid w:val="006E4639"/>
    <w:rsid w:val="006E46CE"/>
    <w:rsid w:val="006E4D18"/>
    <w:rsid w:val="006E5377"/>
    <w:rsid w:val="006E574A"/>
    <w:rsid w:val="006E5B02"/>
    <w:rsid w:val="006E5CCF"/>
    <w:rsid w:val="006E5D17"/>
    <w:rsid w:val="006E7159"/>
    <w:rsid w:val="006E75C5"/>
    <w:rsid w:val="006E78C8"/>
    <w:rsid w:val="006E79DC"/>
    <w:rsid w:val="006E7B7D"/>
    <w:rsid w:val="006F0D5F"/>
    <w:rsid w:val="006F0FD9"/>
    <w:rsid w:val="006F116A"/>
    <w:rsid w:val="006F126E"/>
    <w:rsid w:val="006F132B"/>
    <w:rsid w:val="006F1AB5"/>
    <w:rsid w:val="006F1BE6"/>
    <w:rsid w:val="006F1E65"/>
    <w:rsid w:val="006F234F"/>
    <w:rsid w:val="006F27C7"/>
    <w:rsid w:val="006F28B2"/>
    <w:rsid w:val="006F29B7"/>
    <w:rsid w:val="006F2AD1"/>
    <w:rsid w:val="006F2E15"/>
    <w:rsid w:val="006F3EE7"/>
    <w:rsid w:val="006F4083"/>
    <w:rsid w:val="006F485C"/>
    <w:rsid w:val="006F4902"/>
    <w:rsid w:val="006F528B"/>
    <w:rsid w:val="006F5368"/>
    <w:rsid w:val="006F56C0"/>
    <w:rsid w:val="006F5B3A"/>
    <w:rsid w:val="006F5F3B"/>
    <w:rsid w:val="006F6101"/>
    <w:rsid w:val="006F6678"/>
    <w:rsid w:val="006F6FB9"/>
    <w:rsid w:val="006F71C8"/>
    <w:rsid w:val="00700131"/>
    <w:rsid w:val="007003B4"/>
    <w:rsid w:val="007008D7"/>
    <w:rsid w:val="00700AE4"/>
    <w:rsid w:val="00700C40"/>
    <w:rsid w:val="00700CAE"/>
    <w:rsid w:val="007012A5"/>
    <w:rsid w:val="00701E9A"/>
    <w:rsid w:val="007021B5"/>
    <w:rsid w:val="00702286"/>
    <w:rsid w:val="00702741"/>
    <w:rsid w:val="00702DF1"/>
    <w:rsid w:val="00703092"/>
    <w:rsid w:val="00703215"/>
    <w:rsid w:val="0070321F"/>
    <w:rsid w:val="00703627"/>
    <w:rsid w:val="00703691"/>
    <w:rsid w:val="0070374E"/>
    <w:rsid w:val="007037C8"/>
    <w:rsid w:val="007037E0"/>
    <w:rsid w:val="00703903"/>
    <w:rsid w:val="007039BB"/>
    <w:rsid w:val="00703D91"/>
    <w:rsid w:val="0070401B"/>
    <w:rsid w:val="00704063"/>
    <w:rsid w:val="007040D0"/>
    <w:rsid w:val="00704305"/>
    <w:rsid w:val="007046D0"/>
    <w:rsid w:val="00704818"/>
    <w:rsid w:val="00704B0B"/>
    <w:rsid w:val="00704D17"/>
    <w:rsid w:val="00704D9F"/>
    <w:rsid w:val="00704DA7"/>
    <w:rsid w:val="00705142"/>
    <w:rsid w:val="0070527C"/>
    <w:rsid w:val="00705386"/>
    <w:rsid w:val="00705392"/>
    <w:rsid w:val="007054D9"/>
    <w:rsid w:val="00705845"/>
    <w:rsid w:val="00705F1D"/>
    <w:rsid w:val="00705FB1"/>
    <w:rsid w:val="0070627D"/>
    <w:rsid w:val="0070633B"/>
    <w:rsid w:val="007064DB"/>
    <w:rsid w:val="00707439"/>
    <w:rsid w:val="00707451"/>
    <w:rsid w:val="0070780F"/>
    <w:rsid w:val="007104AF"/>
    <w:rsid w:val="00710533"/>
    <w:rsid w:val="00710D63"/>
    <w:rsid w:val="007110E9"/>
    <w:rsid w:val="007111A7"/>
    <w:rsid w:val="007112D5"/>
    <w:rsid w:val="00711501"/>
    <w:rsid w:val="00711779"/>
    <w:rsid w:val="00711B10"/>
    <w:rsid w:val="007128BE"/>
    <w:rsid w:val="00712A77"/>
    <w:rsid w:val="00712D38"/>
    <w:rsid w:val="00713698"/>
    <w:rsid w:val="00713748"/>
    <w:rsid w:val="0071387A"/>
    <w:rsid w:val="007139F9"/>
    <w:rsid w:val="00713EC8"/>
    <w:rsid w:val="00713F8C"/>
    <w:rsid w:val="007149EA"/>
    <w:rsid w:val="00714EBF"/>
    <w:rsid w:val="00714F9D"/>
    <w:rsid w:val="007151D8"/>
    <w:rsid w:val="007151E4"/>
    <w:rsid w:val="007152E8"/>
    <w:rsid w:val="00715798"/>
    <w:rsid w:val="007157F9"/>
    <w:rsid w:val="00715AA1"/>
    <w:rsid w:val="00715AE9"/>
    <w:rsid w:val="00715C57"/>
    <w:rsid w:val="0071606B"/>
    <w:rsid w:val="007165A8"/>
    <w:rsid w:val="007169E1"/>
    <w:rsid w:val="00717674"/>
    <w:rsid w:val="00717907"/>
    <w:rsid w:val="007200B1"/>
    <w:rsid w:val="00720696"/>
    <w:rsid w:val="00720A41"/>
    <w:rsid w:val="00720EF4"/>
    <w:rsid w:val="007215F2"/>
    <w:rsid w:val="00721927"/>
    <w:rsid w:val="00721ADD"/>
    <w:rsid w:val="00722088"/>
    <w:rsid w:val="00722193"/>
    <w:rsid w:val="00722560"/>
    <w:rsid w:val="0072295F"/>
    <w:rsid w:val="00722A30"/>
    <w:rsid w:val="00722F02"/>
    <w:rsid w:val="0072347A"/>
    <w:rsid w:val="00723787"/>
    <w:rsid w:val="00724528"/>
    <w:rsid w:val="00724BA9"/>
    <w:rsid w:val="00724DC4"/>
    <w:rsid w:val="00724E2D"/>
    <w:rsid w:val="007254B7"/>
    <w:rsid w:val="007256AB"/>
    <w:rsid w:val="007258EE"/>
    <w:rsid w:val="00726421"/>
    <w:rsid w:val="0072669F"/>
    <w:rsid w:val="0072690D"/>
    <w:rsid w:val="00726968"/>
    <w:rsid w:val="007269C1"/>
    <w:rsid w:val="00726C16"/>
    <w:rsid w:val="00726FE6"/>
    <w:rsid w:val="00727878"/>
    <w:rsid w:val="00727AD1"/>
    <w:rsid w:val="0073051F"/>
    <w:rsid w:val="00730859"/>
    <w:rsid w:val="00730B28"/>
    <w:rsid w:val="00730CC0"/>
    <w:rsid w:val="0073127F"/>
    <w:rsid w:val="00731350"/>
    <w:rsid w:val="00731409"/>
    <w:rsid w:val="00731479"/>
    <w:rsid w:val="0073192C"/>
    <w:rsid w:val="00731E45"/>
    <w:rsid w:val="00731F8A"/>
    <w:rsid w:val="0073248C"/>
    <w:rsid w:val="00732998"/>
    <w:rsid w:val="00732C7B"/>
    <w:rsid w:val="0073318C"/>
    <w:rsid w:val="00733366"/>
    <w:rsid w:val="00733A27"/>
    <w:rsid w:val="00733E41"/>
    <w:rsid w:val="00733F52"/>
    <w:rsid w:val="0073411C"/>
    <w:rsid w:val="00734155"/>
    <w:rsid w:val="00734237"/>
    <w:rsid w:val="0073440B"/>
    <w:rsid w:val="007344C3"/>
    <w:rsid w:val="00734593"/>
    <w:rsid w:val="007345B2"/>
    <w:rsid w:val="00734A5E"/>
    <w:rsid w:val="00734F61"/>
    <w:rsid w:val="007350F8"/>
    <w:rsid w:val="00735741"/>
    <w:rsid w:val="00735809"/>
    <w:rsid w:val="007359ED"/>
    <w:rsid w:val="00736511"/>
    <w:rsid w:val="00736AEC"/>
    <w:rsid w:val="00736C36"/>
    <w:rsid w:val="00737A1F"/>
    <w:rsid w:val="00737AF3"/>
    <w:rsid w:val="00737D17"/>
    <w:rsid w:val="00740926"/>
    <w:rsid w:val="00740C9C"/>
    <w:rsid w:val="00740DF8"/>
    <w:rsid w:val="00740E03"/>
    <w:rsid w:val="00741198"/>
    <w:rsid w:val="007415CF"/>
    <w:rsid w:val="00741857"/>
    <w:rsid w:val="00741EB5"/>
    <w:rsid w:val="00741F7E"/>
    <w:rsid w:val="0074257D"/>
    <w:rsid w:val="007425AF"/>
    <w:rsid w:val="0074291D"/>
    <w:rsid w:val="00742DEE"/>
    <w:rsid w:val="00742EC2"/>
    <w:rsid w:val="00743328"/>
    <w:rsid w:val="00743551"/>
    <w:rsid w:val="00743713"/>
    <w:rsid w:val="00743E45"/>
    <w:rsid w:val="00743FE7"/>
    <w:rsid w:val="007440B9"/>
    <w:rsid w:val="007441C5"/>
    <w:rsid w:val="00744902"/>
    <w:rsid w:val="00744962"/>
    <w:rsid w:val="00744B1A"/>
    <w:rsid w:val="00744C83"/>
    <w:rsid w:val="00744CAF"/>
    <w:rsid w:val="00744D68"/>
    <w:rsid w:val="00745163"/>
    <w:rsid w:val="007453E6"/>
    <w:rsid w:val="007456C0"/>
    <w:rsid w:val="00745DFF"/>
    <w:rsid w:val="00745F8B"/>
    <w:rsid w:val="00745FEE"/>
    <w:rsid w:val="0074643A"/>
    <w:rsid w:val="0074652F"/>
    <w:rsid w:val="0074665E"/>
    <w:rsid w:val="00746717"/>
    <w:rsid w:val="00746F8B"/>
    <w:rsid w:val="0074726D"/>
    <w:rsid w:val="007475B8"/>
    <w:rsid w:val="00747D20"/>
    <w:rsid w:val="00747D36"/>
    <w:rsid w:val="00747FCF"/>
    <w:rsid w:val="00750044"/>
    <w:rsid w:val="00750294"/>
    <w:rsid w:val="00750355"/>
    <w:rsid w:val="0075096D"/>
    <w:rsid w:val="00751113"/>
    <w:rsid w:val="007513C2"/>
    <w:rsid w:val="00751A55"/>
    <w:rsid w:val="007524B4"/>
    <w:rsid w:val="00752904"/>
    <w:rsid w:val="007533C5"/>
    <w:rsid w:val="007533DD"/>
    <w:rsid w:val="007534E6"/>
    <w:rsid w:val="007535EB"/>
    <w:rsid w:val="00753810"/>
    <w:rsid w:val="007538C8"/>
    <w:rsid w:val="0075419B"/>
    <w:rsid w:val="007541EC"/>
    <w:rsid w:val="00754516"/>
    <w:rsid w:val="00754930"/>
    <w:rsid w:val="00754AFF"/>
    <w:rsid w:val="00754B03"/>
    <w:rsid w:val="00754B18"/>
    <w:rsid w:val="0075528E"/>
    <w:rsid w:val="007552A7"/>
    <w:rsid w:val="007556FB"/>
    <w:rsid w:val="00755BC7"/>
    <w:rsid w:val="0075608D"/>
    <w:rsid w:val="00756718"/>
    <w:rsid w:val="00756B5D"/>
    <w:rsid w:val="007570DE"/>
    <w:rsid w:val="007577DB"/>
    <w:rsid w:val="007578DD"/>
    <w:rsid w:val="00757BF4"/>
    <w:rsid w:val="00760189"/>
    <w:rsid w:val="00760800"/>
    <w:rsid w:val="00761931"/>
    <w:rsid w:val="00761EEC"/>
    <w:rsid w:val="0076205E"/>
    <w:rsid w:val="0076295A"/>
    <w:rsid w:val="00763937"/>
    <w:rsid w:val="007647CE"/>
    <w:rsid w:val="007648B0"/>
    <w:rsid w:val="00764F87"/>
    <w:rsid w:val="0076587F"/>
    <w:rsid w:val="00765BB3"/>
    <w:rsid w:val="0076617C"/>
    <w:rsid w:val="007661FB"/>
    <w:rsid w:val="007662A4"/>
    <w:rsid w:val="007662D3"/>
    <w:rsid w:val="0076679F"/>
    <w:rsid w:val="00766DBE"/>
    <w:rsid w:val="00767085"/>
    <w:rsid w:val="00767299"/>
    <w:rsid w:val="0076729D"/>
    <w:rsid w:val="007674E0"/>
    <w:rsid w:val="00767AA2"/>
    <w:rsid w:val="007700F4"/>
    <w:rsid w:val="00770279"/>
    <w:rsid w:val="00770D17"/>
    <w:rsid w:val="0077114D"/>
    <w:rsid w:val="0077129C"/>
    <w:rsid w:val="00771BE4"/>
    <w:rsid w:val="00771D49"/>
    <w:rsid w:val="00772045"/>
    <w:rsid w:val="007724BD"/>
    <w:rsid w:val="0077260A"/>
    <w:rsid w:val="00772E0A"/>
    <w:rsid w:val="0077312B"/>
    <w:rsid w:val="00773719"/>
    <w:rsid w:val="00773AFF"/>
    <w:rsid w:val="00773D8B"/>
    <w:rsid w:val="00773FBC"/>
    <w:rsid w:val="00774B19"/>
    <w:rsid w:val="00774D23"/>
    <w:rsid w:val="00775102"/>
    <w:rsid w:val="007755CD"/>
    <w:rsid w:val="00775A3D"/>
    <w:rsid w:val="00775CB2"/>
    <w:rsid w:val="00775CDD"/>
    <w:rsid w:val="00775E72"/>
    <w:rsid w:val="00776102"/>
    <w:rsid w:val="007761F1"/>
    <w:rsid w:val="0077621C"/>
    <w:rsid w:val="00776506"/>
    <w:rsid w:val="00776800"/>
    <w:rsid w:val="00776E15"/>
    <w:rsid w:val="0077736F"/>
    <w:rsid w:val="00777636"/>
    <w:rsid w:val="007777D5"/>
    <w:rsid w:val="00777C2E"/>
    <w:rsid w:val="00777CCA"/>
    <w:rsid w:val="00777DF4"/>
    <w:rsid w:val="00780096"/>
    <w:rsid w:val="00780411"/>
    <w:rsid w:val="007804D7"/>
    <w:rsid w:val="00780CC0"/>
    <w:rsid w:val="0078142A"/>
    <w:rsid w:val="0078199A"/>
    <w:rsid w:val="00782403"/>
    <w:rsid w:val="0078266F"/>
    <w:rsid w:val="00782A94"/>
    <w:rsid w:val="00782AD6"/>
    <w:rsid w:val="00782BBB"/>
    <w:rsid w:val="00782C95"/>
    <w:rsid w:val="00783862"/>
    <w:rsid w:val="00783A50"/>
    <w:rsid w:val="007841BA"/>
    <w:rsid w:val="007841EB"/>
    <w:rsid w:val="0078434F"/>
    <w:rsid w:val="00784359"/>
    <w:rsid w:val="007845BA"/>
    <w:rsid w:val="0078463A"/>
    <w:rsid w:val="00784C07"/>
    <w:rsid w:val="007851D7"/>
    <w:rsid w:val="00785557"/>
    <w:rsid w:val="00785AA6"/>
    <w:rsid w:val="00785B64"/>
    <w:rsid w:val="007861EE"/>
    <w:rsid w:val="00786961"/>
    <w:rsid w:val="00786A46"/>
    <w:rsid w:val="00786CBF"/>
    <w:rsid w:val="00786CC1"/>
    <w:rsid w:val="00786E01"/>
    <w:rsid w:val="00787556"/>
    <w:rsid w:val="00787BC0"/>
    <w:rsid w:val="00787F3D"/>
    <w:rsid w:val="00790247"/>
    <w:rsid w:val="0079041F"/>
    <w:rsid w:val="00790BFA"/>
    <w:rsid w:val="00791219"/>
    <w:rsid w:val="007912DA"/>
    <w:rsid w:val="0079130B"/>
    <w:rsid w:val="007913DF"/>
    <w:rsid w:val="007915E0"/>
    <w:rsid w:val="007918D1"/>
    <w:rsid w:val="00791AE6"/>
    <w:rsid w:val="00791BE0"/>
    <w:rsid w:val="00791E1B"/>
    <w:rsid w:val="00792143"/>
    <w:rsid w:val="007921B2"/>
    <w:rsid w:val="007925F3"/>
    <w:rsid w:val="00792662"/>
    <w:rsid w:val="0079314C"/>
    <w:rsid w:val="00793254"/>
    <w:rsid w:val="00793452"/>
    <w:rsid w:val="0079377C"/>
    <w:rsid w:val="00793A05"/>
    <w:rsid w:val="00794FD0"/>
    <w:rsid w:val="00795018"/>
    <w:rsid w:val="0079585E"/>
    <w:rsid w:val="00795F73"/>
    <w:rsid w:val="007960CA"/>
    <w:rsid w:val="0079614C"/>
    <w:rsid w:val="00796241"/>
    <w:rsid w:val="00796707"/>
    <w:rsid w:val="0079698E"/>
    <w:rsid w:val="00797066"/>
    <w:rsid w:val="00797659"/>
    <w:rsid w:val="00797BAE"/>
    <w:rsid w:val="007A01F7"/>
    <w:rsid w:val="007A02EB"/>
    <w:rsid w:val="007A0C6C"/>
    <w:rsid w:val="007A0FA1"/>
    <w:rsid w:val="007A1B25"/>
    <w:rsid w:val="007A1E88"/>
    <w:rsid w:val="007A1EFF"/>
    <w:rsid w:val="007A22B4"/>
    <w:rsid w:val="007A23B0"/>
    <w:rsid w:val="007A293D"/>
    <w:rsid w:val="007A2CAF"/>
    <w:rsid w:val="007A2CE3"/>
    <w:rsid w:val="007A2D89"/>
    <w:rsid w:val="007A2DE2"/>
    <w:rsid w:val="007A2FE5"/>
    <w:rsid w:val="007A30C3"/>
    <w:rsid w:val="007A3738"/>
    <w:rsid w:val="007A37BC"/>
    <w:rsid w:val="007A38AA"/>
    <w:rsid w:val="007A399B"/>
    <w:rsid w:val="007A3CED"/>
    <w:rsid w:val="007A439E"/>
    <w:rsid w:val="007A5343"/>
    <w:rsid w:val="007A55B0"/>
    <w:rsid w:val="007A64FA"/>
    <w:rsid w:val="007A6B90"/>
    <w:rsid w:val="007A6C0F"/>
    <w:rsid w:val="007A6D0C"/>
    <w:rsid w:val="007A726E"/>
    <w:rsid w:val="007A73CD"/>
    <w:rsid w:val="007A7611"/>
    <w:rsid w:val="007A7639"/>
    <w:rsid w:val="007B069E"/>
    <w:rsid w:val="007B0804"/>
    <w:rsid w:val="007B1020"/>
    <w:rsid w:val="007B1584"/>
    <w:rsid w:val="007B15F2"/>
    <w:rsid w:val="007B1ABA"/>
    <w:rsid w:val="007B1CF3"/>
    <w:rsid w:val="007B1D10"/>
    <w:rsid w:val="007B1D72"/>
    <w:rsid w:val="007B1F5A"/>
    <w:rsid w:val="007B2190"/>
    <w:rsid w:val="007B25D8"/>
    <w:rsid w:val="007B29EB"/>
    <w:rsid w:val="007B2E95"/>
    <w:rsid w:val="007B34EA"/>
    <w:rsid w:val="007B43DA"/>
    <w:rsid w:val="007B4607"/>
    <w:rsid w:val="007B48F6"/>
    <w:rsid w:val="007B49CF"/>
    <w:rsid w:val="007B49E3"/>
    <w:rsid w:val="007B4B0B"/>
    <w:rsid w:val="007B4F23"/>
    <w:rsid w:val="007B53DD"/>
    <w:rsid w:val="007B564B"/>
    <w:rsid w:val="007B5E7D"/>
    <w:rsid w:val="007B5FFB"/>
    <w:rsid w:val="007B61AA"/>
    <w:rsid w:val="007B629E"/>
    <w:rsid w:val="007B649A"/>
    <w:rsid w:val="007B6615"/>
    <w:rsid w:val="007B6920"/>
    <w:rsid w:val="007B7207"/>
    <w:rsid w:val="007B7A23"/>
    <w:rsid w:val="007C0077"/>
    <w:rsid w:val="007C0137"/>
    <w:rsid w:val="007C0378"/>
    <w:rsid w:val="007C077E"/>
    <w:rsid w:val="007C1202"/>
    <w:rsid w:val="007C152C"/>
    <w:rsid w:val="007C1913"/>
    <w:rsid w:val="007C1AB2"/>
    <w:rsid w:val="007C225A"/>
    <w:rsid w:val="007C3415"/>
    <w:rsid w:val="007C362D"/>
    <w:rsid w:val="007C3F1B"/>
    <w:rsid w:val="007C3F95"/>
    <w:rsid w:val="007C4197"/>
    <w:rsid w:val="007C4283"/>
    <w:rsid w:val="007C439B"/>
    <w:rsid w:val="007C491E"/>
    <w:rsid w:val="007C4D87"/>
    <w:rsid w:val="007C54A0"/>
    <w:rsid w:val="007C564F"/>
    <w:rsid w:val="007C5690"/>
    <w:rsid w:val="007C622F"/>
    <w:rsid w:val="007C62DE"/>
    <w:rsid w:val="007C6621"/>
    <w:rsid w:val="007C69A3"/>
    <w:rsid w:val="007C6AB7"/>
    <w:rsid w:val="007C6C89"/>
    <w:rsid w:val="007C747E"/>
    <w:rsid w:val="007C750A"/>
    <w:rsid w:val="007C759A"/>
    <w:rsid w:val="007C776A"/>
    <w:rsid w:val="007C797A"/>
    <w:rsid w:val="007C79C7"/>
    <w:rsid w:val="007C7D5E"/>
    <w:rsid w:val="007C7F0C"/>
    <w:rsid w:val="007D03C0"/>
    <w:rsid w:val="007D057C"/>
    <w:rsid w:val="007D0A37"/>
    <w:rsid w:val="007D0BA4"/>
    <w:rsid w:val="007D0C53"/>
    <w:rsid w:val="007D157D"/>
    <w:rsid w:val="007D1863"/>
    <w:rsid w:val="007D224A"/>
    <w:rsid w:val="007D238D"/>
    <w:rsid w:val="007D29B7"/>
    <w:rsid w:val="007D2AC3"/>
    <w:rsid w:val="007D2F05"/>
    <w:rsid w:val="007D2F0E"/>
    <w:rsid w:val="007D2FDD"/>
    <w:rsid w:val="007D2FE4"/>
    <w:rsid w:val="007D33C0"/>
    <w:rsid w:val="007D3533"/>
    <w:rsid w:val="007D3577"/>
    <w:rsid w:val="007D3A32"/>
    <w:rsid w:val="007D3FB2"/>
    <w:rsid w:val="007D4129"/>
    <w:rsid w:val="007D4433"/>
    <w:rsid w:val="007D4AA0"/>
    <w:rsid w:val="007D4AD7"/>
    <w:rsid w:val="007D4B77"/>
    <w:rsid w:val="007D5135"/>
    <w:rsid w:val="007D535A"/>
    <w:rsid w:val="007D539E"/>
    <w:rsid w:val="007D53F4"/>
    <w:rsid w:val="007D5438"/>
    <w:rsid w:val="007D5A3A"/>
    <w:rsid w:val="007D5FB0"/>
    <w:rsid w:val="007D6597"/>
    <w:rsid w:val="007D696E"/>
    <w:rsid w:val="007D6B84"/>
    <w:rsid w:val="007D6D30"/>
    <w:rsid w:val="007D6E28"/>
    <w:rsid w:val="007D708D"/>
    <w:rsid w:val="007D7754"/>
    <w:rsid w:val="007D7A59"/>
    <w:rsid w:val="007D7EA5"/>
    <w:rsid w:val="007E015E"/>
    <w:rsid w:val="007E0276"/>
    <w:rsid w:val="007E0E41"/>
    <w:rsid w:val="007E118F"/>
    <w:rsid w:val="007E206D"/>
    <w:rsid w:val="007E22CD"/>
    <w:rsid w:val="007E2A02"/>
    <w:rsid w:val="007E3081"/>
    <w:rsid w:val="007E3510"/>
    <w:rsid w:val="007E3FC4"/>
    <w:rsid w:val="007E40AB"/>
    <w:rsid w:val="007E412A"/>
    <w:rsid w:val="007E4484"/>
    <w:rsid w:val="007E4C18"/>
    <w:rsid w:val="007E4E7E"/>
    <w:rsid w:val="007E5778"/>
    <w:rsid w:val="007E58EF"/>
    <w:rsid w:val="007E59BC"/>
    <w:rsid w:val="007E5B52"/>
    <w:rsid w:val="007E5C6B"/>
    <w:rsid w:val="007E5E8A"/>
    <w:rsid w:val="007E61A8"/>
    <w:rsid w:val="007E621D"/>
    <w:rsid w:val="007E68C3"/>
    <w:rsid w:val="007E6B9D"/>
    <w:rsid w:val="007E6F43"/>
    <w:rsid w:val="007E6F49"/>
    <w:rsid w:val="007E732C"/>
    <w:rsid w:val="007E7348"/>
    <w:rsid w:val="007E73FB"/>
    <w:rsid w:val="007E754C"/>
    <w:rsid w:val="007E78C0"/>
    <w:rsid w:val="007F0A4C"/>
    <w:rsid w:val="007F0CF2"/>
    <w:rsid w:val="007F0D36"/>
    <w:rsid w:val="007F13D4"/>
    <w:rsid w:val="007F1A39"/>
    <w:rsid w:val="007F1BD8"/>
    <w:rsid w:val="007F1CAC"/>
    <w:rsid w:val="007F1E33"/>
    <w:rsid w:val="007F2380"/>
    <w:rsid w:val="007F284F"/>
    <w:rsid w:val="007F298E"/>
    <w:rsid w:val="007F2B9D"/>
    <w:rsid w:val="007F3646"/>
    <w:rsid w:val="007F3AB8"/>
    <w:rsid w:val="007F40D0"/>
    <w:rsid w:val="007F427B"/>
    <w:rsid w:val="007F455A"/>
    <w:rsid w:val="007F4E49"/>
    <w:rsid w:val="007F5377"/>
    <w:rsid w:val="007F5795"/>
    <w:rsid w:val="007F5C10"/>
    <w:rsid w:val="007F62D2"/>
    <w:rsid w:val="007F6334"/>
    <w:rsid w:val="007F6BCA"/>
    <w:rsid w:val="007F7EBA"/>
    <w:rsid w:val="0080060A"/>
    <w:rsid w:val="00800688"/>
    <w:rsid w:val="00800D09"/>
    <w:rsid w:val="00801027"/>
    <w:rsid w:val="00801419"/>
    <w:rsid w:val="00801689"/>
    <w:rsid w:val="00801700"/>
    <w:rsid w:val="0080204A"/>
    <w:rsid w:val="0080238A"/>
    <w:rsid w:val="0080266B"/>
    <w:rsid w:val="008030E2"/>
    <w:rsid w:val="00804282"/>
    <w:rsid w:val="008044B4"/>
    <w:rsid w:val="0080498B"/>
    <w:rsid w:val="00804A5F"/>
    <w:rsid w:val="00804C08"/>
    <w:rsid w:val="00804D3A"/>
    <w:rsid w:val="008052E2"/>
    <w:rsid w:val="0080539A"/>
    <w:rsid w:val="00806712"/>
    <w:rsid w:val="00806D28"/>
    <w:rsid w:val="00806F87"/>
    <w:rsid w:val="00807120"/>
    <w:rsid w:val="008072BA"/>
    <w:rsid w:val="0080745A"/>
    <w:rsid w:val="0080793C"/>
    <w:rsid w:val="00810DC7"/>
    <w:rsid w:val="008110C8"/>
    <w:rsid w:val="00811138"/>
    <w:rsid w:val="00811519"/>
    <w:rsid w:val="00811977"/>
    <w:rsid w:val="0081207F"/>
    <w:rsid w:val="008123D6"/>
    <w:rsid w:val="00812926"/>
    <w:rsid w:val="00812F96"/>
    <w:rsid w:val="0081339E"/>
    <w:rsid w:val="0081383F"/>
    <w:rsid w:val="00813A2E"/>
    <w:rsid w:val="0081461E"/>
    <w:rsid w:val="0081470D"/>
    <w:rsid w:val="008147ED"/>
    <w:rsid w:val="00814BD3"/>
    <w:rsid w:val="00814BE6"/>
    <w:rsid w:val="008151A1"/>
    <w:rsid w:val="0081558C"/>
    <w:rsid w:val="00815FF4"/>
    <w:rsid w:val="00816617"/>
    <w:rsid w:val="00816D35"/>
    <w:rsid w:val="008171B0"/>
    <w:rsid w:val="00817739"/>
    <w:rsid w:val="00817BC0"/>
    <w:rsid w:val="00817F29"/>
    <w:rsid w:val="00817F74"/>
    <w:rsid w:val="00820220"/>
    <w:rsid w:val="008208F3"/>
    <w:rsid w:val="00820A8E"/>
    <w:rsid w:val="00820CE4"/>
    <w:rsid w:val="00821047"/>
    <w:rsid w:val="00821066"/>
    <w:rsid w:val="0082165D"/>
    <w:rsid w:val="00821776"/>
    <w:rsid w:val="0082191E"/>
    <w:rsid w:val="00821B0C"/>
    <w:rsid w:val="00821C05"/>
    <w:rsid w:val="00821F30"/>
    <w:rsid w:val="00822A33"/>
    <w:rsid w:val="00822C73"/>
    <w:rsid w:val="00822D4C"/>
    <w:rsid w:val="00822DEB"/>
    <w:rsid w:val="0082353C"/>
    <w:rsid w:val="00823719"/>
    <w:rsid w:val="0082378C"/>
    <w:rsid w:val="008238FC"/>
    <w:rsid w:val="00823966"/>
    <w:rsid w:val="00824166"/>
    <w:rsid w:val="008245AB"/>
    <w:rsid w:val="008248A4"/>
    <w:rsid w:val="0082560D"/>
    <w:rsid w:val="008264D1"/>
    <w:rsid w:val="008267D2"/>
    <w:rsid w:val="00826A55"/>
    <w:rsid w:val="00826FB8"/>
    <w:rsid w:val="00827020"/>
    <w:rsid w:val="00827103"/>
    <w:rsid w:val="00827146"/>
    <w:rsid w:val="008271BD"/>
    <w:rsid w:val="008307DB"/>
    <w:rsid w:val="00830835"/>
    <w:rsid w:val="00830BBC"/>
    <w:rsid w:val="00830C15"/>
    <w:rsid w:val="00830C24"/>
    <w:rsid w:val="00831027"/>
    <w:rsid w:val="00831411"/>
    <w:rsid w:val="00831950"/>
    <w:rsid w:val="00831EA2"/>
    <w:rsid w:val="0083260F"/>
    <w:rsid w:val="0083262E"/>
    <w:rsid w:val="00832656"/>
    <w:rsid w:val="008328CA"/>
    <w:rsid w:val="00832B44"/>
    <w:rsid w:val="00832B8D"/>
    <w:rsid w:val="00833D53"/>
    <w:rsid w:val="00833DE2"/>
    <w:rsid w:val="00833E97"/>
    <w:rsid w:val="008340C9"/>
    <w:rsid w:val="00834359"/>
    <w:rsid w:val="0083531D"/>
    <w:rsid w:val="0083551E"/>
    <w:rsid w:val="00836001"/>
    <w:rsid w:val="00836593"/>
    <w:rsid w:val="008366A4"/>
    <w:rsid w:val="00836A53"/>
    <w:rsid w:val="0083722A"/>
    <w:rsid w:val="00837ED4"/>
    <w:rsid w:val="00840125"/>
    <w:rsid w:val="00840356"/>
    <w:rsid w:val="00840647"/>
    <w:rsid w:val="00840A0C"/>
    <w:rsid w:val="008410C1"/>
    <w:rsid w:val="0084117B"/>
    <w:rsid w:val="00841189"/>
    <w:rsid w:val="008414FE"/>
    <w:rsid w:val="0084199C"/>
    <w:rsid w:val="00841EDC"/>
    <w:rsid w:val="0084282A"/>
    <w:rsid w:val="00842E40"/>
    <w:rsid w:val="008432DD"/>
    <w:rsid w:val="00843471"/>
    <w:rsid w:val="008435CF"/>
    <w:rsid w:val="008439E2"/>
    <w:rsid w:val="00843EA8"/>
    <w:rsid w:val="00844D35"/>
    <w:rsid w:val="008452EE"/>
    <w:rsid w:val="00845764"/>
    <w:rsid w:val="008459EF"/>
    <w:rsid w:val="00845C87"/>
    <w:rsid w:val="00846E75"/>
    <w:rsid w:val="00846F4C"/>
    <w:rsid w:val="00847249"/>
    <w:rsid w:val="008473B4"/>
    <w:rsid w:val="008475B0"/>
    <w:rsid w:val="008506C9"/>
    <w:rsid w:val="008508CE"/>
    <w:rsid w:val="00850D23"/>
    <w:rsid w:val="00850E86"/>
    <w:rsid w:val="008510D6"/>
    <w:rsid w:val="0085175D"/>
    <w:rsid w:val="00851A63"/>
    <w:rsid w:val="00851C05"/>
    <w:rsid w:val="008520B6"/>
    <w:rsid w:val="008522CC"/>
    <w:rsid w:val="0085299C"/>
    <w:rsid w:val="008529D3"/>
    <w:rsid w:val="00852D7F"/>
    <w:rsid w:val="00853574"/>
    <w:rsid w:val="008536B4"/>
    <w:rsid w:val="00853A37"/>
    <w:rsid w:val="0085445D"/>
    <w:rsid w:val="0085520C"/>
    <w:rsid w:val="008552ED"/>
    <w:rsid w:val="008557CA"/>
    <w:rsid w:val="00855934"/>
    <w:rsid w:val="00855BFF"/>
    <w:rsid w:val="00855CA3"/>
    <w:rsid w:val="008563A1"/>
    <w:rsid w:val="0085655E"/>
    <w:rsid w:val="00856882"/>
    <w:rsid w:val="00856B4A"/>
    <w:rsid w:val="00857135"/>
    <w:rsid w:val="008574F7"/>
    <w:rsid w:val="00857C35"/>
    <w:rsid w:val="00860741"/>
    <w:rsid w:val="00860990"/>
    <w:rsid w:val="00860BEC"/>
    <w:rsid w:val="008610B7"/>
    <w:rsid w:val="0086113E"/>
    <w:rsid w:val="008611B6"/>
    <w:rsid w:val="0086175C"/>
    <w:rsid w:val="008618BF"/>
    <w:rsid w:val="00861943"/>
    <w:rsid w:val="00861A93"/>
    <w:rsid w:val="00861B09"/>
    <w:rsid w:val="00861DCF"/>
    <w:rsid w:val="00861E65"/>
    <w:rsid w:val="008626B1"/>
    <w:rsid w:val="00862BEC"/>
    <w:rsid w:val="00862E38"/>
    <w:rsid w:val="00863167"/>
    <w:rsid w:val="00863BA4"/>
    <w:rsid w:val="00864535"/>
    <w:rsid w:val="00864852"/>
    <w:rsid w:val="00864B5D"/>
    <w:rsid w:val="00865559"/>
    <w:rsid w:val="00865B3D"/>
    <w:rsid w:val="00865BBE"/>
    <w:rsid w:val="0086612A"/>
    <w:rsid w:val="0086631F"/>
    <w:rsid w:val="008665F4"/>
    <w:rsid w:val="00866BA5"/>
    <w:rsid w:val="00866F58"/>
    <w:rsid w:val="00866FF3"/>
    <w:rsid w:val="00867994"/>
    <w:rsid w:val="00867E20"/>
    <w:rsid w:val="008702D3"/>
    <w:rsid w:val="0087085E"/>
    <w:rsid w:val="00871586"/>
    <w:rsid w:val="008716D6"/>
    <w:rsid w:val="00871924"/>
    <w:rsid w:val="00871A56"/>
    <w:rsid w:val="0087220C"/>
    <w:rsid w:val="008723BC"/>
    <w:rsid w:val="0087261D"/>
    <w:rsid w:val="00872777"/>
    <w:rsid w:val="00872B1A"/>
    <w:rsid w:val="00872B59"/>
    <w:rsid w:val="00872B8C"/>
    <w:rsid w:val="00872BC2"/>
    <w:rsid w:val="00872E7A"/>
    <w:rsid w:val="008743C4"/>
    <w:rsid w:val="008743C6"/>
    <w:rsid w:val="008744DC"/>
    <w:rsid w:val="008749A2"/>
    <w:rsid w:val="00874B20"/>
    <w:rsid w:val="0087504D"/>
    <w:rsid w:val="008750B8"/>
    <w:rsid w:val="00875338"/>
    <w:rsid w:val="008757EE"/>
    <w:rsid w:val="00875C91"/>
    <w:rsid w:val="00875EE2"/>
    <w:rsid w:val="008760DC"/>
    <w:rsid w:val="0087625E"/>
    <w:rsid w:val="00876383"/>
    <w:rsid w:val="00876C9F"/>
    <w:rsid w:val="0087714D"/>
    <w:rsid w:val="008777CF"/>
    <w:rsid w:val="00877AB5"/>
    <w:rsid w:val="00877B9C"/>
    <w:rsid w:val="00877BE4"/>
    <w:rsid w:val="00880387"/>
    <w:rsid w:val="008805D5"/>
    <w:rsid w:val="00880BEF"/>
    <w:rsid w:val="00880E58"/>
    <w:rsid w:val="00881046"/>
    <w:rsid w:val="0088147B"/>
    <w:rsid w:val="0088169A"/>
    <w:rsid w:val="00881FD4"/>
    <w:rsid w:val="008822A5"/>
    <w:rsid w:val="0088238B"/>
    <w:rsid w:val="00882B3E"/>
    <w:rsid w:val="00882E86"/>
    <w:rsid w:val="008837D2"/>
    <w:rsid w:val="00883A9B"/>
    <w:rsid w:val="00883B6B"/>
    <w:rsid w:val="0088442A"/>
    <w:rsid w:val="008844A5"/>
    <w:rsid w:val="008849E9"/>
    <w:rsid w:val="008852B5"/>
    <w:rsid w:val="00885501"/>
    <w:rsid w:val="00885855"/>
    <w:rsid w:val="008858DF"/>
    <w:rsid w:val="0088615B"/>
    <w:rsid w:val="00886490"/>
    <w:rsid w:val="008864AD"/>
    <w:rsid w:val="008872E8"/>
    <w:rsid w:val="00887375"/>
    <w:rsid w:val="0088749F"/>
    <w:rsid w:val="0088768C"/>
    <w:rsid w:val="008900D1"/>
    <w:rsid w:val="00890112"/>
    <w:rsid w:val="0089021C"/>
    <w:rsid w:val="00890432"/>
    <w:rsid w:val="00890630"/>
    <w:rsid w:val="00890FC7"/>
    <w:rsid w:val="0089100C"/>
    <w:rsid w:val="008914B1"/>
    <w:rsid w:val="00891557"/>
    <w:rsid w:val="00891683"/>
    <w:rsid w:val="008916C0"/>
    <w:rsid w:val="0089210B"/>
    <w:rsid w:val="00892179"/>
    <w:rsid w:val="008922CB"/>
    <w:rsid w:val="008922EA"/>
    <w:rsid w:val="00892C21"/>
    <w:rsid w:val="00893389"/>
    <w:rsid w:val="00893C4D"/>
    <w:rsid w:val="00893C66"/>
    <w:rsid w:val="00893E53"/>
    <w:rsid w:val="00893E88"/>
    <w:rsid w:val="00894CD1"/>
    <w:rsid w:val="0089512E"/>
    <w:rsid w:val="00895577"/>
    <w:rsid w:val="00895657"/>
    <w:rsid w:val="008956B8"/>
    <w:rsid w:val="0089576C"/>
    <w:rsid w:val="008959C2"/>
    <w:rsid w:val="00895C23"/>
    <w:rsid w:val="00895DE8"/>
    <w:rsid w:val="00896076"/>
    <w:rsid w:val="00896297"/>
    <w:rsid w:val="008A0190"/>
    <w:rsid w:val="008A0322"/>
    <w:rsid w:val="008A0545"/>
    <w:rsid w:val="008A0AB0"/>
    <w:rsid w:val="008A0D48"/>
    <w:rsid w:val="008A100B"/>
    <w:rsid w:val="008A133A"/>
    <w:rsid w:val="008A1399"/>
    <w:rsid w:val="008A16F4"/>
    <w:rsid w:val="008A17A8"/>
    <w:rsid w:val="008A1915"/>
    <w:rsid w:val="008A1AC1"/>
    <w:rsid w:val="008A1C15"/>
    <w:rsid w:val="008A1C1C"/>
    <w:rsid w:val="008A1C3C"/>
    <w:rsid w:val="008A1C6D"/>
    <w:rsid w:val="008A1DF6"/>
    <w:rsid w:val="008A22E0"/>
    <w:rsid w:val="008A254A"/>
    <w:rsid w:val="008A2A89"/>
    <w:rsid w:val="008A2BD7"/>
    <w:rsid w:val="008A3964"/>
    <w:rsid w:val="008A397C"/>
    <w:rsid w:val="008A3CD4"/>
    <w:rsid w:val="008A3CE9"/>
    <w:rsid w:val="008A4070"/>
    <w:rsid w:val="008A46CA"/>
    <w:rsid w:val="008A4843"/>
    <w:rsid w:val="008A552E"/>
    <w:rsid w:val="008A565A"/>
    <w:rsid w:val="008A5849"/>
    <w:rsid w:val="008A5960"/>
    <w:rsid w:val="008A5EC5"/>
    <w:rsid w:val="008A675B"/>
    <w:rsid w:val="008A6A06"/>
    <w:rsid w:val="008A6D56"/>
    <w:rsid w:val="008A6DA9"/>
    <w:rsid w:val="008A6F52"/>
    <w:rsid w:val="008A7042"/>
    <w:rsid w:val="008A7534"/>
    <w:rsid w:val="008A784F"/>
    <w:rsid w:val="008A7ED1"/>
    <w:rsid w:val="008A7EDE"/>
    <w:rsid w:val="008B0166"/>
    <w:rsid w:val="008B03F7"/>
    <w:rsid w:val="008B05AC"/>
    <w:rsid w:val="008B068E"/>
    <w:rsid w:val="008B087A"/>
    <w:rsid w:val="008B0EC2"/>
    <w:rsid w:val="008B1BD1"/>
    <w:rsid w:val="008B1BDE"/>
    <w:rsid w:val="008B1C49"/>
    <w:rsid w:val="008B1F24"/>
    <w:rsid w:val="008B2214"/>
    <w:rsid w:val="008B242A"/>
    <w:rsid w:val="008B2487"/>
    <w:rsid w:val="008B29E5"/>
    <w:rsid w:val="008B3206"/>
    <w:rsid w:val="008B3736"/>
    <w:rsid w:val="008B464F"/>
    <w:rsid w:val="008B4787"/>
    <w:rsid w:val="008B4B2E"/>
    <w:rsid w:val="008B4E4B"/>
    <w:rsid w:val="008B4FD4"/>
    <w:rsid w:val="008B52E3"/>
    <w:rsid w:val="008B560D"/>
    <w:rsid w:val="008B57AD"/>
    <w:rsid w:val="008B624A"/>
    <w:rsid w:val="008B62A9"/>
    <w:rsid w:val="008B644B"/>
    <w:rsid w:val="008B6781"/>
    <w:rsid w:val="008B6B1D"/>
    <w:rsid w:val="008B6CE1"/>
    <w:rsid w:val="008B6DD8"/>
    <w:rsid w:val="008B6DF4"/>
    <w:rsid w:val="008B6F7A"/>
    <w:rsid w:val="008B6F91"/>
    <w:rsid w:val="008B6FC6"/>
    <w:rsid w:val="008B7030"/>
    <w:rsid w:val="008B724A"/>
    <w:rsid w:val="008B7835"/>
    <w:rsid w:val="008B7CEE"/>
    <w:rsid w:val="008B7F42"/>
    <w:rsid w:val="008B7F56"/>
    <w:rsid w:val="008C0104"/>
    <w:rsid w:val="008C0E3B"/>
    <w:rsid w:val="008C1C48"/>
    <w:rsid w:val="008C24B0"/>
    <w:rsid w:val="008C28D2"/>
    <w:rsid w:val="008C2914"/>
    <w:rsid w:val="008C35F0"/>
    <w:rsid w:val="008C36B2"/>
    <w:rsid w:val="008C373A"/>
    <w:rsid w:val="008C3ACA"/>
    <w:rsid w:val="008C3AE5"/>
    <w:rsid w:val="008C3B05"/>
    <w:rsid w:val="008C4344"/>
    <w:rsid w:val="008C43F5"/>
    <w:rsid w:val="008C4900"/>
    <w:rsid w:val="008C52A0"/>
    <w:rsid w:val="008C5A35"/>
    <w:rsid w:val="008C631C"/>
    <w:rsid w:val="008C64D0"/>
    <w:rsid w:val="008C676F"/>
    <w:rsid w:val="008C6A09"/>
    <w:rsid w:val="008C6DA1"/>
    <w:rsid w:val="008C7198"/>
    <w:rsid w:val="008C730E"/>
    <w:rsid w:val="008C76AF"/>
    <w:rsid w:val="008C791B"/>
    <w:rsid w:val="008C7A2F"/>
    <w:rsid w:val="008C7E0F"/>
    <w:rsid w:val="008C7F57"/>
    <w:rsid w:val="008C7F93"/>
    <w:rsid w:val="008D0475"/>
    <w:rsid w:val="008D1385"/>
    <w:rsid w:val="008D143C"/>
    <w:rsid w:val="008D1547"/>
    <w:rsid w:val="008D15C9"/>
    <w:rsid w:val="008D1871"/>
    <w:rsid w:val="008D207B"/>
    <w:rsid w:val="008D2118"/>
    <w:rsid w:val="008D27CB"/>
    <w:rsid w:val="008D363F"/>
    <w:rsid w:val="008D3AC9"/>
    <w:rsid w:val="008D3B33"/>
    <w:rsid w:val="008D3D8B"/>
    <w:rsid w:val="008D4232"/>
    <w:rsid w:val="008D4498"/>
    <w:rsid w:val="008D4561"/>
    <w:rsid w:val="008D49D1"/>
    <w:rsid w:val="008D53D2"/>
    <w:rsid w:val="008D5BA6"/>
    <w:rsid w:val="008D6311"/>
    <w:rsid w:val="008D660E"/>
    <w:rsid w:val="008D6B36"/>
    <w:rsid w:val="008D6B90"/>
    <w:rsid w:val="008D6C5F"/>
    <w:rsid w:val="008D6EF1"/>
    <w:rsid w:val="008D6FE4"/>
    <w:rsid w:val="008D75E1"/>
    <w:rsid w:val="008D7630"/>
    <w:rsid w:val="008D7A7B"/>
    <w:rsid w:val="008D7ABF"/>
    <w:rsid w:val="008D7DD0"/>
    <w:rsid w:val="008E01F8"/>
    <w:rsid w:val="008E04ED"/>
    <w:rsid w:val="008E0537"/>
    <w:rsid w:val="008E0C34"/>
    <w:rsid w:val="008E0D2E"/>
    <w:rsid w:val="008E0D9E"/>
    <w:rsid w:val="008E0FD0"/>
    <w:rsid w:val="008E12D5"/>
    <w:rsid w:val="008E218B"/>
    <w:rsid w:val="008E26C7"/>
    <w:rsid w:val="008E296F"/>
    <w:rsid w:val="008E299D"/>
    <w:rsid w:val="008E2E4B"/>
    <w:rsid w:val="008E3272"/>
    <w:rsid w:val="008E3572"/>
    <w:rsid w:val="008E38B8"/>
    <w:rsid w:val="008E39D4"/>
    <w:rsid w:val="008E3B62"/>
    <w:rsid w:val="008E4064"/>
    <w:rsid w:val="008E424F"/>
    <w:rsid w:val="008E4C97"/>
    <w:rsid w:val="008E4DA3"/>
    <w:rsid w:val="008E4E92"/>
    <w:rsid w:val="008E4F2F"/>
    <w:rsid w:val="008E505A"/>
    <w:rsid w:val="008E5138"/>
    <w:rsid w:val="008E5579"/>
    <w:rsid w:val="008E5A39"/>
    <w:rsid w:val="008E5CC6"/>
    <w:rsid w:val="008E6082"/>
    <w:rsid w:val="008E613D"/>
    <w:rsid w:val="008E62E1"/>
    <w:rsid w:val="008E679C"/>
    <w:rsid w:val="008E689D"/>
    <w:rsid w:val="008E68D4"/>
    <w:rsid w:val="008E715F"/>
    <w:rsid w:val="008E74D6"/>
    <w:rsid w:val="008E7711"/>
    <w:rsid w:val="008E7AD8"/>
    <w:rsid w:val="008E7C3B"/>
    <w:rsid w:val="008E7C97"/>
    <w:rsid w:val="008E7CF4"/>
    <w:rsid w:val="008E7EC9"/>
    <w:rsid w:val="008F03D9"/>
    <w:rsid w:val="008F0B5D"/>
    <w:rsid w:val="008F0C58"/>
    <w:rsid w:val="008F0D68"/>
    <w:rsid w:val="008F14FC"/>
    <w:rsid w:val="008F1853"/>
    <w:rsid w:val="008F1BFF"/>
    <w:rsid w:val="008F2287"/>
    <w:rsid w:val="008F28A7"/>
    <w:rsid w:val="008F29FE"/>
    <w:rsid w:val="008F2E6B"/>
    <w:rsid w:val="008F2F74"/>
    <w:rsid w:val="008F3019"/>
    <w:rsid w:val="008F359C"/>
    <w:rsid w:val="008F37AA"/>
    <w:rsid w:val="008F3940"/>
    <w:rsid w:val="008F3999"/>
    <w:rsid w:val="008F3BA0"/>
    <w:rsid w:val="008F3F55"/>
    <w:rsid w:val="008F457E"/>
    <w:rsid w:val="008F49B0"/>
    <w:rsid w:val="008F49D8"/>
    <w:rsid w:val="008F4A29"/>
    <w:rsid w:val="008F4A5C"/>
    <w:rsid w:val="008F4E89"/>
    <w:rsid w:val="008F5172"/>
    <w:rsid w:val="008F5485"/>
    <w:rsid w:val="008F55F5"/>
    <w:rsid w:val="008F58D4"/>
    <w:rsid w:val="008F5CBB"/>
    <w:rsid w:val="008F632D"/>
    <w:rsid w:val="008F63BC"/>
    <w:rsid w:val="008F64CA"/>
    <w:rsid w:val="008F6666"/>
    <w:rsid w:val="008F6ABF"/>
    <w:rsid w:val="008F6B13"/>
    <w:rsid w:val="008F733B"/>
    <w:rsid w:val="008F75FD"/>
    <w:rsid w:val="008F7C96"/>
    <w:rsid w:val="008F7D0D"/>
    <w:rsid w:val="008F7D2F"/>
    <w:rsid w:val="0090001D"/>
    <w:rsid w:val="009003DE"/>
    <w:rsid w:val="009008F8"/>
    <w:rsid w:val="009009E6"/>
    <w:rsid w:val="00901393"/>
    <w:rsid w:val="0090171C"/>
    <w:rsid w:val="00901B0E"/>
    <w:rsid w:val="00901BFD"/>
    <w:rsid w:val="00901D19"/>
    <w:rsid w:val="00902207"/>
    <w:rsid w:val="009025D3"/>
    <w:rsid w:val="009028B0"/>
    <w:rsid w:val="00902DD4"/>
    <w:rsid w:val="00902E88"/>
    <w:rsid w:val="00903913"/>
    <w:rsid w:val="00903959"/>
    <w:rsid w:val="00903B30"/>
    <w:rsid w:val="00903DDF"/>
    <w:rsid w:val="0090413F"/>
    <w:rsid w:val="00904498"/>
    <w:rsid w:val="009045DF"/>
    <w:rsid w:val="009046F3"/>
    <w:rsid w:val="00904E93"/>
    <w:rsid w:val="00905591"/>
    <w:rsid w:val="00905721"/>
    <w:rsid w:val="009063C4"/>
    <w:rsid w:val="009063D5"/>
    <w:rsid w:val="0090643F"/>
    <w:rsid w:val="00907104"/>
    <w:rsid w:val="00907938"/>
    <w:rsid w:val="00907EF7"/>
    <w:rsid w:val="00910911"/>
    <w:rsid w:val="00910B7C"/>
    <w:rsid w:val="00911AD0"/>
    <w:rsid w:val="009124B0"/>
    <w:rsid w:val="009127A3"/>
    <w:rsid w:val="00913126"/>
    <w:rsid w:val="00913226"/>
    <w:rsid w:val="0091380D"/>
    <w:rsid w:val="00913E28"/>
    <w:rsid w:val="00914DD0"/>
    <w:rsid w:val="00914F47"/>
    <w:rsid w:val="009152F8"/>
    <w:rsid w:val="009159A6"/>
    <w:rsid w:val="00915FB8"/>
    <w:rsid w:val="009168DA"/>
    <w:rsid w:val="009171F8"/>
    <w:rsid w:val="00917243"/>
    <w:rsid w:val="009172CD"/>
    <w:rsid w:val="00917C3F"/>
    <w:rsid w:val="00917CFF"/>
    <w:rsid w:val="0092024E"/>
    <w:rsid w:val="00920931"/>
    <w:rsid w:val="00920BA2"/>
    <w:rsid w:val="00921358"/>
    <w:rsid w:val="0092198E"/>
    <w:rsid w:val="00921B50"/>
    <w:rsid w:val="00921CCD"/>
    <w:rsid w:val="00921DB5"/>
    <w:rsid w:val="00922B1E"/>
    <w:rsid w:val="0092376D"/>
    <w:rsid w:val="00923A1D"/>
    <w:rsid w:val="009242D8"/>
    <w:rsid w:val="009246A1"/>
    <w:rsid w:val="009249D2"/>
    <w:rsid w:val="00924BEA"/>
    <w:rsid w:val="009252F5"/>
    <w:rsid w:val="00925AA6"/>
    <w:rsid w:val="009261B4"/>
    <w:rsid w:val="00926E7F"/>
    <w:rsid w:val="00926EFF"/>
    <w:rsid w:val="0092706C"/>
    <w:rsid w:val="00927127"/>
    <w:rsid w:val="009273C1"/>
    <w:rsid w:val="00927940"/>
    <w:rsid w:val="00930127"/>
    <w:rsid w:val="00930698"/>
    <w:rsid w:val="00930F67"/>
    <w:rsid w:val="0093176C"/>
    <w:rsid w:val="009322AF"/>
    <w:rsid w:val="00932534"/>
    <w:rsid w:val="0093266C"/>
    <w:rsid w:val="00933318"/>
    <w:rsid w:val="009333AC"/>
    <w:rsid w:val="00934C05"/>
    <w:rsid w:val="00934C61"/>
    <w:rsid w:val="00934C65"/>
    <w:rsid w:val="009350EF"/>
    <w:rsid w:val="0093533B"/>
    <w:rsid w:val="00935824"/>
    <w:rsid w:val="00935A8F"/>
    <w:rsid w:val="00935BD5"/>
    <w:rsid w:val="00935CAA"/>
    <w:rsid w:val="00936483"/>
    <w:rsid w:val="00936601"/>
    <w:rsid w:val="00936DA5"/>
    <w:rsid w:val="00937329"/>
    <w:rsid w:val="009373DC"/>
    <w:rsid w:val="0093774B"/>
    <w:rsid w:val="009378EE"/>
    <w:rsid w:val="00940019"/>
    <w:rsid w:val="00940436"/>
    <w:rsid w:val="00940A65"/>
    <w:rsid w:val="009411E7"/>
    <w:rsid w:val="00941696"/>
    <w:rsid w:val="00941FB3"/>
    <w:rsid w:val="00942348"/>
    <w:rsid w:val="00942960"/>
    <w:rsid w:val="00942DCA"/>
    <w:rsid w:val="0094303B"/>
    <w:rsid w:val="009435A3"/>
    <w:rsid w:val="00943626"/>
    <w:rsid w:val="009437C2"/>
    <w:rsid w:val="00943954"/>
    <w:rsid w:val="00943DD5"/>
    <w:rsid w:val="009440B2"/>
    <w:rsid w:val="0094427C"/>
    <w:rsid w:val="00944336"/>
    <w:rsid w:val="009447C8"/>
    <w:rsid w:val="009447D6"/>
    <w:rsid w:val="00944844"/>
    <w:rsid w:val="00944D91"/>
    <w:rsid w:val="0094516F"/>
    <w:rsid w:val="009454FF"/>
    <w:rsid w:val="00945596"/>
    <w:rsid w:val="00945643"/>
    <w:rsid w:val="00945928"/>
    <w:rsid w:val="00945ABE"/>
    <w:rsid w:val="00945AE4"/>
    <w:rsid w:val="009460EB"/>
    <w:rsid w:val="00946330"/>
    <w:rsid w:val="00946631"/>
    <w:rsid w:val="009466E3"/>
    <w:rsid w:val="00947160"/>
    <w:rsid w:val="009501EF"/>
    <w:rsid w:val="009502CB"/>
    <w:rsid w:val="00950452"/>
    <w:rsid w:val="009510FA"/>
    <w:rsid w:val="00951862"/>
    <w:rsid w:val="0095190C"/>
    <w:rsid w:val="00951A2E"/>
    <w:rsid w:val="00951CC8"/>
    <w:rsid w:val="00952661"/>
    <w:rsid w:val="00953554"/>
    <w:rsid w:val="009537FC"/>
    <w:rsid w:val="00953E58"/>
    <w:rsid w:val="00953FEB"/>
    <w:rsid w:val="00954192"/>
    <w:rsid w:val="00954689"/>
    <w:rsid w:val="00954C87"/>
    <w:rsid w:val="00954F71"/>
    <w:rsid w:val="00954FBC"/>
    <w:rsid w:val="00955592"/>
    <w:rsid w:val="00955900"/>
    <w:rsid w:val="00955C5D"/>
    <w:rsid w:val="00955EF5"/>
    <w:rsid w:val="00956200"/>
    <w:rsid w:val="009563A7"/>
    <w:rsid w:val="0095673F"/>
    <w:rsid w:val="009567B2"/>
    <w:rsid w:val="00956B67"/>
    <w:rsid w:val="00956D59"/>
    <w:rsid w:val="00956E78"/>
    <w:rsid w:val="00957725"/>
    <w:rsid w:val="00957B0A"/>
    <w:rsid w:val="0096055C"/>
    <w:rsid w:val="009606FD"/>
    <w:rsid w:val="009609AB"/>
    <w:rsid w:val="009609B0"/>
    <w:rsid w:val="00960D98"/>
    <w:rsid w:val="00960E7D"/>
    <w:rsid w:val="009610CD"/>
    <w:rsid w:val="00961175"/>
    <w:rsid w:val="00961471"/>
    <w:rsid w:val="00961A67"/>
    <w:rsid w:val="00961BE7"/>
    <w:rsid w:val="00961CE3"/>
    <w:rsid w:val="00961F56"/>
    <w:rsid w:val="009622BB"/>
    <w:rsid w:val="009622BE"/>
    <w:rsid w:val="00962E62"/>
    <w:rsid w:val="00962F31"/>
    <w:rsid w:val="00962FB8"/>
    <w:rsid w:val="00963FC9"/>
    <w:rsid w:val="009643CC"/>
    <w:rsid w:val="00964936"/>
    <w:rsid w:val="00964BD2"/>
    <w:rsid w:val="00965314"/>
    <w:rsid w:val="009656B8"/>
    <w:rsid w:val="00965810"/>
    <w:rsid w:val="009658FB"/>
    <w:rsid w:val="00965B8B"/>
    <w:rsid w:val="009665BB"/>
    <w:rsid w:val="00966955"/>
    <w:rsid w:val="00966CDD"/>
    <w:rsid w:val="00966D95"/>
    <w:rsid w:val="00967044"/>
    <w:rsid w:val="0096716A"/>
    <w:rsid w:val="0096779D"/>
    <w:rsid w:val="0096793F"/>
    <w:rsid w:val="0096795C"/>
    <w:rsid w:val="00967995"/>
    <w:rsid w:val="009679CC"/>
    <w:rsid w:val="00967A58"/>
    <w:rsid w:val="00970310"/>
    <w:rsid w:val="00970531"/>
    <w:rsid w:val="00970ACC"/>
    <w:rsid w:val="00970E3B"/>
    <w:rsid w:val="0097143D"/>
    <w:rsid w:val="00971596"/>
    <w:rsid w:val="0097190E"/>
    <w:rsid w:val="00971985"/>
    <w:rsid w:val="00972411"/>
    <w:rsid w:val="0097242A"/>
    <w:rsid w:val="00972691"/>
    <w:rsid w:val="009727B4"/>
    <w:rsid w:val="009735AD"/>
    <w:rsid w:val="009739D0"/>
    <w:rsid w:val="0097411C"/>
    <w:rsid w:val="0097424F"/>
    <w:rsid w:val="009746FA"/>
    <w:rsid w:val="0097475F"/>
    <w:rsid w:val="00974913"/>
    <w:rsid w:val="009756CA"/>
    <w:rsid w:val="009756E6"/>
    <w:rsid w:val="009756F4"/>
    <w:rsid w:val="009757BE"/>
    <w:rsid w:val="00975A1A"/>
    <w:rsid w:val="0097630B"/>
    <w:rsid w:val="00976AF0"/>
    <w:rsid w:val="0097702C"/>
    <w:rsid w:val="00977085"/>
    <w:rsid w:val="00977228"/>
    <w:rsid w:val="009775F9"/>
    <w:rsid w:val="00977836"/>
    <w:rsid w:val="00977A41"/>
    <w:rsid w:val="00977D76"/>
    <w:rsid w:val="00977FFC"/>
    <w:rsid w:val="00980593"/>
    <w:rsid w:val="009805BD"/>
    <w:rsid w:val="009808F9"/>
    <w:rsid w:val="00981342"/>
    <w:rsid w:val="0098170E"/>
    <w:rsid w:val="009823A5"/>
    <w:rsid w:val="009823D2"/>
    <w:rsid w:val="009825F4"/>
    <w:rsid w:val="0098287E"/>
    <w:rsid w:val="00982902"/>
    <w:rsid w:val="00982905"/>
    <w:rsid w:val="009832A6"/>
    <w:rsid w:val="00983396"/>
    <w:rsid w:val="009834C8"/>
    <w:rsid w:val="00983828"/>
    <w:rsid w:val="00983DA7"/>
    <w:rsid w:val="00983F6B"/>
    <w:rsid w:val="009844C3"/>
    <w:rsid w:val="00984598"/>
    <w:rsid w:val="00984686"/>
    <w:rsid w:val="0098474B"/>
    <w:rsid w:val="009849CB"/>
    <w:rsid w:val="00984E18"/>
    <w:rsid w:val="00984FEF"/>
    <w:rsid w:val="009852E3"/>
    <w:rsid w:val="0098558E"/>
    <w:rsid w:val="00985F5C"/>
    <w:rsid w:val="00986199"/>
    <w:rsid w:val="009862EE"/>
    <w:rsid w:val="00986D31"/>
    <w:rsid w:val="00986FDC"/>
    <w:rsid w:val="009871D9"/>
    <w:rsid w:val="009873AB"/>
    <w:rsid w:val="00987406"/>
    <w:rsid w:val="009878F5"/>
    <w:rsid w:val="00987DE0"/>
    <w:rsid w:val="00987F97"/>
    <w:rsid w:val="00990BF9"/>
    <w:rsid w:val="00990EB4"/>
    <w:rsid w:val="00991A34"/>
    <w:rsid w:val="00991A66"/>
    <w:rsid w:val="00991C2C"/>
    <w:rsid w:val="00992522"/>
    <w:rsid w:val="009929D6"/>
    <w:rsid w:val="00992B2D"/>
    <w:rsid w:val="00992CB0"/>
    <w:rsid w:val="00992E26"/>
    <w:rsid w:val="00993162"/>
    <w:rsid w:val="00993278"/>
    <w:rsid w:val="009939C5"/>
    <w:rsid w:val="00993CB2"/>
    <w:rsid w:val="00993CCE"/>
    <w:rsid w:val="00993F6C"/>
    <w:rsid w:val="00994102"/>
    <w:rsid w:val="00994902"/>
    <w:rsid w:val="00994DB8"/>
    <w:rsid w:val="009955AB"/>
    <w:rsid w:val="00995D80"/>
    <w:rsid w:val="009962C9"/>
    <w:rsid w:val="0099643F"/>
    <w:rsid w:val="0099653D"/>
    <w:rsid w:val="00996A62"/>
    <w:rsid w:val="00996BBE"/>
    <w:rsid w:val="00996DAF"/>
    <w:rsid w:val="00997A9E"/>
    <w:rsid w:val="009A00C3"/>
    <w:rsid w:val="009A0106"/>
    <w:rsid w:val="009A02BB"/>
    <w:rsid w:val="009A0618"/>
    <w:rsid w:val="009A10D0"/>
    <w:rsid w:val="009A1BD8"/>
    <w:rsid w:val="009A2378"/>
    <w:rsid w:val="009A2985"/>
    <w:rsid w:val="009A2B52"/>
    <w:rsid w:val="009A3543"/>
    <w:rsid w:val="009A3AAB"/>
    <w:rsid w:val="009A3F10"/>
    <w:rsid w:val="009A3F87"/>
    <w:rsid w:val="009A443A"/>
    <w:rsid w:val="009A44ED"/>
    <w:rsid w:val="009A45BD"/>
    <w:rsid w:val="009A47AE"/>
    <w:rsid w:val="009A4E2C"/>
    <w:rsid w:val="009A541E"/>
    <w:rsid w:val="009A54A8"/>
    <w:rsid w:val="009A551A"/>
    <w:rsid w:val="009A5DF7"/>
    <w:rsid w:val="009A5FCE"/>
    <w:rsid w:val="009A6401"/>
    <w:rsid w:val="009A6573"/>
    <w:rsid w:val="009A66E4"/>
    <w:rsid w:val="009A71E6"/>
    <w:rsid w:val="009A725F"/>
    <w:rsid w:val="009A747C"/>
    <w:rsid w:val="009A758C"/>
    <w:rsid w:val="009A7601"/>
    <w:rsid w:val="009A774B"/>
    <w:rsid w:val="009A7A03"/>
    <w:rsid w:val="009A7B15"/>
    <w:rsid w:val="009B0253"/>
    <w:rsid w:val="009B0538"/>
    <w:rsid w:val="009B06AB"/>
    <w:rsid w:val="009B0C26"/>
    <w:rsid w:val="009B15E6"/>
    <w:rsid w:val="009B1979"/>
    <w:rsid w:val="009B1B1F"/>
    <w:rsid w:val="009B27CB"/>
    <w:rsid w:val="009B2D3F"/>
    <w:rsid w:val="009B2E6E"/>
    <w:rsid w:val="009B2EA5"/>
    <w:rsid w:val="009B30BF"/>
    <w:rsid w:val="009B37F6"/>
    <w:rsid w:val="009B3B32"/>
    <w:rsid w:val="009B3DB8"/>
    <w:rsid w:val="009B46D0"/>
    <w:rsid w:val="009B5475"/>
    <w:rsid w:val="009B5516"/>
    <w:rsid w:val="009B5656"/>
    <w:rsid w:val="009B59A8"/>
    <w:rsid w:val="009B5A5B"/>
    <w:rsid w:val="009B5B83"/>
    <w:rsid w:val="009B5F86"/>
    <w:rsid w:val="009B62B5"/>
    <w:rsid w:val="009B62F7"/>
    <w:rsid w:val="009B6547"/>
    <w:rsid w:val="009B6618"/>
    <w:rsid w:val="009B66D0"/>
    <w:rsid w:val="009B6C80"/>
    <w:rsid w:val="009B7692"/>
    <w:rsid w:val="009B7CEF"/>
    <w:rsid w:val="009B7DCB"/>
    <w:rsid w:val="009C006F"/>
    <w:rsid w:val="009C01E2"/>
    <w:rsid w:val="009C0201"/>
    <w:rsid w:val="009C05EE"/>
    <w:rsid w:val="009C0FE4"/>
    <w:rsid w:val="009C10DB"/>
    <w:rsid w:val="009C1B0C"/>
    <w:rsid w:val="009C1D4A"/>
    <w:rsid w:val="009C2184"/>
    <w:rsid w:val="009C2229"/>
    <w:rsid w:val="009C28FB"/>
    <w:rsid w:val="009C2A7C"/>
    <w:rsid w:val="009C2BCD"/>
    <w:rsid w:val="009C2CFB"/>
    <w:rsid w:val="009C2FB0"/>
    <w:rsid w:val="009C343C"/>
    <w:rsid w:val="009C34C8"/>
    <w:rsid w:val="009C379E"/>
    <w:rsid w:val="009C3D25"/>
    <w:rsid w:val="009C3D2E"/>
    <w:rsid w:val="009C3D54"/>
    <w:rsid w:val="009C3F44"/>
    <w:rsid w:val="009C40A8"/>
    <w:rsid w:val="009C4504"/>
    <w:rsid w:val="009C46F6"/>
    <w:rsid w:val="009C54B7"/>
    <w:rsid w:val="009C5840"/>
    <w:rsid w:val="009C58E4"/>
    <w:rsid w:val="009C5C71"/>
    <w:rsid w:val="009C5D3C"/>
    <w:rsid w:val="009C6C58"/>
    <w:rsid w:val="009C708A"/>
    <w:rsid w:val="009C743F"/>
    <w:rsid w:val="009C757D"/>
    <w:rsid w:val="009C779C"/>
    <w:rsid w:val="009D0318"/>
    <w:rsid w:val="009D033E"/>
    <w:rsid w:val="009D04E1"/>
    <w:rsid w:val="009D066B"/>
    <w:rsid w:val="009D13E9"/>
    <w:rsid w:val="009D1489"/>
    <w:rsid w:val="009D1654"/>
    <w:rsid w:val="009D1691"/>
    <w:rsid w:val="009D1C1E"/>
    <w:rsid w:val="009D1DAD"/>
    <w:rsid w:val="009D1EC1"/>
    <w:rsid w:val="009D1F96"/>
    <w:rsid w:val="009D20E5"/>
    <w:rsid w:val="009D22EA"/>
    <w:rsid w:val="009D2444"/>
    <w:rsid w:val="009D2C41"/>
    <w:rsid w:val="009D2F78"/>
    <w:rsid w:val="009D3827"/>
    <w:rsid w:val="009D3E81"/>
    <w:rsid w:val="009D4127"/>
    <w:rsid w:val="009D4152"/>
    <w:rsid w:val="009D42E3"/>
    <w:rsid w:val="009D4594"/>
    <w:rsid w:val="009D4681"/>
    <w:rsid w:val="009D47AD"/>
    <w:rsid w:val="009D49F8"/>
    <w:rsid w:val="009D4B5B"/>
    <w:rsid w:val="009D4FA4"/>
    <w:rsid w:val="009D4FAD"/>
    <w:rsid w:val="009D5011"/>
    <w:rsid w:val="009D558F"/>
    <w:rsid w:val="009D5931"/>
    <w:rsid w:val="009D6057"/>
    <w:rsid w:val="009D7340"/>
    <w:rsid w:val="009D7404"/>
    <w:rsid w:val="009D758F"/>
    <w:rsid w:val="009D788B"/>
    <w:rsid w:val="009E035F"/>
    <w:rsid w:val="009E0947"/>
    <w:rsid w:val="009E0D8D"/>
    <w:rsid w:val="009E112A"/>
    <w:rsid w:val="009E1AAF"/>
    <w:rsid w:val="009E20B7"/>
    <w:rsid w:val="009E224E"/>
    <w:rsid w:val="009E272E"/>
    <w:rsid w:val="009E290D"/>
    <w:rsid w:val="009E2A29"/>
    <w:rsid w:val="009E2A31"/>
    <w:rsid w:val="009E2CE2"/>
    <w:rsid w:val="009E3476"/>
    <w:rsid w:val="009E35A9"/>
    <w:rsid w:val="009E365E"/>
    <w:rsid w:val="009E3BC6"/>
    <w:rsid w:val="009E3E47"/>
    <w:rsid w:val="009E402F"/>
    <w:rsid w:val="009E41BC"/>
    <w:rsid w:val="009E4405"/>
    <w:rsid w:val="009E490B"/>
    <w:rsid w:val="009E4B26"/>
    <w:rsid w:val="009E4F48"/>
    <w:rsid w:val="009E5103"/>
    <w:rsid w:val="009E5547"/>
    <w:rsid w:val="009E61FA"/>
    <w:rsid w:val="009E6230"/>
    <w:rsid w:val="009E62A1"/>
    <w:rsid w:val="009E65E8"/>
    <w:rsid w:val="009E663A"/>
    <w:rsid w:val="009E68BB"/>
    <w:rsid w:val="009E6B85"/>
    <w:rsid w:val="009E7460"/>
    <w:rsid w:val="009E78C0"/>
    <w:rsid w:val="009E7C83"/>
    <w:rsid w:val="009E7D7E"/>
    <w:rsid w:val="009F0005"/>
    <w:rsid w:val="009F05AC"/>
    <w:rsid w:val="009F09AD"/>
    <w:rsid w:val="009F0B59"/>
    <w:rsid w:val="009F1438"/>
    <w:rsid w:val="009F1E08"/>
    <w:rsid w:val="009F2A68"/>
    <w:rsid w:val="009F34E5"/>
    <w:rsid w:val="009F38DD"/>
    <w:rsid w:val="009F3D73"/>
    <w:rsid w:val="009F409A"/>
    <w:rsid w:val="009F42AB"/>
    <w:rsid w:val="009F449F"/>
    <w:rsid w:val="009F4550"/>
    <w:rsid w:val="009F47F8"/>
    <w:rsid w:val="009F502A"/>
    <w:rsid w:val="009F54FB"/>
    <w:rsid w:val="009F5AA3"/>
    <w:rsid w:val="009F5C1C"/>
    <w:rsid w:val="009F5F6E"/>
    <w:rsid w:val="009F60D2"/>
    <w:rsid w:val="009F61BE"/>
    <w:rsid w:val="009F6755"/>
    <w:rsid w:val="009F69D2"/>
    <w:rsid w:val="009F70F4"/>
    <w:rsid w:val="009F76A8"/>
    <w:rsid w:val="00A00460"/>
    <w:rsid w:val="00A00B5B"/>
    <w:rsid w:val="00A00BF9"/>
    <w:rsid w:val="00A014C1"/>
    <w:rsid w:val="00A0156B"/>
    <w:rsid w:val="00A015E2"/>
    <w:rsid w:val="00A019F5"/>
    <w:rsid w:val="00A01FE6"/>
    <w:rsid w:val="00A027FE"/>
    <w:rsid w:val="00A029D9"/>
    <w:rsid w:val="00A030E3"/>
    <w:rsid w:val="00A034FC"/>
    <w:rsid w:val="00A03B4C"/>
    <w:rsid w:val="00A03CBD"/>
    <w:rsid w:val="00A04161"/>
    <w:rsid w:val="00A05791"/>
    <w:rsid w:val="00A05943"/>
    <w:rsid w:val="00A06779"/>
    <w:rsid w:val="00A06E58"/>
    <w:rsid w:val="00A06FD5"/>
    <w:rsid w:val="00A07478"/>
    <w:rsid w:val="00A07713"/>
    <w:rsid w:val="00A07CF0"/>
    <w:rsid w:val="00A07E1C"/>
    <w:rsid w:val="00A10DEE"/>
    <w:rsid w:val="00A10FA6"/>
    <w:rsid w:val="00A1123F"/>
    <w:rsid w:val="00A113E2"/>
    <w:rsid w:val="00A117F3"/>
    <w:rsid w:val="00A1186F"/>
    <w:rsid w:val="00A11E33"/>
    <w:rsid w:val="00A1217A"/>
    <w:rsid w:val="00A123AE"/>
    <w:rsid w:val="00A12700"/>
    <w:rsid w:val="00A129E8"/>
    <w:rsid w:val="00A12DCB"/>
    <w:rsid w:val="00A13183"/>
    <w:rsid w:val="00A134F2"/>
    <w:rsid w:val="00A1361D"/>
    <w:rsid w:val="00A13702"/>
    <w:rsid w:val="00A138EA"/>
    <w:rsid w:val="00A13CA6"/>
    <w:rsid w:val="00A14C48"/>
    <w:rsid w:val="00A14E80"/>
    <w:rsid w:val="00A14F0F"/>
    <w:rsid w:val="00A1507B"/>
    <w:rsid w:val="00A15299"/>
    <w:rsid w:val="00A164B6"/>
    <w:rsid w:val="00A1678D"/>
    <w:rsid w:val="00A167D5"/>
    <w:rsid w:val="00A16A38"/>
    <w:rsid w:val="00A16BE4"/>
    <w:rsid w:val="00A16BE5"/>
    <w:rsid w:val="00A16DCC"/>
    <w:rsid w:val="00A16DE3"/>
    <w:rsid w:val="00A16FB0"/>
    <w:rsid w:val="00A175AA"/>
    <w:rsid w:val="00A176F0"/>
    <w:rsid w:val="00A17783"/>
    <w:rsid w:val="00A17A4E"/>
    <w:rsid w:val="00A17E14"/>
    <w:rsid w:val="00A17E51"/>
    <w:rsid w:val="00A206C3"/>
    <w:rsid w:val="00A2080C"/>
    <w:rsid w:val="00A21314"/>
    <w:rsid w:val="00A21AEB"/>
    <w:rsid w:val="00A21AF1"/>
    <w:rsid w:val="00A21FF4"/>
    <w:rsid w:val="00A229F9"/>
    <w:rsid w:val="00A22AB3"/>
    <w:rsid w:val="00A23933"/>
    <w:rsid w:val="00A23A53"/>
    <w:rsid w:val="00A247DE"/>
    <w:rsid w:val="00A250DD"/>
    <w:rsid w:val="00A251B5"/>
    <w:rsid w:val="00A25339"/>
    <w:rsid w:val="00A25431"/>
    <w:rsid w:val="00A25599"/>
    <w:rsid w:val="00A25C97"/>
    <w:rsid w:val="00A25CEC"/>
    <w:rsid w:val="00A25F48"/>
    <w:rsid w:val="00A262E2"/>
    <w:rsid w:val="00A26455"/>
    <w:rsid w:val="00A26489"/>
    <w:rsid w:val="00A26564"/>
    <w:rsid w:val="00A26866"/>
    <w:rsid w:val="00A26B3A"/>
    <w:rsid w:val="00A273E7"/>
    <w:rsid w:val="00A300D5"/>
    <w:rsid w:val="00A30870"/>
    <w:rsid w:val="00A311FD"/>
    <w:rsid w:val="00A3179F"/>
    <w:rsid w:val="00A31A36"/>
    <w:rsid w:val="00A31F77"/>
    <w:rsid w:val="00A320FC"/>
    <w:rsid w:val="00A324A5"/>
    <w:rsid w:val="00A3286D"/>
    <w:rsid w:val="00A32A07"/>
    <w:rsid w:val="00A32BF5"/>
    <w:rsid w:val="00A33B48"/>
    <w:rsid w:val="00A33E9A"/>
    <w:rsid w:val="00A342FC"/>
    <w:rsid w:val="00A34589"/>
    <w:rsid w:val="00A34783"/>
    <w:rsid w:val="00A34EC3"/>
    <w:rsid w:val="00A35226"/>
    <w:rsid w:val="00A35C42"/>
    <w:rsid w:val="00A35FBF"/>
    <w:rsid w:val="00A36F45"/>
    <w:rsid w:val="00A40094"/>
    <w:rsid w:val="00A40235"/>
    <w:rsid w:val="00A40B03"/>
    <w:rsid w:val="00A40B9A"/>
    <w:rsid w:val="00A40C2B"/>
    <w:rsid w:val="00A41283"/>
    <w:rsid w:val="00A41294"/>
    <w:rsid w:val="00A412B1"/>
    <w:rsid w:val="00A4131E"/>
    <w:rsid w:val="00A41379"/>
    <w:rsid w:val="00A41424"/>
    <w:rsid w:val="00A41614"/>
    <w:rsid w:val="00A416C4"/>
    <w:rsid w:val="00A416CB"/>
    <w:rsid w:val="00A416E8"/>
    <w:rsid w:val="00A41B1C"/>
    <w:rsid w:val="00A41BCB"/>
    <w:rsid w:val="00A41D13"/>
    <w:rsid w:val="00A4218C"/>
    <w:rsid w:val="00A42268"/>
    <w:rsid w:val="00A4242F"/>
    <w:rsid w:val="00A4280F"/>
    <w:rsid w:val="00A4298D"/>
    <w:rsid w:val="00A430F0"/>
    <w:rsid w:val="00A43149"/>
    <w:rsid w:val="00A431DB"/>
    <w:rsid w:val="00A435A6"/>
    <w:rsid w:val="00A438AF"/>
    <w:rsid w:val="00A43BE8"/>
    <w:rsid w:val="00A43DEF"/>
    <w:rsid w:val="00A4407F"/>
    <w:rsid w:val="00A4442D"/>
    <w:rsid w:val="00A44819"/>
    <w:rsid w:val="00A44C69"/>
    <w:rsid w:val="00A44E6C"/>
    <w:rsid w:val="00A44E97"/>
    <w:rsid w:val="00A45073"/>
    <w:rsid w:val="00A45681"/>
    <w:rsid w:val="00A45BA3"/>
    <w:rsid w:val="00A45F60"/>
    <w:rsid w:val="00A460D1"/>
    <w:rsid w:val="00A46893"/>
    <w:rsid w:val="00A46980"/>
    <w:rsid w:val="00A46BBE"/>
    <w:rsid w:val="00A46CFF"/>
    <w:rsid w:val="00A46F60"/>
    <w:rsid w:val="00A46FCB"/>
    <w:rsid w:val="00A47377"/>
    <w:rsid w:val="00A473C1"/>
    <w:rsid w:val="00A47518"/>
    <w:rsid w:val="00A47888"/>
    <w:rsid w:val="00A505CF"/>
    <w:rsid w:val="00A5090A"/>
    <w:rsid w:val="00A50BB6"/>
    <w:rsid w:val="00A50CE7"/>
    <w:rsid w:val="00A51825"/>
    <w:rsid w:val="00A518AA"/>
    <w:rsid w:val="00A519EA"/>
    <w:rsid w:val="00A51C41"/>
    <w:rsid w:val="00A520F0"/>
    <w:rsid w:val="00A5215F"/>
    <w:rsid w:val="00A5282A"/>
    <w:rsid w:val="00A53031"/>
    <w:rsid w:val="00A534B9"/>
    <w:rsid w:val="00A53AB2"/>
    <w:rsid w:val="00A53DFD"/>
    <w:rsid w:val="00A53EF8"/>
    <w:rsid w:val="00A53FC6"/>
    <w:rsid w:val="00A54019"/>
    <w:rsid w:val="00A5407C"/>
    <w:rsid w:val="00A54433"/>
    <w:rsid w:val="00A5460D"/>
    <w:rsid w:val="00A5468B"/>
    <w:rsid w:val="00A546BD"/>
    <w:rsid w:val="00A547D8"/>
    <w:rsid w:val="00A54802"/>
    <w:rsid w:val="00A54DAE"/>
    <w:rsid w:val="00A5505B"/>
    <w:rsid w:val="00A55495"/>
    <w:rsid w:val="00A56AFB"/>
    <w:rsid w:val="00A576E0"/>
    <w:rsid w:val="00A57732"/>
    <w:rsid w:val="00A57992"/>
    <w:rsid w:val="00A57BA5"/>
    <w:rsid w:val="00A60029"/>
    <w:rsid w:val="00A601CC"/>
    <w:rsid w:val="00A6059E"/>
    <w:rsid w:val="00A60703"/>
    <w:rsid w:val="00A60C96"/>
    <w:rsid w:val="00A60CBA"/>
    <w:rsid w:val="00A615C2"/>
    <w:rsid w:val="00A61680"/>
    <w:rsid w:val="00A6189C"/>
    <w:rsid w:val="00A61A51"/>
    <w:rsid w:val="00A61B7A"/>
    <w:rsid w:val="00A61C7B"/>
    <w:rsid w:val="00A62209"/>
    <w:rsid w:val="00A626E7"/>
    <w:rsid w:val="00A62817"/>
    <w:rsid w:val="00A628EF"/>
    <w:rsid w:val="00A62D32"/>
    <w:rsid w:val="00A62EEF"/>
    <w:rsid w:val="00A630DB"/>
    <w:rsid w:val="00A63578"/>
    <w:rsid w:val="00A635C8"/>
    <w:rsid w:val="00A64283"/>
    <w:rsid w:val="00A64758"/>
    <w:rsid w:val="00A65485"/>
    <w:rsid w:val="00A65A39"/>
    <w:rsid w:val="00A666FB"/>
    <w:rsid w:val="00A6691C"/>
    <w:rsid w:val="00A66A15"/>
    <w:rsid w:val="00A66ADA"/>
    <w:rsid w:val="00A67059"/>
    <w:rsid w:val="00A673F1"/>
    <w:rsid w:val="00A67409"/>
    <w:rsid w:val="00A6753B"/>
    <w:rsid w:val="00A675D5"/>
    <w:rsid w:val="00A67670"/>
    <w:rsid w:val="00A6783F"/>
    <w:rsid w:val="00A67AA5"/>
    <w:rsid w:val="00A67B7E"/>
    <w:rsid w:val="00A702E9"/>
    <w:rsid w:val="00A70FE9"/>
    <w:rsid w:val="00A71068"/>
    <w:rsid w:val="00A718A7"/>
    <w:rsid w:val="00A721D6"/>
    <w:rsid w:val="00A728F0"/>
    <w:rsid w:val="00A7320C"/>
    <w:rsid w:val="00A734E3"/>
    <w:rsid w:val="00A73625"/>
    <w:rsid w:val="00A73A0C"/>
    <w:rsid w:val="00A73E06"/>
    <w:rsid w:val="00A73E9D"/>
    <w:rsid w:val="00A743D8"/>
    <w:rsid w:val="00A7455C"/>
    <w:rsid w:val="00A74729"/>
    <w:rsid w:val="00A748DD"/>
    <w:rsid w:val="00A74CA1"/>
    <w:rsid w:val="00A74FE0"/>
    <w:rsid w:val="00A751B0"/>
    <w:rsid w:val="00A7555F"/>
    <w:rsid w:val="00A75A34"/>
    <w:rsid w:val="00A76218"/>
    <w:rsid w:val="00A7626A"/>
    <w:rsid w:val="00A76339"/>
    <w:rsid w:val="00A76531"/>
    <w:rsid w:val="00A772B3"/>
    <w:rsid w:val="00A774A2"/>
    <w:rsid w:val="00A77E98"/>
    <w:rsid w:val="00A802E8"/>
    <w:rsid w:val="00A808BC"/>
    <w:rsid w:val="00A80CBD"/>
    <w:rsid w:val="00A8103F"/>
    <w:rsid w:val="00A816D5"/>
    <w:rsid w:val="00A81BDC"/>
    <w:rsid w:val="00A8201A"/>
    <w:rsid w:val="00A823FB"/>
    <w:rsid w:val="00A825F5"/>
    <w:rsid w:val="00A836E4"/>
    <w:rsid w:val="00A83A90"/>
    <w:rsid w:val="00A842FA"/>
    <w:rsid w:val="00A8477C"/>
    <w:rsid w:val="00A849ED"/>
    <w:rsid w:val="00A84BF5"/>
    <w:rsid w:val="00A84DC8"/>
    <w:rsid w:val="00A8553D"/>
    <w:rsid w:val="00A855C3"/>
    <w:rsid w:val="00A859CD"/>
    <w:rsid w:val="00A86491"/>
    <w:rsid w:val="00A867FA"/>
    <w:rsid w:val="00A87043"/>
    <w:rsid w:val="00A87282"/>
    <w:rsid w:val="00A8751D"/>
    <w:rsid w:val="00A87AC9"/>
    <w:rsid w:val="00A87BF4"/>
    <w:rsid w:val="00A87CAD"/>
    <w:rsid w:val="00A87E13"/>
    <w:rsid w:val="00A87E17"/>
    <w:rsid w:val="00A900AC"/>
    <w:rsid w:val="00A90141"/>
    <w:rsid w:val="00A90352"/>
    <w:rsid w:val="00A903D4"/>
    <w:rsid w:val="00A91016"/>
    <w:rsid w:val="00A91562"/>
    <w:rsid w:val="00A91CCD"/>
    <w:rsid w:val="00A91D2E"/>
    <w:rsid w:val="00A91DA7"/>
    <w:rsid w:val="00A920E3"/>
    <w:rsid w:val="00A92480"/>
    <w:rsid w:val="00A92701"/>
    <w:rsid w:val="00A92833"/>
    <w:rsid w:val="00A9296A"/>
    <w:rsid w:val="00A92B70"/>
    <w:rsid w:val="00A92F8F"/>
    <w:rsid w:val="00A9321E"/>
    <w:rsid w:val="00A93C1E"/>
    <w:rsid w:val="00A93DC0"/>
    <w:rsid w:val="00A93E39"/>
    <w:rsid w:val="00A93F35"/>
    <w:rsid w:val="00A942C9"/>
    <w:rsid w:val="00A94363"/>
    <w:rsid w:val="00A943DE"/>
    <w:rsid w:val="00A9458B"/>
    <w:rsid w:val="00A950B8"/>
    <w:rsid w:val="00A95866"/>
    <w:rsid w:val="00A9619A"/>
    <w:rsid w:val="00A96286"/>
    <w:rsid w:val="00A9657E"/>
    <w:rsid w:val="00A966AA"/>
    <w:rsid w:val="00A969DF"/>
    <w:rsid w:val="00A969F8"/>
    <w:rsid w:val="00A96ACF"/>
    <w:rsid w:val="00A96D28"/>
    <w:rsid w:val="00A97124"/>
    <w:rsid w:val="00A97308"/>
    <w:rsid w:val="00A9731E"/>
    <w:rsid w:val="00A97788"/>
    <w:rsid w:val="00A97806"/>
    <w:rsid w:val="00A979A8"/>
    <w:rsid w:val="00A97A97"/>
    <w:rsid w:val="00A97F56"/>
    <w:rsid w:val="00A97F57"/>
    <w:rsid w:val="00AA01C0"/>
    <w:rsid w:val="00AA0292"/>
    <w:rsid w:val="00AA06AB"/>
    <w:rsid w:val="00AA0D88"/>
    <w:rsid w:val="00AA0D9E"/>
    <w:rsid w:val="00AA1D89"/>
    <w:rsid w:val="00AA1E6B"/>
    <w:rsid w:val="00AA22F3"/>
    <w:rsid w:val="00AA26DB"/>
    <w:rsid w:val="00AA2AFE"/>
    <w:rsid w:val="00AA2B38"/>
    <w:rsid w:val="00AA2BEC"/>
    <w:rsid w:val="00AA2E57"/>
    <w:rsid w:val="00AA3706"/>
    <w:rsid w:val="00AA3A6F"/>
    <w:rsid w:val="00AA3B33"/>
    <w:rsid w:val="00AA3D76"/>
    <w:rsid w:val="00AA4887"/>
    <w:rsid w:val="00AA51E3"/>
    <w:rsid w:val="00AA5265"/>
    <w:rsid w:val="00AA5916"/>
    <w:rsid w:val="00AA5D72"/>
    <w:rsid w:val="00AA5E01"/>
    <w:rsid w:val="00AA5E77"/>
    <w:rsid w:val="00AA60FB"/>
    <w:rsid w:val="00AA6460"/>
    <w:rsid w:val="00AA64E9"/>
    <w:rsid w:val="00AA6DAC"/>
    <w:rsid w:val="00AA6FCF"/>
    <w:rsid w:val="00AA7151"/>
    <w:rsid w:val="00AA72C1"/>
    <w:rsid w:val="00AA73F6"/>
    <w:rsid w:val="00AA753A"/>
    <w:rsid w:val="00AA7A91"/>
    <w:rsid w:val="00AB001C"/>
    <w:rsid w:val="00AB0C80"/>
    <w:rsid w:val="00AB0D7E"/>
    <w:rsid w:val="00AB0F13"/>
    <w:rsid w:val="00AB1410"/>
    <w:rsid w:val="00AB1D4C"/>
    <w:rsid w:val="00AB1DCD"/>
    <w:rsid w:val="00AB20FE"/>
    <w:rsid w:val="00AB2158"/>
    <w:rsid w:val="00AB238C"/>
    <w:rsid w:val="00AB23C1"/>
    <w:rsid w:val="00AB26D3"/>
    <w:rsid w:val="00AB29D2"/>
    <w:rsid w:val="00AB3507"/>
    <w:rsid w:val="00AB371E"/>
    <w:rsid w:val="00AB3832"/>
    <w:rsid w:val="00AB3DB8"/>
    <w:rsid w:val="00AB466D"/>
    <w:rsid w:val="00AB4957"/>
    <w:rsid w:val="00AB49CC"/>
    <w:rsid w:val="00AB570A"/>
    <w:rsid w:val="00AB5964"/>
    <w:rsid w:val="00AB5EFD"/>
    <w:rsid w:val="00AB61EE"/>
    <w:rsid w:val="00AB6308"/>
    <w:rsid w:val="00AB6545"/>
    <w:rsid w:val="00AB693F"/>
    <w:rsid w:val="00AB6D3E"/>
    <w:rsid w:val="00AB7AB9"/>
    <w:rsid w:val="00AB7C13"/>
    <w:rsid w:val="00AB7ED1"/>
    <w:rsid w:val="00AC00A4"/>
    <w:rsid w:val="00AC018C"/>
    <w:rsid w:val="00AC036C"/>
    <w:rsid w:val="00AC0727"/>
    <w:rsid w:val="00AC0D5D"/>
    <w:rsid w:val="00AC11C5"/>
    <w:rsid w:val="00AC12D7"/>
    <w:rsid w:val="00AC19CC"/>
    <w:rsid w:val="00AC1AA5"/>
    <w:rsid w:val="00AC1BCA"/>
    <w:rsid w:val="00AC1C85"/>
    <w:rsid w:val="00AC23B4"/>
    <w:rsid w:val="00AC2668"/>
    <w:rsid w:val="00AC30D3"/>
    <w:rsid w:val="00AC33A9"/>
    <w:rsid w:val="00AC3547"/>
    <w:rsid w:val="00AC355A"/>
    <w:rsid w:val="00AC356D"/>
    <w:rsid w:val="00AC3A07"/>
    <w:rsid w:val="00AC3E48"/>
    <w:rsid w:val="00AC3FD0"/>
    <w:rsid w:val="00AC409B"/>
    <w:rsid w:val="00AC4968"/>
    <w:rsid w:val="00AC4D9C"/>
    <w:rsid w:val="00AC501F"/>
    <w:rsid w:val="00AC5735"/>
    <w:rsid w:val="00AC5AA7"/>
    <w:rsid w:val="00AC5B9D"/>
    <w:rsid w:val="00AC60A9"/>
    <w:rsid w:val="00AC6423"/>
    <w:rsid w:val="00AC663E"/>
    <w:rsid w:val="00AC69E8"/>
    <w:rsid w:val="00AC6A98"/>
    <w:rsid w:val="00AC6D94"/>
    <w:rsid w:val="00AC745F"/>
    <w:rsid w:val="00AC7698"/>
    <w:rsid w:val="00AC7838"/>
    <w:rsid w:val="00AC7B31"/>
    <w:rsid w:val="00AD01BE"/>
    <w:rsid w:val="00AD0292"/>
    <w:rsid w:val="00AD034C"/>
    <w:rsid w:val="00AD0A2F"/>
    <w:rsid w:val="00AD0B2B"/>
    <w:rsid w:val="00AD0DCD"/>
    <w:rsid w:val="00AD125A"/>
    <w:rsid w:val="00AD1637"/>
    <w:rsid w:val="00AD1ACA"/>
    <w:rsid w:val="00AD21D8"/>
    <w:rsid w:val="00AD259F"/>
    <w:rsid w:val="00AD2CDF"/>
    <w:rsid w:val="00AD2E49"/>
    <w:rsid w:val="00AD2EE5"/>
    <w:rsid w:val="00AD329F"/>
    <w:rsid w:val="00AD3814"/>
    <w:rsid w:val="00AD4068"/>
    <w:rsid w:val="00AD42C6"/>
    <w:rsid w:val="00AD4456"/>
    <w:rsid w:val="00AD44A4"/>
    <w:rsid w:val="00AD458C"/>
    <w:rsid w:val="00AD47E1"/>
    <w:rsid w:val="00AD487F"/>
    <w:rsid w:val="00AD4DE3"/>
    <w:rsid w:val="00AD4E71"/>
    <w:rsid w:val="00AD5745"/>
    <w:rsid w:val="00AD58D5"/>
    <w:rsid w:val="00AD5911"/>
    <w:rsid w:val="00AD5E56"/>
    <w:rsid w:val="00AD5FE8"/>
    <w:rsid w:val="00AD6475"/>
    <w:rsid w:val="00AD6886"/>
    <w:rsid w:val="00AD6902"/>
    <w:rsid w:val="00AD6921"/>
    <w:rsid w:val="00AD6A35"/>
    <w:rsid w:val="00AD7479"/>
    <w:rsid w:val="00AD752D"/>
    <w:rsid w:val="00AD769E"/>
    <w:rsid w:val="00AD76C0"/>
    <w:rsid w:val="00AD7B6C"/>
    <w:rsid w:val="00AD7C94"/>
    <w:rsid w:val="00AD7DB3"/>
    <w:rsid w:val="00AD7EAF"/>
    <w:rsid w:val="00AE072E"/>
    <w:rsid w:val="00AE0900"/>
    <w:rsid w:val="00AE0AC0"/>
    <w:rsid w:val="00AE1202"/>
    <w:rsid w:val="00AE160B"/>
    <w:rsid w:val="00AE1735"/>
    <w:rsid w:val="00AE188E"/>
    <w:rsid w:val="00AE197E"/>
    <w:rsid w:val="00AE19C7"/>
    <w:rsid w:val="00AE26D8"/>
    <w:rsid w:val="00AE270D"/>
    <w:rsid w:val="00AE2E5D"/>
    <w:rsid w:val="00AE2F87"/>
    <w:rsid w:val="00AE3170"/>
    <w:rsid w:val="00AE319B"/>
    <w:rsid w:val="00AE38A2"/>
    <w:rsid w:val="00AE39A7"/>
    <w:rsid w:val="00AE3A43"/>
    <w:rsid w:val="00AE3F4D"/>
    <w:rsid w:val="00AE437A"/>
    <w:rsid w:val="00AE4431"/>
    <w:rsid w:val="00AE4AB0"/>
    <w:rsid w:val="00AE53F6"/>
    <w:rsid w:val="00AE5E92"/>
    <w:rsid w:val="00AE6024"/>
    <w:rsid w:val="00AE6520"/>
    <w:rsid w:val="00AE6CEB"/>
    <w:rsid w:val="00AE7008"/>
    <w:rsid w:val="00AF0254"/>
    <w:rsid w:val="00AF05A9"/>
    <w:rsid w:val="00AF07E7"/>
    <w:rsid w:val="00AF09AD"/>
    <w:rsid w:val="00AF0C71"/>
    <w:rsid w:val="00AF0D2D"/>
    <w:rsid w:val="00AF13F7"/>
    <w:rsid w:val="00AF143C"/>
    <w:rsid w:val="00AF1461"/>
    <w:rsid w:val="00AF1616"/>
    <w:rsid w:val="00AF1F16"/>
    <w:rsid w:val="00AF1F9C"/>
    <w:rsid w:val="00AF224C"/>
    <w:rsid w:val="00AF22D3"/>
    <w:rsid w:val="00AF2616"/>
    <w:rsid w:val="00AF26E0"/>
    <w:rsid w:val="00AF278F"/>
    <w:rsid w:val="00AF2B56"/>
    <w:rsid w:val="00AF2BBE"/>
    <w:rsid w:val="00AF2D26"/>
    <w:rsid w:val="00AF32B7"/>
    <w:rsid w:val="00AF34A1"/>
    <w:rsid w:val="00AF3557"/>
    <w:rsid w:val="00AF3742"/>
    <w:rsid w:val="00AF3815"/>
    <w:rsid w:val="00AF3A34"/>
    <w:rsid w:val="00AF3F16"/>
    <w:rsid w:val="00AF424F"/>
    <w:rsid w:val="00AF4D15"/>
    <w:rsid w:val="00AF4DC4"/>
    <w:rsid w:val="00AF5305"/>
    <w:rsid w:val="00AF53E9"/>
    <w:rsid w:val="00AF552E"/>
    <w:rsid w:val="00AF55BD"/>
    <w:rsid w:val="00AF5B98"/>
    <w:rsid w:val="00AF5C9F"/>
    <w:rsid w:val="00AF5CE9"/>
    <w:rsid w:val="00AF605E"/>
    <w:rsid w:val="00AF6397"/>
    <w:rsid w:val="00AF6E7D"/>
    <w:rsid w:val="00AF7196"/>
    <w:rsid w:val="00B00226"/>
    <w:rsid w:val="00B00A13"/>
    <w:rsid w:val="00B0104B"/>
    <w:rsid w:val="00B013A6"/>
    <w:rsid w:val="00B01483"/>
    <w:rsid w:val="00B021C4"/>
    <w:rsid w:val="00B02480"/>
    <w:rsid w:val="00B0276F"/>
    <w:rsid w:val="00B02AC0"/>
    <w:rsid w:val="00B02B3C"/>
    <w:rsid w:val="00B02BB0"/>
    <w:rsid w:val="00B02C6D"/>
    <w:rsid w:val="00B02CB1"/>
    <w:rsid w:val="00B03411"/>
    <w:rsid w:val="00B036C8"/>
    <w:rsid w:val="00B03763"/>
    <w:rsid w:val="00B0378D"/>
    <w:rsid w:val="00B039A7"/>
    <w:rsid w:val="00B04051"/>
    <w:rsid w:val="00B0459E"/>
    <w:rsid w:val="00B04CAF"/>
    <w:rsid w:val="00B04D6F"/>
    <w:rsid w:val="00B05079"/>
    <w:rsid w:val="00B058E4"/>
    <w:rsid w:val="00B063D9"/>
    <w:rsid w:val="00B064EA"/>
    <w:rsid w:val="00B065EB"/>
    <w:rsid w:val="00B06A82"/>
    <w:rsid w:val="00B072AF"/>
    <w:rsid w:val="00B077B6"/>
    <w:rsid w:val="00B078BF"/>
    <w:rsid w:val="00B07AD1"/>
    <w:rsid w:val="00B07ECE"/>
    <w:rsid w:val="00B100FD"/>
    <w:rsid w:val="00B1011A"/>
    <w:rsid w:val="00B10F1F"/>
    <w:rsid w:val="00B11075"/>
    <w:rsid w:val="00B1110E"/>
    <w:rsid w:val="00B11172"/>
    <w:rsid w:val="00B11865"/>
    <w:rsid w:val="00B11F2B"/>
    <w:rsid w:val="00B12313"/>
    <w:rsid w:val="00B1247A"/>
    <w:rsid w:val="00B127E3"/>
    <w:rsid w:val="00B12802"/>
    <w:rsid w:val="00B12899"/>
    <w:rsid w:val="00B12EFE"/>
    <w:rsid w:val="00B1336B"/>
    <w:rsid w:val="00B133EE"/>
    <w:rsid w:val="00B13439"/>
    <w:rsid w:val="00B13691"/>
    <w:rsid w:val="00B1376D"/>
    <w:rsid w:val="00B13972"/>
    <w:rsid w:val="00B139AD"/>
    <w:rsid w:val="00B13A34"/>
    <w:rsid w:val="00B13B53"/>
    <w:rsid w:val="00B13DF4"/>
    <w:rsid w:val="00B14008"/>
    <w:rsid w:val="00B14846"/>
    <w:rsid w:val="00B14BBD"/>
    <w:rsid w:val="00B15379"/>
    <w:rsid w:val="00B1575F"/>
    <w:rsid w:val="00B15D08"/>
    <w:rsid w:val="00B16475"/>
    <w:rsid w:val="00B1651A"/>
    <w:rsid w:val="00B165FA"/>
    <w:rsid w:val="00B16913"/>
    <w:rsid w:val="00B16B08"/>
    <w:rsid w:val="00B16DF2"/>
    <w:rsid w:val="00B16FD4"/>
    <w:rsid w:val="00B17793"/>
    <w:rsid w:val="00B17B35"/>
    <w:rsid w:val="00B17D38"/>
    <w:rsid w:val="00B20193"/>
    <w:rsid w:val="00B2098C"/>
    <w:rsid w:val="00B20CC3"/>
    <w:rsid w:val="00B20D90"/>
    <w:rsid w:val="00B2143F"/>
    <w:rsid w:val="00B22370"/>
    <w:rsid w:val="00B22AB0"/>
    <w:rsid w:val="00B22F3B"/>
    <w:rsid w:val="00B23037"/>
    <w:rsid w:val="00B230C8"/>
    <w:rsid w:val="00B23917"/>
    <w:rsid w:val="00B23EE2"/>
    <w:rsid w:val="00B23FA6"/>
    <w:rsid w:val="00B24001"/>
    <w:rsid w:val="00B24132"/>
    <w:rsid w:val="00B24779"/>
    <w:rsid w:val="00B24903"/>
    <w:rsid w:val="00B249FF"/>
    <w:rsid w:val="00B25041"/>
    <w:rsid w:val="00B25239"/>
    <w:rsid w:val="00B25372"/>
    <w:rsid w:val="00B2540D"/>
    <w:rsid w:val="00B2582B"/>
    <w:rsid w:val="00B25AC7"/>
    <w:rsid w:val="00B25E5A"/>
    <w:rsid w:val="00B25EBA"/>
    <w:rsid w:val="00B26394"/>
    <w:rsid w:val="00B265C0"/>
    <w:rsid w:val="00B2670F"/>
    <w:rsid w:val="00B267D6"/>
    <w:rsid w:val="00B268DE"/>
    <w:rsid w:val="00B2698D"/>
    <w:rsid w:val="00B26F67"/>
    <w:rsid w:val="00B26FB7"/>
    <w:rsid w:val="00B27A39"/>
    <w:rsid w:val="00B27C79"/>
    <w:rsid w:val="00B30372"/>
    <w:rsid w:val="00B30F45"/>
    <w:rsid w:val="00B31479"/>
    <w:rsid w:val="00B31945"/>
    <w:rsid w:val="00B31F70"/>
    <w:rsid w:val="00B31FA4"/>
    <w:rsid w:val="00B320FF"/>
    <w:rsid w:val="00B32787"/>
    <w:rsid w:val="00B327D6"/>
    <w:rsid w:val="00B331A3"/>
    <w:rsid w:val="00B336D8"/>
    <w:rsid w:val="00B33780"/>
    <w:rsid w:val="00B33CC5"/>
    <w:rsid w:val="00B33D11"/>
    <w:rsid w:val="00B341FA"/>
    <w:rsid w:val="00B343DC"/>
    <w:rsid w:val="00B3443F"/>
    <w:rsid w:val="00B358D5"/>
    <w:rsid w:val="00B358DB"/>
    <w:rsid w:val="00B35BA5"/>
    <w:rsid w:val="00B35E33"/>
    <w:rsid w:val="00B364DD"/>
    <w:rsid w:val="00B368B9"/>
    <w:rsid w:val="00B36947"/>
    <w:rsid w:val="00B36D90"/>
    <w:rsid w:val="00B36E98"/>
    <w:rsid w:val="00B37278"/>
    <w:rsid w:val="00B37671"/>
    <w:rsid w:val="00B37EAC"/>
    <w:rsid w:val="00B401E1"/>
    <w:rsid w:val="00B402D6"/>
    <w:rsid w:val="00B406A6"/>
    <w:rsid w:val="00B407F8"/>
    <w:rsid w:val="00B40E4F"/>
    <w:rsid w:val="00B41985"/>
    <w:rsid w:val="00B41A01"/>
    <w:rsid w:val="00B41F8C"/>
    <w:rsid w:val="00B42010"/>
    <w:rsid w:val="00B42F21"/>
    <w:rsid w:val="00B42F6D"/>
    <w:rsid w:val="00B4332E"/>
    <w:rsid w:val="00B437A6"/>
    <w:rsid w:val="00B439AA"/>
    <w:rsid w:val="00B43A49"/>
    <w:rsid w:val="00B43F3C"/>
    <w:rsid w:val="00B43FA2"/>
    <w:rsid w:val="00B44509"/>
    <w:rsid w:val="00B45642"/>
    <w:rsid w:val="00B4570E"/>
    <w:rsid w:val="00B45BE8"/>
    <w:rsid w:val="00B463C1"/>
    <w:rsid w:val="00B4665F"/>
    <w:rsid w:val="00B4667A"/>
    <w:rsid w:val="00B46EA9"/>
    <w:rsid w:val="00B477B3"/>
    <w:rsid w:val="00B47990"/>
    <w:rsid w:val="00B47AEE"/>
    <w:rsid w:val="00B47C12"/>
    <w:rsid w:val="00B5060E"/>
    <w:rsid w:val="00B50630"/>
    <w:rsid w:val="00B50B72"/>
    <w:rsid w:val="00B50B96"/>
    <w:rsid w:val="00B50D65"/>
    <w:rsid w:val="00B5112B"/>
    <w:rsid w:val="00B511B2"/>
    <w:rsid w:val="00B5130C"/>
    <w:rsid w:val="00B513FF"/>
    <w:rsid w:val="00B51607"/>
    <w:rsid w:val="00B51B56"/>
    <w:rsid w:val="00B528BF"/>
    <w:rsid w:val="00B529E8"/>
    <w:rsid w:val="00B52A77"/>
    <w:rsid w:val="00B531F4"/>
    <w:rsid w:val="00B53292"/>
    <w:rsid w:val="00B53622"/>
    <w:rsid w:val="00B53637"/>
    <w:rsid w:val="00B5373A"/>
    <w:rsid w:val="00B53853"/>
    <w:rsid w:val="00B53FBF"/>
    <w:rsid w:val="00B545C1"/>
    <w:rsid w:val="00B550F6"/>
    <w:rsid w:val="00B55137"/>
    <w:rsid w:val="00B55675"/>
    <w:rsid w:val="00B55886"/>
    <w:rsid w:val="00B55C0D"/>
    <w:rsid w:val="00B56FF2"/>
    <w:rsid w:val="00B571C2"/>
    <w:rsid w:val="00B57375"/>
    <w:rsid w:val="00B57B3A"/>
    <w:rsid w:val="00B57BBA"/>
    <w:rsid w:val="00B6004F"/>
    <w:rsid w:val="00B6069F"/>
    <w:rsid w:val="00B607F4"/>
    <w:rsid w:val="00B60A66"/>
    <w:rsid w:val="00B610EE"/>
    <w:rsid w:val="00B61C24"/>
    <w:rsid w:val="00B61FDA"/>
    <w:rsid w:val="00B622D9"/>
    <w:rsid w:val="00B6273A"/>
    <w:rsid w:val="00B62D0D"/>
    <w:rsid w:val="00B63042"/>
    <w:rsid w:val="00B6321A"/>
    <w:rsid w:val="00B632F2"/>
    <w:rsid w:val="00B6334D"/>
    <w:rsid w:val="00B63409"/>
    <w:rsid w:val="00B639C1"/>
    <w:rsid w:val="00B63C02"/>
    <w:rsid w:val="00B6429B"/>
    <w:rsid w:val="00B642AE"/>
    <w:rsid w:val="00B645DB"/>
    <w:rsid w:val="00B647E9"/>
    <w:rsid w:val="00B65567"/>
    <w:rsid w:val="00B65681"/>
    <w:rsid w:val="00B65F16"/>
    <w:rsid w:val="00B66604"/>
    <w:rsid w:val="00B666C7"/>
    <w:rsid w:val="00B6696F"/>
    <w:rsid w:val="00B66FA8"/>
    <w:rsid w:val="00B67C21"/>
    <w:rsid w:val="00B67C51"/>
    <w:rsid w:val="00B70EBD"/>
    <w:rsid w:val="00B712A2"/>
    <w:rsid w:val="00B718A3"/>
    <w:rsid w:val="00B71A9B"/>
    <w:rsid w:val="00B71BF5"/>
    <w:rsid w:val="00B7260E"/>
    <w:rsid w:val="00B72B6B"/>
    <w:rsid w:val="00B72F0A"/>
    <w:rsid w:val="00B72F88"/>
    <w:rsid w:val="00B736F9"/>
    <w:rsid w:val="00B73909"/>
    <w:rsid w:val="00B73ACC"/>
    <w:rsid w:val="00B73F9C"/>
    <w:rsid w:val="00B744EB"/>
    <w:rsid w:val="00B74702"/>
    <w:rsid w:val="00B749E0"/>
    <w:rsid w:val="00B74C79"/>
    <w:rsid w:val="00B74C7F"/>
    <w:rsid w:val="00B74FD6"/>
    <w:rsid w:val="00B7514F"/>
    <w:rsid w:val="00B7517F"/>
    <w:rsid w:val="00B75761"/>
    <w:rsid w:val="00B75882"/>
    <w:rsid w:val="00B75CD1"/>
    <w:rsid w:val="00B75E63"/>
    <w:rsid w:val="00B7600F"/>
    <w:rsid w:val="00B760C1"/>
    <w:rsid w:val="00B76232"/>
    <w:rsid w:val="00B7629E"/>
    <w:rsid w:val="00B76936"/>
    <w:rsid w:val="00B76EB9"/>
    <w:rsid w:val="00B77854"/>
    <w:rsid w:val="00B77992"/>
    <w:rsid w:val="00B77D18"/>
    <w:rsid w:val="00B77FCE"/>
    <w:rsid w:val="00B805DB"/>
    <w:rsid w:val="00B80C5C"/>
    <w:rsid w:val="00B811D3"/>
    <w:rsid w:val="00B81324"/>
    <w:rsid w:val="00B815E0"/>
    <w:rsid w:val="00B81B0F"/>
    <w:rsid w:val="00B81D91"/>
    <w:rsid w:val="00B81E4D"/>
    <w:rsid w:val="00B82107"/>
    <w:rsid w:val="00B82110"/>
    <w:rsid w:val="00B82261"/>
    <w:rsid w:val="00B8260C"/>
    <w:rsid w:val="00B8275D"/>
    <w:rsid w:val="00B82A70"/>
    <w:rsid w:val="00B82D3C"/>
    <w:rsid w:val="00B83506"/>
    <w:rsid w:val="00B83CE9"/>
    <w:rsid w:val="00B84203"/>
    <w:rsid w:val="00B84207"/>
    <w:rsid w:val="00B844E2"/>
    <w:rsid w:val="00B84A57"/>
    <w:rsid w:val="00B84C3B"/>
    <w:rsid w:val="00B85158"/>
    <w:rsid w:val="00B85A5D"/>
    <w:rsid w:val="00B86B58"/>
    <w:rsid w:val="00B86D0A"/>
    <w:rsid w:val="00B873B1"/>
    <w:rsid w:val="00B8764B"/>
    <w:rsid w:val="00B8786D"/>
    <w:rsid w:val="00B87AF8"/>
    <w:rsid w:val="00B87B84"/>
    <w:rsid w:val="00B87D2F"/>
    <w:rsid w:val="00B90398"/>
    <w:rsid w:val="00B904E0"/>
    <w:rsid w:val="00B907CE"/>
    <w:rsid w:val="00B90B55"/>
    <w:rsid w:val="00B90D8E"/>
    <w:rsid w:val="00B9182A"/>
    <w:rsid w:val="00B91D8F"/>
    <w:rsid w:val="00B92B12"/>
    <w:rsid w:val="00B92F6A"/>
    <w:rsid w:val="00B9328A"/>
    <w:rsid w:val="00B93BF5"/>
    <w:rsid w:val="00B93EF5"/>
    <w:rsid w:val="00B93FF0"/>
    <w:rsid w:val="00B94720"/>
    <w:rsid w:val="00B94B0E"/>
    <w:rsid w:val="00B94B47"/>
    <w:rsid w:val="00B95592"/>
    <w:rsid w:val="00B95824"/>
    <w:rsid w:val="00B95ABC"/>
    <w:rsid w:val="00B95E1E"/>
    <w:rsid w:val="00B963EF"/>
    <w:rsid w:val="00B96440"/>
    <w:rsid w:val="00B96518"/>
    <w:rsid w:val="00B96C33"/>
    <w:rsid w:val="00B96EBE"/>
    <w:rsid w:val="00B97138"/>
    <w:rsid w:val="00B97709"/>
    <w:rsid w:val="00B97AFB"/>
    <w:rsid w:val="00BA002A"/>
    <w:rsid w:val="00BA0080"/>
    <w:rsid w:val="00BA01A4"/>
    <w:rsid w:val="00BA04F4"/>
    <w:rsid w:val="00BA116B"/>
    <w:rsid w:val="00BA13B3"/>
    <w:rsid w:val="00BA16BB"/>
    <w:rsid w:val="00BA182D"/>
    <w:rsid w:val="00BA1DC2"/>
    <w:rsid w:val="00BA229F"/>
    <w:rsid w:val="00BA23A1"/>
    <w:rsid w:val="00BA24F8"/>
    <w:rsid w:val="00BA2F6F"/>
    <w:rsid w:val="00BA324F"/>
    <w:rsid w:val="00BA3348"/>
    <w:rsid w:val="00BA3749"/>
    <w:rsid w:val="00BA38E3"/>
    <w:rsid w:val="00BA3EF9"/>
    <w:rsid w:val="00BA4603"/>
    <w:rsid w:val="00BA4999"/>
    <w:rsid w:val="00BA4C0F"/>
    <w:rsid w:val="00BA4CB8"/>
    <w:rsid w:val="00BA4FC5"/>
    <w:rsid w:val="00BA503C"/>
    <w:rsid w:val="00BA57D3"/>
    <w:rsid w:val="00BA5929"/>
    <w:rsid w:val="00BA65F9"/>
    <w:rsid w:val="00BA6D73"/>
    <w:rsid w:val="00BA6D86"/>
    <w:rsid w:val="00BA6E16"/>
    <w:rsid w:val="00BA7235"/>
    <w:rsid w:val="00BB01AA"/>
    <w:rsid w:val="00BB08C6"/>
    <w:rsid w:val="00BB125A"/>
    <w:rsid w:val="00BB14E3"/>
    <w:rsid w:val="00BB16CF"/>
    <w:rsid w:val="00BB1CF6"/>
    <w:rsid w:val="00BB1E5B"/>
    <w:rsid w:val="00BB2EAA"/>
    <w:rsid w:val="00BB37EF"/>
    <w:rsid w:val="00BB3A7D"/>
    <w:rsid w:val="00BB4196"/>
    <w:rsid w:val="00BB43EA"/>
    <w:rsid w:val="00BB4473"/>
    <w:rsid w:val="00BB452C"/>
    <w:rsid w:val="00BB4AE8"/>
    <w:rsid w:val="00BB4C49"/>
    <w:rsid w:val="00BB4D3C"/>
    <w:rsid w:val="00BB52E1"/>
    <w:rsid w:val="00BB570D"/>
    <w:rsid w:val="00BB5A16"/>
    <w:rsid w:val="00BB5F46"/>
    <w:rsid w:val="00BB6100"/>
    <w:rsid w:val="00BB62CB"/>
    <w:rsid w:val="00BB6837"/>
    <w:rsid w:val="00BB6A02"/>
    <w:rsid w:val="00BB6C9C"/>
    <w:rsid w:val="00BB700E"/>
    <w:rsid w:val="00BB73E0"/>
    <w:rsid w:val="00BB743A"/>
    <w:rsid w:val="00BB7578"/>
    <w:rsid w:val="00BB7986"/>
    <w:rsid w:val="00BB7BFB"/>
    <w:rsid w:val="00BB7CBA"/>
    <w:rsid w:val="00BC04E0"/>
    <w:rsid w:val="00BC0735"/>
    <w:rsid w:val="00BC0881"/>
    <w:rsid w:val="00BC1CD7"/>
    <w:rsid w:val="00BC2341"/>
    <w:rsid w:val="00BC258D"/>
    <w:rsid w:val="00BC29E0"/>
    <w:rsid w:val="00BC36A2"/>
    <w:rsid w:val="00BC36C7"/>
    <w:rsid w:val="00BC3980"/>
    <w:rsid w:val="00BC39FB"/>
    <w:rsid w:val="00BC405A"/>
    <w:rsid w:val="00BC4D50"/>
    <w:rsid w:val="00BC4EDE"/>
    <w:rsid w:val="00BC5AE8"/>
    <w:rsid w:val="00BC5FDC"/>
    <w:rsid w:val="00BC6317"/>
    <w:rsid w:val="00BC6534"/>
    <w:rsid w:val="00BC68E3"/>
    <w:rsid w:val="00BC6A2D"/>
    <w:rsid w:val="00BC72EA"/>
    <w:rsid w:val="00BC773A"/>
    <w:rsid w:val="00BC774F"/>
    <w:rsid w:val="00BC7DDB"/>
    <w:rsid w:val="00BD010B"/>
    <w:rsid w:val="00BD05AA"/>
    <w:rsid w:val="00BD1206"/>
    <w:rsid w:val="00BD130C"/>
    <w:rsid w:val="00BD1558"/>
    <w:rsid w:val="00BD1620"/>
    <w:rsid w:val="00BD18BE"/>
    <w:rsid w:val="00BD18C4"/>
    <w:rsid w:val="00BD1A02"/>
    <w:rsid w:val="00BD2659"/>
    <w:rsid w:val="00BD30F3"/>
    <w:rsid w:val="00BD3617"/>
    <w:rsid w:val="00BD372E"/>
    <w:rsid w:val="00BD3BCF"/>
    <w:rsid w:val="00BD47D3"/>
    <w:rsid w:val="00BD47DA"/>
    <w:rsid w:val="00BD529E"/>
    <w:rsid w:val="00BD5952"/>
    <w:rsid w:val="00BD5C03"/>
    <w:rsid w:val="00BD61B0"/>
    <w:rsid w:val="00BD698C"/>
    <w:rsid w:val="00BD713E"/>
    <w:rsid w:val="00BD73CC"/>
    <w:rsid w:val="00BD7411"/>
    <w:rsid w:val="00BD783E"/>
    <w:rsid w:val="00BD7985"/>
    <w:rsid w:val="00BD79C1"/>
    <w:rsid w:val="00BE0688"/>
    <w:rsid w:val="00BE07E1"/>
    <w:rsid w:val="00BE0B55"/>
    <w:rsid w:val="00BE0BAD"/>
    <w:rsid w:val="00BE0D2F"/>
    <w:rsid w:val="00BE10FF"/>
    <w:rsid w:val="00BE149A"/>
    <w:rsid w:val="00BE14A0"/>
    <w:rsid w:val="00BE1666"/>
    <w:rsid w:val="00BE1844"/>
    <w:rsid w:val="00BE1F51"/>
    <w:rsid w:val="00BE26AC"/>
    <w:rsid w:val="00BE2DBB"/>
    <w:rsid w:val="00BE3233"/>
    <w:rsid w:val="00BE358B"/>
    <w:rsid w:val="00BE362F"/>
    <w:rsid w:val="00BE38E5"/>
    <w:rsid w:val="00BE3D2E"/>
    <w:rsid w:val="00BE3DE5"/>
    <w:rsid w:val="00BE4294"/>
    <w:rsid w:val="00BE444B"/>
    <w:rsid w:val="00BE4BD6"/>
    <w:rsid w:val="00BE4DFD"/>
    <w:rsid w:val="00BE4E9D"/>
    <w:rsid w:val="00BE5198"/>
    <w:rsid w:val="00BE5887"/>
    <w:rsid w:val="00BE5BF5"/>
    <w:rsid w:val="00BE5C7E"/>
    <w:rsid w:val="00BE6389"/>
    <w:rsid w:val="00BE67AD"/>
    <w:rsid w:val="00BE67DB"/>
    <w:rsid w:val="00BE67F7"/>
    <w:rsid w:val="00BE6919"/>
    <w:rsid w:val="00BE7A55"/>
    <w:rsid w:val="00BE7C6F"/>
    <w:rsid w:val="00BE7C96"/>
    <w:rsid w:val="00BE7F72"/>
    <w:rsid w:val="00BF03D3"/>
    <w:rsid w:val="00BF05EC"/>
    <w:rsid w:val="00BF0D69"/>
    <w:rsid w:val="00BF0EB3"/>
    <w:rsid w:val="00BF1026"/>
    <w:rsid w:val="00BF1035"/>
    <w:rsid w:val="00BF2046"/>
    <w:rsid w:val="00BF208A"/>
    <w:rsid w:val="00BF2266"/>
    <w:rsid w:val="00BF2A16"/>
    <w:rsid w:val="00BF2BA2"/>
    <w:rsid w:val="00BF2C28"/>
    <w:rsid w:val="00BF38EA"/>
    <w:rsid w:val="00BF39BF"/>
    <w:rsid w:val="00BF40A9"/>
    <w:rsid w:val="00BF40AA"/>
    <w:rsid w:val="00BF4613"/>
    <w:rsid w:val="00BF4710"/>
    <w:rsid w:val="00BF48E6"/>
    <w:rsid w:val="00BF4C00"/>
    <w:rsid w:val="00BF59EB"/>
    <w:rsid w:val="00BF5B3B"/>
    <w:rsid w:val="00BF5DC6"/>
    <w:rsid w:val="00BF5F7D"/>
    <w:rsid w:val="00BF603B"/>
    <w:rsid w:val="00BF6734"/>
    <w:rsid w:val="00BF6FE4"/>
    <w:rsid w:val="00BF7897"/>
    <w:rsid w:val="00BF7C09"/>
    <w:rsid w:val="00C00987"/>
    <w:rsid w:val="00C00B4E"/>
    <w:rsid w:val="00C00EBD"/>
    <w:rsid w:val="00C0175E"/>
    <w:rsid w:val="00C01DBC"/>
    <w:rsid w:val="00C02409"/>
    <w:rsid w:val="00C02CE8"/>
    <w:rsid w:val="00C02DB2"/>
    <w:rsid w:val="00C0316C"/>
    <w:rsid w:val="00C03691"/>
    <w:rsid w:val="00C037A5"/>
    <w:rsid w:val="00C03C05"/>
    <w:rsid w:val="00C03FA8"/>
    <w:rsid w:val="00C04493"/>
    <w:rsid w:val="00C044E3"/>
    <w:rsid w:val="00C04743"/>
    <w:rsid w:val="00C04EB8"/>
    <w:rsid w:val="00C05425"/>
    <w:rsid w:val="00C055D7"/>
    <w:rsid w:val="00C057F2"/>
    <w:rsid w:val="00C05BA9"/>
    <w:rsid w:val="00C05BF6"/>
    <w:rsid w:val="00C064D8"/>
    <w:rsid w:val="00C06BF4"/>
    <w:rsid w:val="00C07070"/>
    <w:rsid w:val="00C073C0"/>
    <w:rsid w:val="00C07E80"/>
    <w:rsid w:val="00C1027E"/>
    <w:rsid w:val="00C10725"/>
    <w:rsid w:val="00C10877"/>
    <w:rsid w:val="00C10D6F"/>
    <w:rsid w:val="00C11CD6"/>
    <w:rsid w:val="00C11F1E"/>
    <w:rsid w:val="00C127B7"/>
    <w:rsid w:val="00C13A60"/>
    <w:rsid w:val="00C13AD6"/>
    <w:rsid w:val="00C13B11"/>
    <w:rsid w:val="00C13B32"/>
    <w:rsid w:val="00C13C5A"/>
    <w:rsid w:val="00C1448F"/>
    <w:rsid w:val="00C1550C"/>
    <w:rsid w:val="00C15A6E"/>
    <w:rsid w:val="00C15BD8"/>
    <w:rsid w:val="00C162B4"/>
    <w:rsid w:val="00C16507"/>
    <w:rsid w:val="00C16984"/>
    <w:rsid w:val="00C16FA2"/>
    <w:rsid w:val="00C17448"/>
    <w:rsid w:val="00C17676"/>
    <w:rsid w:val="00C1776C"/>
    <w:rsid w:val="00C17A89"/>
    <w:rsid w:val="00C17F8F"/>
    <w:rsid w:val="00C20A02"/>
    <w:rsid w:val="00C20E67"/>
    <w:rsid w:val="00C20E87"/>
    <w:rsid w:val="00C21079"/>
    <w:rsid w:val="00C21175"/>
    <w:rsid w:val="00C211E2"/>
    <w:rsid w:val="00C212ED"/>
    <w:rsid w:val="00C219F3"/>
    <w:rsid w:val="00C21B57"/>
    <w:rsid w:val="00C220CB"/>
    <w:rsid w:val="00C22366"/>
    <w:rsid w:val="00C2252E"/>
    <w:rsid w:val="00C2293D"/>
    <w:rsid w:val="00C2295B"/>
    <w:rsid w:val="00C22BFD"/>
    <w:rsid w:val="00C22C72"/>
    <w:rsid w:val="00C23166"/>
    <w:rsid w:val="00C23DBB"/>
    <w:rsid w:val="00C24022"/>
    <w:rsid w:val="00C24382"/>
    <w:rsid w:val="00C24B6A"/>
    <w:rsid w:val="00C24FEC"/>
    <w:rsid w:val="00C250F7"/>
    <w:rsid w:val="00C253E4"/>
    <w:rsid w:val="00C255BE"/>
    <w:rsid w:val="00C25F66"/>
    <w:rsid w:val="00C25FBA"/>
    <w:rsid w:val="00C260BC"/>
    <w:rsid w:val="00C26600"/>
    <w:rsid w:val="00C26737"/>
    <w:rsid w:val="00C276E4"/>
    <w:rsid w:val="00C278F1"/>
    <w:rsid w:val="00C301B4"/>
    <w:rsid w:val="00C30431"/>
    <w:rsid w:val="00C30504"/>
    <w:rsid w:val="00C31A11"/>
    <w:rsid w:val="00C31BC1"/>
    <w:rsid w:val="00C31E7F"/>
    <w:rsid w:val="00C321E4"/>
    <w:rsid w:val="00C322D8"/>
    <w:rsid w:val="00C3241D"/>
    <w:rsid w:val="00C3272E"/>
    <w:rsid w:val="00C327B4"/>
    <w:rsid w:val="00C32D80"/>
    <w:rsid w:val="00C33094"/>
    <w:rsid w:val="00C33326"/>
    <w:rsid w:val="00C33424"/>
    <w:rsid w:val="00C337A9"/>
    <w:rsid w:val="00C3397C"/>
    <w:rsid w:val="00C33E96"/>
    <w:rsid w:val="00C34E71"/>
    <w:rsid w:val="00C34F92"/>
    <w:rsid w:val="00C35D43"/>
    <w:rsid w:val="00C3611C"/>
    <w:rsid w:val="00C364FA"/>
    <w:rsid w:val="00C36A22"/>
    <w:rsid w:val="00C36E42"/>
    <w:rsid w:val="00C36F1B"/>
    <w:rsid w:val="00C3707F"/>
    <w:rsid w:val="00C3741F"/>
    <w:rsid w:val="00C3796A"/>
    <w:rsid w:val="00C400C5"/>
    <w:rsid w:val="00C4027C"/>
    <w:rsid w:val="00C404C0"/>
    <w:rsid w:val="00C40ABD"/>
    <w:rsid w:val="00C4112B"/>
    <w:rsid w:val="00C4124E"/>
    <w:rsid w:val="00C41B48"/>
    <w:rsid w:val="00C41BB6"/>
    <w:rsid w:val="00C41D80"/>
    <w:rsid w:val="00C41EC1"/>
    <w:rsid w:val="00C4210F"/>
    <w:rsid w:val="00C42174"/>
    <w:rsid w:val="00C42483"/>
    <w:rsid w:val="00C43299"/>
    <w:rsid w:val="00C433CB"/>
    <w:rsid w:val="00C43451"/>
    <w:rsid w:val="00C435A7"/>
    <w:rsid w:val="00C435F8"/>
    <w:rsid w:val="00C445E5"/>
    <w:rsid w:val="00C44AFC"/>
    <w:rsid w:val="00C44B6E"/>
    <w:rsid w:val="00C44F56"/>
    <w:rsid w:val="00C4515D"/>
    <w:rsid w:val="00C453BC"/>
    <w:rsid w:val="00C453D0"/>
    <w:rsid w:val="00C45B58"/>
    <w:rsid w:val="00C46288"/>
    <w:rsid w:val="00C46A03"/>
    <w:rsid w:val="00C471A0"/>
    <w:rsid w:val="00C476EE"/>
    <w:rsid w:val="00C47968"/>
    <w:rsid w:val="00C47E5C"/>
    <w:rsid w:val="00C5017C"/>
    <w:rsid w:val="00C505F2"/>
    <w:rsid w:val="00C50658"/>
    <w:rsid w:val="00C506F5"/>
    <w:rsid w:val="00C50FA3"/>
    <w:rsid w:val="00C51124"/>
    <w:rsid w:val="00C512FD"/>
    <w:rsid w:val="00C51B1D"/>
    <w:rsid w:val="00C51E96"/>
    <w:rsid w:val="00C52088"/>
    <w:rsid w:val="00C52410"/>
    <w:rsid w:val="00C52BAA"/>
    <w:rsid w:val="00C52F13"/>
    <w:rsid w:val="00C5310C"/>
    <w:rsid w:val="00C53557"/>
    <w:rsid w:val="00C5369A"/>
    <w:rsid w:val="00C537AC"/>
    <w:rsid w:val="00C53882"/>
    <w:rsid w:val="00C538E9"/>
    <w:rsid w:val="00C53936"/>
    <w:rsid w:val="00C53CE2"/>
    <w:rsid w:val="00C541C7"/>
    <w:rsid w:val="00C545FA"/>
    <w:rsid w:val="00C546D9"/>
    <w:rsid w:val="00C5481F"/>
    <w:rsid w:val="00C549FE"/>
    <w:rsid w:val="00C54C9F"/>
    <w:rsid w:val="00C54EA0"/>
    <w:rsid w:val="00C557A2"/>
    <w:rsid w:val="00C55870"/>
    <w:rsid w:val="00C56357"/>
    <w:rsid w:val="00C56AF6"/>
    <w:rsid w:val="00C56BBC"/>
    <w:rsid w:val="00C56F04"/>
    <w:rsid w:val="00C578A0"/>
    <w:rsid w:val="00C57988"/>
    <w:rsid w:val="00C57E62"/>
    <w:rsid w:val="00C6043C"/>
    <w:rsid w:val="00C60954"/>
    <w:rsid w:val="00C60CB6"/>
    <w:rsid w:val="00C60D7B"/>
    <w:rsid w:val="00C611ED"/>
    <w:rsid w:val="00C614C5"/>
    <w:rsid w:val="00C61C29"/>
    <w:rsid w:val="00C6244F"/>
    <w:rsid w:val="00C62510"/>
    <w:rsid w:val="00C62720"/>
    <w:rsid w:val="00C63083"/>
    <w:rsid w:val="00C6343A"/>
    <w:rsid w:val="00C63770"/>
    <w:rsid w:val="00C63F37"/>
    <w:rsid w:val="00C6464B"/>
    <w:rsid w:val="00C64991"/>
    <w:rsid w:val="00C64C9D"/>
    <w:rsid w:val="00C6514F"/>
    <w:rsid w:val="00C65813"/>
    <w:rsid w:val="00C65826"/>
    <w:rsid w:val="00C65B0E"/>
    <w:rsid w:val="00C65D15"/>
    <w:rsid w:val="00C66482"/>
    <w:rsid w:val="00C66B08"/>
    <w:rsid w:val="00C6708A"/>
    <w:rsid w:val="00C671EA"/>
    <w:rsid w:val="00C6751F"/>
    <w:rsid w:val="00C67668"/>
    <w:rsid w:val="00C678AD"/>
    <w:rsid w:val="00C67BA5"/>
    <w:rsid w:val="00C67EBF"/>
    <w:rsid w:val="00C70017"/>
    <w:rsid w:val="00C703E9"/>
    <w:rsid w:val="00C708C9"/>
    <w:rsid w:val="00C70B41"/>
    <w:rsid w:val="00C70D2E"/>
    <w:rsid w:val="00C711AA"/>
    <w:rsid w:val="00C712C2"/>
    <w:rsid w:val="00C712E8"/>
    <w:rsid w:val="00C71678"/>
    <w:rsid w:val="00C716E0"/>
    <w:rsid w:val="00C71B4A"/>
    <w:rsid w:val="00C71C4E"/>
    <w:rsid w:val="00C71CBB"/>
    <w:rsid w:val="00C72191"/>
    <w:rsid w:val="00C72446"/>
    <w:rsid w:val="00C72D25"/>
    <w:rsid w:val="00C72D80"/>
    <w:rsid w:val="00C73354"/>
    <w:rsid w:val="00C733B7"/>
    <w:rsid w:val="00C7358E"/>
    <w:rsid w:val="00C738C3"/>
    <w:rsid w:val="00C739E9"/>
    <w:rsid w:val="00C73EF0"/>
    <w:rsid w:val="00C743DB"/>
    <w:rsid w:val="00C74B29"/>
    <w:rsid w:val="00C74D1F"/>
    <w:rsid w:val="00C753B2"/>
    <w:rsid w:val="00C75935"/>
    <w:rsid w:val="00C759E5"/>
    <w:rsid w:val="00C761FF"/>
    <w:rsid w:val="00C7626E"/>
    <w:rsid w:val="00C76DA9"/>
    <w:rsid w:val="00C7732D"/>
    <w:rsid w:val="00C77512"/>
    <w:rsid w:val="00C7754C"/>
    <w:rsid w:val="00C77BD3"/>
    <w:rsid w:val="00C77C93"/>
    <w:rsid w:val="00C80086"/>
    <w:rsid w:val="00C801CC"/>
    <w:rsid w:val="00C80239"/>
    <w:rsid w:val="00C8050E"/>
    <w:rsid w:val="00C80659"/>
    <w:rsid w:val="00C80F11"/>
    <w:rsid w:val="00C81291"/>
    <w:rsid w:val="00C81CFD"/>
    <w:rsid w:val="00C81F74"/>
    <w:rsid w:val="00C826F1"/>
    <w:rsid w:val="00C82AE6"/>
    <w:rsid w:val="00C82BE9"/>
    <w:rsid w:val="00C82CB9"/>
    <w:rsid w:val="00C82DB1"/>
    <w:rsid w:val="00C834AE"/>
    <w:rsid w:val="00C835FD"/>
    <w:rsid w:val="00C83852"/>
    <w:rsid w:val="00C8473F"/>
    <w:rsid w:val="00C84ACC"/>
    <w:rsid w:val="00C84BAD"/>
    <w:rsid w:val="00C84CFD"/>
    <w:rsid w:val="00C84EAD"/>
    <w:rsid w:val="00C85774"/>
    <w:rsid w:val="00C85C25"/>
    <w:rsid w:val="00C8643D"/>
    <w:rsid w:val="00C864BB"/>
    <w:rsid w:val="00C8660F"/>
    <w:rsid w:val="00C86AEC"/>
    <w:rsid w:val="00C86BA8"/>
    <w:rsid w:val="00C872DA"/>
    <w:rsid w:val="00C872EA"/>
    <w:rsid w:val="00C87334"/>
    <w:rsid w:val="00C874AF"/>
    <w:rsid w:val="00C87698"/>
    <w:rsid w:val="00C87DA0"/>
    <w:rsid w:val="00C902E7"/>
    <w:rsid w:val="00C904EB"/>
    <w:rsid w:val="00C90817"/>
    <w:rsid w:val="00C90856"/>
    <w:rsid w:val="00C90935"/>
    <w:rsid w:val="00C91384"/>
    <w:rsid w:val="00C9154D"/>
    <w:rsid w:val="00C9166C"/>
    <w:rsid w:val="00C92384"/>
    <w:rsid w:val="00C923C4"/>
    <w:rsid w:val="00C92D45"/>
    <w:rsid w:val="00C92E0F"/>
    <w:rsid w:val="00C93282"/>
    <w:rsid w:val="00C934E4"/>
    <w:rsid w:val="00C93563"/>
    <w:rsid w:val="00C939CD"/>
    <w:rsid w:val="00C9403D"/>
    <w:rsid w:val="00C9408B"/>
    <w:rsid w:val="00C94121"/>
    <w:rsid w:val="00C94276"/>
    <w:rsid w:val="00C9439F"/>
    <w:rsid w:val="00C94B5E"/>
    <w:rsid w:val="00C94E0F"/>
    <w:rsid w:val="00C951C9"/>
    <w:rsid w:val="00C95C08"/>
    <w:rsid w:val="00C9663E"/>
    <w:rsid w:val="00C97239"/>
    <w:rsid w:val="00C974C4"/>
    <w:rsid w:val="00CA001A"/>
    <w:rsid w:val="00CA0035"/>
    <w:rsid w:val="00CA0293"/>
    <w:rsid w:val="00CA0C1F"/>
    <w:rsid w:val="00CA0ECF"/>
    <w:rsid w:val="00CA17C0"/>
    <w:rsid w:val="00CA1810"/>
    <w:rsid w:val="00CA1B34"/>
    <w:rsid w:val="00CA1FD7"/>
    <w:rsid w:val="00CA296D"/>
    <w:rsid w:val="00CA2BF0"/>
    <w:rsid w:val="00CA2F4D"/>
    <w:rsid w:val="00CA2F9C"/>
    <w:rsid w:val="00CA317F"/>
    <w:rsid w:val="00CA31DE"/>
    <w:rsid w:val="00CA333B"/>
    <w:rsid w:val="00CA3994"/>
    <w:rsid w:val="00CA3A6C"/>
    <w:rsid w:val="00CA408D"/>
    <w:rsid w:val="00CA41CF"/>
    <w:rsid w:val="00CA445D"/>
    <w:rsid w:val="00CA4C35"/>
    <w:rsid w:val="00CA56FC"/>
    <w:rsid w:val="00CA5878"/>
    <w:rsid w:val="00CA58BF"/>
    <w:rsid w:val="00CA5901"/>
    <w:rsid w:val="00CA5952"/>
    <w:rsid w:val="00CA5B84"/>
    <w:rsid w:val="00CA5BA1"/>
    <w:rsid w:val="00CA61E7"/>
    <w:rsid w:val="00CA6B06"/>
    <w:rsid w:val="00CA7266"/>
    <w:rsid w:val="00CA74FE"/>
    <w:rsid w:val="00CA78D0"/>
    <w:rsid w:val="00CA7C9A"/>
    <w:rsid w:val="00CB0092"/>
    <w:rsid w:val="00CB0273"/>
    <w:rsid w:val="00CB05B3"/>
    <w:rsid w:val="00CB0BA6"/>
    <w:rsid w:val="00CB0C59"/>
    <w:rsid w:val="00CB0E3B"/>
    <w:rsid w:val="00CB1131"/>
    <w:rsid w:val="00CB13A4"/>
    <w:rsid w:val="00CB154A"/>
    <w:rsid w:val="00CB16A0"/>
    <w:rsid w:val="00CB19DA"/>
    <w:rsid w:val="00CB1CF2"/>
    <w:rsid w:val="00CB2242"/>
    <w:rsid w:val="00CB237D"/>
    <w:rsid w:val="00CB2BEF"/>
    <w:rsid w:val="00CB3129"/>
    <w:rsid w:val="00CB35B2"/>
    <w:rsid w:val="00CB363C"/>
    <w:rsid w:val="00CB393A"/>
    <w:rsid w:val="00CB4133"/>
    <w:rsid w:val="00CB477B"/>
    <w:rsid w:val="00CB4A3A"/>
    <w:rsid w:val="00CB528D"/>
    <w:rsid w:val="00CB55C7"/>
    <w:rsid w:val="00CB56DF"/>
    <w:rsid w:val="00CB57A5"/>
    <w:rsid w:val="00CB59FD"/>
    <w:rsid w:val="00CB5A27"/>
    <w:rsid w:val="00CB6016"/>
    <w:rsid w:val="00CB65C0"/>
    <w:rsid w:val="00CB6762"/>
    <w:rsid w:val="00CB68B3"/>
    <w:rsid w:val="00CB6AD4"/>
    <w:rsid w:val="00CB6E46"/>
    <w:rsid w:val="00CB72D2"/>
    <w:rsid w:val="00CB7B7E"/>
    <w:rsid w:val="00CB7CC1"/>
    <w:rsid w:val="00CB7D33"/>
    <w:rsid w:val="00CB7DB5"/>
    <w:rsid w:val="00CC110C"/>
    <w:rsid w:val="00CC1390"/>
    <w:rsid w:val="00CC16E4"/>
    <w:rsid w:val="00CC1923"/>
    <w:rsid w:val="00CC1EBA"/>
    <w:rsid w:val="00CC1F0B"/>
    <w:rsid w:val="00CC29DB"/>
    <w:rsid w:val="00CC2B19"/>
    <w:rsid w:val="00CC2D25"/>
    <w:rsid w:val="00CC3366"/>
    <w:rsid w:val="00CC346B"/>
    <w:rsid w:val="00CC383B"/>
    <w:rsid w:val="00CC385A"/>
    <w:rsid w:val="00CC388E"/>
    <w:rsid w:val="00CC39CF"/>
    <w:rsid w:val="00CC4192"/>
    <w:rsid w:val="00CC45B1"/>
    <w:rsid w:val="00CC4AA0"/>
    <w:rsid w:val="00CC4B32"/>
    <w:rsid w:val="00CC4BDF"/>
    <w:rsid w:val="00CC5666"/>
    <w:rsid w:val="00CC568D"/>
    <w:rsid w:val="00CC57C8"/>
    <w:rsid w:val="00CC5BE9"/>
    <w:rsid w:val="00CC61DE"/>
    <w:rsid w:val="00CC68A3"/>
    <w:rsid w:val="00CC6E90"/>
    <w:rsid w:val="00CC7093"/>
    <w:rsid w:val="00CC70EA"/>
    <w:rsid w:val="00CC72FF"/>
    <w:rsid w:val="00CC76A9"/>
    <w:rsid w:val="00CC7A04"/>
    <w:rsid w:val="00CC7F30"/>
    <w:rsid w:val="00CD038E"/>
    <w:rsid w:val="00CD08EA"/>
    <w:rsid w:val="00CD3404"/>
    <w:rsid w:val="00CD482B"/>
    <w:rsid w:val="00CD4947"/>
    <w:rsid w:val="00CD4E69"/>
    <w:rsid w:val="00CD4F3B"/>
    <w:rsid w:val="00CD51B6"/>
    <w:rsid w:val="00CD552C"/>
    <w:rsid w:val="00CD5A54"/>
    <w:rsid w:val="00CD5D85"/>
    <w:rsid w:val="00CD5EE0"/>
    <w:rsid w:val="00CD6055"/>
    <w:rsid w:val="00CD6423"/>
    <w:rsid w:val="00CD65ED"/>
    <w:rsid w:val="00CD6691"/>
    <w:rsid w:val="00CD6B8D"/>
    <w:rsid w:val="00CD6BB3"/>
    <w:rsid w:val="00CD6C31"/>
    <w:rsid w:val="00CD6E0B"/>
    <w:rsid w:val="00CD719D"/>
    <w:rsid w:val="00CE0394"/>
    <w:rsid w:val="00CE0BFB"/>
    <w:rsid w:val="00CE17F7"/>
    <w:rsid w:val="00CE1DC3"/>
    <w:rsid w:val="00CE280A"/>
    <w:rsid w:val="00CE2AE5"/>
    <w:rsid w:val="00CE2C17"/>
    <w:rsid w:val="00CE2D9C"/>
    <w:rsid w:val="00CE3134"/>
    <w:rsid w:val="00CE3590"/>
    <w:rsid w:val="00CE36AB"/>
    <w:rsid w:val="00CE3A4E"/>
    <w:rsid w:val="00CE3CA4"/>
    <w:rsid w:val="00CE3CDA"/>
    <w:rsid w:val="00CE3D2C"/>
    <w:rsid w:val="00CE3EE6"/>
    <w:rsid w:val="00CE4093"/>
    <w:rsid w:val="00CE41DE"/>
    <w:rsid w:val="00CE430B"/>
    <w:rsid w:val="00CE44EB"/>
    <w:rsid w:val="00CE4536"/>
    <w:rsid w:val="00CE47A8"/>
    <w:rsid w:val="00CE4C54"/>
    <w:rsid w:val="00CE52E2"/>
    <w:rsid w:val="00CE5467"/>
    <w:rsid w:val="00CE5C07"/>
    <w:rsid w:val="00CE5D3C"/>
    <w:rsid w:val="00CE5D41"/>
    <w:rsid w:val="00CE5EA9"/>
    <w:rsid w:val="00CE60BA"/>
    <w:rsid w:val="00CE6877"/>
    <w:rsid w:val="00CE6E66"/>
    <w:rsid w:val="00CE7264"/>
    <w:rsid w:val="00CF06C7"/>
    <w:rsid w:val="00CF08DD"/>
    <w:rsid w:val="00CF1022"/>
    <w:rsid w:val="00CF13B5"/>
    <w:rsid w:val="00CF166C"/>
    <w:rsid w:val="00CF18AC"/>
    <w:rsid w:val="00CF199D"/>
    <w:rsid w:val="00CF1B54"/>
    <w:rsid w:val="00CF1EEF"/>
    <w:rsid w:val="00CF1F96"/>
    <w:rsid w:val="00CF22CD"/>
    <w:rsid w:val="00CF26AA"/>
    <w:rsid w:val="00CF2726"/>
    <w:rsid w:val="00CF2A5F"/>
    <w:rsid w:val="00CF2ACE"/>
    <w:rsid w:val="00CF2DC9"/>
    <w:rsid w:val="00CF2EEF"/>
    <w:rsid w:val="00CF4382"/>
    <w:rsid w:val="00CF4581"/>
    <w:rsid w:val="00CF4C59"/>
    <w:rsid w:val="00CF4F1E"/>
    <w:rsid w:val="00CF4FD6"/>
    <w:rsid w:val="00CF53C6"/>
    <w:rsid w:val="00CF550A"/>
    <w:rsid w:val="00CF6064"/>
    <w:rsid w:val="00CF644A"/>
    <w:rsid w:val="00CF65DE"/>
    <w:rsid w:val="00CF7004"/>
    <w:rsid w:val="00CF72E9"/>
    <w:rsid w:val="00CF7489"/>
    <w:rsid w:val="00CF755B"/>
    <w:rsid w:val="00CF78A3"/>
    <w:rsid w:val="00CF7AFA"/>
    <w:rsid w:val="00CF7D29"/>
    <w:rsid w:val="00CF7D94"/>
    <w:rsid w:val="00D0022D"/>
    <w:rsid w:val="00D005FA"/>
    <w:rsid w:val="00D008C5"/>
    <w:rsid w:val="00D009A1"/>
    <w:rsid w:val="00D00DD8"/>
    <w:rsid w:val="00D00F75"/>
    <w:rsid w:val="00D0102A"/>
    <w:rsid w:val="00D0105F"/>
    <w:rsid w:val="00D01460"/>
    <w:rsid w:val="00D0170B"/>
    <w:rsid w:val="00D02130"/>
    <w:rsid w:val="00D02413"/>
    <w:rsid w:val="00D03D55"/>
    <w:rsid w:val="00D03FB2"/>
    <w:rsid w:val="00D0412B"/>
    <w:rsid w:val="00D04FA2"/>
    <w:rsid w:val="00D055AD"/>
    <w:rsid w:val="00D057BB"/>
    <w:rsid w:val="00D05F5E"/>
    <w:rsid w:val="00D06A72"/>
    <w:rsid w:val="00D06BCA"/>
    <w:rsid w:val="00D07461"/>
    <w:rsid w:val="00D077B9"/>
    <w:rsid w:val="00D07B1F"/>
    <w:rsid w:val="00D07B50"/>
    <w:rsid w:val="00D10561"/>
    <w:rsid w:val="00D10766"/>
    <w:rsid w:val="00D10947"/>
    <w:rsid w:val="00D10B03"/>
    <w:rsid w:val="00D10DF2"/>
    <w:rsid w:val="00D11417"/>
    <w:rsid w:val="00D1150A"/>
    <w:rsid w:val="00D11D44"/>
    <w:rsid w:val="00D11DB7"/>
    <w:rsid w:val="00D126BA"/>
    <w:rsid w:val="00D12CDF"/>
    <w:rsid w:val="00D12E8A"/>
    <w:rsid w:val="00D12F17"/>
    <w:rsid w:val="00D12F44"/>
    <w:rsid w:val="00D13533"/>
    <w:rsid w:val="00D13F6E"/>
    <w:rsid w:val="00D1473F"/>
    <w:rsid w:val="00D14762"/>
    <w:rsid w:val="00D14A60"/>
    <w:rsid w:val="00D14AD5"/>
    <w:rsid w:val="00D14EF7"/>
    <w:rsid w:val="00D153E1"/>
    <w:rsid w:val="00D15636"/>
    <w:rsid w:val="00D15780"/>
    <w:rsid w:val="00D15A1F"/>
    <w:rsid w:val="00D15A3C"/>
    <w:rsid w:val="00D15ABF"/>
    <w:rsid w:val="00D1632D"/>
    <w:rsid w:val="00D16664"/>
    <w:rsid w:val="00D16979"/>
    <w:rsid w:val="00D16A91"/>
    <w:rsid w:val="00D1725E"/>
    <w:rsid w:val="00D172EA"/>
    <w:rsid w:val="00D174FA"/>
    <w:rsid w:val="00D17D30"/>
    <w:rsid w:val="00D17FE3"/>
    <w:rsid w:val="00D20610"/>
    <w:rsid w:val="00D206B7"/>
    <w:rsid w:val="00D2109C"/>
    <w:rsid w:val="00D2180C"/>
    <w:rsid w:val="00D21D1C"/>
    <w:rsid w:val="00D21DF2"/>
    <w:rsid w:val="00D21E2C"/>
    <w:rsid w:val="00D21E8C"/>
    <w:rsid w:val="00D224A0"/>
    <w:rsid w:val="00D22B06"/>
    <w:rsid w:val="00D22BFF"/>
    <w:rsid w:val="00D22DC2"/>
    <w:rsid w:val="00D230E8"/>
    <w:rsid w:val="00D23374"/>
    <w:rsid w:val="00D2358F"/>
    <w:rsid w:val="00D239B6"/>
    <w:rsid w:val="00D23B5A"/>
    <w:rsid w:val="00D23C60"/>
    <w:rsid w:val="00D23E34"/>
    <w:rsid w:val="00D2403C"/>
    <w:rsid w:val="00D24056"/>
    <w:rsid w:val="00D24715"/>
    <w:rsid w:val="00D2494F"/>
    <w:rsid w:val="00D24A6F"/>
    <w:rsid w:val="00D2517C"/>
    <w:rsid w:val="00D25289"/>
    <w:rsid w:val="00D25824"/>
    <w:rsid w:val="00D25843"/>
    <w:rsid w:val="00D25EB8"/>
    <w:rsid w:val="00D266CE"/>
    <w:rsid w:val="00D26F5B"/>
    <w:rsid w:val="00D272E7"/>
    <w:rsid w:val="00D27973"/>
    <w:rsid w:val="00D27B2B"/>
    <w:rsid w:val="00D27BD7"/>
    <w:rsid w:val="00D27D19"/>
    <w:rsid w:val="00D27D1C"/>
    <w:rsid w:val="00D27D73"/>
    <w:rsid w:val="00D31072"/>
    <w:rsid w:val="00D31293"/>
    <w:rsid w:val="00D3293D"/>
    <w:rsid w:val="00D32AA0"/>
    <w:rsid w:val="00D32D7A"/>
    <w:rsid w:val="00D3327E"/>
    <w:rsid w:val="00D3342E"/>
    <w:rsid w:val="00D33917"/>
    <w:rsid w:val="00D33A20"/>
    <w:rsid w:val="00D33CD0"/>
    <w:rsid w:val="00D33EB9"/>
    <w:rsid w:val="00D33EBE"/>
    <w:rsid w:val="00D33ED7"/>
    <w:rsid w:val="00D3409A"/>
    <w:rsid w:val="00D345BC"/>
    <w:rsid w:val="00D34666"/>
    <w:rsid w:val="00D34833"/>
    <w:rsid w:val="00D34A83"/>
    <w:rsid w:val="00D35132"/>
    <w:rsid w:val="00D353C7"/>
    <w:rsid w:val="00D354C6"/>
    <w:rsid w:val="00D3585F"/>
    <w:rsid w:val="00D35982"/>
    <w:rsid w:val="00D35BC4"/>
    <w:rsid w:val="00D35C4E"/>
    <w:rsid w:val="00D36183"/>
    <w:rsid w:val="00D3663B"/>
    <w:rsid w:val="00D36ADA"/>
    <w:rsid w:val="00D36D11"/>
    <w:rsid w:val="00D36FC6"/>
    <w:rsid w:val="00D3708C"/>
    <w:rsid w:val="00D373BC"/>
    <w:rsid w:val="00D375D2"/>
    <w:rsid w:val="00D409F7"/>
    <w:rsid w:val="00D40A43"/>
    <w:rsid w:val="00D40D13"/>
    <w:rsid w:val="00D410A5"/>
    <w:rsid w:val="00D41590"/>
    <w:rsid w:val="00D41833"/>
    <w:rsid w:val="00D41A11"/>
    <w:rsid w:val="00D41C89"/>
    <w:rsid w:val="00D41DCB"/>
    <w:rsid w:val="00D41E4E"/>
    <w:rsid w:val="00D420D0"/>
    <w:rsid w:val="00D427A3"/>
    <w:rsid w:val="00D42998"/>
    <w:rsid w:val="00D4359C"/>
    <w:rsid w:val="00D43AE0"/>
    <w:rsid w:val="00D43D6F"/>
    <w:rsid w:val="00D43F50"/>
    <w:rsid w:val="00D45056"/>
    <w:rsid w:val="00D45625"/>
    <w:rsid w:val="00D46548"/>
    <w:rsid w:val="00D46577"/>
    <w:rsid w:val="00D46703"/>
    <w:rsid w:val="00D46722"/>
    <w:rsid w:val="00D470E2"/>
    <w:rsid w:val="00D47B17"/>
    <w:rsid w:val="00D501C5"/>
    <w:rsid w:val="00D50214"/>
    <w:rsid w:val="00D50575"/>
    <w:rsid w:val="00D50771"/>
    <w:rsid w:val="00D50FC4"/>
    <w:rsid w:val="00D5136C"/>
    <w:rsid w:val="00D518A5"/>
    <w:rsid w:val="00D51D10"/>
    <w:rsid w:val="00D51E16"/>
    <w:rsid w:val="00D52177"/>
    <w:rsid w:val="00D5218D"/>
    <w:rsid w:val="00D52BED"/>
    <w:rsid w:val="00D52D2A"/>
    <w:rsid w:val="00D5300D"/>
    <w:rsid w:val="00D534FD"/>
    <w:rsid w:val="00D5363B"/>
    <w:rsid w:val="00D53B20"/>
    <w:rsid w:val="00D53E7A"/>
    <w:rsid w:val="00D53EAB"/>
    <w:rsid w:val="00D53F98"/>
    <w:rsid w:val="00D540BE"/>
    <w:rsid w:val="00D540C3"/>
    <w:rsid w:val="00D545B8"/>
    <w:rsid w:val="00D547A8"/>
    <w:rsid w:val="00D54AED"/>
    <w:rsid w:val="00D554E6"/>
    <w:rsid w:val="00D556F6"/>
    <w:rsid w:val="00D56088"/>
    <w:rsid w:val="00D56366"/>
    <w:rsid w:val="00D56D21"/>
    <w:rsid w:val="00D56EF8"/>
    <w:rsid w:val="00D57255"/>
    <w:rsid w:val="00D57271"/>
    <w:rsid w:val="00D573E5"/>
    <w:rsid w:val="00D6013A"/>
    <w:rsid w:val="00D60250"/>
    <w:rsid w:val="00D6082C"/>
    <w:rsid w:val="00D60CD3"/>
    <w:rsid w:val="00D60E79"/>
    <w:rsid w:val="00D61108"/>
    <w:rsid w:val="00D613F7"/>
    <w:rsid w:val="00D61430"/>
    <w:rsid w:val="00D61D0B"/>
    <w:rsid w:val="00D61D30"/>
    <w:rsid w:val="00D61D55"/>
    <w:rsid w:val="00D627DD"/>
    <w:rsid w:val="00D62834"/>
    <w:rsid w:val="00D62E4E"/>
    <w:rsid w:val="00D62EDD"/>
    <w:rsid w:val="00D63012"/>
    <w:rsid w:val="00D637BD"/>
    <w:rsid w:val="00D64207"/>
    <w:rsid w:val="00D643DD"/>
    <w:rsid w:val="00D64A4F"/>
    <w:rsid w:val="00D6546C"/>
    <w:rsid w:val="00D6586F"/>
    <w:rsid w:val="00D6592E"/>
    <w:rsid w:val="00D65DBE"/>
    <w:rsid w:val="00D66A89"/>
    <w:rsid w:val="00D66D20"/>
    <w:rsid w:val="00D66EBE"/>
    <w:rsid w:val="00D67917"/>
    <w:rsid w:val="00D67BFF"/>
    <w:rsid w:val="00D70066"/>
    <w:rsid w:val="00D7050C"/>
    <w:rsid w:val="00D7087F"/>
    <w:rsid w:val="00D70966"/>
    <w:rsid w:val="00D70ACE"/>
    <w:rsid w:val="00D70C03"/>
    <w:rsid w:val="00D70F3A"/>
    <w:rsid w:val="00D7115E"/>
    <w:rsid w:val="00D71427"/>
    <w:rsid w:val="00D71D7B"/>
    <w:rsid w:val="00D71E46"/>
    <w:rsid w:val="00D71F07"/>
    <w:rsid w:val="00D72237"/>
    <w:rsid w:val="00D722DD"/>
    <w:rsid w:val="00D7252A"/>
    <w:rsid w:val="00D725AA"/>
    <w:rsid w:val="00D725D9"/>
    <w:rsid w:val="00D72716"/>
    <w:rsid w:val="00D7273A"/>
    <w:rsid w:val="00D727C1"/>
    <w:rsid w:val="00D727E9"/>
    <w:rsid w:val="00D72BB2"/>
    <w:rsid w:val="00D73C88"/>
    <w:rsid w:val="00D73D14"/>
    <w:rsid w:val="00D740A6"/>
    <w:rsid w:val="00D748D7"/>
    <w:rsid w:val="00D74F5F"/>
    <w:rsid w:val="00D74F8A"/>
    <w:rsid w:val="00D754D7"/>
    <w:rsid w:val="00D7572F"/>
    <w:rsid w:val="00D75C6F"/>
    <w:rsid w:val="00D75EFB"/>
    <w:rsid w:val="00D76A33"/>
    <w:rsid w:val="00D76C7B"/>
    <w:rsid w:val="00D76DF9"/>
    <w:rsid w:val="00D76ECF"/>
    <w:rsid w:val="00D77676"/>
    <w:rsid w:val="00D77D9F"/>
    <w:rsid w:val="00D80078"/>
    <w:rsid w:val="00D80231"/>
    <w:rsid w:val="00D8038B"/>
    <w:rsid w:val="00D80913"/>
    <w:rsid w:val="00D809D4"/>
    <w:rsid w:val="00D81769"/>
    <w:rsid w:val="00D821DA"/>
    <w:rsid w:val="00D8249B"/>
    <w:rsid w:val="00D82714"/>
    <w:rsid w:val="00D82CB1"/>
    <w:rsid w:val="00D82F84"/>
    <w:rsid w:val="00D82FD3"/>
    <w:rsid w:val="00D8334C"/>
    <w:rsid w:val="00D83653"/>
    <w:rsid w:val="00D83776"/>
    <w:rsid w:val="00D8420A"/>
    <w:rsid w:val="00D84541"/>
    <w:rsid w:val="00D846C1"/>
    <w:rsid w:val="00D849CE"/>
    <w:rsid w:val="00D84B0A"/>
    <w:rsid w:val="00D8505B"/>
    <w:rsid w:val="00D851C9"/>
    <w:rsid w:val="00D857EB"/>
    <w:rsid w:val="00D85EB1"/>
    <w:rsid w:val="00D868CD"/>
    <w:rsid w:val="00D86BAE"/>
    <w:rsid w:val="00D87067"/>
    <w:rsid w:val="00D8792E"/>
    <w:rsid w:val="00D902E5"/>
    <w:rsid w:val="00D9075F"/>
    <w:rsid w:val="00D908A1"/>
    <w:rsid w:val="00D90EF8"/>
    <w:rsid w:val="00D91130"/>
    <w:rsid w:val="00D9173B"/>
    <w:rsid w:val="00D917E0"/>
    <w:rsid w:val="00D9211C"/>
    <w:rsid w:val="00D9221B"/>
    <w:rsid w:val="00D92706"/>
    <w:rsid w:val="00D92C5D"/>
    <w:rsid w:val="00D92FB6"/>
    <w:rsid w:val="00D9316D"/>
    <w:rsid w:val="00D93A9B"/>
    <w:rsid w:val="00D93B7C"/>
    <w:rsid w:val="00D94143"/>
    <w:rsid w:val="00D941A1"/>
    <w:rsid w:val="00D944CD"/>
    <w:rsid w:val="00D948A7"/>
    <w:rsid w:val="00D948E1"/>
    <w:rsid w:val="00D9491A"/>
    <w:rsid w:val="00D94B72"/>
    <w:rsid w:val="00D94EDF"/>
    <w:rsid w:val="00D957C9"/>
    <w:rsid w:val="00D969A1"/>
    <w:rsid w:val="00D96C65"/>
    <w:rsid w:val="00D972A2"/>
    <w:rsid w:val="00DA0032"/>
    <w:rsid w:val="00DA0144"/>
    <w:rsid w:val="00DA063D"/>
    <w:rsid w:val="00DA0773"/>
    <w:rsid w:val="00DA0A02"/>
    <w:rsid w:val="00DA0B72"/>
    <w:rsid w:val="00DA0CCF"/>
    <w:rsid w:val="00DA1056"/>
    <w:rsid w:val="00DA1AAC"/>
    <w:rsid w:val="00DA2349"/>
    <w:rsid w:val="00DA2451"/>
    <w:rsid w:val="00DA27C0"/>
    <w:rsid w:val="00DA2A04"/>
    <w:rsid w:val="00DA2BB0"/>
    <w:rsid w:val="00DA2EDC"/>
    <w:rsid w:val="00DA2F99"/>
    <w:rsid w:val="00DA35BD"/>
    <w:rsid w:val="00DA35CF"/>
    <w:rsid w:val="00DA3606"/>
    <w:rsid w:val="00DA3ABF"/>
    <w:rsid w:val="00DA4507"/>
    <w:rsid w:val="00DA4713"/>
    <w:rsid w:val="00DA4FB2"/>
    <w:rsid w:val="00DA547F"/>
    <w:rsid w:val="00DA5648"/>
    <w:rsid w:val="00DA5B37"/>
    <w:rsid w:val="00DA5C69"/>
    <w:rsid w:val="00DA5E1D"/>
    <w:rsid w:val="00DA612C"/>
    <w:rsid w:val="00DA61CA"/>
    <w:rsid w:val="00DA631D"/>
    <w:rsid w:val="00DA6A1F"/>
    <w:rsid w:val="00DA6F58"/>
    <w:rsid w:val="00DA7264"/>
    <w:rsid w:val="00DA7290"/>
    <w:rsid w:val="00DA72AF"/>
    <w:rsid w:val="00DA72D3"/>
    <w:rsid w:val="00DA7889"/>
    <w:rsid w:val="00DA7B7C"/>
    <w:rsid w:val="00DB0430"/>
    <w:rsid w:val="00DB0469"/>
    <w:rsid w:val="00DB0486"/>
    <w:rsid w:val="00DB0508"/>
    <w:rsid w:val="00DB05BC"/>
    <w:rsid w:val="00DB062A"/>
    <w:rsid w:val="00DB0A1F"/>
    <w:rsid w:val="00DB0B69"/>
    <w:rsid w:val="00DB14DF"/>
    <w:rsid w:val="00DB1555"/>
    <w:rsid w:val="00DB15F9"/>
    <w:rsid w:val="00DB1A46"/>
    <w:rsid w:val="00DB1E38"/>
    <w:rsid w:val="00DB2598"/>
    <w:rsid w:val="00DB26B1"/>
    <w:rsid w:val="00DB272E"/>
    <w:rsid w:val="00DB290D"/>
    <w:rsid w:val="00DB2BB9"/>
    <w:rsid w:val="00DB2E22"/>
    <w:rsid w:val="00DB2E95"/>
    <w:rsid w:val="00DB324D"/>
    <w:rsid w:val="00DB34A3"/>
    <w:rsid w:val="00DB371A"/>
    <w:rsid w:val="00DB3771"/>
    <w:rsid w:val="00DB43D6"/>
    <w:rsid w:val="00DB49DF"/>
    <w:rsid w:val="00DB4A87"/>
    <w:rsid w:val="00DB4D2A"/>
    <w:rsid w:val="00DB4FD1"/>
    <w:rsid w:val="00DB5587"/>
    <w:rsid w:val="00DB58F9"/>
    <w:rsid w:val="00DB5C6B"/>
    <w:rsid w:val="00DB5DC9"/>
    <w:rsid w:val="00DB5ED0"/>
    <w:rsid w:val="00DB6027"/>
    <w:rsid w:val="00DB61CF"/>
    <w:rsid w:val="00DB61F7"/>
    <w:rsid w:val="00DB63D9"/>
    <w:rsid w:val="00DB683F"/>
    <w:rsid w:val="00DB6AB4"/>
    <w:rsid w:val="00DB6F50"/>
    <w:rsid w:val="00DB7419"/>
    <w:rsid w:val="00DB7456"/>
    <w:rsid w:val="00DB78D5"/>
    <w:rsid w:val="00DB7A8A"/>
    <w:rsid w:val="00DC0011"/>
    <w:rsid w:val="00DC0018"/>
    <w:rsid w:val="00DC036C"/>
    <w:rsid w:val="00DC0AF3"/>
    <w:rsid w:val="00DC0D55"/>
    <w:rsid w:val="00DC1464"/>
    <w:rsid w:val="00DC1BCE"/>
    <w:rsid w:val="00DC1EE8"/>
    <w:rsid w:val="00DC2117"/>
    <w:rsid w:val="00DC2494"/>
    <w:rsid w:val="00DC2C87"/>
    <w:rsid w:val="00DC2EDC"/>
    <w:rsid w:val="00DC363A"/>
    <w:rsid w:val="00DC37BF"/>
    <w:rsid w:val="00DC3FEA"/>
    <w:rsid w:val="00DC464C"/>
    <w:rsid w:val="00DC4A07"/>
    <w:rsid w:val="00DC4A33"/>
    <w:rsid w:val="00DC5375"/>
    <w:rsid w:val="00DC57B9"/>
    <w:rsid w:val="00DC5A3B"/>
    <w:rsid w:val="00DC5C9A"/>
    <w:rsid w:val="00DC7191"/>
    <w:rsid w:val="00DC758A"/>
    <w:rsid w:val="00DC783A"/>
    <w:rsid w:val="00DC7AB3"/>
    <w:rsid w:val="00DC7DAA"/>
    <w:rsid w:val="00DD00A6"/>
    <w:rsid w:val="00DD065F"/>
    <w:rsid w:val="00DD0A17"/>
    <w:rsid w:val="00DD0EF1"/>
    <w:rsid w:val="00DD178B"/>
    <w:rsid w:val="00DD17D6"/>
    <w:rsid w:val="00DD19D8"/>
    <w:rsid w:val="00DD1C1E"/>
    <w:rsid w:val="00DD1C63"/>
    <w:rsid w:val="00DD23D0"/>
    <w:rsid w:val="00DD245D"/>
    <w:rsid w:val="00DD29D5"/>
    <w:rsid w:val="00DD2CE3"/>
    <w:rsid w:val="00DD3499"/>
    <w:rsid w:val="00DD385C"/>
    <w:rsid w:val="00DD39F1"/>
    <w:rsid w:val="00DD3CB4"/>
    <w:rsid w:val="00DD3F91"/>
    <w:rsid w:val="00DD3FAF"/>
    <w:rsid w:val="00DD44E7"/>
    <w:rsid w:val="00DD4CE4"/>
    <w:rsid w:val="00DD4D0D"/>
    <w:rsid w:val="00DD5076"/>
    <w:rsid w:val="00DD5648"/>
    <w:rsid w:val="00DD5D39"/>
    <w:rsid w:val="00DD5D53"/>
    <w:rsid w:val="00DD5EA9"/>
    <w:rsid w:val="00DD6172"/>
    <w:rsid w:val="00DD6A10"/>
    <w:rsid w:val="00DD6C2B"/>
    <w:rsid w:val="00DD6DD5"/>
    <w:rsid w:val="00DD75F5"/>
    <w:rsid w:val="00DD7845"/>
    <w:rsid w:val="00DD7B7D"/>
    <w:rsid w:val="00DD7F19"/>
    <w:rsid w:val="00DE0808"/>
    <w:rsid w:val="00DE0C92"/>
    <w:rsid w:val="00DE0F84"/>
    <w:rsid w:val="00DE129A"/>
    <w:rsid w:val="00DE1A9A"/>
    <w:rsid w:val="00DE1ADD"/>
    <w:rsid w:val="00DE23ED"/>
    <w:rsid w:val="00DE2422"/>
    <w:rsid w:val="00DE255A"/>
    <w:rsid w:val="00DE2710"/>
    <w:rsid w:val="00DE294D"/>
    <w:rsid w:val="00DE3632"/>
    <w:rsid w:val="00DE3857"/>
    <w:rsid w:val="00DE48E4"/>
    <w:rsid w:val="00DE51F7"/>
    <w:rsid w:val="00DE52FB"/>
    <w:rsid w:val="00DE68FF"/>
    <w:rsid w:val="00DE6930"/>
    <w:rsid w:val="00DE706A"/>
    <w:rsid w:val="00DE7ECD"/>
    <w:rsid w:val="00DF0253"/>
    <w:rsid w:val="00DF036E"/>
    <w:rsid w:val="00DF0578"/>
    <w:rsid w:val="00DF063F"/>
    <w:rsid w:val="00DF11BB"/>
    <w:rsid w:val="00DF16EA"/>
    <w:rsid w:val="00DF182F"/>
    <w:rsid w:val="00DF1978"/>
    <w:rsid w:val="00DF197B"/>
    <w:rsid w:val="00DF1BC6"/>
    <w:rsid w:val="00DF1D43"/>
    <w:rsid w:val="00DF1FD1"/>
    <w:rsid w:val="00DF205E"/>
    <w:rsid w:val="00DF24A2"/>
    <w:rsid w:val="00DF2820"/>
    <w:rsid w:val="00DF283B"/>
    <w:rsid w:val="00DF29A4"/>
    <w:rsid w:val="00DF2BC1"/>
    <w:rsid w:val="00DF2EEC"/>
    <w:rsid w:val="00DF34A0"/>
    <w:rsid w:val="00DF3A70"/>
    <w:rsid w:val="00DF4DFF"/>
    <w:rsid w:val="00DF506E"/>
    <w:rsid w:val="00DF562E"/>
    <w:rsid w:val="00DF56F8"/>
    <w:rsid w:val="00DF5A7D"/>
    <w:rsid w:val="00DF5AEC"/>
    <w:rsid w:val="00DF5D25"/>
    <w:rsid w:val="00DF5D54"/>
    <w:rsid w:val="00DF62AF"/>
    <w:rsid w:val="00DF639E"/>
    <w:rsid w:val="00DF65CE"/>
    <w:rsid w:val="00DF6BE9"/>
    <w:rsid w:val="00DF7B24"/>
    <w:rsid w:val="00E003E5"/>
    <w:rsid w:val="00E008DF"/>
    <w:rsid w:val="00E00CD3"/>
    <w:rsid w:val="00E010E4"/>
    <w:rsid w:val="00E01730"/>
    <w:rsid w:val="00E01A2D"/>
    <w:rsid w:val="00E01D81"/>
    <w:rsid w:val="00E028B6"/>
    <w:rsid w:val="00E0295D"/>
    <w:rsid w:val="00E02B86"/>
    <w:rsid w:val="00E02D80"/>
    <w:rsid w:val="00E034E5"/>
    <w:rsid w:val="00E036F4"/>
    <w:rsid w:val="00E03810"/>
    <w:rsid w:val="00E03AF4"/>
    <w:rsid w:val="00E03BA9"/>
    <w:rsid w:val="00E04186"/>
    <w:rsid w:val="00E04636"/>
    <w:rsid w:val="00E049F5"/>
    <w:rsid w:val="00E04B79"/>
    <w:rsid w:val="00E04E85"/>
    <w:rsid w:val="00E05492"/>
    <w:rsid w:val="00E06539"/>
    <w:rsid w:val="00E067B2"/>
    <w:rsid w:val="00E06A2A"/>
    <w:rsid w:val="00E070AF"/>
    <w:rsid w:val="00E07490"/>
    <w:rsid w:val="00E0760D"/>
    <w:rsid w:val="00E07928"/>
    <w:rsid w:val="00E079F1"/>
    <w:rsid w:val="00E07CA0"/>
    <w:rsid w:val="00E07CF9"/>
    <w:rsid w:val="00E10832"/>
    <w:rsid w:val="00E110F1"/>
    <w:rsid w:val="00E11269"/>
    <w:rsid w:val="00E115A6"/>
    <w:rsid w:val="00E115C2"/>
    <w:rsid w:val="00E11691"/>
    <w:rsid w:val="00E11AD7"/>
    <w:rsid w:val="00E11D3B"/>
    <w:rsid w:val="00E11F65"/>
    <w:rsid w:val="00E12079"/>
    <w:rsid w:val="00E1230F"/>
    <w:rsid w:val="00E123F6"/>
    <w:rsid w:val="00E127D4"/>
    <w:rsid w:val="00E128D9"/>
    <w:rsid w:val="00E129C2"/>
    <w:rsid w:val="00E12E08"/>
    <w:rsid w:val="00E12F96"/>
    <w:rsid w:val="00E12FBA"/>
    <w:rsid w:val="00E13794"/>
    <w:rsid w:val="00E145C3"/>
    <w:rsid w:val="00E1475C"/>
    <w:rsid w:val="00E147C8"/>
    <w:rsid w:val="00E14864"/>
    <w:rsid w:val="00E14A6C"/>
    <w:rsid w:val="00E14D4A"/>
    <w:rsid w:val="00E1520A"/>
    <w:rsid w:val="00E152B1"/>
    <w:rsid w:val="00E15397"/>
    <w:rsid w:val="00E154B8"/>
    <w:rsid w:val="00E1550C"/>
    <w:rsid w:val="00E1589A"/>
    <w:rsid w:val="00E158FE"/>
    <w:rsid w:val="00E15D2C"/>
    <w:rsid w:val="00E161EE"/>
    <w:rsid w:val="00E164D6"/>
    <w:rsid w:val="00E167D2"/>
    <w:rsid w:val="00E16857"/>
    <w:rsid w:val="00E16890"/>
    <w:rsid w:val="00E16CE6"/>
    <w:rsid w:val="00E16DA9"/>
    <w:rsid w:val="00E17023"/>
    <w:rsid w:val="00E17080"/>
    <w:rsid w:val="00E1759C"/>
    <w:rsid w:val="00E17769"/>
    <w:rsid w:val="00E178F7"/>
    <w:rsid w:val="00E179F9"/>
    <w:rsid w:val="00E17C0E"/>
    <w:rsid w:val="00E17DF7"/>
    <w:rsid w:val="00E2058E"/>
    <w:rsid w:val="00E2059B"/>
    <w:rsid w:val="00E20CC4"/>
    <w:rsid w:val="00E20D26"/>
    <w:rsid w:val="00E21079"/>
    <w:rsid w:val="00E21215"/>
    <w:rsid w:val="00E21435"/>
    <w:rsid w:val="00E21537"/>
    <w:rsid w:val="00E218DD"/>
    <w:rsid w:val="00E21927"/>
    <w:rsid w:val="00E2233E"/>
    <w:rsid w:val="00E223D4"/>
    <w:rsid w:val="00E22E5C"/>
    <w:rsid w:val="00E23398"/>
    <w:rsid w:val="00E233F2"/>
    <w:rsid w:val="00E2357F"/>
    <w:rsid w:val="00E2364A"/>
    <w:rsid w:val="00E23C6B"/>
    <w:rsid w:val="00E2414C"/>
    <w:rsid w:val="00E24242"/>
    <w:rsid w:val="00E24EFD"/>
    <w:rsid w:val="00E25107"/>
    <w:rsid w:val="00E25241"/>
    <w:rsid w:val="00E25F0E"/>
    <w:rsid w:val="00E25F9B"/>
    <w:rsid w:val="00E26501"/>
    <w:rsid w:val="00E2672B"/>
    <w:rsid w:val="00E26CB7"/>
    <w:rsid w:val="00E26D7A"/>
    <w:rsid w:val="00E274B6"/>
    <w:rsid w:val="00E274E6"/>
    <w:rsid w:val="00E30A7A"/>
    <w:rsid w:val="00E30B75"/>
    <w:rsid w:val="00E31182"/>
    <w:rsid w:val="00E3135E"/>
    <w:rsid w:val="00E3148D"/>
    <w:rsid w:val="00E31A62"/>
    <w:rsid w:val="00E32EA2"/>
    <w:rsid w:val="00E3370D"/>
    <w:rsid w:val="00E33726"/>
    <w:rsid w:val="00E33A17"/>
    <w:rsid w:val="00E33A20"/>
    <w:rsid w:val="00E33A81"/>
    <w:rsid w:val="00E33CE5"/>
    <w:rsid w:val="00E34182"/>
    <w:rsid w:val="00E34CFC"/>
    <w:rsid w:val="00E34F8A"/>
    <w:rsid w:val="00E351D6"/>
    <w:rsid w:val="00E35444"/>
    <w:rsid w:val="00E356E0"/>
    <w:rsid w:val="00E358B5"/>
    <w:rsid w:val="00E35A7E"/>
    <w:rsid w:val="00E360E4"/>
    <w:rsid w:val="00E36917"/>
    <w:rsid w:val="00E36B68"/>
    <w:rsid w:val="00E36C97"/>
    <w:rsid w:val="00E36CE0"/>
    <w:rsid w:val="00E4005C"/>
    <w:rsid w:val="00E40746"/>
    <w:rsid w:val="00E40B55"/>
    <w:rsid w:val="00E40CF2"/>
    <w:rsid w:val="00E414B1"/>
    <w:rsid w:val="00E416AB"/>
    <w:rsid w:val="00E416B1"/>
    <w:rsid w:val="00E41A16"/>
    <w:rsid w:val="00E41ED4"/>
    <w:rsid w:val="00E4206E"/>
    <w:rsid w:val="00E422C3"/>
    <w:rsid w:val="00E424C9"/>
    <w:rsid w:val="00E4291C"/>
    <w:rsid w:val="00E42DC6"/>
    <w:rsid w:val="00E43507"/>
    <w:rsid w:val="00E435A9"/>
    <w:rsid w:val="00E43CDC"/>
    <w:rsid w:val="00E43DAF"/>
    <w:rsid w:val="00E44041"/>
    <w:rsid w:val="00E443D3"/>
    <w:rsid w:val="00E44530"/>
    <w:rsid w:val="00E44CA0"/>
    <w:rsid w:val="00E45601"/>
    <w:rsid w:val="00E45705"/>
    <w:rsid w:val="00E45B53"/>
    <w:rsid w:val="00E460B7"/>
    <w:rsid w:val="00E469A4"/>
    <w:rsid w:val="00E46ECF"/>
    <w:rsid w:val="00E46F3C"/>
    <w:rsid w:val="00E47281"/>
    <w:rsid w:val="00E47A1A"/>
    <w:rsid w:val="00E47E6E"/>
    <w:rsid w:val="00E47F6C"/>
    <w:rsid w:val="00E501AF"/>
    <w:rsid w:val="00E5027A"/>
    <w:rsid w:val="00E50BE8"/>
    <w:rsid w:val="00E50CB6"/>
    <w:rsid w:val="00E51496"/>
    <w:rsid w:val="00E51B66"/>
    <w:rsid w:val="00E51C4B"/>
    <w:rsid w:val="00E51E0A"/>
    <w:rsid w:val="00E51EBD"/>
    <w:rsid w:val="00E51F72"/>
    <w:rsid w:val="00E5239C"/>
    <w:rsid w:val="00E526E1"/>
    <w:rsid w:val="00E529C5"/>
    <w:rsid w:val="00E52EFE"/>
    <w:rsid w:val="00E53384"/>
    <w:rsid w:val="00E534CC"/>
    <w:rsid w:val="00E53569"/>
    <w:rsid w:val="00E53DE6"/>
    <w:rsid w:val="00E53FA0"/>
    <w:rsid w:val="00E54059"/>
    <w:rsid w:val="00E544C9"/>
    <w:rsid w:val="00E5454A"/>
    <w:rsid w:val="00E54943"/>
    <w:rsid w:val="00E54957"/>
    <w:rsid w:val="00E54C5D"/>
    <w:rsid w:val="00E54D85"/>
    <w:rsid w:val="00E5541A"/>
    <w:rsid w:val="00E55686"/>
    <w:rsid w:val="00E55A2D"/>
    <w:rsid w:val="00E55AA5"/>
    <w:rsid w:val="00E56124"/>
    <w:rsid w:val="00E568B5"/>
    <w:rsid w:val="00E56998"/>
    <w:rsid w:val="00E56C69"/>
    <w:rsid w:val="00E57388"/>
    <w:rsid w:val="00E5771D"/>
    <w:rsid w:val="00E578FD"/>
    <w:rsid w:val="00E57BFB"/>
    <w:rsid w:val="00E57FCF"/>
    <w:rsid w:val="00E6024E"/>
    <w:rsid w:val="00E60427"/>
    <w:rsid w:val="00E607E8"/>
    <w:rsid w:val="00E6093B"/>
    <w:rsid w:val="00E60965"/>
    <w:rsid w:val="00E60A47"/>
    <w:rsid w:val="00E613B0"/>
    <w:rsid w:val="00E6153C"/>
    <w:rsid w:val="00E61706"/>
    <w:rsid w:val="00E617AC"/>
    <w:rsid w:val="00E618A1"/>
    <w:rsid w:val="00E61FC1"/>
    <w:rsid w:val="00E6242A"/>
    <w:rsid w:val="00E625AF"/>
    <w:rsid w:val="00E62BA0"/>
    <w:rsid w:val="00E62BCD"/>
    <w:rsid w:val="00E62C7E"/>
    <w:rsid w:val="00E64BEA"/>
    <w:rsid w:val="00E64F37"/>
    <w:rsid w:val="00E650C5"/>
    <w:rsid w:val="00E6557C"/>
    <w:rsid w:val="00E660B4"/>
    <w:rsid w:val="00E6662E"/>
    <w:rsid w:val="00E66DCB"/>
    <w:rsid w:val="00E66EE1"/>
    <w:rsid w:val="00E678B6"/>
    <w:rsid w:val="00E70255"/>
    <w:rsid w:val="00E7042B"/>
    <w:rsid w:val="00E708E6"/>
    <w:rsid w:val="00E70FBD"/>
    <w:rsid w:val="00E7112A"/>
    <w:rsid w:val="00E713EE"/>
    <w:rsid w:val="00E7145D"/>
    <w:rsid w:val="00E7183F"/>
    <w:rsid w:val="00E718AA"/>
    <w:rsid w:val="00E71A55"/>
    <w:rsid w:val="00E71AD6"/>
    <w:rsid w:val="00E722C1"/>
    <w:rsid w:val="00E727A0"/>
    <w:rsid w:val="00E727DB"/>
    <w:rsid w:val="00E727F2"/>
    <w:rsid w:val="00E72C7B"/>
    <w:rsid w:val="00E72C96"/>
    <w:rsid w:val="00E72E6F"/>
    <w:rsid w:val="00E72EA1"/>
    <w:rsid w:val="00E72F5B"/>
    <w:rsid w:val="00E73B18"/>
    <w:rsid w:val="00E73E3D"/>
    <w:rsid w:val="00E73FD7"/>
    <w:rsid w:val="00E74230"/>
    <w:rsid w:val="00E74437"/>
    <w:rsid w:val="00E749A0"/>
    <w:rsid w:val="00E74BBF"/>
    <w:rsid w:val="00E752EA"/>
    <w:rsid w:val="00E753E4"/>
    <w:rsid w:val="00E756A5"/>
    <w:rsid w:val="00E7577F"/>
    <w:rsid w:val="00E75868"/>
    <w:rsid w:val="00E758C0"/>
    <w:rsid w:val="00E7591B"/>
    <w:rsid w:val="00E75A1A"/>
    <w:rsid w:val="00E75C65"/>
    <w:rsid w:val="00E76390"/>
    <w:rsid w:val="00E7665C"/>
    <w:rsid w:val="00E76B5E"/>
    <w:rsid w:val="00E76EB7"/>
    <w:rsid w:val="00E778AF"/>
    <w:rsid w:val="00E77CDD"/>
    <w:rsid w:val="00E807BE"/>
    <w:rsid w:val="00E80D0F"/>
    <w:rsid w:val="00E81215"/>
    <w:rsid w:val="00E8138A"/>
    <w:rsid w:val="00E81823"/>
    <w:rsid w:val="00E818A2"/>
    <w:rsid w:val="00E82247"/>
    <w:rsid w:val="00E82626"/>
    <w:rsid w:val="00E83385"/>
    <w:rsid w:val="00E83E8F"/>
    <w:rsid w:val="00E83F6A"/>
    <w:rsid w:val="00E84490"/>
    <w:rsid w:val="00E846E8"/>
    <w:rsid w:val="00E8491B"/>
    <w:rsid w:val="00E84A16"/>
    <w:rsid w:val="00E85157"/>
    <w:rsid w:val="00E8544E"/>
    <w:rsid w:val="00E85E71"/>
    <w:rsid w:val="00E8621E"/>
    <w:rsid w:val="00E86D7A"/>
    <w:rsid w:val="00E87B07"/>
    <w:rsid w:val="00E904C9"/>
    <w:rsid w:val="00E90597"/>
    <w:rsid w:val="00E9081C"/>
    <w:rsid w:val="00E91769"/>
    <w:rsid w:val="00E91AAF"/>
    <w:rsid w:val="00E92276"/>
    <w:rsid w:val="00E923E4"/>
    <w:rsid w:val="00E92C35"/>
    <w:rsid w:val="00E92F04"/>
    <w:rsid w:val="00E92F67"/>
    <w:rsid w:val="00E93137"/>
    <w:rsid w:val="00E9313A"/>
    <w:rsid w:val="00E932C6"/>
    <w:rsid w:val="00E93A10"/>
    <w:rsid w:val="00E93AF8"/>
    <w:rsid w:val="00E94336"/>
    <w:rsid w:val="00E9443E"/>
    <w:rsid w:val="00E94FFE"/>
    <w:rsid w:val="00E95380"/>
    <w:rsid w:val="00E956AB"/>
    <w:rsid w:val="00E95D64"/>
    <w:rsid w:val="00E95FAE"/>
    <w:rsid w:val="00E96004"/>
    <w:rsid w:val="00E960F2"/>
    <w:rsid w:val="00E9622D"/>
    <w:rsid w:val="00E96BD5"/>
    <w:rsid w:val="00E97B47"/>
    <w:rsid w:val="00EA0244"/>
    <w:rsid w:val="00EA0640"/>
    <w:rsid w:val="00EA06EC"/>
    <w:rsid w:val="00EA0E0D"/>
    <w:rsid w:val="00EA0E66"/>
    <w:rsid w:val="00EA0EF0"/>
    <w:rsid w:val="00EA104B"/>
    <w:rsid w:val="00EA11D1"/>
    <w:rsid w:val="00EA12D8"/>
    <w:rsid w:val="00EA17E7"/>
    <w:rsid w:val="00EA19A8"/>
    <w:rsid w:val="00EA1D7D"/>
    <w:rsid w:val="00EA2438"/>
    <w:rsid w:val="00EA2541"/>
    <w:rsid w:val="00EA264D"/>
    <w:rsid w:val="00EA2C04"/>
    <w:rsid w:val="00EA2FD0"/>
    <w:rsid w:val="00EA32F0"/>
    <w:rsid w:val="00EA3875"/>
    <w:rsid w:val="00EA4CC3"/>
    <w:rsid w:val="00EA576A"/>
    <w:rsid w:val="00EA580B"/>
    <w:rsid w:val="00EA60DD"/>
    <w:rsid w:val="00EA65D5"/>
    <w:rsid w:val="00EA6899"/>
    <w:rsid w:val="00EA6A49"/>
    <w:rsid w:val="00EA6AD2"/>
    <w:rsid w:val="00EA6BF4"/>
    <w:rsid w:val="00EA6DEB"/>
    <w:rsid w:val="00EA6EFE"/>
    <w:rsid w:val="00EA7832"/>
    <w:rsid w:val="00EA7B9E"/>
    <w:rsid w:val="00EA7D1D"/>
    <w:rsid w:val="00EB0779"/>
    <w:rsid w:val="00EB0A87"/>
    <w:rsid w:val="00EB0C3D"/>
    <w:rsid w:val="00EB0E23"/>
    <w:rsid w:val="00EB0ECA"/>
    <w:rsid w:val="00EB10F1"/>
    <w:rsid w:val="00EB1913"/>
    <w:rsid w:val="00EB1D02"/>
    <w:rsid w:val="00EB1D8B"/>
    <w:rsid w:val="00EB1E25"/>
    <w:rsid w:val="00EB1ECE"/>
    <w:rsid w:val="00EB2717"/>
    <w:rsid w:val="00EB2AC3"/>
    <w:rsid w:val="00EB2C9B"/>
    <w:rsid w:val="00EB2EBD"/>
    <w:rsid w:val="00EB3187"/>
    <w:rsid w:val="00EB335A"/>
    <w:rsid w:val="00EB36B6"/>
    <w:rsid w:val="00EB3AD5"/>
    <w:rsid w:val="00EB3ED1"/>
    <w:rsid w:val="00EB4278"/>
    <w:rsid w:val="00EB4BAE"/>
    <w:rsid w:val="00EB4E1D"/>
    <w:rsid w:val="00EB5142"/>
    <w:rsid w:val="00EB53B2"/>
    <w:rsid w:val="00EB5914"/>
    <w:rsid w:val="00EB5A2E"/>
    <w:rsid w:val="00EB5B16"/>
    <w:rsid w:val="00EB5F65"/>
    <w:rsid w:val="00EB5F8A"/>
    <w:rsid w:val="00EB65D1"/>
    <w:rsid w:val="00EB73AB"/>
    <w:rsid w:val="00EB7427"/>
    <w:rsid w:val="00EB76BF"/>
    <w:rsid w:val="00EB7CDB"/>
    <w:rsid w:val="00EB7E7A"/>
    <w:rsid w:val="00EB7F3F"/>
    <w:rsid w:val="00EB7F54"/>
    <w:rsid w:val="00EC01BA"/>
    <w:rsid w:val="00EC077F"/>
    <w:rsid w:val="00EC078A"/>
    <w:rsid w:val="00EC0984"/>
    <w:rsid w:val="00EC0CE3"/>
    <w:rsid w:val="00EC0DB6"/>
    <w:rsid w:val="00EC117C"/>
    <w:rsid w:val="00EC1CDE"/>
    <w:rsid w:val="00EC216D"/>
    <w:rsid w:val="00EC2C59"/>
    <w:rsid w:val="00EC2E6A"/>
    <w:rsid w:val="00EC352A"/>
    <w:rsid w:val="00EC3890"/>
    <w:rsid w:val="00EC3917"/>
    <w:rsid w:val="00EC3B85"/>
    <w:rsid w:val="00EC3CD6"/>
    <w:rsid w:val="00EC3D07"/>
    <w:rsid w:val="00EC48F5"/>
    <w:rsid w:val="00EC49EE"/>
    <w:rsid w:val="00EC4C2D"/>
    <w:rsid w:val="00EC55E2"/>
    <w:rsid w:val="00EC59A2"/>
    <w:rsid w:val="00EC5BB4"/>
    <w:rsid w:val="00EC5ED0"/>
    <w:rsid w:val="00EC60BA"/>
    <w:rsid w:val="00EC6C44"/>
    <w:rsid w:val="00EC6E4C"/>
    <w:rsid w:val="00EC7590"/>
    <w:rsid w:val="00EC7A51"/>
    <w:rsid w:val="00EC7B9A"/>
    <w:rsid w:val="00ED022D"/>
    <w:rsid w:val="00ED044C"/>
    <w:rsid w:val="00ED11F1"/>
    <w:rsid w:val="00ED17A0"/>
    <w:rsid w:val="00ED184E"/>
    <w:rsid w:val="00ED1FD8"/>
    <w:rsid w:val="00ED2385"/>
    <w:rsid w:val="00ED23BE"/>
    <w:rsid w:val="00ED2846"/>
    <w:rsid w:val="00ED285F"/>
    <w:rsid w:val="00ED2927"/>
    <w:rsid w:val="00ED2AE0"/>
    <w:rsid w:val="00ED3C00"/>
    <w:rsid w:val="00ED3CD3"/>
    <w:rsid w:val="00ED3DC9"/>
    <w:rsid w:val="00ED3E22"/>
    <w:rsid w:val="00ED3F47"/>
    <w:rsid w:val="00ED4126"/>
    <w:rsid w:val="00ED4D17"/>
    <w:rsid w:val="00ED4D80"/>
    <w:rsid w:val="00ED5332"/>
    <w:rsid w:val="00ED549E"/>
    <w:rsid w:val="00ED565F"/>
    <w:rsid w:val="00ED5681"/>
    <w:rsid w:val="00ED5C95"/>
    <w:rsid w:val="00ED6102"/>
    <w:rsid w:val="00ED615D"/>
    <w:rsid w:val="00ED63ED"/>
    <w:rsid w:val="00ED64EA"/>
    <w:rsid w:val="00ED6BCF"/>
    <w:rsid w:val="00ED6EEB"/>
    <w:rsid w:val="00ED744F"/>
    <w:rsid w:val="00ED776F"/>
    <w:rsid w:val="00ED7883"/>
    <w:rsid w:val="00ED7AAD"/>
    <w:rsid w:val="00EE0336"/>
    <w:rsid w:val="00EE0DC1"/>
    <w:rsid w:val="00EE0F75"/>
    <w:rsid w:val="00EE18F9"/>
    <w:rsid w:val="00EE1A15"/>
    <w:rsid w:val="00EE238E"/>
    <w:rsid w:val="00EE23BF"/>
    <w:rsid w:val="00EE2938"/>
    <w:rsid w:val="00EE3406"/>
    <w:rsid w:val="00EE3C46"/>
    <w:rsid w:val="00EE3E0C"/>
    <w:rsid w:val="00EE44FA"/>
    <w:rsid w:val="00EE46AE"/>
    <w:rsid w:val="00EE48A4"/>
    <w:rsid w:val="00EE499A"/>
    <w:rsid w:val="00EE4D36"/>
    <w:rsid w:val="00EE4DD2"/>
    <w:rsid w:val="00EE4EB1"/>
    <w:rsid w:val="00EE5339"/>
    <w:rsid w:val="00EE5363"/>
    <w:rsid w:val="00EE53A1"/>
    <w:rsid w:val="00EE5479"/>
    <w:rsid w:val="00EE54AE"/>
    <w:rsid w:val="00EE5739"/>
    <w:rsid w:val="00EE5E93"/>
    <w:rsid w:val="00EE6233"/>
    <w:rsid w:val="00EE67F8"/>
    <w:rsid w:val="00EE6A8D"/>
    <w:rsid w:val="00EE6C02"/>
    <w:rsid w:val="00EE6E3E"/>
    <w:rsid w:val="00EE7643"/>
    <w:rsid w:val="00EE79A9"/>
    <w:rsid w:val="00EF027E"/>
    <w:rsid w:val="00EF02DD"/>
    <w:rsid w:val="00EF04B7"/>
    <w:rsid w:val="00EF0560"/>
    <w:rsid w:val="00EF0861"/>
    <w:rsid w:val="00EF14DC"/>
    <w:rsid w:val="00EF194E"/>
    <w:rsid w:val="00EF1D8C"/>
    <w:rsid w:val="00EF26BD"/>
    <w:rsid w:val="00EF2E3D"/>
    <w:rsid w:val="00EF38C4"/>
    <w:rsid w:val="00EF4D7A"/>
    <w:rsid w:val="00EF4D93"/>
    <w:rsid w:val="00EF5005"/>
    <w:rsid w:val="00EF5094"/>
    <w:rsid w:val="00EF50DE"/>
    <w:rsid w:val="00EF5186"/>
    <w:rsid w:val="00EF547F"/>
    <w:rsid w:val="00EF5F33"/>
    <w:rsid w:val="00EF64E0"/>
    <w:rsid w:val="00EF64E9"/>
    <w:rsid w:val="00EF654A"/>
    <w:rsid w:val="00EF654F"/>
    <w:rsid w:val="00EF6F25"/>
    <w:rsid w:val="00EF766C"/>
    <w:rsid w:val="00EF7C0F"/>
    <w:rsid w:val="00EF7FF0"/>
    <w:rsid w:val="00F002F9"/>
    <w:rsid w:val="00F00C9A"/>
    <w:rsid w:val="00F00DFF"/>
    <w:rsid w:val="00F0108A"/>
    <w:rsid w:val="00F0111F"/>
    <w:rsid w:val="00F0141C"/>
    <w:rsid w:val="00F01B51"/>
    <w:rsid w:val="00F01B6F"/>
    <w:rsid w:val="00F01FF3"/>
    <w:rsid w:val="00F0235A"/>
    <w:rsid w:val="00F0393A"/>
    <w:rsid w:val="00F039E8"/>
    <w:rsid w:val="00F04131"/>
    <w:rsid w:val="00F045B0"/>
    <w:rsid w:val="00F045F4"/>
    <w:rsid w:val="00F0462B"/>
    <w:rsid w:val="00F04683"/>
    <w:rsid w:val="00F04B02"/>
    <w:rsid w:val="00F04B42"/>
    <w:rsid w:val="00F05C05"/>
    <w:rsid w:val="00F06135"/>
    <w:rsid w:val="00F06187"/>
    <w:rsid w:val="00F0674D"/>
    <w:rsid w:val="00F0683D"/>
    <w:rsid w:val="00F0752D"/>
    <w:rsid w:val="00F07689"/>
    <w:rsid w:val="00F07C4B"/>
    <w:rsid w:val="00F10424"/>
    <w:rsid w:val="00F106D0"/>
    <w:rsid w:val="00F10DCC"/>
    <w:rsid w:val="00F10EBA"/>
    <w:rsid w:val="00F112E4"/>
    <w:rsid w:val="00F112F5"/>
    <w:rsid w:val="00F1136B"/>
    <w:rsid w:val="00F11373"/>
    <w:rsid w:val="00F11374"/>
    <w:rsid w:val="00F114D0"/>
    <w:rsid w:val="00F11791"/>
    <w:rsid w:val="00F118DF"/>
    <w:rsid w:val="00F123B0"/>
    <w:rsid w:val="00F123B8"/>
    <w:rsid w:val="00F12B05"/>
    <w:rsid w:val="00F12C63"/>
    <w:rsid w:val="00F1375B"/>
    <w:rsid w:val="00F13835"/>
    <w:rsid w:val="00F13861"/>
    <w:rsid w:val="00F13FAE"/>
    <w:rsid w:val="00F14425"/>
    <w:rsid w:val="00F1459D"/>
    <w:rsid w:val="00F1466D"/>
    <w:rsid w:val="00F148E3"/>
    <w:rsid w:val="00F14B4D"/>
    <w:rsid w:val="00F14F0C"/>
    <w:rsid w:val="00F15A10"/>
    <w:rsid w:val="00F15D2B"/>
    <w:rsid w:val="00F16487"/>
    <w:rsid w:val="00F16C64"/>
    <w:rsid w:val="00F1790C"/>
    <w:rsid w:val="00F17A28"/>
    <w:rsid w:val="00F17D5D"/>
    <w:rsid w:val="00F17E8A"/>
    <w:rsid w:val="00F17EA3"/>
    <w:rsid w:val="00F2005C"/>
    <w:rsid w:val="00F207F3"/>
    <w:rsid w:val="00F20968"/>
    <w:rsid w:val="00F20B61"/>
    <w:rsid w:val="00F20F54"/>
    <w:rsid w:val="00F20FD4"/>
    <w:rsid w:val="00F21138"/>
    <w:rsid w:val="00F21329"/>
    <w:rsid w:val="00F213BB"/>
    <w:rsid w:val="00F21CC6"/>
    <w:rsid w:val="00F2239A"/>
    <w:rsid w:val="00F2263E"/>
    <w:rsid w:val="00F22B5E"/>
    <w:rsid w:val="00F22F38"/>
    <w:rsid w:val="00F230FC"/>
    <w:rsid w:val="00F236EF"/>
    <w:rsid w:val="00F23AA3"/>
    <w:rsid w:val="00F23CC6"/>
    <w:rsid w:val="00F24680"/>
    <w:rsid w:val="00F24AD4"/>
    <w:rsid w:val="00F24BC2"/>
    <w:rsid w:val="00F24FFC"/>
    <w:rsid w:val="00F25354"/>
    <w:rsid w:val="00F253F3"/>
    <w:rsid w:val="00F254C6"/>
    <w:rsid w:val="00F2577F"/>
    <w:rsid w:val="00F26008"/>
    <w:rsid w:val="00F26397"/>
    <w:rsid w:val="00F26814"/>
    <w:rsid w:val="00F26DD7"/>
    <w:rsid w:val="00F27490"/>
    <w:rsid w:val="00F276DC"/>
    <w:rsid w:val="00F27921"/>
    <w:rsid w:val="00F27F66"/>
    <w:rsid w:val="00F30051"/>
    <w:rsid w:val="00F3050B"/>
    <w:rsid w:val="00F30678"/>
    <w:rsid w:val="00F309F4"/>
    <w:rsid w:val="00F30A82"/>
    <w:rsid w:val="00F3151E"/>
    <w:rsid w:val="00F31720"/>
    <w:rsid w:val="00F32097"/>
    <w:rsid w:val="00F324BC"/>
    <w:rsid w:val="00F33158"/>
    <w:rsid w:val="00F33736"/>
    <w:rsid w:val="00F33926"/>
    <w:rsid w:val="00F33B43"/>
    <w:rsid w:val="00F33C10"/>
    <w:rsid w:val="00F33CD1"/>
    <w:rsid w:val="00F34383"/>
    <w:rsid w:val="00F344C7"/>
    <w:rsid w:val="00F348BA"/>
    <w:rsid w:val="00F348CA"/>
    <w:rsid w:val="00F349DE"/>
    <w:rsid w:val="00F34D71"/>
    <w:rsid w:val="00F3513C"/>
    <w:rsid w:val="00F3532C"/>
    <w:rsid w:val="00F35758"/>
    <w:rsid w:val="00F35786"/>
    <w:rsid w:val="00F358CD"/>
    <w:rsid w:val="00F35A9C"/>
    <w:rsid w:val="00F35EA1"/>
    <w:rsid w:val="00F3641B"/>
    <w:rsid w:val="00F364B6"/>
    <w:rsid w:val="00F365CA"/>
    <w:rsid w:val="00F36DE5"/>
    <w:rsid w:val="00F36F24"/>
    <w:rsid w:val="00F37079"/>
    <w:rsid w:val="00F373B2"/>
    <w:rsid w:val="00F3789D"/>
    <w:rsid w:val="00F37D29"/>
    <w:rsid w:val="00F40183"/>
    <w:rsid w:val="00F40255"/>
    <w:rsid w:val="00F40260"/>
    <w:rsid w:val="00F4068D"/>
    <w:rsid w:val="00F40CF1"/>
    <w:rsid w:val="00F40E29"/>
    <w:rsid w:val="00F41316"/>
    <w:rsid w:val="00F416C1"/>
    <w:rsid w:val="00F41B1C"/>
    <w:rsid w:val="00F41C56"/>
    <w:rsid w:val="00F41E2F"/>
    <w:rsid w:val="00F42160"/>
    <w:rsid w:val="00F427B5"/>
    <w:rsid w:val="00F427CF"/>
    <w:rsid w:val="00F42FC3"/>
    <w:rsid w:val="00F43171"/>
    <w:rsid w:val="00F435D9"/>
    <w:rsid w:val="00F438B9"/>
    <w:rsid w:val="00F43965"/>
    <w:rsid w:val="00F43A7A"/>
    <w:rsid w:val="00F43BC4"/>
    <w:rsid w:val="00F4436C"/>
    <w:rsid w:val="00F4436F"/>
    <w:rsid w:val="00F44A19"/>
    <w:rsid w:val="00F45102"/>
    <w:rsid w:val="00F45165"/>
    <w:rsid w:val="00F451BC"/>
    <w:rsid w:val="00F454EF"/>
    <w:rsid w:val="00F45F45"/>
    <w:rsid w:val="00F461A8"/>
    <w:rsid w:val="00F46ADE"/>
    <w:rsid w:val="00F4728E"/>
    <w:rsid w:val="00F47322"/>
    <w:rsid w:val="00F47568"/>
    <w:rsid w:val="00F47579"/>
    <w:rsid w:val="00F4757A"/>
    <w:rsid w:val="00F4765E"/>
    <w:rsid w:val="00F5004E"/>
    <w:rsid w:val="00F5008E"/>
    <w:rsid w:val="00F5078F"/>
    <w:rsid w:val="00F510FD"/>
    <w:rsid w:val="00F511F6"/>
    <w:rsid w:val="00F51716"/>
    <w:rsid w:val="00F518F8"/>
    <w:rsid w:val="00F51B70"/>
    <w:rsid w:val="00F52254"/>
    <w:rsid w:val="00F523F4"/>
    <w:rsid w:val="00F528D5"/>
    <w:rsid w:val="00F52A70"/>
    <w:rsid w:val="00F52AB7"/>
    <w:rsid w:val="00F52CE9"/>
    <w:rsid w:val="00F53925"/>
    <w:rsid w:val="00F53C88"/>
    <w:rsid w:val="00F53E02"/>
    <w:rsid w:val="00F54132"/>
    <w:rsid w:val="00F5417C"/>
    <w:rsid w:val="00F541D4"/>
    <w:rsid w:val="00F54420"/>
    <w:rsid w:val="00F5447C"/>
    <w:rsid w:val="00F5448C"/>
    <w:rsid w:val="00F54604"/>
    <w:rsid w:val="00F546F4"/>
    <w:rsid w:val="00F54AFC"/>
    <w:rsid w:val="00F56139"/>
    <w:rsid w:val="00F56310"/>
    <w:rsid w:val="00F56AD4"/>
    <w:rsid w:val="00F56ED6"/>
    <w:rsid w:val="00F572FF"/>
    <w:rsid w:val="00F60231"/>
    <w:rsid w:val="00F60809"/>
    <w:rsid w:val="00F608EB"/>
    <w:rsid w:val="00F610E0"/>
    <w:rsid w:val="00F61490"/>
    <w:rsid w:val="00F61714"/>
    <w:rsid w:val="00F619F5"/>
    <w:rsid w:val="00F61A22"/>
    <w:rsid w:val="00F61C6C"/>
    <w:rsid w:val="00F61E21"/>
    <w:rsid w:val="00F6262A"/>
    <w:rsid w:val="00F629BA"/>
    <w:rsid w:val="00F629E6"/>
    <w:rsid w:val="00F62C2A"/>
    <w:rsid w:val="00F62DB0"/>
    <w:rsid w:val="00F62E6C"/>
    <w:rsid w:val="00F62F33"/>
    <w:rsid w:val="00F630AF"/>
    <w:rsid w:val="00F631CA"/>
    <w:rsid w:val="00F634E6"/>
    <w:rsid w:val="00F638F8"/>
    <w:rsid w:val="00F63CED"/>
    <w:rsid w:val="00F64597"/>
    <w:rsid w:val="00F645D8"/>
    <w:rsid w:val="00F646F4"/>
    <w:rsid w:val="00F64C18"/>
    <w:rsid w:val="00F64F72"/>
    <w:rsid w:val="00F6539B"/>
    <w:rsid w:val="00F6561F"/>
    <w:rsid w:val="00F6576E"/>
    <w:rsid w:val="00F659F3"/>
    <w:rsid w:val="00F6616E"/>
    <w:rsid w:val="00F662C7"/>
    <w:rsid w:val="00F66734"/>
    <w:rsid w:val="00F66B7B"/>
    <w:rsid w:val="00F6752F"/>
    <w:rsid w:val="00F67A4F"/>
    <w:rsid w:val="00F67AA5"/>
    <w:rsid w:val="00F67C2D"/>
    <w:rsid w:val="00F67C87"/>
    <w:rsid w:val="00F67F11"/>
    <w:rsid w:val="00F70292"/>
    <w:rsid w:val="00F7051A"/>
    <w:rsid w:val="00F70772"/>
    <w:rsid w:val="00F70859"/>
    <w:rsid w:val="00F70DC0"/>
    <w:rsid w:val="00F717F1"/>
    <w:rsid w:val="00F71E21"/>
    <w:rsid w:val="00F72201"/>
    <w:rsid w:val="00F722E5"/>
    <w:rsid w:val="00F728BA"/>
    <w:rsid w:val="00F72966"/>
    <w:rsid w:val="00F73311"/>
    <w:rsid w:val="00F734DC"/>
    <w:rsid w:val="00F73E1C"/>
    <w:rsid w:val="00F73E3E"/>
    <w:rsid w:val="00F7400A"/>
    <w:rsid w:val="00F74229"/>
    <w:rsid w:val="00F74520"/>
    <w:rsid w:val="00F74793"/>
    <w:rsid w:val="00F74C39"/>
    <w:rsid w:val="00F74D2E"/>
    <w:rsid w:val="00F74EC7"/>
    <w:rsid w:val="00F75429"/>
    <w:rsid w:val="00F75435"/>
    <w:rsid w:val="00F75756"/>
    <w:rsid w:val="00F75775"/>
    <w:rsid w:val="00F759F5"/>
    <w:rsid w:val="00F76012"/>
    <w:rsid w:val="00F7611E"/>
    <w:rsid w:val="00F76684"/>
    <w:rsid w:val="00F76791"/>
    <w:rsid w:val="00F769DB"/>
    <w:rsid w:val="00F77276"/>
    <w:rsid w:val="00F7730D"/>
    <w:rsid w:val="00F77867"/>
    <w:rsid w:val="00F779EB"/>
    <w:rsid w:val="00F8010B"/>
    <w:rsid w:val="00F804BC"/>
    <w:rsid w:val="00F807B9"/>
    <w:rsid w:val="00F809F4"/>
    <w:rsid w:val="00F812A0"/>
    <w:rsid w:val="00F8149F"/>
    <w:rsid w:val="00F81A01"/>
    <w:rsid w:val="00F8237B"/>
    <w:rsid w:val="00F82481"/>
    <w:rsid w:val="00F82ACC"/>
    <w:rsid w:val="00F82D63"/>
    <w:rsid w:val="00F82E87"/>
    <w:rsid w:val="00F83862"/>
    <w:rsid w:val="00F83A21"/>
    <w:rsid w:val="00F83C57"/>
    <w:rsid w:val="00F84446"/>
    <w:rsid w:val="00F8461A"/>
    <w:rsid w:val="00F8463E"/>
    <w:rsid w:val="00F84975"/>
    <w:rsid w:val="00F849BE"/>
    <w:rsid w:val="00F85125"/>
    <w:rsid w:val="00F859A8"/>
    <w:rsid w:val="00F85A16"/>
    <w:rsid w:val="00F85B0A"/>
    <w:rsid w:val="00F85E7D"/>
    <w:rsid w:val="00F86B2C"/>
    <w:rsid w:val="00F86B76"/>
    <w:rsid w:val="00F86D0C"/>
    <w:rsid w:val="00F879FB"/>
    <w:rsid w:val="00F87BC7"/>
    <w:rsid w:val="00F87DDB"/>
    <w:rsid w:val="00F90310"/>
    <w:rsid w:val="00F90541"/>
    <w:rsid w:val="00F908F8"/>
    <w:rsid w:val="00F909DE"/>
    <w:rsid w:val="00F9151D"/>
    <w:rsid w:val="00F91D34"/>
    <w:rsid w:val="00F929D7"/>
    <w:rsid w:val="00F92E83"/>
    <w:rsid w:val="00F930D9"/>
    <w:rsid w:val="00F9316D"/>
    <w:rsid w:val="00F93460"/>
    <w:rsid w:val="00F934B3"/>
    <w:rsid w:val="00F93BEA"/>
    <w:rsid w:val="00F942C6"/>
    <w:rsid w:val="00F94A96"/>
    <w:rsid w:val="00F94EF8"/>
    <w:rsid w:val="00F950C7"/>
    <w:rsid w:val="00F9517E"/>
    <w:rsid w:val="00F951FB"/>
    <w:rsid w:val="00F959E4"/>
    <w:rsid w:val="00F95C2F"/>
    <w:rsid w:val="00F96322"/>
    <w:rsid w:val="00F963A7"/>
    <w:rsid w:val="00F965FF"/>
    <w:rsid w:val="00F96739"/>
    <w:rsid w:val="00F96C7B"/>
    <w:rsid w:val="00F96DDA"/>
    <w:rsid w:val="00F96E7B"/>
    <w:rsid w:val="00F96E98"/>
    <w:rsid w:val="00F9731C"/>
    <w:rsid w:val="00F974C2"/>
    <w:rsid w:val="00F97CAD"/>
    <w:rsid w:val="00FA028C"/>
    <w:rsid w:val="00FA0929"/>
    <w:rsid w:val="00FA093A"/>
    <w:rsid w:val="00FA0A26"/>
    <w:rsid w:val="00FA0FA7"/>
    <w:rsid w:val="00FA109F"/>
    <w:rsid w:val="00FA1A6A"/>
    <w:rsid w:val="00FA1BBE"/>
    <w:rsid w:val="00FA1FA1"/>
    <w:rsid w:val="00FA27E9"/>
    <w:rsid w:val="00FA2866"/>
    <w:rsid w:val="00FA299B"/>
    <w:rsid w:val="00FA2A53"/>
    <w:rsid w:val="00FA3062"/>
    <w:rsid w:val="00FA3136"/>
    <w:rsid w:val="00FA33C4"/>
    <w:rsid w:val="00FA37CF"/>
    <w:rsid w:val="00FA382B"/>
    <w:rsid w:val="00FA3B44"/>
    <w:rsid w:val="00FA3C8B"/>
    <w:rsid w:val="00FA3C9D"/>
    <w:rsid w:val="00FA3F37"/>
    <w:rsid w:val="00FA4B2A"/>
    <w:rsid w:val="00FA4FDA"/>
    <w:rsid w:val="00FA5475"/>
    <w:rsid w:val="00FA5757"/>
    <w:rsid w:val="00FA57FD"/>
    <w:rsid w:val="00FA59A0"/>
    <w:rsid w:val="00FA5C9D"/>
    <w:rsid w:val="00FA60BA"/>
    <w:rsid w:val="00FA6768"/>
    <w:rsid w:val="00FA67D3"/>
    <w:rsid w:val="00FA6C9F"/>
    <w:rsid w:val="00FA6E4E"/>
    <w:rsid w:val="00FA6F32"/>
    <w:rsid w:val="00FA71D9"/>
    <w:rsid w:val="00FA757F"/>
    <w:rsid w:val="00FA799D"/>
    <w:rsid w:val="00FB02FF"/>
    <w:rsid w:val="00FB0331"/>
    <w:rsid w:val="00FB0413"/>
    <w:rsid w:val="00FB0437"/>
    <w:rsid w:val="00FB04F9"/>
    <w:rsid w:val="00FB0B2C"/>
    <w:rsid w:val="00FB0CA3"/>
    <w:rsid w:val="00FB10B4"/>
    <w:rsid w:val="00FB1466"/>
    <w:rsid w:val="00FB1BAD"/>
    <w:rsid w:val="00FB1C25"/>
    <w:rsid w:val="00FB20FA"/>
    <w:rsid w:val="00FB272F"/>
    <w:rsid w:val="00FB28BE"/>
    <w:rsid w:val="00FB2A39"/>
    <w:rsid w:val="00FB2A59"/>
    <w:rsid w:val="00FB2AD4"/>
    <w:rsid w:val="00FB2AFA"/>
    <w:rsid w:val="00FB356E"/>
    <w:rsid w:val="00FB362C"/>
    <w:rsid w:val="00FB3828"/>
    <w:rsid w:val="00FB3E04"/>
    <w:rsid w:val="00FB3FBD"/>
    <w:rsid w:val="00FB4235"/>
    <w:rsid w:val="00FB4357"/>
    <w:rsid w:val="00FB485F"/>
    <w:rsid w:val="00FB49C0"/>
    <w:rsid w:val="00FB5147"/>
    <w:rsid w:val="00FB5763"/>
    <w:rsid w:val="00FB5C44"/>
    <w:rsid w:val="00FB63C7"/>
    <w:rsid w:val="00FB6538"/>
    <w:rsid w:val="00FB674C"/>
    <w:rsid w:val="00FB6932"/>
    <w:rsid w:val="00FB6951"/>
    <w:rsid w:val="00FB705D"/>
    <w:rsid w:val="00FB7726"/>
    <w:rsid w:val="00FB790A"/>
    <w:rsid w:val="00FB7CF2"/>
    <w:rsid w:val="00FB7F97"/>
    <w:rsid w:val="00FC07EF"/>
    <w:rsid w:val="00FC0B12"/>
    <w:rsid w:val="00FC0D07"/>
    <w:rsid w:val="00FC0F51"/>
    <w:rsid w:val="00FC1134"/>
    <w:rsid w:val="00FC1329"/>
    <w:rsid w:val="00FC139F"/>
    <w:rsid w:val="00FC155B"/>
    <w:rsid w:val="00FC212D"/>
    <w:rsid w:val="00FC2181"/>
    <w:rsid w:val="00FC3286"/>
    <w:rsid w:val="00FC32D7"/>
    <w:rsid w:val="00FC33E2"/>
    <w:rsid w:val="00FC3431"/>
    <w:rsid w:val="00FC36F0"/>
    <w:rsid w:val="00FC3919"/>
    <w:rsid w:val="00FC46DD"/>
    <w:rsid w:val="00FC473B"/>
    <w:rsid w:val="00FC5295"/>
    <w:rsid w:val="00FC60A7"/>
    <w:rsid w:val="00FC611E"/>
    <w:rsid w:val="00FC6B5A"/>
    <w:rsid w:val="00FC6EA8"/>
    <w:rsid w:val="00FC7982"/>
    <w:rsid w:val="00FD007B"/>
    <w:rsid w:val="00FD0939"/>
    <w:rsid w:val="00FD0AB1"/>
    <w:rsid w:val="00FD0C60"/>
    <w:rsid w:val="00FD0E36"/>
    <w:rsid w:val="00FD1117"/>
    <w:rsid w:val="00FD113A"/>
    <w:rsid w:val="00FD1301"/>
    <w:rsid w:val="00FD1639"/>
    <w:rsid w:val="00FD1A0E"/>
    <w:rsid w:val="00FD1F44"/>
    <w:rsid w:val="00FD22C1"/>
    <w:rsid w:val="00FD23DB"/>
    <w:rsid w:val="00FD24E3"/>
    <w:rsid w:val="00FD274F"/>
    <w:rsid w:val="00FD286B"/>
    <w:rsid w:val="00FD2AEA"/>
    <w:rsid w:val="00FD2F67"/>
    <w:rsid w:val="00FD339A"/>
    <w:rsid w:val="00FD37E2"/>
    <w:rsid w:val="00FD3884"/>
    <w:rsid w:val="00FD3B01"/>
    <w:rsid w:val="00FD408F"/>
    <w:rsid w:val="00FD4207"/>
    <w:rsid w:val="00FD4CB2"/>
    <w:rsid w:val="00FD513D"/>
    <w:rsid w:val="00FD54C7"/>
    <w:rsid w:val="00FD5511"/>
    <w:rsid w:val="00FD5A2D"/>
    <w:rsid w:val="00FD5B58"/>
    <w:rsid w:val="00FD647F"/>
    <w:rsid w:val="00FD693D"/>
    <w:rsid w:val="00FD6D64"/>
    <w:rsid w:val="00FD6DDE"/>
    <w:rsid w:val="00FD74CF"/>
    <w:rsid w:val="00FD7558"/>
    <w:rsid w:val="00FD77C6"/>
    <w:rsid w:val="00FD781D"/>
    <w:rsid w:val="00FD7B2A"/>
    <w:rsid w:val="00FD7DBB"/>
    <w:rsid w:val="00FE0256"/>
    <w:rsid w:val="00FE0A55"/>
    <w:rsid w:val="00FE0AAB"/>
    <w:rsid w:val="00FE0E13"/>
    <w:rsid w:val="00FE11E5"/>
    <w:rsid w:val="00FE13F6"/>
    <w:rsid w:val="00FE14CA"/>
    <w:rsid w:val="00FE1572"/>
    <w:rsid w:val="00FE1673"/>
    <w:rsid w:val="00FE1D67"/>
    <w:rsid w:val="00FE1F4F"/>
    <w:rsid w:val="00FE2087"/>
    <w:rsid w:val="00FE27E5"/>
    <w:rsid w:val="00FE2A86"/>
    <w:rsid w:val="00FE3253"/>
    <w:rsid w:val="00FE33CB"/>
    <w:rsid w:val="00FE3732"/>
    <w:rsid w:val="00FE3DAC"/>
    <w:rsid w:val="00FE40D7"/>
    <w:rsid w:val="00FE46C7"/>
    <w:rsid w:val="00FE4781"/>
    <w:rsid w:val="00FE4918"/>
    <w:rsid w:val="00FE4B1A"/>
    <w:rsid w:val="00FE4F31"/>
    <w:rsid w:val="00FE4F33"/>
    <w:rsid w:val="00FE5148"/>
    <w:rsid w:val="00FE5B8A"/>
    <w:rsid w:val="00FE5CF2"/>
    <w:rsid w:val="00FE5CFC"/>
    <w:rsid w:val="00FE6953"/>
    <w:rsid w:val="00FE6A8B"/>
    <w:rsid w:val="00FE6F8E"/>
    <w:rsid w:val="00FE7079"/>
    <w:rsid w:val="00FE78B7"/>
    <w:rsid w:val="00FE7DDD"/>
    <w:rsid w:val="00FF0364"/>
    <w:rsid w:val="00FF106C"/>
    <w:rsid w:val="00FF1FE4"/>
    <w:rsid w:val="00FF2751"/>
    <w:rsid w:val="00FF3039"/>
    <w:rsid w:val="00FF3273"/>
    <w:rsid w:val="00FF32F6"/>
    <w:rsid w:val="00FF422B"/>
    <w:rsid w:val="00FF4559"/>
    <w:rsid w:val="00FF4AE0"/>
    <w:rsid w:val="00FF5C24"/>
    <w:rsid w:val="00FF65CB"/>
    <w:rsid w:val="00FF71A2"/>
    <w:rsid w:val="00FF74E0"/>
    <w:rsid w:val="00FF75EF"/>
    <w:rsid w:val="00FF762B"/>
    <w:rsid w:val="00FF799C"/>
    <w:rsid w:val="00FF7B81"/>
    <w:rsid w:val="00FF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9D59D6C"/>
  <w15:docId w15:val="{3EBC2032-41BD-47BA-9838-AC3766D79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8785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C077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C077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C077F"/>
    <w:pPr>
      <w:keepNext/>
      <w:tabs>
        <w:tab w:val="left" w:pos="36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88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C077F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C077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EC077F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EC077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C077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C077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C077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C077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C077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C077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C077F"/>
    <w:pPr>
      <w:ind w:left="284"/>
    </w:pPr>
  </w:style>
  <w:style w:type="paragraph" w:customStyle="1" w:styleId="AAFrameAddress">
    <w:name w:val="AA Frame Address"/>
    <w:basedOn w:val="Heading1"/>
    <w:rsid w:val="00EC077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C077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C077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C077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C077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C077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C077F"/>
    <w:pPr>
      <w:ind w:left="851" w:hanging="284"/>
    </w:pPr>
  </w:style>
  <w:style w:type="paragraph" w:styleId="Index4">
    <w:name w:val="index 4"/>
    <w:basedOn w:val="Normal"/>
    <w:next w:val="Normal"/>
    <w:semiHidden/>
    <w:rsid w:val="00EC077F"/>
    <w:pPr>
      <w:ind w:left="1135" w:hanging="284"/>
    </w:pPr>
  </w:style>
  <w:style w:type="paragraph" w:styleId="Index6">
    <w:name w:val="index 6"/>
    <w:basedOn w:val="Normal"/>
    <w:next w:val="Normal"/>
    <w:semiHidden/>
    <w:rsid w:val="00EC077F"/>
    <w:pPr>
      <w:ind w:left="1702" w:hanging="284"/>
    </w:pPr>
  </w:style>
  <w:style w:type="paragraph" w:styleId="Index5">
    <w:name w:val="index 5"/>
    <w:basedOn w:val="Normal"/>
    <w:next w:val="Normal"/>
    <w:semiHidden/>
    <w:rsid w:val="00EC077F"/>
    <w:pPr>
      <w:ind w:left="1418" w:hanging="284"/>
    </w:pPr>
  </w:style>
  <w:style w:type="paragraph" w:styleId="Index7">
    <w:name w:val="index 7"/>
    <w:basedOn w:val="Normal"/>
    <w:next w:val="Normal"/>
    <w:semiHidden/>
    <w:rsid w:val="00EC077F"/>
    <w:pPr>
      <w:ind w:left="1985" w:hanging="284"/>
    </w:pPr>
  </w:style>
  <w:style w:type="paragraph" w:styleId="Index8">
    <w:name w:val="index 8"/>
    <w:basedOn w:val="Normal"/>
    <w:next w:val="Normal"/>
    <w:semiHidden/>
    <w:rsid w:val="00EC077F"/>
    <w:pPr>
      <w:ind w:left="2269" w:hanging="284"/>
    </w:pPr>
  </w:style>
  <w:style w:type="paragraph" w:styleId="Index9">
    <w:name w:val="index 9"/>
    <w:basedOn w:val="Normal"/>
    <w:next w:val="Normal"/>
    <w:semiHidden/>
    <w:rsid w:val="00EC077F"/>
    <w:pPr>
      <w:ind w:left="2552" w:hanging="284"/>
    </w:pPr>
  </w:style>
  <w:style w:type="paragraph" w:styleId="TOC2">
    <w:name w:val="toc 2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C077F"/>
    <w:pPr>
      <w:ind w:left="851"/>
    </w:pPr>
  </w:style>
  <w:style w:type="paragraph" w:styleId="TOC5">
    <w:name w:val="toc 5"/>
    <w:basedOn w:val="Normal"/>
    <w:next w:val="Normal"/>
    <w:semiHidden/>
    <w:rsid w:val="00EC077F"/>
    <w:pPr>
      <w:ind w:left="1134"/>
    </w:pPr>
  </w:style>
  <w:style w:type="paragraph" w:styleId="TOC6">
    <w:name w:val="toc 6"/>
    <w:basedOn w:val="Normal"/>
    <w:next w:val="Normal"/>
    <w:semiHidden/>
    <w:rsid w:val="00EC077F"/>
    <w:pPr>
      <w:ind w:left="1418"/>
    </w:pPr>
  </w:style>
  <w:style w:type="paragraph" w:styleId="TOC7">
    <w:name w:val="toc 7"/>
    <w:basedOn w:val="Normal"/>
    <w:next w:val="Normal"/>
    <w:semiHidden/>
    <w:rsid w:val="00EC077F"/>
    <w:pPr>
      <w:ind w:left="1701"/>
    </w:pPr>
  </w:style>
  <w:style w:type="paragraph" w:styleId="TOC8">
    <w:name w:val="toc 8"/>
    <w:basedOn w:val="Normal"/>
    <w:next w:val="Normal"/>
    <w:semiHidden/>
    <w:rsid w:val="00EC077F"/>
    <w:pPr>
      <w:ind w:left="1985"/>
    </w:pPr>
  </w:style>
  <w:style w:type="paragraph" w:styleId="TOC9">
    <w:name w:val="toc 9"/>
    <w:basedOn w:val="Normal"/>
    <w:next w:val="Normal"/>
    <w:semiHidden/>
    <w:rsid w:val="00EC077F"/>
    <w:pPr>
      <w:ind w:left="2268"/>
    </w:pPr>
  </w:style>
  <w:style w:type="paragraph" w:styleId="TableofFigures">
    <w:name w:val="table of figures"/>
    <w:basedOn w:val="Normal"/>
    <w:next w:val="Normal"/>
    <w:semiHidden/>
    <w:rsid w:val="00EC077F"/>
    <w:pPr>
      <w:ind w:left="567" w:hanging="567"/>
    </w:pPr>
  </w:style>
  <w:style w:type="paragraph" w:styleId="ListBullet5">
    <w:name w:val="List Bullet 5"/>
    <w:basedOn w:val="Normal"/>
    <w:rsid w:val="00EC077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EC077F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EC077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EC077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EC077F"/>
    <w:pPr>
      <w:ind w:left="284" w:firstLine="284"/>
    </w:pPr>
  </w:style>
  <w:style w:type="character" w:styleId="Strong">
    <w:name w:val="Strong"/>
    <w:basedOn w:val="DefaultParagraphFont"/>
    <w:qFormat/>
    <w:rsid w:val="00EC077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C077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C077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EC07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C077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077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C077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C077F"/>
    <w:pPr>
      <w:framePr w:h="1054" w:wrap="around" w:y="5920"/>
    </w:pPr>
  </w:style>
  <w:style w:type="paragraph" w:customStyle="1" w:styleId="ReportHeading3">
    <w:name w:val="ReportHeading3"/>
    <w:basedOn w:val="ReportHeading2"/>
    <w:rsid w:val="00EC077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C077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EC07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C077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C077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07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07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0">
    <w:name w:val="ºÇ¡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3">
    <w:name w:val="?????3????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</w:pPr>
    <w:rPr>
      <w:rFonts w:ascii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  <w:uiPriority w:val="99"/>
    <w:rsid w:val="00EC077F"/>
  </w:style>
  <w:style w:type="paragraph" w:customStyle="1" w:styleId="AccPolicyHeading">
    <w:name w:val="Acc Policy Heading"/>
    <w:basedOn w:val="BodyText"/>
    <w:link w:val="AccPolicyHeadingChar"/>
    <w:autoRedefine/>
    <w:rsid w:val="00BD15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BD1558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2">
    <w:name w:val="???????"/>
    <w:basedOn w:val="Normal"/>
    <w:rsid w:val="000556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IndexHeading1">
    <w:name w:val="Index Heading1"/>
    <w:aliases w:val="ixh"/>
    <w:basedOn w:val="BodyText"/>
    <w:rsid w:val="00BD1558"/>
    <w:pPr>
      <w:spacing w:after="130"/>
      <w:ind w:left="1134" w:hanging="1134"/>
    </w:pPr>
    <w:rPr>
      <w:b/>
      <w:lang w:val="en-GB"/>
    </w:rPr>
  </w:style>
  <w:style w:type="paragraph" w:styleId="BalloonText">
    <w:name w:val="Balloon Text"/>
    <w:basedOn w:val="Normal"/>
    <w:link w:val="BalloonTextChar"/>
    <w:semiHidden/>
    <w:rsid w:val="0004370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D56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5D4E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2973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1">
    <w:name w:val="Heading 2 Char1"/>
    <w:basedOn w:val="DefaultParagraphFont"/>
    <w:link w:val="Heading2"/>
    <w:rsid w:val="0023261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8435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2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ullet">
    <w:name w:val="Bullet"/>
    <w:basedOn w:val="Normal"/>
    <w:rsid w:val="0035252F"/>
    <w:pPr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4"/>
      <w:szCs w:val="24"/>
      <w:lang w:bidi="ar-SA"/>
    </w:rPr>
  </w:style>
  <w:style w:type="character" w:styleId="Emphasis">
    <w:name w:val="Emphasis"/>
    <w:basedOn w:val="DefaultParagraphFont"/>
    <w:qFormat/>
    <w:rsid w:val="00FD5B58"/>
    <w:rPr>
      <w:i/>
      <w:iCs/>
    </w:rPr>
  </w:style>
  <w:style w:type="paragraph" w:styleId="ListParagraph">
    <w:name w:val="List Paragraph"/>
    <w:basedOn w:val="Normal"/>
    <w:uiPriority w:val="34"/>
    <w:qFormat/>
    <w:rsid w:val="00BA3749"/>
    <w:pPr>
      <w:ind w:left="720"/>
      <w:contextualSpacing/>
    </w:pPr>
    <w:rPr>
      <w:szCs w:val="22"/>
    </w:rPr>
  </w:style>
  <w:style w:type="character" w:customStyle="1" w:styleId="Heading1Char">
    <w:name w:val="Heading 1 Char"/>
    <w:basedOn w:val="DefaultParagraphFont"/>
    <w:link w:val="Heading1"/>
    <w:locked/>
    <w:rsid w:val="00FB272F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FB272F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FB272F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FB272F"/>
    <w:rPr>
      <w:rFonts w:cs="EucrosiaUPC"/>
      <w:sz w:val="28"/>
      <w:szCs w:val="28"/>
      <w:lang w:val="th-TH" w:eastAsia="en-US"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FB272F"/>
    <w:rPr>
      <w:rFonts w:ascii="Arial" w:hAnsi="Arial"/>
      <w:sz w:val="18"/>
      <w:szCs w:val="18"/>
      <w:lang w:val="en-US" w:eastAsia="en-US" w:bidi="th-TH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Char">
    <w:name w:val="Body Text First Indent Char"/>
    <w:basedOn w:val="BodyTextChar1"/>
    <w:link w:val="BodyTextFirs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µÒÃÒ§3ªèÍ§"/>
    <w:basedOn w:val="Normal"/>
    <w:uiPriority w:val="99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B272F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a3">
    <w:name w:val="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odyTextIndent2Char">
    <w:name w:val="Body Text Indent 2 Char"/>
    <w:basedOn w:val="DefaultParagraphFont"/>
    <w:link w:val="BodyTextIndent2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FB272F"/>
    <w:rPr>
      <w:rFonts w:ascii="Tahoma" w:hAnsi="Tahoma" w:cs="Tahoma"/>
      <w:sz w:val="16"/>
      <w:szCs w:val="16"/>
      <w:lang w:val="en-US" w:eastAsia="en-US" w:bidi="th-TH"/>
    </w:rPr>
  </w:style>
  <w:style w:type="paragraph" w:styleId="Signature">
    <w:name w:val="Signature"/>
    <w:basedOn w:val="Normal"/>
    <w:link w:val="SignatureChar"/>
    <w:rsid w:val="00FB272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locked/>
    <w:rsid w:val="00FB272F"/>
    <w:rPr>
      <w:rFonts w:ascii="Arial" w:hAnsi="Arial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FB272F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FB272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B272F"/>
    <w:pPr>
      <w:spacing w:after="0"/>
    </w:pPr>
  </w:style>
  <w:style w:type="paragraph" w:customStyle="1" w:styleId="acctdividends">
    <w:name w:val="acct dividends"/>
    <w:aliases w:val="a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B272F"/>
    <w:pPr>
      <w:spacing w:after="0"/>
    </w:pPr>
  </w:style>
  <w:style w:type="paragraph" w:customStyle="1" w:styleId="acctindent">
    <w:name w:val="acct indent"/>
    <w:aliases w:val="ai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B272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B272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B272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B272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B272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B272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B272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B272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B272F"/>
    <w:pPr>
      <w:spacing w:after="0"/>
    </w:pPr>
  </w:style>
  <w:style w:type="paragraph" w:customStyle="1" w:styleId="List1a">
    <w:name w:val="List 1a"/>
    <w:aliases w:val="1a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B2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FB272F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B272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B272F"/>
  </w:style>
  <w:style w:type="paragraph" w:customStyle="1" w:styleId="zreportaddinfo">
    <w:name w:val="zreport addinfo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B272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B272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B272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B272F"/>
    <w:rPr>
      <w:b/>
      <w:bCs/>
    </w:rPr>
  </w:style>
  <w:style w:type="paragraph" w:customStyle="1" w:styleId="nineptbodytext">
    <w:name w:val="nine pt body text"/>
    <w:aliases w:val="9bt"/>
    <w:basedOn w:val="nineptnormal"/>
    <w:rsid w:val="00FB272F"/>
    <w:pPr>
      <w:spacing w:after="220"/>
    </w:pPr>
  </w:style>
  <w:style w:type="paragraph" w:customStyle="1" w:styleId="nineptnormal">
    <w:name w:val="nine pt normal"/>
    <w:aliases w:val="9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B272F"/>
    <w:pPr>
      <w:jc w:val="center"/>
    </w:pPr>
  </w:style>
  <w:style w:type="paragraph" w:customStyle="1" w:styleId="heading">
    <w:name w:val="heading"/>
    <w:aliases w:val="h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B272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B272F"/>
  </w:style>
  <w:style w:type="paragraph" w:customStyle="1" w:styleId="nineptheadingcentredbold">
    <w:name w:val="nine pt heading centred bold"/>
    <w:aliases w:val="9hc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B272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B272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B272F"/>
    <w:rPr>
      <w:b/>
    </w:rPr>
  </w:style>
  <w:style w:type="paragraph" w:customStyle="1" w:styleId="nineptcolumntab1">
    <w:name w:val="nine pt column tab1"/>
    <w:aliases w:val="a91"/>
    <w:basedOn w:val="nineptnormal"/>
    <w:rsid w:val="00FB272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B272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B272F"/>
    <w:pPr>
      <w:jc w:val="center"/>
    </w:pPr>
  </w:style>
  <w:style w:type="paragraph" w:customStyle="1" w:styleId="Normalheading">
    <w:name w:val="Normal heading"/>
    <w:aliases w:val="nh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B272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B272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B272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B272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B272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B272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B272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B272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B272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B272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B272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B272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B272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B272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B272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B272F"/>
    <w:pPr>
      <w:spacing w:after="0"/>
    </w:pPr>
  </w:style>
  <w:style w:type="paragraph" w:customStyle="1" w:styleId="smallreturn">
    <w:name w:val="small return"/>
    <w:aliases w:val="sr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B272F"/>
    <w:pPr>
      <w:spacing w:after="0"/>
    </w:pPr>
  </w:style>
  <w:style w:type="paragraph" w:customStyle="1" w:styleId="headingbolditalic">
    <w:name w:val="heading bold italic"/>
    <w:aliases w:val="hbi"/>
    <w:basedOn w:val="heading"/>
    <w:rsid w:val="00FB272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B272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B272F"/>
    <w:pPr>
      <w:spacing w:after="0"/>
    </w:pPr>
  </w:style>
  <w:style w:type="paragraph" w:customStyle="1" w:styleId="blockbullet">
    <w:name w:val="block bullet"/>
    <w:aliases w:val="bb"/>
    <w:basedOn w:val="block"/>
    <w:rsid w:val="00FB272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B272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B272F"/>
    <w:pPr>
      <w:spacing w:after="0"/>
    </w:pPr>
  </w:style>
  <w:style w:type="paragraph" w:customStyle="1" w:styleId="eightptnormal">
    <w:name w:val="eight pt normal"/>
    <w:aliases w:val="8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B272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B272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B272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B272F"/>
    <w:rPr>
      <w:b/>
      <w:bCs/>
    </w:rPr>
  </w:style>
  <w:style w:type="paragraph" w:customStyle="1" w:styleId="eightptbodytext">
    <w:name w:val="eight pt body text"/>
    <w:aliases w:val="8bt"/>
    <w:basedOn w:val="eightptnormal"/>
    <w:rsid w:val="00FB272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B272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B272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B272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B272F"/>
    <w:pPr>
      <w:spacing w:after="0"/>
    </w:pPr>
  </w:style>
  <w:style w:type="paragraph" w:customStyle="1" w:styleId="eightptblock">
    <w:name w:val="eight pt block"/>
    <w:aliases w:val="8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B272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B272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B272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B272F"/>
    <w:pPr>
      <w:spacing w:after="0"/>
    </w:pPr>
  </w:style>
  <w:style w:type="paragraph" w:customStyle="1" w:styleId="blockindent">
    <w:name w:val="block indent"/>
    <w:aliases w:val="bi"/>
    <w:basedOn w:val="block"/>
    <w:rsid w:val="00FB272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B272F"/>
    <w:pPr>
      <w:jc w:val="center"/>
    </w:pPr>
  </w:style>
  <w:style w:type="paragraph" w:customStyle="1" w:styleId="nineptcol">
    <w:name w:val="nine pt %col"/>
    <w:aliases w:val="9%"/>
    <w:basedOn w:val="nineptnormal"/>
    <w:rsid w:val="00FB272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B272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B272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B272F"/>
    <w:pPr>
      <w:spacing w:after="0"/>
    </w:pPr>
  </w:style>
  <w:style w:type="paragraph" w:customStyle="1" w:styleId="nineptblocklist">
    <w:name w:val="nine pt block list"/>
    <w:aliases w:val="9bl"/>
    <w:basedOn w:val="nineptblock"/>
    <w:rsid w:val="00FB272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B272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B272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B272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B272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B272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B272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B272F"/>
    <w:pPr>
      <w:spacing w:after="20"/>
    </w:pPr>
  </w:style>
  <w:style w:type="paragraph" w:customStyle="1" w:styleId="blockbulletnospaceafter">
    <w:name w:val="block bullet no space after"/>
    <w:aliases w:val="bbn,block bullet no sp"/>
    <w:rsid w:val="00FB272F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B272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B272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B272F"/>
    <w:pPr>
      <w:spacing w:after="80"/>
    </w:pPr>
  </w:style>
  <w:style w:type="paragraph" w:customStyle="1" w:styleId="nineptratecol">
    <w:name w:val="nine pt rate col"/>
    <w:aliases w:val="a9r"/>
    <w:basedOn w:val="nineptnormal"/>
    <w:rsid w:val="00FB272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B272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B272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B272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B272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B272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B272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B272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B272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B272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B272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B272F"/>
    <w:pPr>
      <w:ind w:left="907" w:hanging="340"/>
    </w:pPr>
  </w:style>
  <w:style w:type="paragraph" w:customStyle="1" w:styleId="List3i">
    <w:name w:val="List 3i"/>
    <w:aliases w:val="3i"/>
    <w:basedOn w:val="List2i"/>
    <w:rsid w:val="00FB272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B272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B272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B272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B272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B272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B272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B272F"/>
    <w:pPr>
      <w:spacing w:after="80"/>
    </w:pPr>
  </w:style>
  <w:style w:type="paragraph" w:customStyle="1" w:styleId="blockbullet2">
    <w:name w:val="block bullet 2"/>
    <w:aliases w:val="bb2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B272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B272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B272F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B272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FB272F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basedOn w:val="DefaultParagraphFont"/>
    <w:rsid w:val="00FB272F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FB272F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FB272F"/>
    <w:rPr>
      <w:rFonts w:cs="Times New Roman"/>
    </w:rPr>
  </w:style>
  <w:style w:type="character" w:customStyle="1" w:styleId="gt-icon-text1">
    <w:name w:val="gt-icon-text1"/>
    <w:basedOn w:val="DefaultParagraphFont"/>
    <w:rsid w:val="00FB272F"/>
    <w:rPr>
      <w:rFonts w:cs="Times New Roman"/>
    </w:rPr>
  </w:style>
  <w:style w:type="character" w:customStyle="1" w:styleId="shorttext">
    <w:name w:val="short_text"/>
    <w:basedOn w:val="DefaultParagraphFont"/>
    <w:rsid w:val="00FB272F"/>
    <w:rPr>
      <w:rFonts w:cs="Times New Roman"/>
    </w:rPr>
  </w:style>
  <w:style w:type="paragraph" w:customStyle="1" w:styleId="Default">
    <w:name w:val="Default"/>
    <w:rsid w:val="00FB272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FB272F"/>
    <w:rPr>
      <w:rFonts w:cs="Times New Roman"/>
    </w:rPr>
  </w:style>
  <w:style w:type="paragraph" w:styleId="PlainText">
    <w:name w:val="Plain Text"/>
    <w:basedOn w:val="Normal"/>
    <w:link w:val="PlainTextChar1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1">
    <w:name w:val="Plain Text Char1"/>
    <w:basedOn w:val="DefaultParagraphFont"/>
    <w:link w:val="PlainText"/>
    <w:locked/>
    <w:rsid w:val="00FB272F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basedOn w:val="DefaultParagraphFont"/>
    <w:rsid w:val="00FB272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B272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FB272F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B27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FB272F"/>
    <w:rPr>
      <w:rFonts w:ascii="Arial" w:hAnsi="Arial" w:cs="Angsana New"/>
      <w:b/>
      <w:bCs/>
      <w:szCs w:val="25"/>
      <w:lang w:val="en-US" w:eastAsia="en-US" w:bidi="th-TH"/>
    </w:rPr>
  </w:style>
  <w:style w:type="paragraph" w:styleId="Revision">
    <w:name w:val="Revision"/>
    <w:hidden/>
    <w:semiHidden/>
    <w:rsid w:val="00FB272F"/>
    <w:rPr>
      <w:rFonts w:ascii="Arial" w:hAnsi="Arial"/>
      <w:sz w:val="18"/>
      <w:szCs w:val="22"/>
    </w:rPr>
  </w:style>
  <w:style w:type="character" w:customStyle="1" w:styleId="PlainTextChar">
    <w:name w:val="Plain Text Char"/>
    <w:basedOn w:val="DefaultParagraphFont"/>
    <w:rsid w:val="000A1FD6"/>
    <w:rPr>
      <w:rFonts w:ascii="Consolas" w:hAnsi="Consolas" w:cs="Angsana New"/>
      <w:lang w:bidi="th-TH"/>
    </w:rPr>
  </w:style>
  <w:style w:type="table" w:styleId="Table3Deffects2">
    <w:name w:val="Table 3D effects 2"/>
    <w:basedOn w:val="TableNormal"/>
    <w:rsid w:val="0082396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iPriority w:val="99"/>
    <w:semiHidden/>
    <w:unhideWhenUsed/>
    <w:rsid w:val="0063424E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296F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4E447-96AB-4A43-88D4-874BB73C4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</TotalTime>
  <Pages>25</Pages>
  <Words>5438</Words>
  <Characters>23837</Characters>
  <Application>Microsoft Office Word</Application>
  <DocSecurity>0</DocSecurity>
  <Lines>198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ไทยทาเคนาคา สากลก่อสร้าง จำกัด</vt:lpstr>
    </vt:vector>
  </TitlesOfParts>
  <Company>KPMG</Company>
  <LinksUpToDate>false</LinksUpToDate>
  <CharactersWithSpaces>29217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ไทยทาเคนาคา สากลก่อสร้าง จำกัด</dc:title>
  <dc:subject/>
  <dc:creator>AA</dc:creator>
  <cp:keywords/>
  <dc:description/>
  <cp:lastModifiedBy>Somjai, Nigonyanont</cp:lastModifiedBy>
  <cp:revision>3</cp:revision>
  <cp:lastPrinted>2019-08-05T17:49:00Z</cp:lastPrinted>
  <dcterms:created xsi:type="dcterms:W3CDTF">2019-08-08T14:28:00Z</dcterms:created>
  <dcterms:modified xsi:type="dcterms:W3CDTF">2019-08-08T14:33:00Z</dcterms:modified>
</cp:coreProperties>
</file>